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7596DBEA" w14:textId="77777777" w:rsidTr="005E4BB2">
        <w:tc>
          <w:tcPr>
            <w:tcW w:w="10423" w:type="dxa"/>
            <w:gridSpan w:val="2"/>
            <w:shd w:val="clear" w:color="auto" w:fill="auto"/>
          </w:tcPr>
          <w:p w14:paraId="79456093" w14:textId="2A1DD078" w:rsidR="004F0988" w:rsidRPr="00D5200C" w:rsidRDefault="00DC4870" w:rsidP="00023D2C">
            <w:pPr>
              <w:pStyle w:val="ZA"/>
              <w:framePr w:w="0" w:hRule="auto" w:wrap="auto" w:vAnchor="margin" w:hAnchor="text" w:yAlign="inline"/>
            </w:pPr>
            <w:bookmarkStart w:id="0" w:name="page1"/>
            <w:r w:rsidRPr="00D5200C">
              <w:rPr>
                <w:sz w:val="64"/>
              </w:rPr>
              <w:t xml:space="preserve">3GPP TS 29.505 </w:t>
            </w:r>
            <w:r w:rsidRPr="00D5200C">
              <w:t>V1</w:t>
            </w:r>
            <w:r w:rsidR="00467AAD">
              <w:rPr>
                <w:rFonts w:hint="eastAsia"/>
                <w:lang w:eastAsia="zh-CN"/>
              </w:rPr>
              <w:t>7</w:t>
            </w:r>
            <w:r w:rsidRPr="00D5200C">
              <w:t>.</w:t>
            </w:r>
            <w:r w:rsidR="003407E6">
              <w:rPr>
                <w:lang w:eastAsia="zh-CN"/>
              </w:rPr>
              <w:t>2</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3407E6">
              <w:rPr>
                <w:sz w:val="32"/>
                <w:lang w:eastAsia="zh-CN"/>
              </w:rPr>
              <w:t>1</w:t>
            </w:r>
            <w:r w:rsidRPr="00D5200C">
              <w:rPr>
                <w:sz w:val="32"/>
              </w:rPr>
              <w:t>-</w:t>
            </w:r>
            <w:r w:rsidR="003407E6">
              <w:rPr>
                <w:sz w:val="32"/>
                <w:lang w:eastAsia="zh-CN"/>
              </w:rPr>
              <w:t>03</w:t>
            </w:r>
            <w:r w:rsidRPr="00D5200C">
              <w:rPr>
                <w:sz w:val="32"/>
              </w:rPr>
              <w:t>)</w:t>
            </w:r>
          </w:p>
        </w:tc>
      </w:tr>
      <w:tr w:rsidR="004F0988" w:rsidRPr="00BC4D08" w14:paraId="330D2D94" w14:textId="77777777" w:rsidTr="005E4BB2">
        <w:trPr>
          <w:trHeight w:hRule="exact" w:val="1134"/>
        </w:trPr>
        <w:tc>
          <w:tcPr>
            <w:tcW w:w="10423" w:type="dxa"/>
            <w:gridSpan w:val="2"/>
            <w:shd w:val="clear" w:color="auto" w:fill="auto"/>
          </w:tcPr>
          <w:p w14:paraId="377F8B3B"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6CC89985" w14:textId="77777777" w:rsidTr="005E4BB2">
        <w:trPr>
          <w:trHeight w:hRule="exact" w:val="3686"/>
        </w:trPr>
        <w:tc>
          <w:tcPr>
            <w:tcW w:w="10423" w:type="dxa"/>
            <w:gridSpan w:val="2"/>
            <w:shd w:val="clear" w:color="auto" w:fill="auto"/>
          </w:tcPr>
          <w:p w14:paraId="1B9A43C3" w14:textId="77777777" w:rsidR="004F0988" w:rsidRPr="00D5200C" w:rsidRDefault="004F0988" w:rsidP="00133525">
            <w:pPr>
              <w:pStyle w:val="ZT"/>
              <w:framePr w:wrap="auto" w:hAnchor="text" w:yAlign="inline"/>
            </w:pPr>
            <w:r w:rsidRPr="00D5200C">
              <w:t>3rd Generation Partnership Project;</w:t>
            </w:r>
          </w:p>
          <w:p w14:paraId="08263DC6" w14:textId="77777777" w:rsidR="00571898" w:rsidRPr="009F68CE" w:rsidRDefault="00571898" w:rsidP="00571898">
            <w:pPr>
              <w:pStyle w:val="ZT"/>
              <w:framePr w:wrap="auto" w:hAnchor="text" w:yAlign="inline"/>
            </w:pPr>
            <w:r w:rsidRPr="009F68CE">
              <w:t>Technical Specification Group Core Network and Terminals;</w:t>
            </w:r>
          </w:p>
          <w:p w14:paraId="3E1C95AB" w14:textId="77777777" w:rsidR="00571898" w:rsidRPr="009F68CE" w:rsidRDefault="00571898" w:rsidP="00571898">
            <w:pPr>
              <w:pStyle w:val="ZT"/>
              <w:framePr w:wrap="auto" w:hAnchor="text" w:yAlign="inline"/>
            </w:pPr>
            <w:r w:rsidRPr="009F68CE">
              <w:t>5G System; Usage of the Unified Data Repository services for Subscription Data;</w:t>
            </w:r>
          </w:p>
          <w:p w14:paraId="69A6988F" w14:textId="77777777" w:rsidR="00571898" w:rsidRPr="009F68CE" w:rsidRDefault="00571898" w:rsidP="00571898">
            <w:pPr>
              <w:pStyle w:val="ZT"/>
              <w:framePr w:wrap="auto" w:hAnchor="text" w:yAlign="inline"/>
            </w:pPr>
            <w:r w:rsidRPr="009F68CE">
              <w:t>Stage 3</w:t>
            </w:r>
          </w:p>
          <w:p w14:paraId="3737A52E"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00467AAD">
              <w:rPr>
                <w:rStyle w:val="ZGSM"/>
                <w:rFonts w:hint="eastAsia"/>
                <w:lang w:eastAsia="zh-CN"/>
              </w:rPr>
              <w:t>7</w:t>
            </w:r>
            <w:r w:rsidRPr="00D5200C">
              <w:t>)</w:t>
            </w:r>
          </w:p>
        </w:tc>
      </w:tr>
      <w:tr w:rsidR="00BF128E" w:rsidRPr="00BC4D08" w14:paraId="7F56DFB9" w14:textId="77777777" w:rsidTr="005E4BB2">
        <w:tc>
          <w:tcPr>
            <w:tcW w:w="10423" w:type="dxa"/>
            <w:gridSpan w:val="2"/>
            <w:shd w:val="clear" w:color="auto" w:fill="auto"/>
          </w:tcPr>
          <w:p w14:paraId="66B66BE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6D7CEFC9" w14:textId="77777777" w:rsidTr="005E4BB2">
        <w:trPr>
          <w:trHeight w:hRule="exact" w:val="1531"/>
        </w:trPr>
        <w:tc>
          <w:tcPr>
            <w:tcW w:w="4883" w:type="dxa"/>
            <w:shd w:val="clear" w:color="auto" w:fill="auto"/>
          </w:tcPr>
          <w:p w14:paraId="42D1B5BE" w14:textId="77777777" w:rsidR="00D57972" w:rsidRPr="00D5200C" w:rsidRDefault="00D74360">
            <w:r>
              <w:rPr>
                <w:i/>
              </w:rPr>
              <w:pict w14:anchorId="77BB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5pt">
                  <v:imagedata r:id="rId9" o:title="5G-logo_175px"/>
                </v:shape>
              </w:pict>
            </w:r>
          </w:p>
        </w:tc>
        <w:tc>
          <w:tcPr>
            <w:tcW w:w="5540" w:type="dxa"/>
            <w:shd w:val="clear" w:color="auto" w:fill="auto"/>
          </w:tcPr>
          <w:p w14:paraId="0236057B" w14:textId="77777777" w:rsidR="00D57972" w:rsidRPr="00D5200C" w:rsidRDefault="00D74360" w:rsidP="00133525">
            <w:pPr>
              <w:jc w:val="right"/>
            </w:pPr>
            <w:bookmarkStart w:id="2" w:name="logos"/>
            <w:r>
              <w:pict w14:anchorId="618C4ECF">
                <v:shape id="_x0000_i1026" type="#_x0000_t75" style="width:127.5pt;height:74pt">
                  <v:imagedata r:id="rId10" o:title="3GPP-logo_web"/>
                </v:shape>
              </w:pict>
            </w:r>
            <w:bookmarkEnd w:id="2"/>
          </w:p>
        </w:tc>
      </w:tr>
      <w:tr w:rsidR="00C074DD" w:rsidRPr="00BC4D08" w14:paraId="62AB36FD" w14:textId="77777777" w:rsidTr="005E4BB2">
        <w:trPr>
          <w:trHeight w:hRule="exact" w:val="5783"/>
        </w:trPr>
        <w:tc>
          <w:tcPr>
            <w:tcW w:w="10423" w:type="dxa"/>
            <w:gridSpan w:val="2"/>
            <w:shd w:val="clear" w:color="auto" w:fill="auto"/>
          </w:tcPr>
          <w:p w14:paraId="6D07E363" w14:textId="77777777" w:rsidR="00C074DD" w:rsidRPr="00D5200C" w:rsidRDefault="00C074DD" w:rsidP="007C4061"/>
        </w:tc>
      </w:tr>
      <w:tr w:rsidR="00C074DD" w:rsidRPr="00BC4D08" w14:paraId="366DE6C9" w14:textId="77777777" w:rsidTr="005E4BB2">
        <w:trPr>
          <w:cantSplit/>
          <w:trHeight w:hRule="exact" w:val="964"/>
        </w:trPr>
        <w:tc>
          <w:tcPr>
            <w:tcW w:w="10423" w:type="dxa"/>
            <w:gridSpan w:val="2"/>
            <w:shd w:val="clear" w:color="auto" w:fill="auto"/>
          </w:tcPr>
          <w:p w14:paraId="5D6962A6"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EFA52DF" w14:textId="77777777" w:rsidR="00C074DD" w:rsidRPr="00D5200C" w:rsidRDefault="00C074DD" w:rsidP="00C074DD">
            <w:pPr>
              <w:pStyle w:val="ZV"/>
              <w:framePr w:w="0" w:wrap="auto" w:vAnchor="margin" w:hAnchor="text" w:yAlign="inline"/>
            </w:pPr>
          </w:p>
          <w:p w14:paraId="544A0350" w14:textId="77777777" w:rsidR="00C074DD" w:rsidRPr="00D5200C" w:rsidRDefault="00C074DD" w:rsidP="00C074DD">
            <w:pPr>
              <w:rPr>
                <w:sz w:val="16"/>
              </w:rPr>
            </w:pPr>
          </w:p>
        </w:tc>
      </w:tr>
      <w:bookmarkEnd w:id="0"/>
    </w:tbl>
    <w:p w14:paraId="313B74E1" w14:textId="77777777" w:rsidR="00080512" w:rsidRPr="004D3578" w:rsidRDefault="00080512">
      <w:pPr>
        <w:sectPr w:rsidR="00080512" w:rsidRPr="004D3578" w:rsidSect="00023D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84295D9" w14:textId="77777777" w:rsidTr="00133525">
        <w:trPr>
          <w:trHeight w:hRule="exact" w:val="5670"/>
        </w:trPr>
        <w:tc>
          <w:tcPr>
            <w:tcW w:w="10423" w:type="dxa"/>
            <w:shd w:val="clear" w:color="auto" w:fill="auto"/>
          </w:tcPr>
          <w:p w14:paraId="50FF96A2" w14:textId="77777777" w:rsidR="00E16509" w:rsidRPr="00D5200C" w:rsidRDefault="00E16509" w:rsidP="00E16509">
            <w:pPr>
              <w:pStyle w:val="Guidance"/>
            </w:pPr>
            <w:bookmarkStart w:id="4" w:name="page2"/>
          </w:p>
        </w:tc>
      </w:tr>
      <w:tr w:rsidR="00E16509" w:rsidRPr="00BC4D08" w14:paraId="4E083457" w14:textId="77777777" w:rsidTr="00C074DD">
        <w:trPr>
          <w:trHeight w:hRule="exact" w:val="5387"/>
        </w:trPr>
        <w:tc>
          <w:tcPr>
            <w:tcW w:w="10423" w:type="dxa"/>
            <w:shd w:val="clear" w:color="auto" w:fill="auto"/>
          </w:tcPr>
          <w:p w14:paraId="2D7B8D3C"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77E603BF" w14:textId="77777777" w:rsidR="00E16509" w:rsidRPr="00D5200C" w:rsidRDefault="00E16509" w:rsidP="00133525">
            <w:pPr>
              <w:pStyle w:val="FP"/>
              <w:pBdr>
                <w:bottom w:val="single" w:sz="6" w:space="1" w:color="auto"/>
              </w:pBdr>
              <w:ind w:left="2835" w:right="2835"/>
              <w:jc w:val="center"/>
            </w:pPr>
            <w:r w:rsidRPr="00D5200C">
              <w:t>Postal address</w:t>
            </w:r>
          </w:p>
          <w:p w14:paraId="4E2AA521" w14:textId="77777777" w:rsidR="00E16509" w:rsidRPr="00D5200C" w:rsidRDefault="00E16509" w:rsidP="00133525">
            <w:pPr>
              <w:pStyle w:val="FP"/>
              <w:ind w:left="2835" w:right="2835"/>
              <w:jc w:val="center"/>
              <w:rPr>
                <w:rFonts w:ascii="Arial" w:hAnsi="Arial"/>
                <w:sz w:val="18"/>
              </w:rPr>
            </w:pPr>
          </w:p>
          <w:p w14:paraId="550DCEC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0DC3C3A7"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A35991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53EBC67"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32CEAC56"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3DB62ED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112EDE06" w14:textId="77777777" w:rsidR="00E16509" w:rsidRPr="00D5200C" w:rsidRDefault="00E16509" w:rsidP="00133525"/>
        </w:tc>
      </w:tr>
      <w:tr w:rsidR="00E16509" w:rsidRPr="00BC4D08" w14:paraId="1699F4A6" w14:textId="77777777" w:rsidTr="00C074DD">
        <w:tc>
          <w:tcPr>
            <w:tcW w:w="10423" w:type="dxa"/>
            <w:shd w:val="clear" w:color="auto" w:fill="auto"/>
            <w:vAlign w:val="bottom"/>
          </w:tcPr>
          <w:p w14:paraId="2BCCD53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6C1D1A4A"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33866B44" w14:textId="77777777" w:rsidR="00E16509" w:rsidRPr="00D5200C" w:rsidRDefault="00E16509" w:rsidP="00133525">
            <w:pPr>
              <w:pStyle w:val="FP"/>
              <w:jc w:val="center"/>
              <w:rPr>
                <w:noProof/>
              </w:rPr>
            </w:pPr>
          </w:p>
          <w:p w14:paraId="46CDD636" w14:textId="7C3EE142"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E346B1">
              <w:rPr>
                <w:noProof/>
                <w:sz w:val="18"/>
              </w:rPr>
              <w:t>1</w:t>
            </w:r>
            <w:r w:rsidRPr="00D5200C">
              <w:rPr>
                <w:noProof/>
                <w:sz w:val="18"/>
              </w:rPr>
              <w:t>, 3GPP Organizational Partners (ARIB, ATIS, CCSA, ETSI, TSDSI, TTA, TTC).</w:t>
            </w:r>
            <w:bookmarkStart w:id="7" w:name="copyrightaddon"/>
            <w:bookmarkEnd w:id="7"/>
          </w:p>
          <w:p w14:paraId="619FAC88" w14:textId="77777777" w:rsidR="00E16509" w:rsidRPr="00D5200C" w:rsidRDefault="00E16509" w:rsidP="00133525">
            <w:pPr>
              <w:pStyle w:val="FP"/>
              <w:jc w:val="center"/>
              <w:rPr>
                <w:noProof/>
                <w:sz w:val="18"/>
              </w:rPr>
            </w:pPr>
            <w:r w:rsidRPr="00D5200C">
              <w:rPr>
                <w:noProof/>
                <w:sz w:val="18"/>
              </w:rPr>
              <w:t>All rights reserved.</w:t>
            </w:r>
          </w:p>
          <w:p w14:paraId="45AAD238" w14:textId="77777777" w:rsidR="00E16509" w:rsidRPr="00D5200C" w:rsidRDefault="00E16509" w:rsidP="00E16509">
            <w:pPr>
              <w:pStyle w:val="FP"/>
              <w:rPr>
                <w:noProof/>
                <w:sz w:val="18"/>
              </w:rPr>
            </w:pPr>
          </w:p>
          <w:p w14:paraId="454F8F00"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182DD8FB"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1E9D0D4"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71FD1EF8" w14:textId="77777777" w:rsidR="00E16509" w:rsidRPr="00D5200C" w:rsidRDefault="00E16509" w:rsidP="00133525"/>
        </w:tc>
      </w:tr>
      <w:bookmarkEnd w:id="4"/>
    </w:tbl>
    <w:p w14:paraId="2B4B5527"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72008D21" w14:textId="061C40C8" w:rsidR="00E346B1" w:rsidRPr="00D74360" w:rsidRDefault="002B3142">
      <w:pPr>
        <w:pStyle w:val="TOC1"/>
        <w:rPr>
          <w:rFonts w:ascii="Calibri" w:hAnsi="Calibri"/>
          <w:szCs w:val="22"/>
          <w:lang w:eastAsia="en-GB"/>
        </w:rPr>
      </w:pPr>
      <w:r>
        <w:fldChar w:fldCharType="begin" w:fldLock="1"/>
      </w:r>
      <w:r>
        <w:instrText xml:space="preserve"> TOC \o "1-9" </w:instrText>
      </w:r>
      <w:r>
        <w:fldChar w:fldCharType="separate"/>
      </w:r>
      <w:r w:rsidR="00E346B1">
        <w:t>Foreword</w:t>
      </w:r>
      <w:r w:rsidR="00E346B1">
        <w:tab/>
      </w:r>
      <w:r w:rsidR="00E346B1">
        <w:fldChar w:fldCharType="begin" w:fldLock="1"/>
      </w:r>
      <w:r w:rsidR="00E346B1">
        <w:instrText xml:space="preserve"> PAGEREF _Toc67728475 \h </w:instrText>
      </w:r>
      <w:r w:rsidR="00E346B1">
        <w:fldChar w:fldCharType="separate"/>
      </w:r>
      <w:r w:rsidR="00E346B1">
        <w:t>10</w:t>
      </w:r>
      <w:r w:rsidR="00E346B1">
        <w:fldChar w:fldCharType="end"/>
      </w:r>
    </w:p>
    <w:p w14:paraId="1A331C0F" w14:textId="15AC9DEA" w:rsidR="00E346B1" w:rsidRPr="00D74360" w:rsidRDefault="00E346B1">
      <w:pPr>
        <w:pStyle w:val="TOC1"/>
        <w:rPr>
          <w:rFonts w:ascii="Calibri" w:hAnsi="Calibri"/>
          <w:szCs w:val="22"/>
          <w:lang w:eastAsia="en-GB"/>
        </w:rPr>
      </w:pPr>
      <w:r>
        <w:t>1</w:t>
      </w:r>
      <w:r w:rsidRPr="00D74360">
        <w:rPr>
          <w:rFonts w:ascii="Calibri" w:hAnsi="Calibri"/>
          <w:szCs w:val="22"/>
          <w:lang w:eastAsia="en-GB"/>
        </w:rPr>
        <w:tab/>
      </w:r>
      <w:r>
        <w:t>Scope</w:t>
      </w:r>
      <w:r>
        <w:tab/>
      </w:r>
      <w:r>
        <w:fldChar w:fldCharType="begin" w:fldLock="1"/>
      </w:r>
      <w:r>
        <w:instrText xml:space="preserve"> PAGEREF _Toc67728476 \h </w:instrText>
      </w:r>
      <w:r>
        <w:fldChar w:fldCharType="separate"/>
      </w:r>
      <w:r>
        <w:t>11</w:t>
      </w:r>
      <w:r>
        <w:fldChar w:fldCharType="end"/>
      </w:r>
    </w:p>
    <w:p w14:paraId="35C822AC" w14:textId="401CFC41" w:rsidR="00E346B1" w:rsidRPr="00D74360" w:rsidRDefault="00E346B1">
      <w:pPr>
        <w:pStyle w:val="TOC1"/>
        <w:rPr>
          <w:rFonts w:ascii="Calibri" w:hAnsi="Calibri"/>
          <w:szCs w:val="22"/>
          <w:lang w:eastAsia="en-GB"/>
        </w:rPr>
      </w:pPr>
      <w:r>
        <w:t>2</w:t>
      </w:r>
      <w:r w:rsidRPr="00D74360">
        <w:rPr>
          <w:rFonts w:ascii="Calibri" w:hAnsi="Calibri"/>
          <w:szCs w:val="22"/>
          <w:lang w:eastAsia="en-GB"/>
        </w:rPr>
        <w:tab/>
      </w:r>
      <w:r>
        <w:t>References</w:t>
      </w:r>
      <w:r>
        <w:tab/>
      </w:r>
      <w:r>
        <w:fldChar w:fldCharType="begin" w:fldLock="1"/>
      </w:r>
      <w:r>
        <w:instrText xml:space="preserve"> PAGEREF _Toc67728477 \h </w:instrText>
      </w:r>
      <w:r>
        <w:fldChar w:fldCharType="separate"/>
      </w:r>
      <w:r>
        <w:t>11</w:t>
      </w:r>
      <w:r>
        <w:fldChar w:fldCharType="end"/>
      </w:r>
    </w:p>
    <w:p w14:paraId="59E6F54D" w14:textId="2F649A2A" w:rsidR="00E346B1" w:rsidRPr="00D74360" w:rsidRDefault="00E346B1">
      <w:pPr>
        <w:pStyle w:val="TOC1"/>
        <w:rPr>
          <w:rFonts w:ascii="Calibri" w:hAnsi="Calibri"/>
          <w:szCs w:val="22"/>
          <w:lang w:eastAsia="en-GB"/>
        </w:rPr>
      </w:pPr>
      <w:r>
        <w:t>3</w:t>
      </w:r>
      <w:r w:rsidRPr="00D74360">
        <w:rPr>
          <w:rFonts w:ascii="Calibri" w:hAnsi="Calibri"/>
          <w:szCs w:val="22"/>
          <w:lang w:eastAsia="en-GB"/>
        </w:rPr>
        <w:tab/>
      </w:r>
      <w:r>
        <w:t>Definitions and abbreviations</w:t>
      </w:r>
      <w:r>
        <w:tab/>
      </w:r>
      <w:r>
        <w:fldChar w:fldCharType="begin" w:fldLock="1"/>
      </w:r>
      <w:r>
        <w:instrText xml:space="preserve"> PAGEREF _Toc67728478 \h </w:instrText>
      </w:r>
      <w:r>
        <w:fldChar w:fldCharType="separate"/>
      </w:r>
      <w:r>
        <w:t>12</w:t>
      </w:r>
      <w:r>
        <w:fldChar w:fldCharType="end"/>
      </w:r>
    </w:p>
    <w:p w14:paraId="0C5D7C7E" w14:textId="5181C219" w:rsidR="00E346B1" w:rsidRPr="00D74360" w:rsidRDefault="00E346B1">
      <w:pPr>
        <w:pStyle w:val="TOC2"/>
        <w:rPr>
          <w:rFonts w:ascii="Calibri" w:hAnsi="Calibri"/>
          <w:sz w:val="22"/>
          <w:szCs w:val="22"/>
          <w:lang w:eastAsia="en-GB"/>
        </w:rPr>
      </w:pPr>
      <w:r>
        <w:t>3.1</w:t>
      </w:r>
      <w:r w:rsidRPr="00D74360">
        <w:rPr>
          <w:rFonts w:ascii="Calibri" w:hAnsi="Calibri"/>
          <w:sz w:val="22"/>
          <w:szCs w:val="22"/>
          <w:lang w:eastAsia="en-GB"/>
        </w:rPr>
        <w:tab/>
      </w:r>
      <w:r>
        <w:t>Definitions</w:t>
      </w:r>
      <w:r>
        <w:tab/>
      </w:r>
      <w:r>
        <w:fldChar w:fldCharType="begin" w:fldLock="1"/>
      </w:r>
      <w:r>
        <w:instrText xml:space="preserve"> PAGEREF _Toc67728479 \h </w:instrText>
      </w:r>
      <w:r>
        <w:fldChar w:fldCharType="separate"/>
      </w:r>
      <w:r>
        <w:t>12</w:t>
      </w:r>
      <w:r>
        <w:fldChar w:fldCharType="end"/>
      </w:r>
    </w:p>
    <w:p w14:paraId="797DA85D" w14:textId="3C45563D" w:rsidR="00E346B1" w:rsidRPr="00D74360" w:rsidRDefault="00E346B1">
      <w:pPr>
        <w:pStyle w:val="TOC2"/>
        <w:rPr>
          <w:rFonts w:ascii="Calibri" w:hAnsi="Calibri"/>
          <w:sz w:val="22"/>
          <w:szCs w:val="22"/>
          <w:lang w:eastAsia="en-GB"/>
        </w:rPr>
      </w:pPr>
      <w:r>
        <w:t>3.</w:t>
      </w:r>
      <w:r>
        <w:rPr>
          <w:lang w:eastAsia="zh-CN"/>
        </w:rPr>
        <w:t>2</w:t>
      </w:r>
      <w:r w:rsidRPr="00D74360">
        <w:rPr>
          <w:rFonts w:ascii="Calibri" w:hAnsi="Calibri"/>
          <w:sz w:val="22"/>
          <w:szCs w:val="22"/>
          <w:lang w:eastAsia="en-GB"/>
        </w:rPr>
        <w:tab/>
      </w:r>
      <w:r>
        <w:t>Abbreviations</w:t>
      </w:r>
      <w:r>
        <w:tab/>
      </w:r>
      <w:r>
        <w:fldChar w:fldCharType="begin" w:fldLock="1"/>
      </w:r>
      <w:r>
        <w:instrText xml:space="preserve"> PAGEREF _Toc67728480 \h </w:instrText>
      </w:r>
      <w:r>
        <w:fldChar w:fldCharType="separate"/>
      </w:r>
      <w:r>
        <w:t>12</w:t>
      </w:r>
      <w:r>
        <w:fldChar w:fldCharType="end"/>
      </w:r>
    </w:p>
    <w:p w14:paraId="64B0F9A2" w14:textId="1EA335D2" w:rsidR="00E346B1" w:rsidRPr="00D74360" w:rsidRDefault="00E346B1">
      <w:pPr>
        <w:pStyle w:val="TOC1"/>
        <w:rPr>
          <w:rFonts w:ascii="Calibri" w:hAnsi="Calibri"/>
          <w:szCs w:val="22"/>
          <w:lang w:eastAsia="en-GB"/>
        </w:rPr>
      </w:pPr>
      <w:r>
        <w:t>4</w:t>
      </w:r>
      <w:r w:rsidRPr="00D74360">
        <w:rPr>
          <w:rFonts w:ascii="Calibri" w:hAnsi="Calibri"/>
          <w:szCs w:val="22"/>
          <w:lang w:eastAsia="en-GB"/>
        </w:rPr>
        <w:tab/>
      </w:r>
      <w:r>
        <w:t>Overview</w:t>
      </w:r>
      <w:r>
        <w:tab/>
      </w:r>
      <w:r>
        <w:fldChar w:fldCharType="begin" w:fldLock="1"/>
      </w:r>
      <w:r>
        <w:instrText xml:space="preserve"> PAGEREF _Toc67728481 \h </w:instrText>
      </w:r>
      <w:r>
        <w:fldChar w:fldCharType="separate"/>
      </w:r>
      <w:r>
        <w:t>12</w:t>
      </w:r>
      <w:r>
        <w:fldChar w:fldCharType="end"/>
      </w:r>
    </w:p>
    <w:p w14:paraId="7465B3CF" w14:textId="73D1F9DF" w:rsidR="00E346B1" w:rsidRPr="00D74360" w:rsidRDefault="00E346B1">
      <w:pPr>
        <w:pStyle w:val="TOC1"/>
        <w:rPr>
          <w:rFonts w:ascii="Calibri" w:hAnsi="Calibri"/>
          <w:szCs w:val="22"/>
          <w:lang w:eastAsia="en-GB"/>
        </w:rPr>
      </w:pPr>
      <w:r>
        <w:t>5</w:t>
      </w:r>
      <w:r w:rsidRPr="00D74360">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_Toc67728482 \h </w:instrText>
      </w:r>
      <w:r>
        <w:fldChar w:fldCharType="separate"/>
      </w:r>
      <w:r>
        <w:t>12</w:t>
      </w:r>
      <w:r>
        <w:fldChar w:fldCharType="end"/>
      </w:r>
    </w:p>
    <w:p w14:paraId="7CB004FB" w14:textId="7069E6CA" w:rsidR="00E346B1" w:rsidRPr="00D74360" w:rsidRDefault="00E346B1">
      <w:pPr>
        <w:pStyle w:val="TOC2"/>
        <w:rPr>
          <w:rFonts w:ascii="Calibri" w:hAnsi="Calibri"/>
          <w:sz w:val="22"/>
          <w:szCs w:val="22"/>
          <w:lang w:eastAsia="en-GB"/>
        </w:rPr>
      </w:pPr>
      <w:r>
        <w:t>5.1</w:t>
      </w:r>
      <w:r w:rsidRPr="00D74360">
        <w:rPr>
          <w:rFonts w:ascii="Calibri" w:hAnsi="Calibri"/>
          <w:sz w:val="22"/>
          <w:szCs w:val="22"/>
          <w:lang w:eastAsia="en-GB"/>
        </w:rPr>
        <w:tab/>
      </w:r>
      <w:r>
        <w:t>Introduction</w:t>
      </w:r>
      <w:r>
        <w:tab/>
      </w:r>
      <w:r>
        <w:fldChar w:fldCharType="begin" w:fldLock="1"/>
      </w:r>
      <w:r>
        <w:instrText xml:space="preserve"> PAGEREF _Toc67728483 \h </w:instrText>
      </w:r>
      <w:r>
        <w:fldChar w:fldCharType="separate"/>
      </w:r>
      <w:r>
        <w:t>12</w:t>
      </w:r>
      <w:r>
        <w:fldChar w:fldCharType="end"/>
      </w:r>
    </w:p>
    <w:p w14:paraId="07BC09E6" w14:textId="0386FF6B" w:rsidR="00E346B1" w:rsidRPr="00D74360" w:rsidRDefault="00E346B1">
      <w:pPr>
        <w:pStyle w:val="TOC2"/>
        <w:rPr>
          <w:rFonts w:ascii="Calibri" w:hAnsi="Calibri"/>
          <w:sz w:val="22"/>
          <w:szCs w:val="22"/>
          <w:lang w:eastAsia="en-GB"/>
        </w:rPr>
      </w:pPr>
      <w:r>
        <w:t>5.2</w:t>
      </w:r>
      <w:r w:rsidRPr="00D74360">
        <w:rPr>
          <w:rFonts w:ascii="Calibri" w:hAnsi="Calibri"/>
          <w:sz w:val="22"/>
          <w:szCs w:val="22"/>
        </w:rPr>
        <w:tab/>
      </w:r>
      <w:r>
        <w:t>Resources</w:t>
      </w:r>
      <w:r>
        <w:tab/>
      </w:r>
      <w:r>
        <w:fldChar w:fldCharType="begin" w:fldLock="1"/>
      </w:r>
      <w:r>
        <w:instrText xml:space="preserve"> PAGEREF _Toc67728484 \h </w:instrText>
      </w:r>
      <w:r>
        <w:fldChar w:fldCharType="separate"/>
      </w:r>
      <w:r>
        <w:t>13</w:t>
      </w:r>
      <w:r>
        <w:fldChar w:fldCharType="end"/>
      </w:r>
    </w:p>
    <w:p w14:paraId="53D461A5" w14:textId="2C02B879" w:rsidR="00E346B1" w:rsidRPr="00D74360" w:rsidRDefault="00E346B1">
      <w:pPr>
        <w:pStyle w:val="TOC3"/>
        <w:rPr>
          <w:rFonts w:ascii="Calibri" w:hAnsi="Calibri"/>
          <w:sz w:val="22"/>
          <w:szCs w:val="22"/>
          <w:lang w:eastAsia="en-GB"/>
        </w:rPr>
      </w:pPr>
      <w:r>
        <w:t>5.2.1</w:t>
      </w:r>
      <w:r w:rsidRPr="00D74360">
        <w:rPr>
          <w:rFonts w:ascii="Calibri" w:hAnsi="Calibri"/>
          <w:sz w:val="22"/>
          <w:szCs w:val="22"/>
          <w:lang w:eastAsia="en-GB"/>
        </w:rPr>
        <w:tab/>
      </w:r>
      <w:r>
        <w:t>Overview</w:t>
      </w:r>
      <w:r>
        <w:tab/>
      </w:r>
      <w:r>
        <w:fldChar w:fldCharType="begin" w:fldLock="1"/>
      </w:r>
      <w:r>
        <w:instrText xml:space="preserve"> PAGEREF _Toc67728485 \h </w:instrText>
      </w:r>
      <w:r>
        <w:fldChar w:fldCharType="separate"/>
      </w:r>
      <w:r>
        <w:t>13</w:t>
      </w:r>
      <w:r>
        <w:fldChar w:fldCharType="end"/>
      </w:r>
    </w:p>
    <w:p w14:paraId="15B2CD69" w14:textId="0C77B689" w:rsidR="00E346B1" w:rsidRPr="00D74360" w:rsidRDefault="00E346B1">
      <w:pPr>
        <w:pStyle w:val="TOC3"/>
        <w:rPr>
          <w:rFonts w:ascii="Calibri" w:hAnsi="Calibri"/>
          <w:sz w:val="22"/>
          <w:szCs w:val="22"/>
          <w:lang w:eastAsia="en-GB"/>
        </w:rPr>
      </w:pPr>
      <w:r>
        <w:t>5.2.2</w:t>
      </w:r>
      <w:r w:rsidRPr="00D74360">
        <w:rPr>
          <w:rFonts w:ascii="Calibri" w:hAnsi="Calibri"/>
          <w:sz w:val="22"/>
          <w:szCs w:val="22"/>
          <w:lang w:eastAsia="en-GB"/>
        </w:rPr>
        <w:tab/>
      </w:r>
      <w:r>
        <w:t>Resource: AuthenticationSubscription</w:t>
      </w:r>
      <w:r>
        <w:tab/>
      </w:r>
      <w:r>
        <w:fldChar w:fldCharType="begin" w:fldLock="1"/>
      </w:r>
      <w:r>
        <w:instrText xml:space="preserve"> PAGEREF _Toc67728486 \h </w:instrText>
      </w:r>
      <w:r>
        <w:fldChar w:fldCharType="separate"/>
      </w:r>
      <w:r>
        <w:t>21</w:t>
      </w:r>
      <w:r>
        <w:fldChar w:fldCharType="end"/>
      </w:r>
    </w:p>
    <w:p w14:paraId="077F0027" w14:textId="1AA8213A" w:rsidR="00E346B1" w:rsidRPr="00D74360" w:rsidRDefault="00E346B1">
      <w:pPr>
        <w:pStyle w:val="TOC4"/>
        <w:rPr>
          <w:rFonts w:ascii="Calibri" w:hAnsi="Calibri"/>
          <w:sz w:val="22"/>
          <w:szCs w:val="22"/>
          <w:lang w:eastAsia="en-GB"/>
        </w:rPr>
      </w:pPr>
      <w:r>
        <w:t>5.2.2.1</w:t>
      </w:r>
      <w:r w:rsidRPr="00D74360">
        <w:rPr>
          <w:rFonts w:ascii="Calibri" w:hAnsi="Calibri"/>
          <w:sz w:val="22"/>
          <w:szCs w:val="22"/>
          <w:lang w:eastAsia="en-GB"/>
        </w:rPr>
        <w:tab/>
      </w:r>
      <w:r>
        <w:t>Description</w:t>
      </w:r>
      <w:r>
        <w:tab/>
      </w:r>
      <w:r>
        <w:fldChar w:fldCharType="begin" w:fldLock="1"/>
      </w:r>
      <w:r>
        <w:instrText xml:space="preserve"> PAGEREF _Toc67728487 \h </w:instrText>
      </w:r>
      <w:r>
        <w:fldChar w:fldCharType="separate"/>
      </w:r>
      <w:r>
        <w:t>21</w:t>
      </w:r>
      <w:r>
        <w:fldChar w:fldCharType="end"/>
      </w:r>
    </w:p>
    <w:p w14:paraId="2E3584D4" w14:textId="2BB8ED33" w:rsidR="00E346B1" w:rsidRPr="00D74360" w:rsidRDefault="00E346B1">
      <w:pPr>
        <w:pStyle w:val="TOC4"/>
        <w:rPr>
          <w:rFonts w:ascii="Calibri" w:hAnsi="Calibri"/>
          <w:sz w:val="22"/>
          <w:szCs w:val="22"/>
          <w:lang w:eastAsia="en-GB"/>
        </w:rPr>
      </w:pPr>
      <w:r>
        <w:t>5.2.2.2</w:t>
      </w:r>
      <w:r w:rsidRPr="00D74360">
        <w:rPr>
          <w:rFonts w:ascii="Calibri" w:hAnsi="Calibri"/>
          <w:sz w:val="22"/>
          <w:szCs w:val="22"/>
          <w:lang w:eastAsia="en-GB"/>
        </w:rPr>
        <w:tab/>
      </w:r>
      <w:r>
        <w:t>Resource Definition</w:t>
      </w:r>
      <w:r>
        <w:tab/>
      </w:r>
      <w:r>
        <w:fldChar w:fldCharType="begin" w:fldLock="1"/>
      </w:r>
      <w:r>
        <w:instrText xml:space="preserve"> PAGEREF _Toc67728488 \h </w:instrText>
      </w:r>
      <w:r>
        <w:fldChar w:fldCharType="separate"/>
      </w:r>
      <w:r>
        <w:t>21</w:t>
      </w:r>
      <w:r>
        <w:fldChar w:fldCharType="end"/>
      </w:r>
    </w:p>
    <w:p w14:paraId="56357662" w14:textId="110999BD" w:rsidR="00E346B1" w:rsidRPr="00D74360" w:rsidRDefault="00E346B1">
      <w:pPr>
        <w:pStyle w:val="TOC4"/>
        <w:rPr>
          <w:rFonts w:ascii="Calibri" w:hAnsi="Calibri"/>
          <w:sz w:val="22"/>
          <w:szCs w:val="22"/>
          <w:lang w:eastAsia="en-GB"/>
        </w:rPr>
      </w:pPr>
      <w:r>
        <w:t>5.2.2.3</w:t>
      </w:r>
      <w:r w:rsidRPr="00D74360">
        <w:rPr>
          <w:rFonts w:ascii="Calibri" w:hAnsi="Calibri"/>
          <w:sz w:val="22"/>
          <w:szCs w:val="22"/>
          <w:lang w:eastAsia="en-GB"/>
        </w:rPr>
        <w:tab/>
      </w:r>
      <w:r>
        <w:t>Resource Standard Methods</w:t>
      </w:r>
      <w:r>
        <w:tab/>
      </w:r>
      <w:r>
        <w:fldChar w:fldCharType="begin" w:fldLock="1"/>
      </w:r>
      <w:r>
        <w:instrText xml:space="preserve"> PAGEREF _Toc67728489 \h </w:instrText>
      </w:r>
      <w:r>
        <w:fldChar w:fldCharType="separate"/>
      </w:r>
      <w:r>
        <w:t>22</w:t>
      </w:r>
      <w:r>
        <w:fldChar w:fldCharType="end"/>
      </w:r>
    </w:p>
    <w:p w14:paraId="5C0B5E5F" w14:textId="42C85B10" w:rsidR="00E346B1" w:rsidRPr="00D74360" w:rsidRDefault="00E346B1">
      <w:pPr>
        <w:pStyle w:val="TOC5"/>
        <w:rPr>
          <w:rFonts w:ascii="Calibri" w:hAnsi="Calibri"/>
          <w:sz w:val="22"/>
          <w:szCs w:val="22"/>
          <w:lang w:eastAsia="en-GB"/>
        </w:rPr>
      </w:pPr>
      <w:r>
        <w:t>5.2.2.3.1</w:t>
      </w:r>
      <w:r w:rsidRPr="00D74360">
        <w:rPr>
          <w:rFonts w:ascii="Calibri" w:hAnsi="Calibri"/>
          <w:sz w:val="22"/>
          <w:szCs w:val="22"/>
          <w:lang w:eastAsia="en-GB"/>
        </w:rPr>
        <w:tab/>
      </w:r>
      <w:r>
        <w:rPr>
          <w:lang w:eastAsia="zh-CN"/>
        </w:rPr>
        <w:t>GET</w:t>
      </w:r>
      <w:r>
        <w:tab/>
      </w:r>
      <w:r>
        <w:fldChar w:fldCharType="begin" w:fldLock="1"/>
      </w:r>
      <w:r>
        <w:instrText xml:space="preserve"> PAGEREF _Toc67728490 \h </w:instrText>
      </w:r>
      <w:r>
        <w:fldChar w:fldCharType="separate"/>
      </w:r>
      <w:r>
        <w:t>22</w:t>
      </w:r>
      <w:r>
        <w:fldChar w:fldCharType="end"/>
      </w:r>
    </w:p>
    <w:p w14:paraId="3B305B5F" w14:textId="2ED67F75" w:rsidR="00E346B1" w:rsidRPr="00D74360" w:rsidRDefault="00E346B1">
      <w:pPr>
        <w:pStyle w:val="TOC5"/>
        <w:rPr>
          <w:rFonts w:ascii="Calibri" w:hAnsi="Calibri"/>
          <w:sz w:val="22"/>
          <w:szCs w:val="22"/>
          <w:lang w:eastAsia="en-GB"/>
        </w:rPr>
      </w:pPr>
      <w:r>
        <w:t>5.2.2.3.2</w:t>
      </w:r>
      <w:r w:rsidRPr="00D74360">
        <w:rPr>
          <w:rFonts w:ascii="Calibri" w:hAnsi="Calibri"/>
          <w:sz w:val="22"/>
          <w:szCs w:val="22"/>
          <w:lang w:eastAsia="en-GB"/>
        </w:rPr>
        <w:tab/>
      </w:r>
      <w:r>
        <w:rPr>
          <w:lang w:eastAsia="zh-CN"/>
        </w:rPr>
        <w:t>PATCH</w:t>
      </w:r>
      <w:r>
        <w:tab/>
      </w:r>
      <w:r>
        <w:fldChar w:fldCharType="begin" w:fldLock="1"/>
      </w:r>
      <w:r>
        <w:instrText xml:space="preserve"> PAGEREF _Toc67728491 \h </w:instrText>
      </w:r>
      <w:r>
        <w:fldChar w:fldCharType="separate"/>
      </w:r>
      <w:r>
        <w:t>22</w:t>
      </w:r>
      <w:r>
        <w:fldChar w:fldCharType="end"/>
      </w:r>
    </w:p>
    <w:p w14:paraId="492E24D3" w14:textId="5BD6944A" w:rsidR="00E346B1" w:rsidRPr="00D74360" w:rsidRDefault="00E346B1">
      <w:pPr>
        <w:pStyle w:val="TOC3"/>
        <w:rPr>
          <w:rFonts w:ascii="Calibri" w:hAnsi="Calibri"/>
          <w:sz w:val="22"/>
          <w:szCs w:val="22"/>
          <w:lang w:eastAsia="en-GB"/>
        </w:rPr>
      </w:pPr>
      <w:r>
        <w:t>5.2.3</w:t>
      </w:r>
      <w:r w:rsidRPr="00D74360">
        <w:rPr>
          <w:rFonts w:ascii="Calibri" w:hAnsi="Calibri"/>
          <w:sz w:val="22"/>
          <w:szCs w:val="22"/>
          <w:lang w:eastAsia="en-GB"/>
        </w:rPr>
        <w:tab/>
      </w:r>
      <w:r>
        <w:t>Resource: AccessAndMobilitySubscriptionData</w:t>
      </w:r>
      <w:r>
        <w:tab/>
      </w:r>
      <w:r>
        <w:fldChar w:fldCharType="begin" w:fldLock="1"/>
      </w:r>
      <w:r>
        <w:instrText xml:space="preserve"> PAGEREF _Toc67728492 \h </w:instrText>
      </w:r>
      <w:r>
        <w:fldChar w:fldCharType="separate"/>
      </w:r>
      <w:r>
        <w:t>23</w:t>
      </w:r>
      <w:r>
        <w:fldChar w:fldCharType="end"/>
      </w:r>
    </w:p>
    <w:p w14:paraId="0A47A047" w14:textId="2C6FCBB1" w:rsidR="00E346B1" w:rsidRPr="00D74360" w:rsidRDefault="00E346B1">
      <w:pPr>
        <w:pStyle w:val="TOC4"/>
        <w:rPr>
          <w:rFonts w:ascii="Calibri" w:hAnsi="Calibri"/>
          <w:sz w:val="22"/>
          <w:szCs w:val="22"/>
          <w:lang w:eastAsia="en-GB"/>
        </w:rPr>
      </w:pPr>
      <w:r>
        <w:t>5.2.3.1</w:t>
      </w:r>
      <w:r w:rsidRPr="00D74360">
        <w:rPr>
          <w:rFonts w:ascii="Calibri" w:hAnsi="Calibri"/>
          <w:sz w:val="22"/>
          <w:szCs w:val="22"/>
          <w:lang w:eastAsia="en-GB"/>
        </w:rPr>
        <w:tab/>
      </w:r>
      <w:r>
        <w:t>Description</w:t>
      </w:r>
      <w:r>
        <w:tab/>
      </w:r>
      <w:r>
        <w:fldChar w:fldCharType="begin" w:fldLock="1"/>
      </w:r>
      <w:r>
        <w:instrText xml:space="preserve"> PAGEREF _Toc67728493 \h </w:instrText>
      </w:r>
      <w:r>
        <w:fldChar w:fldCharType="separate"/>
      </w:r>
      <w:r>
        <w:t>23</w:t>
      </w:r>
      <w:r>
        <w:fldChar w:fldCharType="end"/>
      </w:r>
    </w:p>
    <w:p w14:paraId="78DC6D4D" w14:textId="01A52DD2" w:rsidR="00E346B1" w:rsidRPr="00D74360" w:rsidRDefault="00E346B1">
      <w:pPr>
        <w:pStyle w:val="TOC4"/>
        <w:rPr>
          <w:rFonts w:ascii="Calibri" w:hAnsi="Calibri"/>
          <w:sz w:val="22"/>
          <w:szCs w:val="22"/>
          <w:lang w:eastAsia="en-GB"/>
        </w:rPr>
      </w:pPr>
      <w:r>
        <w:t>5.2.3.2</w:t>
      </w:r>
      <w:r w:rsidRPr="00D74360">
        <w:rPr>
          <w:rFonts w:ascii="Calibri" w:hAnsi="Calibri"/>
          <w:sz w:val="22"/>
          <w:szCs w:val="22"/>
          <w:lang w:eastAsia="en-GB"/>
        </w:rPr>
        <w:tab/>
      </w:r>
      <w:r>
        <w:t>Resource Definition</w:t>
      </w:r>
      <w:r>
        <w:tab/>
      </w:r>
      <w:r>
        <w:fldChar w:fldCharType="begin" w:fldLock="1"/>
      </w:r>
      <w:r>
        <w:instrText xml:space="preserve"> PAGEREF _Toc67728494 \h </w:instrText>
      </w:r>
      <w:r>
        <w:fldChar w:fldCharType="separate"/>
      </w:r>
      <w:r>
        <w:t>23</w:t>
      </w:r>
      <w:r>
        <w:fldChar w:fldCharType="end"/>
      </w:r>
    </w:p>
    <w:p w14:paraId="3B5A14F0" w14:textId="6FB4C59C" w:rsidR="00E346B1" w:rsidRPr="00D74360" w:rsidRDefault="00E346B1">
      <w:pPr>
        <w:pStyle w:val="TOC4"/>
        <w:rPr>
          <w:rFonts w:ascii="Calibri" w:hAnsi="Calibri"/>
          <w:sz w:val="22"/>
          <w:szCs w:val="22"/>
          <w:lang w:eastAsia="en-GB"/>
        </w:rPr>
      </w:pPr>
      <w:r>
        <w:t>5.2.3.3</w:t>
      </w:r>
      <w:r w:rsidRPr="00D74360">
        <w:rPr>
          <w:rFonts w:ascii="Calibri" w:hAnsi="Calibri"/>
          <w:sz w:val="22"/>
          <w:szCs w:val="22"/>
          <w:lang w:eastAsia="en-GB"/>
        </w:rPr>
        <w:tab/>
      </w:r>
      <w:r>
        <w:t>Resource Standard Methods</w:t>
      </w:r>
      <w:r>
        <w:tab/>
      </w:r>
      <w:r>
        <w:fldChar w:fldCharType="begin" w:fldLock="1"/>
      </w:r>
      <w:r>
        <w:instrText xml:space="preserve"> PAGEREF _Toc67728495 \h </w:instrText>
      </w:r>
      <w:r>
        <w:fldChar w:fldCharType="separate"/>
      </w:r>
      <w:r>
        <w:t>23</w:t>
      </w:r>
      <w:r>
        <w:fldChar w:fldCharType="end"/>
      </w:r>
    </w:p>
    <w:p w14:paraId="09E21FAC" w14:textId="386BEF19" w:rsidR="00E346B1" w:rsidRPr="00D74360" w:rsidRDefault="00E346B1">
      <w:pPr>
        <w:pStyle w:val="TOC5"/>
        <w:rPr>
          <w:rFonts w:ascii="Calibri" w:hAnsi="Calibri"/>
          <w:sz w:val="22"/>
          <w:szCs w:val="22"/>
          <w:lang w:eastAsia="en-GB"/>
        </w:rPr>
      </w:pPr>
      <w:r>
        <w:t>5.2.3.3.1</w:t>
      </w:r>
      <w:r w:rsidRPr="00D74360">
        <w:rPr>
          <w:rFonts w:ascii="Calibri" w:hAnsi="Calibri"/>
          <w:sz w:val="22"/>
          <w:szCs w:val="22"/>
          <w:lang w:eastAsia="en-GB"/>
        </w:rPr>
        <w:tab/>
      </w:r>
      <w:r>
        <w:t>GET</w:t>
      </w:r>
      <w:r>
        <w:tab/>
      </w:r>
      <w:r>
        <w:fldChar w:fldCharType="begin" w:fldLock="1"/>
      </w:r>
      <w:r>
        <w:instrText xml:space="preserve"> PAGEREF _Toc67728496 \h </w:instrText>
      </w:r>
      <w:r>
        <w:fldChar w:fldCharType="separate"/>
      </w:r>
      <w:r>
        <w:t>23</w:t>
      </w:r>
      <w:r>
        <w:fldChar w:fldCharType="end"/>
      </w:r>
    </w:p>
    <w:p w14:paraId="42E5ACDA" w14:textId="4AAAE880" w:rsidR="00E346B1" w:rsidRPr="00D74360" w:rsidRDefault="00E346B1">
      <w:pPr>
        <w:pStyle w:val="TOC3"/>
        <w:rPr>
          <w:rFonts w:ascii="Calibri" w:hAnsi="Calibri"/>
          <w:sz w:val="22"/>
          <w:szCs w:val="22"/>
          <w:lang w:eastAsia="en-GB"/>
        </w:rPr>
      </w:pPr>
      <w:r>
        <w:t>5.2.4</w:t>
      </w:r>
      <w:r w:rsidRPr="00D74360">
        <w:rPr>
          <w:rFonts w:ascii="Calibri" w:hAnsi="Calibri"/>
          <w:sz w:val="22"/>
          <w:szCs w:val="22"/>
          <w:lang w:eastAsia="en-GB"/>
        </w:rPr>
        <w:tab/>
      </w:r>
      <w:r>
        <w:t>Resource: SmfSelectionSubscriptionData</w:t>
      </w:r>
      <w:r>
        <w:tab/>
      </w:r>
      <w:r>
        <w:fldChar w:fldCharType="begin" w:fldLock="1"/>
      </w:r>
      <w:r>
        <w:instrText xml:space="preserve"> PAGEREF _Toc67728497 \h </w:instrText>
      </w:r>
      <w:r>
        <w:fldChar w:fldCharType="separate"/>
      </w:r>
      <w:r>
        <w:t>24</w:t>
      </w:r>
      <w:r>
        <w:fldChar w:fldCharType="end"/>
      </w:r>
    </w:p>
    <w:p w14:paraId="0024F6D9" w14:textId="7BCCE318" w:rsidR="00E346B1" w:rsidRPr="00D74360" w:rsidRDefault="00E346B1">
      <w:pPr>
        <w:pStyle w:val="TOC4"/>
        <w:rPr>
          <w:rFonts w:ascii="Calibri" w:hAnsi="Calibri"/>
          <w:sz w:val="22"/>
          <w:szCs w:val="22"/>
          <w:lang w:eastAsia="en-GB"/>
        </w:rPr>
      </w:pPr>
      <w:r>
        <w:t>5.2.4.1</w:t>
      </w:r>
      <w:r w:rsidRPr="00D74360">
        <w:rPr>
          <w:rFonts w:ascii="Calibri" w:hAnsi="Calibri"/>
          <w:sz w:val="22"/>
          <w:szCs w:val="22"/>
          <w:lang w:eastAsia="en-GB"/>
        </w:rPr>
        <w:tab/>
      </w:r>
      <w:r>
        <w:t>Description</w:t>
      </w:r>
      <w:r>
        <w:tab/>
      </w:r>
      <w:r>
        <w:fldChar w:fldCharType="begin" w:fldLock="1"/>
      </w:r>
      <w:r>
        <w:instrText xml:space="preserve"> PAGEREF _Toc67728498 \h </w:instrText>
      </w:r>
      <w:r>
        <w:fldChar w:fldCharType="separate"/>
      </w:r>
      <w:r>
        <w:t>24</w:t>
      </w:r>
      <w:r>
        <w:fldChar w:fldCharType="end"/>
      </w:r>
    </w:p>
    <w:p w14:paraId="251E9988" w14:textId="2BBD7E7B" w:rsidR="00E346B1" w:rsidRPr="00D74360" w:rsidRDefault="00E346B1">
      <w:pPr>
        <w:pStyle w:val="TOC4"/>
        <w:rPr>
          <w:rFonts w:ascii="Calibri" w:hAnsi="Calibri"/>
          <w:sz w:val="22"/>
          <w:szCs w:val="22"/>
          <w:lang w:eastAsia="en-GB"/>
        </w:rPr>
      </w:pPr>
      <w:r>
        <w:t>5.2.4.2</w:t>
      </w:r>
      <w:r w:rsidRPr="00D74360">
        <w:rPr>
          <w:rFonts w:ascii="Calibri" w:hAnsi="Calibri"/>
          <w:sz w:val="22"/>
          <w:szCs w:val="22"/>
          <w:lang w:eastAsia="en-GB"/>
        </w:rPr>
        <w:tab/>
      </w:r>
      <w:r>
        <w:t>Resource Definition</w:t>
      </w:r>
      <w:r>
        <w:tab/>
      </w:r>
      <w:r>
        <w:fldChar w:fldCharType="begin" w:fldLock="1"/>
      </w:r>
      <w:r>
        <w:instrText xml:space="preserve"> PAGEREF _Toc67728499 \h </w:instrText>
      </w:r>
      <w:r>
        <w:fldChar w:fldCharType="separate"/>
      </w:r>
      <w:r>
        <w:t>24</w:t>
      </w:r>
      <w:r>
        <w:fldChar w:fldCharType="end"/>
      </w:r>
    </w:p>
    <w:p w14:paraId="21F4C0D0" w14:textId="3BC0784E" w:rsidR="00E346B1" w:rsidRPr="00D74360" w:rsidRDefault="00E346B1">
      <w:pPr>
        <w:pStyle w:val="TOC4"/>
        <w:rPr>
          <w:rFonts w:ascii="Calibri" w:hAnsi="Calibri"/>
          <w:sz w:val="22"/>
          <w:szCs w:val="22"/>
          <w:lang w:eastAsia="en-GB"/>
        </w:rPr>
      </w:pPr>
      <w:r>
        <w:t>5.2.4.3</w:t>
      </w:r>
      <w:r w:rsidRPr="00D74360">
        <w:rPr>
          <w:rFonts w:ascii="Calibri" w:hAnsi="Calibri"/>
          <w:sz w:val="22"/>
          <w:szCs w:val="22"/>
          <w:lang w:eastAsia="en-GB"/>
        </w:rPr>
        <w:tab/>
      </w:r>
      <w:r>
        <w:t>Resource Standard Methods</w:t>
      </w:r>
      <w:r>
        <w:tab/>
      </w:r>
      <w:r>
        <w:fldChar w:fldCharType="begin" w:fldLock="1"/>
      </w:r>
      <w:r>
        <w:instrText xml:space="preserve"> PAGEREF _Toc67728500 \h </w:instrText>
      </w:r>
      <w:r>
        <w:fldChar w:fldCharType="separate"/>
      </w:r>
      <w:r>
        <w:t>24</w:t>
      </w:r>
      <w:r>
        <w:fldChar w:fldCharType="end"/>
      </w:r>
    </w:p>
    <w:p w14:paraId="4595BB96" w14:textId="3D608D52" w:rsidR="00E346B1" w:rsidRPr="00D74360" w:rsidRDefault="00E346B1">
      <w:pPr>
        <w:pStyle w:val="TOC5"/>
        <w:rPr>
          <w:rFonts w:ascii="Calibri" w:hAnsi="Calibri"/>
          <w:sz w:val="22"/>
          <w:szCs w:val="22"/>
          <w:lang w:eastAsia="en-GB"/>
        </w:rPr>
      </w:pPr>
      <w:r>
        <w:t>5.2.4.3.1</w:t>
      </w:r>
      <w:r w:rsidRPr="00D74360">
        <w:rPr>
          <w:rFonts w:ascii="Calibri" w:hAnsi="Calibri"/>
          <w:sz w:val="22"/>
          <w:szCs w:val="22"/>
          <w:lang w:eastAsia="en-GB"/>
        </w:rPr>
        <w:tab/>
      </w:r>
      <w:r>
        <w:t>GET</w:t>
      </w:r>
      <w:r>
        <w:tab/>
      </w:r>
      <w:r>
        <w:fldChar w:fldCharType="begin" w:fldLock="1"/>
      </w:r>
      <w:r>
        <w:instrText xml:space="preserve"> PAGEREF _Toc67728501 \h </w:instrText>
      </w:r>
      <w:r>
        <w:fldChar w:fldCharType="separate"/>
      </w:r>
      <w:r>
        <w:t>24</w:t>
      </w:r>
      <w:r>
        <w:fldChar w:fldCharType="end"/>
      </w:r>
    </w:p>
    <w:p w14:paraId="1C4A4309" w14:textId="22CD19DB" w:rsidR="00E346B1" w:rsidRPr="00D74360" w:rsidRDefault="00E346B1">
      <w:pPr>
        <w:pStyle w:val="TOC3"/>
        <w:rPr>
          <w:rFonts w:ascii="Calibri" w:hAnsi="Calibri"/>
          <w:sz w:val="22"/>
          <w:szCs w:val="22"/>
          <w:lang w:eastAsia="en-GB"/>
        </w:rPr>
      </w:pPr>
      <w:r>
        <w:t>5.2.5</w:t>
      </w:r>
      <w:r w:rsidRPr="00D74360">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_Toc67728502 \h </w:instrText>
      </w:r>
      <w:r>
        <w:fldChar w:fldCharType="separate"/>
      </w:r>
      <w:r>
        <w:t>25</w:t>
      </w:r>
      <w:r>
        <w:fldChar w:fldCharType="end"/>
      </w:r>
    </w:p>
    <w:p w14:paraId="67FA6611" w14:textId="14B729CE" w:rsidR="00E346B1" w:rsidRPr="00D74360" w:rsidRDefault="00E346B1">
      <w:pPr>
        <w:pStyle w:val="TOC4"/>
        <w:rPr>
          <w:rFonts w:ascii="Calibri" w:hAnsi="Calibri"/>
          <w:sz w:val="22"/>
          <w:szCs w:val="22"/>
          <w:lang w:eastAsia="en-GB"/>
        </w:rPr>
      </w:pPr>
      <w:r>
        <w:t>5.2.5.1</w:t>
      </w:r>
      <w:r w:rsidRPr="00D74360">
        <w:rPr>
          <w:rFonts w:ascii="Calibri" w:hAnsi="Calibri"/>
          <w:sz w:val="22"/>
          <w:szCs w:val="22"/>
          <w:lang w:eastAsia="en-GB"/>
        </w:rPr>
        <w:tab/>
      </w:r>
      <w:r>
        <w:t>Description</w:t>
      </w:r>
      <w:r>
        <w:tab/>
      </w:r>
      <w:r>
        <w:fldChar w:fldCharType="begin" w:fldLock="1"/>
      </w:r>
      <w:r>
        <w:instrText xml:space="preserve"> PAGEREF _Toc67728503 \h </w:instrText>
      </w:r>
      <w:r>
        <w:fldChar w:fldCharType="separate"/>
      </w:r>
      <w:r>
        <w:t>25</w:t>
      </w:r>
      <w:r>
        <w:fldChar w:fldCharType="end"/>
      </w:r>
    </w:p>
    <w:p w14:paraId="0C2A840E" w14:textId="22CB2FDE" w:rsidR="00E346B1" w:rsidRPr="00D74360" w:rsidRDefault="00E346B1">
      <w:pPr>
        <w:pStyle w:val="TOC4"/>
        <w:rPr>
          <w:rFonts w:ascii="Calibri" w:hAnsi="Calibri"/>
          <w:sz w:val="22"/>
          <w:szCs w:val="22"/>
          <w:lang w:eastAsia="en-GB"/>
        </w:rPr>
      </w:pPr>
      <w:r>
        <w:t>5.2.5.2</w:t>
      </w:r>
      <w:r w:rsidRPr="00D74360">
        <w:rPr>
          <w:rFonts w:ascii="Calibri" w:hAnsi="Calibri"/>
          <w:sz w:val="22"/>
          <w:szCs w:val="22"/>
          <w:lang w:eastAsia="en-GB"/>
        </w:rPr>
        <w:tab/>
      </w:r>
      <w:r>
        <w:t>Resource Definition</w:t>
      </w:r>
      <w:r>
        <w:tab/>
      </w:r>
      <w:r>
        <w:fldChar w:fldCharType="begin" w:fldLock="1"/>
      </w:r>
      <w:r>
        <w:instrText xml:space="preserve"> PAGEREF _Toc67728504 \h </w:instrText>
      </w:r>
      <w:r>
        <w:fldChar w:fldCharType="separate"/>
      </w:r>
      <w:r>
        <w:t>25</w:t>
      </w:r>
      <w:r>
        <w:fldChar w:fldCharType="end"/>
      </w:r>
    </w:p>
    <w:p w14:paraId="5618B373" w14:textId="1D657DD5" w:rsidR="00E346B1" w:rsidRPr="00D74360" w:rsidRDefault="00E346B1">
      <w:pPr>
        <w:pStyle w:val="TOC4"/>
        <w:rPr>
          <w:rFonts w:ascii="Calibri" w:hAnsi="Calibri"/>
          <w:sz w:val="22"/>
          <w:szCs w:val="22"/>
          <w:lang w:eastAsia="en-GB"/>
        </w:rPr>
      </w:pPr>
      <w:r>
        <w:t>5.2.5.3</w:t>
      </w:r>
      <w:r w:rsidRPr="00D74360">
        <w:rPr>
          <w:rFonts w:ascii="Calibri" w:hAnsi="Calibri"/>
          <w:sz w:val="22"/>
          <w:szCs w:val="22"/>
          <w:lang w:eastAsia="en-GB"/>
        </w:rPr>
        <w:tab/>
      </w:r>
      <w:r>
        <w:t>Resource Standard Methods</w:t>
      </w:r>
      <w:r>
        <w:tab/>
      </w:r>
      <w:r>
        <w:fldChar w:fldCharType="begin" w:fldLock="1"/>
      </w:r>
      <w:r>
        <w:instrText xml:space="preserve"> PAGEREF _Toc67728505 \h </w:instrText>
      </w:r>
      <w:r>
        <w:fldChar w:fldCharType="separate"/>
      </w:r>
      <w:r>
        <w:t>25</w:t>
      </w:r>
      <w:r>
        <w:fldChar w:fldCharType="end"/>
      </w:r>
    </w:p>
    <w:p w14:paraId="0CA91C9F" w14:textId="50DC11D8" w:rsidR="00E346B1" w:rsidRPr="00D74360" w:rsidRDefault="00E346B1">
      <w:pPr>
        <w:pStyle w:val="TOC5"/>
        <w:rPr>
          <w:rFonts w:ascii="Calibri" w:hAnsi="Calibri"/>
          <w:sz w:val="22"/>
          <w:szCs w:val="22"/>
          <w:lang w:eastAsia="en-GB"/>
        </w:rPr>
      </w:pPr>
      <w:r>
        <w:t>5.2.5.3.1</w:t>
      </w:r>
      <w:r w:rsidRPr="00D74360">
        <w:rPr>
          <w:rFonts w:ascii="Calibri" w:hAnsi="Calibri"/>
          <w:sz w:val="22"/>
          <w:szCs w:val="22"/>
          <w:lang w:eastAsia="en-GB"/>
        </w:rPr>
        <w:tab/>
      </w:r>
      <w:r>
        <w:t>GET</w:t>
      </w:r>
      <w:r>
        <w:tab/>
      </w:r>
      <w:r>
        <w:fldChar w:fldCharType="begin" w:fldLock="1"/>
      </w:r>
      <w:r>
        <w:instrText xml:space="preserve"> PAGEREF _Toc67728506 \h </w:instrText>
      </w:r>
      <w:r>
        <w:fldChar w:fldCharType="separate"/>
      </w:r>
      <w:r>
        <w:t>25</w:t>
      </w:r>
      <w:r>
        <w:fldChar w:fldCharType="end"/>
      </w:r>
    </w:p>
    <w:p w14:paraId="4EBBAB12" w14:textId="6260DCEE" w:rsidR="00E346B1" w:rsidRPr="00D74360" w:rsidRDefault="00E346B1">
      <w:pPr>
        <w:pStyle w:val="TOC3"/>
        <w:rPr>
          <w:rFonts w:ascii="Calibri" w:hAnsi="Calibri"/>
          <w:sz w:val="22"/>
          <w:szCs w:val="22"/>
          <w:lang w:eastAsia="en-GB"/>
        </w:rPr>
      </w:pPr>
      <w:r>
        <w:t>5.2.6</w:t>
      </w:r>
      <w:r w:rsidRPr="00D74360">
        <w:rPr>
          <w:rFonts w:ascii="Calibri" w:hAnsi="Calibri"/>
          <w:sz w:val="22"/>
          <w:szCs w:val="22"/>
          <w:lang w:eastAsia="en-GB"/>
        </w:rPr>
        <w:tab/>
      </w:r>
      <w:r>
        <w:t>Resource: Amf3GppAccessRegistration</w:t>
      </w:r>
      <w:r>
        <w:tab/>
      </w:r>
      <w:r>
        <w:fldChar w:fldCharType="begin" w:fldLock="1"/>
      </w:r>
      <w:r>
        <w:instrText xml:space="preserve"> PAGEREF _Toc67728507 \h </w:instrText>
      </w:r>
      <w:r>
        <w:fldChar w:fldCharType="separate"/>
      </w:r>
      <w:r>
        <w:t>26</w:t>
      </w:r>
      <w:r>
        <w:fldChar w:fldCharType="end"/>
      </w:r>
    </w:p>
    <w:p w14:paraId="109EAAEF" w14:textId="2FC37775" w:rsidR="00E346B1" w:rsidRPr="00D74360" w:rsidRDefault="00E346B1">
      <w:pPr>
        <w:pStyle w:val="TOC4"/>
        <w:rPr>
          <w:rFonts w:ascii="Calibri" w:hAnsi="Calibri"/>
          <w:sz w:val="22"/>
          <w:szCs w:val="22"/>
          <w:lang w:eastAsia="en-GB"/>
        </w:rPr>
      </w:pPr>
      <w:r>
        <w:t>5.2.6.1</w:t>
      </w:r>
      <w:r w:rsidRPr="00D74360">
        <w:rPr>
          <w:rFonts w:ascii="Calibri" w:hAnsi="Calibri"/>
          <w:sz w:val="22"/>
          <w:szCs w:val="22"/>
          <w:lang w:eastAsia="en-GB"/>
        </w:rPr>
        <w:tab/>
      </w:r>
      <w:r>
        <w:t>Description</w:t>
      </w:r>
      <w:r>
        <w:tab/>
      </w:r>
      <w:r>
        <w:fldChar w:fldCharType="begin" w:fldLock="1"/>
      </w:r>
      <w:r>
        <w:instrText xml:space="preserve"> PAGEREF _Toc67728508 \h </w:instrText>
      </w:r>
      <w:r>
        <w:fldChar w:fldCharType="separate"/>
      </w:r>
      <w:r>
        <w:t>26</w:t>
      </w:r>
      <w:r>
        <w:fldChar w:fldCharType="end"/>
      </w:r>
    </w:p>
    <w:p w14:paraId="32103AB0" w14:textId="28894B9F" w:rsidR="00E346B1" w:rsidRPr="00D74360" w:rsidRDefault="00E346B1">
      <w:pPr>
        <w:pStyle w:val="TOC4"/>
        <w:rPr>
          <w:rFonts w:ascii="Calibri" w:hAnsi="Calibri"/>
          <w:sz w:val="22"/>
          <w:szCs w:val="22"/>
          <w:lang w:eastAsia="en-GB"/>
        </w:rPr>
      </w:pPr>
      <w:r>
        <w:t>5.2.6.2</w:t>
      </w:r>
      <w:r w:rsidRPr="00D74360">
        <w:rPr>
          <w:rFonts w:ascii="Calibri" w:hAnsi="Calibri"/>
          <w:sz w:val="22"/>
          <w:szCs w:val="22"/>
          <w:lang w:eastAsia="en-GB"/>
        </w:rPr>
        <w:tab/>
      </w:r>
      <w:r>
        <w:t>Resource Definition</w:t>
      </w:r>
      <w:r>
        <w:tab/>
      </w:r>
      <w:r>
        <w:fldChar w:fldCharType="begin" w:fldLock="1"/>
      </w:r>
      <w:r>
        <w:instrText xml:space="preserve"> PAGEREF _Toc67728509 \h </w:instrText>
      </w:r>
      <w:r>
        <w:fldChar w:fldCharType="separate"/>
      </w:r>
      <w:r>
        <w:t>26</w:t>
      </w:r>
      <w:r>
        <w:fldChar w:fldCharType="end"/>
      </w:r>
    </w:p>
    <w:p w14:paraId="33A83DB1" w14:textId="59AD3CE2" w:rsidR="00E346B1" w:rsidRPr="00D74360" w:rsidRDefault="00E346B1">
      <w:pPr>
        <w:pStyle w:val="TOC4"/>
        <w:rPr>
          <w:rFonts w:ascii="Calibri" w:hAnsi="Calibri"/>
          <w:sz w:val="22"/>
          <w:szCs w:val="22"/>
          <w:lang w:eastAsia="en-GB"/>
        </w:rPr>
      </w:pPr>
      <w:r>
        <w:t>5.2.6.3</w:t>
      </w:r>
      <w:r w:rsidRPr="00D74360">
        <w:rPr>
          <w:rFonts w:ascii="Calibri" w:hAnsi="Calibri"/>
          <w:sz w:val="22"/>
          <w:szCs w:val="22"/>
          <w:lang w:eastAsia="en-GB"/>
        </w:rPr>
        <w:tab/>
      </w:r>
      <w:r>
        <w:t>Resource Standard Methods</w:t>
      </w:r>
      <w:r>
        <w:tab/>
      </w:r>
      <w:r>
        <w:fldChar w:fldCharType="begin" w:fldLock="1"/>
      </w:r>
      <w:r>
        <w:instrText xml:space="preserve"> PAGEREF _Toc67728510 \h </w:instrText>
      </w:r>
      <w:r>
        <w:fldChar w:fldCharType="separate"/>
      </w:r>
      <w:r>
        <w:t>27</w:t>
      </w:r>
      <w:r>
        <w:fldChar w:fldCharType="end"/>
      </w:r>
    </w:p>
    <w:p w14:paraId="58537B47" w14:textId="3798329C" w:rsidR="00E346B1" w:rsidRPr="00D74360" w:rsidRDefault="00E346B1">
      <w:pPr>
        <w:pStyle w:val="TOC5"/>
        <w:rPr>
          <w:rFonts w:ascii="Calibri" w:hAnsi="Calibri"/>
          <w:sz w:val="22"/>
          <w:szCs w:val="22"/>
          <w:lang w:eastAsia="en-GB"/>
        </w:rPr>
      </w:pPr>
      <w:r>
        <w:t>5.2.6.3.1</w:t>
      </w:r>
      <w:r w:rsidRPr="00D74360">
        <w:rPr>
          <w:rFonts w:ascii="Calibri" w:hAnsi="Calibri"/>
          <w:sz w:val="22"/>
          <w:szCs w:val="22"/>
          <w:lang w:eastAsia="en-GB"/>
        </w:rPr>
        <w:tab/>
      </w:r>
      <w:r>
        <w:t>PUT</w:t>
      </w:r>
      <w:r>
        <w:tab/>
      </w:r>
      <w:r>
        <w:fldChar w:fldCharType="begin" w:fldLock="1"/>
      </w:r>
      <w:r>
        <w:instrText xml:space="preserve"> PAGEREF _Toc67728511 \h </w:instrText>
      </w:r>
      <w:r>
        <w:fldChar w:fldCharType="separate"/>
      </w:r>
      <w:r>
        <w:t>27</w:t>
      </w:r>
      <w:r>
        <w:fldChar w:fldCharType="end"/>
      </w:r>
    </w:p>
    <w:p w14:paraId="15AD33AE" w14:textId="1D7BC611" w:rsidR="00E346B1" w:rsidRPr="00D74360" w:rsidRDefault="00E346B1">
      <w:pPr>
        <w:pStyle w:val="TOC5"/>
        <w:rPr>
          <w:rFonts w:ascii="Calibri" w:hAnsi="Calibri"/>
          <w:sz w:val="22"/>
          <w:szCs w:val="22"/>
          <w:lang w:eastAsia="en-GB"/>
        </w:rPr>
      </w:pPr>
      <w:r>
        <w:t>5.2.6.3.2</w:t>
      </w:r>
      <w:r w:rsidRPr="00D74360">
        <w:rPr>
          <w:rFonts w:ascii="Calibri" w:hAnsi="Calibri"/>
          <w:sz w:val="22"/>
          <w:szCs w:val="22"/>
          <w:lang w:eastAsia="en-GB"/>
        </w:rPr>
        <w:tab/>
      </w:r>
      <w:r>
        <w:t>PATCH</w:t>
      </w:r>
      <w:r>
        <w:tab/>
      </w:r>
      <w:r>
        <w:fldChar w:fldCharType="begin" w:fldLock="1"/>
      </w:r>
      <w:r>
        <w:instrText xml:space="preserve"> PAGEREF _Toc67728512 \h </w:instrText>
      </w:r>
      <w:r>
        <w:fldChar w:fldCharType="separate"/>
      </w:r>
      <w:r>
        <w:t>27</w:t>
      </w:r>
      <w:r>
        <w:fldChar w:fldCharType="end"/>
      </w:r>
    </w:p>
    <w:p w14:paraId="30A4485E" w14:textId="7D87DFAB" w:rsidR="00E346B1" w:rsidRPr="00D74360" w:rsidRDefault="00E346B1">
      <w:pPr>
        <w:pStyle w:val="TOC5"/>
        <w:rPr>
          <w:rFonts w:ascii="Calibri" w:hAnsi="Calibri"/>
          <w:sz w:val="22"/>
          <w:szCs w:val="22"/>
          <w:lang w:eastAsia="en-GB"/>
        </w:rPr>
      </w:pPr>
      <w:r>
        <w:t>5.2.6.3.3</w:t>
      </w:r>
      <w:r w:rsidRPr="00D74360">
        <w:rPr>
          <w:rFonts w:ascii="Calibri" w:hAnsi="Calibri"/>
          <w:sz w:val="22"/>
          <w:szCs w:val="22"/>
          <w:lang w:eastAsia="en-GB"/>
        </w:rPr>
        <w:tab/>
      </w:r>
      <w:r>
        <w:t>GET</w:t>
      </w:r>
      <w:r>
        <w:tab/>
      </w:r>
      <w:r>
        <w:fldChar w:fldCharType="begin" w:fldLock="1"/>
      </w:r>
      <w:r>
        <w:instrText xml:space="preserve"> PAGEREF _Toc67728513 \h </w:instrText>
      </w:r>
      <w:r>
        <w:fldChar w:fldCharType="separate"/>
      </w:r>
      <w:r>
        <w:t>28</w:t>
      </w:r>
      <w:r>
        <w:fldChar w:fldCharType="end"/>
      </w:r>
    </w:p>
    <w:p w14:paraId="297913CB" w14:textId="2407F93A" w:rsidR="00E346B1" w:rsidRPr="00D74360" w:rsidRDefault="00E346B1">
      <w:pPr>
        <w:pStyle w:val="TOC3"/>
        <w:rPr>
          <w:rFonts w:ascii="Calibri" w:hAnsi="Calibri"/>
          <w:sz w:val="22"/>
          <w:szCs w:val="22"/>
          <w:lang w:eastAsia="en-GB"/>
        </w:rPr>
      </w:pPr>
      <w:r>
        <w:t>5.2.7</w:t>
      </w:r>
      <w:r w:rsidRPr="00D74360">
        <w:rPr>
          <w:rFonts w:ascii="Calibri" w:hAnsi="Calibri"/>
          <w:sz w:val="22"/>
          <w:szCs w:val="22"/>
          <w:lang w:eastAsia="en-GB"/>
        </w:rPr>
        <w:tab/>
      </w:r>
      <w:r>
        <w:t>Resource: AmfNon3GppAccessRegistration</w:t>
      </w:r>
      <w:r>
        <w:tab/>
      </w:r>
      <w:r>
        <w:fldChar w:fldCharType="begin" w:fldLock="1"/>
      </w:r>
      <w:r>
        <w:instrText xml:space="preserve"> PAGEREF _Toc67728514 \h </w:instrText>
      </w:r>
      <w:r>
        <w:fldChar w:fldCharType="separate"/>
      </w:r>
      <w:r>
        <w:t>28</w:t>
      </w:r>
      <w:r>
        <w:fldChar w:fldCharType="end"/>
      </w:r>
    </w:p>
    <w:p w14:paraId="24F91DD4" w14:textId="6A1CA51E" w:rsidR="00E346B1" w:rsidRPr="00D74360" w:rsidRDefault="00E346B1">
      <w:pPr>
        <w:pStyle w:val="TOC4"/>
        <w:rPr>
          <w:rFonts w:ascii="Calibri" w:hAnsi="Calibri"/>
          <w:sz w:val="22"/>
          <w:szCs w:val="22"/>
          <w:lang w:eastAsia="en-GB"/>
        </w:rPr>
      </w:pPr>
      <w:r>
        <w:t>5.2.7.1</w:t>
      </w:r>
      <w:r w:rsidRPr="00D74360">
        <w:rPr>
          <w:rFonts w:ascii="Calibri" w:hAnsi="Calibri"/>
          <w:sz w:val="22"/>
          <w:szCs w:val="22"/>
          <w:lang w:eastAsia="en-GB"/>
        </w:rPr>
        <w:tab/>
      </w:r>
      <w:r>
        <w:t>Description</w:t>
      </w:r>
      <w:r>
        <w:tab/>
      </w:r>
      <w:r>
        <w:fldChar w:fldCharType="begin" w:fldLock="1"/>
      </w:r>
      <w:r>
        <w:instrText xml:space="preserve"> PAGEREF _Toc67728515 \h </w:instrText>
      </w:r>
      <w:r>
        <w:fldChar w:fldCharType="separate"/>
      </w:r>
      <w:r>
        <w:t>28</w:t>
      </w:r>
      <w:r>
        <w:fldChar w:fldCharType="end"/>
      </w:r>
    </w:p>
    <w:p w14:paraId="03FA01A5" w14:textId="66B7F0C9" w:rsidR="00E346B1" w:rsidRPr="00D74360" w:rsidRDefault="00E346B1">
      <w:pPr>
        <w:pStyle w:val="TOC4"/>
        <w:rPr>
          <w:rFonts w:ascii="Calibri" w:hAnsi="Calibri"/>
          <w:sz w:val="22"/>
          <w:szCs w:val="22"/>
          <w:lang w:eastAsia="en-GB"/>
        </w:rPr>
      </w:pPr>
      <w:r>
        <w:t>5.2.7.2</w:t>
      </w:r>
      <w:r w:rsidRPr="00D74360">
        <w:rPr>
          <w:rFonts w:ascii="Calibri" w:hAnsi="Calibri"/>
          <w:sz w:val="22"/>
          <w:szCs w:val="22"/>
          <w:lang w:eastAsia="en-GB"/>
        </w:rPr>
        <w:tab/>
      </w:r>
      <w:r>
        <w:t>Resource Definition</w:t>
      </w:r>
      <w:r>
        <w:tab/>
      </w:r>
      <w:r>
        <w:fldChar w:fldCharType="begin" w:fldLock="1"/>
      </w:r>
      <w:r>
        <w:instrText xml:space="preserve"> PAGEREF _Toc67728516 \h </w:instrText>
      </w:r>
      <w:r>
        <w:fldChar w:fldCharType="separate"/>
      </w:r>
      <w:r>
        <w:t>29</w:t>
      </w:r>
      <w:r>
        <w:fldChar w:fldCharType="end"/>
      </w:r>
    </w:p>
    <w:p w14:paraId="291DD030" w14:textId="6B48BC24" w:rsidR="00E346B1" w:rsidRPr="00D74360" w:rsidRDefault="00E346B1">
      <w:pPr>
        <w:pStyle w:val="TOC4"/>
        <w:rPr>
          <w:rFonts w:ascii="Calibri" w:hAnsi="Calibri"/>
          <w:sz w:val="22"/>
          <w:szCs w:val="22"/>
          <w:lang w:eastAsia="en-GB"/>
        </w:rPr>
      </w:pPr>
      <w:r>
        <w:t>5.2.7.3</w:t>
      </w:r>
      <w:r w:rsidRPr="00D74360">
        <w:rPr>
          <w:rFonts w:ascii="Calibri" w:hAnsi="Calibri"/>
          <w:sz w:val="22"/>
          <w:szCs w:val="22"/>
          <w:lang w:eastAsia="en-GB"/>
        </w:rPr>
        <w:tab/>
      </w:r>
      <w:r>
        <w:t>Resource Standard Methods</w:t>
      </w:r>
      <w:r>
        <w:tab/>
      </w:r>
      <w:r>
        <w:fldChar w:fldCharType="begin" w:fldLock="1"/>
      </w:r>
      <w:r>
        <w:instrText xml:space="preserve"> PAGEREF _Toc67728517 \h </w:instrText>
      </w:r>
      <w:r>
        <w:fldChar w:fldCharType="separate"/>
      </w:r>
      <w:r>
        <w:t>29</w:t>
      </w:r>
      <w:r>
        <w:fldChar w:fldCharType="end"/>
      </w:r>
    </w:p>
    <w:p w14:paraId="77C89295" w14:textId="636329BD" w:rsidR="00E346B1" w:rsidRPr="00D74360" w:rsidRDefault="00E346B1">
      <w:pPr>
        <w:pStyle w:val="TOC5"/>
        <w:rPr>
          <w:rFonts w:ascii="Calibri" w:hAnsi="Calibri"/>
          <w:sz w:val="22"/>
          <w:szCs w:val="22"/>
          <w:lang w:eastAsia="en-GB"/>
        </w:rPr>
      </w:pPr>
      <w:r>
        <w:t>5.2.7.3.1</w:t>
      </w:r>
      <w:r w:rsidRPr="00D74360">
        <w:rPr>
          <w:rFonts w:ascii="Calibri" w:hAnsi="Calibri"/>
          <w:sz w:val="22"/>
          <w:szCs w:val="22"/>
          <w:lang w:eastAsia="en-GB"/>
        </w:rPr>
        <w:tab/>
      </w:r>
      <w:r>
        <w:t>PUT</w:t>
      </w:r>
      <w:r>
        <w:tab/>
      </w:r>
      <w:r>
        <w:fldChar w:fldCharType="begin" w:fldLock="1"/>
      </w:r>
      <w:r>
        <w:instrText xml:space="preserve"> PAGEREF _Toc67728518 \h </w:instrText>
      </w:r>
      <w:r>
        <w:fldChar w:fldCharType="separate"/>
      </w:r>
      <w:r>
        <w:t>29</w:t>
      </w:r>
      <w:r>
        <w:fldChar w:fldCharType="end"/>
      </w:r>
    </w:p>
    <w:p w14:paraId="64AC5377" w14:textId="6C3DA769" w:rsidR="00E346B1" w:rsidRPr="00D74360" w:rsidRDefault="00E346B1">
      <w:pPr>
        <w:pStyle w:val="TOC5"/>
        <w:rPr>
          <w:rFonts w:ascii="Calibri" w:hAnsi="Calibri"/>
          <w:sz w:val="22"/>
          <w:szCs w:val="22"/>
          <w:lang w:eastAsia="en-GB"/>
        </w:rPr>
      </w:pPr>
      <w:r>
        <w:t>5.2.7.3.2</w:t>
      </w:r>
      <w:r w:rsidRPr="00D74360">
        <w:rPr>
          <w:rFonts w:ascii="Calibri" w:hAnsi="Calibri"/>
          <w:sz w:val="22"/>
          <w:szCs w:val="22"/>
          <w:lang w:eastAsia="en-GB"/>
        </w:rPr>
        <w:tab/>
      </w:r>
      <w:r>
        <w:t>PATCH</w:t>
      </w:r>
      <w:r>
        <w:tab/>
      </w:r>
      <w:r>
        <w:fldChar w:fldCharType="begin" w:fldLock="1"/>
      </w:r>
      <w:r>
        <w:instrText xml:space="preserve"> PAGEREF _Toc67728519 \h </w:instrText>
      </w:r>
      <w:r>
        <w:fldChar w:fldCharType="separate"/>
      </w:r>
      <w:r>
        <w:t>29</w:t>
      </w:r>
      <w:r>
        <w:fldChar w:fldCharType="end"/>
      </w:r>
    </w:p>
    <w:p w14:paraId="420AE774" w14:textId="6353549E" w:rsidR="00E346B1" w:rsidRPr="00D74360" w:rsidRDefault="00E346B1">
      <w:pPr>
        <w:pStyle w:val="TOC5"/>
        <w:rPr>
          <w:rFonts w:ascii="Calibri" w:hAnsi="Calibri"/>
          <w:sz w:val="22"/>
          <w:szCs w:val="22"/>
          <w:lang w:eastAsia="en-GB"/>
        </w:rPr>
      </w:pPr>
      <w:r>
        <w:t>5.2.7.3.3</w:t>
      </w:r>
      <w:r w:rsidRPr="00D74360">
        <w:rPr>
          <w:rFonts w:ascii="Calibri" w:hAnsi="Calibri"/>
          <w:sz w:val="22"/>
          <w:szCs w:val="22"/>
          <w:lang w:eastAsia="en-GB"/>
        </w:rPr>
        <w:tab/>
      </w:r>
      <w:r>
        <w:t>GET</w:t>
      </w:r>
      <w:r>
        <w:tab/>
      </w:r>
      <w:r>
        <w:fldChar w:fldCharType="begin" w:fldLock="1"/>
      </w:r>
      <w:r>
        <w:instrText xml:space="preserve"> PAGEREF _Toc67728520 \h </w:instrText>
      </w:r>
      <w:r>
        <w:fldChar w:fldCharType="separate"/>
      </w:r>
      <w:r>
        <w:t>30</w:t>
      </w:r>
      <w:r>
        <w:fldChar w:fldCharType="end"/>
      </w:r>
    </w:p>
    <w:p w14:paraId="375E2435" w14:textId="6EFA61BE" w:rsidR="00E346B1" w:rsidRPr="00D74360" w:rsidRDefault="00E346B1">
      <w:pPr>
        <w:pStyle w:val="TOC3"/>
        <w:rPr>
          <w:rFonts w:ascii="Calibri" w:hAnsi="Calibri"/>
          <w:sz w:val="22"/>
          <w:szCs w:val="22"/>
          <w:lang w:eastAsia="en-GB"/>
        </w:rPr>
      </w:pPr>
      <w:r>
        <w:t>5.2.8</w:t>
      </w:r>
      <w:r w:rsidRPr="00D74360">
        <w:rPr>
          <w:rFonts w:ascii="Calibri" w:hAnsi="Calibri"/>
          <w:sz w:val="22"/>
          <w:szCs w:val="22"/>
          <w:lang w:eastAsia="en-GB"/>
        </w:rPr>
        <w:tab/>
      </w:r>
      <w:r>
        <w:t>Resource: SmfRegistrations</w:t>
      </w:r>
      <w:r>
        <w:tab/>
      </w:r>
      <w:r>
        <w:fldChar w:fldCharType="begin" w:fldLock="1"/>
      </w:r>
      <w:r>
        <w:instrText xml:space="preserve"> PAGEREF _Toc67728521 \h </w:instrText>
      </w:r>
      <w:r>
        <w:fldChar w:fldCharType="separate"/>
      </w:r>
      <w:r>
        <w:t>30</w:t>
      </w:r>
      <w:r>
        <w:fldChar w:fldCharType="end"/>
      </w:r>
    </w:p>
    <w:p w14:paraId="319FE1A4" w14:textId="7ADE61F0" w:rsidR="00E346B1" w:rsidRPr="00D74360" w:rsidRDefault="00E346B1">
      <w:pPr>
        <w:pStyle w:val="TOC4"/>
        <w:rPr>
          <w:rFonts w:ascii="Calibri" w:hAnsi="Calibri"/>
          <w:sz w:val="22"/>
          <w:szCs w:val="22"/>
          <w:lang w:eastAsia="en-GB"/>
        </w:rPr>
      </w:pPr>
      <w:r>
        <w:t>5.2.8.1</w:t>
      </w:r>
      <w:r w:rsidRPr="00D74360">
        <w:rPr>
          <w:rFonts w:ascii="Calibri" w:hAnsi="Calibri"/>
          <w:sz w:val="22"/>
          <w:szCs w:val="22"/>
          <w:lang w:eastAsia="en-GB"/>
        </w:rPr>
        <w:tab/>
      </w:r>
      <w:r>
        <w:t>Description</w:t>
      </w:r>
      <w:r>
        <w:tab/>
      </w:r>
      <w:r>
        <w:fldChar w:fldCharType="begin" w:fldLock="1"/>
      </w:r>
      <w:r>
        <w:instrText xml:space="preserve"> PAGEREF _Toc67728522 \h </w:instrText>
      </w:r>
      <w:r>
        <w:fldChar w:fldCharType="separate"/>
      </w:r>
      <w:r>
        <w:t>30</w:t>
      </w:r>
      <w:r>
        <w:fldChar w:fldCharType="end"/>
      </w:r>
    </w:p>
    <w:p w14:paraId="5DA028FE" w14:textId="47D9E100" w:rsidR="00E346B1" w:rsidRPr="00D74360" w:rsidRDefault="00E346B1">
      <w:pPr>
        <w:pStyle w:val="TOC4"/>
        <w:rPr>
          <w:rFonts w:ascii="Calibri" w:hAnsi="Calibri"/>
          <w:sz w:val="22"/>
          <w:szCs w:val="22"/>
          <w:lang w:eastAsia="en-GB"/>
        </w:rPr>
      </w:pPr>
      <w:r>
        <w:t>5.2.8.2</w:t>
      </w:r>
      <w:r w:rsidRPr="00D74360">
        <w:rPr>
          <w:rFonts w:ascii="Calibri" w:hAnsi="Calibri"/>
          <w:sz w:val="22"/>
          <w:szCs w:val="22"/>
          <w:lang w:eastAsia="en-GB"/>
        </w:rPr>
        <w:tab/>
      </w:r>
      <w:r>
        <w:t>Resource Definition</w:t>
      </w:r>
      <w:r>
        <w:tab/>
      </w:r>
      <w:r>
        <w:fldChar w:fldCharType="begin" w:fldLock="1"/>
      </w:r>
      <w:r>
        <w:instrText xml:space="preserve"> PAGEREF _Toc67728523 \h </w:instrText>
      </w:r>
      <w:r>
        <w:fldChar w:fldCharType="separate"/>
      </w:r>
      <w:r>
        <w:t>31</w:t>
      </w:r>
      <w:r>
        <w:fldChar w:fldCharType="end"/>
      </w:r>
    </w:p>
    <w:p w14:paraId="64517F00" w14:textId="36D7A667" w:rsidR="00E346B1" w:rsidRPr="00D74360" w:rsidRDefault="00E346B1">
      <w:pPr>
        <w:pStyle w:val="TOC4"/>
        <w:rPr>
          <w:rFonts w:ascii="Calibri" w:hAnsi="Calibri"/>
          <w:sz w:val="22"/>
          <w:szCs w:val="22"/>
          <w:lang w:eastAsia="en-GB"/>
        </w:rPr>
      </w:pPr>
      <w:r>
        <w:t>5.2.8.3</w:t>
      </w:r>
      <w:r w:rsidRPr="00D74360">
        <w:rPr>
          <w:rFonts w:ascii="Calibri" w:hAnsi="Calibri"/>
          <w:sz w:val="22"/>
          <w:szCs w:val="22"/>
          <w:lang w:eastAsia="en-GB"/>
        </w:rPr>
        <w:tab/>
      </w:r>
      <w:r>
        <w:t>Resource Standard Methods</w:t>
      </w:r>
      <w:r>
        <w:tab/>
      </w:r>
      <w:r>
        <w:fldChar w:fldCharType="begin" w:fldLock="1"/>
      </w:r>
      <w:r>
        <w:instrText xml:space="preserve"> PAGEREF _Toc67728524 \h </w:instrText>
      </w:r>
      <w:r>
        <w:fldChar w:fldCharType="separate"/>
      </w:r>
      <w:r>
        <w:t>31</w:t>
      </w:r>
      <w:r>
        <w:fldChar w:fldCharType="end"/>
      </w:r>
    </w:p>
    <w:p w14:paraId="2581FDF7" w14:textId="4026051F" w:rsidR="00E346B1" w:rsidRPr="00D74360" w:rsidRDefault="00E346B1">
      <w:pPr>
        <w:pStyle w:val="TOC5"/>
        <w:rPr>
          <w:rFonts w:ascii="Calibri" w:hAnsi="Calibri"/>
          <w:sz w:val="22"/>
          <w:szCs w:val="22"/>
          <w:lang w:eastAsia="en-GB"/>
        </w:rPr>
      </w:pPr>
      <w:r>
        <w:t>5.2.</w:t>
      </w:r>
      <w:r>
        <w:rPr>
          <w:lang w:eastAsia="zh-CN"/>
        </w:rPr>
        <w:t>8</w:t>
      </w:r>
      <w:r>
        <w:t>.3.</w:t>
      </w:r>
      <w:r>
        <w:rPr>
          <w:lang w:eastAsia="zh-CN"/>
        </w:rPr>
        <w:t>1</w:t>
      </w:r>
      <w:r w:rsidRPr="00D74360">
        <w:rPr>
          <w:rFonts w:ascii="Calibri" w:hAnsi="Calibri"/>
          <w:sz w:val="22"/>
          <w:szCs w:val="22"/>
          <w:lang w:eastAsia="en-GB"/>
        </w:rPr>
        <w:tab/>
      </w:r>
      <w:r>
        <w:rPr>
          <w:lang w:eastAsia="zh-CN"/>
        </w:rPr>
        <w:t>GE</w:t>
      </w:r>
      <w:r>
        <w:t>T</w:t>
      </w:r>
      <w:r>
        <w:tab/>
      </w:r>
      <w:r>
        <w:fldChar w:fldCharType="begin" w:fldLock="1"/>
      </w:r>
      <w:r>
        <w:instrText xml:space="preserve"> PAGEREF _Toc67728525 \h </w:instrText>
      </w:r>
      <w:r>
        <w:fldChar w:fldCharType="separate"/>
      </w:r>
      <w:r>
        <w:t>31</w:t>
      </w:r>
      <w:r>
        <w:fldChar w:fldCharType="end"/>
      </w:r>
    </w:p>
    <w:p w14:paraId="06F8B3D7" w14:textId="77B6C76B" w:rsidR="00E346B1" w:rsidRPr="00D74360" w:rsidRDefault="00E346B1">
      <w:pPr>
        <w:pStyle w:val="TOC3"/>
        <w:rPr>
          <w:rFonts w:ascii="Calibri" w:hAnsi="Calibri"/>
          <w:sz w:val="22"/>
          <w:szCs w:val="22"/>
          <w:lang w:eastAsia="en-GB"/>
        </w:rPr>
      </w:pPr>
      <w:r>
        <w:t>5.2.9</w:t>
      </w:r>
      <w:r w:rsidRPr="00D74360">
        <w:rPr>
          <w:rFonts w:ascii="Calibri" w:hAnsi="Calibri"/>
          <w:sz w:val="22"/>
          <w:szCs w:val="22"/>
          <w:lang w:eastAsia="en-GB"/>
        </w:rPr>
        <w:tab/>
      </w:r>
      <w:r>
        <w:t>Resource: IndividualSmfRegistration</w:t>
      </w:r>
      <w:r>
        <w:tab/>
      </w:r>
      <w:r>
        <w:fldChar w:fldCharType="begin" w:fldLock="1"/>
      </w:r>
      <w:r>
        <w:instrText xml:space="preserve"> PAGEREF _Toc67728526 \h </w:instrText>
      </w:r>
      <w:r>
        <w:fldChar w:fldCharType="separate"/>
      </w:r>
      <w:r>
        <w:t>31</w:t>
      </w:r>
      <w:r>
        <w:fldChar w:fldCharType="end"/>
      </w:r>
    </w:p>
    <w:p w14:paraId="0E18010C" w14:textId="6CE29E4E" w:rsidR="00E346B1" w:rsidRPr="00D74360" w:rsidRDefault="00E346B1">
      <w:pPr>
        <w:pStyle w:val="TOC4"/>
        <w:rPr>
          <w:rFonts w:ascii="Calibri" w:hAnsi="Calibri"/>
          <w:sz w:val="22"/>
          <w:szCs w:val="22"/>
          <w:lang w:eastAsia="en-GB"/>
        </w:rPr>
      </w:pPr>
      <w:r>
        <w:t>5.2.9.1</w:t>
      </w:r>
      <w:r w:rsidRPr="00D74360">
        <w:rPr>
          <w:rFonts w:ascii="Calibri" w:hAnsi="Calibri"/>
          <w:sz w:val="22"/>
          <w:szCs w:val="22"/>
          <w:lang w:eastAsia="en-GB"/>
        </w:rPr>
        <w:tab/>
      </w:r>
      <w:r>
        <w:t>Description</w:t>
      </w:r>
      <w:r>
        <w:tab/>
      </w:r>
      <w:r>
        <w:fldChar w:fldCharType="begin" w:fldLock="1"/>
      </w:r>
      <w:r>
        <w:instrText xml:space="preserve"> PAGEREF _Toc67728527 \h </w:instrText>
      </w:r>
      <w:r>
        <w:fldChar w:fldCharType="separate"/>
      </w:r>
      <w:r>
        <w:t>31</w:t>
      </w:r>
      <w:r>
        <w:fldChar w:fldCharType="end"/>
      </w:r>
    </w:p>
    <w:p w14:paraId="49ECD6D7" w14:textId="31C54256" w:rsidR="00E346B1" w:rsidRPr="00D74360" w:rsidRDefault="00E346B1">
      <w:pPr>
        <w:pStyle w:val="TOC4"/>
        <w:rPr>
          <w:rFonts w:ascii="Calibri" w:hAnsi="Calibri"/>
          <w:sz w:val="22"/>
          <w:szCs w:val="22"/>
          <w:lang w:eastAsia="en-GB"/>
        </w:rPr>
      </w:pPr>
      <w:r>
        <w:t>5.2.9.2</w:t>
      </w:r>
      <w:r w:rsidRPr="00D74360">
        <w:rPr>
          <w:rFonts w:ascii="Calibri" w:hAnsi="Calibri"/>
          <w:sz w:val="22"/>
          <w:szCs w:val="22"/>
          <w:lang w:eastAsia="en-GB"/>
        </w:rPr>
        <w:tab/>
      </w:r>
      <w:r>
        <w:t>Resource Definition</w:t>
      </w:r>
      <w:r>
        <w:tab/>
      </w:r>
      <w:r>
        <w:fldChar w:fldCharType="begin" w:fldLock="1"/>
      </w:r>
      <w:r>
        <w:instrText xml:space="preserve"> PAGEREF _Toc67728528 \h </w:instrText>
      </w:r>
      <w:r>
        <w:fldChar w:fldCharType="separate"/>
      </w:r>
      <w:r>
        <w:t>31</w:t>
      </w:r>
      <w:r>
        <w:fldChar w:fldCharType="end"/>
      </w:r>
    </w:p>
    <w:p w14:paraId="1DFAD9C3" w14:textId="025B8E94" w:rsidR="00E346B1" w:rsidRPr="00D74360" w:rsidRDefault="00E346B1">
      <w:pPr>
        <w:pStyle w:val="TOC4"/>
        <w:rPr>
          <w:rFonts w:ascii="Calibri" w:hAnsi="Calibri"/>
          <w:sz w:val="22"/>
          <w:szCs w:val="22"/>
          <w:lang w:eastAsia="en-GB"/>
        </w:rPr>
      </w:pPr>
      <w:r>
        <w:t>5.2.9.3</w:t>
      </w:r>
      <w:r w:rsidRPr="00D74360">
        <w:rPr>
          <w:rFonts w:ascii="Calibri" w:hAnsi="Calibri"/>
          <w:sz w:val="22"/>
          <w:szCs w:val="22"/>
          <w:lang w:eastAsia="en-GB"/>
        </w:rPr>
        <w:tab/>
      </w:r>
      <w:r>
        <w:t>Resource Standard Methods</w:t>
      </w:r>
      <w:r>
        <w:tab/>
      </w:r>
      <w:r>
        <w:fldChar w:fldCharType="begin" w:fldLock="1"/>
      </w:r>
      <w:r>
        <w:instrText xml:space="preserve"> PAGEREF _Toc67728529 \h </w:instrText>
      </w:r>
      <w:r>
        <w:fldChar w:fldCharType="separate"/>
      </w:r>
      <w:r>
        <w:t>32</w:t>
      </w:r>
      <w:r>
        <w:fldChar w:fldCharType="end"/>
      </w:r>
    </w:p>
    <w:p w14:paraId="3B80D7A5" w14:textId="42B6429A" w:rsidR="00E346B1" w:rsidRPr="00D74360" w:rsidRDefault="00E346B1">
      <w:pPr>
        <w:pStyle w:val="TOC5"/>
        <w:rPr>
          <w:rFonts w:ascii="Calibri" w:hAnsi="Calibri"/>
          <w:sz w:val="22"/>
          <w:szCs w:val="22"/>
          <w:lang w:eastAsia="en-GB"/>
        </w:rPr>
      </w:pPr>
      <w:r>
        <w:t>5.2.9.3.1</w:t>
      </w:r>
      <w:r w:rsidRPr="00D74360">
        <w:rPr>
          <w:rFonts w:ascii="Calibri" w:hAnsi="Calibri"/>
          <w:sz w:val="22"/>
          <w:szCs w:val="22"/>
          <w:lang w:eastAsia="en-GB"/>
        </w:rPr>
        <w:tab/>
      </w:r>
      <w:r>
        <w:t>PUT</w:t>
      </w:r>
      <w:r>
        <w:tab/>
      </w:r>
      <w:r>
        <w:fldChar w:fldCharType="begin" w:fldLock="1"/>
      </w:r>
      <w:r>
        <w:instrText xml:space="preserve"> PAGEREF _Toc67728530 \h </w:instrText>
      </w:r>
      <w:r>
        <w:fldChar w:fldCharType="separate"/>
      </w:r>
      <w:r>
        <w:t>32</w:t>
      </w:r>
      <w:r>
        <w:fldChar w:fldCharType="end"/>
      </w:r>
    </w:p>
    <w:p w14:paraId="58DDAB8F" w14:textId="38B0AA1A" w:rsidR="00E346B1" w:rsidRPr="00D74360" w:rsidRDefault="00E346B1">
      <w:pPr>
        <w:pStyle w:val="TOC5"/>
        <w:rPr>
          <w:rFonts w:ascii="Calibri" w:hAnsi="Calibri"/>
          <w:sz w:val="22"/>
          <w:szCs w:val="22"/>
          <w:lang w:eastAsia="en-GB"/>
        </w:rPr>
      </w:pPr>
      <w:r>
        <w:t>5.2.9.3.2</w:t>
      </w:r>
      <w:r w:rsidRPr="00D74360">
        <w:rPr>
          <w:rFonts w:ascii="Calibri" w:hAnsi="Calibri"/>
          <w:sz w:val="22"/>
          <w:szCs w:val="22"/>
          <w:lang w:eastAsia="en-GB"/>
        </w:rPr>
        <w:tab/>
      </w:r>
      <w:r>
        <w:t>DELETE</w:t>
      </w:r>
      <w:r>
        <w:tab/>
      </w:r>
      <w:r>
        <w:fldChar w:fldCharType="begin" w:fldLock="1"/>
      </w:r>
      <w:r>
        <w:instrText xml:space="preserve"> PAGEREF _Toc67728531 \h </w:instrText>
      </w:r>
      <w:r>
        <w:fldChar w:fldCharType="separate"/>
      </w:r>
      <w:r>
        <w:t>32</w:t>
      </w:r>
      <w:r>
        <w:fldChar w:fldCharType="end"/>
      </w:r>
    </w:p>
    <w:p w14:paraId="4B0B65E4" w14:textId="57D4D867" w:rsidR="00E346B1" w:rsidRPr="00D74360" w:rsidRDefault="00E346B1">
      <w:pPr>
        <w:pStyle w:val="TOC5"/>
        <w:rPr>
          <w:rFonts w:ascii="Calibri" w:hAnsi="Calibri"/>
          <w:sz w:val="22"/>
          <w:szCs w:val="22"/>
          <w:lang w:eastAsia="en-GB"/>
        </w:rPr>
      </w:pPr>
      <w:r>
        <w:t>5.2.9.3.</w:t>
      </w:r>
      <w:r>
        <w:rPr>
          <w:lang w:eastAsia="zh-CN"/>
        </w:rPr>
        <w:t>3</w:t>
      </w:r>
      <w:r w:rsidRPr="00D74360">
        <w:rPr>
          <w:rFonts w:ascii="Calibri" w:hAnsi="Calibri"/>
          <w:sz w:val="22"/>
          <w:szCs w:val="22"/>
          <w:lang w:eastAsia="en-GB"/>
        </w:rPr>
        <w:tab/>
      </w:r>
      <w:r>
        <w:t>GET</w:t>
      </w:r>
      <w:r>
        <w:tab/>
      </w:r>
      <w:r>
        <w:fldChar w:fldCharType="begin" w:fldLock="1"/>
      </w:r>
      <w:r>
        <w:instrText xml:space="preserve"> PAGEREF _Toc67728532 \h </w:instrText>
      </w:r>
      <w:r>
        <w:fldChar w:fldCharType="separate"/>
      </w:r>
      <w:r>
        <w:t>33</w:t>
      </w:r>
      <w:r>
        <w:fldChar w:fldCharType="end"/>
      </w:r>
    </w:p>
    <w:p w14:paraId="0F50A69C" w14:textId="5F4F4A9F" w:rsidR="00E346B1" w:rsidRPr="00D74360" w:rsidRDefault="00E346B1">
      <w:pPr>
        <w:pStyle w:val="TOC3"/>
        <w:rPr>
          <w:rFonts w:ascii="Calibri" w:hAnsi="Calibri"/>
          <w:sz w:val="22"/>
          <w:szCs w:val="22"/>
          <w:lang w:eastAsia="en-GB"/>
        </w:rPr>
      </w:pPr>
      <w:r>
        <w:t>5.2.10</w:t>
      </w:r>
      <w:r w:rsidRPr="00D74360">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_Toc67728533 \h </w:instrText>
      </w:r>
      <w:r>
        <w:fldChar w:fldCharType="separate"/>
      </w:r>
      <w:r>
        <w:t>33</w:t>
      </w:r>
      <w:r>
        <w:fldChar w:fldCharType="end"/>
      </w:r>
    </w:p>
    <w:p w14:paraId="24146CCA" w14:textId="30C67C84" w:rsidR="00E346B1" w:rsidRPr="00D74360" w:rsidRDefault="00E346B1">
      <w:pPr>
        <w:pStyle w:val="TOC4"/>
        <w:rPr>
          <w:rFonts w:ascii="Calibri" w:hAnsi="Calibri"/>
          <w:sz w:val="22"/>
          <w:szCs w:val="22"/>
          <w:lang w:eastAsia="en-GB"/>
        </w:rPr>
      </w:pPr>
      <w:r>
        <w:t>5.2.10.1</w:t>
      </w:r>
      <w:r w:rsidRPr="00D74360">
        <w:rPr>
          <w:rFonts w:ascii="Calibri" w:hAnsi="Calibri"/>
          <w:sz w:val="22"/>
          <w:szCs w:val="22"/>
          <w:lang w:eastAsia="en-GB"/>
        </w:rPr>
        <w:tab/>
      </w:r>
      <w:r>
        <w:t>Description</w:t>
      </w:r>
      <w:r>
        <w:tab/>
      </w:r>
      <w:r>
        <w:fldChar w:fldCharType="begin" w:fldLock="1"/>
      </w:r>
      <w:r>
        <w:instrText xml:space="preserve"> PAGEREF _Toc67728534 \h </w:instrText>
      </w:r>
      <w:r>
        <w:fldChar w:fldCharType="separate"/>
      </w:r>
      <w:r>
        <w:t>33</w:t>
      </w:r>
      <w:r>
        <w:fldChar w:fldCharType="end"/>
      </w:r>
    </w:p>
    <w:p w14:paraId="3E9E4B1D" w14:textId="78607EF9" w:rsidR="00E346B1" w:rsidRPr="00D74360" w:rsidRDefault="00E346B1">
      <w:pPr>
        <w:pStyle w:val="TOC4"/>
        <w:rPr>
          <w:rFonts w:ascii="Calibri" w:hAnsi="Calibri"/>
          <w:sz w:val="22"/>
          <w:szCs w:val="22"/>
          <w:lang w:eastAsia="en-GB"/>
        </w:rPr>
      </w:pPr>
      <w:r>
        <w:t>5.2.10.2</w:t>
      </w:r>
      <w:r w:rsidRPr="00D74360">
        <w:rPr>
          <w:rFonts w:ascii="Calibri" w:hAnsi="Calibri"/>
          <w:sz w:val="22"/>
          <w:szCs w:val="22"/>
          <w:lang w:eastAsia="en-GB"/>
        </w:rPr>
        <w:tab/>
      </w:r>
      <w:r>
        <w:t>Resource Definition</w:t>
      </w:r>
      <w:r>
        <w:tab/>
      </w:r>
      <w:r>
        <w:fldChar w:fldCharType="begin" w:fldLock="1"/>
      </w:r>
      <w:r>
        <w:instrText xml:space="preserve"> PAGEREF _Toc67728535 \h </w:instrText>
      </w:r>
      <w:r>
        <w:fldChar w:fldCharType="separate"/>
      </w:r>
      <w:r>
        <w:t>33</w:t>
      </w:r>
      <w:r>
        <w:fldChar w:fldCharType="end"/>
      </w:r>
    </w:p>
    <w:p w14:paraId="59B4672F" w14:textId="14A4D42B" w:rsidR="00E346B1" w:rsidRPr="00D74360" w:rsidRDefault="00E346B1">
      <w:pPr>
        <w:pStyle w:val="TOC4"/>
        <w:rPr>
          <w:rFonts w:ascii="Calibri" w:hAnsi="Calibri"/>
          <w:sz w:val="22"/>
          <w:szCs w:val="22"/>
          <w:lang w:eastAsia="en-GB"/>
        </w:rPr>
      </w:pPr>
      <w:r>
        <w:t>5.2.10.3</w:t>
      </w:r>
      <w:r w:rsidRPr="00D74360">
        <w:rPr>
          <w:rFonts w:ascii="Calibri" w:hAnsi="Calibri"/>
          <w:sz w:val="22"/>
          <w:szCs w:val="22"/>
          <w:lang w:eastAsia="en-GB"/>
        </w:rPr>
        <w:tab/>
      </w:r>
      <w:r>
        <w:t>Resource Standard Methods</w:t>
      </w:r>
      <w:r>
        <w:tab/>
      </w:r>
      <w:r>
        <w:fldChar w:fldCharType="begin" w:fldLock="1"/>
      </w:r>
      <w:r>
        <w:instrText xml:space="preserve"> PAGEREF _Toc67728536 \h </w:instrText>
      </w:r>
      <w:r>
        <w:fldChar w:fldCharType="separate"/>
      </w:r>
      <w:r>
        <w:t>34</w:t>
      </w:r>
      <w:r>
        <w:fldChar w:fldCharType="end"/>
      </w:r>
    </w:p>
    <w:p w14:paraId="78E75322" w14:textId="164E48CB" w:rsidR="00E346B1" w:rsidRPr="00D74360" w:rsidRDefault="00E346B1">
      <w:pPr>
        <w:pStyle w:val="TOC5"/>
        <w:rPr>
          <w:rFonts w:ascii="Calibri" w:hAnsi="Calibri"/>
          <w:sz w:val="22"/>
          <w:szCs w:val="22"/>
          <w:lang w:eastAsia="en-GB"/>
        </w:rPr>
      </w:pPr>
      <w:r>
        <w:t>5.2.10.3.1</w:t>
      </w:r>
      <w:r w:rsidRPr="00D74360">
        <w:rPr>
          <w:rFonts w:ascii="Calibri" w:hAnsi="Calibri"/>
          <w:sz w:val="22"/>
          <w:szCs w:val="22"/>
          <w:lang w:eastAsia="en-GB"/>
        </w:rPr>
        <w:tab/>
      </w:r>
      <w:r>
        <w:rPr>
          <w:lang w:eastAsia="zh-CN"/>
        </w:rPr>
        <w:t>GET</w:t>
      </w:r>
      <w:r>
        <w:tab/>
      </w:r>
      <w:r>
        <w:fldChar w:fldCharType="begin" w:fldLock="1"/>
      </w:r>
      <w:r>
        <w:instrText xml:space="preserve"> PAGEREF _Toc67728537 \h </w:instrText>
      </w:r>
      <w:r>
        <w:fldChar w:fldCharType="separate"/>
      </w:r>
      <w:r>
        <w:t>34</w:t>
      </w:r>
      <w:r>
        <w:fldChar w:fldCharType="end"/>
      </w:r>
    </w:p>
    <w:p w14:paraId="5D6D301E" w14:textId="7260B3FD" w:rsidR="00E346B1" w:rsidRPr="00D74360" w:rsidRDefault="00E346B1">
      <w:pPr>
        <w:pStyle w:val="TOC5"/>
        <w:rPr>
          <w:rFonts w:ascii="Calibri" w:hAnsi="Calibri"/>
          <w:sz w:val="22"/>
          <w:szCs w:val="22"/>
          <w:lang w:eastAsia="en-GB"/>
        </w:rPr>
      </w:pPr>
      <w:r>
        <w:t>5.2.10.3.</w:t>
      </w:r>
      <w:r>
        <w:rPr>
          <w:lang w:eastAsia="zh-CN"/>
        </w:rPr>
        <w:t>2</w:t>
      </w:r>
      <w:r w:rsidRPr="00D74360">
        <w:rPr>
          <w:rFonts w:ascii="Calibri" w:hAnsi="Calibri"/>
          <w:sz w:val="22"/>
          <w:szCs w:val="22"/>
          <w:lang w:eastAsia="en-GB"/>
        </w:rPr>
        <w:tab/>
      </w:r>
      <w:r>
        <w:rPr>
          <w:lang w:eastAsia="zh-CN"/>
        </w:rPr>
        <w:t>PATCH</w:t>
      </w:r>
      <w:r>
        <w:tab/>
      </w:r>
      <w:r>
        <w:fldChar w:fldCharType="begin" w:fldLock="1"/>
      </w:r>
      <w:r>
        <w:instrText xml:space="preserve"> PAGEREF _Toc67728538 \h </w:instrText>
      </w:r>
      <w:r>
        <w:fldChar w:fldCharType="separate"/>
      </w:r>
      <w:r>
        <w:t>34</w:t>
      </w:r>
      <w:r>
        <w:fldChar w:fldCharType="end"/>
      </w:r>
    </w:p>
    <w:p w14:paraId="40DBD6F9" w14:textId="023B0046" w:rsidR="00E346B1" w:rsidRPr="00D74360" w:rsidRDefault="00E346B1">
      <w:pPr>
        <w:pStyle w:val="TOC3"/>
        <w:rPr>
          <w:rFonts w:ascii="Calibri" w:hAnsi="Calibri"/>
          <w:sz w:val="22"/>
          <w:szCs w:val="22"/>
          <w:lang w:eastAsia="en-GB"/>
        </w:rPr>
      </w:pPr>
      <w:r>
        <w:t>5.2.11</w:t>
      </w:r>
      <w:r w:rsidRPr="00D74360">
        <w:rPr>
          <w:rFonts w:ascii="Calibri" w:hAnsi="Calibri"/>
          <w:sz w:val="22"/>
          <w:szCs w:val="22"/>
          <w:lang w:eastAsia="en-GB"/>
        </w:rPr>
        <w:tab/>
      </w:r>
      <w:r>
        <w:t>Resource: Smsf3GppAccessRegistration</w:t>
      </w:r>
      <w:r>
        <w:tab/>
      </w:r>
      <w:r>
        <w:fldChar w:fldCharType="begin" w:fldLock="1"/>
      </w:r>
      <w:r>
        <w:instrText xml:space="preserve"> PAGEREF _Toc67728539 \h </w:instrText>
      </w:r>
      <w:r>
        <w:fldChar w:fldCharType="separate"/>
      </w:r>
      <w:r>
        <w:t>35</w:t>
      </w:r>
      <w:r>
        <w:fldChar w:fldCharType="end"/>
      </w:r>
    </w:p>
    <w:p w14:paraId="4CD2F3C2" w14:textId="0041EF2C" w:rsidR="00E346B1" w:rsidRPr="00D74360" w:rsidRDefault="00E346B1">
      <w:pPr>
        <w:pStyle w:val="TOC4"/>
        <w:rPr>
          <w:rFonts w:ascii="Calibri" w:hAnsi="Calibri"/>
          <w:sz w:val="22"/>
          <w:szCs w:val="22"/>
          <w:lang w:eastAsia="en-GB"/>
        </w:rPr>
      </w:pPr>
      <w:r>
        <w:t>5.2.11.1</w:t>
      </w:r>
      <w:r w:rsidRPr="00D74360">
        <w:rPr>
          <w:rFonts w:ascii="Calibri" w:hAnsi="Calibri"/>
          <w:sz w:val="22"/>
          <w:szCs w:val="22"/>
          <w:lang w:eastAsia="en-GB"/>
        </w:rPr>
        <w:tab/>
      </w:r>
      <w:r>
        <w:t>Description</w:t>
      </w:r>
      <w:r>
        <w:tab/>
      </w:r>
      <w:r>
        <w:fldChar w:fldCharType="begin" w:fldLock="1"/>
      </w:r>
      <w:r>
        <w:instrText xml:space="preserve"> PAGEREF _Toc67728540 \h </w:instrText>
      </w:r>
      <w:r>
        <w:fldChar w:fldCharType="separate"/>
      </w:r>
      <w:r>
        <w:t>35</w:t>
      </w:r>
      <w:r>
        <w:fldChar w:fldCharType="end"/>
      </w:r>
    </w:p>
    <w:p w14:paraId="53DE497E" w14:textId="3DCE1BDF" w:rsidR="00E346B1" w:rsidRPr="00D74360" w:rsidRDefault="00E346B1">
      <w:pPr>
        <w:pStyle w:val="TOC4"/>
        <w:rPr>
          <w:rFonts w:ascii="Calibri" w:hAnsi="Calibri"/>
          <w:sz w:val="22"/>
          <w:szCs w:val="22"/>
          <w:lang w:eastAsia="en-GB"/>
        </w:rPr>
      </w:pPr>
      <w:r>
        <w:t>5.2.11.2</w:t>
      </w:r>
      <w:r w:rsidRPr="00D74360">
        <w:rPr>
          <w:rFonts w:ascii="Calibri" w:hAnsi="Calibri"/>
          <w:sz w:val="22"/>
          <w:szCs w:val="22"/>
          <w:lang w:eastAsia="en-GB"/>
        </w:rPr>
        <w:tab/>
      </w:r>
      <w:r>
        <w:t>Resource Definition</w:t>
      </w:r>
      <w:r>
        <w:tab/>
      </w:r>
      <w:r>
        <w:fldChar w:fldCharType="begin" w:fldLock="1"/>
      </w:r>
      <w:r>
        <w:instrText xml:space="preserve"> PAGEREF _Toc67728541 \h </w:instrText>
      </w:r>
      <w:r>
        <w:fldChar w:fldCharType="separate"/>
      </w:r>
      <w:r>
        <w:t>35</w:t>
      </w:r>
      <w:r>
        <w:fldChar w:fldCharType="end"/>
      </w:r>
    </w:p>
    <w:p w14:paraId="11B655D2" w14:textId="1D8B8028" w:rsidR="00E346B1" w:rsidRPr="00D74360" w:rsidRDefault="00E346B1">
      <w:pPr>
        <w:pStyle w:val="TOC4"/>
        <w:rPr>
          <w:rFonts w:ascii="Calibri" w:hAnsi="Calibri"/>
          <w:sz w:val="22"/>
          <w:szCs w:val="22"/>
          <w:lang w:eastAsia="en-GB"/>
        </w:rPr>
      </w:pPr>
      <w:r>
        <w:t>5.2.11.3</w:t>
      </w:r>
      <w:r w:rsidRPr="00D74360">
        <w:rPr>
          <w:rFonts w:ascii="Calibri" w:hAnsi="Calibri"/>
          <w:sz w:val="22"/>
          <w:szCs w:val="22"/>
          <w:lang w:eastAsia="en-GB"/>
        </w:rPr>
        <w:tab/>
      </w:r>
      <w:r>
        <w:t>Resource Standard Methods</w:t>
      </w:r>
      <w:r>
        <w:tab/>
      </w:r>
      <w:r>
        <w:fldChar w:fldCharType="begin" w:fldLock="1"/>
      </w:r>
      <w:r>
        <w:instrText xml:space="preserve"> PAGEREF _Toc67728542 \h </w:instrText>
      </w:r>
      <w:r>
        <w:fldChar w:fldCharType="separate"/>
      </w:r>
      <w:r>
        <w:t>35</w:t>
      </w:r>
      <w:r>
        <w:fldChar w:fldCharType="end"/>
      </w:r>
    </w:p>
    <w:p w14:paraId="1B07141C" w14:textId="0AED9D08" w:rsidR="00E346B1" w:rsidRPr="00D74360" w:rsidRDefault="00E346B1">
      <w:pPr>
        <w:pStyle w:val="TOC5"/>
        <w:rPr>
          <w:rFonts w:ascii="Calibri" w:hAnsi="Calibri"/>
          <w:sz w:val="22"/>
          <w:szCs w:val="22"/>
          <w:lang w:eastAsia="en-GB"/>
        </w:rPr>
      </w:pPr>
      <w:r>
        <w:t>5.2.11.3.1</w:t>
      </w:r>
      <w:r w:rsidRPr="00D74360">
        <w:rPr>
          <w:rFonts w:ascii="Calibri" w:hAnsi="Calibri"/>
          <w:sz w:val="22"/>
          <w:szCs w:val="22"/>
          <w:lang w:eastAsia="en-GB"/>
        </w:rPr>
        <w:tab/>
      </w:r>
      <w:r>
        <w:t>PUT</w:t>
      </w:r>
      <w:r>
        <w:tab/>
      </w:r>
      <w:r>
        <w:fldChar w:fldCharType="begin" w:fldLock="1"/>
      </w:r>
      <w:r>
        <w:instrText xml:space="preserve"> PAGEREF _Toc67728543 \h </w:instrText>
      </w:r>
      <w:r>
        <w:fldChar w:fldCharType="separate"/>
      </w:r>
      <w:r>
        <w:t>35</w:t>
      </w:r>
      <w:r>
        <w:fldChar w:fldCharType="end"/>
      </w:r>
    </w:p>
    <w:p w14:paraId="799B4033" w14:textId="42B292AA" w:rsidR="00E346B1" w:rsidRPr="00D74360" w:rsidRDefault="00E346B1">
      <w:pPr>
        <w:pStyle w:val="TOC5"/>
        <w:rPr>
          <w:rFonts w:ascii="Calibri" w:hAnsi="Calibri"/>
          <w:sz w:val="22"/>
          <w:szCs w:val="22"/>
          <w:lang w:eastAsia="en-GB"/>
        </w:rPr>
      </w:pPr>
      <w:r>
        <w:t>5.2.11.3.2</w:t>
      </w:r>
      <w:r w:rsidRPr="00D74360">
        <w:rPr>
          <w:rFonts w:ascii="Calibri" w:hAnsi="Calibri"/>
          <w:sz w:val="22"/>
          <w:szCs w:val="22"/>
          <w:lang w:eastAsia="en-GB"/>
        </w:rPr>
        <w:tab/>
      </w:r>
      <w:r>
        <w:t>DELETE</w:t>
      </w:r>
      <w:r>
        <w:tab/>
      </w:r>
      <w:r>
        <w:fldChar w:fldCharType="begin" w:fldLock="1"/>
      </w:r>
      <w:r>
        <w:instrText xml:space="preserve"> PAGEREF _Toc67728544 \h </w:instrText>
      </w:r>
      <w:r>
        <w:fldChar w:fldCharType="separate"/>
      </w:r>
      <w:r>
        <w:t>36</w:t>
      </w:r>
      <w:r>
        <w:fldChar w:fldCharType="end"/>
      </w:r>
    </w:p>
    <w:p w14:paraId="53FAD00C" w14:textId="07F8792E" w:rsidR="00E346B1" w:rsidRPr="00D74360" w:rsidRDefault="00E346B1">
      <w:pPr>
        <w:pStyle w:val="TOC5"/>
        <w:rPr>
          <w:rFonts w:ascii="Calibri" w:hAnsi="Calibri"/>
          <w:sz w:val="22"/>
          <w:szCs w:val="22"/>
          <w:lang w:eastAsia="en-GB"/>
        </w:rPr>
      </w:pPr>
      <w:r>
        <w:t>5.2.11.3.4</w:t>
      </w:r>
      <w:r w:rsidRPr="00D74360">
        <w:rPr>
          <w:rFonts w:ascii="Calibri" w:hAnsi="Calibri"/>
          <w:sz w:val="22"/>
          <w:szCs w:val="22"/>
          <w:lang w:eastAsia="en-GB"/>
        </w:rPr>
        <w:tab/>
      </w:r>
      <w:r>
        <w:t>GET</w:t>
      </w:r>
      <w:r>
        <w:tab/>
      </w:r>
      <w:r>
        <w:fldChar w:fldCharType="begin" w:fldLock="1"/>
      </w:r>
      <w:r>
        <w:instrText xml:space="preserve"> PAGEREF _Toc67728545 \h </w:instrText>
      </w:r>
      <w:r>
        <w:fldChar w:fldCharType="separate"/>
      </w:r>
      <w:r>
        <w:t>36</w:t>
      </w:r>
      <w:r>
        <w:fldChar w:fldCharType="end"/>
      </w:r>
    </w:p>
    <w:p w14:paraId="580C4F60" w14:textId="2A451D60" w:rsidR="00E346B1" w:rsidRPr="00D74360" w:rsidRDefault="00E346B1">
      <w:pPr>
        <w:pStyle w:val="TOC3"/>
        <w:rPr>
          <w:rFonts w:ascii="Calibri" w:hAnsi="Calibri"/>
          <w:sz w:val="22"/>
          <w:szCs w:val="22"/>
          <w:lang w:eastAsia="en-GB"/>
        </w:rPr>
      </w:pPr>
      <w:r>
        <w:t>5.2.12</w:t>
      </w:r>
      <w:r w:rsidRPr="00D74360">
        <w:rPr>
          <w:rFonts w:ascii="Calibri" w:hAnsi="Calibri"/>
          <w:sz w:val="22"/>
          <w:szCs w:val="22"/>
          <w:lang w:eastAsia="en-GB"/>
        </w:rPr>
        <w:tab/>
      </w:r>
      <w:r>
        <w:t>Resource: SmsfNon3GppAccessRegistration</w:t>
      </w:r>
      <w:r>
        <w:tab/>
      </w:r>
      <w:r>
        <w:fldChar w:fldCharType="begin" w:fldLock="1"/>
      </w:r>
      <w:r>
        <w:instrText xml:space="preserve"> PAGEREF _Toc67728546 \h </w:instrText>
      </w:r>
      <w:r>
        <w:fldChar w:fldCharType="separate"/>
      </w:r>
      <w:r>
        <w:t>37</w:t>
      </w:r>
      <w:r>
        <w:fldChar w:fldCharType="end"/>
      </w:r>
    </w:p>
    <w:p w14:paraId="6B4DE8BE" w14:textId="21742493" w:rsidR="00E346B1" w:rsidRPr="00D74360" w:rsidRDefault="00E346B1">
      <w:pPr>
        <w:pStyle w:val="TOC4"/>
        <w:rPr>
          <w:rFonts w:ascii="Calibri" w:hAnsi="Calibri"/>
          <w:sz w:val="22"/>
          <w:szCs w:val="22"/>
          <w:lang w:eastAsia="en-GB"/>
        </w:rPr>
      </w:pPr>
      <w:r>
        <w:t>5.2.12.1</w:t>
      </w:r>
      <w:r w:rsidRPr="00D74360">
        <w:rPr>
          <w:rFonts w:ascii="Calibri" w:hAnsi="Calibri"/>
          <w:sz w:val="22"/>
          <w:szCs w:val="22"/>
          <w:lang w:eastAsia="en-GB"/>
        </w:rPr>
        <w:tab/>
      </w:r>
      <w:r>
        <w:t>Description</w:t>
      </w:r>
      <w:r>
        <w:tab/>
      </w:r>
      <w:r>
        <w:fldChar w:fldCharType="begin" w:fldLock="1"/>
      </w:r>
      <w:r>
        <w:instrText xml:space="preserve"> PAGEREF _Toc67728547 \h </w:instrText>
      </w:r>
      <w:r>
        <w:fldChar w:fldCharType="separate"/>
      </w:r>
      <w:r>
        <w:t>37</w:t>
      </w:r>
      <w:r>
        <w:fldChar w:fldCharType="end"/>
      </w:r>
    </w:p>
    <w:p w14:paraId="26E6BD2E" w14:textId="7CE30391" w:rsidR="00E346B1" w:rsidRPr="00D74360" w:rsidRDefault="00E346B1">
      <w:pPr>
        <w:pStyle w:val="TOC4"/>
        <w:rPr>
          <w:rFonts w:ascii="Calibri" w:hAnsi="Calibri"/>
          <w:sz w:val="22"/>
          <w:szCs w:val="22"/>
          <w:lang w:eastAsia="en-GB"/>
        </w:rPr>
      </w:pPr>
      <w:r>
        <w:t>5.2.12.2</w:t>
      </w:r>
      <w:r w:rsidRPr="00D74360">
        <w:rPr>
          <w:rFonts w:ascii="Calibri" w:hAnsi="Calibri"/>
          <w:sz w:val="22"/>
          <w:szCs w:val="22"/>
          <w:lang w:eastAsia="en-GB"/>
        </w:rPr>
        <w:tab/>
      </w:r>
      <w:r>
        <w:t>Resource Definition</w:t>
      </w:r>
      <w:r>
        <w:tab/>
      </w:r>
      <w:r>
        <w:fldChar w:fldCharType="begin" w:fldLock="1"/>
      </w:r>
      <w:r>
        <w:instrText xml:space="preserve"> PAGEREF _Toc67728548 \h </w:instrText>
      </w:r>
      <w:r>
        <w:fldChar w:fldCharType="separate"/>
      </w:r>
      <w:r>
        <w:t>37</w:t>
      </w:r>
      <w:r>
        <w:fldChar w:fldCharType="end"/>
      </w:r>
    </w:p>
    <w:p w14:paraId="7CF466CC" w14:textId="18506F66" w:rsidR="00E346B1" w:rsidRPr="00D74360" w:rsidRDefault="00E346B1">
      <w:pPr>
        <w:pStyle w:val="TOC4"/>
        <w:rPr>
          <w:rFonts w:ascii="Calibri" w:hAnsi="Calibri"/>
          <w:sz w:val="22"/>
          <w:szCs w:val="22"/>
          <w:lang w:eastAsia="en-GB"/>
        </w:rPr>
      </w:pPr>
      <w:r>
        <w:t>5.2.12.3</w:t>
      </w:r>
      <w:r w:rsidRPr="00D74360">
        <w:rPr>
          <w:rFonts w:ascii="Calibri" w:hAnsi="Calibri"/>
          <w:sz w:val="22"/>
          <w:szCs w:val="22"/>
          <w:lang w:eastAsia="en-GB"/>
        </w:rPr>
        <w:tab/>
      </w:r>
      <w:r>
        <w:t>Resource Standard Methods</w:t>
      </w:r>
      <w:r>
        <w:tab/>
      </w:r>
      <w:r>
        <w:fldChar w:fldCharType="begin" w:fldLock="1"/>
      </w:r>
      <w:r>
        <w:instrText xml:space="preserve"> PAGEREF _Toc67728549 \h </w:instrText>
      </w:r>
      <w:r>
        <w:fldChar w:fldCharType="separate"/>
      </w:r>
      <w:r>
        <w:t>37</w:t>
      </w:r>
      <w:r>
        <w:fldChar w:fldCharType="end"/>
      </w:r>
    </w:p>
    <w:p w14:paraId="47189F30" w14:textId="54344168" w:rsidR="00E346B1" w:rsidRPr="00D74360" w:rsidRDefault="00E346B1">
      <w:pPr>
        <w:pStyle w:val="TOC5"/>
        <w:rPr>
          <w:rFonts w:ascii="Calibri" w:hAnsi="Calibri"/>
          <w:sz w:val="22"/>
          <w:szCs w:val="22"/>
          <w:lang w:eastAsia="en-GB"/>
        </w:rPr>
      </w:pPr>
      <w:r>
        <w:t>5.2.12.3.1</w:t>
      </w:r>
      <w:r w:rsidRPr="00D74360">
        <w:rPr>
          <w:rFonts w:ascii="Calibri" w:hAnsi="Calibri"/>
          <w:sz w:val="22"/>
          <w:szCs w:val="22"/>
          <w:lang w:eastAsia="en-GB"/>
        </w:rPr>
        <w:tab/>
      </w:r>
      <w:r>
        <w:t>PUT</w:t>
      </w:r>
      <w:r>
        <w:tab/>
      </w:r>
      <w:r>
        <w:fldChar w:fldCharType="begin" w:fldLock="1"/>
      </w:r>
      <w:r>
        <w:instrText xml:space="preserve"> PAGEREF _Toc67728550 \h </w:instrText>
      </w:r>
      <w:r>
        <w:fldChar w:fldCharType="separate"/>
      </w:r>
      <w:r>
        <w:t>37</w:t>
      </w:r>
      <w:r>
        <w:fldChar w:fldCharType="end"/>
      </w:r>
    </w:p>
    <w:p w14:paraId="169FD0AD" w14:textId="2860017F" w:rsidR="00E346B1" w:rsidRPr="00D74360" w:rsidRDefault="00E346B1">
      <w:pPr>
        <w:pStyle w:val="TOC5"/>
        <w:rPr>
          <w:rFonts w:ascii="Calibri" w:hAnsi="Calibri"/>
          <w:sz w:val="22"/>
          <w:szCs w:val="22"/>
          <w:lang w:eastAsia="en-GB"/>
        </w:rPr>
      </w:pPr>
      <w:r>
        <w:t>5.2.12.3.2</w:t>
      </w:r>
      <w:r w:rsidRPr="00D74360">
        <w:rPr>
          <w:rFonts w:ascii="Calibri" w:hAnsi="Calibri"/>
          <w:sz w:val="22"/>
          <w:szCs w:val="22"/>
          <w:lang w:eastAsia="en-GB"/>
        </w:rPr>
        <w:tab/>
      </w:r>
      <w:r>
        <w:t>DELETE</w:t>
      </w:r>
      <w:r>
        <w:tab/>
      </w:r>
      <w:r>
        <w:fldChar w:fldCharType="begin" w:fldLock="1"/>
      </w:r>
      <w:r>
        <w:instrText xml:space="preserve"> PAGEREF _Toc67728551 \h </w:instrText>
      </w:r>
      <w:r>
        <w:fldChar w:fldCharType="separate"/>
      </w:r>
      <w:r>
        <w:t>38</w:t>
      </w:r>
      <w:r>
        <w:fldChar w:fldCharType="end"/>
      </w:r>
    </w:p>
    <w:p w14:paraId="0C154754" w14:textId="15E4EF75" w:rsidR="00E346B1" w:rsidRPr="00D74360" w:rsidRDefault="00E346B1">
      <w:pPr>
        <w:pStyle w:val="TOC5"/>
        <w:rPr>
          <w:rFonts w:ascii="Calibri" w:hAnsi="Calibri"/>
          <w:sz w:val="22"/>
          <w:szCs w:val="22"/>
          <w:lang w:eastAsia="en-GB"/>
        </w:rPr>
      </w:pPr>
      <w:r>
        <w:t>5.2.12.3.4</w:t>
      </w:r>
      <w:r w:rsidRPr="00D74360">
        <w:rPr>
          <w:rFonts w:ascii="Calibri" w:hAnsi="Calibri"/>
          <w:sz w:val="22"/>
          <w:szCs w:val="22"/>
          <w:lang w:eastAsia="en-GB"/>
        </w:rPr>
        <w:tab/>
      </w:r>
      <w:r>
        <w:t>GET</w:t>
      </w:r>
      <w:r>
        <w:tab/>
      </w:r>
      <w:r>
        <w:fldChar w:fldCharType="begin" w:fldLock="1"/>
      </w:r>
      <w:r>
        <w:instrText xml:space="preserve"> PAGEREF _Toc67728552 \h </w:instrText>
      </w:r>
      <w:r>
        <w:fldChar w:fldCharType="separate"/>
      </w:r>
      <w:r>
        <w:t>38</w:t>
      </w:r>
      <w:r>
        <w:fldChar w:fldCharType="end"/>
      </w:r>
    </w:p>
    <w:p w14:paraId="275E2A1F" w14:textId="4CDD61B0" w:rsidR="00E346B1" w:rsidRPr="00D74360" w:rsidRDefault="00E346B1">
      <w:pPr>
        <w:pStyle w:val="TOC3"/>
        <w:rPr>
          <w:rFonts w:ascii="Calibri" w:hAnsi="Calibri"/>
          <w:sz w:val="22"/>
          <w:szCs w:val="22"/>
          <w:lang w:eastAsia="en-GB"/>
        </w:rPr>
      </w:pPr>
      <w:r>
        <w:t>5.2.12A</w:t>
      </w:r>
      <w:r w:rsidRPr="00D74360">
        <w:rPr>
          <w:rFonts w:ascii="Calibri" w:hAnsi="Calibri"/>
          <w:sz w:val="22"/>
          <w:szCs w:val="22"/>
          <w:lang w:eastAsia="en-GB"/>
        </w:rPr>
        <w:tab/>
      </w:r>
      <w:r>
        <w:t>Resource: IpSmGwRegistration</w:t>
      </w:r>
      <w:r>
        <w:tab/>
      </w:r>
      <w:r>
        <w:fldChar w:fldCharType="begin" w:fldLock="1"/>
      </w:r>
      <w:r>
        <w:instrText xml:space="preserve"> PAGEREF _Toc67728553 \h </w:instrText>
      </w:r>
      <w:r>
        <w:fldChar w:fldCharType="separate"/>
      </w:r>
      <w:r>
        <w:t>39</w:t>
      </w:r>
      <w:r>
        <w:fldChar w:fldCharType="end"/>
      </w:r>
    </w:p>
    <w:p w14:paraId="6282C179" w14:textId="00F5D60F" w:rsidR="00E346B1" w:rsidRPr="00D74360" w:rsidRDefault="00E346B1">
      <w:pPr>
        <w:pStyle w:val="TOC4"/>
        <w:rPr>
          <w:rFonts w:ascii="Calibri" w:hAnsi="Calibri"/>
          <w:sz w:val="22"/>
          <w:szCs w:val="22"/>
          <w:lang w:eastAsia="en-GB"/>
        </w:rPr>
      </w:pPr>
      <w:r>
        <w:t>5.2.12A.1</w:t>
      </w:r>
      <w:r w:rsidRPr="00D74360">
        <w:rPr>
          <w:rFonts w:ascii="Calibri" w:hAnsi="Calibri"/>
          <w:sz w:val="22"/>
          <w:szCs w:val="22"/>
          <w:lang w:eastAsia="en-GB"/>
        </w:rPr>
        <w:tab/>
      </w:r>
      <w:r>
        <w:t>Description</w:t>
      </w:r>
      <w:r>
        <w:tab/>
      </w:r>
      <w:r>
        <w:fldChar w:fldCharType="begin" w:fldLock="1"/>
      </w:r>
      <w:r>
        <w:instrText xml:space="preserve"> PAGEREF _Toc67728554 \h </w:instrText>
      </w:r>
      <w:r>
        <w:fldChar w:fldCharType="separate"/>
      </w:r>
      <w:r>
        <w:t>39</w:t>
      </w:r>
      <w:r>
        <w:fldChar w:fldCharType="end"/>
      </w:r>
    </w:p>
    <w:p w14:paraId="4D453378" w14:textId="20B01C09" w:rsidR="00E346B1" w:rsidRPr="00D74360" w:rsidRDefault="00E346B1">
      <w:pPr>
        <w:pStyle w:val="TOC4"/>
        <w:rPr>
          <w:rFonts w:ascii="Calibri" w:hAnsi="Calibri"/>
          <w:sz w:val="22"/>
          <w:szCs w:val="22"/>
          <w:lang w:eastAsia="en-GB"/>
        </w:rPr>
      </w:pPr>
      <w:r>
        <w:t>5.2.12A.2</w:t>
      </w:r>
      <w:r w:rsidRPr="00D74360">
        <w:rPr>
          <w:rFonts w:ascii="Calibri" w:hAnsi="Calibri"/>
          <w:sz w:val="22"/>
          <w:szCs w:val="22"/>
          <w:lang w:eastAsia="en-GB"/>
        </w:rPr>
        <w:tab/>
      </w:r>
      <w:r>
        <w:t>Resource Definition</w:t>
      </w:r>
      <w:r>
        <w:tab/>
      </w:r>
      <w:r>
        <w:fldChar w:fldCharType="begin" w:fldLock="1"/>
      </w:r>
      <w:r>
        <w:instrText xml:space="preserve"> PAGEREF _Toc67728555 \h </w:instrText>
      </w:r>
      <w:r>
        <w:fldChar w:fldCharType="separate"/>
      </w:r>
      <w:r>
        <w:t>39</w:t>
      </w:r>
      <w:r>
        <w:fldChar w:fldCharType="end"/>
      </w:r>
    </w:p>
    <w:p w14:paraId="72D46DBD" w14:textId="059390FE" w:rsidR="00E346B1" w:rsidRPr="00D74360" w:rsidRDefault="00E346B1">
      <w:pPr>
        <w:pStyle w:val="TOC4"/>
        <w:rPr>
          <w:rFonts w:ascii="Calibri" w:hAnsi="Calibri"/>
          <w:sz w:val="22"/>
          <w:szCs w:val="22"/>
          <w:lang w:eastAsia="en-GB"/>
        </w:rPr>
      </w:pPr>
      <w:r>
        <w:t>5.2.12A.3</w:t>
      </w:r>
      <w:r w:rsidRPr="00D74360">
        <w:rPr>
          <w:rFonts w:ascii="Calibri" w:hAnsi="Calibri"/>
          <w:sz w:val="22"/>
          <w:szCs w:val="22"/>
          <w:lang w:eastAsia="en-GB"/>
        </w:rPr>
        <w:tab/>
      </w:r>
      <w:r>
        <w:t>Resource Standard Methods</w:t>
      </w:r>
      <w:r>
        <w:tab/>
      </w:r>
      <w:r>
        <w:fldChar w:fldCharType="begin" w:fldLock="1"/>
      </w:r>
      <w:r>
        <w:instrText xml:space="preserve"> PAGEREF _Toc67728556 \h </w:instrText>
      </w:r>
      <w:r>
        <w:fldChar w:fldCharType="separate"/>
      </w:r>
      <w:r>
        <w:t>39</w:t>
      </w:r>
      <w:r>
        <w:fldChar w:fldCharType="end"/>
      </w:r>
    </w:p>
    <w:p w14:paraId="5A82E21F" w14:textId="52FB6146" w:rsidR="00E346B1" w:rsidRPr="00D74360" w:rsidRDefault="00E346B1">
      <w:pPr>
        <w:pStyle w:val="TOC5"/>
        <w:rPr>
          <w:rFonts w:ascii="Calibri" w:hAnsi="Calibri"/>
          <w:sz w:val="22"/>
          <w:szCs w:val="22"/>
          <w:lang w:eastAsia="en-GB"/>
        </w:rPr>
      </w:pPr>
      <w:r>
        <w:t>5.2.12A.3.1</w:t>
      </w:r>
      <w:r w:rsidRPr="00D74360">
        <w:rPr>
          <w:rFonts w:ascii="Calibri" w:hAnsi="Calibri"/>
          <w:sz w:val="22"/>
          <w:szCs w:val="22"/>
          <w:lang w:eastAsia="en-GB"/>
        </w:rPr>
        <w:tab/>
      </w:r>
      <w:r>
        <w:t>PUT</w:t>
      </w:r>
      <w:r>
        <w:tab/>
      </w:r>
      <w:r>
        <w:fldChar w:fldCharType="begin" w:fldLock="1"/>
      </w:r>
      <w:r>
        <w:instrText xml:space="preserve"> PAGEREF _Toc67728557 \h </w:instrText>
      </w:r>
      <w:r>
        <w:fldChar w:fldCharType="separate"/>
      </w:r>
      <w:r>
        <w:t>39</w:t>
      </w:r>
      <w:r>
        <w:fldChar w:fldCharType="end"/>
      </w:r>
    </w:p>
    <w:p w14:paraId="6A299FD8" w14:textId="7A7E384A" w:rsidR="00E346B1" w:rsidRPr="00D74360" w:rsidRDefault="00E346B1">
      <w:pPr>
        <w:pStyle w:val="TOC5"/>
        <w:rPr>
          <w:rFonts w:ascii="Calibri" w:hAnsi="Calibri"/>
          <w:sz w:val="22"/>
          <w:szCs w:val="22"/>
          <w:lang w:eastAsia="en-GB"/>
        </w:rPr>
      </w:pPr>
      <w:r>
        <w:t>5.2.12A.3.2</w:t>
      </w:r>
      <w:r w:rsidRPr="00D74360">
        <w:rPr>
          <w:rFonts w:ascii="Calibri" w:hAnsi="Calibri"/>
          <w:sz w:val="22"/>
          <w:szCs w:val="22"/>
          <w:lang w:eastAsia="en-GB"/>
        </w:rPr>
        <w:tab/>
      </w:r>
      <w:r>
        <w:t>DELETE</w:t>
      </w:r>
      <w:r>
        <w:tab/>
      </w:r>
      <w:r>
        <w:fldChar w:fldCharType="begin" w:fldLock="1"/>
      </w:r>
      <w:r>
        <w:instrText xml:space="preserve"> PAGEREF _Toc67728558 \h </w:instrText>
      </w:r>
      <w:r>
        <w:fldChar w:fldCharType="separate"/>
      </w:r>
      <w:r>
        <w:t>40</w:t>
      </w:r>
      <w:r>
        <w:fldChar w:fldCharType="end"/>
      </w:r>
    </w:p>
    <w:p w14:paraId="59E6007A" w14:textId="71D1C722" w:rsidR="00E346B1" w:rsidRPr="00D74360" w:rsidRDefault="00E346B1">
      <w:pPr>
        <w:pStyle w:val="TOC5"/>
        <w:rPr>
          <w:rFonts w:ascii="Calibri" w:hAnsi="Calibri"/>
          <w:sz w:val="22"/>
          <w:szCs w:val="22"/>
          <w:lang w:eastAsia="en-GB"/>
        </w:rPr>
      </w:pPr>
      <w:r>
        <w:t>5.2.12A.3.3</w:t>
      </w:r>
      <w:r w:rsidRPr="00D74360">
        <w:rPr>
          <w:rFonts w:ascii="Calibri" w:hAnsi="Calibri"/>
          <w:sz w:val="22"/>
          <w:szCs w:val="22"/>
          <w:lang w:eastAsia="en-GB"/>
        </w:rPr>
        <w:tab/>
      </w:r>
      <w:r>
        <w:rPr>
          <w:lang w:eastAsia="zh-CN"/>
        </w:rPr>
        <w:t>PATCH</w:t>
      </w:r>
      <w:r>
        <w:tab/>
      </w:r>
      <w:r>
        <w:fldChar w:fldCharType="begin" w:fldLock="1"/>
      </w:r>
      <w:r>
        <w:instrText xml:space="preserve"> PAGEREF _Toc67728559 \h </w:instrText>
      </w:r>
      <w:r>
        <w:fldChar w:fldCharType="separate"/>
      </w:r>
      <w:r>
        <w:t>40</w:t>
      </w:r>
      <w:r>
        <w:fldChar w:fldCharType="end"/>
      </w:r>
    </w:p>
    <w:p w14:paraId="67AD2E72" w14:textId="038894D5" w:rsidR="00E346B1" w:rsidRPr="00D74360" w:rsidRDefault="00E346B1">
      <w:pPr>
        <w:pStyle w:val="TOC5"/>
        <w:rPr>
          <w:rFonts w:ascii="Calibri" w:hAnsi="Calibri"/>
          <w:sz w:val="22"/>
          <w:szCs w:val="22"/>
          <w:lang w:eastAsia="en-GB"/>
        </w:rPr>
      </w:pPr>
      <w:r>
        <w:t>5.2.12A.3.4</w:t>
      </w:r>
      <w:r w:rsidRPr="00D74360">
        <w:rPr>
          <w:rFonts w:ascii="Calibri" w:hAnsi="Calibri"/>
          <w:sz w:val="22"/>
          <w:szCs w:val="22"/>
          <w:lang w:eastAsia="en-GB"/>
        </w:rPr>
        <w:tab/>
      </w:r>
      <w:r>
        <w:t>GET</w:t>
      </w:r>
      <w:r>
        <w:tab/>
      </w:r>
      <w:r>
        <w:fldChar w:fldCharType="begin" w:fldLock="1"/>
      </w:r>
      <w:r>
        <w:instrText xml:space="preserve"> PAGEREF _Toc67728560 \h </w:instrText>
      </w:r>
      <w:r>
        <w:fldChar w:fldCharType="separate"/>
      </w:r>
      <w:r>
        <w:t>41</w:t>
      </w:r>
      <w:r>
        <w:fldChar w:fldCharType="end"/>
      </w:r>
    </w:p>
    <w:p w14:paraId="79DBBB5B" w14:textId="741E8AC0" w:rsidR="00E346B1" w:rsidRPr="00D74360" w:rsidRDefault="00E346B1">
      <w:pPr>
        <w:pStyle w:val="TOC3"/>
        <w:rPr>
          <w:rFonts w:ascii="Calibri" w:hAnsi="Calibri"/>
          <w:sz w:val="22"/>
          <w:szCs w:val="22"/>
          <w:lang w:eastAsia="en-GB"/>
        </w:rPr>
      </w:pPr>
      <w:r>
        <w:t>5.2.12B</w:t>
      </w:r>
      <w:r w:rsidRPr="00D74360">
        <w:rPr>
          <w:rFonts w:ascii="Calibri" w:hAnsi="Calibri"/>
          <w:sz w:val="22"/>
          <w:szCs w:val="22"/>
          <w:lang w:eastAsia="en-GB"/>
        </w:rPr>
        <w:tab/>
      </w:r>
      <w:r>
        <w:t>Resource: MessageWaitingData</w:t>
      </w:r>
      <w:r>
        <w:tab/>
      </w:r>
      <w:r>
        <w:fldChar w:fldCharType="begin" w:fldLock="1"/>
      </w:r>
      <w:r>
        <w:instrText xml:space="preserve"> PAGEREF _Toc67728561 \h </w:instrText>
      </w:r>
      <w:r>
        <w:fldChar w:fldCharType="separate"/>
      </w:r>
      <w:r>
        <w:t>41</w:t>
      </w:r>
      <w:r>
        <w:fldChar w:fldCharType="end"/>
      </w:r>
    </w:p>
    <w:p w14:paraId="7DAF7A21" w14:textId="17B0B716" w:rsidR="00E346B1" w:rsidRPr="00D74360" w:rsidRDefault="00E346B1">
      <w:pPr>
        <w:pStyle w:val="TOC4"/>
        <w:rPr>
          <w:rFonts w:ascii="Calibri" w:hAnsi="Calibri"/>
          <w:sz w:val="22"/>
          <w:szCs w:val="22"/>
          <w:lang w:eastAsia="en-GB"/>
        </w:rPr>
      </w:pPr>
      <w:r>
        <w:t>5.2.12B.1</w:t>
      </w:r>
      <w:r w:rsidRPr="00D74360">
        <w:rPr>
          <w:rFonts w:ascii="Calibri" w:hAnsi="Calibri"/>
          <w:sz w:val="22"/>
          <w:szCs w:val="22"/>
          <w:lang w:eastAsia="en-GB"/>
        </w:rPr>
        <w:tab/>
      </w:r>
      <w:r>
        <w:t>Description</w:t>
      </w:r>
      <w:r>
        <w:tab/>
      </w:r>
      <w:r>
        <w:fldChar w:fldCharType="begin" w:fldLock="1"/>
      </w:r>
      <w:r>
        <w:instrText xml:space="preserve"> PAGEREF _Toc67728562 \h </w:instrText>
      </w:r>
      <w:r>
        <w:fldChar w:fldCharType="separate"/>
      </w:r>
      <w:r>
        <w:t>41</w:t>
      </w:r>
      <w:r>
        <w:fldChar w:fldCharType="end"/>
      </w:r>
    </w:p>
    <w:p w14:paraId="4FED4FBB" w14:textId="651A0E3F" w:rsidR="00E346B1" w:rsidRPr="00D74360" w:rsidRDefault="00E346B1">
      <w:pPr>
        <w:pStyle w:val="TOC4"/>
        <w:rPr>
          <w:rFonts w:ascii="Calibri" w:hAnsi="Calibri"/>
          <w:sz w:val="22"/>
          <w:szCs w:val="22"/>
          <w:lang w:eastAsia="en-GB"/>
        </w:rPr>
      </w:pPr>
      <w:r>
        <w:t>5.2.12B.2</w:t>
      </w:r>
      <w:r w:rsidRPr="00D74360">
        <w:rPr>
          <w:rFonts w:ascii="Calibri" w:hAnsi="Calibri"/>
          <w:sz w:val="22"/>
          <w:szCs w:val="22"/>
          <w:lang w:eastAsia="en-GB"/>
        </w:rPr>
        <w:tab/>
      </w:r>
      <w:r>
        <w:t>Resource Definition</w:t>
      </w:r>
      <w:r>
        <w:tab/>
      </w:r>
      <w:r>
        <w:fldChar w:fldCharType="begin" w:fldLock="1"/>
      </w:r>
      <w:r>
        <w:instrText xml:space="preserve"> PAGEREF _Toc67728563 \h </w:instrText>
      </w:r>
      <w:r>
        <w:fldChar w:fldCharType="separate"/>
      </w:r>
      <w:r>
        <w:t>42</w:t>
      </w:r>
      <w:r>
        <w:fldChar w:fldCharType="end"/>
      </w:r>
    </w:p>
    <w:p w14:paraId="5E1889A1" w14:textId="18AC41AB" w:rsidR="00E346B1" w:rsidRPr="00D74360" w:rsidRDefault="00E346B1">
      <w:pPr>
        <w:pStyle w:val="TOC4"/>
        <w:rPr>
          <w:rFonts w:ascii="Calibri" w:hAnsi="Calibri"/>
          <w:sz w:val="22"/>
          <w:szCs w:val="22"/>
          <w:lang w:eastAsia="en-GB"/>
        </w:rPr>
      </w:pPr>
      <w:r>
        <w:t>5.2.12B.3</w:t>
      </w:r>
      <w:r w:rsidRPr="00D74360">
        <w:rPr>
          <w:rFonts w:ascii="Calibri" w:hAnsi="Calibri"/>
          <w:sz w:val="22"/>
          <w:szCs w:val="22"/>
          <w:lang w:eastAsia="en-GB"/>
        </w:rPr>
        <w:tab/>
      </w:r>
      <w:r>
        <w:t>Resource Standard Methods</w:t>
      </w:r>
      <w:r>
        <w:tab/>
      </w:r>
      <w:r>
        <w:fldChar w:fldCharType="begin" w:fldLock="1"/>
      </w:r>
      <w:r>
        <w:instrText xml:space="preserve"> PAGEREF _Toc67728564 \h </w:instrText>
      </w:r>
      <w:r>
        <w:fldChar w:fldCharType="separate"/>
      </w:r>
      <w:r>
        <w:t>42</w:t>
      </w:r>
      <w:r>
        <w:fldChar w:fldCharType="end"/>
      </w:r>
    </w:p>
    <w:p w14:paraId="6E64D760" w14:textId="5FC060A3" w:rsidR="00E346B1" w:rsidRPr="00D74360" w:rsidRDefault="00E346B1">
      <w:pPr>
        <w:pStyle w:val="TOC5"/>
        <w:rPr>
          <w:rFonts w:ascii="Calibri" w:hAnsi="Calibri"/>
          <w:sz w:val="22"/>
          <w:szCs w:val="22"/>
          <w:lang w:eastAsia="en-GB"/>
        </w:rPr>
      </w:pPr>
      <w:r>
        <w:t>5.2.12B.3.1</w:t>
      </w:r>
      <w:r w:rsidRPr="00D74360">
        <w:rPr>
          <w:rFonts w:ascii="Calibri" w:hAnsi="Calibri"/>
          <w:sz w:val="22"/>
          <w:szCs w:val="22"/>
          <w:lang w:eastAsia="en-GB"/>
        </w:rPr>
        <w:tab/>
      </w:r>
      <w:r>
        <w:t>PUT</w:t>
      </w:r>
      <w:r>
        <w:tab/>
      </w:r>
      <w:r>
        <w:fldChar w:fldCharType="begin" w:fldLock="1"/>
      </w:r>
      <w:r>
        <w:instrText xml:space="preserve"> PAGEREF _Toc67728565 \h </w:instrText>
      </w:r>
      <w:r>
        <w:fldChar w:fldCharType="separate"/>
      </w:r>
      <w:r>
        <w:t>42</w:t>
      </w:r>
      <w:r>
        <w:fldChar w:fldCharType="end"/>
      </w:r>
    </w:p>
    <w:p w14:paraId="2DA781AD" w14:textId="0F88B106" w:rsidR="00E346B1" w:rsidRPr="00D74360" w:rsidRDefault="00E346B1">
      <w:pPr>
        <w:pStyle w:val="TOC5"/>
        <w:rPr>
          <w:rFonts w:ascii="Calibri" w:hAnsi="Calibri"/>
          <w:sz w:val="22"/>
          <w:szCs w:val="22"/>
          <w:lang w:eastAsia="en-GB"/>
        </w:rPr>
      </w:pPr>
      <w:r>
        <w:t>5.2.12B.3.2</w:t>
      </w:r>
      <w:r w:rsidRPr="00D74360">
        <w:rPr>
          <w:rFonts w:ascii="Calibri" w:hAnsi="Calibri"/>
          <w:sz w:val="22"/>
          <w:szCs w:val="22"/>
          <w:lang w:eastAsia="en-GB"/>
        </w:rPr>
        <w:tab/>
      </w:r>
      <w:r>
        <w:t>DELETE</w:t>
      </w:r>
      <w:r>
        <w:tab/>
      </w:r>
      <w:r>
        <w:fldChar w:fldCharType="begin" w:fldLock="1"/>
      </w:r>
      <w:r>
        <w:instrText xml:space="preserve"> PAGEREF _Toc67728566 \h </w:instrText>
      </w:r>
      <w:r>
        <w:fldChar w:fldCharType="separate"/>
      </w:r>
      <w:r>
        <w:t>42</w:t>
      </w:r>
      <w:r>
        <w:fldChar w:fldCharType="end"/>
      </w:r>
    </w:p>
    <w:p w14:paraId="0E2690CF" w14:textId="640FBDF2" w:rsidR="00E346B1" w:rsidRPr="00D74360" w:rsidRDefault="00E346B1">
      <w:pPr>
        <w:pStyle w:val="TOC5"/>
        <w:rPr>
          <w:rFonts w:ascii="Calibri" w:hAnsi="Calibri"/>
          <w:sz w:val="22"/>
          <w:szCs w:val="22"/>
          <w:lang w:eastAsia="en-GB"/>
        </w:rPr>
      </w:pPr>
      <w:r>
        <w:t>5.2.12B.3.3</w:t>
      </w:r>
      <w:r w:rsidRPr="00D74360">
        <w:rPr>
          <w:rFonts w:ascii="Calibri" w:hAnsi="Calibri"/>
          <w:sz w:val="22"/>
          <w:szCs w:val="22"/>
          <w:lang w:eastAsia="en-GB"/>
        </w:rPr>
        <w:tab/>
      </w:r>
      <w:r>
        <w:rPr>
          <w:lang w:eastAsia="zh-CN"/>
        </w:rPr>
        <w:t>PATCH</w:t>
      </w:r>
      <w:r>
        <w:tab/>
      </w:r>
      <w:r>
        <w:fldChar w:fldCharType="begin" w:fldLock="1"/>
      </w:r>
      <w:r>
        <w:instrText xml:space="preserve"> PAGEREF _Toc67728567 \h </w:instrText>
      </w:r>
      <w:r>
        <w:fldChar w:fldCharType="separate"/>
      </w:r>
      <w:r>
        <w:t>43</w:t>
      </w:r>
      <w:r>
        <w:fldChar w:fldCharType="end"/>
      </w:r>
    </w:p>
    <w:p w14:paraId="788E0932" w14:textId="206CD63A" w:rsidR="00E346B1" w:rsidRPr="00D74360" w:rsidRDefault="00E346B1">
      <w:pPr>
        <w:pStyle w:val="TOC5"/>
        <w:rPr>
          <w:rFonts w:ascii="Calibri" w:hAnsi="Calibri"/>
          <w:sz w:val="22"/>
          <w:szCs w:val="22"/>
          <w:lang w:eastAsia="en-GB"/>
        </w:rPr>
      </w:pPr>
      <w:r>
        <w:t>5.2.12B.3.4</w:t>
      </w:r>
      <w:r w:rsidRPr="00D74360">
        <w:rPr>
          <w:rFonts w:ascii="Calibri" w:hAnsi="Calibri"/>
          <w:sz w:val="22"/>
          <w:szCs w:val="22"/>
          <w:lang w:eastAsia="en-GB"/>
        </w:rPr>
        <w:tab/>
      </w:r>
      <w:r>
        <w:t>GET</w:t>
      </w:r>
      <w:r>
        <w:tab/>
      </w:r>
      <w:r>
        <w:fldChar w:fldCharType="begin" w:fldLock="1"/>
      </w:r>
      <w:r>
        <w:instrText xml:space="preserve"> PAGEREF _Toc67728568 \h </w:instrText>
      </w:r>
      <w:r>
        <w:fldChar w:fldCharType="separate"/>
      </w:r>
      <w:r>
        <w:t>43</w:t>
      </w:r>
      <w:r>
        <w:fldChar w:fldCharType="end"/>
      </w:r>
    </w:p>
    <w:p w14:paraId="7C03C59C" w14:textId="45CA0FB6" w:rsidR="00E346B1" w:rsidRPr="00D74360" w:rsidRDefault="00E346B1">
      <w:pPr>
        <w:pStyle w:val="TOC3"/>
        <w:rPr>
          <w:rFonts w:ascii="Calibri" w:hAnsi="Calibri"/>
          <w:sz w:val="22"/>
          <w:szCs w:val="22"/>
          <w:lang w:eastAsia="en-GB"/>
        </w:rPr>
      </w:pPr>
      <w:r>
        <w:t>5.2.13</w:t>
      </w:r>
      <w:r w:rsidRPr="00D74360">
        <w:rPr>
          <w:rFonts w:ascii="Calibri" w:hAnsi="Calibri"/>
          <w:sz w:val="22"/>
          <w:szCs w:val="22"/>
          <w:lang w:eastAsia="en-GB"/>
        </w:rPr>
        <w:tab/>
      </w:r>
      <w:r>
        <w:t>Resource: SMSManagementSubscriptionData</w:t>
      </w:r>
      <w:r>
        <w:tab/>
      </w:r>
      <w:r>
        <w:fldChar w:fldCharType="begin" w:fldLock="1"/>
      </w:r>
      <w:r>
        <w:instrText xml:space="preserve"> PAGEREF _Toc67728569 \h </w:instrText>
      </w:r>
      <w:r>
        <w:fldChar w:fldCharType="separate"/>
      </w:r>
      <w:r>
        <w:t>44</w:t>
      </w:r>
      <w:r>
        <w:fldChar w:fldCharType="end"/>
      </w:r>
    </w:p>
    <w:p w14:paraId="37C0FB04" w14:textId="09EB45CE" w:rsidR="00E346B1" w:rsidRPr="00D74360" w:rsidRDefault="00E346B1">
      <w:pPr>
        <w:pStyle w:val="TOC4"/>
        <w:rPr>
          <w:rFonts w:ascii="Calibri" w:hAnsi="Calibri"/>
          <w:sz w:val="22"/>
          <w:szCs w:val="22"/>
          <w:lang w:eastAsia="en-GB"/>
        </w:rPr>
      </w:pPr>
      <w:r>
        <w:t>5.2.13.1</w:t>
      </w:r>
      <w:r w:rsidRPr="00D74360">
        <w:rPr>
          <w:rFonts w:ascii="Calibri" w:hAnsi="Calibri"/>
          <w:sz w:val="22"/>
          <w:szCs w:val="22"/>
          <w:lang w:eastAsia="en-GB"/>
        </w:rPr>
        <w:tab/>
      </w:r>
      <w:r>
        <w:t>Description</w:t>
      </w:r>
      <w:r>
        <w:tab/>
      </w:r>
      <w:r>
        <w:fldChar w:fldCharType="begin" w:fldLock="1"/>
      </w:r>
      <w:r>
        <w:instrText xml:space="preserve"> PAGEREF _Toc67728570 \h </w:instrText>
      </w:r>
      <w:r>
        <w:fldChar w:fldCharType="separate"/>
      </w:r>
      <w:r>
        <w:t>44</w:t>
      </w:r>
      <w:r>
        <w:fldChar w:fldCharType="end"/>
      </w:r>
    </w:p>
    <w:p w14:paraId="016AA059" w14:textId="6608B4E5" w:rsidR="00E346B1" w:rsidRPr="00D74360" w:rsidRDefault="00E346B1">
      <w:pPr>
        <w:pStyle w:val="TOC4"/>
        <w:rPr>
          <w:rFonts w:ascii="Calibri" w:hAnsi="Calibri"/>
          <w:sz w:val="22"/>
          <w:szCs w:val="22"/>
          <w:lang w:eastAsia="en-GB"/>
        </w:rPr>
      </w:pPr>
      <w:r>
        <w:t>5.2.13.2</w:t>
      </w:r>
      <w:r w:rsidRPr="00D74360">
        <w:rPr>
          <w:rFonts w:ascii="Calibri" w:hAnsi="Calibri"/>
          <w:sz w:val="22"/>
          <w:szCs w:val="22"/>
          <w:lang w:eastAsia="en-GB"/>
        </w:rPr>
        <w:tab/>
      </w:r>
      <w:r>
        <w:t>Resource Definition</w:t>
      </w:r>
      <w:r>
        <w:tab/>
      </w:r>
      <w:r>
        <w:fldChar w:fldCharType="begin" w:fldLock="1"/>
      </w:r>
      <w:r>
        <w:instrText xml:space="preserve"> PAGEREF _Toc67728571 \h </w:instrText>
      </w:r>
      <w:r>
        <w:fldChar w:fldCharType="separate"/>
      </w:r>
      <w:r>
        <w:t>44</w:t>
      </w:r>
      <w:r>
        <w:fldChar w:fldCharType="end"/>
      </w:r>
    </w:p>
    <w:p w14:paraId="72962C47" w14:textId="6FDC3421" w:rsidR="00E346B1" w:rsidRPr="00D74360" w:rsidRDefault="00E346B1">
      <w:pPr>
        <w:pStyle w:val="TOC4"/>
        <w:rPr>
          <w:rFonts w:ascii="Calibri" w:hAnsi="Calibri"/>
          <w:sz w:val="22"/>
          <w:szCs w:val="22"/>
          <w:lang w:eastAsia="en-GB"/>
        </w:rPr>
      </w:pPr>
      <w:r>
        <w:t>5.2.13.3</w:t>
      </w:r>
      <w:r w:rsidRPr="00D74360">
        <w:rPr>
          <w:rFonts w:ascii="Calibri" w:hAnsi="Calibri"/>
          <w:sz w:val="22"/>
          <w:szCs w:val="22"/>
          <w:lang w:eastAsia="en-GB"/>
        </w:rPr>
        <w:tab/>
      </w:r>
      <w:r>
        <w:t>Resource Standard Methods</w:t>
      </w:r>
      <w:r>
        <w:tab/>
      </w:r>
      <w:r>
        <w:fldChar w:fldCharType="begin" w:fldLock="1"/>
      </w:r>
      <w:r>
        <w:instrText xml:space="preserve"> PAGEREF _Toc67728572 \h </w:instrText>
      </w:r>
      <w:r>
        <w:fldChar w:fldCharType="separate"/>
      </w:r>
      <w:r>
        <w:t>44</w:t>
      </w:r>
      <w:r>
        <w:fldChar w:fldCharType="end"/>
      </w:r>
    </w:p>
    <w:p w14:paraId="062D979C" w14:textId="4F4232F6" w:rsidR="00E346B1" w:rsidRPr="00D74360" w:rsidRDefault="00E346B1">
      <w:pPr>
        <w:pStyle w:val="TOC5"/>
        <w:rPr>
          <w:rFonts w:ascii="Calibri" w:hAnsi="Calibri"/>
          <w:sz w:val="22"/>
          <w:szCs w:val="22"/>
          <w:lang w:eastAsia="en-GB"/>
        </w:rPr>
      </w:pPr>
      <w:r>
        <w:t>5.2.13.3.1</w:t>
      </w:r>
      <w:r w:rsidRPr="00D74360">
        <w:rPr>
          <w:rFonts w:ascii="Calibri" w:hAnsi="Calibri"/>
          <w:sz w:val="22"/>
          <w:szCs w:val="22"/>
          <w:lang w:eastAsia="en-GB"/>
        </w:rPr>
        <w:tab/>
      </w:r>
      <w:r>
        <w:t>GET</w:t>
      </w:r>
      <w:r>
        <w:tab/>
      </w:r>
      <w:r>
        <w:fldChar w:fldCharType="begin" w:fldLock="1"/>
      </w:r>
      <w:r>
        <w:instrText xml:space="preserve"> PAGEREF _Toc67728573 \h </w:instrText>
      </w:r>
      <w:r>
        <w:fldChar w:fldCharType="separate"/>
      </w:r>
      <w:r>
        <w:t>44</w:t>
      </w:r>
      <w:r>
        <w:fldChar w:fldCharType="end"/>
      </w:r>
    </w:p>
    <w:p w14:paraId="1E1DE569" w14:textId="30D71B48" w:rsidR="00E346B1" w:rsidRPr="00D74360" w:rsidRDefault="00E346B1">
      <w:pPr>
        <w:pStyle w:val="TOC3"/>
        <w:rPr>
          <w:rFonts w:ascii="Calibri" w:hAnsi="Calibri"/>
          <w:sz w:val="22"/>
          <w:szCs w:val="22"/>
          <w:lang w:eastAsia="en-GB"/>
        </w:rPr>
      </w:pPr>
      <w:r>
        <w:t>5.2.14</w:t>
      </w:r>
      <w:r w:rsidRPr="00D74360">
        <w:rPr>
          <w:rFonts w:ascii="Calibri" w:hAnsi="Calibri"/>
          <w:sz w:val="22"/>
          <w:szCs w:val="22"/>
          <w:lang w:eastAsia="en-GB"/>
        </w:rPr>
        <w:tab/>
      </w:r>
      <w:r>
        <w:t>Resource: ProvisionedParamenterData</w:t>
      </w:r>
      <w:r>
        <w:tab/>
      </w:r>
      <w:r>
        <w:fldChar w:fldCharType="begin" w:fldLock="1"/>
      </w:r>
      <w:r>
        <w:instrText xml:space="preserve"> PAGEREF _Toc67728574 \h </w:instrText>
      </w:r>
      <w:r>
        <w:fldChar w:fldCharType="separate"/>
      </w:r>
      <w:r>
        <w:t>45</w:t>
      </w:r>
      <w:r>
        <w:fldChar w:fldCharType="end"/>
      </w:r>
    </w:p>
    <w:p w14:paraId="7BF6A749" w14:textId="714DCB04" w:rsidR="00E346B1" w:rsidRPr="00D74360" w:rsidRDefault="00E346B1">
      <w:pPr>
        <w:pStyle w:val="TOC4"/>
        <w:rPr>
          <w:rFonts w:ascii="Calibri" w:hAnsi="Calibri"/>
          <w:sz w:val="22"/>
          <w:szCs w:val="22"/>
          <w:lang w:eastAsia="en-GB"/>
        </w:rPr>
      </w:pPr>
      <w:r>
        <w:t>5.2.14.1</w:t>
      </w:r>
      <w:r w:rsidRPr="00D74360">
        <w:rPr>
          <w:rFonts w:ascii="Calibri" w:hAnsi="Calibri"/>
          <w:sz w:val="22"/>
          <w:szCs w:val="22"/>
          <w:lang w:eastAsia="en-GB"/>
        </w:rPr>
        <w:tab/>
      </w:r>
      <w:r>
        <w:t>Description</w:t>
      </w:r>
      <w:r>
        <w:tab/>
      </w:r>
      <w:r>
        <w:fldChar w:fldCharType="begin" w:fldLock="1"/>
      </w:r>
      <w:r>
        <w:instrText xml:space="preserve"> PAGEREF _Toc67728575 \h </w:instrText>
      </w:r>
      <w:r>
        <w:fldChar w:fldCharType="separate"/>
      </w:r>
      <w:r>
        <w:t>45</w:t>
      </w:r>
      <w:r>
        <w:fldChar w:fldCharType="end"/>
      </w:r>
    </w:p>
    <w:p w14:paraId="407C99ED" w14:textId="1BDE186A" w:rsidR="00E346B1" w:rsidRPr="00D74360" w:rsidRDefault="00E346B1">
      <w:pPr>
        <w:pStyle w:val="TOC4"/>
        <w:rPr>
          <w:rFonts w:ascii="Calibri" w:hAnsi="Calibri"/>
          <w:sz w:val="22"/>
          <w:szCs w:val="22"/>
          <w:lang w:eastAsia="en-GB"/>
        </w:rPr>
      </w:pPr>
      <w:r>
        <w:t>5.2.14.2</w:t>
      </w:r>
      <w:r w:rsidRPr="00D74360">
        <w:rPr>
          <w:rFonts w:ascii="Calibri" w:hAnsi="Calibri"/>
          <w:sz w:val="22"/>
          <w:szCs w:val="22"/>
          <w:lang w:eastAsia="en-GB"/>
        </w:rPr>
        <w:tab/>
      </w:r>
      <w:r>
        <w:t>Resource Definition</w:t>
      </w:r>
      <w:r>
        <w:tab/>
      </w:r>
      <w:r>
        <w:fldChar w:fldCharType="begin" w:fldLock="1"/>
      </w:r>
      <w:r>
        <w:instrText xml:space="preserve"> PAGEREF _Toc67728576 \h </w:instrText>
      </w:r>
      <w:r>
        <w:fldChar w:fldCharType="separate"/>
      </w:r>
      <w:r>
        <w:t>45</w:t>
      </w:r>
      <w:r>
        <w:fldChar w:fldCharType="end"/>
      </w:r>
    </w:p>
    <w:p w14:paraId="0729DD10" w14:textId="164294E5" w:rsidR="00E346B1" w:rsidRPr="00D74360" w:rsidRDefault="00E346B1">
      <w:pPr>
        <w:pStyle w:val="TOC4"/>
        <w:rPr>
          <w:rFonts w:ascii="Calibri" w:hAnsi="Calibri"/>
          <w:sz w:val="22"/>
          <w:szCs w:val="22"/>
          <w:lang w:eastAsia="en-GB"/>
        </w:rPr>
      </w:pPr>
      <w:r>
        <w:t>5.2.14.3</w:t>
      </w:r>
      <w:r w:rsidRPr="00D74360">
        <w:rPr>
          <w:rFonts w:ascii="Calibri" w:hAnsi="Calibri"/>
          <w:sz w:val="22"/>
          <w:szCs w:val="22"/>
          <w:lang w:eastAsia="en-GB"/>
        </w:rPr>
        <w:tab/>
      </w:r>
      <w:r>
        <w:t>Resource Standard Methods</w:t>
      </w:r>
      <w:r>
        <w:tab/>
      </w:r>
      <w:r>
        <w:fldChar w:fldCharType="begin" w:fldLock="1"/>
      </w:r>
      <w:r>
        <w:instrText xml:space="preserve"> PAGEREF _Toc67728577 \h </w:instrText>
      </w:r>
      <w:r>
        <w:fldChar w:fldCharType="separate"/>
      </w:r>
      <w:r>
        <w:t>45</w:t>
      </w:r>
      <w:r>
        <w:fldChar w:fldCharType="end"/>
      </w:r>
    </w:p>
    <w:p w14:paraId="6C12589F" w14:textId="4F196CC2" w:rsidR="00E346B1" w:rsidRPr="00D74360" w:rsidRDefault="00E346B1">
      <w:pPr>
        <w:pStyle w:val="TOC5"/>
        <w:rPr>
          <w:rFonts w:ascii="Calibri" w:hAnsi="Calibri"/>
          <w:sz w:val="22"/>
          <w:szCs w:val="22"/>
          <w:lang w:eastAsia="en-GB"/>
        </w:rPr>
      </w:pPr>
      <w:r>
        <w:t>5.2.14.3.</w:t>
      </w:r>
      <w:r>
        <w:rPr>
          <w:lang w:eastAsia="zh-CN"/>
        </w:rPr>
        <w:t>1</w:t>
      </w:r>
      <w:r w:rsidRPr="00D74360">
        <w:rPr>
          <w:rFonts w:ascii="Calibri" w:hAnsi="Calibri"/>
          <w:sz w:val="22"/>
          <w:szCs w:val="22"/>
          <w:lang w:eastAsia="en-GB"/>
        </w:rPr>
        <w:tab/>
      </w:r>
      <w:r>
        <w:t>GET</w:t>
      </w:r>
      <w:r>
        <w:tab/>
      </w:r>
      <w:r>
        <w:fldChar w:fldCharType="begin" w:fldLock="1"/>
      </w:r>
      <w:r>
        <w:instrText xml:space="preserve"> PAGEREF _Toc67728578 \h </w:instrText>
      </w:r>
      <w:r>
        <w:fldChar w:fldCharType="separate"/>
      </w:r>
      <w:r>
        <w:t>45</w:t>
      </w:r>
      <w:r>
        <w:fldChar w:fldCharType="end"/>
      </w:r>
    </w:p>
    <w:p w14:paraId="16DEB33E" w14:textId="092781DC" w:rsidR="00E346B1" w:rsidRPr="00D74360" w:rsidRDefault="00E346B1">
      <w:pPr>
        <w:pStyle w:val="TOC5"/>
        <w:rPr>
          <w:rFonts w:ascii="Calibri" w:hAnsi="Calibri"/>
          <w:sz w:val="22"/>
          <w:szCs w:val="22"/>
          <w:lang w:eastAsia="en-GB"/>
        </w:rPr>
      </w:pPr>
      <w:r>
        <w:t>5.2.14.3.</w:t>
      </w:r>
      <w:r>
        <w:rPr>
          <w:lang w:eastAsia="zh-CN"/>
        </w:rPr>
        <w:t>2</w:t>
      </w:r>
      <w:r w:rsidRPr="00D74360">
        <w:rPr>
          <w:rFonts w:ascii="Calibri" w:hAnsi="Calibri"/>
          <w:sz w:val="22"/>
          <w:szCs w:val="22"/>
          <w:lang w:eastAsia="en-GB"/>
        </w:rPr>
        <w:tab/>
      </w:r>
      <w:r>
        <w:t>PATCH</w:t>
      </w:r>
      <w:r>
        <w:tab/>
      </w:r>
      <w:r>
        <w:fldChar w:fldCharType="begin" w:fldLock="1"/>
      </w:r>
      <w:r>
        <w:instrText xml:space="preserve"> PAGEREF _Toc67728579 \h </w:instrText>
      </w:r>
      <w:r>
        <w:fldChar w:fldCharType="separate"/>
      </w:r>
      <w:r>
        <w:t>46</w:t>
      </w:r>
      <w:r>
        <w:fldChar w:fldCharType="end"/>
      </w:r>
    </w:p>
    <w:p w14:paraId="788EFF27" w14:textId="738EFB19" w:rsidR="00E346B1" w:rsidRPr="00D74360" w:rsidRDefault="00E346B1">
      <w:pPr>
        <w:pStyle w:val="TOC3"/>
        <w:rPr>
          <w:rFonts w:ascii="Calibri" w:hAnsi="Calibri"/>
          <w:sz w:val="22"/>
          <w:szCs w:val="22"/>
          <w:lang w:eastAsia="en-GB"/>
        </w:rPr>
      </w:pPr>
      <w:r>
        <w:t>5.2.</w:t>
      </w:r>
      <w:r>
        <w:rPr>
          <w:lang w:eastAsia="zh-CN"/>
        </w:rPr>
        <w:t>15</w:t>
      </w:r>
      <w:r w:rsidRPr="00D74360">
        <w:rPr>
          <w:rFonts w:ascii="Calibri" w:hAnsi="Calibri"/>
          <w:sz w:val="22"/>
          <w:szCs w:val="22"/>
          <w:lang w:eastAsia="en-GB"/>
        </w:rPr>
        <w:tab/>
      </w:r>
      <w:r>
        <w:t>Resource: SMSSubscriptionData</w:t>
      </w:r>
      <w:r>
        <w:tab/>
      </w:r>
      <w:r>
        <w:fldChar w:fldCharType="begin" w:fldLock="1"/>
      </w:r>
      <w:r>
        <w:instrText xml:space="preserve"> PAGEREF _Toc67728580 \h </w:instrText>
      </w:r>
      <w:r>
        <w:fldChar w:fldCharType="separate"/>
      </w:r>
      <w:r>
        <w:t>46</w:t>
      </w:r>
      <w:r>
        <w:fldChar w:fldCharType="end"/>
      </w:r>
    </w:p>
    <w:p w14:paraId="20DF6CC3" w14:textId="474F74B7" w:rsidR="00E346B1" w:rsidRPr="00D74360" w:rsidRDefault="00E346B1">
      <w:pPr>
        <w:pStyle w:val="TOC4"/>
        <w:rPr>
          <w:rFonts w:ascii="Calibri" w:hAnsi="Calibri"/>
          <w:sz w:val="22"/>
          <w:szCs w:val="22"/>
          <w:lang w:eastAsia="en-GB"/>
        </w:rPr>
      </w:pPr>
      <w:r>
        <w:t>5.2.</w:t>
      </w:r>
      <w:r>
        <w:rPr>
          <w:lang w:eastAsia="zh-CN"/>
        </w:rPr>
        <w:t>15</w:t>
      </w:r>
      <w:r>
        <w:t>.1</w:t>
      </w:r>
      <w:r w:rsidRPr="00D74360">
        <w:rPr>
          <w:rFonts w:ascii="Calibri" w:hAnsi="Calibri"/>
          <w:sz w:val="22"/>
          <w:szCs w:val="22"/>
          <w:lang w:eastAsia="en-GB"/>
        </w:rPr>
        <w:tab/>
      </w:r>
      <w:r>
        <w:t>Description</w:t>
      </w:r>
      <w:r>
        <w:tab/>
      </w:r>
      <w:r>
        <w:fldChar w:fldCharType="begin" w:fldLock="1"/>
      </w:r>
      <w:r>
        <w:instrText xml:space="preserve"> PAGEREF _Toc67728581 \h </w:instrText>
      </w:r>
      <w:r>
        <w:fldChar w:fldCharType="separate"/>
      </w:r>
      <w:r>
        <w:t>46</w:t>
      </w:r>
      <w:r>
        <w:fldChar w:fldCharType="end"/>
      </w:r>
    </w:p>
    <w:p w14:paraId="365C3667" w14:textId="5B85B681" w:rsidR="00E346B1" w:rsidRPr="00D74360" w:rsidRDefault="00E346B1">
      <w:pPr>
        <w:pStyle w:val="TOC4"/>
        <w:rPr>
          <w:rFonts w:ascii="Calibri" w:hAnsi="Calibri"/>
          <w:sz w:val="22"/>
          <w:szCs w:val="22"/>
          <w:lang w:eastAsia="en-GB"/>
        </w:rPr>
      </w:pPr>
      <w:r>
        <w:t>5.2.</w:t>
      </w:r>
      <w:r>
        <w:rPr>
          <w:lang w:eastAsia="zh-CN"/>
        </w:rPr>
        <w:t>15</w:t>
      </w:r>
      <w:r>
        <w:t>.2</w:t>
      </w:r>
      <w:r w:rsidRPr="00D74360">
        <w:rPr>
          <w:rFonts w:ascii="Calibri" w:hAnsi="Calibri"/>
          <w:sz w:val="22"/>
          <w:szCs w:val="22"/>
          <w:lang w:eastAsia="en-GB"/>
        </w:rPr>
        <w:tab/>
      </w:r>
      <w:r>
        <w:t>Resource Definition</w:t>
      </w:r>
      <w:r>
        <w:tab/>
      </w:r>
      <w:r>
        <w:fldChar w:fldCharType="begin" w:fldLock="1"/>
      </w:r>
      <w:r>
        <w:instrText xml:space="preserve"> PAGEREF _Toc67728582 \h </w:instrText>
      </w:r>
      <w:r>
        <w:fldChar w:fldCharType="separate"/>
      </w:r>
      <w:r>
        <w:t>46</w:t>
      </w:r>
      <w:r>
        <w:fldChar w:fldCharType="end"/>
      </w:r>
    </w:p>
    <w:p w14:paraId="0A9FE4CA" w14:textId="68DB0F68" w:rsidR="00E346B1" w:rsidRPr="00D74360" w:rsidRDefault="00E346B1">
      <w:pPr>
        <w:pStyle w:val="TOC4"/>
        <w:rPr>
          <w:rFonts w:ascii="Calibri" w:hAnsi="Calibri"/>
          <w:sz w:val="22"/>
          <w:szCs w:val="22"/>
          <w:lang w:eastAsia="en-GB"/>
        </w:rPr>
      </w:pPr>
      <w:r>
        <w:t>5.2.15.3</w:t>
      </w:r>
      <w:r w:rsidRPr="00D74360">
        <w:rPr>
          <w:rFonts w:ascii="Calibri" w:hAnsi="Calibri"/>
          <w:sz w:val="22"/>
          <w:szCs w:val="22"/>
          <w:lang w:eastAsia="en-GB"/>
        </w:rPr>
        <w:tab/>
      </w:r>
      <w:r>
        <w:t>Resource Standard Methods</w:t>
      </w:r>
      <w:r>
        <w:tab/>
      </w:r>
      <w:r>
        <w:fldChar w:fldCharType="begin" w:fldLock="1"/>
      </w:r>
      <w:r>
        <w:instrText xml:space="preserve"> PAGEREF _Toc67728583 \h </w:instrText>
      </w:r>
      <w:r>
        <w:fldChar w:fldCharType="separate"/>
      </w:r>
      <w:r>
        <w:t>47</w:t>
      </w:r>
      <w:r>
        <w:fldChar w:fldCharType="end"/>
      </w:r>
    </w:p>
    <w:p w14:paraId="3318C4EB" w14:textId="4776BBB3" w:rsidR="00E346B1" w:rsidRPr="00D74360" w:rsidRDefault="00E346B1">
      <w:pPr>
        <w:pStyle w:val="TOC5"/>
        <w:rPr>
          <w:rFonts w:ascii="Calibri" w:hAnsi="Calibri"/>
          <w:sz w:val="22"/>
          <w:szCs w:val="22"/>
          <w:lang w:eastAsia="en-GB"/>
        </w:rPr>
      </w:pPr>
      <w:r>
        <w:t>5.2.15.3.1</w:t>
      </w:r>
      <w:r w:rsidRPr="00D74360">
        <w:rPr>
          <w:rFonts w:ascii="Calibri" w:hAnsi="Calibri"/>
          <w:sz w:val="22"/>
          <w:szCs w:val="22"/>
          <w:lang w:eastAsia="en-GB"/>
        </w:rPr>
        <w:tab/>
      </w:r>
      <w:r>
        <w:t>GET</w:t>
      </w:r>
      <w:r>
        <w:tab/>
      </w:r>
      <w:r>
        <w:fldChar w:fldCharType="begin" w:fldLock="1"/>
      </w:r>
      <w:r>
        <w:instrText xml:space="preserve"> PAGEREF _Toc67728584 \h </w:instrText>
      </w:r>
      <w:r>
        <w:fldChar w:fldCharType="separate"/>
      </w:r>
      <w:r>
        <w:t>47</w:t>
      </w:r>
      <w:r>
        <w:fldChar w:fldCharType="end"/>
      </w:r>
    </w:p>
    <w:p w14:paraId="5847334D" w14:textId="245951DE" w:rsidR="00E346B1" w:rsidRPr="00D74360" w:rsidRDefault="00E346B1">
      <w:pPr>
        <w:pStyle w:val="TOC3"/>
        <w:rPr>
          <w:rFonts w:ascii="Calibri" w:hAnsi="Calibri"/>
          <w:sz w:val="22"/>
          <w:szCs w:val="22"/>
          <w:lang w:eastAsia="en-GB"/>
        </w:rPr>
      </w:pPr>
      <w:r>
        <w:t>5.2.</w:t>
      </w:r>
      <w:r>
        <w:rPr>
          <w:lang w:eastAsia="zh-CN"/>
        </w:rPr>
        <w:t>16</w:t>
      </w:r>
      <w:r w:rsidRPr="00D74360">
        <w:rPr>
          <w:rFonts w:ascii="Calibri" w:hAnsi="Calibri"/>
          <w:sz w:val="22"/>
          <w:szCs w:val="22"/>
          <w:lang w:eastAsia="en-GB"/>
        </w:rPr>
        <w:tab/>
      </w:r>
      <w:r>
        <w:t>Resource: SdmSubscriptions</w:t>
      </w:r>
      <w:r>
        <w:tab/>
      </w:r>
      <w:r>
        <w:fldChar w:fldCharType="begin" w:fldLock="1"/>
      </w:r>
      <w:r>
        <w:instrText xml:space="preserve"> PAGEREF _Toc67728585 \h </w:instrText>
      </w:r>
      <w:r>
        <w:fldChar w:fldCharType="separate"/>
      </w:r>
      <w:r>
        <w:t>47</w:t>
      </w:r>
      <w:r>
        <w:fldChar w:fldCharType="end"/>
      </w:r>
    </w:p>
    <w:p w14:paraId="3E87F933" w14:textId="65B0B264" w:rsidR="00E346B1" w:rsidRPr="00D74360" w:rsidRDefault="00E346B1">
      <w:pPr>
        <w:pStyle w:val="TOC4"/>
        <w:rPr>
          <w:rFonts w:ascii="Calibri" w:hAnsi="Calibri"/>
          <w:sz w:val="22"/>
          <w:szCs w:val="22"/>
          <w:lang w:eastAsia="en-GB"/>
        </w:rPr>
      </w:pPr>
      <w:r>
        <w:t>5.2.</w:t>
      </w:r>
      <w:r>
        <w:rPr>
          <w:lang w:eastAsia="zh-CN"/>
        </w:rPr>
        <w:t>16</w:t>
      </w:r>
      <w:r>
        <w:t>.1</w:t>
      </w:r>
      <w:r w:rsidRPr="00D74360">
        <w:rPr>
          <w:rFonts w:ascii="Calibri" w:hAnsi="Calibri"/>
          <w:sz w:val="22"/>
          <w:szCs w:val="22"/>
          <w:lang w:eastAsia="en-GB"/>
        </w:rPr>
        <w:tab/>
      </w:r>
      <w:r>
        <w:t>Description</w:t>
      </w:r>
      <w:r>
        <w:tab/>
      </w:r>
      <w:r>
        <w:fldChar w:fldCharType="begin" w:fldLock="1"/>
      </w:r>
      <w:r>
        <w:instrText xml:space="preserve"> PAGEREF _Toc67728586 \h </w:instrText>
      </w:r>
      <w:r>
        <w:fldChar w:fldCharType="separate"/>
      </w:r>
      <w:r>
        <w:t>47</w:t>
      </w:r>
      <w:r>
        <w:fldChar w:fldCharType="end"/>
      </w:r>
    </w:p>
    <w:p w14:paraId="016FE668" w14:textId="312A6D8E" w:rsidR="00E346B1" w:rsidRPr="00D74360" w:rsidRDefault="00E346B1">
      <w:pPr>
        <w:pStyle w:val="TOC4"/>
        <w:rPr>
          <w:rFonts w:ascii="Calibri" w:hAnsi="Calibri"/>
          <w:sz w:val="22"/>
          <w:szCs w:val="22"/>
          <w:lang w:eastAsia="en-GB"/>
        </w:rPr>
      </w:pPr>
      <w:r>
        <w:t>5.2.</w:t>
      </w:r>
      <w:r>
        <w:rPr>
          <w:lang w:eastAsia="zh-CN"/>
        </w:rPr>
        <w:t>16</w:t>
      </w:r>
      <w:r>
        <w:t>.2</w:t>
      </w:r>
      <w:r w:rsidRPr="00D74360">
        <w:rPr>
          <w:rFonts w:ascii="Calibri" w:hAnsi="Calibri"/>
          <w:sz w:val="22"/>
          <w:szCs w:val="22"/>
          <w:lang w:eastAsia="en-GB"/>
        </w:rPr>
        <w:tab/>
      </w:r>
      <w:r>
        <w:t>Resource Definition</w:t>
      </w:r>
      <w:r>
        <w:tab/>
      </w:r>
      <w:r>
        <w:fldChar w:fldCharType="begin" w:fldLock="1"/>
      </w:r>
      <w:r>
        <w:instrText xml:space="preserve"> PAGEREF _Toc67728587 \h </w:instrText>
      </w:r>
      <w:r>
        <w:fldChar w:fldCharType="separate"/>
      </w:r>
      <w:r>
        <w:t>47</w:t>
      </w:r>
      <w:r>
        <w:fldChar w:fldCharType="end"/>
      </w:r>
    </w:p>
    <w:p w14:paraId="3CE6E532" w14:textId="30566FF1" w:rsidR="00E346B1" w:rsidRPr="00D74360" w:rsidRDefault="00E346B1">
      <w:pPr>
        <w:pStyle w:val="TOC4"/>
        <w:rPr>
          <w:rFonts w:ascii="Calibri" w:hAnsi="Calibri"/>
          <w:sz w:val="22"/>
          <w:szCs w:val="22"/>
          <w:lang w:eastAsia="en-GB"/>
        </w:rPr>
      </w:pPr>
      <w:r>
        <w:t>5.2.</w:t>
      </w:r>
      <w:r>
        <w:rPr>
          <w:lang w:eastAsia="zh-CN"/>
        </w:rPr>
        <w:t>16</w:t>
      </w:r>
      <w:r>
        <w:t>.3</w:t>
      </w:r>
      <w:r w:rsidRPr="00D74360">
        <w:rPr>
          <w:rFonts w:ascii="Calibri" w:hAnsi="Calibri"/>
          <w:sz w:val="22"/>
          <w:szCs w:val="22"/>
          <w:lang w:eastAsia="en-GB"/>
        </w:rPr>
        <w:tab/>
      </w:r>
      <w:r>
        <w:t>Resource Standard Methods</w:t>
      </w:r>
      <w:r>
        <w:tab/>
      </w:r>
      <w:r>
        <w:fldChar w:fldCharType="begin" w:fldLock="1"/>
      </w:r>
      <w:r>
        <w:instrText xml:space="preserve"> PAGEREF _Toc67728588 \h </w:instrText>
      </w:r>
      <w:r>
        <w:fldChar w:fldCharType="separate"/>
      </w:r>
      <w:r>
        <w:t>48</w:t>
      </w:r>
      <w:r>
        <w:fldChar w:fldCharType="end"/>
      </w:r>
    </w:p>
    <w:p w14:paraId="00F37899" w14:textId="3FEAE0E7" w:rsidR="00E346B1" w:rsidRPr="00D74360" w:rsidRDefault="00E346B1">
      <w:pPr>
        <w:pStyle w:val="TOC5"/>
        <w:rPr>
          <w:rFonts w:ascii="Calibri" w:hAnsi="Calibri"/>
          <w:sz w:val="22"/>
          <w:szCs w:val="22"/>
          <w:lang w:eastAsia="en-GB"/>
        </w:rPr>
      </w:pPr>
      <w:r>
        <w:t>5.2.</w:t>
      </w:r>
      <w:r>
        <w:rPr>
          <w:lang w:eastAsia="zh-CN"/>
        </w:rPr>
        <w:t>16</w:t>
      </w:r>
      <w:r>
        <w:t>.3.1</w:t>
      </w:r>
      <w:r w:rsidRPr="00D74360">
        <w:rPr>
          <w:rFonts w:ascii="Calibri" w:hAnsi="Calibri"/>
          <w:sz w:val="22"/>
          <w:szCs w:val="22"/>
          <w:lang w:eastAsia="en-GB"/>
        </w:rPr>
        <w:tab/>
      </w:r>
      <w:r>
        <w:t>GET</w:t>
      </w:r>
      <w:r>
        <w:tab/>
      </w:r>
      <w:r>
        <w:fldChar w:fldCharType="begin" w:fldLock="1"/>
      </w:r>
      <w:r>
        <w:instrText xml:space="preserve"> PAGEREF _Toc67728589 \h </w:instrText>
      </w:r>
      <w:r>
        <w:fldChar w:fldCharType="separate"/>
      </w:r>
      <w:r>
        <w:t>48</w:t>
      </w:r>
      <w:r>
        <w:fldChar w:fldCharType="end"/>
      </w:r>
    </w:p>
    <w:p w14:paraId="176644D3" w14:textId="5DC1CDAB" w:rsidR="00E346B1" w:rsidRPr="00D74360" w:rsidRDefault="00E346B1">
      <w:pPr>
        <w:pStyle w:val="TOC5"/>
        <w:rPr>
          <w:rFonts w:ascii="Calibri" w:hAnsi="Calibri"/>
          <w:sz w:val="22"/>
          <w:szCs w:val="22"/>
          <w:lang w:eastAsia="en-GB"/>
        </w:rPr>
      </w:pPr>
      <w:r>
        <w:t>5.2.</w:t>
      </w:r>
      <w:r>
        <w:rPr>
          <w:lang w:eastAsia="zh-CN"/>
        </w:rPr>
        <w:t>16</w:t>
      </w:r>
      <w:r>
        <w:t>.3.2</w:t>
      </w:r>
      <w:r w:rsidRPr="00D74360">
        <w:rPr>
          <w:rFonts w:ascii="Calibri" w:hAnsi="Calibri"/>
          <w:sz w:val="22"/>
          <w:szCs w:val="22"/>
          <w:lang w:eastAsia="en-GB"/>
        </w:rPr>
        <w:tab/>
      </w:r>
      <w:r>
        <w:t>POST</w:t>
      </w:r>
      <w:r>
        <w:tab/>
      </w:r>
      <w:r>
        <w:fldChar w:fldCharType="begin" w:fldLock="1"/>
      </w:r>
      <w:r>
        <w:instrText xml:space="preserve"> PAGEREF _Toc67728590 \h </w:instrText>
      </w:r>
      <w:r>
        <w:fldChar w:fldCharType="separate"/>
      </w:r>
      <w:r>
        <w:t>48</w:t>
      </w:r>
      <w:r>
        <w:fldChar w:fldCharType="end"/>
      </w:r>
    </w:p>
    <w:p w14:paraId="496B11D1" w14:textId="1AF9468F" w:rsidR="00E346B1" w:rsidRPr="00D74360" w:rsidRDefault="00E346B1">
      <w:pPr>
        <w:pStyle w:val="TOC3"/>
        <w:rPr>
          <w:rFonts w:ascii="Calibri" w:hAnsi="Calibri"/>
          <w:sz w:val="22"/>
          <w:szCs w:val="22"/>
          <w:lang w:eastAsia="en-GB"/>
        </w:rPr>
      </w:pPr>
      <w:r>
        <w:t>5.2.17</w:t>
      </w:r>
      <w:r w:rsidRPr="00D74360">
        <w:rPr>
          <w:rFonts w:ascii="Calibri" w:hAnsi="Calibri"/>
          <w:sz w:val="22"/>
          <w:szCs w:val="22"/>
          <w:lang w:eastAsia="en-GB"/>
        </w:rPr>
        <w:tab/>
      </w:r>
      <w:r>
        <w:t>Resource: IndividualSdmSubscription</w:t>
      </w:r>
      <w:r>
        <w:tab/>
      </w:r>
      <w:r>
        <w:fldChar w:fldCharType="begin" w:fldLock="1"/>
      </w:r>
      <w:r>
        <w:instrText xml:space="preserve"> PAGEREF _Toc67728591 \h </w:instrText>
      </w:r>
      <w:r>
        <w:fldChar w:fldCharType="separate"/>
      </w:r>
      <w:r>
        <w:t>49</w:t>
      </w:r>
      <w:r>
        <w:fldChar w:fldCharType="end"/>
      </w:r>
    </w:p>
    <w:p w14:paraId="2B9768FD" w14:textId="591D9EF1" w:rsidR="00E346B1" w:rsidRPr="00D74360" w:rsidRDefault="00E346B1">
      <w:pPr>
        <w:pStyle w:val="TOC4"/>
        <w:rPr>
          <w:rFonts w:ascii="Calibri" w:hAnsi="Calibri"/>
          <w:sz w:val="22"/>
          <w:szCs w:val="22"/>
          <w:lang w:eastAsia="en-GB"/>
        </w:rPr>
      </w:pPr>
      <w:r>
        <w:t>5.2.17.1</w:t>
      </w:r>
      <w:r w:rsidRPr="00D74360">
        <w:rPr>
          <w:rFonts w:ascii="Calibri" w:hAnsi="Calibri"/>
          <w:sz w:val="22"/>
          <w:szCs w:val="22"/>
          <w:lang w:eastAsia="en-GB"/>
        </w:rPr>
        <w:tab/>
      </w:r>
      <w:r>
        <w:t>Description</w:t>
      </w:r>
      <w:r>
        <w:tab/>
      </w:r>
      <w:r>
        <w:fldChar w:fldCharType="begin" w:fldLock="1"/>
      </w:r>
      <w:r>
        <w:instrText xml:space="preserve"> PAGEREF _Toc67728592 \h </w:instrText>
      </w:r>
      <w:r>
        <w:fldChar w:fldCharType="separate"/>
      </w:r>
      <w:r>
        <w:t>49</w:t>
      </w:r>
      <w:r>
        <w:fldChar w:fldCharType="end"/>
      </w:r>
    </w:p>
    <w:p w14:paraId="6AA37CD6" w14:textId="158F85C7" w:rsidR="00E346B1" w:rsidRPr="00D74360" w:rsidRDefault="00E346B1">
      <w:pPr>
        <w:pStyle w:val="TOC4"/>
        <w:rPr>
          <w:rFonts w:ascii="Calibri" w:hAnsi="Calibri"/>
          <w:sz w:val="22"/>
          <w:szCs w:val="22"/>
          <w:lang w:eastAsia="en-GB"/>
        </w:rPr>
      </w:pPr>
      <w:r>
        <w:t>5.2.17.2</w:t>
      </w:r>
      <w:r w:rsidRPr="00D74360">
        <w:rPr>
          <w:rFonts w:ascii="Calibri" w:hAnsi="Calibri"/>
          <w:sz w:val="22"/>
          <w:szCs w:val="22"/>
          <w:lang w:eastAsia="en-GB"/>
        </w:rPr>
        <w:tab/>
      </w:r>
      <w:r>
        <w:t>Resource Definition</w:t>
      </w:r>
      <w:r>
        <w:tab/>
      </w:r>
      <w:r>
        <w:fldChar w:fldCharType="begin" w:fldLock="1"/>
      </w:r>
      <w:r>
        <w:instrText xml:space="preserve"> PAGEREF _Toc67728593 \h </w:instrText>
      </w:r>
      <w:r>
        <w:fldChar w:fldCharType="separate"/>
      </w:r>
      <w:r>
        <w:t>49</w:t>
      </w:r>
      <w:r>
        <w:fldChar w:fldCharType="end"/>
      </w:r>
    </w:p>
    <w:p w14:paraId="1CF91029" w14:textId="01BA7248" w:rsidR="00E346B1" w:rsidRPr="00D74360" w:rsidRDefault="00E346B1">
      <w:pPr>
        <w:pStyle w:val="TOC4"/>
        <w:rPr>
          <w:rFonts w:ascii="Calibri" w:hAnsi="Calibri"/>
          <w:sz w:val="22"/>
          <w:szCs w:val="22"/>
          <w:lang w:eastAsia="en-GB"/>
        </w:rPr>
      </w:pPr>
      <w:r>
        <w:t>5.2.17.3</w:t>
      </w:r>
      <w:r w:rsidRPr="00D74360">
        <w:rPr>
          <w:rFonts w:ascii="Calibri" w:hAnsi="Calibri"/>
          <w:sz w:val="22"/>
          <w:szCs w:val="22"/>
          <w:lang w:eastAsia="en-GB"/>
        </w:rPr>
        <w:tab/>
      </w:r>
      <w:r>
        <w:t>Resource Standard Methods</w:t>
      </w:r>
      <w:r>
        <w:tab/>
      </w:r>
      <w:r>
        <w:fldChar w:fldCharType="begin" w:fldLock="1"/>
      </w:r>
      <w:r>
        <w:instrText xml:space="preserve"> PAGEREF _Toc67728594 \h </w:instrText>
      </w:r>
      <w:r>
        <w:fldChar w:fldCharType="separate"/>
      </w:r>
      <w:r>
        <w:t>49</w:t>
      </w:r>
      <w:r>
        <w:fldChar w:fldCharType="end"/>
      </w:r>
    </w:p>
    <w:p w14:paraId="19EDB662" w14:textId="479E919E" w:rsidR="00E346B1" w:rsidRPr="00D74360" w:rsidRDefault="00E346B1">
      <w:pPr>
        <w:pStyle w:val="TOC5"/>
        <w:rPr>
          <w:rFonts w:ascii="Calibri" w:hAnsi="Calibri"/>
          <w:sz w:val="22"/>
          <w:szCs w:val="22"/>
          <w:lang w:eastAsia="en-GB"/>
        </w:rPr>
      </w:pPr>
      <w:r>
        <w:t>5.2.17.3.1</w:t>
      </w:r>
      <w:r w:rsidRPr="00D74360">
        <w:rPr>
          <w:rFonts w:ascii="Calibri" w:hAnsi="Calibri"/>
          <w:sz w:val="22"/>
          <w:szCs w:val="22"/>
          <w:lang w:eastAsia="en-GB"/>
        </w:rPr>
        <w:tab/>
      </w:r>
      <w:r>
        <w:t>PUT</w:t>
      </w:r>
      <w:r>
        <w:tab/>
      </w:r>
      <w:r>
        <w:fldChar w:fldCharType="begin" w:fldLock="1"/>
      </w:r>
      <w:r>
        <w:instrText xml:space="preserve"> PAGEREF _Toc67728595 \h </w:instrText>
      </w:r>
      <w:r>
        <w:fldChar w:fldCharType="separate"/>
      </w:r>
      <w:r>
        <w:t>49</w:t>
      </w:r>
      <w:r>
        <w:fldChar w:fldCharType="end"/>
      </w:r>
    </w:p>
    <w:p w14:paraId="4F7A9E00" w14:textId="7989ED93" w:rsidR="00E346B1" w:rsidRPr="00D74360" w:rsidRDefault="00E346B1">
      <w:pPr>
        <w:pStyle w:val="TOC5"/>
        <w:rPr>
          <w:rFonts w:ascii="Calibri" w:hAnsi="Calibri"/>
          <w:sz w:val="22"/>
          <w:szCs w:val="22"/>
          <w:lang w:eastAsia="en-GB"/>
        </w:rPr>
      </w:pPr>
      <w:r>
        <w:t>5.2.17.3.2</w:t>
      </w:r>
      <w:r w:rsidRPr="00D74360">
        <w:rPr>
          <w:rFonts w:ascii="Calibri" w:hAnsi="Calibri"/>
          <w:sz w:val="22"/>
          <w:szCs w:val="22"/>
          <w:lang w:eastAsia="en-GB"/>
        </w:rPr>
        <w:tab/>
      </w:r>
      <w:r>
        <w:t>DELETE</w:t>
      </w:r>
      <w:r>
        <w:tab/>
      </w:r>
      <w:r>
        <w:fldChar w:fldCharType="begin" w:fldLock="1"/>
      </w:r>
      <w:r>
        <w:instrText xml:space="preserve"> PAGEREF _Toc67728596 \h </w:instrText>
      </w:r>
      <w:r>
        <w:fldChar w:fldCharType="separate"/>
      </w:r>
      <w:r>
        <w:t>49</w:t>
      </w:r>
      <w:r>
        <w:fldChar w:fldCharType="end"/>
      </w:r>
    </w:p>
    <w:p w14:paraId="2E0C3C05" w14:textId="581BE395" w:rsidR="00E346B1" w:rsidRPr="00D74360" w:rsidRDefault="00E346B1">
      <w:pPr>
        <w:pStyle w:val="TOC5"/>
        <w:rPr>
          <w:rFonts w:ascii="Calibri" w:hAnsi="Calibri"/>
          <w:sz w:val="22"/>
          <w:szCs w:val="22"/>
          <w:lang w:eastAsia="en-GB"/>
        </w:rPr>
      </w:pPr>
      <w:r>
        <w:t>5.2.17.3.</w:t>
      </w:r>
      <w:r w:rsidRPr="00323299">
        <w:rPr>
          <w:lang w:val="de-DE"/>
        </w:rPr>
        <w:t>3</w:t>
      </w:r>
      <w:r w:rsidRPr="00D74360">
        <w:rPr>
          <w:rFonts w:ascii="Calibri" w:hAnsi="Calibri"/>
          <w:sz w:val="22"/>
          <w:szCs w:val="22"/>
          <w:lang w:eastAsia="en-GB"/>
        </w:rPr>
        <w:tab/>
      </w:r>
      <w:r>
        <w:t>PATCH</w:t>
      </w:r>
      <w:r>
        <w:tab/>
      </w:r>
      <w:r>
        <w:fldChar w:fldCharType="begin" w:fldLock="1"/>
      </w:r>
      <w:r>
        <w:instrText xml:space="preserve"> PAGEREF _Toc67728597 \h </w:instrText>
      </w:r>
      <w:r>
        <w:fldChar w:fldCharType="separate"/>
      </w:r>
      <w:r>
        <w:t>50</w:t>
      </w:r>
      <w:r>
        <w:fldChar w:fldCharType="end"/>
      </w:r>
    </w:p>
    <w:p w14:paraId="26675360" w14:textId="0BA824A0" w:rsidR="00E346B1" w:rsidRPr="00D74360" w:rsidRDefault="00E346B1">
      <w:pPr>
        <w:pStyle w:val="TOC5"/>
        <w:rPr>
          <w:rFonts w:ascii="Calibri" w:hAnsi="Calibri"/>
          <w:sz w:val="22"/>
          <w:szCs w:val="22"/>
          <w:lang w:eastAsia="en-GB"/>
        </w:rPr>
      </w:pPr>
      <w:r>
        <w:t>5.2.17.3.4</w:t>
      </w:r>
      <w:r w:rsidRPr="00D74360">
        <w:rPr>
          <w:rFonts w:ascii="Calibri" w:hAnsi="Calibri"/>
          <w:sz w:val="22"/>
          <w:szCs w:val="22"/>
          <w:lang w:eastAsia="en-GB"/>
        </w:rPr>
        <w:tab/>
      </w:r>
      <w:r>
        <w:t>GET</w:t>
      </w:r>
      <w:r>
        <w:tab/>
      </w:r>
      <w:r>
        <w:fldChar w:fldCharType="begin" w:fldLock="1"/>
      </w:r>
      <w:r>
        <w:instrText xml:space="preserve"> PAGEREF _Toc67728598 \h </w:instrText>
      </w:r>
      <w:r>
        <w:fldChar w:fldCharType="separate"/>
      </w:r>
      <w:r>
        <w:t>51</w:t>
      </w:r>
      <w:r>
        <w:fldChar w:fldCharType="end"/>
      </w:r>
    </w:p>
    <w:p w14:paraId="64F64F42" w14:textId="3908C8E7" w:rsidR="00E346B1" w:rsidRPr="00D74360" w:rsidRDefault="00E346B1">
      <w:pPr>
        <w:pStyle w:val="TOC3"/>
        <w:rPr>
          <w:rFonts w:ascii="Calibri" w:hAnsi="Calibri"/>
          <w:sz w:val="22"/>
          <w:szCs w:val="22"/>
          <w:lang w:eastAsia="en-GB"/>
        </w:rPr>
      </w:pPr>
      <w:r>
        <w:t>5.2.18</w:t>
      </w:r>
      <w:r w:rsidRPr="00D74360">
        <w:rPr>
          <w:rFonts w:ascii="Calibri" w:hAnsi="Calibri"/>
          <w:sz w:val="22"/>
          <w:szCs w:val="22"/>
          <w:lang w:eastAsia="en-GB"/>
        </w:rPr>
        <w:tab/>
      </w:r>
      <w:r>
        <w:t>Resource: EeSubscriptions</w:t>
      </w:r>
      <w:r>
        <w:tab/>
      </w:r>
      <w:r>
        <w:fldChar w:fldCharType="begin" w:fldLock="1"/>
      </w:r>
      <w:r>
        <w:instrText xml:space="preserve"> PAGEREF _Toc67728599 \h </w:instrText>
      </w:r>
      <w:r>
        <w:fldChar w:fldCharType="separate"/>
      </w:r>
      <w:r>
        <w:t>51</w:t>
      </w:r>
      <w:r>
        <w:fldChar w:fldCharType="end"/>
      </w:r>
    </w:p>
    <w:p w14:paraId="584B7875" w14:textId="65E079B1" w:rsidR="00E346B1" w:rsidRPr="00D74360" w:rsidRDefault="00E346B1">
      <w:pPr>
        <w:pStyle w:val="TOC4"/>
        <w:rPr>
          <w:rFonts w:ascii="Calibri" w:hAnsi="Calibri"/>
          <w:sz w:val="22"/>
          <w:szCs w:val="22"/>
          <w:lang w:eastAsia="en-GB"/>
        </w:rPr>
      </w:pPr>
      <w:r>
        <w:t>5.2.18.1</w:t>
      </w:r>
      <w:r w:rsidRPr="00D74360">
        <w:rPr>
          <w:rFonts w:ascii="Calibri" w:hAnsi="Calibri"/>
          <w:sz w:val="22"/>
          <w:szCs w:val="22"/>
          <w:lang w:eastAsia="en-GB"/>
        </w:rPr>
        <w:tab/>
      </w:r>
      <w:r>
        <w:t>Description</w:t>
      </w:r>
      <w:r>
        <w:tab/>
      </w:r>
      <w:r>
        <w:fldChar w:fldCharType="begin" w:fldLock="1"/>
      </w:r>
      <w:r>
        <w:instrText xml:space="preserve"> PAGEREF _Toc67728600 \h </w:instrText>
      </w:r>
      <w:r>
        <w:fldChar w:fldCharType="separate"/>
      </w:r>
      <w:r>
        <w:t>51</w:t>
      </w:r>
      <w:r>
        <w:fldChar w:fldCharType="end"/>
      </w:r>
    </w:p>
    <w:p w14:paraId="62590668" w14:textId="1F21EF0D" w:rsidR="00E346B1" w:rsidRPr="00D74360" w:rsidRDefault="00E346B1">
      <w:pPr>
        <w:pStyle w:val="TOC4"/>
        <w:rPr>
          <w:rFonts w:ascii="Calibri" w:hAnsi="Calibri"/>
          <w:sz w:val="22"/>
          <w:szCs w:val="22"/>
          <w:lang w:eastAsia="en-GB"/>
        </w:rPr>
      </w:pPr>
      <w:r>
        <w:t>5.2.18.2</w:t>
      </w:r>
      <w:r w:rsidRPr="00D74360">
        <w:rPr>
          <w:rFonts w:ascii="Calibri" w:hAnsi="Calibri"/>
          <w:sz w:val="22"/>
          <w:szCs w:val="22"/>
          <w:lang w:eastAsia="en-GB"/>
        </w:rPr>
        <w:tab/>
      </w:r>
      <w:r>
        <w:t>Resource Definition</w:t>
      </w:r>
      <w:r>
        <w:tab/>
      </w:r>
      <w:r>
        <w:fldChar w:fldCharType="begin" w:fldLock="1"/>
      </w:r>
      <w:r>
        <w:instrText xml:space="preserve"> PAGEREF _Toc67728601 \h </w:instrText>
      </w:r>
      <w:r>
        <w:fldChar w:fldCharType="separate"/>
      </w:r>
      <w:r>
        <w:t>52</w:t>
      </w:r>
      <w:r>
        <w:fldChar w:fldCharType="end"/>
      </w:r>
    </w:p>
    <w:p w14:paraId="0C579ED3" w14:textId="4A4A9AAA" w:rsidR="00E346B1" w:rsidRPr="00D74360" w:rsidRDefault="00E346B1">
      <w:pPr>
        <w:pStyle w:val="TOC4"/>
        <w:rPr>
          <w:rFonts w:ascii="Calibri" w:hAnsi="Calibri"/>
          <w:sz w:val="22"/>
          <w:szCs w:val="22"/>
          <w:lang w:eastAsia="en-GB"/>
        </w:rPr>
      </w:pPr>
      <w:r>
        <w:t>5.2.18.3</w:t>
      </w:r>
      <w:r w:rsidRPr="00D74360">
        <w:rPr>
          <w:rFonts w:ascii="Calibri" w:hAnsi="Calibri"/>
          <w:sz w:val="22"/>
          <w:szCs w:val="22"/>
          <w:lang w:eastAsia="en-GB"/>
        </w:rPr>
        <w:tab/>
      </w:r>
      <w:r>
        <w:t>Resource Standard Methods</w:t>
      </w:r>
      <w:r>
        <w:tab/>
      </w:r>
      <w:r>
        <w:fldChar w:fldCharType="begin" w:fldLock="1"/>
      </w:r>
      <w:r>
        <w:instrText xml:space="preserve"> PAGEREF _Toc67728602 \h </w:instrText>
      </w:r>
      <w:r>
        <w:fldChar w:fldCharType="separate"/>
      </w:r>
      <w:r>
        <w:t>52</w:t>
      </w:r>
      <w:r>
        <w:fldChar w:fldCharType="end"/>
      </w:r>
    </w:p>
    <w:p w14:paraId="1874AC5E" w14:textId="27E92009" w:rsidR="00E346B1" w:rsidRPr="00D74360" w:rsidRDefault="00E346B1">
      <w:pPr>
        <w:pStyle w:val="TOC5"/>
        <w:rPr>
          <w:rFonts w:ascii="Calibri" w:hAnsi="Calibri"/>
          <w:sz w:val="22"/>
          <w:szCs w:val="22"/>
          <w:lang w:eastAsia="en-GB"/>
        </w:rPr>
      </w:pPr>
      <w:r>
        <w:t>5.2.18.3.1</w:t>
      </w:r>
      <w:r w:rsidRPr="00D74360">
        <w:rPr>
          <w:rFonts w:ascii="Calibri" w:hAnsi="Calibri"/>
          <w:sz w:val="22"/>
          <w:szCs w:val="22"/>
          <w:lang w:eastAsia="en-GB"/>
        </w:rPr>
        <w:tab/>
      </w:r>
      <w:r>
        <w:t>GET</w:t>
      </w:r>
      <w:r>
        <w:tab/>
      </w:r>
      <w:r>
        <w:fldChar w:fldCharType="begin" w:fldLock="1"/>
      </w:r>
      <w:r>
        <w:instrText xml:space="preserve"> PAGEREF _Toc67728603 \h </w:instrText>
      </w:r>
      <w:r>
        <w:fldChar w:fldCharType="separate"/>
      </w:r>
      <w:r>
        <w:t>52</w:t>
      </w:r>
      <w:r>
        <w:fldChar w:fldCharType="end"/>
      </w:r>
    </w:p>
    <w:p w14:paraId="4F054FF7" w14:textId="1C8923D9" w:rsidR="00E346B1" w:rsidRPr="00D74360" w:rsidRDefault="00E346B1">
      <w:pPr>
        <w:pStyle w:val="TOC5"/>
        <w:rPr>
          <w:rFonts w:ascii="Calibri" w:hAnsi="Calibri"/>
          <w:sz w:val="22"/>
          <w:szCs w:val="22"/>
          <w:lang w:eastAsia="en-GB"/>
        </w:rPr>
      </w:pPr>
      <w:r>
        <w:t>5.2.18.3.2</w:t>
      </w:r>
      <w:r w:rsidRPr="00D74360">
        <w:rPr>
          <w:rFonts w:ascii="Calibri" w:hAnsi="Calibri"/>
          <w:sz w:val="22"/>
          <w:szCs w:val="22"/>
          <w:lang w:eastAsia="en-GB"/>
        </w:rPr>
        <w:tab/>
      </w:r>
      <w:r>
        <w:t>POST</w:t>
      </w:r>
      <w:r>
        <w:tab/>
      </w:r>
      <w:r>
        <w:fldChar w:fldCharType="begin" w:fldLock="1"/>
      </w:r>
      <w:r>
        <w:instrText xml:space="preserve"> PAGEREF _Toc67728604 \h </w:instrText>
      </w:r>
      <w:r>
        <w:fldChar w:fldCharType="separate"/>
      </w:r>
      <w:r>
        <w:t>52</w:t>
      </w:r>
      <w:r>
        <w:fldChar w:fldCharType="end"/>
      </w:r>
    </w:p>
    <w:p w14:paraId="19D98AF4" w14:textId="067199DB" w:rsidR="00E346B1" w:rsidRPr="00D74360" w:rsidRDefault="00E346B1">
      <w:pPr>
        <w:pStyle w:val="TOC3"/>
        <w:rPr>
          <w:rFonts w:ascii="Calibri" w:hAnsi="Calibri"/>
          <w:sz w:val="22"/>
          <w:szCs w:val="22"/>
          <w:lang w:eastAsia="en-GB"/>
        </w:rPr>
      </w:pPr>
      <w:r>
        <w:t>5.2.19</w:t>
      </w:r>
      <w:r w:rsidRPr="00D74360">
        <w:rPr>
          <w:rFonts w:ascii="Calibri" w:hAnsi="Calibri"/>
          <w:sz w:val="22"/>
          <w:szCs w:val="22"/>
          <w:lang w:eastAsia="en-GB"/>
        </w:rPr>
        <w:tab/>
      </w:r>
      <w:r>
        <w:t>Resource: IndividualEeSubscription</w:t>
      </w:r>
      <w:r>
        <w:tab/>
      </w:r>
      <w:r>
        <w:fldChar w:fldCharType="begin" w:fldLock="1"/>
      </w:r>
      <w:r>
        <w:instrText xml:space="preserve"> PAGEREF _Toc67728605 \h </w:instrText>
      </w:r>
      <w:r>
        <w:fldChar w:fldCharType="separate"/>
      </w:r>
      <w:r>
        <w:t>53</w:t>
      </w:r>
      <w:r>
        <w:fldChar w:fldCharType="end"/>
      </w:r>
    </w:p>
    <w:p w14:paraId="49B46C69" w14:textId="2EDD4A73" w:rsidR="00E346B1" w:rsidRPr="00D74360" w:rsidRDefault="00E346B1">
      <w:pPr>
        <w:pStyle w:val="TOC4"/>
        <w:rPr>
          <w:rFonts w:ascii="Calibri" w:hAnsi="Calibri"/>
          <w:sz w:val="22"/>
          <w:szCs w:val="22"/>
          <w:lang w:eastAsia="en-GB"/>
        </w:rPr>
      </w:pPr>
      <w:r>
        <w:t>5.2.19.1</w:t>
      </w:r>
      <w:r w:rsidRPr="00D74360">
        <w:rPr>
          <w:rFonts w:ascii="Calibri" w:hAnsi="Calibri"/>
          <w:sz w:val="22"/>
          <w:szCs w:val="22"/>
          <w:lang w:eastAsia="en-GB"/>
        </w:rPr>
        <w:tab/>
      </w:r>
      <w:r>
        <w:t>Description</w:t>
      </w:r>
      <w:r>
        <w:tab/>
      </w:r>
      <w:r>
        <w:fldChar w:fldCharType="begin" w:fldLock="1"/>
      </w:r>
      <w:r>
        <w:instrText xml:space="preserve"> PAGEREF _Toc67728606 \h </w:instrText>
      </w:r>
      <w:r>
        <w:fldChar w:fldCharType="separate"/>
      </w:r>
      <w:r>
        <w:t>53</w:t>
      </w:r>
      <w:r>
        <w:fldChar w:fldCharType="end"/>
      </w:r>
    </w:p>
    <w:p w14:paraId="29AFD3B5" w14:textId="6D333674" w:rsidR="00E346B1" w:rsidRPr="00D74360" w:rsidRDefault="00E346B1">
      <w:pPr>
        <w:pStyle w:val="TOC4"/>
        <w:rPr>
          <w:rFonts w:ascii="Calibri" w:hAnsi="Calibri"/>
          <w:sz w:val="22"/>
          <w:szCs w:val="22"/>
          <w:lang w:eastAsia="en-GB"/>
        </w:rPr>
      </w:pPr>
      <w:r>
        <w:t>5.2.19.2</w:t>
      </w:r>
      <w:r w:rsidRPr="00D74360">
        <w:rPr>
          <w:rFonts w:ascii="Calibri" w:hAnsi="Calibri"/>
          <w:sz w:val="22"/>
          <w:szCs w:val="22"/>
          <w:lang w:eastAsia="en-GB"/>
        </w:rPr>
        <w:tab/>
      </w:r>
      <w:r>
        <w:t>Resource Definition</w:t>
      </w:r>
      <w:r>
        <w:tab/>
      </w:r>
      <w:r>
        <w:fldChar w:fldCharType="begin" w:fldLock="1"/>
      </w:r>
      <w:r>
        <w:instrText xml:space="preserve"> PAGEREF _Toc67728607 \h </w:instrText>
      </w:r>
      <w:r>
        <w:fldChar w:fldCharType="separate"/>
      </w:r>
      <w:r>
        <w:t>53</w:t>
      </w:r>
      <w:r>
        <w:fldChar w:fldCharType="end"/>
      </w:r>
    </w:p>
    <w:p w14:paraId="59599F3E" w14:textId="04F6DEBF" w:rsidR="00E346B1" w:rsidRPr="00D74360" w:rsidRDefault="00E346B1">
      <w:pPr>
        <w:pStyle w:val="TOC4"/>
        <w:rPr>
          <w:rFonts w:ascii="Calibri" w:hAnsi="Calibri"/>
          <w:sz w:val="22"/>
          <w:szCs w:val="22"/>
          <w:lang w:eastAsia="en-GB"/>
        </w:rPr>
      </w:pPr>
      <w:r>
        <w:t>5.2.19.3</w:t>
      </w:r>
      <w:r w:rsidRPr="00D74360">
        <w:rPr>
          <w:rFonts w:ascii="Calibri" w:hAnsi="Calibri"/>
          <w:sz w:val="22"/>
          <w:szCs w:val="22"/>
          <w:lang w:eastAsia="en-GB"/>
        </w:rPr>
        <w:tab/>
      </w:r>
      <w:r>
        <w:t>Resource Standard Methods</w:t>
      </w:r>
      <w:r>
        <w:tab/>
      </w:r>
      <w:r>
        <w:fldChar w:fldCharType="begin" w:fldLock="1"/>
      </w:r>
      <w:r>
        <w:instrText xml:space="preserve"> PAGEREF _Toc67728608 \h </w:instrText>
      </w:r>
      <w:r>
        <w:fldChar w:fldCharType="separate"/>
      </w:r>
      <w:r>
        <w:t>53</w:t>
      </w:r>
      <w:r>
        <w:fldChar w:fldCharType="end"/>
      </w:r>
    </w:p>
    <w:p w14:paraId="5E3EFB38" w14:textId="630C479C" w:rsidR="00E346B1" w:rsidRPr="00D74360" w:rsidRDefault="00E346B1">
      <w:pPr>
        <w:pStyle w:val="TOC5"/>
        <w:rPr>
          <w:rFonts w:ascii="Calibri" w:hAnsi="Calibri"/>
          <w:sz w:val="22"/>
          <w:szCs w:val="22"/>
          <w:lang w:eastAsia="en-GB"/>
        </w:rPr>
      </w:pPr>
      <w:r>
        <w:t>5.2.19.3.1</w:t>
      </w:r>
      <w:r w:rsidRPr="00D74360">
        <w:rPr>
          <w:rFonts w:ascii="Calibri" w:hAnsi="Calibri"/>
          <w:sz w:val="22"/>
          <w:szCs w:val="22"/>
          <w:lang w:eastAsia="en-GB"/>
        </w:rPr>
        <w:tab/>
      </w:r>
      <w:r>
        <w:t>PUT</w:t>
      </w:r>
      <w:r>
        <w:tab/>
      </w:r>
      <w:r>
        <w:fldChar w:fldCharType="begin" w:fldLock="1"/>
      </w:r>
      <w:r>
        <w:instrText xml:space="preserve"> PAGEREF _Toc67728609 \h </w:instrText>
      </w:r>
      <w:r>
        <w:fldChar w:fldCharType="separate"/>
      </w:r>
      <w:r>
        <w:t>53</w:t>
      </w:r>
      <w:r>
        <w:fldChar w:fldCharType="end"/>
      </w:r>
    </w:p>
    <w:p w14:paraId="31386A30" w14:textId="205D1FCB" w:rsidR="00E346B1" w:rsidRPr="00D74360" w:rsidRDefault="00E346B1">
      <w:pPr>
        <w:pStyle w:val="TOC5"/>
        <w:rPr>
          <w:rFonts w:ascii="Calibri" w:hAnsi="Calibri"/>
          <w:sz w:val="22"/>
          <w:szCs w:val="22"/>
          <w:lang w:eastAsia="en-GB"/>
        </w:rPr>
      </w:pPr>
      <w:r>
        <w:t>5.2.19.3.2</w:t>
      </w:r>
      <w:r w:rsidRPr="00D74360">
        <w:rPr>
          <w:rFonts w:ascii="Calibri" w:hAnsi="Calibri"/>
          <w:sz w:val="22"/>
          <w:szCs w:val="22"/>
          <w:lang w:eastAsia="en-GB"/>
        </w:rPr>
        <w:tab/>
      </w:r>
      <w:r>
        <w:t>DELETE</w:t>
      </w:r>
      <w:r>
        <w:tab/>
      </w:r>
      <w:r>
        <w:fldChar w:fldCharType="begin" w:fldLock="1"/>
      </w:r>
      <w:r>
        <w:instrText xml:space="preserve"> PAGEREF _Toc67728610 \h </w:instrText>
      </w:r>
      <w:r>
        <w:fldChar w:fldCharType="separate"/>
      </w:r>
      <w:r>
        <w:t>54</w:t>
      </w:r>
      <w:r>
        <w:fldChar w:fldCharType="end"/>
      </w:r>
    </w:p>
    <w:p w14:paraId="5C4E7AEB" w14:textId="4C67F3D1" w:rsidR="00E346B1" w:rsidRPr="00D74360" w:rsidRDefault="00E346B1">
      <w:pPr>
        <w:pStyle w:val="TOC5"/>
        <w:rPr>
          <w:rFonts w:ascii="Calibri" w:hAnsi="Calibri"/>
          <w:sz w:val="22"/>
          <w:szCs w:val="22"/>
          <w:lang w:eastAsia="en-GB"/>
        </w:rPr>
      </w:pPr>
      <w:r>
        <w:t>5.2.19.3.</w:t>
      </w:r>
      <w:r w:rsidRPr="00323299">
        <w:rPr>
          <w:lang w:val="de-DE"/>
        </w:rPr>
        <w:t>3</w:t>
      </w:r>
      <w:r w:rsidRPr="00D74360">
        <w:rPr>
          <w:rFonts w:ascii="Calibri" w:hAnsi="Calibri"/>
          <w:sz w:val="22"/>
          <w:szCs w:val="22"/>
          <w:lang w:eastAsia="en-GB"/>
        </w:rPr>
        <w:tab/>
      </w:r>
      <w:r>
        <w:t>PATCH</w:t>
      </w:r>
      <w:r>
        <w:tab/>
      </w:r>
      <w:r>
        <w:fldChar w:fldCharType="begin" w:fldLock="1"/>
      </w:r>
      <w:r>
        <w:instrText xml:space="preserve"> PAGEREF _Toc67728611 \h </w:instrText>
      </w:r>
      <w:r>
        <w:fldChar w:fldCharType="separate"/>
      </w:r>
      <w:r>
        <w:t>54</w:t>
      </w:r>
      <w:r>
        <w:fldChar w:fldCharType="end"/>
      </w:r>
    </w:p>
    <w:p w14:paraId="49CE6E26" w14:textId="3FCF3FA8" w:rsidR="00E346B1" w:rsidRPr="00D74360" w:rsidRDefault="00E346B1">
      <w:pPr>
        <w:pStyle w:val="TOC5"/>
        <w:rPr>
          <w:rFonts w:ascii="Calibri" w:hAnsi="Calibri"/>
          <w:sz w:val="22"/>
          <w:szCs w:val="22"/>
          <w:lang w:eastAsia="en-GB"/>
        </w:rPr>
      </w:pPr>
      <w:r>
        <w:t>5.2.19.3.4</w:t>
      </w:r>
      <w:r w:rsidRPr="00D74360">
        <w:rPr>
          <w:rFonts w:ascii="Calibri" w:hAnsi="Calibri"/>
          <w:sz w:val="22"/>
          <w:szCs w:val="22"/>
          <w:lang w:eastAsia="en-GB"/>
        </w:rPr>
        <w:tab/>
      </w:r>
      <w:r>
        <w:t>GET</w:t>
      </w:r>
      <w:r>
        <w:tab/>
      </w:r>
      <w:r>
        <w:fldChar w:fldCharType="begin" w:fldLock="1"/>
      </w:r>
      <w:r>
        <w:instrText xml:space="preserve"> PAGEREF _Toc67728612 \h </w:instrText>
      </w:r>
      <w:r>
        <w:fldChar w:fldCharType="separate"/>
      </w:r>
      <w:r>
        <w:t>55</w:t>
      </w:r>
      <w:r>
        <w:fldChar w:fldCharType="end"/>
      </w:r>
    </w:p>
    <w:p w14:paraId="0F648D69" w14:textId="052A2161" w:rsidR="00E346B1" w:rsidRPr="00D74360" w:rsidRDefault="00E346B1">
      <w:pPr>
        <w:pStyle w:val="TOC3"/>
        <w:rPr>
          <w:rFonts w:ascii="Calibri" w:hAnsi="Calibri"/>
          <w:sz w:val="22"/>
          <w:szCs w:val="22"/>
          <w:lang w:eastAsia="en-GB"/>
        </w:rPr>
      </w:pPr>
      <w:r>
        <w:t>5.2.19A</w:t>
      </w:r>
      <w:r w:rsidRPr="00D74360">
        <w:rPr>
          <w:rFonts w:ascii="Calibri" w:hAnsi="Calibri"/>
          <w:sz w:val="22"/>
          <w:szCs w:val="22"/>
          <w:lang w:eastAsia="en-GB"/>
        </w:rPr>
        <w:tab/>
      </w:r>
      <w:r>
        <w:t>Resource: IndividualEeGroupSubscription</w:t>
      </w:r>
      <w:r>
        <w:tab/>
      </w:r>
      <w:r>
        <w:fldChar w:fldCharType="begin" w:fldLock="1"/>
      </w:r>
      <w:r>
        <w:instrText xml:space="preserve"> PAGEREF _Toc67728613 \h </w:instrText>
      </w:r>
      <w:r>
        <w:fldChar w:fldCharType="separate"/>
      </w:r>
      <w:r>
        <w:t>55</w:t>
      </w:r>
      <w:r>
        <w:fldChar w:fldCharType="end"/>
      </w:r>
    </w:p>
    <w:p w14:paraId="1F91B450" w14:textId="2483AA8D" w:rsidR="00E346B1" w:rsidRPr="00D74360" w:rsidRDefault="00E346B1">
      <w:pPr>
        <w:pStyle w:val="TOC4"/>
        <w:rPr>
          <w:rFonts w:ascii="Calibri" w:hAnsi="Calibri"/>
          <w:sz w:val="22"/>
          <w:szCs w:val="22"/>
          <w:lang w:eastAsia="en-GB"/>
        </w:rPr>
      </w:pPr>
      <w:r>
        <w:t>5.2.19A.1</w:t>
      </w:r>
      <w:r w:rsidRPr="00D74360">
        <w:rPr>
          <w:rFonts w:ascii="Calibri" w:hAnsi="Calibri"/>
          <w:sz w:val="22"/>
          <w:szCs w:val="22"/>
          <w:lang w:eastAsia="en-GB"/>
        </w:rPr>
        <w:tab/>
      </w:r>
      <w:r>
        <w:t>Description</w:t>
      </w:r>
      <w:r>
        <w:tab/>
      </w:r>
      <w:r>
        <w:fldChar w:fldCharType="begin" w:fldLock="1"/>
      </w:r>
      <w:r>
        <w:instrText xml:space="preserve"> PAGEREF _Toc67728614 \h </w:instrText>
      </w:r>
      <w:r>
        <w:fldChar w:fldCharType="separate"/>
      </w:r>
      <w:r>
        <w:t>55</w:t>
      </w:r>
      <w:r>
        <w:fldChar w:fldCharType="end"/>
      </w:r>
    </w:p>
    <w:p w14:paraId="33BF1943" w14:textId="53929B4D" w:rsidR="00E346B1" w:rsidRPr="00D74360" w:rsidRDefault="00E346B1">
      <w:pPr>
        <w:pStyle w:val="TOC4"/>
        <w:rPr>
          <w:rFonts w:ascii="Calibri" w:hAnsi="Calibri"/>
          <w:sz w:val="22"/>
          <w:szCs w:val="22"/>
          <w:lang w:eastAsia="en-GB"/>
        </w:rPr>
      </w:pPr>
      <w:r>
        <w:t>5.2.19A.2</w:t>
      </w:r>
      <w:r w:rsidRPr="00D74360">
        <w:rPr>
          <w:rFonts w:ascii="Calibri" w:hAnsi="Calibri"/>
          <w:sz w:val="22"/>
          <w:szCs w:val="22"/>
          <w:lang w:eastAsia="en-GB"/>
        </w:rPr>
        <w:tab/>
      </w:r>
      <w:r>
        <w:t>Resource Definition</w:t>
      </w:r>
      <w:r>
        <w:tab/>
      </w:r>
      <w:r>
        <w:fldChar w:fldCharType="begin" w:fldLock="1"/>
      </w:r>
      <w:r>
        <w:instrText xml:space="preserve"> PAGEREF _Toc67728615 \h </w:instrText>
      </w:r>
      <w:r>
        <w:fldChar w:fldCharType="separate"/>
      </w:r>
      <w:r>
        <w:t>55</w:t>
      </w:r>
      <w:r>
        <w:fldChar w:fldCharType="end"/>
      </w:r>
    </w:p>
    <w:p w14:paraId="4538DBA8" w14:textId="5897BD84" w:rsidR="00E346B1" w:rsidRPr="00D74360" w:rsidRDefault="00E346B1">
      <w:pPr>
        <w:pStyle w:val="TOC4"/>
        <w:rPr>
          <w:rFonts w:ascii="Calibri" w:hAnsi="Calibri"/>
          <w:sz w:val="22"/>
          <w:szCs w:val="22"/>
          <w:lang w:eastAsia="en-GB"/>
        </w:rPr>
      </w:pPr>
      <w:r>
        <w:t>5.2.19A.3</w:t>
      </w:r>
      <w:r w:rsidRPr="00D74360">
        <w:rPr>
          <w:rFonts w:ascii="Calibri" w:hAnsi="Calibri"/>
          <w:sz w:val="22"/>
          <w:szCs w:val="22"/>
          <w:lang w:eastAsia="en-GB"/>
        </w:rPr>
        <w:tab/>
      </w:r>
      <w:r>
        <w:t>Resource Standard Methods</w:t>
      </w:r>
      <w:r>
        <w:tab/>
      </w:r>
      <w:r>
        <w:fldChar w:fldCharType="begin" w:fldLock="1"/>
      </w:r>
      <w:r>
        <w:instrText xml:space="preserve"> PAGEREF _Toc67728616 \h </w:instrText>
      </w:r>
      <w:r>
        <w:fldChar w:fldCharType="separate"/>
      </w:r>
      <w:r>
        <w:t>56</w:t>
      </w:r>
      <w:r>
        <w:fldChar w:fldCharType="end"/>
      </w:r>
    </w:p>
    <w:p w14:paraId="314F9E57" w14:textId="123C30DD" w:rsidR="00E346B1" w:rsidRPr="00D74360" w:rsidRDefault="00E346B1">
      <w:pPr>
        <w:pStyle w:val="TOC5"/>
        <w:rPr>
          <w:rFonts w:ascii="Calibri" w:hAnsi="Calibri"/>
          <w:sz w:val="22"/>
          <w:szCs w:val="22"/>
          <w:lang w:eastAsia="en-GB"/>
        </w:rPr>
      </w:pPr>
      <w:r>
        <w:t>5.2.19A.3.1</w:t>
      </w:r>
      <w:r w:rsidRPr="00D74360">
        <w:rPr>
          <w:rFonts w:ascii="Calibri" w:hAnsi="Calibri"/>
          <w:sz w:val="22"/>
          <w:szCs w:val="22"/>
          <w:lang w:eastAsia="en-GB"/>
        </w:rPr>
        <w:tab/>
      </w:r>
      <w:r>
        <w:t>PUT</w:t>
      </w:r>
      <w:r>
        <w:tab/>
      </w:r>
      <w:r>
        <w:fldChar w:fldCharType="begin" w:fldLock="1"/>
      </w:r>
      <w:r>
        <w:instrText xml:space="preserve"> PAGEREF _Toc67728617 \h </w:instrText>
      </w:r>
      <w:r>
        <w:fldChar w:fldCharType="separate"/>
      </w:r>
      <w:r>
        <w:t>56</w:t>
      </w:r>
      <w:r>
        <w:fldChar w:fldCharType="end"/>
      </w:r>
    </w:p>
    <w:p w14:paraId="567A2F12" w14:textId="01A97AE9" w:rsidR="00E346B1" w:rsidRPr="00D74360" w:rsidRDefault="00E346B1">
      <w:pPr>
        <w:pStyle w:val="TOC5"/>
        <w:rPr>
          <w:rFonts w:ascii="Calibri" w:hAnsi="Calibri"/>
          <w:sz w:val="22"/>
          <w:szCs w:val="22"/>
          <w:lang w:eastAsia="en-GB"/>
        </w:rPr>
      </w:pPr>
      <w:r>
        <w:t>5.2.19A.3.2</w:t>
      </w:r>
      <w:r w:rsidRPr="00D74360">
        <w:rPr>
          <w:rFonts w:ascii="Calibri" w:hAnsi="Calibri"/>
          <w:sz w:val="22"/>
          <w:szCs w:val="22"/>
          <w:lang w:eastAsia="en-GB"/>
        </w:rPr>
        <w:tab/>
      </w:r>
      <w:r>
        <w:t>DELETE</w:t>
      </w:r>
      <w:r>
        <w:tab/>
      </w:r>
      <w:r>
        <w:fldChar w:fldCharType="begin" w:fldLock="1"/>
      </w:r>
      <w:r>
        <w:instrText xml:space="preserve"> PAGEREF _Toc67728618 \h </w:instrText>
      </w:r>
      <w:r>
        <w:fldChar w:fldCharType="separate"/>
      </w:r>
      <w:r>
        <w:t>56</w:t>
      </w:r>
      <w:r>
        <w:fldChar w:fldCharType="end"/>
      </w:r>
    </w:p>
    <w:p w14:paraId="286C999C" w14:textId="5A64C73B" w:rsidR="00E346B1" w:rsidRPr="00D74360" w:rsidRDefault="00E346B1">
      <w:pPr>
        <w:pStyle w:val="TOC5"/>
        <w:rPr>
          <w:rFonts w:ascii="Calibri" w:hAnsi="Calibri"/>
          <w:sz w:val="22"/>
          <w:szCs w:val="22"/>
          <w:lang w:eastAsia="en-GB"/>
        </w:rPr>
      </w:pPr>
      <w:r>
        <w:t>5.2.19A.3.</w:t>
      </w:r>
      <w:r w:rsidRPr="00323299">
        <w:rPr>
          <w:lang w:val="de-DE"/>
        </w:rPr>
        <w:t>3</w:t>
      </w:r>
      <w:r w:rsidRPr="00D74360">
        <w:rPr>
          <w:rFonts w:ascii="Calibri" w:hAnsi="Calibri"/>
          <w:sz w:val="22"/>
          <w:szCs w:val="22"/>
          <w:lang w:eastAsia="en-GB"/>
        </w:rPr>
        <w:tab/>
      </w:r>
      <w:r>
        <w:t>PATCH</w:t>
      </w:r>
      <w:r>
        <w:tab/>
      </w:r>
      <w:r>
        <w:fldChar w:fldCharType="begin" w:fldLock="1"/>
      </w:r>
      <w:r>
        <w:instrText xml:space="preserve"> PAGEREF _Toc67728619 \h </w:instrText>
      </w:r>
      <w:r>
        <w:fldChar w:fldCharType="separate"/>
      </w:r>
      <w:r>
        <w:t>57</w:t>
      </w:r>
      <w:r>
        <w:fldChar w:fldCharType="end"/>
      </w:r>
    </w:p>
    <w:p w14:paraId="694DC7DE" w14:textId="27CDEC16" w:rsidR="00E346B1" w:rsidRPr="00D74360" w:rsidRDefault="00E346B1">
      <w:pPr>
        <w:pStyle w:val="TOC5"/>
        <w:rPr>
          <w:rFonts w:ascii="Calibri" w:hAnsi="Calibri"/>
          <w:sz w:val="22"/>
          <w:szCs w:val="22"/>
          <w:lang w:eastAsia="en-GB"/>
        </w:rPr>
      </w:pPr>
      <w:r>
        <w:t>5.2.19A.3.4</w:t>
      </w:r>
      <w:r w:rsidRPr="00D74360">
        <w:rPr>
          <w:rFonts w:ascii="Calibri" w:hAnsi="Calibri"/>
          <w:sz w:val="22"/>
          <w:szCs w:val="22"/>
          <w:lang w:eastAsia="en-GB"/>
        </w:rPr>
        <w:tab/>
      </w:r>
      <w:r>
        <w:t>GET</w:t>
      </w:r>
      <w:r>
        <w:tab/>
      </w:r>
      <w:r>
        <w:fldChar w:fldCharType="begin" w:fldLock="1"/>
      </w:r>
      <w:r>
        <w:instrText xml:space="preserve"> PAGEREF _Toc67728620 \h </w:instrText>
      </w:r>
      <w:r>
        <w:fldChar w:fldCharType="separate"/>
      </w:r>
      <w:r>
        <w:t>57</w:t>
      </w:r>
      <w:r>
        <w:fldChar w:fldCharType="end"/>
      </w:r>
    </w:p>
    <w:p w14:paraId="67F97373" w14:textId="41201850" w:rsidR="00E346B1" w:rsidRPr="00D74360" w:rsidRDefault="00E346B1">
      <w:pPr>
        <w:pStyle w:val="TOC3"/>
        <w:rPr>
          <w:rFonts w:ascii="Calibri" w:hAnsi="Calibri"/>
          <w:sz w:val="22"/>
          <w:szCs w:val="22"/>
          <w:lang w:eastAsia="en-GB"/>
        </w:rPr>
      </w:pPr>
      <w:r>
        <w:t>5.2.20</w:t>
      </w:r>
      <w:r w:rsidRPr="00D74360">
        <w:rPr>
          <w:rFonts w:ascii="Calibri" w:hAnsi="Calibri"/>
          <w:sz w:val="22"/>
          <w:szCs w:val="22"/>
          <w:lang w:eastAsia="en-GB"/>
        </w:rPr>
        <w:tab/>
      </w:r>
      <w:r>
        <w:t>Resource: SubscriptionDataSubscriptions</w:t>
      </w:r>
      <w:r>
        <w:tab/>
      </w:r>
      <w:r>
        <w:fldChar w:fldCharType="begin" w:fldLock="1"/>
      </w:r>
      <w:r>
        <w:instrText xml:space="preserve"> PAGEREF _Toc67728621 \h </w:instrText>
      </w:r>
      <w:r>
        <w:fldChar w:fldCharType="separate"/>
      </w:r>
      <w:r>
        <w:t>58</w:t>
      </w:r>
      <w:r>
        <w:fldChar w:fldCharType="end"/>
      </w:r>
    </w:p>
    <w:p w14:paraId="67CF00E1" w14:textId="2BC3D937" w:rsidR="00E346B1" w:rsidRPr="00D74360" w:rsidRDefault="00E346B1">
      <w:pPr>
        <w:pStyle w:val="TOC4"/>
        <w:rPr>
          <w:rFonts w:ascii="Calibri" w:hAnsi="Calibri"/>
          <w:sz w:val="22"/>
          <w:szCs w:val="22"/>
          <w:lang w:eastAsia="en-GB"/>
        </w:rPr>
      </w:pPr>
      <w:r>
        <w:t>5.2.20.1</w:t>
      </w:r>
      <w:r w:rsidRPr="00D74360">
        <w:rPr>
          <w:rFonts w:ascii="Calibri" w:hAnsi="Calibri"/>
          <w:sz w:val="22"/>
          <w:szCs w:val="22"/>
          <w:lang w:eastAsia="en-GB"/>
        </w:rPr>
        <w:tab/>
      </w:r>
      <w:r>
        <w:t>Description</w:t>
      </w:r>
      <w:r>
        <w:tab/>
      </w:r>
      <w:r>
        <w:fldChar w:fldCharType="begin" w:fldLock="1"/>
      </w:r>
      <w:r>
        <w:instrText xml:space="preserve"> PAGEREF _Toc67728622 \h </w:instrText>
      </w:r>
      <w:r>
        <w:fldChar w:fldCharType="separate"/>
      </w:r>
      <w:r>
        <w:t>58</w:t>
      </w:r>
      <w:r>
        <w:fldChar w:fldCharType="end"/>
      </w:r>
    </w:p>
    <w:p w14:paraId="0B61AC7B" w14:textId="39A0308B" w:rsidR="00E346B1" w:rsidRPr="00D74360" w:rsidRDefault="00E346B1">
      <w:pPr>
        <w:pStyle w:val="TOC4"/>
        <w:rPr>
          <w:rFonts w:ascii="Calibri" w:hAnsi="Calibri"/>
          <w:sz w:val="22"/>
          <w:szCs w:val="22"/>
          <w:lang w:eastAsia="en-GB"/>
        </w:rPr>
      </w:pPr>
      <w:r>
        <w:t>5.2.20.2</w:t>
      </w:r>
      <w:r w:rsidRPr="00D74360">
        <w:rPr>
          <w:rFonts w:ascii="Calibri" w:hAnsi="Calibri"/>
          <w:sz w:val="22"/>
          <w:szCs w:val="22"/>
          <w:lang w:eastAsia="en-GB"/>
        </w:rPr>
        <w:tab/>
      </w:r>
      <w:r>
        <w:t>Resource Definition</w:t>
      </w:r>
      <w:r>
        <w:tab/>
      </w:r>
      <w:r>
        <w:fldChar w:fldCharType="begin" w:fldLock="1"/>
      </w:r>
      <w:r>
        <w:instrText xml:space="preserve"> PAGEREF _Toc67728623 \h </w:instrText>
      </w:r>
      <w:r>
        <w:fldChar w:fldCharType="separate"/>
      </w:r>
      <w:r>
        <w:t>58</w:t>
      </w:r>
      <w:r>
        <w:fldChar w:fldCharType="end"/>
      </w:r>
    </w:p>
    <w:p w14:paraId="3D229E03" w14:textId="49AF6357" w:rsidR="00E346B1" w:rsidRPr="00D74360" w:rsidRDefault="00E346B1">
      <w:pPr>
        <w:pStyle w:val="TOC4"/>
        <w:rPr>
          <w:rFonts w:ascii="Calibri" w:hAnsi="Calibri"/>
          <w:sz w:val="22"/>
          <w:szCs w:val="22"/>
          <w:lang w:eastAsia="en-GB"/>
        </w:rPr>
      </w:pPr>
      <w:r>
        <w:t>5.2.20.3</w:t>
      </w:r>
      <w:r w:rsidRPr="00D74360">
        <w:rPr>
          <w:rFonts w:ascii="Calibri" w:hAnsi="Calibri"/>
          <w:sz w:val="22"/>
          <w:szCs w:val="22"/>
          <w:lang w:eastAsia="en-GB"/>
        </w:rPr>
        <w:tab/>
      </w:r>
      <w:r>
        <w:t>Resource Standard Methods</w:t>
      </w:r>
      <w:r>
        <w:tab/>
      </w:r>
      <w:r>
        <w:fldChar w:fldCharType="begin" w:fldLock="1"/>
      </w:r>
      <w:r>
        <w:instrText xml:space="preserve"> PAGEREF _Toc67728624 \h </w:instrText>
      </w:r>
      <w:r>
        <w:fldChar w:fldCharType="separate"/>
      </w:r>
      <w:r>
        <w:t>58</w:t>
      </w:r>
      <w:r>
        <w:fldChar w:fldCharType="end"/>
      </w:r>
    </w:p>
    <w:p w14:paraId="74149CD2" w14:textId="61FAF806" w:rsidR="00E346B1" w:rsidRPr="00D74360" w:rsidRDefault="00E346B1">
      <w:pPr>
        <w:pStyle w:val="TOC5"/>
        <w:rPr>
          <w:rFonts w:ascii="Calibri" w:hAnsi="Calibri"/>
          <w:sz w:val="22"/>
          <w:szCs w:val="22"/>
          <w:lang w:eastAsia="en-GB"/>
        </w:rPr>
      </w:pPr>
      <w:r>
        <w:t>5.2.20.3.1</w:t>
      </w:r>
      <w:r w:rsidRPr="00D74360">
        <w:rPr>
          <w:rFonts w:ascii="Calibri" w:hAnsi="Calibri"/>
          <w:sz w:val="22"/>
          <w:szCs w:val="22"/>
          <w:lang w:eastAsia="en-GB"/>
        </w:rPr>
        <w:tab/>
      </w:r>
      <w:r>
        <w:t>POST</w:t>
      </w:r>
      <w:r>
        <w:tab/>
      </w:r>
      <w:r>
        <w:fldChar w:fldCharType="begin" w:fldLock="1"/>
      </w:r>
      <w:r>
        <w:instrText xml:space="preserve"> PAGEREF _Toc67728625 \h </w:instrText>
      </w:r>
      <w:r>
        <w:fldChar w:fldCharType="separate"/>
      </w:r>
      <w:r>
        <w:t>58</w:t>
      </w:r>
      <w:r>
        <w:fldChar w:fldCharType="end"/>
      </w:r>
    </w:p>
    <w:p w14:paraId="55D12C48" w14:textId="19B35825" w:rsidR="00E346B1" w:rsidRPr="00D74360" w:rsidRDefault="00E346B1">
      <w:pPr>
        <w:pStyle w:val="TOC5"/>
        <w:rPr>
          <w:rFonts w:ascii="Calibri" w:hAnsi="Calibri"/>
          <w:sz w:val="22"/>
          <w:szCs w:val="22"/>
          <w:lang w:eastAsia="en-GB"/>
        </w:rPr>
      </w:pPr>
      <w:r>
        <w:t>5.2.20.3.</w:t>
      </w:r>
      <w:r>
        <w:rPr>
          <w:lang w:eastAsia="zh-CN"/>
        </w:rPr>
        <w:t>2</w:t>
      </w:r>
      <w:r w:rsidRPr="00D74360">
        <w:rPr>
          <w:rFonts w:ascii="Calibri" w:hAnsi="Calibri"/>
          <w:sz w:val="22"/>
          <w:szCs w:val="22"/>
          <w:lang w:eastAsia="en-GB"/>
        </w:rPr>
        <w:tab/>
      </w:r>
      <w:r>
        <w:t>GET</w:t>
      </w:r>
      <w:r>
        <w:tab/>
      </w:r>
      <w:r>
        <w:fldChar w:fldCharType="begin" w:fldLock="1"/>
      </w:r>
      <w:r>
        <w:instrText xml:space="preserve"> PAGEREF _Toc67728626 \h </w:instrText>
      </w:r>
      <w:r>
        <w:fldChar w:fldCharType="separate"/>
      </w:r>
      <w:r>
        <w:t>59</w:t>
      </w:r>
      <w:r>
        <w:fldChar w:fldCharType="end"/>
      </w:r>
    </w:p>
    <w:p w14:paraId="549CBA12" w14:textId="09EB4C20" w:rsidR="00E346B1" w:rsidRPr="00D74360" w:rsidRDefault="00E346B1">
      <w:pPr>
        <w:pStyle w:val="TOC5"/>
        <w:rPr>
          <w:rFonts w:ascii="Calibri" w:hAnsi="Calibri"/>
          <w:sz w:val="22"/>
          <w:szCs w:val="22"/>
          <w:lang w:eastAsia="en-GB"/>
        </w:rPr>
      </w:pPr>
      <w:r>
        <w:t>5.2.20.3.</w:t>
      </w:r>
      <w:r>
        <w:rPr>
          <w:lang w:eastAsia="zh-CN"/>
        </w:rPr>
        <w:t>3</w:t>
      </w:r>
      <w:r w:rsidRPr="00D74360">
        <w:rPr>
          <w:rFonts w:ascii="Calibri" w:hAnsi="Calibri"/>
          <w:sz w:val="22"/>
          <w:szCs w:val="22"/>
          <w:lang w:eastAsia="en-GB"/>
        </w:rPr>
        <w:tab/>
      </w:r>
      <w:r>
        <w:t>DELETE</w:t>
      </w:r>
      <w:r>
        <w:tab/>
      </w:r>
      <w:r>
        <w:fldChar w:fldCharType="begin" w:fldLock="1"/>
      </w:r>
      <w:r>
        <w:instrText xml:space="preserve"> PAGEREF _Toc67728627 \h </w:instrText>
      </w:r>
      <w:r>
        <w:fldChar w:fldCharType="separate"/>
      </w:r>
      <w:r>
        <w:t>59</w:t>
      </w:r>
      <w:r>
        <w:fldChar w:fldCharType="end"/>
      </w:r>
    </w:p>
    <w:p w14:paraId="1B9B1E4E" w14:textId="3BC691EA" w:rsidR="00E346B1" w:rsidRPr="00D74360" w:rsidRDefault="00E346B1">
      <w:pPr>
        <w:pStyle w:val="TOC3"/>
        <w:rPr>
          <w:rFonts w:ascii="Calibri" w:hAnsi="Calibri"/>
          <w:sz w:val="22"/>
          <w:szCs w:val="22"/>
          <w:lang w:eastAsia="en-GB"/>
        </w:rPr>
      </w:pPr>
      <w:r>
        <w:t>5.2.21</w:t>
      </w:r>
      <w:r w:rsidRPr="00D74360">
        <w:rPr>
          <w:rFonts w:ascii="Calibri" w:hAnsi="Calibri"/>
          <w:sz w:val="22"/>
          <w:szCs w:val="22"/>
          <w:lang w:eastAsia="en-GB"/>
        </w:rPr>
        <w:tab/>
      </w:r>
      <w:r>
        <w:t>Resource: IndividualSubscriptionDataSubscription</w:t>
      </w:r>
      <w:r>
        <w:tab/>
      </w:r>
      <w:r>
        <w:fldChar w:fldCharType="begin" w:fldLock="1"/>
      </w:r>
      <w:r>
        <w:instrText xml:space="preserve"> PAGEREF _Toc67728628 \h </w:instrText>
      </w:r>
      <w:r>
        <w:fldChar w:fldCharType="separate"/>
      </w:r>
      <w:r>
        <w:t>60</w:t>
      </w:r>
      <w:r>
        <w:fldChar w:fldCharType="end"/>
      </w:r>
    </w:p>
    <w:p w14:paraId="28E6610B" w14:textId="35469855" w:rsidR="00E346B1" w:rsidRPr="00D74360" w:rsidRDefault="00E346B1">
      <w:pPr>
        <w:pStyle w:val="TOC4"/>
        <w:rPr>
          <w:rFonts w:ascii="Calibri" w:hAnsi="Calibri"/>
          <w:sz w:val="22"/>
          <w:szCs w:val="22"/>
          <w:lang w:eastAsia="en-GB"/>
        </w:rPr>
      </w:pPr>
      <w:r>
        <w:t>5.2.21.1</w:t>
      </w:r>
      <w:r w:rsidRPr="00D74360">
        <w:rPr>
          <w:rFonts w:ascii="Calibri" w:hAnsi="Calibri"/>
          <w:sz w:val="22"/>
          <w:szCs w:val="22"/>
          <w:lang w:eastAsia="en-GB"/>
        </w:rPr>
        <w:tab/>
      </w:r>
      <w:r>
        <w:t>Description</w:t>
      </w:r>
      <w:r>
        <w:tab/>
      </w:r>
      <w:r>
        <w:fldChar w:fldCharType="begin" w:fldLock="1"/>
      </w:r>
      <w:r>
        <w:instrText xml:space="preserve"> PAGEREF _Toc67728629 \h </w:instrText>
      </w:r>
      <w:r>
        <w:fldChar w:fldCharType="separate"/>
      </w:r>
      <w:r>
        <w:t>60</w:t>
      </w:r>
      <w:r>
        <w:fldChar w:fldCharType="end"/>
      </w:r>
    </w:p>
    <w:p w14:paraId="29259A25" w14:textId="2CDBA7B1" w:rsidR="00E346B1" w:rsidRPr="00D74360" w:rsidRDefault="00E346B1">
      <w:pPr>
        <w:pStyle w:val="TOC4"/>
        <w:rPr>
          <w:rFonts w:ascii="Calibri" w:hAnsi="Calibri"/>
          <w:sz w:val="22"/>
          <w:szCs w:val="22"/>
          <w:lang w:eastAsia="en-GB"/>
        </w:rPr>
      </w:pPr>
      <w:r>
        <w:t>5.2.21.2</w:t>
      </w:r>
      <w:r w:rsidRPr="00D74360">
        <w:rPr>
          <w:rFonts w:ascii="Calibri" w:hAnsi="Calibri"/>
          <w:sz w:val="22"/>
          <w:szCs w:val="22"/>
          <w:lang w:eastAsia="en-GB"/>
        </w:rPr>
        <w:tab/>
      </w:r>
      <w:r>
        <w:t>Resource Definition</w:t>
      </w:r>
      <w:r>
        <w:tab/>
      </w:r>
      <w:r>
        <w:fldChar w:fldCharType="begin" w:fldLock="1"/>
      </w:r>
      <w:r>
        <w:instrText xml:space="preserve"> PAGEREF _Toc67728630 \h </w:instrText>
      </w:r>
      <w:r>
        <w:fldChar w:fldCharType="separate"/>
      </w:r>
      <w:r>
        <w:t>60</w:t>
      </w:r>
      <w:r>
        <w:fldChar w:fldCharType="end"/>
      </w:r>
    </w:p>
    <w:p w14:paraId="22974B4B" w14:textId="3B26C0CD" w:rsidR="00E346B1" w:rsidRPr="00D74360" w:rsidRDefault="00E346B1">
      <w:pPr>
        <w:pStyle w:val="TOC4"/>
        <w:rPr>
          <w:rFonts w:ascii="Calibri" w:hAnsi="Calibri"/>
          <w:sz w:val="22"/>
          <w:szCs w:val="22"/>
          <w:lang w:eastAsia="en-GB"/>
        </w:rPr>
      </w:pPr>
      <w:r>
        <w:t>5.2.21.3</w:t>
      </w:r>
      <w:r w:rsidRPr="00D74360">
        <w:rPr>
          <w:rFonts w:ascii="Calibri" w:hAnsi="Calibri"/>
          <w:sz w:val="22"/>
          <w:szCs w:val="22"/>
          <w:lang w:eastAsia="en-GB"/>
        </w:rPr>
        <w:tab/>
      </w:r>
      <w:r>
        <w:t>Resource Standard Methods</w:t>
      </w:r>
      <w:r>
        <w:tab/>
      </w:r>
      <w:r>
        <w:fldChar w:fldCharType="begin" w:fldLock="1"/>
      </w:r>
      <w:r>
        <w:instrText xml:space="preserve"> PAGEREF _Toc67728631 \h </w:instrText>
      </w:r>
      <w:r>
        <w:fldChar w:fldCharType="separate"/>
      </w:r>
      <w:r>
        <w:t>61</w:t>
      </w:r>
      <w:r>
        <w:fldChar w:fldCharType="end"/>
      </w:r>
    </w:p>
    <w:p w14:paraId="21304B86" w14:textId="1BD5D86D" w:rsidR="00E346B1" w:rsidRPr="00D74360" w:rsidRDefault="00E346B1">
      <w:pPr>
        <w:pStyle w:val="TOC5"/>
        <w:rPr>
          <w:rFonts w:ascii="Calibri" w:hAnsi="Calibri"/>
          <w:sz w:val="22"/>
          <w:szCs w:val="22"/>
          <w:lang w:eastAsia="en-GB"/>
        </w:rPr>
      </w:pPr>
      <w:r>
        <w:t>5.2.21.3.1</w:t>
      </w:r>
      <w:r w:rsidRPr="00D74360">
        <w:rPr>
          <w:rFonts w:ascii="Calibri" w:hAnsi="Calibri"/>
          <w:sz w:val="22"/>
          <w:szCs w:val="22"/>
          <w:lang w:eastAsia="en-GB"/>
        </w:rPr>
        <w:tab/>
      </w:r>
      <w:r>
        <w:t>DELETE</w:t>
      </w:r>
      <w:r>
        <w:tab/>
      </w:r>
      <w:r>
        <w:fldChar w:fldCharType="begin" w:fldLock="1"/>
      </w:r>
      <w:r>
        <w:instrText xml:space="preserve"> PAGEREF _Toc67728632 \h </w:instrText>
      </w:r>
      <w:r>
        <w:fldChar w:fldCharType="separate"/>
      </w:r>
      <w:r>
        <w:t>61</w:t>
      </w:r>
      <w:r>
        <w:fldChar w:fldCharType="end"/>
      </w:r>
    </w:p>
    <w:p w14:paraId="54CE0DE6" w14:textId="6A72D494" w:rsidR="00E346B1" w:rsidRPr="00D74360" w:rsidRDefault="00E346B1">
      <w:pPr>
        <w:pStyle w:val="TOC5"/>
        <w:rPr>
          <w:rFonts w:ascii="Calibri" w:hAnsi="Calibri"/>
          <w:sz w:val="22"/>
          <w:szCs w:val="22"/>
          <w:lang w:eastAsia="en-GB"/>
        </w:rPr>
      </w:pPr>
      <w:r>
        <w:t>5.2.21.3.</w:t>
      </w:r>
      <w:r w:rsidRPr="00323299">
        <w:rPr>
          <w:lang w:val="de-DE"/>
        </w:rPr>
        <w:t>2</w:t>
      </w:r>
      <w:r w:rsidRPr="00D74360">
        <w:rPr>
          <w:rFonts w:ascii="Calibri" w:hAnsi="Calibri"/>
          <w:sz w:val="22"/>
          <w:szCs w:val="22"/>
          <w:lang w:eastAsia="en-GB"/>
        </w:rPr>
        <w:tab/>
      </w:r>
      <w:r>
        <w:t>PATCH</w:t>
      </w:r>
      <w:r>
        <w:tab/>
      </w:r>
      <w:r>
        <w:fldChar w:fldCharType="begin" w:fldLock="1"/>
      </w:r>
      <w:r>
        <w:instrText xml:space="preserve"> PAGEREF _Toc67728633 \h </w:instrText>
      </w:r>
      <w:r>
        <w:fldChar w:fldCharType="separate"/>
      </w:r>
      <w:r>
        <w:t>61</w:t>
      </w:r>
      <w:r>
        <w:fldChar w:fldCharType="end"/>
      </w:r>
    </w:p>
    <w:p w14:paraId="7FF80F8F" w14:textId="4D9A1E51" w:rsidR="00E346B1" w:rsidRPr="00D74360" w:rsidRDefault="00E346B1">
      <w:pPr>
        <w:pStyle w:val="TOC5"/>
        <w:rPr>
          <w:rFonts w:ascii="Calibri" w:hAnsi="Calibri"/>
          <w:sz w:val="22"/>
          <w:szCs w:val="22"/>
          <w:lang w:eastAsia="en-GB"/>
        </w:rPr>
      </w:pPr>
      <w:r>
        <w:t>5.2.21.3.3</w:t>
      </w:r>
      <w:r w:rsidRPr="00D74360">
        <w:rPr>
          <w:rFonts w:ascii="Calibri" w:hAnsi="Calibri"/>
          <w:sz w:val="22"/>
          <w:szCs w:val="22"/>
          <w:lang w:eastAsia="en-GB"/>
        </w:rPr>
        <w:tab/>
      </w:r>
      <w:r>
        <w:t>GET</w:t>
      </w:r>
      <w:r>
        <w:tab/>
      </w:r>
      <w:r>
        <w:fldChar w:fldCharType="begin" w:fldLock="1"/>
      </w:r>
      <w:r>
        <w:instrText xml:space="preserve"> PAGEREF _Toc67728634 \h </w:instrText>
      </w:r>
      <w:r>
        <w:fldChar w:fldCharType="separate"/>
      </w:r>
      <w:r>
        <w:t>62</w:t>
      </w:r>
      <w:r>
        <w:fldChar w:fldCharType="end"/>
      </w:r>
    </w:p>
    <w:p w14:paraId="6A79ED70" w14:textId="0007A0E8" w:rsidR="00E346B1" w:rsidRPr="00D74360" w:rsidRDefault="00E346B1">
      <w:pPr>
        <w:pStyle w:val="TOC3"/>
        <w:rPr>
          <w:rFonts w:ascii="Calibri" w:hAnsi="Calibri"/>
          <w:sz w:val="22"/>
          <w:szCs w:val="22"/>
          <w:lang w:eastAsia="en-GB"/>
        </w:rPr>
      </w:pPr>
      <w:r>
        <w:t>5.2.22</w:t>
      </w:r>
      <w:r w:rsidRPr="00D74360">
        <w:rPr>
          <w:rFonts w:ascii="Calibri" w:hAnsi="Calibri"/>
          <w:sz w:val="22"/>
          <w:szCs w:val="22"/>
          <w:lang w:eastAsia="en-GB"/>
        </w:rPr>
        <w:tab/>
      </w:r>
      <w:r>
        <w:t>Resource: TraceData</w:t>
      </w:r>
      <w:r>
        <w:tab/>
      </w:r>
      <w:r>
        <w:fldChar w:fldCharType="begin" w:fldLock="1"/>
      </w:r>
      <w:r>
        <w:instrText xml:space="preserve"> PAGEREF _Toc67728635 \h </w:instrText>
      </w:r>
      <w:r>
        <w:fldChar w:fldCharType="separate"/>
      </w:r>
      <w:r>
        <w:t>62</w:t>
      </w:r>
      <w:r>
        <w:fldChar w:fldCharType="end"/>
      </w:r>
    </w:p>
    <w:p w14:paraId="6296D1B4" w14:textId="4E5EB4E7" w:rsidR="00E346B1" w:rsidRPr="00D74360" w:rsidRDefault="00E346B1">
      <w:pPr>
        <w:pStyle w:val="TOC4"/>
        <w:rPr>
          <w:rFonts w:ascii="Calibri" w:hAnsi="Calibri"/>
          <w:sz w:val="22"/>
          <w:szCs w:val="22"/>
          <w:lang w:eastAsia="en-GB"/>
        </w:rPr>
      </w:pPr>
      <w:r>
        <w:t>5.2.22.1</w:t>
      </w:r>
      <w:r w:rsidRPr="00D74360">
        <w:rPr>
          <w:rFonts w:ascii="Calibri" w:hAnsi="Calibri"/>
          <w:sz w:val="22"/>
          <w:szCs w:val="22"/>
          <w:lang w:eastAsia="en-GB"/>
        </w:rPr>
        <w:tab/>
      </w:r>
      <w:r>
        <w:t>Description</w:t>
      </w:r>
      <w:r>
        <w:tab/>
      </w:r>
      <w:r>
        <w:fldChar w:fldCharType="begin" w:fldLock="1"/>
      </w:r>
      <w:r>
        <w:instrText xml:space="preserve"> PAGEREF _Toc67728636 \h </w:instrText>
      </w:r>
      <w:r>
        <w:fldChar w:fldCharType="separate"/>
      </w:r>
      <w:r>
        <w:t>62</w:t>
      </w:r>
      <w:r>
        <w:fldChar w:fldCharType="end"/>
      </w:r>
    </w:p>
    <w:p w14:paraId="4EF7D56F" w14:textId="0AD2CB41" w:rsidR="00E346B1" w:rsidRPr="00D74360" w:rsidRDefault="00E346B1">
      <w:pPr>
        <w:pStyle w:val="TOC4"/>
        <w:rPr>
          <w:rFonts w:ascii="Calibri" w:hAnsi="Calibri"/>
          <w:sz w:val="22"/>
          <w:szCs w:val="22"/>
          <w:lang w:eastAsia="en-GB"/>
        </w:rPr>
      </w:pPr>
      <w:r>
        <w:t>5.2.22.2</w:t>
      </w:r>
      <w:r w:rsidRPr="00D74360">
        <w:rPr>
          <w:rFonts w:ascii="Calibri" w:hAnsi="Calibri"/>
          <w:sz w:val="22"/>
          <w:szCs w:val="22"/>
          <w:lang w:eastAsia="en-GB"/>
        </w:rPr>
        <w:tab/>
      </w:r>
      <w:r>
        <w:t>Resource Definition</w:t>
      </w:r>
      <w:r>
        <w:tab/>
      </w:r>
      <w:r>
        <w:fldChar w:fldCharType="begin" w:fldLock="1"/>
      </w:r>
      <w:r>
        <w:instrText xml:space="preserve"> PAGEREF _Toc67728637 \h </w:instrText>
      </w:r>
      <w:r>
        <w:fldChar w:fldCharType="separate"/>
      </w:r>
      <w:r>
        <w:t>62</w:t>
      </w:r>
      <w:r>
        <w:fldChar w:fldCharType="end"/>
      </w:r>
    </w:p>
    <w:p w14:paraId="14C3E482" w14:textId="0B4B1A34" w:rsidR="00E346B1" w:rsidRPr="00D74360" w:rsidRDefault="00E346B1">
      <w:pPr>
        <w:pStyle w:val="TOC4"/>
        <w:rPr>
          <w:rFonts w:ascii="Calibri" w:hAnsi="Calibri"/>
          <w:sz w:val="22"/>
          <w:szCs w:val="22"/>
          <w:lang w:eastAsia="en-GB"/>
        </w:rPr>
      </w:pPr>
      <w:r>
        <w:t>5.2.22.3</w:t>
      </w:r>
      <w:r w:rsidRPr="00D74360">
        <w:rPr>
          <w:rFonts w:ascii="Calibri" w:hAnsi="Calibri"/>
          <w:sz w:val="22"/>
          <w:szCs w:val="22"/>
          <w:lang w:eastAsia="en-GB"/>
        </w:rPr>
        <w:tab/>
      </w:r>
      <w:r>
        <w:t>Resource Standard Methods</w:t>
      </w:r>
      <w:r>
        <w:tab/>
      </w:r>
      <w:r>
        <w:fldChar w:fldCharType="begin" w:fldLock="1"/>
      </w:r>
      <w:r>
        <w:instrText xml:space="preserve"> PAGEREF _Toc67728638 \h </w:instrText>
      </w:r>
      <w:r>
        <w:fldChar w:fldCharType="separate"/>
      </w:r>
      <w:r>
        <w:t>63</w:t>
      </w:r>
      <w:r>
        <w:fldChar w:fldCharType="end"/>
      </w:r>
    </w:p>
    <w:p w14:paraId="3A221942" w14:textId="16E4A0F9" w:rsidR="00E346B1" w:rsidRPr="00D74360" w:rsidRDefault="00E346B1">
      <w:pPr>
        <w:pStyle w:val="TOC5"/>
        <w:rPr>
          <w:rFonts w:ascii="Calibri" w:hAnsi="Calibri"/>
          <w:sz w:val="22"/>
          <w:szCs w:val="22"/>
          <w:lang w:eastAsia="en-GB"/>
        </w:rPr>
      </w:pPr>
      <w:r>
        <w:t>5.2.3.3.1</w:t>
      </w:r>
      <w:r w:rsidRPr="00D74360">
        <w:rPr>
          <w:rFonts w:ascii="Calibri" w:hAnsi="Calibri"/>
          <w:sz w:val="22"/>
          <w:szCs w:val="22"/>
          <w:lang w:eastAsia="en-GB"/>
        </w:rPr>
        <w:tab/>
      </w:r>
      <w:r>
        <w:t>GET</w:t>
      </w:r>
      <w:r>
        <w:tab/>
      </w:r>
      <w:r>
        <w:fldChar w:fldCharType="begin" w:fldLock="1"/>
      </w:r>
      <w:r>
        <w:instrText xml:space="preserve"> PAGEREF _Toc67728639 \h </w:instrText>
      </w:r>
      <w:r>
        <w:fldChar w:fldCharType="separate"/>
      </w:r>
      <w:r>
        <w:t>63</w:t>
      </w:r>
      <w:r>
        <w:fldChar w:fldCharType="end"/>
      </w:r>
    </w:p>
    <w:p w14:paraId="492FBE23" w14:textId="63534EE5" w:rsidR="00E346B1" w:rsidRPr="00D74360" w:rsidRDefault="00E346B1">
      <w:pPr>
        <w:pStyle w:val="TOC4"/>
        <w:rPr>
          <w:rFonts w:ascii="Calibri" w:hAnsi="Calibri"/>
          <w:sz w:val="22"/>
          <w:szCs w:val="22"/>
          <w:lang w:eastAsia="en-GB"/>
        </w:rPr>
      </w:pPr>
      <w:r>
        <w:t>5.2.23</w:t>
      </w:r>
      <w:r w:rsidRPr="00D74360">
        <w:rPr>
          <w:rFonts w:ascii="Calibri" w:hAnsi="Calibri"/>
          <w:sz w:val="22"/>
          <w:szCs w:val="22"/>
          <w:lang w:eastAsia="en-GB"/>
        </w:rPr>
        <w:tab/>
      </w:r>
      <w:r>
        <w:t>Resource: IdentityData</w:t>
      </w:r>
      <w:r>
        <w:tab/>
      </w:r>
      <w:r>
        <w:fldChar w:fldCharType="begin" w:fldLock="1"/>
      </w:r>
      <w:r>
        <w:instrText xml:space="preserve"> PAGEREF _Toc67728640 \h </w:instrText>
      </w:r>
      <w:r>
        <w:fldChar w:fldCharType="separate"/>
      </w:r>
      <w:r>
        <w:t>63</w:t>
      </w:r>
      <w:r>
        <w:fldChar w:fldCharType="end"/>
      </w:r>
    </w:p>
    <w:p w14:paraId="479E114B" w14:textId="639390E9" w:rsidR="00E346B1" w:rsidRPr="00D74360" w:rsidRDefault="00E346B1">
      <w:pPr>
        <w:pStyle w:val="TOC5"/>
        <w:rPr>
          <w:rFonts w:ascii="Calibri" w:hAnsi="Calibri"/>
          <w:sz w:val="22"/>
          <w:szCs w:val="22"/>
          <w:lang w:eastAsia="en-GB"/>
        </w:rPr>
      </w:pPr>
      <w:r>
        <w:t>5.2.23.1</w:t>
      </w:r>
      <w:r w:rsidRPr="00D74360">
        <w:rPr>
          <w:rFonts w:ascii="Calibri" w:hAnsi="Calibri"/>
          <w:sz w:val="22"/>
          <w:szCs w:val="22"/>
          <w:lang w:eastAsia="en-GB"/>
        </w:rPr>
        <w:tab/>
      </w:r>
      <w:r>
        <w:t>Description</w:t>
      </w:r>
      <w:r>
        <w:tab/>
      </w:r>
      <w:r>
        <w:fldChar w:fldCharType="begin" w:fldLock="1"/>
      </w:r>
      <w:r>
        <w:instrText xml:space="preserve"> PAGEREF _Toc67728641 \h </w:instrText>
      </w:r>
      <w:r>
        <w:fldChar w:fldCharType="separate"/>
      </w:r>
      <w:r>
        <w:t>63</w:t>
      </w:r>
      <w:r>
        <w:fldChar w:fldCharType="end"/>
      </w:r>
    </w:p>
    <w:p w14:paraId="160A3627" w14:textId="21E148F2" w:rsidR="00E346B1" w:rsidRPr="00D74360" w:rsidRDefault="00E346B1">
      <w:pPr>
        <w:pStyle w:val="TOC5"/>
        <w:rPr>
          <w:rFonts w:ascii="Calibri" w:hAnsi="Calibri"/>
          <w:sz w:val="22"/>
          <w:szCs w:val="22"/>
          <w:lang w:eastAsia="en-GB"/>
        </w:rPr>
      </w:pPr>
      <w:r>
        <w:t>5.2.23.2</w:t>
      </w:r>
      <w:r w:rsidRPr="00D74360">
        <w:rPr>
          <w:rFonts w:ascii="Calibri" w:hAnsi="Calibri"/>
          <w:sz w:val="22"/>
          <w:szCs w:val="22"/>
          <w:lang w:eastAsia="en-GB"/>
        </w:rPr>
        <w:tab/>
      </w:r>
      <w:r>
        <w:t>Resource Definition</w:t>
      </w:r>
      <w:r>
        <w:tab/>
      </w:r>
      <w:r>
        <w:fldChar w:fldCharType="begin" w:fldLock="1"/>
      </w:r>
      <w:r>
        <w:instrText xml:space="preserve"> PAGEREF _Toc67728642 \h </w:instrText>
      </w:r>
      <w:r>
        <w:fldChar w:fldCharType="separate"/>
      </w:r>
      <w:r>
        <w:t>63</w:t>
      </w:r>
      <w:r>
        <w:fldChar w:fldCharType="end"/>
      </w:r>
    </w:p>
    <w:p w14:paraId="20CC29B9" w14:textId="50A6A6DF" w:rsidR="00E346B1" w:rsidRPr="00D74360" w:rsidRDefault="00E346B1">
      <w:pPr>
        <w:pStyle w:val="TOC5"/>
        <w:rPr>
          <w:rFonts w:ascii="Calibri" w:hAnsi="Calibri"/>
          <w:sz w:val="22"/>
          <w:szCs w:val="22"/>
          <w:lang w:eastAsia="en-GB"/>
        </w:rPr>
      </w:pPr>
      <w:r>
        <w:t>5.2.23.3</w:t>
      </w:r>
      <w:r w:rsidRPr="00D74360">
        <w:rPr>
          <w:rFonts w:ascii="Calibri" w:hAnsi="Calibri"/>
          <w:sz w:val="22"/>
          <w:szCs w:val="22"/>
          <w:lang w:eastAsia="en-GB"/>
        </w:rPr>
        <w:tab/>
      </w:r>
      <w:r>
        <w:t>Resource Standard Methods</w:t>
      </w:r>
      <w:r>
        <w:tab/>
      </w:r>
      <w:r>
        <w:fldChar w:fldCharType="begin" w:fldLock="1"/>
      </w:r>
      <w:r>
        <w:instrText xml:space="preserve"> PAGEREF _Toc67728643 \h </w:instrText>
      </w:r>
      <w:r>
        <w:fldChar w:fldCharType="separate"/>
      </w:r>
      <w:r>
        <w:t>64</w:t>
      </w:r>
      <w:r>
        <w:fldChar w:fldCharType="end"/>
      </w:r>
    </w:p>
    <w:p w14:paraId="5369507C" w14:textId="59D27958" w:rsidR="00E346B1" w:rsidRPr="00D74360" w:rsidRDefault="00E346B1">
      <w:pPr>
        <w:pStyle w:val="TOC6"/>
        <w:rPr>
          <w:rFonts w:ascii="Calibri" w:hAnsi="Calibri"/>
          <w:sz w:val="22"/>
          <w:szCs w:val="22"/>
          <w:lang w:eastAsia="en-GB"/>
        </w:rPr>
      </w:pPr>
      <w:r>
        <w:t>5.2.23.3.1</w:t>
      </w:r>
      <w:r w:rsidRPr="00D74360">
        <w:rPr>
          <w:rFonts w:ascii="Calibri" w:hAnsi="Calibri"/>
          <w:sz w:val="22"/>
          <w:szCs w:val="22"/>
          <w:lang w:eastAsia="en-GB"/>
        </w:rPr>
        <w:tab/>
      </w:r>
      <w:r>
        <w:t>GET</w:t>
      </w:r>
      <w:r>
        <w:tab/>
      </w:r>
      <w:r>
        <w:fldChar w:fldCharType="begin" w:fldLock="1"/>
      </w:r>
      <w:r>
        <w:instrText xml:space="preserve"> PAGEREF _Toc67728644 \h </w:instrText>
      </w:r>
      <w:r>
        <w:fldChar w:fldCharType="separate"/>
      </w:r>
      <w:r>
        <w:t>64</w:t>
      </w:r>
      <w:r>
        <w:fldChar w:fldCharType="end"/>
      </w:r>
    </w:p>
    <w:p w14:paraId="0A417A52" w14:textId="3C842600" w:rsidR="00E346B1" w:rsidRPr="00D74360" w:rsidRDefault="00E346B1">
      <w:pPr>
        <w:pStyle w:val="TOC3"/>
        <w:rPr>
          <w:rFonts w:ascii="Calibri" w:hAnsi="Calibri"/>
          <w:sz w:val="22"/>
          <w:szCs w:val="22"/>
          <w:lang w:eastAsia="en-GB"/>
        </w:rPr>
      </w:pPr>
      <w:r>
        <w:t>5.2.24</w:t>
      </w:r>
      <w:r w:rsidRPr="00D74360">
        <w:rPr>
          <w:rFonts w:ascii="Calibri" w:hAnsi="Calibri"/>
          <w:sz w:val="22"/>
          <w:szCs w:val="22"/>
          <w:lang w:eastAsia="en-GB"/>
        </w:rPr>
        <w:tab/>
      </w:r>
      <w:r>
        <w:t>Resource: AuthenticationStatus</w:t>
      </w:r>
      <w:r>
        <w:tab/>
      </w:r>
      <w:r>
        <w:fldChar w:fldCharType="begin" w:fldLock="1"/>
      </w:r>
      <w:r>
        <w:instrText xml:space="preserve"> PAGEREF _Toc67728645 \h </w:instrText>
      </w:r>
      <w:r>
        <w:fldChar w:fldCharType="separate"/>
      </w:r>
      <w:r>
        <w:t>64</w:t>
      </w:r>
      <w:r>
        <w:fldChar w:fldCharType="end"/>
      </w:r>
    </w:p>
    <w:p w14:paraId="0CFE4407" w14:textId="570E157B" w:rsidR="00E346B1" w:rsidRPr="00D74360" w:rsidRDefault="00E346B1">
      <w:pPr>
        <w:pStyle w:val="TOC4"/>
        <w:rPr>
          <w:rFonts w:ascii="Calibri" w:hAnsi="Calibri"/>
          <w:sz w:val="22"/>
          <w:szCs w:val="22"/>
          <w:lang w:eastAsia="en-GB"/>
        </w:rPr>
      </w:pPr>
      <w:r>
        <w:t>5.2.24.1</w:t>
      </w:r>
      <w:r w:rsidRPr="00D74360">
        <w:rPr>
          <w:rFonts w:ascii="Calibri" w:hAnsi="Calibri"/>
          <w:sz w:val="22"/>
          <w:szCs w:val="22"/>
          <w:lang w:eastAsia="en-GB"/>
        </w:rPr>
        <w:tab/>
      </w:r>
      <w:r>
        <w:t>Description</w:t>
      </w:r>
      <w:r>
        <w:tab/>
      </w:r>
      <w:r>
        <w:fldChar w:fldCharType="begin" w:fldLock="1"/>
      </w:r>
      <w:r>
        <w:instrText xml:space="preserve"> PAGEREF _Toc67728646 \h </w:instrText>
      </w:r>
      <w:r>
        <w:fldChar w:fldCharType="separate"/>
      </w:r>
      <w:r>
        <w:t>64</w:t>
      </w:r>
      <w:r>
        <w:fldChar w:fldCharType="end"/>
      </w:r>
    </w:p>
    <w:p w14:paraId="118488C7" w14:textId="3B1AD508" w:rsidR="00E346B1" w:rsidRPr="00D74360" w:rsidRDefault="00E346B1">
      <w:pPr>
        <w:pStyle w:val="TOC4"/>
        <w:rPr>
          <w:rFonts w:ascii="Calibri" w:hAnsi="Calibri"/>
          <w:sz w:val="22"/>
          <w:szCs w:val="22"/>
          <w:lang w:eastAsia="en-GB"/>
        </w:rPr>
      </w:pPr>
      <w:r>
        <w:t>5.2.24.2</w:t>
      </w:r>
      <w:r w:rsidRPr="00D74360">
        <w:rPr>
          <w:rFonts w:ascii="Calibri" w:hAnsi="Calibri"/>
          <w:sz w:val="22"/>
          <w:szCs w:val="22"/>
          <w:lang w:eastAsia="en-GB"/>
        </w:rPr>
        <w:tab/>
      </w:r>
      <w:r>
        <w:t>Resource Definition</w:t>
      </w:r>
      <w:r>
        <w:tab/>
      </w:r>
      <w:r>
        <w:fldChar w:fldCharType="begin" w:fldLock="1"/>
      </w:r>
      <w:r>
        <w:instrText xml:space="preserve"> PAGEREF _Toc67728647 \h </w:instrText>
      </w:r>
      <w:r>
        <w:fldChar w:fldCharType="separate"/>
      </w:r>
      <w:r>
        <w:t>64</w:t>
      </w:r>
      <w:r>
        <w:fldChar w:fldCharType="end"/>
      </w:r>
    </w:p>
    <w:p w14:paraId="247FF1AB" w14:textId="55FA0D7A" w:rsidR="00E346B1" w:rsidRPr="00D74360" w:rsidRDefault="00E346B1">
      <w:pPr>
        <w:pStyle w:val="TOC4"/>
        <w:rPr>
          <w:rFonts w:ascii="Calibri" w:hAnsi="Calibri"/>
          <w:sz w:val="22"/>
          <w:szCs w:val="22"/>
          <w:lang w:eastAsia="en-GB"/>
        </w:rPr>
      </w:pPr>
      <w:r>
        <w:t>5.2.24.3</w:t>
      </w:r>
      <w:r w:rsidRPr="00D74360">
        <w:rPr>
          <w:rFonts w:ascii="Calibri" w:hAnsi="Calibri"/>
          <w:sz w:val="22"/>
          <w:szCs w:val="22"/>
          <w:lang w:eastAsia="en-GB"/>
        </w:rPr>
        <w:tab/>
      </w:r>
      <w:r>
        <w:t>Resource Standard Methods</w:t>
      </w:r>
      <w:r>
        <w:tab/>
      </w:r>
      <w:r>
        <w:fldChar w:fldCharType="begin" w:fldLock="1"/>
      </w:r>
      <w:r>
        <w:instrText xml:space="preserve"> PAGEREF _Toc67728648 \h </w:instrText>
      </w:r>
      <w:r>
        <w:fldChar w:fldCharType="separate"/>
      </w:r>
      <w:r>
        <w:t>64</w:t>
      </w:r>
      <w:r>
        <w:fldChar w:fldCharType="end"/>
      </w:r>
    </w:p>
    <w:p w14:paraId="5B66E983" w14:textId="47AC2D38" w:rsidR="00E346B1" w:rsidRPr="00D74360" w:rsidRDefault="00E346B1">
      <w:pPr>
        <w:pStyle w:val="TOC5"/>
        <w:rPr>
          <w:rFonts w:ascii="Calibri" w:hAnsi="Calibri"/>
          <w:sz w:val="22"/>
          <w:szCs w:val="22"/>
          <w:lang w:eastAsia="en-GB"/>
        </w:rPr>
      </w:pPr>
      <w:r>
        <w:t>5.2.24.3.1</w:t>
      </w:r>
      <w:r w:rsidRPr="00D74360">
        <w:rPr>
          <w:rFonts w:ascii="Calibri" w:hAnsi="Calibri"/>
          <w:sz w:val="22"/>
          <w:szCs w:val="22"/>
          <w:lang w:eastAsia="en-GB"/>
        </w:rPr>
        <w:tab/>
      </w:r>
      <w:r>
        <w:t>PUT</w:t>
      </w:r>
      <w:r>
        <w:tab/>
      </w:r>
      <w:r>
        <w:fldChar w:fldCharType="begin" w:fldLock="1"/>
      </w:r>
      <w:r>
        <w:instrText xml:space="preserve"> PAGEREF _Toc67728649 \h </w:instrText>
      </w:r>
      <w:r>
        <w:fldChar w:fldCharType="separate"/>
      </w:r>
      <w:r>
        <w:t>64</w:t>
      </w:r>
      <w:r>
        <w:fldChar w:fldCharType="end"/>
      </w:r>
    </w:p>
    <w:p w14:paraId="16192FDE" w14:textId="08F00785" w:rsidR="00E346B1" w:rsidRPr="00D74360" w:rsidRDefault="00E346B1">
      <w:pPr>
        <w:pStyle w:val="TOC5"/>
        <w:rPr>
          <w:rFonts w:ascii="Calibri" w:hAnsi="Calibri"/>
          <w:sz w:val="22"/>
          <w:szCs w:val="22"/>
          <w:lang w:eastAsia="en-GB"/>
        </w:rPr>
      </w:pPr>
      <w:r>
        <w:t>5.2.24.3.2</w:t>
      </w:r>
      <w:r w:rsidRPr="00D74360">
        <w:rPr>
          <w:rFonts w:ascii="Calibri" w:hAnsi="Calibri"/>
          <w:sz w:val="22"/>
          <w:szCs w:val="22"/>
          <w:lang w:eastAsia="en-GB"/>
        </w:rPr>
        <w:tab/>
      </w:r>
      <w:r>
        <w:t>GET</w:t>
      </w:r>
      <w:r>
        <w:tab/>
      </w:r>
      <w:r>
        <w:fldChar w:fldCharType="begin" w:fldLock="1"/>
      </w:r>
      <w:r>
        <w:instrText xml:space="preserve"> PAGEREF _Toc67728650 \h </w:instrText>
      </w:r>
      <w:r>
        <w:fldChar w:fldCharType="separate"/>
      </w:r>
      <w:r>
        <w:t>65</w:t>
      </w:r>
      <w:r>
        <w:fldChar w:fldCharType="end"/>
      </w:r>
    </w:p>
    <w:p w14:paraId="5F4E12FD" w14:textId="3CB9150B" w:rsidR="00E346B1" w:rsidRPr="00D74360" w:rsidRDefault="00E346B1">
      <w:pPr>
        <w:pStyle w:val="TOC5"/>
        <w:rPr>
          <w:rFonts w:ascii="Calibri" w:hAnsi="Calibri"/>
          <w:sz w:val="22"/>
          <w:szCs w:val="22"/>
          <w:lang w:eastAsia="en-GB"/>
        </w:rPr>
      </w:pPr>
      <w:r>
        <w:t>5.2.24.3.3</w:t>
      </w:r>
      <w:r w:rsidRPr="00D74360">
        <w:rPr>
          <w:rFonts w:ascii="Calibri" w:hAnsi="Calibri"/>
          <w:sz w:val="22"/>
          <w:szCs w:val="22"/>
          <w:lang w:eastAsia="en-GB"/>
        </w:rPr>
        <w:tab/>
      </w:r>
      <w:r>
        <w:t>DELETE</w:t>
      </w:r>
      <w:r>
        <w:tab/>
      </w:r>
      <w:r>
        <w:fldChar w:fldCharType="begin" w:fldLock="1"/>
      </w:r>
      <w:r>
        <w:instrText xml:space="preserve"> PAGEREF _Toc67728651 \h </w:instrText>
      </w:r>
      <w:r>
        <w:fldChar w:fldCharType="separate"/>
      </w:r>
      <w:r>
        <w:t>65</w:t>
      </w:r>
      <w:r>
        <w:fldChar w:fldCharType="end"/>
      </w:r>
    </w:p>
    <w:p w14:paraId="513B6EB8" w14:textId="063209A1" w:rsidR="00E346B1" w:rsidRPr="00D74360" w:rsidRDefault="00E346B1">
      <w:pPr>
        <w:pStyle w:val="TOC3"/>
        <w:rPr>
          <w:rFonts w:ascii="Calibri" w:hAnsi="Calibri"/>
          <w:sz w:val="22"/>
          <w:szCs w:val="22"/>
          <w:lang w:eastAsia="en-GB"/>
        </w:rPr>
      </w:pPr>
      <w:r>
        <w:t>5.2.24A</w:t>
      </w:r>
      <w:r w:rsidRPr="00D74360">
        <w:rPr>
          <w:rFonts w:ascii="Calibri" w:hAnsi="Calibri"/>
          <w:sz w:val="22"/>
          <w:szCs w:val="22"/>
          <w:lang w:eastAsia="en-GB"/>
        </w:rPr>
        <w:tab/>
      </w:r>
      <w:r>
        <w:t>Resource: Individual</w:t>
      </w:r>
      <w:r w:rsidRPr="00323299">
        <w:rPr>
          <w:kern w:val="2"/>
          <w:lang w:eastAsia="zh-CN"/>
        </w:rPr>
        <w:t>AuthenticationStatus</w:t>
      </w:r>
      <w:r>
        <w:tab/>
      </w:r>
      <w:r>
        <w:fldChar w:fldCharType="begin" w:fldLock="1"/>
      </w:r>
      <w:r>
        <w:instrText xml:space="preserve"> PAGEREF _Toc67728652 \h </w:instrText>
      </w:r>
      <w:r>
        <w:fldChar w:fldCharType="separate"/>
      </w:r>
      <w:r>
        <w:t>66</w:t>
      </w:r>
      <w:r>
        <w:fldChar w:fldCharType="end"/>
      </w:r>
    </w:p>
    <w:p w14:paraId="70135784" w14:textId="3C228670" w:rsidR="00E346B1" w:rsidRPr="00D74360" w:rsidRDefault="00E346B1">
      <w:pPr>
        <w:pStyle w:val="TOC4"/>
        <w:rPr>
          <w:rFonts w:ascii="Calibri" w:hAnsi="Calibri"/>
          <w:sz w:val="22"/>
          <w:szCs w:val="22"/>
          <w:lang w:eastAsia="en-GB"/>
        </w:rPr>
      </w:pPr>
      <w:r>
        <w:t>5.2.24A.1</w:t>
      </w:r>
      <w:r w:rsidRPr="00D74360">
        <w:rPr>
          <w:rFonts w:ascii="Calibri" w:hAnsi="Calibri"/>
          <w:sz w:val="22"/>
          <w:szCs w:val="22"/>
          <w:lang w:eastAsia="en-GB"/>
        </w:rPr>
        <w:tab/>
      </w:r>
      <w:r>
        <w:t>Description</w:t>
      </w:r>
      <w:r>
        <w:tab/>
      </w:r>
      <w:r>
        <w:fldChar w:fldCharType="begin" w:fldLock="1"/>
      </w:r>
      <w:r>
        <w:instrText xml:space="preserve"> PAGEREF _Toc67728653 \h </w:instrText>
      </w:r>
      <w:r>
        <w:fldChar w:fldCharType="separate"/>
      </w:r>
      <w:r>
        <w:t>66</w:t>
      </w:r>
      <w:r>
        <w:fldChar w:fldCharType="end"/>
      </w:r>
    </w:p>
    <w:p w14:paraId="31115884" w14:textId="1A040DD6" w:rsidR="00E346B1" w:rsidRPr="00D74360" w:rsidRDefault="00E346B1">
      <w:pPr>
        <w:pStyle w:val="TOC4"/>
        <w:rPr>
          <w:rFonts w:ascii="Calibri" w:hAnsi="Calibri"/>
          <w:sz w:val="22"/>
          <w:szCs w:val="22"/>
          <w:lang w:eastAsia="en-GB"/>
        </w:rPr>
      </w:pPr>
      <w:r>
        <w:t>5.2.24A.2</w:t>
      </w:r>
      <w:r w:rsidRPr="00D74360">
        <w:rPr>
          <w:rFonts w:ascii="Calibri" w:hAnsi="Calibri"/>
          <w:sz w:val="22"/>
          <w:szCs w:val="22"/>
          <w:lang w:eastAsia="en-GB"/>
        </w:rPr>
        <w:tab/>
      </w:r>
      <w:r>
        <w:t>Resource Definition</w:t>
      </w:r>
      <w:r>
        <w:tab/>
      </w:r>
      <w:r>
        <w:fldChar w:fldCharType="begin" w:fldLock="1"/>
      </w:r>
      <w:r>
        <w:instrText xml:space="preserve"> PAGEREF _Toc67728654 \h </w:instrText>
      </w:r>
      <w:r>
        <w:fldChar w:fldCharType="separate"/>
      </w:r>
      <w:r>
        <w:t>66</w:t>
      </w:r>
      <w:r>
        <w:fldChar w:fldCharType="end"/>
      </w:r>
    </w:p>
    <w:p w14:paraId="017D99A5" w14:textId="39D57DA5" w:rsidR="00E346B1" w:rsidRPr="00D74360" w:rsidRDefault="00E346B1">
      <w:pPr>
        <w:pStyle w:val="TOC4"/>
        <w:rPr>
          <w:rFonts w:ascii="Calibri" w:hAnsi="Calibri"/>
          <w:sz w:val="22"/>
          <w:szCs w:val="22"/>
          <w:lang w:eastAsia="en-GB"/>
        </w:rPr>
      </w:pPr>
      <w:r>
        <w:t>5.2.24A.3</w:t>
      </w:r>
      <w:r w:rsidRPr="00D74360">
        <w:rPr>
          <w:rFonts w:ascii="Calibri" w:hAnsi="Calibri"/>
          <w:sz w:val="22"/>
          <w:szCs w:val="22"/>
          <w:lang w:eastAsia="en-GB"/>
        </w:rPr>
        <w:tab/>
      </w:r>
      <w:r>
        <w:t>Resource Standard Methods</w:t>
      </w:r>
      <w:r>
        <w:tab/>
      </w:r>
      <w:r>
        <w:fldChar w:fldCharType="begin" w:fldLock="1"/>
      </w:r>
      <w:r>
        <w:instrText xml:space="preserve"> PAGEREF _Toc67728655 \h </w:instrText>
      </w:r>
      <w:r>
        <w:fldChar w:fldCharType="separate"/>
      </w:r>
      <w:r>
        <w:t>66</w:t>
      </w:r>
      <w:r>
        <w:fldChar w:fldCharType="end"/>
      </w:r>
    </w:p>
    <w:p w14:paraId="4A7C12AD" w14:textId="102F42D9" w:rsidR="00E346B1" w:rsidRPr="00D74360" w:rsidRDefault="00E346B1">
      <w:pPr>
        <w:pStyle w:val="TOC5"/>
        <w:rPr>
          <w:rFonts w:ascii="Calibri" w:hAnsi="Calibri"/>
          <w:sz w:val="22"/>
          <w:szCs w:val="22"/>
          <w:lang w:eastAsia="en-GB"/>
        </w:rPr>
      </w:pPr>
      <w:r>
        <w:t>5.2.24A.3.1</w:t>
      </w:r>
      <w:r w:rsidRPr="00D74360">
        <w:rPr>
          <w:rFonts w:ascii="Calibri" w:hAnsi="Calibri"/>
          <w:sz w:val="22"/>
          <w:szCs w:val="22"/>
          <w:lang w:eastAsia="en-GB"/>
        </w:rPr>
        <w:tab/>
      </w:r>
      <w:r>
        <w:t>PUT</w:t>
      </w:r>
      <w:r>
        <w:tab/>
      </w:r>
      <w:r>
        <w:fldChar w:fldCharType="begin" w:fldLock="1"/>
      </w:r>
      <w:r>
        <w:instrText xml:space="preserve"> PAGEREF _Toc67728656 \h </w:instrText>
      </w:r>
      <w:r>
        <w:fldChar w:fldCharType="separate"/>
      </w:r>
      <w:r>
        <w:t>66</w:t>
      </w:r>
      <w:r>
        <w:fldChar w:fldCharType="end"/>
      </w:r>
    </w:p>
    <w:p w14:paraId="14E5587C" w14:textId="49352B8B" w:rsidR="00E346B1" w:rsidRPr="00D74360" w:rsidRDefault="00E346B1">
      <w:pPr>
        <w:pStyle w:val="TOC5"/>
        <w:rPr>
          <w:rFonts w:ascii="Calibri" w:hAnsi="Calibri"/>
          <w:sz w:val="22"/>
          <w:szCs w:val="22"/>
          <w:lang w:eastAsia="en-GB"/>
        </w:rPr>
      </w:pPr>
      <w:r>
        <w:t>5.2.24A.3.2</w:t>
      </w:r>
      <w:r w:rsidRPr="00D74360">
        <w:rPr>
          <w:rFonts w:ascii="Calibri" w:hAnsi="Calibri"/>
          <w:sz w:val="22"/>
          <w:szCs w:val="22"/>
          <w:lang w:eastAsia="en-GB"/>
        </w:rPr>
        <w:tab/>
      </w:r>
      <w:r>
        <w:t>GET</w:t>
      </w:r>
      <w:r>
        <w:tab/>
      </w:r>
      <w:r>
        <w:fldChar w:fldCharType="begin" w:fldLock="1"/>
      </w:r>
      <w:r>
        <w:instrText xml:space="preserve"> PAGEREF _Toc67728657 \h </w:instrText>
      </w:r>
      <w:r>
        <w:fldChar w:fldCharType="separate"/>
      </w:r>
      <w:r>
        <w:t>67</w:t>
      </w:r>
      <w:r>
        <w:fldChar w:fldCharType="end"/>
      </w:r>
    </w:p>
    <w:p w14:paraId="3D803FA0" w14:textId="3D8A2A5D" w:rsidR="00E346B1" w:rsidRPr="00D74360" w:rsidRDefault="00E346B1">
      <w:pPr>
        <w:pStyle w:val="TOC5"/>
        <w:rPr>
          <w:rFonts w:ascii="Calibri" w:hAnsi="Calibri"/>
          <w:sz w:val="22"/>
          <w:szCs w:val="22"/>
          <w:lang w:eastAsia="en-GB"/>
        </w:rPr>
      </w:pPr>
      <w:r>
        <w:t>5.2.24A.3.3</w:t>
      </w:r>
      <w:r w:rsidRPr="00D74360">
        <w:rPr>
          <w:rFonts w:ascii="Calibri" w:hAnsi="Calibri"/>
          <w:sz w:val="22"/>
          <w:szCs w:val="22"/>
          <w:lang w:eastAsia="en-GB"/>
        </w:rPr>
        <w:tab/>
      </w:r>
      <w:r>
        <w:t>DELETE</w:t>
      </w:r>
      <w:r>
        <w:tab/>
      </w:r>
      <w:r>
        <w:fldChar w:fldCharType="begin" w:fldLock="1"/>
      </w:r>
      <w:r>
        <w:instrText xml:space="preserve"> PAGEREF _Toc67728658 \h </w:instrText>
      </w:r>
      <w:r>
        <w:fldChar w:fldCharType="separate"/>
      </w:r>
      <w:r>
        <w:t>67</w:t>
      </w:r>
      <w:r>
        <w:fldChar w:fldCharType="end"/>
      </w:r>
    </w:p>
    <w:p w14:paraId="7C15A7E6" w14:textId="316FAE20" w:rsidR="00E346B1" w:rsidRPr="00D74360" w:rsidRDefault="00E346B1">
      <w:pPr>
        <w:pStyle w:val="TOC3"/>
        <w:rPr>
          <w:rFonts w:ascii="Calibri" w:hAnsi="Calibri"/>
          <w:sz w:val="22"/>
          <w:szCs w:val="22"/>
          <w:lang w:eastAsia="en-GB"/>
        </w:rPr>
      </w:pPr>
      <w:r>
        <w:t>5.2.25</w:t>
      </w:r>
      <w:r w:rsidRPr="00D74360">
        <w:rPr>
          <w:rFonts w:ascii="Calibri" w:hAnsi="Calibri"/>
          <w:sz w:val="22"/>
          <w:szCs w:val="22"/>
          <w:lang w:eastAsia="en-GB"/>
        </w:rPr>
        <w:tab/>
      </w:r>
      <w:r>
        <w:t>Resource: AuthenticationSoR</w:t>
      </w:r>
      <w:r>
        <w:tab/>
      </w:r>
      <w:r>
        <w:fldChar w:fldCharType="begin" w:fldLock="1"/>
      </w:r>
      <w:r>
        <w:instrText xml:space="preserve"> PAGEREF _Toc67728659 \h </w:instrText>
      </w:r>
      <w:r>
        <w:fldChar w:fldCharType="separate"/>
      </w:r>
      <w:r>
        <w:t>68</w:t>
      </w:r>
      <w:r>
        <w:fldChar w:fldCharType="end"/>
      </w:r>
    </w:p>
    <w:p w14:paraId="65D72D65" w14:textId="2F06ADD3" w:rsidR="00E346B1" w:rsidRPr="00D74360" w:rsidRDefault="00E346B1">
      <w:pPr>
        <w:pStyle w:val="TOC4"/>
        <w:rPr>
          <w:rFonts w:ascii="Calibri" w:hAnsi="Calibri"/>
          <w:sz w:val="22"/>
          <w:szCs w:val="22"/>
          <w:lang w:eastAsia="en-GB"/>
        </w:rPr>
      </w:pPr>
      <w:r>
        <w:t>5.2.25.1</w:t>
      </w:r>
      <w:r w:rsidRPr="00D74360">
        <w:rPr>
          <w:rFonts w:ascii="Calibri" w:hAnsi="Calibri"/>
          <w:sz w:val="22"/>
          <w:szCs w:val="22"/>
          <w:lang w:eastAsia="en-GB"/>
        </w:rPr>
        <w:tab/>
      </w:r>
      <w:r>
        <w:t>Description</w:t>
      </w:r>
      <w:r>
        <w:tab/>
      </w:r>
      <w:r>
        <w:fldChar w:fldCharType="begin" w:fldLock="1"/>
      </w:r>
      <w:r>
        <w:instrText xml:space="preserve"> PAGEREF _Toc67728660 \h </w:instrText>
      </w:r>
      <w:r>
        <w:fldChar w:fldCharType="separate"/>
      </w:r>
      <w:r>
        <w:t>68</w:t>
      </w:r>
      <w:r>
        <w:fldChar w:fldCharType="end"/>
      </w:r>
    </w:p>
    <w:p w14:paraId="0AF56BDD" w14:textId="1FC03D57" w:rsidR="00E346B1" w:rsidRPr="00D74360" w:rsidRDefault="00E346B1">
      <w:pPr>
        <w:pStyle w:val="TOC4"/>
        <w:rPr>
          <w:rFonts w:ascii="Calibri" w:hAnsi="Calibri"/>
          <w:sz w:val="22"/>
          <w:szCs w:val="22"/>
          <w:lang w:eastAsia="en-GB"/>
        </w:rPr>
      </w:pPr>
      <w:r>
        <w:t>5.2.25.2</w:t>
      </w:r>
      <w:r w:rsidRPr="00D74360">
        <w:rPr>
          <w:rFonts w:ascii="Calibri" w:hAnsi="Calibri"/>
          <w:sz w:val="22"/>
          <w:szCs w:val="22"/>
          <w:lang w:eastAsia="en-GB"/>
        </w:rPr>
        <w:tab/>
      </w:r>
      <w:r>
        <w:t>Resource Definition</w:t>
      </w:r>
      <w:r>
        <w:tab/>
      </w:r>
      <w:r>
        <w:fldChar w:fldCharType="begin" w:fldLock="1"/>
      </w:r>
      <w:r>
        <w:instrText xml:space="preserve"> PAGEREF _Toc67728661 \h </w:instrText>
      </w:r>
      <w:r>
        <w:fldChar w:fldCharType="separate"/>
      </w:r>
      <w:r>
        <w:t>68</w:t>
      </w:r>
      <w:r>
        <w:fldChar w:fldCharType="end"/>
      </w:r>
    </w:p>
    <w:p w14:paraId="0437AD8B" w14:textId="1C913C20" w:rsidR="00E346B1" w:rsidRPr="00D74360" w:rsidRDefault="00E346B1">
      <w:pPr>
        <w:pStyle w:val="TOC4"/>
        <w:rPr>
          <w:rFonts w:ascii="Calibri" w:hAnsi="Calibri"/>
          <w:sz w:val="22"/>
          <w:szCs w:val="22"/>
          <w:lang w:eastAsia="en-GB"/>
        </w:rPr>
      </w:pPr>
      <w:r>
        <w:t>5.2.2</w:t>
      </w:r>
      <w:r>
        <w:rPr>
          <w:lang w:eastAsia="zh-CN"/>
        </w:rPr>
        <w:t>5</w:t>
      </w:r>
      <w:r>
        <w:t>.3</w:t>
      </w:r>
      <w:r w:rsidRPr="00D74360">
        <w:rPr>
          <w:rFonts w:ascii="Calibri" w:hAnsi="Calibri"/>
          <w:sz w:val="22"/>
          <w:szCs w:val="22"/>
          <w:lang w:eastAsia="en-GB"/>
        </w:rPr>
        <w:tab/>
      </w:r>
      <w:r>
        <w:t>Resource Standard Methods</w:t>
      </w:r>
      <w:r>
        <w:tab/>
      </w:r>
      <w:r>
        <w:fldChar w:fldCharType="begin" w:fldLock="1"/>
      </w:r>
      <w:r>
        <w:instrText xml:space="preserve"> PAGEREF _Toc67728662 \h </w:instrText>
      </w:r>
      <w:r>
        <w:fldChar w:fldCharType="separate"/>
      </w:r>
      <w:r>
        <w:t>68</w:t>
      </w:r>
      <w:r>
        <w:fldChar w:fldCharType="end"/>
      </w:r>
    </w:p>
    <w:p w14:paraId="67096012" w14:textId="080B59B4" w:rsidR="00E346B1" w:rsidRPr="00D74360" w:rsidRDefault="00E346B1">
      <w:pPr>
        <w:pStyle w:val="TOC5"/>
        <w:rPr>
          <w:rFonts w:ascii="Calibri" w:hAnsi="Calibri"/>
          <w:sz w:val="22"/>
          <w:szCs w:val="22"/>
          <w:lang w:eastAsia="en-GB"/>
        </w:rPr>
      </w:pPr>
      <w:r>
        <w:t>5.2.25.3.1</w:t>
      </w:r>
      <w:r w:rsidRPr="00D74360">
        <w:rPr>
          <w:rFonts w:ascii="Calibri" w:hAnsi="Calibri"/>
          <w:sz w:val="22"/>
          <w:szCs w:val="22"/>
          <w:lang w:eastAsia="en-GB"/>
        </w:rPr>
        <w:tab/>
      </w:r>
      <w:r>
        <w:t>PUT</w:t>
      </w:r>
      <w:r>
        <w:tab/>
      </w:r>
      <w:r>
        <w:fldChar w:fldCharType="begin" w:fldLock="1"/>
      </w:r>
      <w:r>
        <w:instrText xml:space="preserve"> PAGEREF _Toc67728663 \h </w:instrText>
      </w:r>
      <w:r>
        <w:fldChar w:fldCharType="separate"/>
      </w:r>
      <w:r>
        <w:t>68</w:t>
      </w:r>
      <w:r>
        <w:fldChar w:fldCharType="end"/>
      </w:r>
    </w:p>
    <w:p w14:paraId="6DB783AE" w14:textId="6DF044F4" w:rsidR="00E346B1" w:rsidRPr="00D74360" w:rsidRDefault="00E346B1">
      <w:pPr>
        <w:pStyle w:val="TOC5"/>
        <w:rPr>
          <w:rFonts w:ascii="Calibri" w:hAnsi="Calibri"/>
          <w:sz w:val="22"/>
          <w:szCs w:val="22"/>
          <w:lang w:eastAsia="en-GB"/>
        </w:rPr>
      </w:pPr>
      <w:r>
        <w:t>5.2.25.3.2</w:t>
      </w:r>
      <w:r w:rsidRPr="00D74360">
        <w:rPr>
          <w:rFonts w:ascii="Calibri" w:hAnsi="Calibri"/>
          <w:sz w:val="22"/>
          <w:szCs w:val="22"/>
          <w:lang w:eastAsia="en-GB"/>
        </w:rPr>
        <w:tab/>
      </w:r>
      <w:r>
        <w:t>GET</w:t>
      </w:r>
      <w:r>
        <w:tab/>
      </w:r>
      <w:r>
        <w:fldChar w:fldCharType="begin" w:fldLock="1"/>
      </w:r>
      <w:r>
        <w:instrText xml:space="preserve"> PAGEREF _Toc67728664 \h </w:instrText>
      </w:r>
      <w:r>
        <w:fldChar w:fldCharType="separate"/>
      </w:r>
      <w:r>
        <w:t>68</w:t>
      </w:r>
      <w:r>
        <w:fldChar w:fldCharType="end"/>
      </w:r>
    </w:p>
    <w:p w14:paraId="34438EB1" w14:textId="24DECD18" w:rsidR="00E346B1" w:rsidRPr="00D74360" w:rsidRDefault="00E346B1">
      <w:pPr>
        <w:pStyle w:val="TOC3"/>
        <w:rPr>
          <w:rFonts w:ascii="Calibri" w:hAnsi="Calibri"/>
          <w:sz w:val="22"/>
          <w:szCs w:val="22"/>
          <w:lang w:eastAsia="en-GB"/>
        </w:rPr>
      </w:pPr>
      <w:r>
        <w:t>5.2.25A</w:t>
      </w:r>
      <w:r w:rsidRPr="00D74360">
        <w:rPr>
          <w:rFonts w:ascii="Calibri" w:hAnsi="Calibri"/>
          <w:sz w:val="22"/>
          <w:szCs w:val="22"/>
          <w:lang w:eastAsia="en-GB"/>
        </w:rPr>
        <w:tab/>
      </w:r>
      <w:r>
        <w:t>Resource: AuthenticationUPU</w:t>
      </w:r>
      <w:r>
        <w:tab/>
      </w:r>
      <w:r>
        <w:fldChar w:fldCharType="begin" w:fldLock="1"/>
      </w:r>
      <w:r>
        <w:instrText xml:space="preserve"> PAGEREF _Toc67728665 \h </w:instrText>
      </w:r>
      <w:r>
        <w:fldChar w:fldCharType="separate"/>
      </w:r>
      <w:r>
        <w:t>69</w:t>
      </w:r>
      <w:r>
        <w:fldChar w:fldCharType="end"/>
      </w:r>
    </w:p>
    <w:p w14:paraId="1EC5E61C" w14:textId="1CF1B3DB" w:rsidR="00E346B1" w:rsidRPr="00D74360" w:rsidRDefault="00E346B1">
      <w:pPr>
        <w:pStyle w:val="TOC4"/>
        <w:rPr>
          <w:rFonts w:ascii="Calibri" w:hAnsi="Calibri"/>
          <w:sz w:val="22"/>
          <w:szCs w:val="22"/>
          <w:lang w:eastAsia="en-GB"/>
        </w:rPr>
      </w:pPr>
      <w:r>
        <w:t>5.2.25A.1</w:t>
      </w:r>
      <w:r w:rsidRPr="00D74360">
        <w:rPr>
          <w:rFonts w:ascii="Calibri" w:hAnsi="Calibri"/>
          <w:sz w:val="22"/>
          <w:szCs w:val="22"/>
          <w:lang w:eastAsia="en-GB"/>
        </w:rPr>
        <w:tab/>
      </w:r>
      <w:r>
        <w:t>Description</w:t>
      </w:r>
      <w:r>
        <w:tab/>
      </w:r>
      <w:r>
        <w:fldChar w:fldCharType="begin" w:fldLock="1"/>
      </w:r>
      <w:r>
        <w:instrText xml:space="preserve"> PAGEREF _Toc67728666 \h </w:instrText>
      </w:r>
      <w:r>
        <w:fldChar w:fldCharType="separate"/>
      </w:r>
      <w:r>
        <w:t>69</w:t>
      </w:r>
      <w:r>
        <w:fldChar w:fldCharType="end"/>
      </w:r>
    </w:p>
    <w:p w14:paraId="2919706D" w14:textId="7CB1138F" w:rsidR="00E346B1" w:rsidRPr="00D74360" w:rsidRDefault="00E346B1">
      <w:pPr>
        <w:pStyle w:val="TOC4"/>
        <w:rPr>
          <w:rFonts w:ascii="Calibri" w:hAnsi="Calibri"/>
          <w:sz w:val="22"/>
          <w:szCs w:val="22"/>
          <w:lang w:eastAsia="en-GB"/>
        </w:rPr>
      </w:pPr>
      <w:r>
        <w:t>5.2.25A.2</w:t>
      </w:r>
      <w:r w:rsidRPr="00D74360">
        <w:rPr>
          <w:rFonts w:ascii="Calibri" w:hAnsi="Calibri"/>
          <w:sz w:val="22"/>
          <w:szCs w:val="22"/>
          <w:lang w:eastAsia="en-GB"/>
        </w:rPr>
        <w:tab/>
      </w:r>
      <w:r>
        <w:t>Resource Definition</w:t>
      </w:r>
      <w:r>
        <w:tab/>
      </w:r>
      <w:r>
        <w:fldChar w:fldCharType="begin" w:fldLock="1"/>
      </w:r>
      <w:r>
        <w:instrText xml:space="preserve"> PAGEREF _Toc67728667 \h </w:instrText>
      </w:r>
      <w:r>
        <w:fldChar w:fldCharType="separate"/>
      </w:r>
      <w:r>
        <w:t>69</w:t>
      </w:r>
      <w:r>
        <w:fldChar w:fldCharType="end"/>
      </w:r>
    </w:p>
    <w:p w14:paraId="4FFADE89" w14:textId="64F180C4" w:rsidR="00E346B1" w:rsidRPr="00D74360" w:rsidRDefault="00E346B1">
      <w:pPr>
        <w:pStyle w:val="TOC4"/>
        <w:rPr>
          <w:rFonts w:ascii="Calibri" w:hAnsi="Calibri"/>
          <w:sz w:val="22"/>
          <w:szCs w:val="22"/>
          <w:lang w:eastAsia="en-GB"/>
        </w:rPr>
      </w:pPr>
      <w:r>
        <w:t>5.2.25A.3</w:t>
      </w:r>
      <w:r w:rsidRPr="00D74360">
        <w:rPr>
          <w:rFonts w:ascii="Calibri" w:hAnsi="Calibri"/>
          <w:sz w:val="22"/>
          <w:szCs w:val="22"/>
          <w:lang w:eastAsia="en-GB"/>
        </w:rPr>
        <w:tab/>
      </w:r>
      <w:r>
        <w:t>Resource Standard Methods</w:t>
      </w:r>
      <w:r>
        <w:tab/>
      </w:r>
      <w:r>
        <w:fldChar w:fldCharType="begin" w:fldLock="1"/>
      </w:r>
      <w:r>
        <w:instrText xml:space="preserve"> PAGEREF _Toc67728668 \h </w:instrText>
      </w:r>
      <w:r>
        <w:fldChar w:fldCharType="separate"/>
      </w:r>
      <w:r>
        <w:t>69</w:t>
      </w:r>
      <w:r>
        <w:fldChar w:fldCharType="end"/>
      </w:r>
    </w:p>
    <w:p w14:paraId="66381EE9" w14:textId="2AA3CB87" w:rsidR="00E346B1" w:rsidRPr="00D74360" w:rsidRDefault="00E346B1">
      <w:pPr>
        <w:pStyle w:val="TOC5"/>
        <w:rPr>
          <w:rFonts w:ascii="Calibri" w:hAnsi="Calibri"/>
          <w:sz w:val="22"/>
          <w:szCs w:val="22"/>
          <w:lang w:eastAsia="en-GB"/>
        </w:rPr>
      </w:pPr>
      <w:r>
        <w:t>5.2.25A.3.1</w:t>
      </w:r>
      <w:r w:rsidRPr="00D74360">
        <w:rPr>
          <w:rFonts w:ascii="Calibri" w:hAnsi="Calibri"/>
          <w:sz w:val="22"/>
          <w:szCs w:val="22"/>
          <w:lang w:eastAsia="en-GB"/>
        </w:rPr>
        <w:tab/>
      </w:r>
      <w:r>
        <w:t>PUT</w:t>
      </w:r>
      <w:r>
        <w:tab/>
      </w:r>
      <w:r>
        <w:fldChar w:fldCharType="begin" w:fldLock="1"/>
      </w:r>
      <w:r>
        <w:instrText xml:space="preserve"> PAGEREF _Toc67728669 \h </w:instrText>
      </w:r>
      <w:r>
        <w:fldChar w:fldCharType="separate"/>
      </w:r>
      <w:r>
        <w:t>69</w:t>
      </w:r>
      <w:r>
        <w:fldChar w:fldCharType="end"/>
      </w:r>
    </w:p>
    <w:p w14:paraId="1206B520" w14:textId="42CAB443" w:rsidR="00E346B1" w:rsidRPr="00D74360" w:rsidRDefault="00E346B1">
      <w:pPr>
        <w:pStyle w:val="TOC5"/>
        <w:rPr>
          <w:rFonts w:ascii="Calibri" w:hAnsi="Calibri"/>
          <w:sz w:val="22"/>
          <w:szCs w:val="22"/>
          <w:lang w:eastAsia="en-GB"/>
        </w:rPr>
      </w:pPr>
      <w:r>
        <w:t>5.2.25A.3.2</w:t>
      </w:r>
      <w:r w:rsidRPr="00D74360">
        <w:rPr>
          <w:rFonts w:ascii="Calibri" w:hAnsi="Calibri"/>
          <w:sz w:val="22"/>
          <w:szCs w:val="22"/>
          <w:lang w:eastAsia="en-GB"/>
        </w:rPr>
        <w:tab/>
      </w:r>
      <w:r>
        <w:t>GET</w:t>
      </w:r>
      <w:r>
        <w:tab/>
      </w:r>
      <w:r>
        <w:fldChar w:fldCharType="begin" w:fldLock="1"/>
      </w:r>
      <w:r>
        <w:instrText xml:space="preserve"> PAGEREF _Toc67728670 \h </w:instrText>
      </w:r>
      <w:r>
        <w:fldChar w:fldCharType="separate"/>
      </w:r>
      <w:r>
        <w:t>70</w:t>
      </w:r>
      <w:r>
        <w:fldChar w:fldCharType="end"/>
      </w:r>
    </w:p>
    <w:p w14:paraId="265F565B" w14:textId="06D11EB6" w:rsidR="00E346B1" w:rsidRPr="00D74360" w:rsidRDefault="00E346B1">
      <w:pPr>
        <w:pStyle w:val="TOC3"/>
        <w:rPr>
          <w:rFonts w:ascii="Calibri" w:hAnsi="Calibri"/>
          <w:sz w:val="22"/>
          <w:szCs w:val="22"/>
          <w:lang w:eastAsia="en-GB"/>
        </w:rPr>
      </w:pPr>
      <w:r>
        <w:t>5.2.25B</w:t>
      </w:r>
      <w:r w:rsidRPr="00D74360">
        <w:rPr>
          <w:rFonts w:ascii="Calibri" w:hAnsi="Calibri"/>
          <w:sz w:val="22"/>
          <w:szCs w:val="22"/>
          <w:lang w:eastAsia="en-GB"/>
        </w:rPr>
        <w:tab/>
      </w:r>
      <w:r>
        <w:t>Resource: SubscribedSNSSAIs</w:t>
      </w:r>
      <w:r>
        <w:tab/>
      </w:r>
      <w:r>
        <w:fldChar w:fldCharType="begin" w:fldLock="1"/>
      </w:r>
      <w:r>
        <w:instrText xml:space="preserve"> PAGEREF _Toc67728671 \h </w:instrText>
      </w:r>
      <w:r>
        <w:fldChar w:fldCharType="separate"/>
      </w:r>
      <w:r>
        <w:t>70</w:t>
      </w:r>
      <w:r>
        <w:fldChar w:fldCharType="end"/>
      </w:r>
    </w:p>
    <w:p w14:paraId="3280B0B5" w14:textId="24D9ACC6" w:rsidR="00E346B1" w:rsidRPr="00D74360" w:rsidRDefault="00E346B1">
      <w:pPr>
        <w:pStyle w:val="TOC4"/>
        <w:rPr>
          <w:rFonts w:ascii="Calibri" w:hAnsi="Calibri"/>
          <w:sz w:val="22"/>
          <w:szCs w:val="22"/>
          <w:lang w:eastAsia="en-GB"/>
        </w:rPr>
      </w:pPr>
      <w:r>
        <w:t>5.2.25B.1</w:t>
      </w:r>
      <w:r w:rsidRPr="00D74360">
        <w:rPr>
          <w:rFonts w:ascii="Calibri" w:hAnsi="Calibri"/>
          <w:sz w:val="22"/>
          <w:szCs w:val="22"/>
          <w:lang w:eastAsia="en-GB"/>
        </w:rPr>
        <w:tab/>
      </w:r>
      <w:r>
        <w:t>Description</w:t>
      </w:r>
      <w:r>
        <w:tab/>
      </w:r>
      <w:r>
        <w:fldChar w:fldCharType="begin" w:fldLock="1"/>
      </w:r>
      <w:r>
        <w:instrText xml:space="preserve"> PAGEREF _Toc67728672 \h </w:instrText>
      </w:r>
      <w:r>
        <w:fldChar w:fldCharType="separate"/>
      </w:r>
      <w:r>
        <w:t>70</w:t>
      </w:r>
      <w:r>
        <w:fldChar w:fldCharType="end"/>
      </w:r>
    </w:p>
    <w:p w14:paraId="0E07ECD1" w14:textId="2578743B" w:rsidR="00E346B1" w:rsidRPr="00D74360" w:rsidRDefault="00E346B1">
      <w:pPr>
        <w:pStyle w:val="TOC4"/>
        <w:rPr>
          <w:rFonts w:ascii="Calibri" w:hAnsi="Calibri"/>
          <w:sz w:val="22"/>
          <w:szCs w:val="22"/>
          <w:lang w:eastAsia="en-GB"/>
        </w:rPr>
      </w:pPr>
      <w:r>
        <w:t>5.2.25B.2</w:t>
      </w:r>
      <w:r w:rsidRPr="00D74360">
        <w:rPr>
          <w:rFonts w:ascii="Calibri" w:hAnsi="Calibri"/>
          <w:sz w:val="22"/>
          <w:szCs w:val="22"/>
          <w:lang w:eastAsia="en-GB"/>
        </w:rPr>
        <w:tab/>
      </w:r>
      <w:r>
        <w:t>Resource Definition</w:t>
      </w:r>
      <w:r>
        <w:tab/>
      </w:r>
      <w:r>
        <w:fldChar w:fldCharType="begin" w:fldLock="1"/>
      </w:r>
      <w:r>
        <w:instrText xml:space="preserve"> PAGEREF _Toc67728673 \h </w:instrText>
      </w:r>
      <w:r>
        <w:fldChar w:fldCharType="separate"/>
      </w:r>
      <w:r>
        <w:t>70</w:t>
      </w:r>
      <w:r>
        <w:fldChar w:fldCharType="end"/>
      </w:r>
    </w:p>
    <w:p w14:paraId="6114D854" w14:textId="7E667F35" w:rsidR="00E346B1" w:rsidRPr="00D74360" w:rsidRDefault="00E346B1">
      <w:pPr>
        <w:pStyle w:val="TOC4"/>
        <w:rPr>
          <w:rFonts w:ascii="Calibri" w:hAnsi="Calibri"/>
          <w:sz w:val="22"/>
          <w:szCs w:val="22"/>
          <w:lang w:eastAsia="en-GB"/>
        </w:rPr>
      </w:pPr>
      <w:r>
        <w:t>5.2.25B.3</w:t>
      </w:r>
      <w:r w:rsidRPr="00D74360">
        <w:rPr>
          <w:rFonts w:ascii="Calibri" w:hAnsi="Calibri"/>
          <w:sz w:val="22"/>
          <w:szCs w:val="22"/>
          <w:lang w:eastAsia="en-GB"/>
        </w:rPr>
        <w:tab/>
      </w:r>
      <w:r>
        <w:t>Resource Standard Methods</w:t>
      </w:r>
      <w:r>
        <w:tab/>
      </w:r>
      <w:r>
        <w:fldChar w:fldCharType="begin" w:fldLock="1"/>
      </w:r>
      <w:r>
        <w:instrText xml:space="preserve"> PAGEREF _Toc67728674 \h </w:instrText>
      </w:r>
      <w:r>
        <w:fldChar w:fldCharType="separate"/>
      </w:r>
      <w:r>
        <w:t>71</w:t>
      </w:r>
      <w:r>
        <w:fldChar w:fldCharType="end"/>
      </w:r>
    </w:p>
    <w:p w14:paraId="77BBF683" w14:textId="2904F285" w:rsidR="00E346B1" w:rsidRPr="00D74360" w:rsidRDefault="00E346B1">
      <w:pPr>
        <w:pStyle w:val="TOC5"/>
        <w:rPr>
          <w:rFonts w:ascii="Calibri" w:hAnsi="Calibri"/>
          <w:sz w:val="22"/>
          <w:szCs w:val="22"/>
          <w:lang w:eastAsia="en-GB"/>
        </w:rPr>
      </w:pPr>
      <w:r>
        <w:t>5.2.25B.3.1</w:t>
      </w:r>
      <w:r w:rsidRPr="00D74360">
        <w:rPr>
          <w:rFonts w:ascii="Calibri" w:hAnsi="Calibri"/>
          <w:sz w:val="22"/>
          <w:szCs w:val="22"/>
          <w:lang w:eastAsia="en-GB"/>
        </w:rPr>
        <w:tab/>
      </w:r>
      <w:r>
        <w:t>PUT</w:t>
      </w:r>
      <w:r>
        <w:tab/>
      </w:r>
      <w:r>
        <w:fldChar w:fldCharType="begin" w:fldLock="1"/>
      </w:r>
      <w:r>
        <w:instrText xml:space="preserve"> PAGEREF _Toc67728675 \h </w:instrText>
      </w:r>
      <w:r>
        <w:fldChar w:fldCharType="separate"/>
      </w:r>
      <w:r>
        <w:t>71</w:t>
      </w:r>
      <w:r>
        <w:fldChar w:fldCharType="end"/>
      </w:r>
    </w:p>
    <w:p w14:paraId="00ED044B" w14:textId="4B8AB9C7" w:rsidR="00E346B1" w:rsidRPr="00D74360" w:rsidRDefault="00E346B1">
      <w:pPr>
        <w:pStyle w:val="TOC5"/>
        <w:rPr>
          <w:rFonts w:ascii="Calibri" w:hAnsi="Calibri"/>
          <w:sz w:val="22"/>
          <w:szCs w:val="22"/>
          <w:lang w:eastAsia="en-GB"/>
        </w:rPr>
      </w:pPr>
      <w:r>
        <w:t>5.2.25B.3.2</w:t>
      </w:r>
      <w:r w:rsidRPr="00D74360">
        <w:rPr>
          <w:rFonts w:ascii="Calibri" w:hAnsi="Calibri"/>
          <w:sz w:val="22"/>
          <w:szCs w:val="22"/>
          <w:lang w:eastAsia="en-GB"/>
        </w:rPr>
        <w:tab/>
      </w:r>
      <w:r>
        <w:t>GET</w:t>
      </w:r>
      <w:r>
        <w:tab/>
      </w:r>
      <w:r>
        <w:fldChar w:fldCharType="begin" w:fldLock="1"/>
      </w:r>
      <w:r>
        <w:instrText xml:space="preserve"> PAGEREF _Toc67728676 \h </w:instrText>
      </w:r>
      <w:r>
        <w:fldChar w:fldCharType="separate"/>
      </w:r>
      <w:r>
        <w:t>71</w:t>
      </w:r>
      <w:r>
        <w:fldChar w:fldCharType="end"/>
      </w:r>
    </w:p>
    <w:p w14:paraId="1FCA58BC" w14:textId="7435E707" w:rsidR="00E346B1" w:rsidRPr="00D74360" w:rsidRDefault="00E346B1">
      <w:pPr>
        <w:pStyle w:val="TOC3"/>
        <w:rPr>
          <w:rFonts w:ascii="Calibri" w:hAnsi="Calibri"/>
          <w:sz w:val="22"/>
          <w:szCs w:val="22"/>
          <w:lang w:eastAsia="en-GB"/>
        </w:rPr>
      </w:pPr>
      <w:r>
        <w:t>5.2.25C</w:t>
      </w:r>
      <w:r w:rsidRPr="00D74360">
        <w:rPr>
          <w:rFonts w:ascii="Calibri" w:hAnsi="Calibri"/>
          <w:sz w:val="22"/>
          <w:szCs w:val="22"/>
          <w:lang w:eastAsia="en-GB"/>
        </w:rPr>
        <w:tab/>
      </w:r>
      <w:r>
        <w:t>Resource: SubscribedCAG</w:t>
      </w:r>
      <w:r>
        <w:tab/>
      </w:r>
      <w:r>
        <w:fldChar w:fldCharType="begin" w:fldLock="1"/>
      </w:r>
      <w:r>
        <w:instrText xml:space="preserve"> PAGEREF _Toc67728677 \h </w:instrText>
      </w:r>
      <w:r>
        <w:fldChar w:fldCharType="separate"/>
      </w:r>
      <w:r>
        <w:t>72</w:t>
      </w:r>
      <w:r>
        <w:fldChar w:fldCharType="end"/>
      </w:r>
    </w:p>
    <w:p w14:paraId="30BAF393" w14:textId="65F2B5EB" w:rsidR="00E346B1" w:rsidRPr="00D74360" w:rsidRDefault="00E346B1">
      <w:pPr>
        <w:pStyle w:val="TOC4"/>
        <w:rPr>
          <w:rFonts w:ascii="Calibri" w:hAnsi="Calibri"/>
          <w:sz w:val="22"/>
          <w:szCs w:val="22"/>
          <w:lang w:eastAsia="en-GB"/>
        </w:rPr>
      </w:pPr>
      <w:r>
        <w:t>5.2.25C.1</w:t>
      </w:r>
      <w:r w:rsidRPr="00D74360">
        <w:rPr>
          <w:rFonts w:ascii="Calibri" w:hAnsi="Calibri"/>
          <w:sz w:val="22"/>
          <w:szCs w:val="22"/>
          <w:lang w:eastAsia="en-GB"/>
        </w:rPr>
        <w:tab/>
      </w:r>
      <w:r>
        <w:t>Description</w:t>
      </w:r>
      <w:r>
        <w:tab/>
      </w:r>
      <w:r>
        <w:fldChar w:fldCharType="begin" w:fldLock="1"/>
      </w:r>
      <w:r>
        <w:instrText xml:space="preserve"> PAGEREF _Toc67728678 \h </w:instrText>
      </w:r>
      <w:r>
        <w:fldChar w:fldCharType="separate"/>
      </w:r>
      <w:r>
        <w:t>72</w:t>
      </w:r>
      <w:r>
        <w:fldChar w:fldCharType="end"/>
      </w:r>
    </w:p>
    <w:p w14:paraId="0F1F1420" w14:textId="34A1B859" w:rsidR="00E346B1" w:rsidRPr="00D74360" w:rsidRDefault="00E346B1">
      <w:pPr>
        <w:pStyle w:val="TOC4"/>
        <w:rPr>
          <w:rFonts w:ascii="Calibri" w:hAnsi="Calibri"/>
          <w:sz w:val="22"/>
          <w:szCs w:val="22"/>
          <w:lang w:eastAsia="en-GB"/>
        </w:rPr>
      </w:pPr>
      <w:r>
        <w:t>5.2.25C.2</w:t>
      </w:r>
      <w:r w:rsidRPr="00D74360">
        <w:rPr>
          <w:rFonts w:ascii="Calibri" w:hAnsi="Calibri"/>
          <w:sz w:val="22"/>
          <w:szCs w:val="22"/>
          <w:lang w:eastAsia="en-GB"/>
        </w:rPr>
        <w:tab/>
      </w:r>
      <w:r>
        <w:t>Resource Definition</w:t>
      </w:r>
      <w:r>
        <w:tab/>
      </w:r>
      <w:r>
        <w:fldChar w:fldCharType="begin" w:fldLock="1"/>
      </w:r>
      <w:r>
        <w:instrText xml:space="preserve"> PAGEREF _Toc67728679 \h </w:instrText>
      </w:r>
      <w:r>
        <w:fldChar w:fldCharType="separate"/>
      </w:r>
      <w:r>
        <w:t>72</w:t>
      </w:r>
      <w:r>
        <w:fldChar w:fldCharType="end"/>
      </w:r>
    </w:p>
    <w:p w14:paraId="3653D6EC" w14:textId="1D2C43B1" w:rsidR="00E346B1" w:rsidRPr="00D74360" w:rsidRDefault="00E346B1">
      <w:pPr>
        <w:pStyle w:val="TOC4"/>
        <w:rPr>
          <w:rFonts w:ascii="Calibri" w:hAnsi="Calibri"/>
          <w:sz w:val="22"/>
          <w:szCs w:val="22"/>
          <w:lang w:eastAsia="en-GB"/>
        </w:rPr>
      </w:pPr>
      <w:r>
        <w:t>5.2.25C.3</w:t>
      </w:r>
      <w:r w:rsidRPr="00D74360">
        <w:rPr>
          <w:rFonts w:ascii="Calibri" w:hAnsi="Calibri"/>
          <w:sz w:val="22"/>
          <w:szCs w:val="22"/>
          <w:lang w:eastAsia="en-GB"/>
        </w:rPr>
        <w:tab/>
      </w:r>
      <w:r>
        <w:t>Resource Standard Methods</w:t>
      </w:r>
      <w:r>
        <w:tab/>
      </w:r>
      <w:r>
        <w:fldChar w:fldCharType="begin" w:fldLock="1"/>
      </w:r>
      <w:r>
        <w:instrText xml:space="preserve"> PAGEREF _Toc67728680 \h </w:instrText>
      </w:r>
      <w:r>
        <w:fldChar w:fldCharType="separate"/>
      </w:r>
      <w:r>
        <w:t>72</w:t>
      </w:r>
      <w:r>
        <w:fldChar w:fldCharType="end"/>
      </w:r>
    </w:p>
    <w:p w14:paraId="4968DBE9" w14:textId="66BB1869" w:rsidR="00E346B1" w:rsidRPr="00D74360" w:rsidRDefault="00E346B1">
      <w:pPr>
        <w:pStyle w:val="TOC5"/>
        <w:rPr>
          <w:rFonts w:ascii="Calibri" w:hAnsi="Calibri"/>
          <w:sz w:val="22"/>
          <w:szCs w:val="22"/>
          <w:lang w:eastAsia="en-GB"/>
        </w:rPr>
      </w:pPr>
      <w:r>
        <w:t>5.2.25C.3.1</w:t>
      </w:r>
      <w:r w:rsidRPr="00D74360">
        <w:rPr>
          <w:rFonts w:ascii="Calibri" w:hAnsi="Calibri"/>
          <w:sz w:val="22"/>
          <w:szCs w:val="22"/>
          <w:lang w:eastAsia="en-GB"/>
        </w:rPr>
        <w:tab/>
      </w:r>
      <w:r>
        <w:t>PUT</w:t>
      </w:r>
      <w:r>
        <w:tab/>
      </w:r>
      <w:r>
        <w:fldChar w:fldCharType="begin" w:fldLock="1"/>
      </w:r>
      <w:r>
        <w:instrText xml:space="preserve"> PAGEREF _Toc67728681 \h </w:instrText>
      </w:r>
      <w:r>
        <w:fldChar w:fldCharType="separate"/>
      </w:r>
      <w:r>
        <w:t>72</w:t>
      </w:r>
      <w:r>
        <w:fldChar w:fldCharType="end"/>
      </w:r>
    </w:p>
    <w:p w14:paraId="56C95668" w14:textId="3DF6EC1A" w:rsidR="00E346B1" w:rsidRPr="00D74360" w:rsidRDefault="00E346B1">
      <w:pPr>
        <w:pStyle w:val="TOC5"/>
        <w:rPr>
          <w:rFonts w:ascii="Calibri" w:hAnsi="Calibri"/>
          <w:sz w:val="22"/>
          <w:szCs w:val="22"/>
          <w:lang w:eastAsia="en-GB"/>
        </w:rPr>
      </w:pPr>
      <w:r>
        <w:t>5.2.25C.3.2</w:t>
      </w:r>
      <w:r w:rsidRPr="00D74360">
        <w:rPr>
          <w:rFonts w:ascii="Calibri" w:hAnsi="Calibri"/>
          <w:sz w:val="22"/>
          <w:szCs w:val="22"/>
          <w:lang w:eastAsia="en-GB"/>
        </w:rPr>
        <w:tab/>
      </w:r>
      <w:r>
        <w:t>GET</w:t>
      </w:r>
      <w:r>
        <w:tab/>
      </w:r>
      <w:r>
        <w:fldChar w:fldCharType="begin" w:fldLock="1"/>
      </w:r>
      <w:r>
        <w:instrText xml:space="preserve"> PAGEREF _Toc67728682 \h </w:instrText>
      </w:r>
      <w:r>
        <w:fldChar w:fldCharType="separate"/>
      </w:r>
      <w:r>
        <w:t>73</w:t>
      </w:r>
      <w:r>
        <w:fldChar w:fldCharType="end"/>
      </w:r>
    </w:p>
    <w:p w14:paraId="0504A8AE" w14:textId="0A460AF3" w:rsidR="00E346B1" w:rsidRPr="00D74360" w:rsidRDefault="00E346B1">
      <w:pPr>
        <w:pStyle w:val="TOC3"/>
        <w:rPr>
          <w:rFonts w:ascii="Calibri" w:hAnsi="Calibri"/>
          <w:sz w:val="22"/>
          <w:szCs w:val="22"/>
          <w:lang w:eastAsia="en-GB"/>
        </w:rPr>
      </w:pPr>
      <w:r>
        <w:t>5.2.26</w:t>
      </w:r>
      <w:r w:rsidRPr="00D74360">
        <w:rPr>
          <w:rFonts w:ascii="Calibri" w:hAnsi="Calibri"/>
          <w:sz w:val="22"/>
          <w:szCs w:val="22"/>
          <w:lang w:eastAsia="en-GB"/>
        </w:rPr>
        <w:tab/>
      </w:r>
      <w:r>
        <w:t>Resource: ProvisionedData</w:t>
      </w:r>
      <w:r>
        <w:tab/>
      </w:r>
      <w:r>
        <w:fldChar w:fldCharType="begin" w:fldLock="1"/>
      </w:r>
      <w:r>
        <w:instrText xml:space="preserve"> PAGEREF _Toc67728683 \h </w:instrText>
      </w:r>
      <w:r>
        <w:fldChar w:fldCharType="separate"/>
      </w:r>
      <w:r>
        <w:t>73</w:t>
      </w:r>
      <w:r>
        <w:fldChar w:fldCharType="end"/>
      </w:r>
    </w:p>
    <w:p w14:paraId="1EC7C6F9" w14:textId="42661D03" w:rsidR="00E346B1" w:rsidRPr="00D74360" w:rsidRDefault="00E346B1">
      <w:pPr>
        <w:pStyle w:val="TOC4"/>
        <w:rPr>
          <w:rFonts w:ascii="Calibri" w:hAnsi="Calibri"/>
          <w:sz w:val="22"/>
          <w:szCs w:val="22"/>
          <w:lang w:eastAsia="en-GB"/>
        </w:rPr>
      </w:pPr>
      <w:r>
        <w:t>5.2.26.1</w:t>
      </w:r>
      <w:r w:rsidRPr="00D74360">
        <w:rPr>
          <w:rFonts w:ascii="Calibri" w:hAnsi="Calibri"/>
          <w:sz w:val="22"/>
          <w:szCs w:val="22"/>
          <w:lang w:eastAsia="en-GB"/>
        </w:rPr>
        <w:tab/>
      </w:r>
      <w:r>
        <w:t>Description</w:t>
      </w:r>
      <w:r>
        <w:tab/>
      </w:r>
      <w:r>
        <w:fldChar w:fldCharType="begin" w:fldLock="1"/>
      </w:r>
      <w:r>
        <w:instrText xml:space="preserve"> PAGEREF _Toc67728684 \h </w:instrText>
      </w:r>
      <w:r>
        <w:fldChar w:fldCharType="separate"/>
      </w:r>
      <w:r>
        <w:t>73</w:t>
      </w:r>
      <w:r>
        <w:fldChar w:fldCharType="end"/>
      </w:r>
    </w:p>
    <w:p w14:paraId="7128F4ED" w14:textId="764F24A8" w:rsidR="00E346B1" w:rsidRPr="00D74360" w:rsidRDefault="00E346B1">
      <w:pPr>
        <w:pStyle w:val="TOC4"/>
        <w:rPr>
          <w:rFonts w:ascii="Calibri" w:hAnsi="Calibri"/>
          <w:sz w:val="22"/>
          <w:szCs w:val="22"/>
          <w:lang w:eastAsia="en-GB"/>
        </w:rPr>
      </w:pPr>
      <w:r>
        <w:t>5.2.26.2</w:t>
      </w:r>
      <w:r w:rsidRPr="00D74360">
        <w:rPr>
          <w:rFonts w:ascii="Calibri" w:hAnsi="Calibri"/>
          <w:sz w:val="22"/>
          <w:szCs w:val="22"/>
          <w:lang w:eastAsia="en-GB"/>
        </w:rPr>
        <w:tab/>
      </w:r>
      <w:r>
        <w:t>Resource Definition</w:t>
      </w:r>
      <w:r>
        <w:tab/>
      </w:r>
      <w:r>
        <w:fldChar w:fldCharType="begin" w:fldLock="1"/>
      </w:r>
      <w:r>
        <w:instrText xml:space="preserve"> PAGEREF _Toc67728685 \h </w:instrText>
      </w:r>
      <w:r>
        <w:fldChar w:fldCharType="separate"/>
      </w:r>
      <w:r>
        <w:t>73</w:t>
      </w:r>
      <w:r>
        <w:fldChar w:fldCharType="end"/>
      </w:r>
    </w:p>
    <w:p w14:paraId="4B492A53" w14:textId="15F02D69" w:rsidR="00E346B1" w:rsidRPr="00D74360" w:rsidRDefault="00E346B1">
      <w:pPr>
        <w:pStyle w:val="TOC4"/>
        <w:rPr>
          <w:rFonts w:ascii="Calibri" w:hAnsi="Calibri"/>
          <w:sz w:val="22"/>
          <w:szCs w:val="22"/>
          <w:lang w:eastAsia="en-GB"/>
        </w:rPr>
      </w:pPr>
      <w:r>
        <w:t>5.2.26.3</w:t>
      </w:r>
      <w:r w:rsidRPr="00D74360">
        <w:rPr>
          <w:rFonts w:ascii="Calibri" w:hAnsi="Calibri"/>
          <w:sz w:val="22"/>
          <w:szCs w:val="22"/>
          <w:lang w:eastAsia="en-GB"/>
        </w:rPr>
        <w:tab/>
      </w:r>
      <w:r>
        <w:t>Resource Standard Methods</w:t>
      </w:r>
      <w:r>
        <w:tab/>
      </w:r>
      <w:r>
        <w:fldChar w:fldCharType="begin" w:fldLock="1"/>
      </w:r>
      <w:r>
        <w:instrText xml:space="preserve"> PAGEREF _Toc67728686 \h </w:instrText>
      </w:r>
      <w:r>
        <w:fldChar w:fldCharType="separate"/>
      </w:r>
      <w:r>
        <w:t>73</w:t>
      </w:r>
      <w:r>
        <w:fldChar w:fldCharType="end"/>
      </w:r>
    </w:p>
    <w:p w14:paraId="50E9804D" w14:textId="6E361E82" w:rsidR="00E346B1" w:rsidRPr="00D74360" w:rsidRDefault="00E346B1">
      <w:pPr>
        <w:pStyle w:val="TOC5"/>
        <w:rPr>
          <w:rFonts w:ascii="Calibri" w:hAnsi="Calibri"/>
          <w:sz w:val="22"/>
          <w:szCs w:val="22"/>
          <w:lang w:eastAsia="en-GB"/>
        </w:rPr>
      </w:pPr>
      <w:r>
        <w:t>5.2.26.3.1</w:t>
      </w:r>
      <w:r w:rsidRPr="00D74360">
        <w:rPr>
          <w:rFonts w:ascii="Calibri" w:hAnsi="Calibri"/>
          <w:sz w:val="22"/>
          <w:szCs w:val="22"/>
          <w:lang w:eastAsia="en-GB"/>
        </w:rPr>
        <w:tab/>
      </w:r>
      <w:r>
        <w:t>GET</w:t>
      </w:r>
      <w:r>
        <w:tab/>
      </w:r>
      <w:r>
        <w:fldChar w:fldCharType="begin" w:fldLock="1"/>
      </w:r>
      <w:r>
        <w:instrText xml:space="preserve"> PAGEREF _Toc67728687 \h </w:instrText>
      </w:r>
      <w:r>
        <w:fldChar w:fldCharType="separate"/>
      </w:r>
      <w:r>
        <w:t>73</w:t>
      </w:r>
      <w:r>
        <w:fldChar w:fldCharType="end"/>
      </w:r>
    </w:p>
    <w:p w14:paraId="28EBF51F" w14:textId="69F515D4" w:rsidR="00E346B1" w:rsidRPr="00D74360" w:rsidRDefault="00E346B1">
      <w:pPr>
        <w:pStyle w:val="TOC3"/>
        <w:rPr>
          <w:rFonts w:ascii="Calibri" w:hAnsi="Calibri"/>
          <w:sz w:val="22"/>
          <w:szCs w:val="22"/>
          <w:lang w:eastAsia="en-GB"/>
        </w:rPr>
      </w:pPr>
      <w:r>
        <w:t>5.2.27</w:t>
      </w:r>
      <w:r w:rsidRPr="00D74360">
        <w:rPr>
          <w:rFonts w:ascii="Calibri" w:hAnsi="Calibri"/>
          <w:sz w:val="22"/>
          <w:szCs w:val="22"/>
          <w:lang w:eastAsia="en-GB"/>
        </w:rPr>
        <w:tab/>
      </w:r>
      <w:r>
        <w:t>Resource: OperatorDeterminedBarringData</w:t>
      </w:r>
      <w:r>
        <w:tab/>
      </w:r>
      <w:r>
        <w:fldChar w:fldCharType="begin" w:fldLock="1"/>
      </w:r>
      <w:r>
        <w:instrText xml:space="preserve"> PAGEREF _Toc67728688 \h </w:instrText>
      </w:r>
      <w:r>
        <w:fldChar w:fldCharType="separate"/>
      </w:r>
      <w:r>
        <w:t>74</w:t>
      </w:r>
      <w:r>
        <w:fldChar w:fldCharType="end"/>
      </w:r>
    </w:p>
    <w:p w14:paraId="7F27765B" w14:textId="51B4451F" w:rsidR="00E346B1" w:rsidRPr="00D74360" w:rsidRDefault="00E346B1">
      <w:pPr>
        <w:pStyle w:val="TOC4"/>
        <w:rPr>
          <w:rFonts w:ascii="Calibri" w:hAnsi="Calibri"/>
          <w:sz w:val="22"/>
          <w:szCs w:val="22"/>
          <w:lang w:eastAsia="en-GB"/>
        </w:rPr>
      </w:pPr>
      <w:r>
        <w:t>5.2.27.1</w:t>
      </w:r>
      <w:r w:rsidRPr="00D74360">
        <w:rPr>
          <w:rFonts w:ascii="Calibri" w:hAnsi="Calibri"/>
          <w:sz w:val="22"/>
          <w:szCs w:val="22"/>
          <w:lang w:eastAsia="en-GB"/>
        </w:rPr>
        <w:tab/>
      </w:r>
      <w:r>
        <w:t>Description</w:t>
      </w:r>
      <w:r>
        <w:tab/>
      </w:r>
      <w:r>
        <w:fldChar w:fldCharType="begin" w:fldLock="1"/>
      </w:r>
      <w:r>
        <w:instrText xml:space="preserve"> PAGEREF _Toc67728689 \h </w:instrText>
      </w:r>
      <w:r>
        <w:fldChar w:fldCharType="separate"/>
      </w:r>
      <w:r>
        <w:t>74</w:t>
      </w:r>
      <w:r>
        <w:fldChar w:fldCharType="end"/>
      </w:r>
    </w:p>
    <w:p w14:paraId="27F487EE" w14:textId="666C8F88" w:rsidR="00E346B1" w:rsidRPr="00D74360" w:rsidRDefault="00E346B1">
      <w:pPr>
        <w:pStyle w:val="TOC4"/>
        <w:rPr>
          <w:rFonts w:ascii="Calibri" w:hAnsi="Calibri"/>
          <w:sz w:val="22"/>
          <w:szCs w:val="22"/>
          <w:lang w:eastAsia="en-GB"/>
        </w:rPr>
      </w:pPr>
      <w:r>
        <w:t>5.2.27.2</w:t>
      </w:r>
      <w:r w:rsidRPr="00D74360">
        <w:rPr>
          <w:rFonts w:ascii="Calibri" w:hAnsi="Calibri"/>
          <w:sz w:val="22"/>
          <w:szCs w:val="22"/>
          <w:lang w:eastAsia="en-GB"/>
        </w:rPr>
        <w:tab/>
      </w:r>
      <w:r>
        <w:t>Resource Definition</w:t>
      </w:r>
      <w:r>
        <w:tab/>
      </w:r>
      <w:r>
        <w:fldChar w:fldCharType="begin" w:fldLock="1"/>
      </w:r>
      <w:r>
        <w:instrText xml:space="preserve"> PAGEREF _Toc67728690 \h </w:instrText>
      </w:r>
      <w:r>
        <w:fldChar w:fldCharType="separate"/>
      </w:r>
      <w:r>
        <w:t>74</w:t>
      </w:r>
      <w:r>
        <w:fldChar w:fldCharType="end"/>
      </w:r>
    </w:p>
    <w:p w14:paraId="6B0F8D80" w14:textId="627F2FA0" w:rsidR="00E346B1" w:rsidRPr="00D74360" w:rsidRDefault="00E346B1">
      <w:pPr>
        <w:pStyle w:val="TOC4"/>
        <w:rPr>
          <w:rFonts w:ascii="Calibri" w:hAnsi="Calibri"/>
          <w:sz w:val="22"/>
          <w:szCs w:val="22"/>
          <w:lang w:eastAsia="en-GB"/>
        </w:rPr>
      </w:pPr>
      <w:r>
        <w:t>5.2.27.3</w:t>
      </w:r>
      <w:r w:rsidRPr="00D74360">
        <w:rPr>
          <w:rFonts w:ascii="Calibri" w:hAnsi="Calibri"/>
          <w:sz w:val="22"/>
          <w:szCs w:val="22"/>
          <w:lang w:eastAsia="en-GB"/>
        </w:rPr>
        <w:tab/>
      </w:r>
      <w:r>
        <w:t>Resource Standard Methods</w:t>
      </w:r>
      <w:r>
        <w:tab/>
      </w:r>
      <w:r>
        <w:fldChar w:fldCharType="begin" w:fldLock="1"/>
      </w:r>
      <w:r>
        <w:instrText xml:space="preserve"> PAGEREF _Toc67728691 \h </w:instrText>
      </w:r>
      <w:r>
        <w:fldChar w:fldCharType="separate"/>
      </w:r>
      <w:r>
        <w:t>74</w:t>
      </w:r>
      <w:r>
        <w:fldChar w:fldCharType="end"/>
      </w:r>
    </w:p>
    <w:p w14:paraId="4EB451BF" w14:textId="0CF91BA0" w:rsidR="00E346B1" w:rsidRPr="00D74360" w:rsidRDefault="00E346B1">
      <w:pPr>
        <w:pStyle w:val="TOC5"/>
        <w:rPr>
          <w:rFonts w:ascii="Calibri" w:hAnsi="Calibri"/>
          <w:sz w:val="22"/>
          <w:szCs w:val="22"/>
          <w:lang w:eastAsia="en-GB"/>
        </w:rPr>
      </w:pPr>
      <w:r>
        <w:t>5.2.27.3.1</w:t>
      </w:r>
      <w:r w:rsidRPr="00D74360">
        <w:rPr>
          <w:rFonts w:ascii="Calibri" w:hAnsi="Calibri"/>
          <w:sz w:val="22"/>
          <w:szCs w:val="22"/>
          <w:lang w:eastAsia="en-GB"/>
        </w:rPr>
        <w:tab/>
      </w:r>
      <w:r>
        <w:t>GET</w:t>
      </w:r>
      <w:r>
        <w:tab/>
      </w:r>
      <w:r>
        <w:fldChar w:fldCharType="begin" w:fldLock="1"/>
      </w:r>
      <w:r>
        <w:instrText xml:space="preserve"> PAGEREF _Toc67728692 \h </w:instrText>
      </w:r>
      <w:r>
        <w:fldChar w:fldCharType="separate"/>
      </w:r>
      <w:r>
        <w:t>74</w:t>
      </w:r>
      <w:r>
        <w:fldChar w:fldCharType="end"/>
      </w:r>
    </w:p>
    <w:p w14:paraId="76B0FC1A" w14:textId="01F521BC" w:rsidR="00E346B1" w:rsidRPr="00D74360" w:rsidRDefault="00E346B1">
      <w:pPr>
        <w:pStyle w:val="TOC4"/>
        <w:rPr>
          <w:rFonts w:ascii="Calibri" w:hAnsi="Calibri"/>
          <w:sz w:val="22"/>
          <w:szCs w:val="22"/>
          <w:lang w:eastAsia="en-GB"/>
        </w:rPr>
      </w:pPr>
      <w:r>
        <w:t>5.2.28</w:t>
      </w:r>
      <w:r w:rsidRPr="00D74360">
        <w:rPr>
          <w:rFonts w:ascii="Calibri" w:hAnsi="Calibri"/>
          <w:sz w:val="22"/>
          <w:szCs w:val="22"/>
          <w:lang w:eastAsia="en-GB"/>
        </w:rPr>
        <w:tab/>
      </w:r>
      <w:r>
        <w:t xml:space="preserve">Resource: </w:t>
      </w:r>
      <w:r w:rsidRPr="00323299">
        <w:rPr>
          <w:color w:val="000000"/>
          <w:lang w:eastAsia="en-GB"/>
        </w:rPr>
        <w:t>EeProfile</w:t>
      </w:r>
      <w:r>
        <w:t>Data</w:t>
      </w:r>
      <w:r>
        <w:tab/>
      </w:r>
      <w:r>
        <w:fldChar w:fldCharType="begin" w:fldLock="1"/>
      </w:r>
      <w:r>
        <w:instrText xml:space="preserve"> PAGEREF _Toc67728693 \h </w:instrText>
      </w:r>
      <w:r>
        <w:fldChar w:fldCharType="separate"/>
      </w:r>
      <w:r>
        <w:t>75</w:t>
      </w:r>
      <w:r>
        <w:fldChar w:fldCharType="end"/>
      </w:r>
    </w:p>
    <w:p w14:paraId="7EC46AFA" w14:textId="3C7D89F9" w:rsidR="00E346B1" w:rsidRPr="00D74360" w:rsidRDefault="00E346B1">
      <w:pPr>
        <w:pStyle w:val="TOC5"/>
        <w:rPr>
          <w:rFonts w:ascii="Calibri" w:hAnsi="Calibri"/>
          <w:sz w:val="22"/>
          <w:szCs w:val="22"/>
          <w:lang w:eastAsia="en-GB"/>
        </w:rPr>
      </w:pPr>
      <w:r>
        <w:t>5.2.28.1</w:t>
      </w:r>
      <w:r w:rsidRPr="00D74360">
        <w:rPr>
          <w:rFonts w:ascii="Calibri" w:hAnsi="Calibri"/>
          <w:sz w:val="22"/>
          <w:szCs w:val="22"/>
          <w:lang w:eastAsia="en-GB"/>
        </w:rPr>
        <w:tab/>
      </w:r>
      <w:r>
        <w:t>Description</w:t>
      </w:r>
      <w:r>
        <w:tab/>
      </w:r>
      <w:r>
        <w:fldChar w:fldCharType="begin" w:fldLock="1"/>
      </w:r>
      <w:r>
        <w:instrText xml:space="preserve"> PAGEREF _Toc67728694 \h </w:instrText>
      </w:r>
      <w:r>
        <w:fldChar w:fldCharType="separate"/>
      </w:r>
      <w:r>
        <w:t>75</w:t>
      </w:r>
      <w:r>
        <w:fldChar w:fldCharType="end"/>
      </w:r>
    </w:p>
    <w:p w14:paraId="5048EAA3" w14:textId="4FB0D4ED" w:rsidR="00E346B1" w:rsidRPr="00D74360" w:rsidRDefault="00E346B1">
      <w:pPr>
        <w:pStyle w:val="TOC5"/>
        <w:rPr>
          <w:rFonts w:ascii="Calibri" w:hAnsi="Calibri"/>
          <w:sz w:val="22"/>
          <w:szCs w:val="22"/>
          <w:lang w:eastAsia="en-GB"/>
        </w:rPr>
      </w:pPr>
      <w:r>
        <w:t>5.2.28.2</w:t>
      </w:r>
      <w:r w:rsidRPr="00D74360">
        <w:rPr>
          <w:rFonts w:ascii="Calibri" w:hAnsi="Calibri"/>
          <w:sz w:val="22"/>
          <w:szCs w:val="22"/>
          <w:lang w:eastAsia="en-GB"/>
        </w:rPr>
        <w:tab/>
      </w:r>
      <w:r>
        <w:t>Resource Definition</w:t>
      </w:r>
      <w:r>
        <w:tab/>
      </w:r>
      <w:r>
        <w:fldChar w:fldCharType="begin" w:fldLock="1"/>
      </w:r>
      <w:r>
        <w:instrText xml:space="preserve"> PAGEREF _Toc67728695 \h </w:instrText>
      </w:r>
      <w:r>
        <w:fldChar w:fldCharType="separate"/>
      </w:r>
      <w:r>
        <w:t>75</w:t>
      </w:r>
      <w:r>
        <w:fldChar w:fldCharType="end"/>
      </w:r>
    </w:p>
    <w:p w14:paraId="185E45C3" w14:textId="57724C37" w:rsidR="00E346B1" w:rsidRPr="00D74360" w:rsidRDefault="00E346B1">
      <w:pPr>
        <w:pStyle w:val="TOC5"/>
        <w:rPr>
          <w:rFonts w:ascii="Calibri" w:hAnsi="Calibri"/>
          <w:sz w:val="22"/>
          <w:szCs w:val="22"/>
          <w:lang w:eastAsia="en-GB"/>
        </w:rPr>
      </w:pPr>
      <w:r>
        <w:t>5.2.28.3</w:t>
      </w:r>
      <w:r w:rsidRPr="00D74360">
        <w:rPr>
          <w:rFonts w:ascii="Calibri" w:hAnsi="Calibri"/>
          <w:sz w:val="22"/>
          <w:szCs w:val="22"/>
          <w:lang w:eastAsia="en-GB"/>
        </w:rPr>
        <w:tab/>
      </w:r>
      <w:r>
        <w:t>Resource Standard Methods</w:t>
      </w:r>
      <w:r>
        <w:tab/>
      </w:r>
      <w:r>
        <w:fldChar w:fldCharType="begin" w:fldLock="1"/>
      </w:r>
      <w:r>
        <w:instrText xml:space="preserve"> PAGEREF _Toc67728696 \h </w:instrText>
      </w:r>
      <w:r>
        <w:fldChar w:fldCharType="separate"/>
      </w:r>
      <w:r>
        <w:t>75</w:t>
      </w:r>
      <w:r>
        <w:fldChar w:fldCharType="end"/>
      </w:r>
    </w:p>
    <w:p w14:paraId="73A6F572" w14:textId="18782D23" w:rsidR="00E346B1" w:rsidRPr="00D74360" w:rsidRDefault="00E346B1">
      <w:pPr>
        <w:pStyle w:val="TOC6"/>
        <w:rPr>
          <w:rFonts w:ascii="Calibri" w:hAnsi="Calibri"/>
          <w:sz w:val="22"/>
          <w:szCs w:val="22"/>
          <w:lang w:eastAsia="en-GB"/>
        </w:rPr>
      </w:pPr>
      <w:r>
        <w:t>5.2.28.3.1</w:t>
      </w:r>
      <w:r w:rsidRPr="00D74360">
        <w:rPr>
          <w:rFonts w:ascii="Calibri" w:hAnsi="Calibri"/>
          <w:sz w:val="22"/>
          <w:szCs w:val="22"/>
          <w:lang w:eastAsia="en-GB"/>
        </w:rPr>
        <w:tab/>
      </w:r>
      <w:r>
        <w:t>GET</w:t>
      </w:r>
      <w:r>
        <w:tab/>
      </w:r>
      <w:r>
        <w:fldChar w:fldCharType="begin" w:fldLock="1"/>
      </w:r>
      <w:r>
        <w:instrText xml:space="preserve"> PAGEREF _Toc67728697 \h </w:instrText>
      </w:r>
      <w:r>
        <w:fldChar w:fldCharType="separate"/>
      </w:r>
      <w:r>
        <w:t>75</w:t>
      </w:r>
      <w:r>
        <w:fldChar w:fldCharType="end"/>
      </w:r>
    </w:p>
    <w:p w14:paraId="67230BAD" w14:textId="372DA630" w:rsidR="00E346B1" w:rsidRPr="00D74360" w:rsidRDefault="00E346B1">
      <w:pPr>
        <w:pStyle w:val="TOC3"/>
        <w:rPr>
          <w:rFonts w:ascii="Calibri" w:hAnsi="Calibri"/>
          <w:sz w:val="22"/>
          <w:szCs w:val="22"/>
          <w:lang w:eastAsia="en-GB"/>
        </w:rPr>
      </w:pPr>
      <w:r>
        <w:t>5.2.29</w:t>
      </w:r>
      <w:r w:rsidRPr="00D74360">
        <w:rPr>
          <w:rFonts w:ascii="Calibri" w:hAnsi="Calibri"/>
          <w:sz w:val="22"/>
          <w:szCs w:val="22"/>
          <w:lang w:eastAsia="en-GB"/>
        </w:rPr>
        <w:tab/>
      </w:r>
      <w:r>
        <w:t>Resource: EeGroupSubscriptions</w:t>
      </w:r>
      <w:r>
        <w:tab/>
      </w:r>
      <w:r>
        <w:fldChar w:fldCharType="begin" w:fldLock="1"/>
      </w:r>
      <w:r>
        <w:instrText xml:space="preserve"> PAGEREF _Toc67728698 \h </w:instrText>
      </w:r>
      <w:r>
        <w:fldChar w:fldCharType="separate"/>
      </w:r>
      <w:r>
        <w:t>76</w:t>
      </w:r>
      <w:r>
        <w:fldChar w:fldCharType="end"/>
      </w:r>
    </w:p>
    <w:p w14:paraId="4683D007" w14:textId="2C4809B4" w:rsidR="00E346B1" w:rsidRPr="00D74360" w:rsidRDefault="00E346B1">
      <w:pPr>
        <w:pStyle w:val="TOC4"/>
        <w:rPr>
          <w:rFonts w:ascii="Calibri" w:hAnsi="Calibri"/>
          <w:sz w:val="22"/>
          <w:szCs w:val="22"/>
          <w:lang w:eastAsia="en-GB"/>
        </w:rPr>
      </w:pPr>
      <w:r>
        <w:t>5.2.29.1</w:t>
      </w:r>
      <w:r w:rsidRPr="00D74360">
        <w:rPr>
          <w:rFonts w:ascii="Calibri" w:hAnsi="Calibri"/>
          <w:sz w:val="22"/>
          <w:szCs w:val="22"/>
          <w:lang w:eastAsia="en-GB"/>
        </w:rPr>
        <w:tab/>
      </w:r>
      <w:r>
        <w:t>Description</w:t>
      </w:r>
      <w:r>
        <w:tab/>
      </w:r>
      <w:r>
        <w:fldChar w:fldCharType="begin" w:fldLock="1"/>
      </w:r>
      <w:r>
        <w:instrText xml:space="preserve"> PAGEREF _Toc67728699 \h </w:instrText>
      </w:r>
      <w:r>
        <w:fldChar w:fldCharType="separate"/>
      </w:r>
      <w:r>
        <w:t>76</w:t>
      </w:r>
      <w:r>
        <w:fldChar w:fldCharType="end"/>
      </w:r>
    </w:p>
    <w:p w14:paraId="49D070C3" w14:textId="56883A9F" w:rsidR="00E346B1" w:rsidRPr="00D74360" w:rsidRDefault="00E346B1">
      <w:pPr>
        <w:pStyle w:val="TOC4"/>
        <w:rPr>
          <w:rFonts w:ascii="Calibri" w:hAnsi="Calibri"/>
          <w:sz w:val="22"/>
          <w:szCs w:val="22"/>
          <w:lang w:eastAsia="en-GB"/>
        </w:rPr>
      </w:pPr>
      <w:r>
        <w:t>5.2.29.2</w:t>
      </w:r>
      <w:r w:rsidRPr="00D74360">
        <w:rPr>
          <w:rFonts w:ascii="Calibri" w:hAnsi="Calibri"/>
          <w:sz w:val="22"/>
          <w:szCs w:val="22"/>
          <w:lang w:eastAsia="en-GB"/>
        </w:rPr>
        <w:tab/>
      </w:r>
      <w:r>
        <w:t>Resource Definition</w:t>
      </w:r>
      <w:r>
        <w:tab/>
      </w:r>
      <w:r>
        <w:fldChar w:fldCharType="begin" w:fldLock="1"/>
      </w:r>
      <w:r>
        <w:instrText xml:space="preserve"> PAGEREF _Toc67728700 \h </w:instrText>
      </w:r>
      <w:r>
        <w:fldChar w:fldCharType="separate"/>
      </w:r>
      <w:r>
        <w:t>76</w:t>
      </w:r>
      <w:r>
        <w:fldChar w:fldCharType="end"/>
      </w:r>
    </w:p>
    <w:p w14:paraId="5C82C8F9" w14:textId="412C0BDB" w:rsidR="00E346B1" w:rsidRPr="00D74360" w:rsidRDefault="00E346B1">
      <w:pPr>
        <w:pStyle w:val="TOC4"/>
        <w:rPr>
          <w:rFonts w:ascii="Calibri" w:hAnsi="Calibri"/>
          <w:sz w:val="22"/>
          <w:szCs w:val="22"/>
          <w:lang w:eastAsia="en-GB"/>
        </w:rPr>
      </w:pPr>
      <w:r>
        <w:t>5.2.29.3</w:t>
      </w:r>
      <w:r w:rsidRPr="00D74360">
        <w:rPr>
          <w:rFonts w:ascii="Calibri" w:hAnsi="Calibri"/>
          <w:sz w:val="22"/>
          <w:szCs w:val="22"/>
          <w:lang w:eastAsia="en-GB"/>
        </w:rPr>
        <w:tab/>
      </w:r>
      <w:r>
        <w:t>Resource Standard Methods</w:t>
      </w:r>
      <w:r>
        <w:tab/>
      </w:r>
      <w:r>
        <w:fldChar w:fldCharType="begin" w:fldLock="1"/>
      </w:r>
      <w:r>
        <w:instrText xml:space="preserve"> PAGEREF _Toc67728701 \h </w:instrText>
      </w:r>
      <w:r>
        <w:fldChar w:fldCharType="separate"/>
      </w:r>
      <w:r>
        <w:t>76</w:t>
      </w:r>
      <w:r>
        <w:fldChar w:fldCharType="end"/>
      </w:r>
    </w:p>
    <w:p w14:paraId="2064D406" w14:textId="12D99139" w:rsidR="00E346B1" w:rsidRPr="00D74360" w:rsidRDefault="00E346B1">
      <w:pPr>
        <w:pStyle w:val="TOC5"/>
        <w:rPr>
          <w:rFonts w:ascii="Calibri" w:hAnsi="Calibri"/>
          <w:sz w:val="22"/>
          <w:szCs w:val="22"/>
          <w:lang w:eastAsia="en-GB"/>
        </w:rPr>
      </w:pPr>
      <w:r>
        <w:t>5.2.29.3.1</w:t>
      </w:r>
      <w:r w:rsidRPr="00D74360">
        <w:rPr>
          <w:rFonts w:ascii="Calibri" w:hAnsi="Calibri"/>
          <w:sz w:val="22"/>
          <w:szCs w:val="22"/>
          <w:lang w:eastAsia="en-GB"/>
        </w:rPr>
        <w:tab/>
      </w:r>
      <w:r>
        <w:t>GET</w:t>
      </w:r>
      <w:r>
        <w:tab/>
      </w:r>
      <w:r>
        <w:fldChar w:fldCharType="begin" w:fldLock="1"/>
      </w:r>
      <w:r>
        <w:instrText xml:space="preserve"> PAGEREF _Toc67728702 \h </w:instrText>
      </w:r>
      <w:r>
        <w:fldChar w:fldCharType="separate"/>
      </w:r>
      <w:r>
        <w:t>76</w:t>
      </w:r>
      <w:r>
        <w:fldChar w:fldCharType="end"/>
      </w:r>
    </w:p>
    <w:p w14:paraId="57269C4E" w14:textId="185DF810" w:rsidR="00E346B1" w:rsidRPr="00D74360" w:rsidRDefault="00E346B1">
      <w:pPr>
        <w:pStyle w:val="TOC5"/>
        <w:rPr>
          <w:rFonts w:ascii="Calibri" w:hAnsi="Calibri"/>
          <w:sz w:val="22"/>
          <w:szCs w:val="22"/>
          <w:lang w:eastAsia="en-GB"/>
        </w:rPr>
      </w:pPr>
      <w:r>
        <w:t>5.2.29.3.2</w:t>
      </w:r>
      <w:r w:rsidRPr="00D74360">
        <w:rPr>
          <w:rFonts w:ascii="Calibri" w:hAnsi="Calibri"/>
          <w:sz w:val="22"/>
          <w:szCs w:val="22"/>
          <w:lang w:eastAsia="en-GB"/>
        </w:rPr>
        <w:tab/>
      </w:r>
      <w:r>
        <w:t>POST</w:t>
      </w:r>
      <w:r>
        <w:tab/>
      </w:r>
      <w:r>
        <w:fldChar w:fldCharType="begin" w:fldLock="1"/>
      </w:r>
      <w:r>
        <w:instrText xml:space="preserve"> PAGEREF _Toc67728703 \h </w:instrText>
      </w:r>
      <w:r>
        <w:fldChar w:fldCharType="separate"/>
      </w:r>
      <w:r>
        <w:t>77</w:t>
      </w:r>
      <w:r>
        <w:fldChar w:fldCharType="end"/>
      </w:r>
    </w:p>
    <w:p w14:paraId="7F474A07" w14:textId="4C471656" w:rsidR="00E346B1" w:rsidRPr="00D74360" w:rsidRDefault="00E346B1">
      <w:pPr>
        <w:pStyle w:val="TOC3"/>
        <w:rPr>
          <w:rFonts w:ascii="Calibri" w:hAnsi="Calibri"/>
          <w:sz w:val="22"/>
          <w:szCs w:val="22"/>
          <w:lang w:eastAsia="en-GB"/>
        </w:rPr>
      </w:pPr>
      <w:r w:rsidRPr="00E346B1">
        <w:t>5.2.30</w:t>
      </w:r>
      <w:r w:rsidRPr="00D74360">
        <w:rPr>
          <w:rFonts w:ascii="Calibri" w:hAnsi="Calibri"/>
          <w:sz w:val="22"/>
          <w:szCs w:val="22"/>
          <w:lang w:eastAsia="en-GB"/>
        </w:rPr>
        <w:tab/>
      </w:r>
      <w:r>
        <w:t>Resource: SharedData</w:t>
      </w:r>
      <w:r>
        <w:tab/>
      </w:r>
      <w:r>
        <w:fldChar w:fldCharType="begin" w:fldLock="1"/>
      </w:r>
      <w:r>
        <w:instrText xml:space="preserve"> PAGEREF _Toc67728704 \h </w:instrText>
      </w:r>
      <w:r>
        <w:fldChar w:fldCharType="separate"/>
      </w:r>
      <w:r>
        <w:t>77</w:t>
      </w:r>
      <w:r>
        <w:fldChar w:fldCharType="end"/>
      </w:r>
    </w:p>
    <w:p w14:paraId="6CEFEBBF" w14:textId="4BDFDA1C" w:rsidR="00E346B1" w:rsidRPr="00D74360" w:rsidRDefault="00E346B1">
      <w:pPr>
        <w:pStyle w:val="TOC4"/>
        <w:rPr>
          <w:rFonts w:ascii="Calibri" w:hAnsi="Calibri"/>
          <w:sz w:val="22"/>
          <w:szCs w:val="22"/>
          <w:lang w:eastAsia="en-GB"/>
        </w:rPr>
      </w:pPr>
      <w:r w:rsidRPr="00E346B1">
        <w:t>5.2.30.1</w:t>
      </w:r>
      <w:r w:rsidRPr="00D74360">
        <w:rPr>
          <w:rFonts w:ascii="Calibri" w:hAnsi="Calibri"/>
          <w:sz w:val="22"/>
          <w:szCs w:val="22"/>
          <w:lang w:eastAsia="en-GB"/>
        </w:rPr>
        <w:tab/>
      </w:r>
      <w:r>
        <w:t>Description</w:t>
      </w:r>
      <w:r>
        <w:tab/>
      </w:r>
      <w:r>
        <w:fldChar w:fldCharType="begin" w:fldLock="1"/>
      </w:r>
      <w:r>
        <w:instrText xml:space="preserve"> PAGEREF _Toc67728705 \h </w:instrText>
      </w:r>
      <w:r>
        <w:fldChar w:fldCharType="separate"/>
      </w:r>
      <w:r>
        <w:t>77</w:t>
      </w:r>
      <w:r>
        <w:fldChar w:fldCharType="end"/>
      </w:r>
    </w:p>
    <w:p w14:paraId="4B33EC4E" w14:textId="372DAAEF" w:rsidR="00E346B1" w:rsidRPr="00D74360" w:rsidRDefault="00E346B1">
      <w:pPr>
        <w:pStyle w:val="TOC4"/>
        <w:rPr>
          <w:rFonts w:ascii="Calibri" w:hAnsi="Calibri"/>
          <w:sz w:val="22"/>
          <w:szCs w:val="22"/>
          <w:lang w:eastAsia="en-GB"/>
        </w:rPr>
      </w:pPr>
      <w:r w:rsidRPr="00E346B1">
        <w:t>5.2.30.2</w:t>
      </w:r>
      <w:r w:rsidRPr="00D74360">
        <w:rPr>
          <w:rFonts w:ascii="Calibri" w:hAnsi="Calibri"/>
          <w:sz w:val="22"/>
          <w:szCs w:val="22"/>
          <w:lang w:eastAsia="en-GB"/>
        </w:rPr>
        <w:tab/>
      </w:r>
      <w:r>
        <w:t>Resource Definition</w:t>
      </w:r>
      <w:r>
        <w:tab/>
      </w:r>
      <w:r>
        <w:fldChar w:fldCharType="begin" w:fldLock="1"/>
      </w:r>
      <w:r>
        <w:instrText xml:space="preserve"> PAGEREF _Toc67728706 \h </w:instrText>
      </w:r>
      <w:r>
        <w:fldChar w:fldCharType="separate"/>
      </w:r>
      <w:r>
        <w:t>77</w:t>
      </w:r>
      <w:r>
        <w:fldChar w:fldCharType="end"/>
      </w:r>
    </w:p>
    <w:p w14:paraId="21FD5829" w14:textId="1D5C28BD" w:rsidR="00E346B1" w:rsidRPr="00D74360" w:rsidRDefault="00E346B1">
      <w:pPr>
        <w:pStyle w:val="TOC4"/>
        <w:rPr>
          <w:rFonts w:ascii="Calibri" w:hAnsi="Calibri"/>
          <w:sz w:val="22"/>
          <w:szCs w:val="22"/>
          <w:lang w:eastAsia="en-GB"/>
        </w:rPr>
      </w:pPr>
      <w:r w:rsidRPr="00E346B1">
        <w:t>5.2.30.3</w:t>
      </w:r>
      <w:r w:rsidRPr="00D74360">
        <w:rPr>
          <w:rFonts w:ascii="Calibri" w:hAnsi="Calibri"/>
          <w:sz w:val="22"/>
          <w:szCs w:val="22"/>
          <w:lang w:eastAsia="en-GB"/>
        </w:rPr>
        <w:tab/>
      </w:r>
      <w:r>
        <w:t>Resource Standard Methods</w:t>
      </w:r>
      <w:r>
        <w:tab/>
      </w:r>
      <w:r>
        <w:fldChar w:fldCharType="begin" w:fldLock="1"/>
      </w:r>
      <w:r>
        <w:instrText xml:space="preserve"> PAGEREF _Toc67728707 \h </w:instrText>
      </w:r>
      <w:r>
        <w:fldChar w:fldCharType="separate"/>
      </w:r>
      <w:r>
        <w:t>77</w:t>
      </w:r>
      <w:r>
        <w:fldChar w:fldCharType="end"/>
      </w:r>
    </w:p>
    <w:p w14:paraId="0F2BDEFC" w14:textId="3378D94C" w:rsidR="00E346B1" w:rsidRPr="00D74360" w:rsidRDefault="00E346B1">
      <w:pPr>
        <w:pStyle w:val="TOC5"/>
        <w:rPr>
          <w:rFonts w:ascii="Calibri" w:hAnsi="Calibri"/>
          <w:sz w:val="22"/>
          <w:szCs w:val="22"/>
          <w:lang w:eastAsia="en-GB"/>
        </w:rPr>
      </w:pPr>
      <w:r>
        <w:t>5.2.30.3.1</w:t>
      </w:r>
      <w:r w:rsidRPr="00D74360">
        <w:rPr>
          <w:rFonts w:ascii="Calibri" w:hAnsi="Calibri"/>
          <w:sz w:val="22"/>
          <w:szCs w:val="22"/>
          <w:lang w:eastAsia="en-GB"/>
        </w:rPr>
        <w:tab/>
      </w:r>
      <w:r>
        <w:t>GET</w:t>
      </w:r>
      <w:r>
        <w:tab/>
      </w:r>
      <w:r>
        <w:fldChar w:fldCharType="begin" w:fldLock="1"/>
      </w:r>
      <w:r>
        <w:instrText xml:space="preserve"> PAGEREF _Toc67728708 \h </w:instrText>
      </w:r>
      <w:r>
        <w:fldChar w:fldCharType="separate"/>
      </w:r>
      <w:r>
        <w:t>77</w:t>
      </w:r>
      <w:r>
        <w:fldChar w:fldCharType="end"/>
      </w:r>
    </w:p>
    <w:p w14:paraId="211624F8" w14:textId="54A0426F" w:rsidR="00E346B1" w:rsidRPr="00D74360" w:rsidRDefault="00E346B1">
      <w:pPr>
        <w:pStyle w:val="TOC3"/>
        <w:rPr>
          <w:rFonts w:ascii="Calibri" w:hAnsi="Calibri"/>
          <w:sz w:val="22"/>
          <w:szCs w:val="22"/>
          <w:lang w:eastAsia="en-GB"/>
        </w:rPr>
      </w:pPr>
      <w:r>
        <w:t>5.2.31</w:t>
      </w:r>
      <w:r w:rsidRPr="00D74360">
        <w:rPr>
          <w:rFonts w:ascii="Calibri" w:hAnsi="Calibri"/>
          <w:sz w:val="22"/>
          <w:szCs w:val="22"/>
          <w:lang w:eastAsia="en-GB"/>
        </w:rPr>
        <w:tab/>
      </w:r>
      <w:r>
        <w:t xml:space="preserve">Resource: </w:t>
      </w:r>
      <w:r w:rsidRPr="00323299">
        <w:rPr>
          <w:lang w:val="de-DE"/>
        </w:rPr>
        <w:t>AmfSubscriptionInfo</w:t>
      </w:r>
      <w:r>
        <w:tab/>
      </w:r>
      <w:r>
        <w:fldChar w:fldCharType="begin" w:fldLock="1"/>
      </w:r>
      <w:r>
        <w:instrText xml:space="preserve"> PAGEREF _Toc67728709 \h </w:instrText>
      </w:r>
      <w:r>
        <w:fldChar w:fldCharType="separate"/>
      </w:r>
      <w:r>
        <w:t>78</w:t>
      </w:r>
      <w:r>
        <w:fldChar w:fldCharType="end"/>
      </w:r>
    </w:p>
    <w:p w14:paraId="6994F324" w14:textId="39D64584" w:rsidR="00E346B1" w:rsidRPr="00D74360" w:rsidRDefault="00E346B1">
      <w:pPr>
        <w:pStyle w:val="TOC4"/>
        <w:rPr>
          <w:rFonts w:ascii="Calibri" w:hAnsi="Calibri"/>
          <w:sz w:val="22"/>
          <w:szCs w:val="22"/>
          <w:lang w:eastAsia="en-GB"/>
        </w:rPr>
      </w:pPr>
      <w:r>
        <w:t>5.2.31.1</w:t>
      </w:r>
      <w:r w:rsidRPr="00D74360">
        <w:rPr>
          <w:rFonts w:ascii="Calibri" w:hAnsi="Calibri"/>
          <w:sz w:val="22"/>
          <w:szCs w:val="22"/>
          <w:lang w:eastAsia="en-GB"/>
        </w:rPr>
        <w:tab/>
      </w:r>
      <w:r>
        <w:t>Description</w:t>
      </w:r>
      <w:r>
        <w:tab/>
      </w:r>
      <w:r>
        <w:fldChar w:fldCharType="begin" w:fldLock="1"/>
      </w:r>
      <w:r>
        <w:instrText xml:space="preserve"> PAGEREF _Toc67728710 \h </w:instrText>
      </w:r>
      <w:r>
        <w:fldChar w:fldCharType="separate"/>
      </w:r>
      <w:r>
        <w:t>78</w:t>
      </w:r>
      <w:r>
        <w:fldChar w:fldCharType="end"/>
      </w:r>
    </w:p>
    <w:p w14:paraId="12409D00" w14:textId="0AF5CE90" w:rsidR="00E346B1" w:rsidRPr="00D74360" w:rsidRDefault="00E346B1">
      <w:pPr>
        <w:pStyle w:val="TOC4"/>
        <w:rPr>
          <w:rFonts w:ascii="Calibri" w:hAnsi="Calibri"/>
          <w:sz w:val="22"/>
          <w:szCs w:val="22"/>
          <w:lang w:eastAsia="en-GB"/>
        </w:rPr>
      </w:pPr>
      <w:r>
        <w:t>5.2.31.2</w:t>
      </w:r>
      <w:r w:rsidRPr="00D74360">
        <w:rPr>
          <w:rFonts w:ascii="Calibri" w:hAnsi="Calibri"/>
          <w:sz w:val="22"/>
          <w:szCs w:val="22"/>
          <w:lang w:eastAsia="en-GB"/>
        </w:rPr>
        <w:tab/>
      </w:r>
      <w:r>
        <w:t>Resource Definition</w:t>
      </w:r>
      <w:r>
        <w:tab/>
      </w:r>
      <w:r>
        <w:fldChar w:fldCharType="begin" w:fldLock="1"/>
      </w:r>
      <w:r>
        <w:instrText xml:space="preserve"> PAGEREF _Toc67728711 \h </w:instrText>
      </w:r>
      <w:r>
        <w:fldChar w:fldCharType="separate"/>
      </w:r>
      <w:r>
        <w:t>78</w:t>
      </w:r>
      <w:r>
        <w:fldChar w:fldCharType="end"/>
      </w:r>
    </w:p>
    <w:p w14:paraId="53D3B236" w14:textId="232ECB70" w:rsidR="00E346B1" w:rsidRPr="00D74360" w:rsidRDefault="00E346B1">
      <w:pPr>
        <w:pStyle w:val="TOC4"/>
        <w:rPr>
          <w:rFonts w:ascii="Calibri" w:hAnsi="Calibri"/>
          <w:sz w:val="22"/>
          <w:szCs w:val="22"/>
          <w:lang w:eastAsia="en-GB"/>
        </w:rPr>
      </w:pPr>
      <w:r>
        <w:t>5.2.31.3</w:t>
      </w:r>
      <w:r w:rsidRPr="00D74360">
        <w:rPr>
          <w:rFonts w:ascii="Calibri" w:hAnsi="Calibri"/>
          <w:sz w:val="22"/>
          <w:szCs w:val="22"/>
          <w:lang w:eastAsia="en-GB"/>
        </w:rPr>
        <w:tab/>
      </w:r>
      <w:r>
        <w:t>Resource Standard Methods</w:t>
      </w:r>
      <w:r>
        <w:tab/>
      </w:r>
      <w:r>
        <w:fldChar w:fldCharType="begin" w:fldLock="1"/>
      </w:r>
      <w:r>
        <w:instrText xml:space="preserve"> PAGEREF _Toc67728712 \h </w:instrText>
      </w:r>
      <w:r>
        <w:fldChar w:fldCharType="separate"/>
      </w:r>
      <w:r>
        <w:t>78</w:t>
      </w:r>
      <w:r>
        <w:fldChar w:fldCharType="end"/>
      </w:r>
    </w:p>
    <w:p w14:paraId="7B6897B5" w14:textId="50F7BA96" w:rsidR="00E346B1" w:rsidRPr="00D74360" w:rsidRDefault="00E346B1">
      <w:pPr>
        <w:pStyle w:val="TOC5"/>
        <w:rPr>
          <w:rFonts w:ascii="Calibri" w:hAnsi="Calibri"/>
          <w:sz w:val="22"/>
          <w:szCs w:val="22"/>
          <w:lang w:eastAsia="en-GB"/>
        </w:rPr>
      </w:pPr>
      <w:r>
        <w:t>5.2.31.3.1</w:t>
      </w:r>
      <w:r w:rsidRPr="00D74360">
        <w:rPr>
          <w:rFonts w:ascii="Calibri" w:hAnsi="Calibri"/>
          <w:sz w:val="22"/>
          <w:szCs w:val="22"/>
          <w:lang w:eastAsia="en-GB"/>
        </w:rPr>
        <w:tab/>
      </w:r>
      <w:r>
        <w:t>PUT</w:t>
      </w:r>
      <w:r>
        <w:tab/>
      </w:r>
      <w:r>
        <w:fldChar w:fldCharType="begin" w:fldLock="1"/>
      </w:r>
      <w:r>
        <w:instrText xml:space="preserve"> PAGEREF _Toc67728713 \h </w:instrText>
      </w:r>
      <w:r>
        <w:fldChar w:fldCharType="separate"/>
      </w:r>
      <w:r>
        <w:t>78</w:t>
      </w:r>
      <w:r>
        <w:fldChar w:fldCharType="end"/>
      </w:r>
    </w:p>
    <w:p w14:paraId="7690EFA4" w14:textId="361BEA0F" w:rsidR="00E346B1" w:rsidRPr="00D74360" w:rsidRDefault="00E346B1">
      <w:pPr>
        <w:pStyle w:val="TOC5"/>
        <w:rPr>
          <w:rFonts w:ascii="Calibri" w:hAnsi="Calibri"/>
          <w:sz w:val="22"/>
          <w:szCs w:val="22"/>
          <w:lang w:eastAsia="en-GB"/>
        </w:rPr>
      </w:pPr>
      <w:r>
        <w:t>5.2.31.3.2</w:t>
      </w:r>
      <w:r w:rsidRPr="00D74360">
        <w:rPr>
          <w:rFonts w:ascii="Calibri" w:hAnsi="Calibri"/>
          <w:sz w:val="22"/>
          <w:szCs w:val="22"/>
          <w:lang w:eastAsia="en-GB"/>
        </w:rPr>
        <w:tab/>
      </w:r>
      <w:r>
        <w:t>DELETE</w:t>
      </w:r>
      <w:r>
        <w:tab/>
      </w:r>
      <w:r>
        <w:fldChar w:fldCharType="begin" w:fldLock="1"/>
      </w:r>
      <w:r>
        <w:instrText xml:space="preserve"> PAGEREF _Toc67728714 \h </w:instrText>
      </w:r>
      <w:r>
        <w:fldChar w:fldCharType="separate"/>
      </w:r>
      <w:r>
        <w:t>79</w:t>
      </w:r>
      <w:r>
        <w:fldChar w:fldCharType="end"/>
      </w:r>
    </w:p>
    <w:p w14:paraId="31464E35" w14:textId="407629FF" w:rsidR="00E346B1" w:rsidRPr="00D74360" w:rsidRDefault="00E346B1">
      <w:pPr>
        <w:pStyle w:val="TOC5"/>
        <w:rPr>
          <w:rFonts w:ascii="Calibri" w:hAnsi="Calibri"/>
          <w:sz w:val="22"/>
          <w:szCs w:val="22"/>
          <w:lang w:eastAsia="en-GB"/>
        </w:rPr>
      </w:pPr>
      <w:r>
        <w:t>5.2.31.3.</w:t>
      </w:r>
      <w:r w:rsidRPr="00323299">
        <w:rPr>
          <w:lang w:val="de-DE"/>
        </w:rPr>
        <w:t>3</w:t>
      </w:r>
      <w:r w:rsidRPr="00D74360">
        <w:rPr>
          <w:rFonts w:ascii="Calibri" w:hAnsi="Calibri"/>
          <w:sz w:val="22"/>
          <w:szCs w:val="22"/>
          <w:lang w:eastAsia="en-GB"/>
        </w:rPr>
        <w:tab/>
      </w:r>
      <w:r w:rsidRPr="00323299">
        <w:rPr>
          <w:lang w:val="de-DE"/>
        </w:rPr>
        <w:t>GET</w:t>
      </w:r>
      <w:r>
        <w:tab/>
      </w:r>
      <w:r>
        <w:fldChar w:fldCharType="begin" w:fldLock="1"/>
      </w:r>
      <w:r>
        <w:instrText xml:space="preserve"> PAGEREF _Toc67728715 \h </w:instrText>
      </w:r>
      <w:r>
        <w:fldChar w:fldCharType="separate"/>
      </w:r>
      <w:r>
        <w:t>79</w:t>
      </w:r>
      <w:r>
        <w:fldChar w:fldCharType="end"/>
      </w:r>
    </w:p>
    <w:p w14:paraId="713302D2" w14:textId="34FC5CC8" w:rsidR="00E346B1" w:rsidRPr="00D74360" w:rsidRDefault="00E346B1">
      <w:pPr>
        <w:pStyle w:val="TOC5"/>
        <w:rPr>
          <w:rFonts w:ascii="Calibri" w:hAnsi="Calibri"/>
          <w:sz w:val="22"/>
          <w:szCs w:val="22"/>
          <w:lang w:eastAsia="en-GB"/>
        </w:rPr>
      </w:pPr>
      <w:r>
        <w:t>5.2.31.3.</w:t>
      </w:r>
      <w:r w:rsidRPr="00323299">
        <w:rPr>
          <w:lang w:val="de-DE"/>
        </w:rPr>
        <w:t>4</w:t>
      </w:r>
      <w:r w:rsidRPr="00D74360">
        <w:rPr>
          <w:rFonts w:ascii="Calibri" w:hAnsi="Calibri"/>
          <w:sz w:val="22"/>
          <w:szCs w:val="22"/>
          <w:lang w:eastAsia="en-GB"/>
        </w:rPr>
        <w:tab/>
      </w:r>
      <w:r>
        <w:t>PATCH</w:t>
      </w:r>
      <w:r>
        <w:tab/>
      </w:r>
      <w:r>
        <w:fldChar w:fldCharType="begin" w:fldLock="1"/>
      </w:r>
      <w:r>
        <w:instrText xml:space="preserve"> PAGEREF _Toc67728716 \h </w:instrText>
      </w:r>
      <w:r>
        <w:fldChar w:fldCharType="separate"/>
      </w:r>
      <w:r>
        <w:t>80</w:t>
      </w:r>
      <w:r>
        <w:fldChar w:fldCharType="end"/>
      </w:r>
    </w:p>
    <w:p w14:paraId="4D001BA3" w14:textId="5A403260" w:rsidR="00E346B1" w:rsidRPr="00D74360" w:rsidRDefault="00E346B1">
      <w:pPr>
        <w:pStyle w:val="TOC3"/>
        <w:rPr>
          <w:rFonts w:ascii="Calibri" w:hAnsi="Calibri"/>
          <w:sz w:val="22"/>
          <w:szCs w:val="22"/>
          <w:lang w:eastAsia="en-GB"/>
        </w:rPr>
      </w:pPr>
      <w:r>
        <w:t>5.2.31A</w:t>
      </w:r>
      <w:r w:rsidRPr="00D74360">
        <w:rPr>
          <w:rFonts w:ascii="Calibri" w:hAnsi="Calibri"/>
          <w:sz w:val="22"/>
          <w:szCs w:val="22"/>
          <w:lang w:eastAsia="en-GB"/>
        </w:rPr>
        <w:tab/>
      </w:r>
      <w:r>
        <w:t>Resource: Smf</w:t>
      </w:r>
      <w:r w:rsidRPr="00323299">
        <w:rPr>
          <w:lang w:val="de-DE"/>
        </w:rPr>
        <w:t>SubscriptionInfo</w:t>
      </w:r>
      <w:r>
        <w:tab/>
      </w:r>
      <w:r>
        <w:fldChar w:fldCharType="begin" w:fldLock="1"/>
      </w:r>
      <w:r>
        <w:instrText xml:space="preserve"> PAGEREF _Toc67728717 \h </w:instrText>
      </w:r>
      <w:r>
        <w:fldChar w:fldCharType="separate"/>
      </w:r>
      <w:r>
        <w:t>80</w:t>
      </w:r>
      <w:r>
        <w:fldChar w:fldCharType="end"/>
      </w:r>
    </w:p>
    <w:p w14:paraId="1831250B" w14:textId="64B4CFF7" w:rsidR="00E346B1" w:rsidRPr="00D74360" w:rsidRDefault="00E346B1">
      <w:pPr>
        <w:pStyle w:val="TOC4"/>
        <w:rPr>
          <w:rFonts w:ascii="Calibri" w:hAnsi="Calibri"/>
          <w:sz w:val="22"/>
          <w:szCs w:val="22"/>
          <w:lang w:eastAsia="en-GB"/>
        </w:rPr>
      </w:pPr>
      <w:r>
        <w:t>5.2.31A.1</w:t>
      </w:r>
      <w:r w:rsidRPr="00D74360">
        <w:rPr>
          <w:rFonts w:ascii="Calibri" w:hAnsi="Calibri"/>
          <w:sz w:val="22"/>
          <w:szCs w:val="22"/>
          <w:lang w:eastAsia="en-GB"/>
        </w:rPr>
        <w:tab/>
      </w:r>
      <w:r>
        <w:t>Description</w:t>
      </w:r>
      <w:r>
        <w:tab/>
      </w:r>
      <w:r>
        <w:fldChar w:fldCharType="begin" w:fldLock="1"/>
      </w:r>
      <w:r>
        <w:instrText xml:space="preserve"> PAGEREF _Toc67728718 \h </w:instrText>
      </w:r>
      <w:r>
        <w:fldChar w:fldCharType="separate"/>
      </w:r>
      <w:r>
        <w:t>80</w:t>
      </w:r>
      <w:r>
        <w:fldChar w:fldCharType="end"/>
      </w:r>
    </w:p>
    <w:p w14:paraId="3066CEE5" w14:textId="17B02762" w:rsidR="00E346B1" w:rsidRPr="00D74360" w:rsidRDefault="00E346B1">
      <w:pPr>
        <w:pStyle w:val="TOC4"/>
        <w:rPr>
          <w:rFonts w:ascii="Calibri" w:hAnsi="Calibri"/>
          <w:sz w:val="22"/>
          <w:szCs w:val="22"/>
          <w:lang w:eastAsia="en-GB"/>
        </w:rPr>
      </w:pPr>
      <w:r>
        <w:t>5.2.31A.2</w:t>
      </w:r>
      <w:r w:rsidRPr="00D74360">
        <w:rPr>
          <w:rFonts w:ascii="Calibri" w:hAnsi="Calibri"/>
          <w:sz w:val="22"/>
          <w:szCs w:val="22"/>
          <w:lang w:eastAsia="en-GB"/>
        </w:rPr>
        <w:tab/>
      </w:r>
      <w:r>
        <w:t>Resource Definition</w:t>
      </w:r>
      <w:r>
        <w:tab/>
      </w:r>
      <w:r>
        <w:fldChar w:fldCharType="begin" w:fldLock="1"/>
      </w:r>
      <w:r>
        <w:instrText xml:space="preserve"> PAGEREF _Toc67728719 \h </w:instrText>
      </w:r>
      <w:r>
        <w:fldChar w:fldCharType="separate"/>
      </w:r>
      <w:r>
        <w:t>81</w:t>
      </w:r>
      <w:r>
        <w:fldChar w:fldCharType="end"/>
      </w:r>
    </w:p>
    <w:p w14:paraId="731BEDFF" w14:textId="67EB6ED5" w:rsidR="00E346B1" w:rsidRPr="00D74360" w:rsidRDefault="00E346B1">
      <w:pPr>
        <w:pStyle w:val="TOC4"/>
        <w:rPr>
          <w:rFonts w:ascii="Calibri" w:hAnsi="Calibri"/>
          <w:sz w:val="22"/>
          <w:szCs w:val="22"/>
          <w:lang w:eastAsia="en-GB"/>
        </w:rPr>
      </w:pPr>
      <w:r>
        <w:t>5.2.31A.3</w:t>
      </w:r>
      <w:r w:rsidRPr="00D74360">
        <w:rPr>
          <w:rFonts w:ascii="Calibri" w:hAnsi="Calibri"/>
          <w:sz w:val="22"/>
          <w:szCs w:val="22"/>
          <w:lang w:eastAsia="en-GB"/>
        </w:rPr>
        <w:tab/>
      </w:r>
      <w:r>
        <w:t>Resource Standard Methods</w:t>
      </w:r>
      <w:r>
        <w:tab/>
      </w:r>
      <w:r>
        <w:fldChar w:fldCharType="begin" w:fldLock="1"/>
      </w:r>
      <w:r>
        <w:instrText xml:space="preserve"> PAGEREF _Toc67728720 \h </w:instrText>
      </w:r>
      <w:r>
        <w:fldChar w:fldCharType="separate"/>
      </w:r>
      <w:r>
        <w:t>81</w:t>
      </w:r>
      <w:r>
        <w:fldChar w:fldCharType="end"/>
      </w:r>
    </w:p>
    <w:p w14:paraId="1186426E" w14:textId="6A7AD00C" w:rsidR="00E346B1" w:rsidRPr="00D74360" w:rsidRDefault="00E346B1">
      <w:pPr>
        <w:pStyle w:val="TOC5"/>
        <w:rPr>
          <w:rFonts w:ascii="Calibri" w:hAnsi="Calibri"/>
          <w:sz w:val="22"/>
          <w:szCs w:val="22"/>
          <w:lang w:eastAsia="en-GB"/>
        </w:rPr>
      </w:pPr>
      <w:r>
        <w:t>5.2.31A.3.1</w:t>
      </w:r>
      <w:r w:rsidRPr="00D74360">
        <w:rPr>
          <w:rFonts w:ascii="Calibri" w:hAnsi="Calibri"/>
          <w:sz w:val="22"/>
          <w:szCs w:val="22"/>
          <w:lang w:eastAsia="en-GB"/>
        </w:rPr>
        <w:tab/>
      </w:r>
      <w:r>
        <w:t>PUT</w:t>
      </w:r>
      <w:r>
        <w:tab/>
      </w:r>
      <w:r>
        <w:fldChar w:fldCharType="begin" w:fldLock="1"/>
      </w:r>
      <w:r>
        <w:instrText xml:space="preserve"> PAGEREF _Toc67728721 \h </w:instrText>
      </w:r>
      <w:r>
        <w:fldChar w:fldCharType="separate"/>
      </w:r>
      <w:r>
        <w:t>81</w:t>
      </w:r>
      <w:r>
        <w:fldChar w:fldCharType="end"/>
      </w:r>
    </w:p>
    <w:p w14:paraId="66AF33ED" w14:textId="3D3D41E4" w:rsidR="00E346B1" w:rsidRPr="00D74360" w:rsidRDefault="00E346B1">
      <w:pPr>
        <w:pStyle w:val="TOC5"/>
        <w:rPr>
          <w:rFonts w:ascii="Calibri" w:hAnsi="Calibri"/>
          <w:sz w:val="22"/>
          <w:szCs w:val="22"/>
          <w:lang w:eastAsia="en-GB"/>
        </w:rPr>
      </w:pPr>
      <w:r>
        <w:t>5.2.31A.3.2</w:t>
      </w:r>
      <w:r w:rsidRPr="00D74360">
        <w:rPr>
          <w:rFonts w:ascii="Calibri" w:hAnsi="Calibri"/>
          <w:sz w:val="22"/>
          <w:szCs w:val="22"/>
          <w:lang w:eastAsia="en-GB"/>
        </w:rPr>
        <w:tab/>
      </w:r>
      <w:r>
        <w:t>DELETE</w:t>
      </w:r>
      <w:r>
        <w:tab/>
      </w:r>
      <w:r>
        <w:fldChar w:fldCharType="begin" w:fldLock="1"/>
      </w:r>
      <w:r>
        <w:instrText xml:space="preserve"> PAGEREF _Toc67728722 \h </w:instrText>
      </w:r>
      <w:r>
        <w:fldChar w:fldCharType="separate"/>
      </w:r>
      <w:r>
        <w:t>81</w:t>
      </w:r>
      <w:r>
        <w:fldChar w:fldCharType="end"/>
      </w:r>
    </w:p>
    <w:p w14:paraId="6A67ED40" w14:textId="70925600" w:rsidR="00E346B1" w:rsidRPr="00D74360" w:rsidRDefault="00E346B1">
      <w:pPr>
        <w:pStyle w:val="TOC5"/>
        <w:rPr>
          <w:rFonts w:ascii="Calibri" w:hAnsi="Calibri"/>
          <w:sz w:val="22"/>
          <w:szCs w:val="22"/>
          <w:lang w:eastAsia="en-GB"/>
        </w:rPr>
      </w:pPr>
      <w:r>
        <w:t>5.2.31A.3.</w:t>
      </w:r>
      <w:r w:rsidRPr="00323299">
        <w:rPr>
          <w:lang w:val="de-DE"/>
        </w:rPr>
        <w:t>3</w:t>
      </w:r>
      <w:r w:rsidRPr="00D74360">
        <w:rPr>
          <w:rFonts w:ascii="Calibri" w:hAnsi="Calibri"/>
          <w:sz w:val="22"/>
          <w:szCs w:val="22"/>
          <w:lang w:eastAsia="en-GB"/>
        </w:rPr>
        <w:tab/>
      </w:r>
      <w:r w:rsidRPr="00323299">
        <w:rPr>
          <w:lang w:val="de-DE"/>
        </w:rPr>
        <w:t>GET</w:t>
      </w:r>
      <w:r>
        <w:tab/>
      </w:r>
      <w:r>
        <w:fldChar w:fldCharType="begin" w:fldLock="1"/>
      </w:r>
      <w:r>
        <w:instrText xml:space="preserve"> PAGEREF _Toc67728723 \h </w:instrText>
      </w:r>
      <w:r>
        <w:fldChar w:fldCharType="separate"/>
      </w:r>
      <w:r>
        <w:t>82</w:t>
      </w:r>
      <w:r>
        <w:fldChar w:fldCharType="end"/>
      </w:r>
    </w:p>
    <w:p w14:paraId="3005AE81" w14:textId="17E5F077" w:rsidR="00E346B1" w:rsidRPr="00D74360" w:rsidRDefault="00E346B1">
      <w:pPr>
        <w:pStyle w:val="TOC5"/>
        <w:rPr>
          <w:rFonts w:ascii="Calibri" w:hAnsi="Calibri"/>
          <w:sz w:val="22"/>
          <w:szCs w:val="22"/>
          <w:lang w:eastAsia="en-GB"/>
        </w:rPr>
      </w:pPr>
      <w:r>
        <w:t>5.2.31A.3.</w:t>
      </w:r>
      <w:r w:rsidRPr="00323299">
        <w:rPr>
          <w:lang w:val="de-DE"/>
        </w:rPr>
        <w:t>4</w:t>
      </w:r>
      <w:r w:rsidRPr="00D74360">
        <w:rPr>
          <w:rFonts w:ascii="Calibri" w:hAnsi="Calibri"/>
          <w:sz w:val="22"/>
          <w:szCs w:val="22"/>
          <w:lang w:eastAsia="en-GB"/>
        </w:rPr>
        <w:tab/>
      </w:r>
      <w:r>
        <w:t>PATCH</w:t>
      </w:r>
      <w:r>
        <w:tab/>
      </w:r>
      <w:r>
        <w:fldChar w:fldCharType="begin" w:fldLock="1"/>
      </w:r>
      <w:r>
        <w:instrText xml:space="preserve"> PAGEREF _Toc67728724 \h </w:instrText>
      </w:r>
      <w:r>
        <w:fldChar w:fldCharType="separate"/>
      </w:r>
      <w:r>
        <w:t>82</w:t>
      </w:r>
      <w:r>
        <w:fldChar w:fldCharType="end"/>
      </w:r>
    </w:p>
    <w:p w14:paraId="6504672C" w14:textId="0CAD46B6" w:rsidR="00E346B1" w:rsidRPr="00D74360" w:rsidRDefault="00E346B1">
      <w:pPr>
        <w:pStyle w:val="TOC3"/>
        <w:rPr>
          <w:rFonts w:ascii="Calibri" w:hAnsi="Calibri"/>
          <w:sz w:val="22"/>
          <w:szCs w:val="22"/>
          <w:lang w:eastAsia="en-GB"/>
        </w:rPr>
      </w:pPr>
      <w:r>
        <w:t>5.2.32</w:t>
      </w:r>
      <w:r w:rsidRPr="00D74360">
        <w:rPr>
          <w:rFonts w:ascii="Calibri" w:hAnsi="Calibri"/>
          <w:sz w:val="22"/>
          <w:szCs w:val="22"/>
          <w:lang w:eastAsia="en-GB"/>
        </w:rPr>
        <w:tab/>
      </w:r>
      <w:r>
        <w:t>Resource: ContextData</w:t>
      </w:r>
      <w:r>
        <w:tab/>
      </w:r>
      <w:r>
        <w:fldChar w:fldCharType="begin" w:fldLock="1"/>
      </w:r>
      <w:r>
        <w:instrText xml:space="preserve"> PAGEREF _Toc67728725 \h </w:instrText>
      </w:r>
      <w:r>
        <w:fldChar w:fldCharType="separate"/>
      </w:r>
      <w:r>
        <w:t>83</w:t>
      </w:r>
      <w:r>
        <w:fldChar w:fldCharType="end"/>
      </w:r>
    </w:p>
    <w:p w14:paraId="74F6FACB" w14:textId="1263BAB8" w:rsidR="00E346B1" w:rsidRPr="00D74360" w:rsidRDefault="00E346B1">
      <w:pPr>
        <w:pStyle w:val="TOC4"/>
        <w:rPr>
          <w:rFonts w:ascii="Calibri" w:hAnsi="Calibri"/>
          <w:sz w:val="22"/>
          <w:szCs w:val="22"/>
          <w:lang w:eastAsia="en-GB"/>
        </w:rPr>
      </w:pPr>
      <w:r>
        <w:t>5.2.32.1</w:t>
      </w:r>
      <w:r w:rsidRPr="00D74360">
        <w:rPr>
          <w:rFonts w:ascii="Calibri" w:hAnsi="Calibri"/>
          <w:sz w:val="22"/>
          <w:szCs w:val="22"/>
          <w:lang w:eastAsia="en-GB"/>
        </w:rPr>
        <w:tab/>
      </w:r>
      <w:r>
        <w:t>Description</w:t>
      </w:r>
      <w:r>
        <w:tab/>
      </w:r>
      <w:r>
        <w:fldChar w:fldCharType="begin" w:fldLock="1"/>
      </w:r>
      <w:r>
        <w:instrText xml:space="preserve"> PAGEREF _Toc67728726 \h </w:instrText>
      </w:r>
      <w:r>
        <w:fldChar w:fldCharType="separate"/>
      </w:r>
      <w:r>
        <w:t>83</w:t>
      </w:r>
      <w:r>
        <w:fldChar w:fldCharType="end"/>
      </w:r>
    </w:p>
    <w:p w14:paraId="42002898" w14:textId="5752DF70" w:rsidR="00E346B1" w:rsidRPr="00D74360" w:rsidRDefault="00E346B1">
      <w:pPr>
        <w:pStyle w:val="TOC4"/>
        <w:rPr>
          <w:rFonts w:ascii="Calibri" w:hAnsi="Calibri"/>
          <w:sz w:val="22"/>
          <w:szCs w:val="22"/>
          <w:lang w:eastAsia="en-GB"/>
        </w:rPr>
      </w:pPr>
      <w:r>
        <w:t>5.2.32.2</w:t>
      </w:r>
      <w:r w:rsidRPr="00D74360">
        <w:rPr>
          <w:rFonts w:ascii="Calibri" w:hAnsi="Calibri"/>
          <w:sz w:val="22"/>
          <w:szCs w:val="22"/>
          <w:lang w:eastAsia="en-GB"/>
        </w:rPr>
        <w:tab/>
      </w:r>
      <w:r>
        <w:t>Resource Definition</w:t>
      </w:r>
      <w:r>
        <w:tab/>
      </w:r>
      <w:r>
        <w:fldChar w:fldCharType="begin" w:fldLock="1"/>
      </w:r>
      <w:r>
        <w:instrText xml:space="preserve"> PAGEREF _Toc67728727 \h </w:instrText>
      </w:r>
      <w:r>
        <w:fldChar w:fldCharType="separate"/>
      </w:r>
      <w:r>
        <w:t>83</w:t>
      </w:r>
      <w:r>
        <w:fldChar w:fldCharType="end"/>
      </w:r>
    </w:p>
    <w:p w14:paraId="1B2229F6" w14:textId="30098615" w:rsidR="00E346B1" w:rsidRPr="00D74360" w:rsidRDefault="00E346B1">
      <w:pPr>
        <w:pStyle w:val="TOC4"/>
        <w:rPr>
          <w:rFonts w:ascii="Calibri" w:hAnsi="Calibri"/>
          <w:sz w:val="22"/>
          <w:szCs w:val="22"/>
          <w:lang w:eastAsia="en-GB"/>
        </w:rPr>
      </w:pPr>
      <w:r>
        <w:t>5.2.32.3</w:t>
      </w:r>
      <w:r w:rsidRPr="00D74360">
        <w:rPr>
          <w:rFonts w:ascii="Calibri" w:hAnsi="Calibri"/>
          <w:sz w:val="22"/>
          <w:szCs w:val="22"/>
          <w:lang w:eastAsia="en-GB"/>
        </w:rPr>
        <w:tab/>
      </w:r>
      <w:r>
        <w:t>Resource Standard Methods</w:t>
      </w:r>
      <w:r>
        <w:tab/>
      </w:r>
      <w:r>
        <w:fldChar w:fldCharType="begin" w:fldLock="1"/>
      </w:r>
      <w:r>
        <w:instrText xml:space="preserve"> PAGEREF _Toc67728728 \h </w:instrText>
      </w:r>
      <w:r>
        <w:fldChar w:fldCharType="separate"/>
      </w:r>
      <w:r>
        <w:t>83</w:t>
      </w:r>
      <w:r>
        <w:fldChar w:fldCharType="end"/>
      </w:r>
    </w:p>
    <w:p w14:paraId="08B07493" w14:textId="579B32FE" w:rsidR="00E346B1" w:rsidRPr="00D74360" w:rsidRDefault="00E346B1">
      <w:pPr>
        <w:pStyle w:val="TOC5"/>
        <w:rPr>
          <w:rFonts w:ascii="Calibri" w:hAnsi="Calibri"/>
          <w:sz w:val="22"/>
          <w:szCs w:val="22"/>
          <w:lang w:eastAsia="en-GB"/>
        </w:rPr>
      </w:pPr>
      <w:r>
        <w:t>5.2.32.3.1</w:t>
      </w:r>
      <w:r w:rsidRPr="00D74360">
        <w:rPr>
          <w:rFonts w:ascii="Calibri" w:hAnsi="Calibri"/>
          <w:sz w:val="22"/>
          <w:szCs w:val="22"/>
          <w:lang w:eastAsia="en-GB"/>
        </w:rPr>
        <w:tab/>
      </w:r>
      <w:r>
        <w:t>GET</w:t>
      </w:r>
      <w:r>
        <w:tab/>
      </w:r>
      <w:r>
        <w:fldChar w:fldCharType="begin" w:fldLock="1"/>
      </w:r>
      <w:r>
        <w:instrText xml:space="preserve"> PAGEREF _Toc67728729 \h </w:instrText>
      </w:r>
      <w:r>
        <w:fldChar w:fldCharType="separate"/>
      </w:r>
      <w:r>
        <w:t>83</w:t>
      </w:r>
      <w:r>
        <w:fldChar w:fldCharType="end"/>
      </w:r>
    </w:p>
    <w:p w14:paraId="7474D356" w14:textId="6BEAD916" w:rsidR="00E346B1" w:rsidRPr="00D74360" w:rsidRDefault="00E346B1">
      <w:pPr>
        <w:pStyle w:val="TOC3"/>
        <w:rPr>
          <w:rFonts w:ascii="Calibri" w:hAnsi="Calibri"/>
          <w:sz w:val="22"/>
          <w:szCs w:val="22"/>
          <w:lang w:eastAsia="en-GB"/>
        </w:rPr>
      </w:pPr>
      <w:r w:rsidRPr="00E346B1">
        <w:t>5.2.33</w:t>
      </w:r>
      <w:r w:rsidRPr="00D74360">
        <w:rPr>
          <w:rFonts w:ascii="Calibri" w:hAnsi="Calibri"/>
          <w:sz w:val="22"/>
          <w:szCs w:val="22"/>
          <w:lang w:eastAsia="en-GB"/>
        </w:rPr>
        <w:tab/>
      </w:r>
      <w:r>
        <w:t>Resource: GroupIdentifiers</w:t>
      </w:r>
      <w:r>
        <w:tab/>
      </w:r>
      <w:r>
        <w:fldChar w:fldCharType="begin" w:fldLock="1"/>
      </w:r>
      <w:r>
        <w:instrText xml:space="preserve"> PAGEREF _Toc67728730 \h </w:instrText>
      </w:r>
      <w:r>
        <w:fldChar w:fldCharType="separate"/>
      </w:r>
      <w:r>
        <w:t>84</w:t>
      </w:r>
      <w:r>
        <w:fldChar w:fldCharType="end"/>
      </w:r>
    </w:p>
    <w:p w14:paraId="40DC8354" w14:textId="347703B4" w:rsidR="00E346B1" w:rsidRPr="00D74360" w:rsidRDefault="00E346B1">
      <w:pPr>
        <w:pStyle w:val="TOC4"/>
        <w:rPr>
          <w:rFonts w:ascii="Calibri" w:hAnsi="Calibri"/>
          <w:sz w:val="22"/>
          <w:szCs w:val="22"/>
          <w:lang w:eastAsia="en-GB"/>
        </w:rPr>
      </w:pPr>
      <w:r w:rsidRPr="00E346B1">
        <w:t>5.2.33.1</w:t>
      </w:r>
      <w:r w:rsidRPr="00D74360">
        <w:rPr>
          <w:rFonts w:ascii="Calibri" w:hAnsi="Calibri"/>
          <w:sz w:val="22"/>
          <w:szCs w:val="22"/>
          <w:lang w:eastAsia="en-GB"/>
        </w:rPr>
        <w:tab/>
      </w:r>
      <w:r>
        <w:t>Description</w:t>
      </w:r>
      <w:r>
        <w:tab/>
      </w:r>
      <w:r>
        <w:fldChar w:fldCharType="begin" w:fldLock="1"/>
      </w:r>
      <w:r>
        <w:instrText xml:space="preserve"> PAGEREF _Toc67728731 \h </w:instrText>
      </w:r>
      <w:r>
        <w:fldChar w:fldCharType="separate"/>
      </w:r>
      <w:r>
        <w:t>84</w:t>
      </w:r>
      <w:r>
        <w:fldChar w:fldCharType="end"/>
      </w:r>
    </w:p>
    <w:p w14:paraId="66A6F55F" w14:textId="3D90E607" w:rsidR="00E346B1" w:rsidRPr="00D74360" w:rsidRDefault="00E346B1">
      <w:pPr>
        <w:pStyle w:val="TOC4"/>
        <w:rPr>
          <w:rFonts w:ascii="Calibri" w:hAnsi="Calibri"/>
          <w:sz w:val="22"/>
          <w:szCs w:val="22"/>
          <w:lang w:eastAsia="en-GB"/>
        </w:rPr>
      </w:pPr>
      <w:r w:rsidRPr="00E346B1">
        <w:t>5.2.33.2</w:t>
      </w:r>
      <w:r w:rsidRPr="00D74360">
        <w:rPr>
          <w:rFonts w:ascii="Calibri" w:hAnsi="Calibri"/>
          <w:sz w:val="22"/>
          <w:szCs w:val="22"/>
          <w:lang w:eastAsia="en-GB"/>
        </w:rPr>
        <w:tab/>
      </w:r>
      <w:r>
        <w:t>Resource Definition</w:t>
      </w:r>
      <w:r>
        <w:tab/>
      </w:r>
      <w:r>
        <w:fldChar w:fldCharType="begin" w:fldLock="1"/>
      </w:r>
      <w:r>
        <w:instrText xml:space="preserve"> PAGEREF _Toc67728732 \h </w:instrText>
      </w:r>
      <w:r>
        <w:fldChar w:fldCharType="separate"/>
      </w:r>
      <w:r>
        <w:t>84</w:t>
      </w:r>
      <w:r>
        <w:fldChar w:fldCharType="end"/>
      </w:r>
    </w:p>
    <w:p w14:paraId="2E201EC5" w14:textId="544CB412" w:rsidR="00E346B1" w:rsidRPr="00D74360" w:rsidRDefault="00E346B1">
      <w:pPr>
        <w:pStyle w:val="TOC4"/>
        <w:rPr>
          <w:rFonts w:ascii="Calibri" w:hAnsi="Calibri"/>
          <w:sz w:val="22"/>
          <w:szCs w:val="22"/>
          <w:lang w:eastAsia="en-GB"/>
        </w:rPr>
      </w:pPr>
      <w:r w:rsidRPr="00E346B1">
        <w:t>5.2.33.3</w:t>
      </w:r>
      <w:r w:rsidRPr="00D74360">
        <w:rPr>
          <w:rFonts w:ascii="Calibri" w:hAnsi="Calibri"/>
          <w:sz w:val="22"/>
          <w:szCs w:val="22"/>
          <w:lang w:eastAsia="en-GB"/>
        </w:rPr>
        <w:tab/>
      </w:r>
      <w:r>
        <w:t>Resource Standard Methods</w:t>
      </w:r>
      <w:r>
        <w:tab/>
      </w:r>
      <w:r>
        <w:fldChar w:fldCharType="begin" w:fldLock="1"/>
      </w:r>
      <w:r>
        <w:instrText xml:space="preserve"> PAGEREF _Toc67728733 \h </w:instrText>
      </w:r>
      <w:r>
        <w:fldChar w:fldCharType="separate"/>
      </w:r>
      <w:r>
        <w:t>84</w:t>
      </w:r>
      <w:r>
        <w:fldChar w:fldCharType="end"/>
      </w:r>
    </w:p>
    <w:p w14:paraId="21493C91" w14:textId="5DBBFF93" w:rsidR="00E346B1" w:rsidRPr="00D74360" w:rsidRDefault="00E346B1">
      <w:pPr>
        <w:pStyle w:val="TOC5"/>
        <w:rPr>
          <w:rFonts w:ascii="Calibri" w:hAnsi="Calibri"/>
          <w:sz w:val="22"/>
          <w:szCs w:val="22"/>
          <w:lang w:eastAsia="en-GB"/>
        </w:rPr>
      </w:pPr>
      <w:r>
        <w:t>5.2.33.3.1</w:t>
      </w:r>
      <w:r w:rsidRPr="00D74360">
        <w:rPr>
          <w:rFonts w:ascii="Calibri" w:hAnsi="Calibri"/>
          <w:sz w:val="22"/>
          <w:szCs w:val="22"/>
          <w:lang w:eastAsia="en-GB"/>
        </w:rPr>
        <w:tab/>
      </w:r>
      <w:r>
        <w:t>GET</w:t>
      </w:r>
      <w:r>
        <w:tab/>
      </w:r>
      <w:r>
        <w:fldChar w:fldCharType="begin" w:fldLock="1"/>
      </w:r>
      <w:r>
        <w:instrText xml:space="preserve"> PAGEREF _Toc67728734 \h </w:instrText>
      </w:r>
      <w:r>
        <w:fldChar w:fldCharType="separate"/>
      </w:r>
      <w:r>
        <w:t>84</w:t>
      </w:r>
      <w:r>
        <w:fldChar w:fldCharType="end"/>
      </w:r>
    </w:p>
    <w:p w14:paraId="11A547B7" w14:textId="632EFA2A" w:rsidR="00E346B1" w:rsidRPr="00D74360" w:rsidRDefault="00E346B1">
      <w:pPr>
        <w:pStyle w:val="TOC3"/>
        <w:rPr>
          <w:rFonts w:ascii="Calibri" w:hAnsi="Calibri"/>
          <w:sz w:val="22"/>
          <w:szCs w:val="22"/>
          <w:lang w:eastAsia="en-GB"/>
        </w:rPr>
      </w:pPr>
      <w:r w:rsidRPr="00E346B1">
        <w:t>5.2.34</w:t>
      </w:r>
      <w:r w:rsidRPr="00D74360">
        <w:rPr>
          <w:rFonts w:ascii="Calibri" w:hAnsi="Calibri"/>
          <w:sz w:val="22"/>
          <w:szCs w:val="22"/>
          <w:lang w:eastAsia="en-GB"/>
        </w:rPr>
        <w:tab/>
      </w:r>
      <w:r>
        <w:t>Resource: 5GVnGroups</w:t>
      </w:r>
      <w:r>
        <w:tab/>
      </w:r>
      <w:r>
        <w:fldChar w:fldCharType="begin" w:fldLock="1"/>
      </w:r>
      <w:r>
        <w:instrText xml:space="preserve"> PAGEREF _Toc67728735 \h </w:instrText>
      </w:r>
      <w:r>
        <w:fldChar w:fldCharType="separate"/>
      </w:r>
      <w:r>
        <w:t>85</w:t>
      </w:r>
      <w:r>
        <w:fldChar w:fldCharType="end"/>
      </w:r>
    </w:p>
    <w:p w14:paraId="0CBD046F" w14:textId="16220481" w:rsidR="00E346B1" w:rsidRPr="00D74360" w:rsidRDefault="00E346B1">
      <w:pPr>
        <w:pStyle w:val="TOC4"/>
        <w:rPr>
          <w:rFonts w:ascii="Calibri" w:hAnsi="Calibri"/>
          <w:sz w:val="22"/>
          <w:szCs w:val="22"/>
          <w:lang w:eastAsia="en-GB"/>
        </w:rPr>
      </w:pPr>
      <w:r w:rsidRPr="00E346B1">
        <w:t>5.2.34.1</w:t>
      </w:r>
      <w:r w:rsidRPr="00D74360">
        <w:rPr>
          <w:rFonts w:ascii="Calibri" w:hAnsi="Calibri"/>
          <w:sz w:val="22"/>
          <w:szCs w:val="22"/>
          <w:lang w:eastAsia="en-GB"/>
        </w:rPr>
        <w:tab/>
      </w:r>
      <w:r>
        <w:t>Description</w:t>
      </w:r>
      <w:r>
        <w:tab/>
      </w:r>
      <w:r>
        <w:fldChar w:fldCharType="begin" w:fldLock="1"/>
      </w:r>
      <w:r>
        <w:instrText xml:space="preserve"> PAGEREF _Toc67728736 \h </w:instrText>
      </w:r>
      <w:r>
        <w:fldChar w:fldCharType="separate"/>
      </w:r>
      <w:r>
        <w:t>85</w:t>
      </w:r>
      <w:r>
        <w:fldChar w:fldCharType="end"/>
      </w:r>
    </w:p>
    <w:p w14:paraId="4A5FDEB4" w14:textId="4A081326" w:rsidR="00E346B1" w:rsidRPr="00D74360" w:rsidRDefault="00E346B1">
      <w:pPr>
        <w:pStyle w:val="TOC4"/>
        <w:rPr>
          <w:rFonts w:ascii="Calibri" w:hAnsi="Calibri"/>
          <w:sz w:val="22"/>
          <w:szCs w:val="22"/>
          <w:lang w:eastAsia="en-GB"/>
        </w:rPr>
      </w:pPr>
      <w:r w:rsidRPr="00E346B1">
        <w:t>5.2.34.2</w:t>
      </w:r>
      <w:r w:rsidRPr="00D74360">
        <w:rPr>
          <w:rFonts w:ascii="Calibri" w:hAnsi="Calibri"/>
          <w:sz w:val="22"/>
          <w:szCs w:val="22"/>
          <w:lang w:eastAsia="en-GB"/>
        </w:rPr>
        <w:tab/>
      </w:r>
      <w:r>
        <w:t>Resource Definition</w:t>
      </w:r>
      <w:r>
        <w:tab/>
      </w:r>
      <w:r>
        <w:fldChar w:fldCharType="begin" w:fldLock="1"/>
      </w:r>
      <w:r>
        <w:instrText xml:space="preserve"> PAGEREF _Toc67728737 \h </w:instrText>
      </w:r>
      <w:r>
        <w:fldChar w:fldCharType="separate"/>
      </w:r>
      <w:r>
        <w:t>85</w:t>
      </w:r>
      <w:r>
        <w:fldChar w:fldCharType="end"/>
      </w:r>
    </w:p>
    <w:p w14:paraId="5AEF8B10" w14:textId="19734326" w:rsidR="00E346B1" w:rsidRPr="00D74360" w:rsidRDefault="00E346B1">
      <w:pPr>
        <w:pStyle w:val="TOC4"/>
        <w:rPr>
          <w:rFonts w:ascii="Calibri" w:hAnsi="Calibri"/>
          <w:sz w:val="22"/>
          <w:szCs w:val="22"/>
          <w:lang w:eastAsia="en-GB"/>
        </w:rPr>
      </w:pPr>
      <w:r w:rsidRPr="00E346B1">
        <w:t>5.2.34.3</w:t>
      </w:r>
      <w:r w:rsidRPr="00D74360">
        <w:rPr>
          <w:rFonts w:ascii="Calibri" w:hAnsi="Calibri"/>
          <w:sz w:val="22"/>
          <w:szCs w:val="22"/>
          <w:lang w:eastAsia="en-GB"/>
        </w:rPr>
        <w:tab/>
      </w:r>
      <w:r>
        <w:t>Resource Standard Methods</w:t>
      </w:r>
      <w:r>
        <w:tab/>
      </w:r>
      <w:r>
        <w:fldChar w:fldCharType="begin" w:fldLock="1"/>
      </w:r>
      <w:r>
        <w:instrText xml:space="preserve"> PAGEREF _Toc67728738 \h </w:instrText>
      </w:r>
      <w:r>
        <w:fldChar w:fldCharType="separate"/>
      </w:r>
      <w:r>
        <w:t>85</w:t>
      </w:r>
      <w:r>
        <w:fldChar w:fldCharType="end"/>
      </w:r>
    </w:p>
    <w:p w14:paraId="32B6BF54" w14:textId="08473F02" w:rsidR="00E346B1" w:rsidRPr="00D74360" w:rsidRDefault="00E346B1">
      <w:pPr>
        <w:pStyle w:val="TOC5"/>
        <w:rPr>
          <w:rFonts w:ascii="Calibri" w:hAnsi="Calibri"/>
          <w:sz w:val="22"/>
          <w:szCs w:val="22"/>
          <w:lang w:eastAsia="en-GB"/>
        </w:rPr>
      </w:pPr>
      <w:r>
        <w:t>5.2.34.3.1</w:t>
      </w:r>
      <w:r w:rsidRPr="00D74360">
        <w:rPr>
          <w:rFonts w:ascii="Calibri" w:hAnsi="Calibri"/>
          <w:sz w:val="22"/>
          <w:szCs w:val="22"/>
          <w:lang w:eastAsia="en-GB"/>
        </w:rPr>
        <w:tab/>
      </w:r>
      <w:r>
        <w:t>GET</w:t>
      </w:r>
      <w:r>
        <w:tab/>
      </w:r>
      <w:r>
        <w:fldChar w:fldCharType="begin" w:fldLock="1"/>
      </w:r>
      <w:r>
        <w:instrText xml:space="preserve"> PAGEREF _Toc67728739 \h </w:instrText>
      </w:r>
      <w:r>
        <w:fldChar w:fldCharType="separate"/>
      </w:r>
      <w:r>
        <w:t>85</w:t>
      </w:r>
      <w:r>
        <w:fldChar w:fldCharType="end"/>
      </w:r>
    </w:p>
    <w:p w14:paraId="27D6BD2D" w14:textId="65395A80" w:rsidR="00E346B1" w:rsidRPr="00D74360" w:rsidRDefault="00E346B1">
      <w:pPr>
        <w:pStyle w:val="TOC3"/>
        <w:rPr>
          <w:rFonts w:ascii="Calibri" w:hAnsi="Calibri"/>
          <w:sz w:val="22"/>
          <w:szCs w:val="22"/>
          <w:lang w:eastAsia="en-GB"/>
        </w:rPr>
      </w:pPr>
      <w:r>
        <w:t>5.2.35</w:t>
      </w:r>
      <w:r w:rsidRPr="00D74360">
        <w:rPr>
          <w:rFonts w:ascii="Calibri" w:hAnsi="Calibri"/>
          <w:sz w:val="22"/>
          <w:szCs w:val="22"/>
          <w:lang w:eastAsia="en-GB"/>
        </w:rPr>
        <w:tab/>
      </w:r>
      <w:r>
        <w:t>Resource: Individual5GVnGroup</w:t>
      </w:r>
      <w:r>
        <w:tab/>
      </w:r>
      <w:r>
        <w:fldChar w:fldCharType="begin" w:fldLock="1"/>
      </w:r>
      <w:r>
        <w:instrText xml:space="preserve"> PAGEREF _Toc67728740 \h </w:instrText>
      </w:r>
      <w:r>
        <w:fldChar w:fldCharType="separate"/>
      </w:r>
      <w:r>
        <w:t>86</w:t>
      </w:r>
      <w:r>
        <w:fldChar w:fldCharType="end"/>
      </w:r>
    </w:p>
    <w:p w14:paraId="74244202" w14:textId="6EFE1620" w:rsidR="00E346B1" w:rsidRPr="00D74360" w:rsidRDefault="00E346B1">
      <w:pPr>
        <w:pStyle w:val="TOC4"/>
        <w:rPr>
          <w:rFonts w:ascii="Calibri" w:hAnsi="Calibri"/>
          <w:sz w:val="22"/>
          <w:szCs w:val="22"/>
          <w:lang w:eastAsia="en-GB"/>
        </w:rPr>
      </w:pPr>
      <w:r>
        <w:t>5.2.35.1</w:t>
      </w:r>
      <w:r w:rsidRPr="00D74360">
        <w:rPr>
          <w:rFonts w:ascii="Calibri" w:hAnsi="Calibri"/>
          <w:sz w:val="22"/>
          <w:szCs w:val="22"/>
          <w:lang w:eastAsia="en-GB"/>
        </w:rPr>
        <w:tab/>
      </w:r>
      <w:r>
        <w:t>Description</w:t>
      </w:r>
      <w:r>
        <w:tab/>
      </w:r>
      <w:r>
        <w:fldChar w:fldCharType="begin" w:fldLock="1"/>
      </w:r>
      <w:r>
        <w:instrText xml:space="preserve"> PAGEREF _Toc67728741 \h </w:instrText>
      </w:r>
      <w:r>
        <w:fldChar w:fldCharType="separate"/>
      </w:r>
      <w:r>
        <w:t>86</w:t>
      </w:r>
      <w:r>
        <w:fldChar w:fldCharType="end"/>
      </w:r>
    </w:p>
    <w:p w14:paraId="2E053EB0" w14:textId="37E0DAF7" w:rsidR="00E346B1" w:rsidRPr="00D74360" w:rsidRDefault="00E346B1">
      <w:pPr>
        <w:pStyle w:val="TOC4"/>
        <w:rPr>
          <w:rFonts w:ascii="Calibri" w:hAnsi="Calibri"/>
          <w:sz w:val="22"/>
          <w:szCs w:val="22"/>
          <w:lang w:eastAsia="en-GB"/>
        </w:rPr>
      </w:pPr>
      <w:r>
        <w:t>5.2.35.2</w:t>
      </w:r>
      <w:r w:rsidRPr="00D74360">
        <w:rPr>
          <w:rFonts w:ascii="Calibri" w:hAnsi="Calibri"/>
          <w:sz w:val="22"/>
          <w:szCs w:val="22"/>
          <w:lang w:eastAsia="en-GB"/>
        </w:rPr>
        <w:tab/>
      </w:r>
      <w:r>
        <w:t>Resource Definition</w:t>
      </w:r>
      <w:r>
        <w:tab/>
      </w:r>
      <w:r>
        <w:fldChar w:fldCharType="begin" w:fldLock="1"/>
      </w:r>
      <w:r>
        <w:instrText xml:space="preserve"> PAGEREF _Toc67728742 \h </w:instrText>
      </w:r>
      <w:r>
        <w:fldChar w:fldCharType="separate"/>
      </w:r>
      <w:r>
        <w:t>86</w:t>
      </w:r>
      <w:r>
        <w:fldChar w:fldCharType="end"/>
      </w:r>
    </w:p>
    <w:p w14:paraId="1A42B870" w14:textId="3BBED8A9" w:rsidR="00E346B1" w:rsidRPr="00D74360" w:rsidRDefault="00E346B1">
      <w:pPr>
        <w:pStyle w:val="TOC4"/>
        <w:rPr>
          <w:rFonts w:ascii="Calibri" w:hAnsi="Calibri"/>
          <w:sz w:val="22"/>
          <w:szCs w:val="22"/>
          <w:lang w:eastAsia="en-GB"/>
        </w:rPr>
      </w:pPr>
      <w:r>
        <w:t>5.2.35.3</w:t>
      </w:r>
      <w:r w:rsidRPr="00D74360">
        <w:rPr>
          <w:rFonts w:ascii="Calibri" w:hAnsi="Calibri"/>
          <w:sz w:val="22"/>
          <w:szCs w:val="22"/>
          <w:lang w:eastAsia="en-GB"/>
        </w:rPr>
        <w:tab/>
      </w:r>
      <w:r>
        <w:t>Resource Standard Methods</w:t>
      </w:r>
      <w:r>
        <w:tab/>
      </w:r>
      <w:r>
        <w:fldChar w:fldCharType="begin" w:fldLock="1"/>
      </w:r>
      <w:r>
        <w:instrText xml:space="preserve"> PAGEREF _Toc67728743 \h </w:instrText>
      </w:r>
      <w:r>
        <w:fldChar w:fldCharType="separate"/>
      </w:r>
      <w:r>
        <w:t>86</w:t>
      </w:r>
      <w:r>
        <w:fldChar w:fldCharType="end"/>
      </w:r>
    </w:p>
    <w:p w14:paraId="0CAA53A4" w14:textId="7D60A8B8" w:rsidR="00E346B1" w:rsidRPr="00D74360" w:rsidRDefault="00E346B1">
      <w:pPr>
        <w:pStyle w:val="TOC5"/>
        <w:rPr>
          <w:rFonts w:ascii="Calibri" w:hAnsi="Calibri"/>
          <w:sz w:val="22"/>
          <w:szCs w:val="22"/>
          <w:lang w:eastAsia="en-GB"/>
        </w:rPr>
      </w:pPr>
      <w:r>
        <w:t>5.2.35.3.1</w:t>
      </w:r>
      <w:r w:rsidRPr="00D74360">
        <w:rPr>
          <w:rFonts w:ascii="Calibri" w:hAnsi="Calibri"/>
          <w:sz w:val="22"/>
          <w:szCs w:val="22"/>
          <w:lang w:eastAsia="en-GB"/>
        </w:rPr>
        <w:tab/>
      </w:r>
      <w:r>
        <w:t>PUT</w:t>
      </w:r>
      <w:r>
        <w:tab/>
      </w:r>
      <w:r>
        <w:fldChar w:fldCharType="begin" w:fldLock="1"/>
      </w:r>
      <w:r>
        <w:instrText xml:space="preserve"> PAGEREF _Toc67728744 \h </w:instrText>
      </w:r>
      <w:r>
        <w:fldChar w:fldCharType="separate"/>
      </w:r>
      <w:r>
        <w:t>86</w:t>
      </w:r>
      <w:r>
        <w:fldChar w:fldCharType="end"/>
      </w:r>
    </w:p>
    <w:p w14:paraId="7D5781D5" w14:textId="5B8F82CC" w:rsidR="00E346B1" w:rsidRPr="00D74360" w:rsidRDefault="00E346B1">
      <w:pPr>
        <w:pStyle w:val="TOC5"/>
        <w:rPr>
          <w:rFonts w:ascii="Calibri" w:hAnsi="Calibri"/>
          <w:sz w:val="22"/>
          <w:szCs w:val="22"/>
          <w:lang w:eastAsia="en-GB"/>
        </w:rPr>
      </w:pPr>
      <w:r>
        <w:t>5.2.35.3.2</w:t>
      </w:r>
      <w:r w:rsidRPr="00D74360">
        <w:rPr>
          <w:rFonts w:ascii="Calibri" w:hAnsi="Calibri"/>
          <w:sz w:val="22"/>
          <w:szCs w:val="22"/>
          <w:lang w:eastAsia="en-GB"/>
        </w:rPr>
        <w:tab/>
      </w:r>
      <w:r>
        <w:t>DELETE</w:t>
      </w:r>
      <w:r>
        <w:tab/>
      </w:r>
      <w:r>
        <w:fldChar w:fldCharType="begin" w:fldLock="1"/>
      </w:r>
      <w:r>
        <w:instrText xml:space="preserve"> PAGEREF _Toc67728745 \h </w:instrText>
      </w:r>
      <w:r>
        <w:fldChar w:fldCharType="separate"/>
      </w:r>
      <w:r>
        <w:t>86</w:t>
      </w:r>
      <w:r>
        <w:fldChar w:fldCharType="end"/>
      </w:r>
    </w:p>
    <w:p w14:paraId="211CBE9E" w14:textId="198D79C6" w:rsidR="00E346B1" w:rsidRPr="00D74360" w:rsidRDefault="00E346B1">
      <w:pPr>
        <w:pStyle w:val="TOC5"/>
        <w:rPr>
          <w:rFonts w:ascii="Calibri" w:hAnsi="Calibri"/>
          <w:sz w:val="22"/>
          <w:szCs w:val="22"/>
          <w:lang w:eastAsia="en-GB"/>
        </w:rPr>
      </w:pPr>
      <w:r>
        <w:t>5.2.35.3.</w:t>
      </w:r>
      <w:r w:rsidRPr="00323299">
        <w:rPr>
          <w:lang w:val="de-DE"/>
        </w:rPr>
        <w:t>3</w:t>
      </w:r>
      <w:r w:rsidRPr="00D74360">
        <w:rPr>
          <w:rFonts w:ascii="Calibri" w:hAnsi="Calibri"/>
          <w:sz w:val="22"/>
          <w:szCs w:val="22"/>
          <w:lang w:eastAsia="en-GB"/>
        </w:rPr>
        <w:tab/>
      </w:r>
      <w:r>
        <w:t>PATCH</w:t>
      </w:r>
      <w:r>
        <w:tab/>
      </w:r>
      <w:r>
        <w:fldChar w:fldCharType="begin" w:fldLock="1"/>
      </w:r>
      <w:r>
        <w:instrText xml:space="preserve"> PAGEREF _Toc67728746 \h </w:instrText>
      </w:r>
      <w:r>
        <w:fldChar w:fldCharType="separate"/>
      </w:r>
      <w:r>
        <w:t>87</w:t>
      </w:r>
      <w:r>
        <w:fldChar w:fldCharType="end"/>
      </w:r>
    </w:p>
    <w:p w14:paraId="66C97F26" w14:textId="3A780FF7" w:rsidR="00E346B1" w:rsidRPr="00D74360" w:rsidRDefault="00E346B1">
      <w:pPr>
        <w:pStyle w:val="TOC5"/>
        <w:rPr>
          <w:rFonts w:ascii="Calibri" w:hAnsi="Calibri"/>
          <w:sz w:val="22"/>
          <w:szCs w:val="22"/>
          <w:lang w:eastAsia="en-GB"/>
        </w:rPr>
      </w:pPr>
      <w:r>
        <w:t>5.2.35.3.4</w:t>
      </w:r>
      <w:r w:rsidRPr="00D74360">
        <w:rPr>
          <w:rFonts w:ascii="Calibri" w:hAnsi="Calibri"/>
          <w:sz w:val="22"/>
          <w:szCs w:val="22"/>
          <w:lang w:eastAsia="en-GB"/>
        </w:rPr>
        <w:tab/>
      </w:r>
      <w:r>
        <w:t>GET</w:t>
      </w:r>
      <w:r>
        <w:tab/>
      </w:r>
      <w:r>
        <w:fldChar w:fldCharType="begin" w:fldLock="1"/>
      </w:r>
      <w:r>
        <w:instrText xml:space="preserve"> PAGEREF _Toc67728747 \h </w:instrText>
      </w:r>
      <w:r>
        <w:fldChar w:fldCharType="separate"/>
      </w:r>
      <w:r>
        <w:t>88</w:t>
      </w:r>
      <w:r>
        <w:fldChar w:fldCharType="end"/>
      </w:r>
    </w:p>
    <w:p w14:paraId="5B1FC725" w14:textId="1CAA6F94" w:rsidR="00E346B1" w:rsidRPr="00D74360" w:rsidRDefault="00E346B1">
      <w:pPr>
        <w:pStyle w:val="TOC3"/>
        <w:rPr>
          <w:rFonts w:ascii="Calibri" w:hAnsi="Calibri"/>
          <w:sz w:val="22"/>
          <w:szCs w:val="22"/>
          <w:lang w:eastAsia="en-GB"/>
        </w:rPr>
      </w:pPr>
      <w:r>
        <w:t>5.2.36</w:t>
      </w:r>
      <w:r w:rsidRPr="00D74360">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_Toc67728748 \h </w:instrText>
      </w:r>
      <w:r>
        <w:fldChar w:fldCharType="separate"/>
      </w:r>
      <w:r>
        <w:t>88</w:t>
      </w:r>
      <w:r>
        <w:fldChar w:fldCharType="end"/>
      </w:r>
    </w:p>
    <w:p w14:paraId="6D27B752" w14:textId="42E5A0D3" w:rsidR="00E346B1" w:rsidRPr="00D74360" w:rsidRDefault="00E346B1">
      <w:pPr>
        <w:pStyle w:val="TOC4"/>
        <w:rPr>
          <w:rFonts w:ascii="Calibri" w:hAnsi="Calibri"/>
          <w:sz w:val="22"/>
          <w:szCs w:val="22"/>
          <w:lang w:eastAsia="en-GB"/>
        </w:rPr>
      </w:pPr>
      <w:r>
        <w:t>5.2.36.1</w:t>
      </w:r>
      <w:r w:rsidRPr="00D74360">
        <w:rPr>
          <w:rFonts w:ascii="Calibri" w:hAnsi="Calibri"/>
          <w:sz w:val="22"/>
          <w:szCs w:val="22"/>
          <w:lang w:eastAsia="en-GB"/>
        </w:rPr>
        <w:tab/>
      </w:r>
      <w:r>
        <w:t>Description</w:t>
      </w:r>
      <w:r>
        <w:tab/>
      </w:r>
      <w:r>
        <w:fldChar w:fldCharType="begin" w:fldLock="1"/>
      </w:r>
      <w:r>
        <w:instrText xml:space="preserve"> PAGEREF _Toc67728749 \h </w:instrText>
      </w:r>
      <w:r>
        <w:fldChar w:fldCharType="separate"/>
      </w:r>
      <w:r>
        <w:t>88</w:t>
      </w:r>
      <w:r>
        <w:fldChar w:fldCharType="end"/>
      </w:r>
    </w:p>
    <w:p w14:paraId="27B0BFAC" w14:textId="2726D717" w:rsidR="00E346B1" w:rsidRPr="00D74360" w:rsidRDefault="00E346B1">
      <w:pPr>
        <w:pStyle w:val="TOC4"/>
        <w:rPr>
          <w:rFonts w:ascii="Calibri" w:hAnsi="Calibri"/>
          <w:sz w:val="22"/>
          <w:szCs w:val="22"/>
          <w:lang w:eastAsia="en-GB"/>
        </w:rPr>
      </w:pPr>
      <w:r>
        <w:t>5.2.36.2</w:t>
      </w:r>
      <w:r w:rsidRPr="00D74360">
        <w:rPr>
          <w:rFonts w:ascii="Calibri" w:hAnsi="Calibri"/>
          <w:sz w:val="22"/>
          <w:szCs w:val="22"/>
          <w:lang w:eastAsia="en-GB"/>
        </w:rPr>
        <w:tab/>
      </w:r>
      <w:r>
        <w:t>Resource Definition</w:t>
      </w:r>
      <w:r>
        <w:tab/>
      </w:r>
      <w:r>
        <w:fldChar w:fldCharType="begin" w:fldLock="1"/>
      </w:r>
      <w:r>
        <w:instrText xml:space="preserve"> PAGEREF _Toc67728750 \h </w:instrText>
      </w:r>
      <w:r>
        <w:fldChar w:fldCharType="separate"/>
      </w:r>
      <w:r>
        <w:t>88</w:t>
      </w:r>
      <w:r>
        <w:fldChar w:fldCharType="end"/>
      </w:r>
    </w:p>
    <w:p w14:paraId="42B5FF21" w14:textId="06ACBEC9" w:rsidR="00E346B1" w:rsidRPr="00D74360" w:rsidRDefault="00E346B1">
      <w:pPr>
        <w:pStyle w:val="TOC4"/>
        <w:rPr>
          <w:rFonts w:ascii="Calibri" w:hAnsi="Calibri"/>
          <w:sz w:val="22"/>
          <w:szCs w:val="22"/>
          <w:lang w:eastAsia="en-GB"/>
        </w:rPr>
      </w:pPr>
      <w:r>
        <w:t>5.2.36.3</w:t>
      </w:r>
      <w:r w:rsidRPr="00D74360">
        <w:rPr>
          <w:rFonts w:ascii="Calibri" w:hAnsi="Calibri"/>
          <w:sz w:val="22"/>
          <w:szCs w:val="22"/>
          <w:lang w:eastAsia="en-GB"/>
        </w:rPr>
        <w:tab/>
      </w:r>
      <w:r>
        <w:t>Resource Standard Methods</w:t>
      </w:r>
      <w:r>
        <w:tab/>
      </w:r>
      <w:r>
        <w:fldChar w:fldCharType="begin" w:fldLock="1"/>
      </w:r>
      <w:r>
        <w:instrText xml:space="preserve"> PAGEREF _Toc67728751 \h </w:instrText>
      </w:r>
      <w:r>
        <w:fldChar w:fldCharType="separate"/>
      </w:r>
      <w:r>
        <w:t>89</w:t>
      </w:r>
      <w:r>
        <w:fldChar w:fldCharType="end"/>
      </w:r>
    </w:p>
    <w:p w14:paraId="5B096011" w14:textId="580C3A22" w:rsidR="00E346B1" w:rsidRPr="00D74360" w:rsidRDefault="00E346B1">
      <w:pPr>
        <w:pStyle w:val="TOC5"/>
        <w:rPr>
          <w:rFonts w:ascii="Calibri" w:hAnsi="Calibri"/>
          <w:sz w:val="22"/>
          <w:szCs w:val="22"/>
          <w:lang w:eastAsia="en-GB"/>
        </w:rPr>
      </w:pPr>
      <w:r>
        <w:t>5.2.36.3.1</w:t>
      </w:r>
      <w:r w:rsidRPr="00D74360">
        <w:rPr>
          <w:rFonts w:ascii="Calibri" w:hAnsi="Calibri"/>
          <w:sz w:val="22"/>
          <w:szCs w:val="22"/>
          <w:lang w:eastAsia="en-GB"/>
        </w:rPr>
        <w:tab/>
      </w:r>
      <w:r>
        <w:t>GET</w:t>
      </w:r>
      <w:r>
        <w:tab/>
      </w:r>
      <w:r>
        <w:fldChar w:fldCharType="begin" w:fldLock="1"/>
      </w:r>
      <w:r>
        <w:instrText xml:space="preserve"> PAGEREF _Toc67728752 \h </w:instrText>
      </w:r>
      <w:r>
        <w:fldChar w:fldCharType="separate"/>
      </w:r>
      <w:r>
        <w:t>89</w:t>
      </w:r>
      <w:r>
        <w:fldChar w:fldCharType="end"/>
      </w:r>
    </w:p>
    <w:p w14:paraId="11B7462B" w14:textId="1527580D" w:rsidR="00E346B1" w:rsidRPr="00D74360" w:rsidRDefault="00E346B1">
      <w:pPr>
        <w:pStyle w:val="TOC3"/>
        <w:rPr>
          <w:rFonts w:ascii="Calibri" w:hAnsi="Calibri"/>
          <w:sz w:val="22"/>
          <w:szCs w:val="22"/>
          <w:lang w:eastAsia="en-GB"/>
        </w:rPr>
      </w:pPr>
      <w:r>
        <w:t>5.2.37</w:t>
      </w:r>
      <w:r w:rsidRPr="00D74360">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_Toc67728753 \h </w:instrText>
      </w:r>
      <w:r>
        <w:fldChar w:fldCharType="separate"/>
      </w:r>
      <w:r>
        <w:t>89</w:t>
      </w:r>
      <w:r>
        <w:fldChar w:fldCharType="end"/>
      </w:r>
    </w:p>
    <w:p w14:paraId="3F0B98DE" w14:textId="3813974F" w:rsidR="00E346B1" w:rsidRPr="00D74360" w:rsidRDefault="00E346B1">
      <w:pPr>
        <w:pStyle w:val="TOC4"/>
        <w:rPr>
          <w:rFonts w:ascii="Calibri" w:hAnsi="Calibri"/>
          <w:sz w:val="22"/>
          <w:szCs w:val="22"/>
          <w:lang w:eastAsia="en-GB"/>
        </w:rPr>
      </w:pPr>
      <w:r>
        <w:t>5.2.37.1</w:t>
      </w:r>
      <w:r w:rsidRPr="00D74360">
        <w:rPr>
          <w:rFonts w:ascii="Calibri" w:hAnsi="Calibri"/>
          <w:sz w:val="22"/>
          <w:szCs w:val="22"/>
          <w:lang w:eastAsia="en-GB"/>
        </w:rPr>
        <w:tab/>
      </w:r>
      <w:r>
        <w:t>Description</w:t>
      </w:r>
      <w:r>
        <w:tab/>
      </w:r>
      <w:r>
        <w:fldChar w:fldCharType="begin" w:fldLock="1"/>
      </w:r>
      <w:r>
        <w:instrText xml:space="preserve"> PAGEREF _Toc67728754 \h </w:instrText>
      </w:r>
      <w:r>
        <w:fldChar w:fldCharType="separate"/>
      </w:r>
      <w:r>
        <w:t>89</w:t>
      </w:r>
      <w:r>
        <w:fldChar w:fldCharType="end"/>
      </w:r>
    </w:p>
    <w:p w14:paraId="3AF44DCC" w14:textId="6E2597E6" w:rsidR="00E346B1" w:rsidRPr="00D74360" w:rsidRDefault="00E346B1">
      <w:pPr>
        <w:pStyle w:val="TOC4"/>
        <w:rPr>
          <w:rFonts w:ascii="Calibri" w:hAnsi="Calibri"/>
          <w:sz w:val="22"/>
          <w:szCs w:val="22"/>
          <w:lang w:eastAsia="en-GB"/>
        </w:rPr>
      </w:pPr>
      <w:r>
        <w:t>5.2.37.2</w:t>
      </w:r>
      <w:r w:rsidRPr="00D74360">
        <w:rPr>
          <w:rFonts w:ascii="Calibri" w:hAnsi="Calibri"/>
          <w:sz w:val="22"/>
          <w:szCs w:val="22"/>
          <w:lang w:eastAsia="en-GB"/>
        </w:rPr>
        <w:tab/>
      </w:r>
      <w:r>
        <w:t>Resource Definition</w:t>
      </w:r>
      <w:r>
        <w:tab/>
      </w:r>
      <w:r>
        <w:fldChar w:fldCharType="begin" w:fldLock="1"/>
      </w:r>
      <w:r>
        <w:instrText xml:space="preserve"> PAGEREF _Toc67728755 \h </w:instrText>
      </w:r>
      <w:r>
        <w:fldChar w:fldCharType="separate"/>
      </w:r>
      <w:r>
        <w:t>89</w:t>
      </w:r>
      <w:r>
        <w:fldChar w:fldCharType="end"/>
      </w:r>
    </w:p>
    <w:p w14:paraId="49595A15" w14:textId="5939FC94" w:rsidR="00E346B1" w:rsidRPr="00D74360" w:rsidRDefault="00E346B1">
      <w:pPr>
        <w:pStyle w:val="TOC4"/>
        <w:rPr>
          <w:rFonts w:ascii="Calibri" w:hAnsi="Calibri"/>
          <w:sz w:val="22"/>
          <w:szCs w:val="22"/>
          <w:lang w:eastAsia="en-GB"/>
        </w:rPr>
      </w:pPr>
      <w:r>
        <w:t>5.2.37.3</w:t>
      </w:r>
      <w:r w:rsidRPr="00D74360">
        <w:rPr>
          <w:rFonts w:ascii="Calibri" w:hAnsi="Calibri"/>
          <w:sz w:val="22"/>
          <w:szCs w:val="22"/>
          <w:lang w:eastAsia="en-GB"/>
        </w:rPr>
        <w:tab/>
      </w:r>
      <w:r>
        <w:t>Resource Standard Methods</w:t>
      </w:r>
      <w:r>
        <w:tab/>
      </w:r>
      <w:r>
        <w:fldChar w:fldCharType="begin" w:fldLock="1"/>
      </w:r>
      <w:r>
        <w:instrText xml:space="preserve"> PAGEREF _Toc67728756 \h </w:instrText>
      </w:r>
      <w:r>
        <w:fldChar w:fldCharType="separate"/>
      </w:r>
      <w:r>
        <w:t>90</w:t>
      </w:r>
      <w:r>
        <w:fldChar w:fldCharType="end"/>
      </w:r>
    </w:p>
    <w:p w14:paraId="03E1C2B5" w14:textId="53F47C7B" w:rsidR="00E346B1" w:rsidRPr="00D74360" w:rsidRDefault="00E346B1">
      <w:pPr>
        <w:pStyle w:val="TOC5"/>
        <w:rPr>
          <w:rFonts w:ascii="Calibri" w:hAnsi="Calibri"/>
          <w:sz w:val="22"/>
          <w:szCs w:val="22"/>
          <w:lang w:eastAsia="en-GB"/>
        </w:rPr>
      </w:pPr>
      <w:r>
        <w:t>5.2.37.3.1</w:t>
      </w:r>
      <w:r w:rsidRPr="00D74360">
        <w:rPr>
          <w:rFonts w:ascii="Calibri" w:hAnsi="Calibri"/>
          <w:sz w:val="22"/>
          <w:szCs w:val="22"/>
          <w:lang w:eastAsia="en-GB"/>
        </w:rPr>
        <w:tab/>
      </w:r>
      <w:r>
        <w:t>GET</w:t>
      </w:r>
      <w:r>
        <w:tab/>
      </w:r>
      <w:r>
        <w:fldChar w:fldCharType="begin" w:fldLock="1"/>
      </w:r>
      <w:r>
        <w:instrText xml:space="preserve"> PAGEREF _Toc67728757 \h </w:instrText>
      </w:r>
      <w:r>
        <w:fldChar w:fldCharType="separate"/>
      </w:r>
      <w:r>
        <w:t>90</w:t>
      </w:r>
      <w:r>
        <w:fldChar w:fldCharType="end"/>
      </w:r>
    </w:p>
    <w:p w14:paraId="06F73C86" w14:textId="69B2C693" w:rsidR="00E346B1" w:rsidRPr="00D74360" w:rsidRDefault="00E346B1">
      <w:pPr>
        <w:pStyle w:val="TOC3"/>
        <w:rPr>
          <w:rFonts w:ascii="Calibri" w:hAnsi="Calibri"/>
          <w:sz w:val="22"/>
          <w:szCs w:val="22"/>
          <w:lang w:eastAsia="en-GB"/>
        </w:rPr>
      </w:pPr>
      <w:r>
        <w:t>5.2.38</w:t>
      </w:r>
      <w:r w:rsidRPr="00D74360">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_Toc67728758 \h </w:instrText>
      </w:r>
      <w:r>
        <w:fldChar w:fldCharType="separate"/>
      </w:r>
      <w:r>
        <w:t>90</w:t>
      </w:r>
      <w:r>
        <w:fldChar w:fldCharType="end"/>
      </w:r>
    </w:p>
    <w:p w14:paraId="55D99EF2" w14:textId="552ACDF1" w:rsidR="00E346B1" w:rsidRPr="00D74360" w:rsidRDefault="00E346B1">
      <w:pPr>
        <w:pStyle w:val="TOC4"/>
        <w:rPr>
          <w:rFonts w:ascii="Calibri" w:hAnsi="Calibri"/>
          <w:sz w:val="22"/>
          <w:szCs w:val="22"/>
          <w:lang w:eastAsia="en-GB"/>
        </w:rPr>
      </w:pPr>
      <w:r>
        <w:t>5.2.38.1</w:t>
      </w:r>
      <w:r w:rsidRPr="00D74360">
        <w:rPr>
          <w:rFonts w:ascii="Calibri" w:hAnsi="Calibri"/>
          <w:sz w:val="22"/>
          <w:szCs w:val="22"/>
          <w:lang w:eastAsia="en-GB"/>
        </w:rPr>
        <w:tab/>
      </w:r>
      <w:r>
        <w:t>Description</w:t>
      </w:r>
      <w:r>
        <w:tab/>
      </w:r>
      <w:r>
        <w:fldChar w:fldCharType="begin" w:fldLock="1"/>
      </w:r>
      <w:r>
        <w:instrText xml:space="preserve"> PAGEREF _Toc67728759 \h </w:instrText>
      </w:r>
      <w:r>
        <w:fldChar w:fldCharType="separate"/>
      </w:r>
      <w:r>
        <w:t>90</w:t>
      </w:r>
      <w:r>
        <w:fldChar w:fldCharType="end"/>
      </w:r>
    </w:p>
    <w:p w14:paraId="18B38195" w14:textId="4483FB3B" w:rsidR="00E346B1" w:rsidRPr="00D74360" w:rsidRDefault="00E346B1">
      <w:pPr>
        <w:pStyle w:val="TOC4"/>
        <w:rPr>
          <w:rFonts w:ascii="Calibri" w:hAnsi="Calibri"/>
          <w:sz w:val="22"/>
          <w:szCs w:val="22"/>
          <w:lang w:eastAsia="en-GB"/>
        </w:rPr>
      </w:pPr>
      <w:r>
        <w:t>5.2.38.2</w:t>
      </w:r>
      <w:r w:rsidRPr="00D74360">
        <w:rPr>
          <w:rFonts w:ascii="Calibri" w:hAnsi="Calibri"/>
          <w:sz w:val="22"/>
          <w:szCs w:val="22"/>
          <w:lang w:eastAsia="en-GB"/>
        </w:rPr>
        <w:tab/>
      </w:r>
      <w:r>
        <w:t>Resource Definition</w:t>
      </w:r>
      <w:r>
        <w:tab/>
      </w:r>
      <w:r>
        <w:fldChar w:fldCharType="begin" w:fldLock="1"/>
      </w:r>
      <w:r>
        <w:instrText xml:space="preserve"> PAGEREF _Toc67728760 \h </w:instrText>
      </w:r>
      <w:r>
        <w:fldChar w:fldCharType="separate"/>
      </w:r>
      <w:r>
        <w:t>90</w:t>
      </w:r>
      <w:r>
        <w:fldChar w:fldCharType="end"/>
      </w:r>
    </w:p>
    <w:p w14:paraId="397EF889" w14:textId="557DA7EE" w:rsidR="00E346B1" w:rsidRPr="00D74360" w:rsidRDefault="00E346B1">
      <w:pPr>
        <w:pStyle w:val="TOC4"/>
        <w:rPr>
          <w:rFonts w:ascii="Calibri" w:hAnsi="Calibri"/>
          <w:sz w:val="22"/>
          <w:szCs w:val="22"/>
          <w:lang w:eastAsia="en-GB"/>
        </w:rPr>
      </w:pPr>
      <w:r>
        <w:t>5.2.38.3</w:t>
      </w:r>
      <w:r w:rsidRPr="00D74360">
        <w:rPr>
          <w:rFonts w:ascii="Calibri" w:hAnsi="Calibri"/>
          <w:sz w:val="22"/>
          <w:szCs w:val="22"/>
          <w:lang w:eastAsia="en-GB"/>
        </w:rPr>
        <w:tab/>
      </w:r>
      <w:r>
        <w:t>Resource Standard Methods</w:t>
      </w:r>
      <w:r>
        <w:tab/>
      </w:r>
      <w:r>
        <w:fldChar w:fldCharType="begin" w:fldLock="1"/>
      </w:r>
      <w:r>
        <w:instrText xml:space="preserve"> PAGEREF _Toc67728761 \h </w:instrText>
      </w:r>
      <w:r>
        <w:fldChar w:fldCharType="separate"/>
      </w:r>
      <w:r>
        <w:t>91</w:t>
      </w:r>
      <w:r>
        <w:fldChar w:fldCharType="end"/>
      </w:r>
    </w:p>
    <w:p w14:paraId="57117D94" w14:textId="3B9A1AC2" w:rsidR="00E346B1" w:rsidRPr="00D74360" w:rsidRDefault="00E346B1">
      <w:pPr>
        <w:pStyle w:val="TOC5"/>
        <w:rPr>
          <w:rFonts w:ascii="Calibri" w:hAnsi="Calibri"/>
          <w:sz w:val="22"/>
          <w:szCs w:val="22"/>
          <w:lang w:eastAsia="en-GB"/>
        </w:rPr>
      </w:pPr>
      <w:r>
        <w:t>5.2.38.3.1</w:t>
      </w:r>
      <w:r w:rsidRPr="00D74360">
        <w:rPr>
          <w:rFonts w:ascii="Calibri" w:hAnsi="Calibri"/>
          <w:sz w:val="22"/>
          <w:szCs w:val="22"/>
          <w:lang w:eastAsia="en-GB"/>
        </w:rPr>
        <w:tab/>
      </w:r>
      <w:r>
        <w:t>GET</w:t>
      </w:r>
      <w:r>
        <w:tab/>
      </w:r>
      <w:r>
        <w:fldChar w:fldCharType="begin" w:fldLock="1"/>
      </w:r>
      <w:r>
        <w:instrText xml:space="preserve"> PAGEREF _Toc67728762 \h </w:instrText>
      </w:r>
      <w:r>
        <w:fldChar w:fldCharType="separate"/>
      </w:r>
      <w:r>
        <w:t>91</w:t>
      </w:r>
      <w:r>
        <w:fldChar w:fldCharType="end"/>
      </w:r>
    </w:p>
    <w:p w14:paraId="550B807D" w14:textId="5DAA5987" w:rsidR="00E346B1" w:rsidRPr="00D74360" w:rsidRDefault="00E346B1">
      <w:pPr>
        <w:pStyle w:val="TOC3"/>
        <w:rPr>
          <w:rFonts w:ascii="Calibri" w:hAnsi="Calibri"/>
          <w:sz w:val="22"/>
          <w:szCs w:val="22"/>
          <w:lang w:eastAsia="en-GB"/>
        </w:rPr>
      </w:pPr>
      <w:r>
        <w:t>5.2.39</w:t>
      </w:r>
      <w:r w:rsidRPr="00D74360">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_Toc67728763 \h </w:instrText>
      </w:r>
      <w:r>
        <w:fldChar w:fldCharType="separate"/>
      </w:r>
      <w:r>
        <w:t>91</w:t>
      </w:r>
      <w:r>
        <w:fldChar w:fldCharType="end"/>
      </w:r>
    </w:p>
    <w:p w14:paraId="354D2090" w14:textId="0131B6AE" w:rsidR="00E346B1" w:rsidRPr="00D74360" w:rsidRDefault="00E346B1">
      <w:pPr>
        <w:pStyle w:val="TOC4"/>
        <w:rPr>
          <w:rFonts w:ascii="Calibri" w:hAnsi="Calibri"/>
          <w:sz w:val="22"/>
          <w:szCs w:val="22"/>
          <w:lang w:eastAsia="en-GB"/>
        </w:rPr>
      </w:pPr>
      <w:r>
        <w:t>5.2.39.1</w:t>
      </w:r>
      <w:r w:rsidRPr="00D74360">
        <w:rPr>
          <w:rFonts w:ascii="Calibri" w:hAnsi="Calibri"/>
          <w:sz w:val="22"/>
          <w:szCs w:val="22"/>
          <w:lang w:eastAsia="en-GB"/>
        </w:rPr>
        <w:tab/>
      </w:r>
      <w:r>
        <w:t>Description</w:t>
      </w:r>
      <w:r>
        <w:tab/>
      </w:r>
      <w:r>
        <w:fldChar w:fldCharType="begin" w:fldLock="1"/>
      </w:r>
      <w:r>
        <w:instrText xml:space="preserve"> PAGEREF _Toc67728764 \h </w:instrText>
      </w:r>
      <w:r>
        <w:fldChar w:fldCharType="separate"/>
      </w:r>
      <w:r>
        <w:t>91</w:t>
      </w:r>
      <w:r>
        <w:fldChar w:fldCharType="end"/>
      </w:r>
    </w:p>
    <w:p w14:paraId="6AE71664" w14:textId="538E33C8" w:rsidR="00E346B1" w:rsidRPr="00D74360" w:rsidRDefault="00E346B1">
      <w:pPr>
        <w:pStyle w:val="TOC4"/>
        <w:rPr>
          <w:rFonts w:ascii="Calibri" w:hAnsi="Calibri"/>
          <w:sz w:val="22"/>
          <w:szCs w:val="22"/>
          <w:lang w:eastAsia="en-GB"/>
        </w:rPr>
      </w:pPr>
      <w:r>
        <w:t>5.2.39.2</w:t>
      </w:r>
      <w:r w:rsidRPr="00D74360">
        <w:rPr>
          <w:rFonts w:ascii="Calibri" w:hAnsi="Calibri"/>
          <w:sz w:val="22"/>
          <w:szCs w:val="22"/>
          <w:lang w:eastAsia="en-GB"/>
        </w:rPr>
        <w:tab/>
      </w:r>
      <w:r>
        <w:t>Resource Definition</w:t>
      </w:r>
      <w:r>
        <w:tab/>
      </w:r>
      <w:r>
        <w:fldChar w:fldCharType="begin" w:fldLock="1"/>
      </w:r>
      <w:r>
        <w:instrText xml:space="preserve"> PAGEREF _Toc67728765 \h </w:instrText>
      </w:r>
      <w:r>
        <w:fldChar w:fldCharType="separate"/>
      </w:r>
      <w:r>
        <w:t>91</w:t>
      </w:r>
      <w:r>
        <w:fldChar w:fldCharType="end"/>
      </w:r>
    </w:p>
    <w:p w14:paraId="3E52F19D" w14:textId="62C37E73" w:rsidR="00E346B1" w:rsidRPr="00D74360" w:rsidRDefault="00E346B1">
      <w:pPr>
        <w:pStyle w:val="TOC4"/>
        <w:rPr>
          <w:rFonts w:ascii="Calibri" w:hAnsi="Calibri"/>
          <w:sz w:val="22"/>
          <w:szCs w:val="22"/>
          <w:lang w:eastAsia="en-GB"/>
        </w:rPr>
      </w:pPr>
      <w:r>
        <w:t>5.2.39.3</w:t>
      </w:r>
      <w:r w:rsidRPr="00D74360">
        <w:rPr>
          <w:rFonts w:ascii="Calibri" w:hAnsi="Calibri"/>
          <w:sz w:val="22"/>
          <w:szCs w:val="22"/>
          <w:lang w:eastAsia="en-GB"/>
        </w:rPr>
        <w:tab/>
      </w:r>
      <w:r>
        <w:t>Resource Standard Methods</w:t>
      </w:r>
      <w:r>
        <w:tab/>
      </w:r>
      <w:r>
        <w:fldChar w:fldCharType="begin" w:fldLock="1"/>
      </w:r>
      <w:r>
        <w:instrText xml:space="preserve"> PAGEREF _Toc67728766 \h </w:instrText>
      </w:r>
      <w:r>
        <w:fldChar w:fldCharType="separate"/>
      </w:r>
      <w:r>
        <w:t>92</w:t>
      </w:r>
      <w:r>
        <w:fldChar w:fldCharType="end"/>
      </w:r>
    </w:p>
    <w:p w14:paraId="0F0BF479" w14:textId="5D921632" w:rsidR="00E346B1" w:rsidRPr="00D74360" w:rsidRDefault="00E346B1">
      <w:pPr>
        <w:pStyle w:val="TOC5"/>
        <w:rPr>
          <w:rFonts w:ascii="Calibri" w:hAnsi="Calibri"/>
          <w:sz w:val="22"/>
          <w:szCs w:val="22"/>
          <w:lang w:eastAsia="en-GB"/>
        </w:rPr>
      </w:pPr>
      <w:r>
        <w:t>5.2.39.3.1</w:t>
      </w:r>
      <w:r w:rsidRPr="00D74360">
        <w:rPr>
          <w:rFonts w:ascii="Calibri" w:hAnsi="Calibri"/>
          <w:sz w:val="22"/>
          <w:szCs w:val="22"/>
          <w:lang w:eastAsia="en-GB"/>
        </w:rPr>
        <w:tab/>
      </w:r>
      <w:r>
        <w:t>GET</w:t>
      </w:r>
      <w:r>
        <w:tab/>
      </w:r>
      <w:r>
        <w:fldChar w:fldCharType="begin" w:fldLock="1"/>
      </w:r>
      <w:r>
        <w:instrText xml:space="preserve"> PAGEREF _Toc67728767 \h </w:instrText>
      </w:r>
      <w:r>
        <w:fldChar w:fldCharType="separate"/>
      </w:r>
      <w:r>
        <w:t>92</w:t>
      </w:r>
      <w:r>
        <w:fldChar w:fldCharType="end"/>
      </w:r>
    </w:p>
    <w:p w14:paraId="58AE70AA" w14:textId="58CF2220" w:rsidR="00E346B1" w:rsidRPr="00D74360" w:rsidRDefault="00E346B1">
      <w:pPr>
        <w:pStyle w:val="TOC3"/>
        <w:rPr>
          <w:rFonts w:ascii="Calibri" w:hAnsi="Calibri"/>
          <w:sz w:val="22"/>
          <w:szCs w:val="22"/>
          <w:lang w:eastAsia="en-GB"/>
        </w:rPr>
      </w:pPr>
      <w:r>
        <w:t>5.2.</w:t>
      </w:r>
      <w:r>
        <w:rPr>
          <w:lang w:eastAsia="zh-CN"/>
        </w:rPr>
        <w:t>40</w:t>
      </w:r>
      <w:r w:rsidRPr="00D74360">
        <w:rPr>
          <w:rFonts w:ascii="Calibri" w:hAnsi="Calibri"/>
          <w:sz w:val="22"/>
          <w:szCs w:val="22"/>
          <w:lang w:eastAsia="en-GB"/>
        </w:rPr>
        <w:tab/>
      </w:r>
      <w:r>
        <w:t>Resource: Location</w:t>
      </w:r>
      <w:r>
        <w:tab/>
      </w:r>
      <w:r>
        <w:fldChar w:fldCharType="begin" w:fldLock="1"/>
      </w:r>
      <w:r>
        <w:instrText xml:space="preserve"> PAGEREF _Toc67728768 \h </w:instrText>
      </w:r>
      <w:r>
        <w:fldChar w:fldCharType="separate"/>
      </w:r>
      <w:r>
        <w:t>92</w:t>
      </w:r>
      <w:r>
        <w:fldChar w:fldCharType="end"/>
      </w:r>
    </w:p>
    <w:p w14:paraId="37251821" w14:textId="10AB3E9D" w:rsidR="00E346B1" w:rsidRPr="00D74360" w:rsidRDefault="00E346B1">
      <w:pPr>
        <w:pStyle w:val="TOC4"/>
        <w:rPr>
          <w:rFonts w:ascii="Calibri" w:hAnsi="Calibri"/>
          <w:sz w:val="22"/>
          <w:szCs w:val="22"/>
          <w:lang w:eastAsia="en-GB"/>
        </w:rPr>
      </w:pPr>
      <w:r>
        <w:t>5.2.40.1</w:t>
      </w:r>
      <w:r w:rsidRPr="00D74360">
        <w:rPr>
          <w:rFonts w:ascii="Calibri" w:hAnsi="Calibri"/>
          <w:sz w:val="22"/>
          <w:szCs w:val="22"/>
          <w:lang w:eastAsia="en-GB"/>
        </w:rPr>
        <w:tab/>
      </w:r>
      <w:r>
        <w:t>Description</w:t>
      </w:r>
      <w:r>
        <w:tab/>
      </w:r>
      <w:r>
        <w:fldChar w:fldCharType="begin" w:fldLock="1"/>
      </w:r>
      <w:r>
        <w:instrText xml:space="preserve"> PAGEREF _Toc67728769 \h </w:instrText>
      </w:r>
      <w:r>
        <w:fldChar w:fldCharType="separate"/>
      </w:r>
      <w:r>
        <w:t>92</w:t>
      </w:r>
      <w:r>
        <w:fldChar w:fldCharType="end"/>
      </w:r>
    </w:p>
    <w:p w14:paraId="251B72D2" w14:textId="74AFD129" w:rsidR="00E346B1" w:rsidRPr="00D74360" w:rsidRDefault="00E346B1">
      <w:pPr>
        <w:pStyle w:val="TOC4"/>
        <w:rPr>
          <w:rFonts w:ascii="Calibri" w:hAnsi="Calibri"/>
          <w:sz w:val="22"/>
          <w:szCs w:val="22"/>
          <w:lang w:eastAsia="en-GB"/>
        </w:rPr>
      </w:pPr>
      <w:r>
        <w:t>5.2.40.2</w:t>
      </w:r>
      <w:r w:rsidRPr="00D74360">
        <w:rPr>
          <w:rFonts w:ascii="Calibri" w:hAnsi="Calibri"/>
          <w:sz w:val="22"/>
          <w:szCs w:val="22"/>
          <w:lang w:eastAsia="en-GB"/>
        </w:rPr>
        <w:tab/>
      </w:r>
      <w:r>
        <w:t>Resource Definition</w:t>
      </w:r>
      <w:r>
        <w:tab/>
      </w:r>
      <w:r>
        <w:fldChar w:fldCharType="begin" w:fldLock="1"/>
      </w:r>
      <w:r>
        <w:instrText xml:space="preserve"> PAGEREF _Toc67728770 \h </w:instrText>
      </w:r>
      <w:r>
        <w:fldChar w:fldCharType="separate"/>
      </w:r>
      <w:r>
        <w:t>92</w:t>
      </w:r>
      <w:r>
        <w:fldChar w:fldCharType="end"/>
      </w:r>
    </w:p>
    <w:p w14:paraId="2910AB0C" w14:textId="4546E2A2" w:rsidR="00E346B1" w:rsidRPr="00D74360" w:rsidRDefault="00E346B1">
      <w:pPr>
        <w:pStyle w:val="TOC4"/>
        <w:rPr>
          <w:rFonts w:ascii="Calibri" w:hAnsi="Calibri"/>
          <w:sz w:val="22"/>
          <w:szCs w:val="22"/>
          <w:lang w:eastAsia="en-GB"/>
        </w:rPr>
      </w:pPr>
      <w:r>
        <w:t>5.2.40.3</w:t>
      </w:r>
      <w:r w:rsidRPr="00D74360">
        <w:rPr>
          <w:rFonts w:ascii="Calibri" w:hAnsi="Calibri"/>
          <w:sz w:val="22"/>
          <w:szCs w:val="22"/>
          <w:lang w:eastAsia="en-GB"/>
        </w:rPr>
        <w:tab/>
      </w:r>
      <w:r>
        <w:t>Resource Standard Methods</w:t>
      </w:r>
      <w:r>
        <w:tab/>
      </w:r>
      <w:r>
        <w:fldChar w:fldCharType="begin" w:fldLock="1"/>
      </w:r>
      <w:r>
        <w:instrText xml:space="preserve"> PAGEREF _Toc67728771 \h </w:instrText>
      </w:r>
      <w:r>
        <w:fldChar w:fldCharType="separate"/>
      </w:r>
      <w:r>
        <w:t>92</w:t>
      </w:r>
      <w:r>
        <w:fldChar w:fldCharType="end"/>
      </w:r>
    </w:p>
    <w:p w14:paraId="7F7EAD25" w14:textId="3043E180" w:rsidR="00E346B1" w:rsidRPr="00D74360" w:rsidRDefault="00E346B1">
      <w:pPr>
        <w:pStyle w:val="TOC5"/>
        <w:rPr>
          <w:rFonts w:ascii="Calibri" w:hAnsi="Calibri"/>
          <w:sz w:val="22"/>
          <w:szCs w:val="22"/>
          <w:lang w:eastAsia="en-GB"/>
        </w:rPr>
      </w:pPr>
      <w:r>
        <w:t>5.2.40.3.1</w:t>
      </w:r>
      <w:r w:rsidRPr="00D74360">
        <w:rPr>
          <w:rFonts w:ascii="Calibri" w:hAnsi="Calibri"/>
          <w:sz w:val="22"/>
          <w:szCs w:val="22"/>
          <w:lang w:eastAsia="en-GB"/>
        </w:rPr>
        <w:tab/>
      </w:r>
      <w:r>
        <w:t>GET</w:t>
      </w:r>
      <w:r>
        <w:tab/>
      </w:r>
      <w:r>
        <w:fldChar w:fldCharType="begin" w:fldLock="1"/>
      </w:r>
      <w:r>
        <w:instrText xml:space="preserve"> PAGEREF _Toc67728772 \h </w:instrText>
      </w:r>
      <w:r>
        <w:fldChar w:fldCharType="separate"/>
      </w:r>
      <w:r>
        <w:t>92</w:t>
      </w:r>
      <w:r>
        <w:fldChar w:fldCharType="end"/>
      </w:r>
    </w:p>
    <w:p w14:paraId="39C550B7" w14:textId="4C104168" w:rsidR="00E346B1" w:rsidRPr="00D74360" w:rsidRDefault="00E346B1">
      <w:pPr>
        <w:pStyle w:val="TOC3"/>
        <w:rPr>
          <w:rFonts w:ascii="Calibri" w:hAnsi="Calibri"/>
          <w:sz w:val="22"/>
          <w:szCs w:val="22"/>
          <w:lang w:eastAsia="en-GB"/>
        </w:rPr>
      </w:pPr>
      <w:r>
        <w:t>5.2.41</w:t>
      </w:r>
      <w:r w:rsidRPr="00D74360">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_Toc67728773 \h </w:instrText>
      </w:r>
      <w:r>
        <w:fldChar w:fldCharType="separate"/>
      </w:r>
      <w:r>
        <w:t>93</w:t>
      </w:r>
      <w:r>
        <w:fldChar w:fldCharType="end"/>
      </w:r>
    </w:p>
    <w:p w14:paraId="61B64216" w14:textId="7FAEBCD4" w:rsidR="00E346B1" w:rsidRPr="00D74360" w:rsidRDefault="00E346B1">
      <w:pPr>
        <w:pStyle w:val="TOC4"/>
        <w:rPr>
          <w:rFonts w:ascii="Calibri" w:hAnsi="Calibri"/>
          <w:sz w:val="22"/>
          <w:szCs w:val="22"/>
          <w:lang w:eastAsia="en-GB"/>
        </w:rPr>
      </w:pPr>
      <w:r>
        <w:t>5.2.41.1</w:t>
      </w:r>
      <w:r w:rsidRPr="00D74360">
        <w:rPr>
          <w:rFonts w:ascii="Calibri" w:hAnsi="Calibri"/>
          <w:sz w:val="22"/>
          <w:szCs w:val="22"/>
          <w:lang w:eastAsia="en-GB"/>
        </w:rPr>
        <w:tab/>
      </w:r>
      <w:r>
        <w:t>Description</w:t>
      </w:r>
      <w:r>
        <w:tab/>
      </w:r>
      <w:r>
        <w:fldChar w:fldCharType="begin" w:fldLock="1"/>
      </w:r>
      <w:r>
        <w:instrText xml:space="preserve"> PAGEREF _Toc67728774 \h </w:instrText>
      </w:r>
      <w:r>
        <w:fldChar w:fldCharType="separate"/>
      </w:r>
      <w:r>
        <w:t>93</w:t>
      </w:r>
      <w:r>
        <w:fldChar w:fldCharType="end"/>
      </w:r>
    </w:p>
    <w:p w14:paraId="28123C61" w14:textId="73A0517E" w:rsidR="00E346B1" w:rsidRPr="00D74360" w:rsidRDefault="00E346B1">
      <w:pPr>
        <w:pStyle w:val="TOC4"/>
        <w:rPr>
          <w:rFonts w:ascii="Calibri" w:hAnsi="Calibri"/>
          <w:sz w:val="22"/>
          <w:szCs w:val="22"/>
          <w:lang w:eastAsia="en-GB"/>
        </w:rPr>
      </w:pPr>
      <w:r>
        <w:t>5.2.41.2</w:t>
      </w:r>
      <w:r w:rsidRPr="00D74360">
        <w:rPr>
          <w:rFonts w:ascii="Calibri" w:hAnsi="Calibri"/>
          <w:sz w:val="22"/>
          <w:szCs w:val="22"/>
          <w:lang w:eastAsia="en-GB"/>
        </w:rPr>
        <w:tab/>
      </w:r>
      <w:r>
        <w:t>Resource Definition</w:t>
      </w:r>
      <w:r>
        <w:tab/>
      </w:r>
      <w:r>
        <w:fldChar w:fldCharType="begin" w:fldLock="1"/>
      </w:r>
      <w:r>
        <w:instrText xml:space="preserve"> PAGEREF _Toc67728775 \h </w:instrText>
      </w:r>
      <w:r>
        <w:fldChar w:fldCharType="separate"/>
      </w:r>
      <w:r>
        <w:t>93</w:t>
      </w:r>
      <w:r>
        <w:fldChar w:fldCharType="end"/>
      </w:r>
    </w:p>
    <w:p w14:paraId="5EA32EC7" w14:textId="5E76C190" w:rsidR="00E346B1" w:rsidRPr="00D74360" w:rsidRDefault="00E346B1">
      <w:pPr>
        <w:pStyle w:val="TOC4"/>
        <w:rPr>
          <w:rFonts w:ascii="Calibri" w:hAnsi="Calibri"/>
          <w:sz w:val="22"/>
          <w:szCs w:val="22"/>
          <w:lang w:eastAsia="en-GB"/>
        </w:rPr>
      </w:pPr>
      <w:r>
        <w:t>5.2.41.3</w:t>
      </w:r>
      <w:r w:rsidRPr="00D74360">
        <w:rPr>
          <w:rFonts w:ascii="Calibri" w:hAnsi="Calibri"/>
          <w:sz w:val="22"/>
          <w:szCs w:val="22"/>
          <w:lang w:eastAsia="en-GB"/>
        </w:rPr>
        <w:tab/>
      </w:r>
      <w:r>
        <w:t>Resource Standard Methods</w:t>
      </w:r>
      <w:r>
        <w:tab/>
      </w:r>
      <w:r>
        <w:fldChar w:fldCharType="begin" w:fldLock="1"/>
      </w:r>
      <w:r>
        <w:instrText xml:space="preserve"> PAGEREF _Toc67728776 \h </w:instrText>
      </w:r>
      <w:r>
        <w:fldChar w:fldCharType="separate"/>
      </w:r>
      <w:r>
        <w:t>93</w:t>
      </w:r>
      <w:r>
        <w:fldChar w:fldCharType="end"/>
      </w:r>
    </w:p>
    <w:p w14:paraId="35466475" w14:textId="7DD87FD8" w:rsidR="00E346B1" w:rsidRPr="00D74360" w:rsidRDefault="00E346B1">
      <w:pPr>
        <w:pStyle w:val="TOC5"/>
        <w:rPr>
          <w:rFonts w:ascii="Calibri" w:hAnsi="Calibri"/>
          <w:sz w:val="22"/>
          <w:szCs w:val="22"/>
          <w:lang w:eastAsia="en-GB"/>
        </w:rPr>
      </w:pPr>
      <w:r>
        <w:t>5.2.41.3.1</w:t>
      </w:r>
      <w:r w:rsidRPr="00D74360">
        <w:rPr>
          <w:rFonts w:ascii="Calibri" w:hAnsi="Calibri"/>
          <w:sz w:val="22"/>
          <w:szCs w:val="22"/>
          <w:lang w:eastAsia="en-GB"/>
        </w:rPr>
        <w:tab/>
      </w:r>
      <w:r>
        <w:t>GET</w:t>
      </w:r>
      <w:r>
        <w:tab/>
      </w:r>
      <w:r>
        <w:fldChar w:fldCharType="begin" w:fldLock="1"/>
      </w:r>
      <w:r>
        <w:instrText xml:space="preserve"> PAGEREF _Toc67728777 \h </w:instrText>
      </w:r>
      <w:r>
        <w:fldChar w:fldCharType="separate"/>
      </w:r>
      <w:r>
        <w:t>93</w:t>
      </w:r>
      <w:r>
        <w:fldChar w:fldCharType="end"/>
      </w:r>
    </w:p>
    <w:p w14:paraId="6888A003" w14:textId="736C756B" w:rsidR="00E346B1" w:rsidRPr="00D74360" w:rsidRDefault="00E346B1">
      <w:pPr>
        <w:pStyle w:val="TOC3"/>
        <w:rPr>
          <w:rFonts w:ascii="Calibri" w:hAnsi="Calibri"/>
          <w:sz w:val="22"/>
          <w:szCs w:val="22"/>
          <w:lang w:eastAsia="en-GB"/>
        </w:rPr>
      </w:pPr>
      <w:r>
        <w:t>5.2.42</w:t>
      </w:r>
      <w:r w:rsidRPr="00D74360">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_Toc67728778 \h </w:instrText>
      </w:r>
      <w:r>
        <w:fldChar w:fldCharType="separate"/>
      </w:r>
      <w:r>
        <w:t>94</w:t>
      </w:r>
      <w:r>
        <w:fldChar w:fldCharType="end"/>
      </w:r>
    </w:p>
    <w:p w14:paraId="5C6F862E" w14:textId="67F91624" w:rsidR="00E346B1" w:rsidRPr="00D74360" w:rsidRDefault="00E346B1">
      <w:pPr>
        <w:pStyle w:val="TOC4"/>
        <w:rPr>
          <w:rFonts w:ascii="Calibri" w:hAnsi="Calibri"/>
          <w:sz w:val="22"/>
          <w:szCs w:val="22"/>
          <w:lang w:eastAsia="en-GB"/>
        </w:rPr>
      </w:pPr>
      <w:r>
        <w:t>5.2.42.1</w:t>
      </w:r>
      <w:r w:rsidRPr="00D74360">
        <w:rPr>
          <w:rFonts w:ascii="Calibri" w:hAnsi="Calibri"/>
          <w:sz w:val="22"/>
          <w:szCs w:val="22"/>
          <w:lang w:eastAsia="en-GB"/>
        </w:rPr>
        <w:tab/>
      </w:r>
      <w:r>
        <w:t>Description</w:t>
      </w:r>
      <w:r>
        <w:tab/>
      </w:r>
      <w:r>
        <w:fldChar w:fldCharType="begin" w:fldLock="1"/>
      </w:r>
      <w:r>
        <w:instrText xml:space="preserve"> PAGEREF _Toc67728779 \h </w:instrText>
      </w:r>
      <w:r>
        <w:fldChar w:fldCharType="separate"/>
      </w:r>
      <w:r>
        <w:t>94</w:t>
      </w:r>
      <w:r>
        <w:fldChar w:fldCharType="end"/>
      </w:r>
    </w:p>
    <w:p w14:paraId="3D7B6C8D" w14:textId="2D8BCB6C" w:rsidR="00E346B1" w:rsidRPr="00D74360" w:rsidRDefault="00E346B1">
      <w:pPr>
        <w:pStyle w:val="TOC4"/>
        <w:rPr>
          <w:rFonts w:ascii="Calibri" w:hAnsi="Calibri"/>
          <w:sz w:val="22"/>
          <w:szCs w:val="22"/>
          <w:lang w:eastAsia="en-GB"/>
        </w:rPr>
      </w:pPr>
      <w:r>
        <w:t>5.2.42.2</w:t>
      </w:r>
      <w:r w:rsidRPr="00D74360">
        <w:rPr>
          <w:rFonts w:ascii="Calibri" w:hAnsi="Calibri"/>
          <w:sz w:val="22"/>
          <w:szCs w:val="22"/>
          <w:lang w:eastAsia="en-GB"/>
        </w:rPr>
        <w:tab/>
      </w:r>
      <w:r>
        <w:t>Resource Definition</w:t>
      </w:r>
      <w:r>
        <w:tab/>
      </w:r>
      <w:r>
        <w:fldChar w:fldCharType="begin" w:fldLock="1"/>
      </w:r>
      <w:r>
        <w:instrText xml:space="preserve"> PAGEREF _Toc67728780 \h </w:instrText>
      </w:r>
      <w:r>
        <w:fldChar w:fldCharType="separate"/>
      </w:r>
      <w:r>
        <w:t>94</w:t>
      </w:r>
      <w:r>
        <w:fldChar w:fldCharType="end"/>
      </w:r>
    </w:p>
    <w:p w14:paraId="43002EE5" w14:textId="6A235CE4" w:rsidR="00E346B1" w:rsidRPr="00D74360" w:rsidRDefault="00E346B1">
      <w:pPr>
        <w:pStyle w:val="TOC4"/>
        <w:rPr>
          <w:rFonts w:ascii="Calibri" w:hAnsi="Calibri"/>
          <w:sz w:val="22"/>
          <w:szCs w:val="22"/>
          <w:lang w:eastAsia="en-GB"/>
        </w:rPr>
      </w:pPr>
      <w:r>
        <w:t>5.2.42.3</w:t>
      </w:r>
      <w:r w:rsidRPr="00D74360">
        <w:rPr>
          <w:rFonts w:ascii="Calibri" w:hAnsi="Calibri"/>
          <w:sz w:val="22"/>
          <w:szCs w:val="22"/>
          <w:lang w:eastAsia="en-GB"/>
        </w:rPr>
        <w:tab/>
      </w:r>
      <w:r>
        <w:t>Resource Standard Methods</w:t>
      </w:r>
      <w:r>
        <w:tab/>
      </w:r>
      <w:r>
        <w:fldChar w:fldCharType="begin" w:fldLock="1"/>
      </w:r>
      <w:r>
        <w:instrText xml:space="preserve"> PAGEREF _Toc67728781 \h </w:instrText>
      </w:r>
      <w:r>
        <w:fldChar w:fldCharType="separate"/>
      </w:r>
      <w:r>
        <w:t>94</w:t>
      </w:r>
      <w:r>
        <w:fldChar w:fldCharType="end"/>
      </w:r>
    </w:p>
    <w:p w14:paraId="7913E094" w14:textId="17BEF7A4" w:rsidR="00E346B1" w:rsidRPr="00D74360" w:rsidRDefault="00E346B1">
      <w:pPr>
        <w:pStyle w:val="TOC5"/>
        <w:rPr>
          <w:rFonts w:ascii="Calibri" w:hAnsi="Calibri"/>
          <w:sz w:val="22"/>
          <w:szCs w:val="22"/>
          <w:lang w:eastAsia="en-GB"/>
        </w:rPr>
      </w:pPr>
      <w:r>
        <w:t>5.2.42.3.1</w:t>
      </w:r>
      <w:r w:rsidRPr="00D74360">
        <w:rPr>
          <w:rFonts w:ascii="Calibri" w:hAnsi="Calibri"/>
          <w:sz w:val="22"/>
          <w:szCs w:val="22"/>
          <w:lang w:eastAsia="en-GB"/>
        </w:rPr>
        <w:tab/>
      </w:r>
      <w:r>
        <w:t>GET</w:t>
      </w:r>
      <w:r>
        <w:tab/>
      </w:r>
      <w:r>
        <w:fldChar w:fldCharType="begin" w:fldLock="1"/>
      </w:r>
      <w:r>
        <w:instrText xml:space="preserve"> PAGEREF _Toc67728782 \h </w:instrText>
      </w:r>
      <w:r>
        <w:fldChar w:fldCharType="separate"/>
      </w:r>
      <w:r>
        <w:t>94</w:t>
      </w:r>
      <w:r>
        <w:fldChar w:fldCharType="end"/>
      </w:r>
    </w:p>
    <w:p w14:paraId="0A9B825C" w14:textId="3117EE55" w:rsidR="00E346B1" w:rsidRPr="00D74360" w:rsidRDefault="00E346B1">
      <w:pPr>
        <w:pStyle w:val="TOC3"/>
        <w:rPr>
          <w:rFonts w:ascii="Calibri" w:hAnsi="Calibri"/>
          <w:sz w:val="22"/>
          <w:szCs w:val="22"/>
          <w:lang w:eastAsia="en-GB"/>
        </w:rPr>
      </w:pPr>
      <w:r w:rsidRPr="00E346B1">
        <w:t>5.2.43</w:t>
      </w:r>
      <w:r w:rsidRPr="00D74360">
        <w:rPr>
          <w:rFonts w:ascii="Calibri" w:hAnsi="Calibri"/>
          <w:sz w:val="22"/>
          <w:szCs w:val="22"/>
          <w:lang w:eastAsia="en-GB"/>
        </w:rPr>
        <w:tab/>
      </w:r>
      <w:r>
        <w:t>Resource: 5GVnGroupsInternal</w:t>
      </w:r>
      <w:r>
        <w:tab/>
      </w:r>
      <w:r>
        <w:fldChar w:fldCharType="begin" w:fldLock="1"/>
      </w:r>
      <w:r>
        <w:instrText xml:space="preserve"> PAGEREF _Toc67728783 \h </w:instrText>
      </w:r>
      <w:r>
        <w:fldChar w:fldCharType="separate"/>
      </w:r>
      <w:r>
        <w:t>95</w:t>
      </w:r>
      <w:r>
        <w:fldChar w:fldCharType="end"/>
      </w:r>
    </w:p>
    <w:p w14:paraId="0AE4A8D1" w14:textId="4C46E87D" w:rsidR="00E346B1" w:rsidRPr="00D74360" w:rsidRDefault="00E346B1">
      <w:pPr>
        <w:pStyle w:val="TOC4"/>
        <w:rPr>
          <w:rFonts w:ascii="Calibri" w:hAnsi="Calibri"/>
          <w:sz w:val="22"/>
          <w:szCs w:val="22"/>
          <w:lang w:eastAsia="en-GB"/>
        </w:rPr>
      </w:pPr>
      <w:r w:rsidRPr="00E346B1">
        <w:t>5.2.43.1</w:t>
      </w:r>
      <w:r w:rsidRPr="00D74360">
        <w:rPr>
          <w:rFonts w:ascii="Calibri" w:hAnsi="Calibri"/>
          <w:sz w:val="22"/>
          <w:szCs w:val="22"/>
          <w:lang w:eastAsia="en-GB"/>
        </w:rPr>
        <w:tab/>
      </w:r>
      <w:r>
        <w:t>Description</w:t>
      </w:r>
      <w:r>
        <w:tab/>
      </w:r>
      <w:r>
        <w:fldChar w:fldCharType="begin" w:fldLock="1"/>
      </w:r>
      <w:r>
        <w:instrText xml:space="preserve"> PAGEREF _Toc67728784 \h </w:instrText>
      </w:r>
      <w:r>
        <w:fldChar w:fldCharType="separate"/>
      </w:r>
      <w:r>
        <w:t>95</w:t>
      </w:r>
      <w:r>
        <w:fldChar w:fldCharType="end"/>
      </w:r>
    </w:p>
    <w:p w14:paraId="012CFF8B" w14:textId="3789C1BE" w:rsidR="00E346B1" w:rsidRPr="00D74360" w:rsidRDefault="00E346B1">
      <w:pPr>
        <w:pStyle w:val="TOC4"/>
        <w:rPr>
          <w:rFonts w:ascii="Calibri" w:hAnsi="Calibri"/>
          <w:sz w:val="22"/>
          <w:szCs w:val="22"/>
          <w:lang w:eastAsia="en-GB"/>
        </w:rPr>
      </w:pPr>
      <w:r w:rsidRPr="00E346B1">
        <w:t>5.2.43.2</w:t>
      </w:r>
      <w:r w:rsidRPr="00D74360">
        <w:rPr>
          <w:rFonts w:ascii="Calibri" w:hAnsi="Calibri"/>
          <w:sz w:val="22"/>
          <w:szCs w:val="22"/>
          <w:lang w:eastAsia="en-GB"/>
        </w:rPr>
        <w:tab/>
      </w:r>
      <w:r>
        <w:t>Resource Definition</w:t>
      </w:r>
      <w:r>
        <w:tab/>
      </w:r>
      <w:r>
        <w:fldChar w:fldCharType="begin" w:fldLock="1"/>
      </w:r>
      <w:r>
        <w:instrText xml:space="preserve"> PAGEREF _Toc67728785 \h </w:instrText>
      </w:r>
      <w:r>
        <w:fldChar w:fldCharType="separate"/>
      </w:r>
      <w:r>
        <w:t>95</w:t>
      </w:r>
      <w:r>
        <w:fldChar w:fldCharType="end"/>
      </w:r>
    </w:p>
    <w:p w14:paraId="36543204" w14:textId="05351165" w:rsidR="00E346B1" w:rsidRPr="00D74360" w:rsidRDefault="00E346B1">
      <w:pPr>
        <w:pStyle w:val="TOC4"/>
        <w:rPr>
          <w:rFonts w:ascii="Calibri" w:hAnsi="Calibri"/>
          <w:sz w:val="22"/>
          <w:szCs w:val="22"/>
          <w:lang w:eastAsia="en-GB"/>
        </w:rPr>
      </w:pPr>
      <w:r w:rsidRPr="00E346B1">
        <w:t>5.2.43.3</w:t>
      </w:r>
      <w:r w:rsidRPr="00D74360">
        <w:rPr>
          <w:rFonts w:ascii="Calibri" w:hAnsi="Calibri"/>
          <w:sz w:val="22"/>
          <w:szCs w:val="22"/>
          <w:lang w:eastAsia="en-GB"/>
        </w:rPr>
        <w:tab/>
      </w:r>
      <w:r>
        <w:t>Resource Standard Methods</w:t>
      </w:r>
      <w:r>
        <w:tab/>
      </w:r>
      <w:r>
        <w:fldChar w:fldCharType="begin" w:fldLock="1"/>
      </w:r>
      <w:r>
        <w:instrText xml:space="preserve"> PAGEREF _Toc67728786 \h </w:instrText>
      </w:r>
      <w:r>
        <w:fldChar w:fldCharType="separate"/>
      </w:r>
      <w:r>
        <w:t>95</w:t>
      </w:r>
      <w:r>
        <w:fldChar w:fldCharType="end"/>
      </w:r>
    </w:p>
    <w:p w14:paraId="570F97F9" w14:textId="4F611697" w:rsidR="00E346B1" w:rsidRPr="00D74360" w:rsidRDefault="00E346B1">
      <w:pPr>
        <w:pStyle w:val="TOC5"/>
        <w:rPr>
          <w:rFonts w:ascii="Calibri" w:hAnsi="Calibri"/>
          <w:sz w:val="22"/>
          <w:szCs w:val="22"/>
          <w:lang w:eastAsia="en-GB"/>
        </w:rPr>
      </w:pPr>
      <w:r>
        <w:t>5.2.43.3.1</w:t>
      </w:r>
      <w:r w:rsidRPr="00D74360">
        <w:rPr>
          <w:rFonts w:ascii="Calibri" w:hAnsi="Calibri"/>
          <w:sz w:val="22"/>
          <w:szCs w:val="22"/>
          <w:lang w:eastAsia="en-GB"/>
        </w:rPr>
        <w:tab/>
      </w:r>
      <w:r>
        <w:t>GET</w:t>
      </w:r>
      <w:r>
        <w:tab/>
      </w:r>
      <w:r>
        <w:fldChar w:fldCharType="begin" w:fldLock="1"/>
      </w:r>
      <w:r>
        <w:instrText xml:space="preserve"> PAGEREF _Toc67728787 \h </w:instrText>
      </w:r>
      <w:r>
        <w:fldChar w:fldCharType="separate"/>
      </w:r>
      <w:r>
        <w:t>95</w:t>
      </w:r>
      <w:r>
        <w:fldChar w:fldCharType="end"/>
      </w:r>
    </w:p>
    <w:p w14:paraId="0C460C91" w14:textId="4F69235A" w:rsidR="00E346B1" w:rsidRPr="00D74360" w:rsidRDefault="00E346B1">
      <w:pPr>
        <w:pStyle w:val="TOC2"/>
        <w:rPr>
          <w:rFonts w:ascii="Calibri" w:hAnsi="Calibri"/>
          <w:sz w:val="22"/>
          <w:szCs w:val="22"/>
          <w:lang w:eastAsia="en-GB"/>
        </w:rPr>
      </w:pPr>
      <w:r>
        <w:t>5.</w:t>
      </w:r>
      <w:r>
        <w:rPr>
          <w:lang w:eastAsia="zh-CN"/>
        </w:rPr>
        <w:t>3</w:t>
      </w:r>
      <w:r w:rsidRPr="00D74360">
        <w:rPr>
          <w:rFonts w:ascii="Calibri" w:hAnsi="Calibri"/>
          <w:sz w:val="22"/>
          <w:szCs w:val="22"/>
          <w:lang w:eastAsia="en-GB"/>
        </w:rPr>
        <w:tab/>
      </w:r>
      <w:r>
        <w:t>Notifications</w:t>
      </w:r>
      <w:r>
        <w:tab/>
      </w:r>
      <w:r>
        <w:fldChar w:fldCharType="begin" w:fldLock="1"/>
      </w:r>
      <w:r>
        <w:instrText xml:space="preserve"> PAGEREF _Toc67728788 \h </w:instrText>
      </w:r>
      <w:r>
        <w:fldChar w:fldCharType="separate"/>
      </w:r>
      <w:r>
        <w:t>96</w:t>
      </w:r>
      <w:r>
        <w:fldChar w:fldCharType="end"/>
      </w:r>
    </w:p>
    <w:p w14:paraId="765CD9BC" w14:textId="2EA240FD" w:rsidR="00E346B1" w:rsidRPr="00D74360" w:rsidRDefault="00E346B1">
      <w:pPr>
        <w:pStyle w:val="TOC3"/>
        <w:rPr>
          <w:rFonts w:ascii="Calibri" w:hAnsi="Calibri"/>
          <w:sz w:val="22"/>
          <w:szCs w:val="22"/>
          <w:lang w:eastAsia="en-GB"/>
        </w:rPr>
      </w:pPr>
      <w:r>
        <w:t>5.</w:t>
      </w:r>
      <w:r>
        <w:rPr>
          <w:lang w:eastAsia="zh-CN"/>
        </w:rPr>
        <w:t>3</w:t>
      </w:r>
      <w:r>
        <w:t>.1</w:t>
      </w:r>
      <w:r w:rsidRPr="00D74360">
        <w:rPr>
          <w:rFonts w:ascii="Calibri" w:hAnsi="Calibri"/>
          <w:sz w:val="22"/>
          <w:szCs w:val="22"/>
          <w:lang w:eastAsia="en-GB"/>
        </w:rPr>
        <w:tab/>
      </w:r>
      <w:r>
        <w:t>General</w:t>
      </w:r>
      <w:r>
        <w:tab/>
      </w:r>
      <w:r>
        <w:fldChar w:fldCharType="begin" w:fldLock="1"/>
      </w:r>
      <w:r>
        <w:instrText xml:space="preserve"> PAGEREF _Toc67728789 \h </w:instrText>
      </w:r>
      <w:r>
        <w:fldChar w:fldCharType="separate"/>
      </w:r>
      <w:r>
        <w:t>96</w:t>
      </w:r>
      <w:r>
        <w:fldChar w:fldCharType="end"/>
      </w:r>
    </w:p>
    <w:p w14:paraId="6319F0F0" w14:textId="591DCA4E" w:rsidR="00E346B1" w:rsidRPr="00D74360" w:rsidRDefault="00E346B1">
      <w:pPr>
        <w:pStyle w:val="TOC3"/>
        <w:rPr>
          <w:rFonts w:ascii="Calibri" w:hAnsi="Calibri"/>
          <w:sz w:val="22"/>
          <w:szCs w:val="22"/>
          <w:lang w:eastAsia="en-GB"/>
        </w:rPr>
      </w:pPr>
      <w:r>
        <w:t>5.</w:t>
      </w:r>
      <w:r>
        <w:rPr>
          <w:lang w:eastAsia="zh-CN"/>
        </w:rPr>
        <w:t>3</w:t>
      </w:r>
      <w:r>
        <w:t>.2</w:t>
      </w:r>
      <w:r w:rsidRPr="00D74360">
        <w:rPr>
          <w:rFonts w:ascii="Calibri" w:hAnsi="Calibri"/>
          <w:sz w:val="22"/>
          <w:szCs w:val="22"/>
          <w:lang w:eastAsia="en-GB"/>
        </w:rPr>
        <w:tab/>
      </w:r>
      <w:r>
        <w:t>Data Change Notification</w:t>
      </w:r>
      <w:r>
        <w:tab/>
      </w:r>
      <w:r>
        <w:fldChar w:fldCharType="begin" w:fldLock="1"/>
      </w:r>
      <w:r>
        <w:instrText xml:space="preserve"> PAGEREF _Toc67728790 \h </w:instrText>
      </w:r>
      <w:r>
        <w:fldChar w:fldCharType="separate"/>
      </w:r>
      <w:r>
        <w:t>96</w:t>
      </w:r>
      <w:r>
        <w:fldChar w:fldCharType="end"/>
      </w:r>
    </w:p>
    <w:p w14:paraId="753D19E6" w14:textId="598D6298" w:rsidR="00E346B1" w:rsidRPr="00D74360" w:rsidRDefault="00E346B1">
      <w:pPr>
        <w:pStyle w:val="TOC3"/>
        <w:rPr>
          <w:rFonts w:ascii="Calibri" w:hAnsi="Calibri"/>
          <w:sz w:val="22"/>
          <w:szCs w:val="22"/>
          <w:lang w:eastAsia="en-GB"/>
        </w:rPr>
      </w:pPr>
      <w:r>
        <w:t>5.</w:t>
      </w:r>
      <w:r>
        <w:rPr>
          <w:lang w:eastAsia="zh-CN"/>
        </w:rPr>
        <w:t>3</w:t>
      </w:r>
      <w:r>
        <w:t>.3</w:t>
      </w:r>
      <w:r w:rsidRPr="00D74360">
        <w:rPr>
          <w:rFonts w:ascii="Calibri" w:hAnsi="Calibri"/>
          <w:sz w:val="22"/>
          <w:szCs w:val="22"/>
          <w:lang w:eastAsia="en-GB"/>
        </w:rPr>
        <w:tab/>
      </w:r>
      <w:r>
        <w:t>Data Removal Notification</w:t>
      </w:r>
      <w:r>
        <w:tab/>
      </w:r>
      <w:r>
        <w:fldChar w:fldCharType="begin" w:fldLock="1"/>
      </w:r>
      <w:r>
        <w:instrText xml:space="preserve"> PAGEREF _Toc67728791 \h </w:instrText>
      </w:r>
      <w:r>
        <w:fldChar w:fldCharType="separate"/>
      </w:r>
      <w:r>
        <w:t>97</w:t>
      </w:r>
      <w:r>
        <w:fldChar w:fldCharType="end"/>
      </w:r>
    </w:p>
    <w:p w14:paraId="44179047" w14:textId="65C98C90" w:rsidR="00E346B1" w:rsidRPr="00D74360" w:rsidRDefault="00E346B1">
      <w:pPr>
        <w:pStyle w:val="TOC2"/>
        <w:rPr>
          <w:rFonts w:ascii="Calibri" w:hAnsi="Calibri"/>
          <w:sz w:val="22"/>
          <w:szCs w:val="22"/>
          <w:lang w:eastAsia="en-GB"/>
        </w:rPr>
      </w:pPr>
      <w:r>
        <w:t>5.4</w:t>
      </w:r>
      <w:r w:rsidRPr="00D74360">
        <w:rPr>
          <w:rFonts w:ascii="Calibri" w:hAnsi="Calibri"/>
          <w:sz w:val="22"/>
          <w:szCs w:val="22"/>
        </w:rPr>
        <w:tab/>
      </w:r>
      <w:r>
        <w:t>Data Model</w:t>
      </w:r>
      <w:r>
        <w:tab/>
      </w:r>
      <w:r>
        <w:fldChar w:fldCharType="begin" w:fldLock="1"/>
      </w:r>
      <w:r>
        <w:instrText xml:space="preserve"> PAGEREF _Toc67728792 \h </w:instrText>
      </w:r>
      <w:r>
        <w:fldChar w:fldCharType="separate"/>
      </w:r>
      <w:r>
        <w:t>97</w:t>
      </w:r>
      <w:r>
        <w:fldChar w:fldCharType="end"/>
      </w:r>
    </w:p>
    <w:p w14:paraId="5706DA38" w14:textId="17F070FF" w:rsidR="00E346B1" w:rsidRPr="00D74360" w:rsidRDefault="00E346B1">
      <w:pPr>
        <w:pStyle w:val="TOC3"/>
        <w:rPr>
          <w:rFonts w:ascii="Calibri" w:hAnsi="Calibri"/>
          <w:sz w:val="22"/>
          <w:szCs w:val="22"/>
          <w:lang w:eastAsia="en-GB"/>
        </w:rPr>
      </w:pPr>
      <w:r>
        <w:t>5.4.1</w:t>
      </w:r>
      <w:r w:rsidRPr="00D74360">
        <w:rPr>
          <w:rFonts w:ascii="Calibri" w:hAnsi="Calibri"/>
          <w:sz w:val="22"/>
          <w:szCs w:val="22"/>
          <w:lang w:eastAsia="en-GB"/>
        </w:rPr>
        <w:tab/>
      </w:r>
      <w:r>
        <w:t>General</w:t>
      </w:r>
      <w:r>
        <w:tab/>
      </w:r>
      <w:r>
        <w:fldChar w:fldCharType="begin" w:fldLock="1"/>
      </w:r>
      <w:r>
        <w:instrText xml:space="preserve"> PAGEREF _Toc67728793 \h </w:instrText>
      </w:r>
      <w:r>
        <w:fldChar w:fldCharType="separate"/>
      </w:r>
      <w:r>
        <w:t>97</w:t>
      </w:r>
      <w:r>
        <w:fldChar w:fldCharType="end"/>
      </w:r>
    </w:p>
    <w:p w14:paraId="3CEE7BCC" w14:textId="2EE44F2E" w:rsidR="00E346B1" w:rsidRPr="00D74360" w:rsidRDefault="00E346B1">
      <w:pPr>
        <w:pStyle w:val="TOC3"/>
        <w:rPr>
          <w:rFonts w:ascii="Calibri" w:hAnsi="Calibri"/>
          <w:sz w:val="22"/>
          <w:szCs w:val="22"/>
          <w:lang w:eastAsia="en-GB"/>
        </w:rPr>
      </w:pPr>
      <w:r>
        <w:t>5.4.2</w:t>
      </w:r>
      <w:r w:rsidRPr="00D74360">
        <w:rPr>
          <w:rFonts w:ascii="Calibri" w:hAnsi="Calibri"/>
          <w:sz w:val="22"/>
          <w:szCs w:val="22"/>
          <w:lang w:eastAsia="en-GB"/>
        </w:rPr>
        <w:tab/>
      </w:r>
      <w:r>
        <w:t>Structured data types</w:t>
      </w:r>
      <w:r>
        <w:tab/>
      </w:r>
      <w:r>
        <w:fldChar w:fldCharType="begin" w:fldLock="1"/>
      </w:r>
      <w:r>
        <w:instrText xml:space="preserve"> PAGEREF _Toc67728794 \h </w:instrText>
      </w:r>
      <w:r>
        <w:fldChar w:fldCharType="separate"/>
      </w:r>
      <w:r>
        <w:t>99</w:t>
      </w:r>
      <w:r>
        <w:fldChar w:fldCharType="end"/>
      </w:r>
    </w:p>
    <w:p w14:paraId="241018B4" w14:textId="58C46BF0" w:rsidR="00E346B1" w:rsidRPr="00D74360" w:rsidRDefault="00E346B1">
      <w:pPr>
        <w:pStyle w:val="TOC4"/>
        <w:rPr>
          <w:rFonts w:ascii="Calibri" w:hAnsi="Calibri"/>
          <w:sz w:val="22"/>
          <w:szCs w:val="22"/>
          <w:lang w:eastAsia="en-GB"/>
        </w:rPr>
      </w:pPr>
      <w:r>
        <w:t>5.4.2.1</w:t>
      </w:r>
      <w:r w:rsidRPr="00D74360">
        <w:rPr>
          <w:rFonts w:ascii="Calibri" w:hAnsi="Calibri"/>
          <w:sz w:val="22"/>
          <w:szCs w:val="22"/>
          <w:lang w:eastAsia="en-GB"/>
        </w:rPr>
        <w:tab/>
      </w:r>
      <w:r>
        <w:t>Introduction</w:t>
      </w:r>
      <w:r>
        <w:tab/>
      </w:r>
      <w:r>
        <w:fldChar w:fldCharType="begin" w:fldLock="1"/>
      </w:r>
      <w:r>
        <w:instrText xml:space="preserve"> PAGEREF _Toc67728795 \h </w:instrText>
      </w:r>
      <w:r>
        <w:fldChar w:fldCharType="separate"/>
      </w:r>
      <w:r>
        <w:t>99</w:t>
      </w:r>
      <w:r>
        <w:fldChar w:fldCharType="end"/>
      </w:r>
    </w:p>
    <w:p w14:paraId="189071D5" w14:textId="7585D035" w:rsidR="00E346B1" w:rsidRPr="00D74360" w:rsidRDefault="00E346B1">
      <w:pPr>
        <w:pStyle w:val="TOC4"/>
        <w:rPr>
          <w:rFonts w:ascii="Calibri" w:hAnsi="Calibri"/>
          <w:sz w:val="22"/>
          <w:szCs w:val="22"/>
          <w:lang w:eastAsia="en-GB"/>
        </w:rPr>
      </w:pPr>
      <w:r>
        <w:t>5.4.2.2</w:t>
      </w:r>
      <w:r w:rsidRPr="00D74360">
        <w:rPr>
          <w:rFonts w:ascii="Calibri" w:hAnsi="Calibri"/>
          <w:sz w:val="22"/>
          <w:szCs w:val="22"/>
          <w:lang w:eastAsia="en-GB"/>
        </w:rPr>
        <w:tab/>
      </w:r>
      <w:r>
        <w:t>Type: AuthenticationSubscription</w:t>
      </w:r>
      <w:r>
        <w:tab/>
      </w:r>
      <w:r>
        <w:fldChar w:fldCharType="begin" w:fldLock="1"/>
      </w:r>
      <w:r>
        <w:instrText xml:space="preserve"> PAGEREF _Toc67728796 \h </w:instrText>
      </w:r>
      <w:r>
        <w:fldChar w:fldCharType="separate"/>
      </w:r>
      <w:r>
        <w:t>100</w:t>
      </w:r>
      <w:r>
        <w:fldChar w:fldCharType="end"/>
      </w:r>
    </w:p>
    <w:p w14:paraId="786BB3F2" w14:textId="6E388840" w:rsidR="00E346B1" w:rsidRPr="00D74360" w:rsidRDefault="00E346B1">
      <w:pPr>
        <w:pStyle w:val="TOC4"/>
        <w:rPr>
          <w:rFonts w:ascii="Calibri" w:hAnsi="Calibri"/>
          <w:sz w:val="22"/>
          <w:szCs w:val="22"/>
          <w:lang w:eastAsia="en-GB"/>
        </w:rPr>
      </w:pPr>
      <w:r>
        <w:t>5.4.2.</w:t>
      </w:r>
      <w:r>
        <w:rPr>
          <w:lang w:eastAsia="zh-CN"/>
        </w:rPr>
        <w:t>3</w:t>
      </w:r>
      <w:r w:rsidRPr="00D74360">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_Toc67728797 \h </w:instrText>
      </w:r>
      <w:r>
        <w:fldChar w:fldCharType="separate"/>
      </w:r>
      <w:r>
        <w:t>101</w:t>
      </w:r>
      <w:r>
        <w:fldChar w:fldCharType="end"/>
      </w:r>
    </w:p>
    <w:p w14:paraId="56E33443" w14:textId="7F0C515A" w:rsidR="00E346B1" w:rsidRPr="00D74360" w:rsidRDefault="00E346B1">
      <w:pPr>
        <w:pStyle w:val="TOC4"/>
        <w:rPr>
          <w:rFonts w:ascii="Calibri" w:hAnsi="Calibri"/>
          <w:sz w:val="22"/>
          <w:szCs w:val="22"/>
          <w:lang w:eastAsia="en-GB"/>
        </w:rPr>
      </w:pPr>
      <w:r>
        <w:t>5.4.2.</w:t>
      </w:r>
      <w:r>
        <w:rPr>
          <w:lang w:eastAsia="zh-CN"/>
        </w:rPr>
        <w:t>4</w:t>
      </w:r>
      <w:r w:rsidRPr="00D74360">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_Toc67728798 \h </w:instrText>
      </w:r>
      <w:r>
        <w:fldChar w:fldCharType="separate"/>
      </w:r>
      <w:r>
        <w:t>102</w:t>
      </w:r>
      <w:r>
        <w:fldChar w:fldCharType="end"/>
      </w:r>
    </w:p>
    <w:p w14:paraId="6558D72A" w14:textId="71F96BF4" w:rsidR="00E346B1" w:rsidRPr="00D74360" w:rsidRDefault="00E346B1">
      <w:pPr>
        <w:pStyle w:val="TOC4"/>
        <w:rPr>
          <w:rFonts w:ascii="Calibri" w:hAnsi="Calibri"/>
          <w:sz w:val="22"/>
          <w:szCs w:val="22"/>
          <w:lang w:eastAsia="en-GB"/>
        </w:rPr>
      </w:pPr>
      <w:r>
        <w:t>5.4.2.</w:t>
      </w:r>
      <w:r>
        <w:rPr>
          <w:lang w:eastAsia="zh-CN"/>
        </w:rPr>
        <w:t>5</w:t>
      </w:r>
      <w:r w:rsidRPr="00D74360">
        <w:rPr>
          <w:rFonts w:ascii="Calibri" w:hAnsi="Calibri"/>
          <w:sz w:val="22"/>
          <w:szCs w:val="22"/>
          <w:lang w:eastAsia="en-GB"/>
        </w:rPr>
        <w:tab/>
      </w:r>
      <w:r>
        <w:t>Type: SubscriptionDataSubscriptions</w:t>
      </w:r>
      <w:r>
        <w:tab/>
      </w:r>
      <w:r>
        <w:fldChar w:fldCharType="begin" w:fldLock="1"/>
      </w:r>
      <w:r>
        <w:instrText xml:space="preserve"> PAGEREF _Toc67728799 \h </w:instrText>
      </w:r>
      <w:r>
        <w:fldChar w:fldCharType="separate"/>
      </w:r>
      <w:r>
        <w:t>102</w:t>
      </w:r>
      <w:r>
        <w:fldChar w:fldCharType="end"/>
      </w:r>
    </w:p>
    <w:p w14:paraId="1C434485" w14:textId="0890926F" w:rsidR="00E346B1" w:rsidRPr="00D74360" w:rsidRDefault="00E346B1">
      <w:pPr>
        <w:pStyle w:val="TOC4"/>
        <w:rPr>
          <w:rFonts w:ascii="Calibri" w:hAnsi="Calibri"/>
          <w:sz w:val="22"/>
          <w:szCs w:val="22"/>
          <w:lang w:eastAsia="en-GB"/>
        </w:rPr>
      </w:pPr>
      <w:r>
        <w:t>5.4.2.</w:t>
      </w:r>
      <w:r>
        <w:rPr>
          <w:lang w:eastAsia="zh-CN"/>
        </w:rPr>
        <w:t>6</w:t>
      </w:r>
      <w:r w:rsidRPr="00D74360">
        <w:rPr>
          <w:rFonts w:ascii="Calibri" w:hAnsi="Calibri"/>
          <w:sz w:val="22"/>
          <w:szCs w:val="22"/>
          <w:lang w:eastAsia="en-GB"/>
        </w:rPr>
        <w:tab/>
      </w:r>
      <w:r>
        <w:t>Type: DataChangeNotify</w:t>
      </w:r>
      <w:r>
        <w:tab/>
      </w:r>
      <w:r>
        <w:fldChar w:fldCharType="begin" w:fldLock="1"/>
      </w:r>
      <w:r>
        <w:instrText xml:space="preserve"> PAGEREF _Toc67728800 \h </w:instrText>
      </w:r>
      <w:r>
        <w:fldChar w:fldCharType="separate"/>
      </w:r>
      <w:r>
        <w:t>103</w:t>
      </w:r>
      <w:r>
        <w:fldChar w:fldCharType="end"/>
      </w:r>
    </w:p>
    <w:p w14:paraId="5BA8691F" w14:textId="4D5B5A47" w:rsidR="00E346B1" w:rsidRPr="00D74360" w:rsidRDefault="00E346B1">
      <w:pPr>
        <w:pStyle w:val="TOC4"/>
        <w:rPr>
          <w:rFonts w:ascii="Calibri" w:hAnsi="Calibri"/>
          <w:sz w:val="22"/>
          <w:szCs w:val="22"/>
          <w:lang w:eastAsia="en-GB"/>
        </w:rPr>
      </w:pPr>
      <w:r>
        <w:t>5.4.2.</w:t>
      </w:r>
      <w:r>
        <w:rPr>
          <w:lang w:eastAsia="zh-CN"/>
        </w:rPr>
        <w:t>7</w:t>
      </w:r>
      <w:r w:rsidRPr="00D74360">
        <w:rPr>
          <w:rFonts w:ascii="Calibri" w:hAnsi="Calibri"/>
          <w:sz w:val="22"/>
          <w:szCs w:val="22"/>
          <w:lang w:eastAsia="en-GB"/>
        </w:rPr>
        <w:tab/>
      </w:r>
      <w:r>
        <w:t>Type: IdentityData</w:t>
      </w:r>
      <w:r>
        <w:tab/>
      </w:r>
      <w:r>
        <w:fldChar w:fldCharType="begin" w:fldLock="1"/>
      </w:r>
      <w:r>
        <w:instrText xml:space="preserve"> PAGEREF _Toc67728801 \h </w:instrText>
      </w:r>
      <w:r>
        <w:fldChar w:fldCharType="separate"/>
      </w:r>
      <w:r>
        <w:t>103</w:t>
      </w:r>
      <w:r>
        <w:fldChar w:fldCharType="end"/>
      </w:r>
    </w:p>
    <w:p w14:paraId="66D5BD0D" w14:textId="4C450E36" w:rsidR="00E346B1" w:rsidRPr="00D74360" w:rsidRDefault="00E346B1">
      <w:pPr>
        <w:pStyle w:val="TOC3"/>
        <w:rPr>
          <w:rFonts w:ascii="Calibri" w:hAnsi="Calibri"/>
          <w:sz w:val="22"/>
          <w:szCs w:val="22"/>
          <w:lang w:eastAsia="en-GB"/>
        </w:rPr>
      </w:pPr>
      <w:r>
        <w:t>5.4.2.8</w:t>
      </w:r>
      <w:r w:rsidRPr="00D74360">
        <w:rPr>
          <w:rFonts w:ascii="Calibri" w:hAnsi="Calibri"/>
          <w:sz w:val="22"/>
          <w:szCs w:val="22"/>
          <w:lang w:eastAsia="en-GB"/>
        </w:rPr>
        <w:tab/>
      </w:r>
      <w:r>
        <w:t>Type: ProvisionedDataSets</w:t>
      </w:r>
      <w:r>
        <w:tab/>
      </w:r>
      <w:r>
        <w:fldChar w:fldCharType="begin" w:fldLock="1"/>
      </w:r>
      <w:r>
        <w:instrText xml:space="preserve"> PAGEREF _Toc67728802 \h </w:instrText>
      </w:r>
      <w:r>
        <w:fldChar w:fldCharType="separate"/>
      </w:r>
      <w:r>
        <w:t>104</w:t>
      </w:r>
      <w:r>
        <w:fldChar w:fldCharType="end"/>
      </w:r>
    </w:p>
    <w:p w14:paraId="30C2800E" w14:textId="29E13168" w:rsidR="00E346B1" w:rsidRPr="00D74360" w:rsidRDefault="00E346B1">
      <w:pPr>
        <w:pStyle w:val="TOC4"/>
        <w:rPr>
          <w:rFonts w:ascii="Calibri" w:hAnsi="Calibri"/>
          <w:sz w:val="22"/>
          <w:szCs w:val="22"/>
          <w:lang w:eastAsia="en-GB"/>
        </w:rPr>
      </w:pPr>
      <w:r>
        <w:t>5.4.2.</w:t>
      </w:r>
      <w:r>
        <w:rPr>
          <w:lang w:eastAsia="zh-CN"/>
        </w:rPr>
        <w:t>9</w:t>
      </w:r>
      <w:r w:rsidRPr="00D74360">
        <w:rPr>
          <w:rFonts w:ascii="Calibri" w:hAnsi="Calibri"/>
          <w:sz w:val="22"/>
          <w:szCs w:val="22"/>
          <w:lang w:eastAsia="en-GB"/>
        </w:rPr>
        <w:tab/>
      </w:r>
      <w:r>
        <w:t>Type: SorData</w:t>
      </w:r>
      <w:r>
        <w:tab/>
      </w:r>
      <w:r>
        <w:fldChar w:fldCharType="begin" w:fldLock="1"/>
      </w:r>
      <w:r>
        <w:instrText xml:space="preserve"> PAGEREF _Toc67728803 \h </w:instrText>
      </w:r>
      <w:r>
        <w:fldChar w:fldCharType="separate"/>
      </w:r>
      <w:r>
        <w:t>104</w:t>
      </w:r>
      <w:r>
        <w:fldChar w:fldCharType="end"/>
      </w:r>
    </w:p>
    <w:p w14:paraId="30B754E1" w14:textId="2B931EEF" w:rsidR="00E346B1" w:rsidRPr="00D74360" w:rsidRDefault="00E346B1">
      <w:pPr>
        <w:pStyle w:val="TOC4"/>
        <w:rPr>
          <w:rFonts w:ascii="Calibri" w:hAnsi="Calibri"/>
          <w:sz w:val="22"/>
          <w:szCs w:val="22"/>
          <w:lang w:eastAsia="en-GB"/>
        </w:rPr>
      </w:pPr>
      <w:r>
        <w:t>5.4.2.</w:t>
      </w:r>
      <w:r>
        <w:rPr>
          <w:lang w:eastAsia="zh-CN"/>
        </w:rPr>
        <w:t>9A</w:t>
      </w:r>
      <w:r w:rsidRPr="00D74360">
        <w:rPr>
          <w:rFonts w:ascii="Calibri" w:hAnsi="Calibri"/>
          <w:sz w:val="22"/>
          <w:szCs w:val="22"/>
          <w:lang w:eastAsia="en-GB"/>
        </w:rPr>
        <w:tab/>
      </w:r>
      <w:r>
        <w:t>Type: UpuData</w:t>
      </w:r>
      <w:r>
        <w:tab/>
      </w:r>
      <w:r>
        <w:fldChar w:fldCharType="begin" w:fldLock="1"/>
      </w:r>
      <w:r>
        <w:instrText xml:space="preserve"> PAGEREF _Toc67728804 \h </w:instrText>
      </w:r>
      <w:r>
        <w:fldChar w:fldCharType="separate"/>
      </w:r>
      <w:r>
        <w:t>104</w:t>
      </w:r>
      <w:r>
        <w:fldChar w:fldCharType="end"/>
      </w:r>
    </w:p>
    <w:p w14:paraId="044013A2" w14:textId="615E9676" w:rsidR="00E346B1" w:rsidRPr="00D74360" w:rsidRDefault="00E346B1">
      <w:pPr>
        <w:pStyle w:val="TOC4"/>
        <w:rPr>
          <w:rFonts w:ascii="Calibri" w:hAnsi="Calibri"/>
          <w:sz w:val="22"/>
          <w:szCs w:val="22"/>
          <w:lang w:eastAsia="en-GB"/>
        </w:rPr>
      </w:pPr>
      <w:r>
        <w:t>5.4.2.</w:t>
      </w:r>
      <w:r>
        <w:rPr>
          <w:lang w:eastAsia="zh-CN"/>
        </w:rPr>
        <w:t>9B</w:t>
      </w:r>
      <w:r w:rsidRPr="00D74360">
        <w:rPr>
          <w:rFonts w:ascii="Calibri" w:hAnsi="Calibri"/>
          <w:sz w:val="22"/>
          <w:szCs w:val="22"/>
          <w:lang w:eastAsia="en-GB"/>
        </w:rPr>
        <w:tab/>
      </w:r>
      <w:r>
        <w:t>Type: NssaiAckData</w:t>
      </w:r>
      <w:r>
        <w:tab/>
      </w:r>
      <w:r>
        <w:fldChar w:fldCharType="begin" w:fldLock="1"/>
      </w:r>
      <w:r>
        <w:instrText xml:space="preserve"> PAGEREF _Toc67728805 \h </w:instrText>
      </w:r>
      <w:r>
        <w:fldChar w:fldCharType="separate"/>
      </w:r>
      <w:r>
        <w:t>105</w:t>
      </w:r>
      <w:r>
        <w:fldChar w:fldCharType="end"/>
      </w:r>
    </w:p>
    <w:p w14:paraId="293DE3CD" w14:textId="13672F95" w:rsidR="00E346B1" w:rsidRPr="00D74360" w:rsidRDefault="00E346B1">
      <w:pPr>
        <w:pStyle w:val="TOC4"/>
        <w:rPr>
          <w:rFonts w:ascii="Calibri" w:hAnsi="Calibri"/>
          <w:sz w:val="22"/>
          <w:szCs w:val="22"/>
          <w:lang w:eastAsia="en-GB"/>
        </w:rPr>
      </w:pPr>
      <w:r>
        <w:t>5.4.2.</w:t>
      </w:r>
      <w:r>
        <w:rPr>
          <w:lang w:eastAsia="zh-CN"/>
        </w:rPr>
        <w:t>9C</w:t>
      </w:r>
      <w:r w:rsidRPr="00D74360">
        <w:rPr>
          <w:rFonts w:ascii="Calibri" w:hAnsi="Calibri"/>
          <w:sz w:val="22"/>
          <w:szCs w:val="22"/>
          <w:lang w:eastAsia="en-GB"/>
        </w:rPr>
        <w:tab/>
      </w:r>
      <w:r>
        <w:t>Type: CagAckData</w:t>
      </w:r>
      <w:r>
        <w:tab/>
      </w:r>
      <w:r>
        <w:fldChar w:fldCharType="begin" w:fldLock="1"/>
      </w:r>
      <w:r>
        <w:instrText xml:space="preserve"> PAGEREF _Toc67728806 \h </w:instrText>
      </w:r>
      <w:r>
        <w:fldChar w:fldCharType="separate"/>
      </w:r>
      <w:r>
        <w:t>105</w:t>
      </w:r>
      <w:r>
        <w:fldChar w:fldCharType="end"/>
      </w:r>
    </w:p>
    <w:p w14:paraId="465900EB" w14:textId="3C2D1E6B" w:rsidR="00E346B1" w:rsidRPr="00D74360" w:rsidRDefault="00E346B1">
      <w:pPr>
        <w:pStyle w:val="TOC4"/>
        <w:rPr>
          <w:rFonts w:ascii="Calibri" w:hAnsi="Calibri"/>
          <w:sz w:val="22"/>
          <w:szCs w:val="22"/>
          <w:lang w:eastAsia="en-GB"/>
        </w:rPr>
      </w:pPr>
      <w:r w:rsidRPr="00E346B1">
        <w:t>5.4.2.</w:t>
      </w:r>
      <w:r w:rsidRPr="00E346B1">
        <w:rPr>
          <w:lang w:eastAsia="zh-CN"/>
        </w:rPr>
        <w:t>10</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_Toc67728807 \h </w:instrText>
      </w:r>
      <w:r>
        <w:fldChar w:fldCharType="separate"/>
      </w:r>
      <w:r>
        <w:t>105</w:t>
      </w:r>
      <w:r>
        <w:fldChar w:fldCharType="end"/>
      </w:r>
    </w:p>
    <w:p w14:paraId="5F852238" w14:textId="089A9EF0" w:rsidR="00E346B1" w:rsidRPr="00D74360" w:rsidRDefault="00E346B1">
      <w:pPr>
        <w:pStyle w:val="TOC4"/>
        <w:rPr>
          <w:rFonts w:ascii="Calibri" w:hAnsi="Calibri"/>
          <w:sz w:val="22"/>
          <w:szCs w:val="22"/>
          <w:lang w:eastAsia="en-GB"/>
        </w:rPr>
      </w:pPr>
      <w:r w:rsidRPr="00E346B1">
        <w:t>5.4.2.</w:t>
      </w:r>
      <w:r w:rsidRPr="00E346B1">
        <w:rPr>
          <w:lang w:eastAsia="zh-CN"/>
        </w:rPr>
        <w:t>11</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_Toc67728808 \h </w:instrText>
      </w:r>
      <w:r>
        <w:fldChar w:fldCharType="separate"/>
      </w:r>
      <w:r>
        <w:t>105</w:t>
      </w:r>
      <w:r>
        <w:fldChar w:fldCharType="end"/>
      </w:r>
    </w:p>
    <w:p w14:paraId="117E98EF" w14:textId="003AF12A" w:rsidR="00E346B1" w:rsidRPr="00D74360" w:rsidRDefault="00E346B1">
      <w:pPr>
        <w:pStyle w:val="TOC4"/>
        <w:rPr>
          <w:rFonts w:ascii="Calibri" w:hAnsi="Calibri"/>
          <w:sz w:val="22"/>
          <w:szCs w:val="22"/>
          <w:lang w:eastAsia="en-GB"/>
        </w:rPr>
      </w:pPr>
      <w:r w:rsidRPr="00E346B1">
        <w:t>5.4.2.</w:t>
      </w:r>
      <w:r w:rsidRPr="00E346B1">
        <w:rPr>
          <w:lang w:eastAsia="zh-CN"/>
        </w:rPr>
        <w:t>12</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_Toc67728809 \h </w:instrText>
      </w:r>
      <w:r>
        <w:fldChar w:fldCharType="separate"/>
      </w:r>
      <w:r>
        <w:t>105</w:t>
      </w:r>
      <w:r>
        <w:fldChar w:fldCharType="end"/>
      </w:r>
    </w:p>
    <w:p w14:paraId="40BDD374" w14:textId="7A7732C7" w:rsidR="00E346B1" w:rsidRPr="00D74360" w:rsidRDefault="00E346B1">
      <w:pPr>
        <w:pStyle w:val="TOC4"/>
        <w:rPr>
          <w:rFonts w:ascii="Calibri" w:hAnsi="Calibri"/>
          <w:sz w:val="22"/>
          <w:szCs w:val="22"/>
          <w:lang w:eastAsia="en-GB"/>
        </w:rPr>
      </w:pPr>
      <w:r w:rsidRPr="00E346B1">
        <w:t>5.4.2.</w:t>
      </w:r>
      <w:r w:rsidRPr="00E346B1">
        <w:rPr>
          <w:lang w:eastAsia="zh-CN"/>
        </w:rPr>
        <w:t>13</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_Toc67728810 \h </w:instrText>
      </w:r>
      <w:r>
        <w:fldChar w:fldCharType="separate"/>
      </w:r>
      <w:r>
        <w:t>105</w:t>
      </w:r>
      <w:r>
        <w:fldChar w:fldCharType="end"/>
      </w:r>
    </w:p>
    <w:p w14:paraId="4D65DFAF" w14:textId="5FBF59D0" w:rsidR="00E346B1" w:rsidRPr="00D74360" w:rsidRDefault="00E346B1">
      <w:pPr>
        <w:pStyle w:val="TOC4"/>
        <w:rPr>
          <w:rFonts w:ascii="Calibri" w:hAnsi="Calibri"/>
          <w:sz w:val="22"/>
          <w:szCs w:val="22"/>
          <w:lang w:eastAsia="en-GB"/>
        </w:rPr>
      </w:pPr>
      <w:r w:rsidRPr="00E346B1">
        <w:t>5.4.2.</w:t>
      </w:r>
      <w:r w:rsidRPr="00E346B1">
        <w:rPr>
          <w:lang w:eastAsia="zh-CN"/>
        </w:rPr>
        <w:t>14</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_Toc67728811 \h </w:instrText>
      </w:r>
      <w:r>
        <w:fldChar w:fldCharType="separate"/>
      </w:r>
      <w:r>
        <w:t>105</w:t>
      </w:r>
      <w:r>
        <w:fldChar w:fldCharType="end"/>
      </w:r>
    </w:p>
    <w:p w14:paraId="58430E8B" w14:textId="050CF228" w:rsidR="00E346B1" w:rsidRPr="00D74360" w:rsidRDefault="00E346B1">
      <w:pPr>
        <w:pStyle w:val="TOC4"/>
        <w:rPr>
          <w:rFonts w:ascii="Calibri" w:hAnsi="Calibri"/>
          <w:sz w:val="22"/>
          <w:szCs w:val="22"/>
          <w:lang w:eastAsia="en-GB"/>
        </w:rPr>
      </w:pPr>
      <w:r w:rsidRPr="00E346B1">
        <w:t>5.4.2.</w:t>
      </w:r>
      <w:r w:rsidRPr="00E346B1">
        <w:rPr>
          <w:lang w:eastAsia="zh-CN"/>
        </w:rPr>
        <w:t>15</w:t>
      </w:r>
      <w:r w:rsidRPr="00D74360">
        <w:rPr>
          <w:rFonts w:ascii="Calibri" w:hAnsi="Calibri"/>
          <w:sz w:val="22"/>
          <w:szCs w:val="22"/>
          <w:lang w:eastAsia="en-GB"/>
        </w:rPr>
        <w:tab/>
      </w:r>
      <w:r w:rsidRPr="00323299">
        <w:rPr>
          <w:lang w:val="fi-FI" w:eastAsia="zh-CN"/>
        </w:rPr>
        <w:t>Void</w:t>
      </w:r>
      <w:r>
        <w:tab/>
      </w:r>
      <w:r>
        <w:fldChar w:fldCharType="begin" w:fldLock="1"/>
      </w:r>
      <w:r>
        <w:instrText xml:space="preserve"> PAGEREF _Toc67728812 \h </w:instrText>
      </w:r>
      <w:r>
        <w:fldChar w:fldCharType="separate"/>
      </w:r>
      <w:r>
        <w:t>105</w:t>
      </w:r>
      <w:r>
        <w:fldChar w:fldCharType="end"/>
      </w:r>
    </w:p>
    <w:p w14:paraId="1F91DFC3" w14:textId="1BDD446F" w:rsidR="00E346B1" w:rsidRPr="00D74360" w:rsidRDefault="00E346B1">
      <w:pPr>
        <w:pStyle w:val="TOC4"/>
        <w:rPr>
          <w:rFonts w:ascii="Calibri" w:hAnsi="Calibri"/>
          <w:sz w:val="22"/>
          <w:szCs w:val="22"/>
          <w:lang w:eastAsia="en-GB"/>
        </w:rPr>
      </w:pPr>
      <w:r>
        <w:t>5.4.2.</w:t>
      </w:r>
      <w:r>
        <w:rPr>
          <w:lang w:eastAsia="zh-CN"/>
        </w:rPr>
        <w:t>16</w:t>
      </w:r>
      <w:r w:rsidRPr="00D74360">
        <w:rPr>
          <w:rFonts w:ascii="Calibri" w:hAnsi="Calibri"/>
          <w:sz w:val="22"/>
          <w:szCs w:val="22"/>
          <w:lang w:eastAsia="en-GB"/>
        </w:rPr>
        <w:tab/>
      </w:r>
      <w:r>
        <w:rPr>
          <w:lang w:eastAsia="zh-CN"/>
        </w:rPr>
        <w:t>Void</w:t>
      </w:r>
      <w:r>
        <w:tab/>
      </w:r>
      <w:r>
        <w:fldChar w:fldCharType="begin" w:fldLock="1"/>
      </w:r>
      <w:r>
        <w:instrText xml:space="preserve"> PAGEREF _Toc67728813 \h </w:instrText>
      </w:r>
      <w:r>
        <w:fldChar w:fldCharType="separate"/>
      </w:r>
      <w:r>
        <w:t>105</w:t>
      </w:r>
      <w:r>
        <w:fldChar w:fldCharType="end"/>
      </w:r>
    </w:p>
    <w:p w14:paraId="3A41F995" w14:textId="729C3AB5" w:rsidR="00E346B1" w:rsidRPr="00D74360" w:rsidRDefault="00E346B1">
      <w:pPr>
        <w:pStyle w:val="TOC4"/>
        <w:rPr>
          <w:rFonts w:ascii="Calibri" w:hAnsi="Calibri"/>
          <w:sz w:val="22"/>
          <w:szCs w:val="22"/>
          <w:lang w:eastAsia="en-GB"/>
        </w:rPr>
      </w:pPr>
      <w:r>
        <w:t>5.4.2.</w:t>
      </w:r>
      <w:r>
        <w:rPr>
          <w:lang w:eastAsia="zh-CN"/>
        </w:rPr>
        <w:t>17</w:t>
      </w:r>
      <w:r w:rsidRPr="00D74360">
        <w:rPr>
          <w:rFonts w:ascii="Calibri" w:hAnsi="Calibri"/>
          <w:sz w:val="22"/>
          <w:szCs w:val="22"/>
          <w:lang w:eastAsia="en-GB"/>
        </w:rPr>
        <w:tab/>
      </w:r>
      <w:r>
        <w:rPr>
          <w:lang w:eastAsia="zh-CN"/>
        </w:rPr>
        <w:t>Void</w:t>
      </w:r>
      <w:r>
        <w:tab/>
      </w:r>
      <w:r>
        <w:fldChar w:fldCharType="begin" w:fldLock="1"/>
      </w:r>
      <w:r>
        <w:instrText xml:space="preserve"> PAGEREF _Toc67728814 \h </w:instrText>
      </w:r>
      <w:r>
        <w:fldChar w:fldCharType="separate"/>
      </w:r>
      <w:r>
        <w:t>105</w:t>
      </w:r>
      <w:r>
        <w:fldChar w:fldCharType="end"/>
      </w:r>
    </w:p>
    <w:p w14:paraId="10109662" w14:textId="24A7F0A4" w:rsidR="00E346B1" w:rsidRPr="00D74360" w:rsidRDefault="00E346B1">
      <w:pPr>
        <w:pStyle w:val="TOC4"/>
        <w:rPr>
          <w:rFonts w:ascii="Calibri" w:hAnsi="Calibri"/>
          <w:sz w:val="22"/>
          <w:szCs w:val="22"/>
          <w:lang w:eastAsia="en-GB"/>
        </w:rPr>
      </w:pPr>
      <w:r>
        <w:t>5.4.2.</w:t>
      </w:r>
      <w:r>
        <w:rPr>
          <w:lang w:eastAsia="zh-CN"/>
        </w:rPr>
        <w:t>18</w:t>
      </w:r>
      <w:r w:rsidRPr="00D74360">
        <w:rPr>
          <w:rFonts w:ascii="Calibri" w:hAnsi="Calibri"/>
          <w:sz w:val="22"/>
          <w:szCs w:val="22"/>
          <w:lang w:eastAsia="en-GB"/>
        </w:rPr>
        <w:tab/>
      </w:r>
      <w:r>
        <w:rPr>
          <w:lang w:eastAsia="zh-CN"/>
        </w:rPr>
        <w:t>Void</w:t>
      </w:r>
      <w:r>
        <w:tab/>
      </w:r>
      <w:r>
        <w:fldChar w:fldCharType="begin" w:fldLock="1"/>
      </w:r>
      <w:r>
        <w:instrText xml:space="preserve"> PAGEREF _Toc67728815 \h </w:instrText>
      </w:r>
      <w:r>
        <w:fldChar w:fldCharType="separate"/>
      </w:r>
      <w:r>
        <w:t>105</w:t>
      </w:r>
      <w:r>
        <w:fldChar w:fldCharType="end"/>
      </w:r>
    </w:p>
    <w:p w14:paraId="6765EB7E" w14:textId="3969EE4B" w:rsidR="00E346B1" w:rsidRPr="00D74360" w:rsidRDefault="00E346B1">
      <w:pPr>
        <w:pStyle w:val="TOC4"/>
        <w:rPr>
          <w:rFonts w:ascii="Calibri" w:hAnsi="Calibri"/>
          <w:sz w:val="22"/>
          <w:szCs w:val="22"/>
          <w:lang w:eastAsia="en-GB"/>
        </w:rPr>
      </w:pPr>
      <w:r>
        <w:t>5.4.2.</w:t>
      </w:r>
      <w:r w:rsidRPr="00323299">
        <w:rPr>
          <w:lang w:val="de-DE" w:eastAsia="zh-CN"/>
        </w:rPr>
        <w:t>19</w:t>
      </w:r>
      <w:r w:rsidRPr="00D74360">
        <w:rPr>
          <w:rFonts w:ascii="Calibri" w:hAnsi="Calibri"/>
          <w:sz w:val="22"/>
          <w:szCs w:val="22"/>
          <w:lang w:eastAsia="en-GB"/>
        </w:rPr>
        <w:tab/>
      </w:r>
      <w:r>
        <w:t xml:space="preserve">Type: </w:t>
      </w:r>
      <w:r w:rsidRPr="00323299">
        <w:rPr>
          <w:lang w:val="de-DE"/>
        </w:rPr>
        <w:t>AmfSubscriptionInfo</w:t>
      </w:r>
      <w:r>
        <w:tab/>
      </w:r>
      <w:r>
        <w:fldChar w:fldCharType="begin" w:fldLock="1"/>
      </w:r>
      <w:r>
        <w:instrText xml:space="preserve"> PAGEREF _Toc67728816 \h </w:instrText>
      </w:r>
      <w:r>
        <w:fldChar w:fldCharType="separate"/>
      </w:r>
      <w:r>
        <w:t>106</w:t>
      </w:r>
      <w:r>
        <w:fldChar w:fldCharType="end"/>
      </w:r>
    </w:p>
    <w:p w14:paraId="4C081BF6" w14:textId="75E78334" w:rsidR="00E346B1" w:rsidRPr="00D74360" w:rsidRDefault="00E346B1">
      <w:pPr>
        <w:pStyle w:val="TOC4"/>
        <w:rPr>
          <w:rFonts w:ascii="Calibri" w:hAnsi="Calibri"/>
          <w:sz w:val="22"/>
          <w:szCs w:val="22"/>
          <w:lang w:eastAsia="en-GB"/>
        </w:rPr>
      </w:pPr>
      <w:r>
        <w:t>5.4.2.2</w:t>
      </w:r>
      <w:r>
        <w:rPr>
          <w:lang w:eastAsia="zh-CN"/>
        </w:rPr>
        <w:t>0</w:t>
      </w:r>
      <w:r w:rsidRPr="00D74360">
        <w:rPr>
          <w:rFonts w:ascii="Calibri" w:hAnsi="Calibri"/>
          <w:sz w:val="22"/>
          <w:szCs w:val="22"/>
          <w:lang w:eastAsia="en-GB"/>
        </w:rPr>
        <w:tab/>
      </w:r>
      <w:r>
        <w:t xml:space="preserve">Type: </w:t>
      </w:r>
      <w:r w:rsidRPr="00323299">
        <w:rPr>
          <w:color w:val="000000"/>
          <w:lang w:eastAsia="en-GB"/>
        </w:rPr>
        <w:t>EeProfile</w:t>
      </w:r>
      <w:r>
        <w:t>Data</w:t>
      </w:r>
      <w:r>
        <w:tab/>
      </w:r>
      <w:r>
        <w:fldChar w:fldCharType="begin" w:fldLock="1"/>
      </w:r>
      <w:r>
        <w:instrText xml:space="preserve"> PAGEREF _Toc67728817 \h </w:instrText>
      </w:r>
      <w:r>
        <w:fldChar w:fldCharType="separate"/>
      </w:r>
      <w:r>
        <w:t>106</w:t>
      </w:r>
      <w:r>
        <w:fldChar w:fldCharType="end"/>
      </w:r>
    </w:p>
    <w:p w14:paraId="6E258860" w14:textId="3889AEFB" w:rsidR="00E346B1" w:rsidRPr="00D74360" w:rsidRDefault="00E346B1">
      <w:pPr>
        <w:pStyle w:val="TOC4"/>
        <w:rPr>
          <w:rFonts w:ascii="Calibri" w:hAnsi="Calibri"/>
          <w:sz w:val="22"/>
          <w:szCs w:val="22"/>
          <w:lang w:eastAsia="en-GB"/>
        </w:rPr>
      </w:pPr>
      <w:r>
        <w:t>5.4.2.</w:t>
      </w:r>
      <w:r>
        <w:rPr>
          <w:lang w:eastAsia="zh-CN"/>
        </w:rPr>
        <w:t>21</w:t>
      </w:r>
      <w:r w:rsidRPr="00D74360">
        <w:rPr>
          <w:rFonts w:ascii="Calibri" w:hAnsi="Calibri"/>
          <w:sz w:val="22"/>
          <w:szCs w:val="22"/>
          <w:lang w:eastAsia="en-GB"/>
        </w:rPr>
        <w:tab/>
      </w:r>
      <w:r>
        <w:rPr>
          <w:lang w:eastAsia="zh-CN"/>
        </w:rPr>
        <w:t>Void</w:t>
      </w:r>
      <w:r>
        <w:tab/>
      </w:r>
      <w:r>
        <w:fldChar w:fldCharType="begin" w:fldLock="1"/>
      </w:r>
      <w:r>
        <w:instrText xml:space="preserve"> PAGEREF _Toc67728818 \h </w:instrText>
      </w:r>
      <w:r>
        <w:fldChar w:fldCharType="separate"/>
      </w:r>
      <w:r>
        <w:t>106</w:t>
      </w:r>
      <w:r>
        <w:fldChar w:fldCharType="end"/>
      </w:r>
    </w:p>
    <w:p w14:paraId="30EDCD2D" w14:textId="62F879DC" w:rsidR="00E346B1" w:rsidRPr="00D74360" w:rsidRDefault="00E346B1">
      <w:pPr>
        <w:pStyle w:val="TOC4"/>
        <w:rPr>
          <w:rFonts w:ascii="Calibri" w:hAnsi="Calibri"/>
          <w:sz w:val="22"/>
          <w:szCs w:val="22"/>
          <w:lang w:eastAsia="en-GB"/>
        </w:rPr>
      </w:pPr>
      <w:r>
        <w:t>5.4.2.22</w:t>
      </w:r>
      <w:r w:rsidRPr="00D74360">
        <w:rPr>
          <w:rFonts w:ascii="Calibri" w:hAnsi="Calibri"/>
          <w:sz w:val="22"/>
          <w:szCs w:val="22"/>
          <w:lang w:eastAsia="en-GB"/>
        </w:rPr>
        <w:tab/>
      </w:r>
      <w:r>
        <w:t>Type: ContextDataSets</w:t>
      </w:r>
      <w:r>
        <w:tab/>
      </w:r>
      <w:r>
        <w:fldChar w:fldCharType="begin" w:fldLock="1"/>
      </w:r>
      <w:r>
        <w:instrText xml:space="preserve"> PAGEREF _Toc67728819 \h </w:instrText>
      </w:r>
      <w:r>
        <w:fldChar w:fldCharType="separate"/>
      </w:r>
      <w:r>
        <w:t>107</w:t>
      </w:r>
      <w:r>
        <w:fldChar w:fldCharType="end"/>
      </w:r>
    </w:p>
    <w:p w14:paraId="2DE50C65" w14:textId="2045406B" w:rsidR="00E346B1" w:rsidRPr="00D74360" w:rsidRDefault="00E346B1">
      <w:pPr>
        <w:pStyle w:val="TOC4"/>
        <w:rPr>
          <w:rFonts w:ascii="Calibri" w:hAnsi="Calibri"/>
          <w:sz w:val="22"/>
          <w:szCs w:val="22"/>
          <w:lang w:eastAsia="en-GB"/>
        </w:rPr>
      </w:pPr>
      <w:r>
        <w:t>5.4.2.</w:t>
      </w:r>
      <w:r>
        <w:rPr>
          <w:lang w:eastAsia="zh-CN"/>
        </w:rPr>
        <w:t>23</w:t>
      </w:r>
      <w:r w:rsidRPr="00D74360">
        <w:rPr>
          <w:rFonts w:ascii="Calibri" w:hAnsi="Calibri"/>
          <w:sz w:val="22"/>
          <w:szCs w:val="22"/>
          <w:lang w:eastAsia="en-GB"/>
        </w:rPr>
        <w:tab/>
      </w:r>
      <w:r>
        <w:t xml:space="preserve">Type: </w:t>
      </w:r>
      <w:r w:rsidRPr="00323299">
        <w:rPr>
          <w:color w:val="000000"/>
          <w:lang w:eastAsia="en-GB"/>
        </w:rPr>
        <w:t>SequenceNumber</w:t>
      </w:r>
      <w:r>
        <w:tab/>
      </w:r>
      <w:r>
        <w:fldChar w:fldCharType="begin" w:fldLock="1"/>
      </w:r>
      <w:r>
        <w:instrText xml:space="preserve"> PAGEREF _Toc67728820 \h </w:instrText>
      </w:r>
      <w:r>
        <w:fldChar w:fldCharType="separate"/>
      </w:r>
      <w:r>
        <w:t>108</w:t>
      </w:r>
      <w:r>
        <w:fldChar w:fldCharType="end"/>
      </w:r>
    </w:p>
    <w:p w14:paraId="47193863" w14:textId="06CB2159" w:rsidR="00E346B1" w:rsidRPr="00D74360" w:rsidRDefault="00E346B1">
      <w:pPr>
        <w:pStyle w:val="TOC4"/>
        <w:rPr>
          <w:rFonts w:ascii="Calibri" w:hAnsi="Calibri"/>
          <w:sz w:val="22"/>
          <w:szCs w:val="22"/>
          <w:lang w:eastAsia="en-GB"/>
        </w:rPr>
      </w:pPr>
      <w:r>
        <w:t>5.4.2.</w:t>
      </w:r>
      <w:r>
        <w:rPr>
          <w:lang w:eastAsia="zh-CN"/>
        </w:rPr>
        <w:t>24</w:t>
      </w:r>
      <w:r w:rsidRPr="00D74360">
        <w:rPr>
          <w:rFonts w:ascii="Calibri" w:hAnsi="Calibri"/>
          <w:sz w:val="22"/>
          <w:szCs w:val="22"/>
          <w:lang w:eastAsia="en-GB"/>
        </w:rPr>
        <w:tab/>
      </w:r>
      <w:r>
        <w:t xml:space="preserve">Type: </w:t>
      </w:r>
      <w:r w:rsidRPr="00323299">
        <w:rPr>
          <w:color w:val="000000"/>
          <w:lang w:eastAsia="en-GB"/>
        </w:rPr>
        <w:t>MessageWaitingData</w:t>
      </w:r>
      <w:r>
        <w:tab/>
      </w:r>
      <w:r>
        <w:fldChar w:fldCharType="begin" w:fldLock="1"/>
      </w:r>
      <w:r>
        <w:instrText xml:space="preserve"> PAGEREF _Toc67728821 \h </w:instrText>
      </w:r>
      <w:r>
        <w:fldChar w:fldCharType="separate"/>
      </w:r>
      <w:r>
        <w:t>108</w:t>
      </w:r>
      <w:r>
        <w:fldChar w:fldCharType="end"/>
      </w:r>
    </w:p>
    <w:p w14:paraId="2D95028F" w14:textId="631ACB06" w:rsidR="00E346B1" w:rsidRPr="00D74360" w:rsidRDefault="00E346B1">
      <w:pPr>
        <w:pStyle w:val="TOC4"/>
        <w:rPr>
          <w:rFonts w:ascii="Calibri" w:hAnsi="Calibri"/>
          <w:sz w:val="22"/>
          <w:szCs w:val="22"/>
          <w:lang w:eastAsia="en-GB"/>
        </w:rPr>
      </w:pPr>
      <w:r>
        <w:t>5.4.2.</w:t>
      </w:r>
      <w:r>
        <w:rPr>
          <w:lang w:eastAsia="zh-CN"/>
        </w:rPr>
        <w:t>25</w:t>
      </w:r>
      <w:r w:rsidRPr="00D74360">
        <w:rPr>
          <w:rFonts w:ascii="Calibri" w:hAnsi="Calibri"/>
          <w:sz w:val="22"/>
          <w:szCs w:val="22"/>
          <w:lang w:eastAsia="en-GB"/>
        </w:rPr>
        <w:tab/>
      </w:r>
      <w:r>
        <w:t xml:space="preserve">Type: </w:t>
      </w:r>
      <w:r w:rsidRPr="00323299">
        <w:rPr>
          <w:color w:val="000000"/>
          <w:lang w:eastAsia="en-GB"/>
        </w:rPr>
        <w:t>SmscData</w:t>
      </w:r>
      <w:r>
        <w:tab/>
      </w:r>
      <w:r>
        <w:fldChar w:fldCharType="begin" w:fldLock="1"/>
      </w:r>
      <w:r>
        <w:instrText xml:space="preserve"> PAGEREF _Toc67728822 \h </w:instrText>
      </w:r>
      <w:r>
        <w:fldChar w:fldCharType="separate"/>
      </w:r>
      <w:r>
        <w:t>109</w:t>
      </w:r>
      <w:r>
        <w:fldChar w:fldCharType="end"/>
      </w:r>
    </w:p>
    <w:p w14:paraId="4890048F" w14:textId="5D6D00E3" w:rsidR="00E346B1" w:rsidRPr="00D74360" w:rsidRDefault="00E346B1">
      <w:pPr>
        <w:pStyle w:val="TOC4"/>
        <w:rPr>
          <w:rFonts w:ascii="Calibri" w:hAnsi="Calibri"/>
          <w:sz w:val="22"/>
          <w:szCs w:val="22"/>
          <w:lang w:eastAsia="en-GB"/>
        </w:rPr>
      </w:pPr>
      <w:r>
        <w:t>5.4.2.26</w:t>
      </w:r>
      <w:r w:rsidRPr="00D74360">
        <w:rPr>
          <w:rFonts w:ascii="Calibri" w:hAnsi="Calibri"/>
          <w:sz w:val="22"/>
          <w:szCs w:val="22"/>
          <w:lang w:eastAsia="en-GB"/>
        </w:rPr>
        <w:tab/>
      </w:r>
      <w:r>
        <w:t>Type: SmfSubscriptionInfo</w:t>
      </w:r>
      <w:r>
        <w:tab/>
      </w:r>
      <w:r>
        <w:fldChar w:fldCharType="begin" w:fldLock="1"/>
      </w:r>
      <w:r>
        <w:instrText xml:space="preserve"> PAGEREF _Toc67728823 \h </w:instrText>
      </w:r>
      <w:r>
        <w:fldChar w:fldCharType="separate"/>
      </w:r>
      <w:r>
        <w:t>109</w:t>
      </w:r>
      <w:r>
        <w:fldChar w:fldCharType="end"/>
      </w:r>
    </w:p>
    <w:p w14:paraId="580BCF45" w14:textId="3ABA2976" w:rsidR="00E346B1" w:rsidRPr="00D74360" w:rsidRDefault="00E346B1">
      <w:pPr>
        <w:pStyle w:val="TOC4"/>
        <w:rPr>
          <w:rFonts w:ascii="Calibri" w:hAnsi="Calibri"/>
          <w:sz w:val="22"/>
          <w:szCs w:val="22"/>
          <w:lang w:eastAsia="en-GB"/>
        </w:rPr>
      </w:pPr>
      <w:r>
        <w:t>5.4.2.27</w:t>
      </w:r>
      <w:r w:rsidRPr="00D74360">
        <w:rPr>
          <w:rFonts w:ascii="Calibri" w:hAnsi="Calibri"/>
          <w:sz w:val="22"/>
          <w:szCs w:val="22"/>
          <w:lang w:eastAsia="en-GB"/>
        </w:rPr>
        <w:tab/>
      </w:r>
      <w:r>
        <w:t xml:space="preserve">Type: </w:t>
      </w:r>
      <w:r w:rsidRPr="00323299">
        <w:rPr>
          <w:lang w:val="de-DE"/>
        </w:rPr>
        <w:t>SmfSubscriptionItem</w:t>
      </w:r>
      <w:r>
        <w:tab/>
      </w:r>
      <w:r>
        <w:fldChar w:fldCharType="begin" w:fldLock="1"/>
      </w:r>
      <w:r>
        <w:instrText xml:space="preserve"> PAGEREF _Toc67728824 \h </w:instrText>
      </w:r>
      <w:r>
        <w:fldChar w:fldCharType="separate"/>
      </w:r>
      <w:r>
        <w:t>109</w:t>
      </w:r>
      <w:r>
        <w:fldChar w:fldCharType="end"/>
      </w:r>
    </w:p>
    <w:p w14:paraId="581B646E" w14:textId="3C0F9CA8" w:rsidR="00E346B1" w:rsidRPr="00D74360" w:rsidRDefault="00E346B1">
      <w:pPr>
        <w:pStyle w:val="TOC4"/>
        <w:rPr>
          <w:rFonts w:ascii="Calibri" w:hAnsi="Calibri"/>
          <w:sz w:val="22"/>
          <w:szCs w:val="22"/>
          <w:lang w:eastAsia="en-GB"/>
        </w:rPr>
      </w:pPr>
      <w:r>
        <w:t>5.4.2.28</w:t>
      </w:r>
      <w:r w:rsidRPr="00D74360">
        <w:rPr>
          <w:rFonts w:ascii="Calibri" w:hAnsi="Calibri"/>
          <w:sz w:val="22"/>
          <w:szCs w:val="22"/>
          <w:lang w:eastAsia="en-GB"/>
        </w:rPr>
        <w:tab/>
      </w:r>
      <w:r>
        <w:t>Type: MtcProvider</w:t>
      </w:r>
      <w:r>
        <w:tab/>
      </w:r>
      <w:r>
        <w:fldChar w:fldCharType="begin" w:fldLock="1"/>
      </w:r>
      <w:r>
        <w:instrText xml:space="preserve"> PAGEREF _Toc67728825 \h </w:instrText>
      </w:r>
      <w:r>
        <w:fldChar w:fldCharType="separate"/>
      </w:r>
      <w:r>
        <w:t>109</w:t>
      </w:r>
      <w:r>
        <w:fldChar w:fldCharType="end"/>
      </w:r>
    </w:p>
    <w:p w14:paraId="2DE8AC0D" w14:textId="359AC644" w:rsidR="00E346B1" w:rsidRPr="00D74360" w:rsidRDefault="00E346B1">
      <w:pPr>
        <w:pStyle w:val="TOC3"/>
        <w:rPr>
          <w:rFonts w:ascii="Calibri" w:hAnsi="Calibri"/>
          <w:sz w:val="22"/>
          <w:szCs w:val="22"/>
          <w:lang w:eastAsia="en-GB"/>
        </w:rPr>
      </w:pPr>
      <w:r>
        <w:t>5.4.3</w:t>
      </w:r>
      <w:r w:rsidRPr="00D74360">
        <w:rPr>
          <w:rFonts w:ascii="Calibri" w:hAnsi="Calibri"/>
          <w:sz w:val="22"/>
          <w:szCs w:val="22"/>
          <w:lang w:eastAsia="en-GB"/>
        </w:rPr>
        <w:tab/>
      </w:r>
      <w:r>
        <w:t>Simple data types and enumerations</w:t>
      </w:r>
      <w:r>
        <w:tab/>
      </w:r>
      <w:r>
        <w:fldChar w:fldCharType="begin" w:fldLock="1"/>
      </w:r>
      <w:r>
        <w:instrText xml:space="preserve"> PAGEREF _Toc67728826 \h </w:instrText>
      </w:r>
      <w:r>
        <w:fldChar w:fldCharType="separate"/>
      </w:r>
      <w:r>
        <w:t>109</w:t>
      </w:r>
      <w:r>
        <w:fldChar w:fldCharType="end"/>
      </w:r>
    </w:p>
    <w:p w14:paraId="521D2B44" w14:textId="04664688" w:rsidR="00E346B1" w:rsidRPr="00D74360" w:rsidRDefault="00E346B1">
      <w:pPr>
        <w:pStyle w:val="TOC4"/>
        <w:rPr>
          <w:rFonts w:ascii="Calibri" w:hAnsi="Calibri"/>
          <w:sz w:val="22"/>
          <w:szCs w:val="22"/>
          <w:lang w:eastAsia="en-GB"/>
        </w:rPr>
      </w:pPr>
      <w:r>
        <w:t>5.4.3.1</w:t>
      </w:r>
      <w:r w:rsidRPr="00D74360">
        <w:rPr>
          <w:rFonts w:ascii="Calibri" w:hAnsi="Calibri"/>
          <w:sz w:val="22"/>
          <w:szCs w:val="22"/>
          <w:lang w:eastAsia="en-GB"/>
        </w:rPr>
        <w:tab/>
      </w:r>
      <w:r>
        <w:t>Introduction</w:t>
      </w:r>
      <w:r>
        <w:tab/>
      </w:r>
      <w:r>
        <w:fldChar w:fldCharType="begin" w:fldLock="1"/>
      </w:r>
      <w:r>
        <w:instrText xml:space="preserve"> PAGEREF _Toc67728827 \h </w:instrText>
      </w:r>
      <w:r>
        <w:fldChar w:fldCharType="separate"/>
      </w:r>
      <w:r>
        <w:t>109</w:t>
      </w:r>
      <w:r>
        <w:fldChar w:fldCharType="end"/>
      </w:r>
    </w:p>
    <w:p w14:paraId="4411A08D" w14:textId="22D3ACA3" w:rsidR="00E346B1" w:rsidRPr="00D74360" w:rsidRDefault="00E346B1">
      <w:pPr>
        <w:pStyle w:val="TOC4"/>
        <w:rPr>
          <w:rFonts w:ascii="Calibri" w:hAnsi="Calibri"/>
          <w:sz w:val="22"/>
          <w:szCs w:val="22"/>
          <w:lang w:eastAsia="en-GB"/>
        </w:rPr>
      </w:pPr>
      <w:r>
        <w:t>5.4.3.2</w:t>
      </w:r>
      <w:r w:rsidRPr="00D74360">
        <w:rPr>
          <w:rFonts w:ascii="Calibri" w:hAnsi="Calibri"/>
          <w:sz w:val="22"/>
          <w:szCs w:val="22"/>
          <w:lang w:eastAsia="en-GB"/>
        </w:rPr>
        <w:tab/>
      </w:r>
      <w:r>
        <w:t>Simple data types</w:t>
      </w:r>
      <w:r>
        <w:tab/>
      </w:r>
      <w:r>
        <w:fldChar w:fldCharType="begin" w:fldLock="1"/>
      </w:r>
      <w:r>
        <w:instrText xml:space="preserve"> PAGEREF _Toc67728828 \h </w:instrText>
      </w:r>
      <w:r>
        <w:fldChar w:fldCharType="separate"/>
      </w:r>
      <w:r>
        <w:t>109</w:t>
      </w:r>
      <w:r>
        <w:fldChar w:fldCharType="end"/>
      </w:r>
    </w:p>
    <w:p w14:paraId="73491AAF" w14:textId="7390AF5D" w:rsidR="00E346B1" w:rsidRPr="00D74360" w:rsidRDefault="00E346B1">
      <w:pPr>
        <w:pStyle w:val="TOC4"/>
        <w:rPr>
          <w:rFonts w:ascii="Calibri" w:hAnsi="Calibri"/>
          <w:sz w:val="22"/>
          <w:szCs w:val="22"/>
          <w:lang w:eastAsia="en-GB"/>
        </w:rPr>
      </w:pPr>
      <w:r>
        <w:t>5.4.3.3</w:t>
      </w:r>
      <w:r w:rsidRPr="00D74360">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_Toc67728829 \h </w:instrText>
      </w:r>
      <w:r>
        <w:fldChar w:fldCharType="separate"/>
      </w:r>
      <w:r>
        <w:t>110</w:t>
      </w:r>
      <w:r>
        <w:fldChar w:fldCharType="end"/>
      </w:r>
    </w:p>
    <w:p w14:paraId="5691A721" w14:textId="38F825B2" w:rsidR="00E346B1" w:rsidRPr="00D74360" w:rsidRDefault="00E346B1">
      <w:pPr>
        <w:pStyle w:val="TOC4"/>
        <w:rPr>
          <w:rFonts w:ascii="Calibri" w:hAnsi="Calibri"/>
          <w:sz w:val="22"/>
          <w:szCs w:val="22"/>
          <w:lang w:eastAsia="en-GB"/>
        </w:rPr>
      </w:pPr>
      <w:r>
        <w:t>5.4.3.4</w:t>
      </w:r>
      <w:r w:rsidRPr="00D74360">
        <w:rPr>
          <w:rFonts w:ascii="Calibri" w:hAnsi="Calibri"/>
          <w:sz w:val="22"/>
          <w:szCs w:val="22"/>
          <w:lang w:eastAsia="en-GB"/>
        </w:rPr>
        <w:tab/>
      </w:r>
      <w:r>
        <w:t>Enumeration: DataSetName</w:t>
      </w:r>
      <w:r>
        <w:tab/>
      </w:r>
      <w:r>
        <w:fldChar w:fldCharType="begin" w:fldLock="1"/>
      </w:r>
      <w:r>
        <w:instrText xml:space="preserve"> PAGEREF _Toc67728830 \h </w:instrText>
      </w:r>
      <w:r>
        <w:fldChar w:fldCharType="separate"/>
      </w:r>
      <w:r>
        <w:t>110</w:t>
      </w:r>
      <w:r>
        <w:fldChar w:fldCharType="end"/>
      </w:r>
    </w:p>
    <w:p w14:paraId="2CC58B0F" w14:textId="498545B2" w:rsidR="00E346B1" w:rsidRPr="00D74360" w:rsidRDefault="00E346B1">
      <w:pPr>
        <w:pStyle w:val="TOC4"/>
        <w:rPr>
          <w:rFonts w:ascii="Calibri" w:hAnsi="Calibri"/>
          <w:sz w:val="22"/>
          <w:szCs w:val="22"/>
          <w:lang w:eastAsia="en-GB"/>
        </w:rPr>
      </w:pPr>
      <w:r>
        <w:t>5.4.3.</w:t>
      </w:r>
      <w:r>
        <w:rPr>
          <w:lang w:eastAsia="zh-CN"/>
        </w:rPr>
        <w:t>5</w:t>
      </w:r>
      <w:r w:rsidRPr="00D74360">
        <w:rPr>
          <w:rFonts w:ascii="Calibri" w:hAnsi="Calibri"/>
          <w:sz w:val="22"/>
          <w:szCs w:val="22"/>
          <w:lang w:eastAsia="en-GB"/>
        </w:rPr>
        <w:tab/>
      </w:r>
      <w:r>
        <w:rPr>
          <w:lang w:eastAsia="zh-CN"/>
        </w:rPr>
        <w:t>Void</w:t>
      </w:r>
      <w:r>
        <w:tab/>
      </w:r>
      <w:r>
        <w:fldChar w:fldCharType="begin" w:fldLock="1"/>
      </w:r>
      <w:r>
        <w:instrText xml:space="preserve"> PAGEREF _Toc67728831 \h </w:instrText>
      </w:r>
      <w:r>
        <w:fldChar w:fldCharType="separate"/>
      </w:r>
      <w:r>
        <w:t>110</w:t>
      </w:r>
      <w:r>
        <w:fldChar w:fldCharType="end"/>
      </w:r>
    </w:p>
    <w:p w14:paraId="317491C5" w14:textId="593D9EC3" w:rsidR="00E346B1" w:rsidRPr="00D74360" w:rsidRDefault="00E346B1">
      <w:pPr>
        <w:pStyle w:val="TOC4"/>
        <w:rPr>
          <w:rFonts w:ascii="Calibri" w:hAnsi="Calibri"/>
          <w:sz w:val="22"/>
          <w:szCs w:val="22"/>
          <w:lang w:eastAsia="en-GB"/>
        </w:rPr>
      </w:pPr>
      <w:r>
        <w:t>5.4.3.</w:t>
      </w:r>
      <w:r>
        <w:rPr>
          <w:lang w:eastAsia="zh-CN"/>
        </w:rPr>
        <w:t>6</w:t>
      </w:r>
      <w:r w:rsidRPr="00D74360">
        <w:rPr>
          <w:rFonts w:ascii="Calibri" w:hAnsi="Calibri"/>
          <w:sz w:val="22"/>
          <w:szCs w:val="22"/>
          <w:lang w:eastAsia="en-GB"/>
        </w:rPr>
        <w:tab/>
      </w:r>
      <w:r>
        <w:t>Enumeration: ContextDataSetName</w:t>
      </w:r>
      <w:r>
        <w:tab/>
      </w:r>
      <w:r>
        <w:fldChar w:fldCharType="begin" w:fldLock="1"/>
      </w:r>
      <w:r>
        <w:instrText xml:space="preserve"> PAGEREF _Toc67728832 \h </w:instrText>
      </w:r>
      <w:r>
        <w:fldChar w:fldCharType="separate"/>
      </w:r>
      <w:r>
        <w:t>110</w:t>
      </w:r>
      <w:r>
        <w:fldChar w:fldCharType="end"/>
      </w:r>
    </w:p>
    <w:p w14:paraId="60090BCE" w14:textId="14BC9982" w:rsidR="00E346B1" w:rsidRPr="00D74360" w:rsidRDefault="00E346B1">
      <w:pPr>
        <w:pStyle w:val="TOC4"/>
        <w:rPr>
          <w:rFonts w:ascii="Calibri" w:hAnsi="Calibri"/>
          <w:sz w:val="22"/>
          <w:szCs w:val="22"/>
          <w:lang w:eastAsia="en-GB"/>
        </w:rPr>
      </w:pPr>
      <w:r>
        <w:t>5.4.3.</w:t>
      </w:r>
      <w:r>
        <w:rPr>
          <w:lang w:eastAsia="zh-CN"/>
        </w:rPr>
        <w:t>7</w:t>
      </w:r>
      <w:r w:rsidRPr="00D74360">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_Toc67728833 \h </w:instrText>
      </w:r>
      <w:r>
        <w:fldChar w:fldCharType="separate"/>
      </w:r>
      <w:r>
        <w:t>111</w:t>
      </w:r>
      <w:r>
        <w:fldChar w:fldCharType="end"/>
      </w:r>
    </w:p>
    <w:p w14:paraId="5616C47D" w14:textId="4013D22A" w:rsidR="00E346B1" w:rsidRPr="00D74360" w:rsidRDefault="00E346B1">
      <w:pPr>
        <w:pStyle w:val="TOC4"/>
        <w:rPr>
          <w:rFonts w:ascii="Calibri" w:hAnsi="Calibri"/>
          <w:sz w:val="22"/>
          <w:szCs w:val="22"/>
          <w:lang w:eastAsia="en-GB"/>
        </w:rPr>
      </w:pPr>
      <w:r>
        <w:t>5.4.3.</w:t>
      </w:r>
      <w:r>
        <w:rPr>
          <w:lang w:eastAsia="zh-CN"/>
        </w:rPr>
        <w:t>8</w:t>
      </w:r>
      <w:r w:rsidRPr="00D74360">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_Toc67728834 \h </w:instrText>
      </w:r>
      <w:r>
        <w:fldChar w:fldCharType="separate"/>
      </w:r>
      <w:r>
        <w:t>111</w:t>
      </w:r>
      <w:r>
        <w:fldChar w:fldCharType="end"/>
      </w:r>
    </w:p>
    <w:p w14:paraId="427CC368" w14:textId="6E8D0000" w:rsidR="00E346B1" w:rsidRPr="00D74360" w:rsidRDefault="00E346B1">
      <w:pPr>
        <w:pStyle w:val="TOC4"/>
        <w:rPr>
          <w:rFonts w:ascii="Calibri" w:hAnsi="Calibri"/>
          <w:sz w:val="22"/>
          <w:szCs w:val="22"/>
          <w:lang w:eastAsia="en-GB"/>
        </w:rPr>
      </w:pPr>
      <w:r>
        <w:t>5.4.3.</w:t>
      </w:r>
      <w:r>
        <w:rPr>
          <w:lang w:eastAsia="zh-CN"/>
        </w:rPr>
        <w:t>9</w:t>
      </w:r>
      <w:r w:rsidRPr="00D74360">
        <w:rPr>
          <w:rFonts w:ascii="Calibri" w:hAnsi="Calibri"/>
          <w:sz w:val="22"/>
          <w:szCs w:val="22"/>
          <w:lang w:eastAsia="en-GB"/>
        </w:rPr>
        <w:tab/>
      </w:r>
      <w:r>
        <w:t>Enumeration: UeUpdateStatus</w:t>
      </w:r>
      <w:r>
        <w:tab/>
      </w:r>
      <w:r>
        <w:fldChar w:fldCharType="begin" w:fldLock="1"/>
      </w:r>
      <w:r>
        <w:instrText xml:space="preserve"> PAGEREF _Toc67728835 \h </w:instrText>
      </w:r>
      <w:r>
        <w:fldChar w:fldCharType="separate"/>
      </w:r>
      <w:r>
        <w:t>111</w:t>
      </w:r>
      <w:r>
        <w:fldChar w:fldCharType="end"/>
      </w:r>
    </w:p>
    <w:p w14:paraId="47613802" w14:textId="7718CE24" w:rsidR="00E346B1" w:rsidRPr="00D74360" w:rsidRDefault="00E346B1">
      <w:pPr>
        <w:pStyle w:val="TOC3"/>
        <w:rPr>
          <w:rFonts w:ascii="Calibri" w:hAnsi="Calibri"/>
          <w:sz w:val="22"/>
          <w:szCs w:val="22"/>
          <w:lang w:eastAsia="en-GB"/>
        </w:rPr>
      </w:pPr>
      <w:r>
        <w:t>5.4.4</w:t>
      </w:r>
      <w:r w:rsidRPr="00D74360">
        <w:rPr>
          <w:rFonts w:ascii="Calibri" w:hAnsi="Calibri"/>
          <w:sz w:val="22"/>
          <w:szCs w:val="22"/>
          <w:lang w:eastAsia="en-GB"/>
        </w:rPr>
        <w:tab/>
      </w:r>
      <w:r>
        <w:t>Binary data</w:t>
      </w:r>
      <w:r>
        <w:tab/>
      </w:r>
      <w:r>
        <w:fldChar w:fldCharType="begin" w:fldLock="1"/>
      </w:r>
      <w:r>
        <w:instrText xml:space="preserve"> PAGEREF _Toc67728836 \h </w:instrText>
      </w:r>
      <w:r>
        <w:fldChar w:fldCharType="separate"/>
      </w:r>
      <w:r>
        <w:t>111</w:t>
      </w:r>
      <w:r>
        <w:fldChar w:fldCharType="end"/>
      </w:r>
    </w:p>
    <w:p w14:paraId="77AE8CA6" w14:textId="11D6E17E" w:rsidR="00E346B1" w:rsidRPr="00D74360" w:rsidRDefault="00E346B1">
      <w:pPr>
        <w:pStyle w:val="TOC2"/>
        <w:rPr>
          <w:rFonts w:ascii="Calibri" w:hAnsi="Calibri"/>
          <w:sz w:val="22"/>
          <w:szCs w:val="22"/>
          <w:lang w:eastAsia="en-GB"/>
        </w:rPr>
      </w:pPr>
      <w:r>
        <w:t>5.5</w:t>
      </w:r>
      <w:r w:rsidRPr="00D74360">
        <w:rPr>
          <w:rFonts w:ascii="Calibri" w:hAnsi="Calibri"/>
          <w:sz w:val="22"/>
          <w:szCs w:val="22"/>
        </w:rPr>
        <w:tab/>
      </w:r>
      <w:r>
        <w:rPr>
          <w:lang w:eastAsia="zh-CN"/>
        </w:rPr>
        <w:t>Error handling</w:t>
      </w:r>
      <w:r>
        <w:tab/>
      </w:r>
      <w:r>
        <w:fldChar w:fldCharType="begin" w:fldLock="1"/>
      </w:r>
      <w:r>
        <w:instrText xml:space="preserve"> PAGEREF _Toc67728837 \h </w:instrText>
      </w:r>
      <w:r>
        <w:fldChar w:fldCharType="separate"/>
      </w:r>
      <w:r>
        <w:t>112</w:t>
      </w:r>
      <w:r>
        <w:fldChar w:fldCharType="end"/>
      </w:r>
    </w:p>
    <w:p w14:paraId="7E56BA08" w14:textId="06A2DA56" w:rsidR="00E346B1" w:rsidRPr="00D74360" w:rsidRDefault="00E346B1">
      <w:pPr>
        <w:pStyle w:val="TOC2"/>
        <w:rPr>
          <w:rFonts w:ascii="Calibri" w:hAnsi="Calibri"/>
          <w:sz w:val="22"/>
          <w:szCs w:val="22"/>
          <w:lang w:eastAsia="en-GB"/>
        </w:rPr>
      </w:pPr>
      <w:r>
        <w:t>5.6</w:t>
      </w:r>
      <w:r w:rsidRPr="00D74360">
        <w:rPr>
          <w:rFonts w:ascii="Calibri" w:hAnsi="Calibri"/>
          <w:sz w:val="22"/>
          <w:szCs w:val="22"/>
        </w:rPr>
        <w:tab/>
      </w:r>
      <w:r>
        <w:rPr>
          <w:lang w:eastAsia="zh-CN"/>
        </w:rPr>
        <w:t>Feature negotiation</w:t>
      </w:r>
      <w:r>
        <w:tab/>
      </w:r>
      <w:r>
        <w:fldChar w:fldCharType="begin" w:fldLock="1"/>
      </w:r>
      <w:r>
        <w:instrText xml:space="preserve"> PAGEREF _Toc67728838 \h </w:instrText>
      </w:r>
      <w:r>
        <w:fldChar w:fldCharType="separate"/>
      </w:r>
      <w:r>
        <w:t>112</w:t>
      </w:r>
      <w:r>
        <w:fldChar w:fldCharType="end"/>
      </w:r>
    </w:p>
    <w:p w14:paraId="602BBD50" w14:textId="78F1E42C" w:rsidR="00E346B1" w:rsidRPr="00D74360" w:rsidRDefault="00E346B1" w:rsidP="00E346B1">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_Toc67728839 \h </w:instrText>
      </w:r>
      <w:r>
        <w:fldChar w:fldCharType="separate"/>
      </w:r>
      <w:r>
        <w:t>112</w:t>
      </w:r>
      <w:r>
        <w:fldChar w:fldCharType="end"/>
      </w:r>
    </w:p>
    <w:p w14:paraId="090AA25F" w14:textId="1A29D665" w:rsidR="00E346B1" w:rsidRPr="00D74360" w:rsidRDefault="00E346B1">
      <w:pPr>
        <w:pStyle w:val="TOC2"/>
        <w:rPr>
          <w:rFonts w:ascii="Calibri" w:hAnsi="Calibri"/>
          <w:sz w:val="22"/>
          <w:szCs w:val="22"/>
          <w:lang w:eastAsia="en-GB"/>
        </w:rPr>
      </w:pPr>
      <w:r>
        <w:t>A.1</w:t>
      </w:r>
      <w:r w:rsidRPr="00D74360">
        <w:rPr>
          <w:rFonts w:ascii="Calibri" w:hAnsi="Calibri"/>
          <w:sz w:val="22"/>
          <w:szCs w:val="22"/>
          <w:lang w:eastAsia="en-GB"/>
        </w:rPr>
        <w:tab/>
      </w:r>
      <w:r>
        <w:t>General</w:t>
      </w:r>
      <w:r>
        <w:tab/>
      </w:r>
      <w:r>
        <w:fldChar w:fldCharType="begin" w:fldLock="1"/>
      </w:r>
      <w:r>
        <w:instrText xml:space="preserve"> PAGEREF _Toc67728840 \h </w:instrText>
      </w:r>
      <w:r>
        <w:fldChar w:fldCharType="separate"/>
      </w:r>
      <w:r>
        <w:t>112</w:t>
      </w:r>
      <w:r>
        <w:fldChar w:fldCharType="end"/>
      </w:r>
    </w:p>
    <w:p w14:paraId="7803D719" w14:textId="03DA596E" w:rsidR="00E346B1" w:rsidRPr="00D74360" w:rsidRDefault="00E346B1">
      <w:pPr>
        <w:pStyle w:val="TOC2"/>
        <w:rPr>
          <w:rFonts w:ascii="Calibri" w:hAnsi="Calibri"/>
          <w:sz w:val="22"/>
          <w:szCs w:val="22"/>
          <w:lang w:eastAsia="en-GB"/>
        </w:rPr>
      </w:pPr>
      <w:r>
        <w:t>A.2</w:t>
      </w:r>
      <w:r w:rsidRPr="00D74360">
        <w:rPr>
          <w:rFonts w:ascii="Calibri" w:hAnsi="Calibri"/>
          <w:sz w:val="22"/>
          <w:szCs w:val="22"/>
          <w:lang w:eastAsia="en-GB"/>
        </w:rPr>
        <w:tab/>
      </w:r>
      <w:r>
        <w:t>Nudr_DataRepository API for Subscription Data</w:t>
      </w:r>
      <w:r>
        <w:tab/>
      </w:r>
      <w:r>
        <w:fldChar w:fldCharType="begin" w:fldLock="1"/>
      </w:r>
      <w:r>
        <w:instrText xml:space="preserve"> PAGEREF _Toc67728841 \h </w:instrText>
      </w:r>
      <w:r>
        <w:fldChar w:fldCharType="separate"/>
      </w:r>
      <w:r>
        <w:t>112</w:t>
      </w:r>
      <w:r>
        <w:fldChar w:fldCharType="end"/>
      </w:r>
    </w:p>
    <w:p w14:paraId="465FC9F3" w14:textId="7BFCBAE1" w:rsidR="00E346B1" w:rsidRPr="00D74360" w:rsidRDefault="00E346B1" w:rsidP="00E346B1">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_Toc67728842 \h </w:instrText>
      </w:r>
      <w:r>
        <w:fldChar w:fldCharType="separate"/>
      </w:r>
      <w:r>
        <w:t>177</w:t>
      </w:r>
      <w:r>
        <w:fldChar w:fldCharType="end"/>
      </w:r>
    </w:p>
    <w:p w14:paraId="0CF8FA35" w14:textId="63D35075" w:rsidR="00080512" w:rsidRPr="004D3578" w:rsidRDefault="002B3142">
      <w:r>
        <w:rPr>
          <w:noProof/>
          <w:sz w:val="22"/>
        </w:rPr>
        <w:fldChar w:fldCharType="end"/>
      </w:r>
    </w:p>
    <w:p w14:paraId="46A36951"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20522"/>
      <w:bookmarkStart w:id="14" w:name="_Toc67728475"/>
      <w:bookmarkEnd w:id="9"/>
      <w:r w:rsidRPr="004D3578">
        <w:lastRenderedPageBreak/>
        <w:t>Foreword</w:t>
      </w:r>
      <w:bookmarkEnd w:id="10"/>
      <w:bookmarkEnd w:id="11"/>
      <w:bookmarkEnd w:id="12"/>
      <w:bookmarkEnd w:id="13"/>
      <w:bookmarkEnd w:id="14"/>
    </w:p>
    <w:p w14:paraId="060C2CC2"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1C1DCA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590F5" w14:textId="77777777" w:rsidR="00080512" w:rsidRPr="004D3578" w:rsidRDefault="00080512">
      <w:pPr>
        <w:pStyle w:val="B1"/>
      </w:pPr>
      <w:r w:rsidRPr="004D3578">
        <w:t>Version x.y.z</w:t>
      </w:r>
    </w:p>
    <w:p w14:paraId="2AF6E351" w14:textId="77777777" w:rsidR="00080512" w:rsidRPr="004D3578" w:rsidRDefault="00080512">
      <w:pPr>
        <w:pStyle w:val="B1"/>
      </w:pPr>
      <w:r w:rsidRPr="004D3578">
        <w:t>where:</w:t>
      </w:r>
    </w:p>
    <w:p w14:paraId="5C7B6BDF" w14:textId="77777777" w:rsidR="00080512" w:rsidRPr="004D3578" w:rsidRDefault="00080512">
      <w:pPr>
        <w:pStyle w:val="B2"/>
      </w:pPr>
      <w:r w:rsidRPr="004D3578">
        <w:t>x</w:t>
      </w:r>
      <w:r w:rsidRPr="004D3578">
        <w:tab/>
        <w:t>the first digit:</w:t>
      </w:r>
    </w:p>
    <w:p w14:paraId="05E634DD" w14:textId="77777777" w:rsidR="00080512" w:rsidRPr="004D3578" w:rsidRDefault="00080512">
      <w:pPr>
        <w:pStyle w:val="B3"/>
      </w:pPr>
      <w:r w:rsidRPr="004D3578">
        <w:t>1</w:t>
      </w:r>
      <w:r w:rsidRPr="004D3578">
        <w:tab/>
        <w:t>presented to TSG for information;</w:t>
      </w:r>
    </w:p>
    <w:p w14:paraId="6B86B682" w14:textId="77777777" w:rsidR="00080512" w:rsidRPr="004D3578" w:rsidRDefault="00080512">
      <w:pPr>
        <w:pStyle w:val="B3"/>
      </w:pPr>
      <w:r w:rsidRPr="004D3578">
        <w:t>2</w:t>
      </w:r>
      <w:r w:rsidRPr="004D3578">
        <w:tab/>
        <w:t>presented to TSG for approval;</w:t>
      </w:r>
    </w:p>
    <w:p w14:paraId="2A148A38" w14:textId="77777777" w:rsidR="00080512" w:rsidRPr="004D3578" w:rsidRDefault="00080512">
      <w:pPr>
        <w:pStyle w:val="B3"/>
      </w:pPr>
      <w:r w:rsidRPr="004D3578">
        <w:t>3</w:t>
      </w:r>
      <w:r w:rsidRPr="004D3578">
        <w:tab/>
        <w:t>or greater indicates TSG approved document under change control.</w:t>
      </w:r>
    </w:p>
    <w:p w14:paraId="71075C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834270" w14:textId="77777777" w:rsidR="00080512" w:rsidRDefault="00080512">
      <w:pPr>
        <w:pStyle w:val="B2"/>
      </w:pPr>
      <w:r w:rsidRPr="004D3578">
        <w:t>z</w:t>
      </w:r>
      <w:r w:rsidRPr="004D3578">
        <w:tab/>
        <w:t>the third digit is incremented when editorial only changes have been incorporated in the document.</w:t>
      </w:r>
    </w:p>
    <w:p w14:paraId="409891BD" w14:textId="77777777" w:rsidR="008C384C" w:rsidRDefault="008C384C" w:rsidP="008C384C">
      <w:r>
        <w:t xml:space="preserve">In </w:t>
      </w:r>
      <w:r w:rsidR="0074026F">
        <w:t>the present</w:t>
      </w:r>
      <w:r>
        <w:t xml:space="preserve"> document, modal verbs have the following meanings:</w:t>
      </w:r>
    </w:p>
    <w:p w14:paraId="381BCB57" w14:textId="77777777" w:rsidR="008C384C" w:rsidRDefault="008C384C" w:rsidP="00774DA4">
      <w:pPr>
        <w:pStyle w:val="EX"/>
      </w:pPr>
      <w:r w:rsidRPr="008C384C">
        <w:rPr>
          <w:b/>
        </w:rPr>
        <w:t>shall</w:t>
      </w:r>
      <w:r>
        <w:tab/>
        <w:t>indicates a mandatory requirement to do something</w:t>
      </w:r>
    </w:p>
    <w:p w14:paraId="1D548D9E" w14:textId="77777777" w:rsidR="008C384C" w:rsidRDefault="008C384C" w:rsidP="00774DA4">
      <w:pPr>
        <w:pStyle w:val="EX"/>
      </w:pPr>
      <w:r w:rsidRPr="008C384C">
        <w:rPr>
          <w:b/>
        </w:rPr>
        <w:t>shall not</w:t>
      </w:r>
      <w:r>
        <w:tab/>
        <w:t>indicates an interdiction (</w:t>
      </w:r>
      <w:r w:rsidR="001F1132">
        <w:t>prohibition</w:t>
      </w:r>
      <w:r>
        <w:t>) to do something</w:t>
      </w:r>
    </w:p>
    <w:p w14:paraId="4FC9A50A" w14:textId="77777777" w:rsidR="00BA19ED" w:rsidRPr="004D3578" w:rsidRDefault="00BA19ED" w:rsidP="00A27486">
      <w:r>
        <w:t>The constructions "shall" and "shall not" are confined to the context of normative provisions, and do not appear in Technical Reports.</w:t>
      </w:r>
    </w:p>
    <w:p w14:paraId="05CD44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D45F76" w14:textId="77777777" w:rsidR="008C384C" w:rsidRDefault="008C384C" w:rsidP="00774DA4">
      <w:pPr>
        <w:pStyle w:val="EX"/>
      </w:pPr>
      <w:r w:rsidRPr="008C384C">
        <w:rPr>
          <w:b/>
        </w:rPr>
        <w:t>should</w:t>
      </w:r>
      <w:r>
        <w:tab/>
        <w:t>indicates a recommendation to do something</w:t>
      </w:r>
    </w:p>
    <w:p w14:paraId="245EEB30" w14:textId="77777777" w:rsidR="008C384C" w:rsidRDefault="008C384C" w:rsidP="00774DA4">
      <w:pPr>
        <w:pStyle w:val="EX"/>
      </w:pPr>
      <w:r w:rsidRPr="008C384C">
        <w:rPr>
          <w:b/>
        </w:rPr>
        <w:t>should not</w:t>
      </w:r>
      <w:r>
        <w:tab/>
        <w:t>indicates a recommendation not to do something</w:t>
      </w:r>
    </w:p>
    <w:p w14:paraId="6871688D" w14:textId="77777777" w:rsidR="008C384C" w:rsidRDefault="008C384C" w:rsidP="00774DA4">
      <w:pPr>
        <w:pStyle w:val="EX"/>
      </w:pPr>
      <w:r w:rsidRPr="00774DA4">
        <w:rPr>
          <w:b/>
        </w:rPr>
        <w:t>may</w:t>
      </w:r>
      <w:r w:rsidR="00DC4870">
        <w:tab/>
      </w:r>
      <w:r>
        <w:t>indicates permission to do something</w:t>
      </w:r>
    </w:p>
    <w:p w14:paraId="61C4DA70" w14:textId="77777777" w:rsidR="008C384C" w:rsidRDefault="008C384C" w:rsidP="00774DA4">
      <w:pPr>
        <w:pStyle w:val="EX"/>
      </w:pPr>
      <w:r w:rsidRPr="00774DA4">
        <w:rPr>
          <w:b/>
        </w:rPr>
        <w:t>need not</w:t>
      </w:r>
      <w:r>
        <w:tab/>
        <w:t>indicates permission not to do something</w:t>
      </w:r>
    </w:p>
    <w:p w14:paraId="57FCE62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159253" w14:textId="77777777" w:rsidR="008C384C" w:rsidRDefault="008C384C" w:rsidP="00774DA4">
      <w:pPr>
        <w:pStyle w:val="EX"/>
      </w:pPr>
      <w:r w:rsidRPr="00774DA4">
        <w:rPr>
          <w:b/>
        </w:rPr>
        <w:t>can</w:t>
      </w:r>
      <w:r w:rsidR="00DC4870">
        <w:tab/>
      </w:r>
      <w:r>
        <w:t>indicates</w:t>
      </w:r>
      <w:r w:rsidR="00774DA4">
        <w:t xml:space="preserve"> that something is possible</w:t>
      </w:r>
    </w:p>
    <w:p w14:paraId="029B4A2E" w14:textId="77777777" w:rsidR="00774DA4" w:rsidRDefault="00774DA4" w:rsidP="00774DA4">
      <w:pPr>
        <w:pStyle w:val="EX"/>
      </w:pPr>
      <w:r w:rsidRPr="00774DA4">
        <w:rPr>
          <w:b/>
        </w:rPr>
        <w:t>cannot</w:t>
      </w:r>
      <w:r w:rsidR="00DC4870">
        <w:tab/>
      </w:r>
      <w:r>
        <w:t>indicates that something is impossible</w:t>
      </w:r>
    </w:p>
    <w:p w14:paraId="1A7979E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45D5A1"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215C01"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DD3560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97FE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87611" w14:textId="77777777" w:rsidR="001F1132" w:rsidRDefault="001F1132" w:rsidP="001F1132">
      <w:r>
        <w:t>In addition:</w:t>
      </w:r>
    </w:p>
    <w:p w14:paraId="36763C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0FF8BE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7F4D7" w14:textId="77777777" w:rsidR="00774DA4" w:rsidRPr="004D3578" w:rsidRDefault="00647114" w:rsidP="00A27486">
      <w:r>
        <w:t>The constructions "is" and "is not" do not indicate requirements.</w:t>
      </w:r>
    </w:p>
    <w:p w14:paraId="4468ABC1"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20523"/>
      <w:bookmarkStart w:id="22" w:name="_Toc67728476"/>
      <w:bookmarkEnd w:id="16"/>
      <w:r w:rsidRPr="00533C32">
        <w:t>1</w:t>
      </w:r>
      <w:r w:rsidRPr="00533C32">
        <w:tab/>
        <w:t>Scope</w:t>
      </w:r>
      <w:bookmarkEnd w:id="17"/>
      <w:bookmarkEnd w:id="18"/>
      <w:bookmarkEnd w:id="19"/>
      <w:bookmarkEnd w:id="20"/>
      <w:bookmarkEnd w:id="21"/>
      <w:bookmarkEnd w:id="22"/>
    </w:p>
    <w:p w14:paraId="7E91E82C"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E84D0C0"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08493DD4"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20524"/>
      <w:bookmarkStart w:id="28" w:name="_Toc67728477"/>
      <w:r w:rsidRPr="00533C32">
        <w:t>2</w:t>
      </w:r>
      <w:r w:rsidRPr="00533C32">
        <w:tab/>
        <w:t>References</w:t>
      </w:r>
      <w:bookmarkEnd w:id="23"/>
      <w:bookmarkEnd w:id="24"/>
      <w:bookmarkEnd w:id="25"/>
      <w:bookmarkEnd w:id="26"/>
      <w:bookmarkEnd w:id="27"/>
      <w:bookmarkEnd w:id="28"/>
    </w:p>
    <w:p w14:paraId="7CD5ACF4" w14:textId="77777777" w:rsidR="007C4061" w:rsidRPr="00533C32" w:rsidRDefault="007C4061" w:rsidP="007C4061">
      <w:r w:rsidRPr="00533C32">
        <w:t>The following documents contain provisions which, through reference in this text, constitute provisions of the present document.</w:t>
      </w:r>
    </w:p>
    <w:p w14:paraId="2C58FCA9"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CE1A826" w14:textId="77777777" w:rsidR="007C4061" w:rsidRPr="00533C32" w:rsidRDefault="007C4061" w:rsidP="007C4061">
      <w:pPr>
        <w:pStyle w:val="B1"/>
      </w:pPr>
      <w:r w:rsidRPr="00533C32">
        <w:t>-</w:t>
      </w:r>
      <w:r w:rsidRPr="00533C32">
        <w:tab/>
        <w:t>For a specific reference, subsequent revisions do not apply.</w:t>
      </w:r>
    </w:p>
    <w:p w14:paraId="27FCA1F5"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21DDFA10"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5BCF0B48"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30F0B055"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CA98B4B"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F516AA1"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617466AC"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4993B990"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4342A46D"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6EAABEA4"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276079A3"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3B2736F6"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A743F8D"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8B6E94E"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6C210A15"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4A8CC309"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15231068"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7D391AFA"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12CCE7AD" w14:textId="77777777" w:rsidR="00EE6AC9" w:rsidRDefault="00EE6AC9" w:rsidP="007C4061">
      <w:pPr>
        <w:pStyle w:val="EX"/>
      </w:pPr>
      <w:r>
        <w:t>[18]</w:t>
      </w:r>
      <w:r>
        <w:tab/>
        <w:t>3GPP TS 23.316: "Wireless and wireline convergence access support for the 5G System (5GS); Stage 2".</w:t>
      </w:r>
    </w:p>
    <w:p w14:paraId="59E09F41" w14:textId="77777777" w:rsidR="00DA76B0" w:rsidRPr="00DF6E13" w:rsidRDefault="00DA76B0" w:rsidP="007C4061">
      <w:pPr>
        <w:pStyle w:val="EX"/>
        <w:rPr>
          <w:lang w:val="en-US" w:eastAsia="zh-CN"/>
        </w:rPr>
      </w:pPr>
      <w:r>
        <w:rPr>
          <w:lang w:eastAsia="zh-CN"/>
        </w:rPr>
        <w:t>[19]</w:t>
      </w:r>
      <w:r>
        <w:rPr>
          <w:lang w:eastAsia="zh-CN"/>
        </w:rPr>
        <w:tab/>
        <w:t>3GPP TS 29.510: "Network Function Repository Services; Stage 3".</w:t>
      </w:r>
    </w:p>
    <w:p w14:paraId="194A5E6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20525"/>
      <w:bookmarkStart w:id="38" w:name="_Toc67728478"/>
      <w:r w:rsidRPr="00533C32">
        <w:t>3</w:t>
      </w:r>
      <w:r w:rsidRPr="00533C32">
        <w:tab/>
        <w:t>Definitions and abbreviations</w:t>
      </w:r>
      <w:bookmarkEnd w:id="33"/>
      <w:bookmarkEnd w:id="34"/>
      <w:bookmarkEnd w:id="35"/>
      <w:bookmarkEnd w:id="36"/>
      <w:bookmarkEnd w:id="37"/>
      <w:bookmarkEnd w:id="38"/>
    </w:p>
    <w:p w14:paraId="55153EF5"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20526"/>
      <w:bookmarkStart w:id="44" w:name="_Toc67728479"/>
      <w:r w:rsidRPr="00533C32">
        <w:t>3.1</w:t>
      </w:r>
      <w:r w:rsidRPr="00533C32">
        <w:tab/>
        <w:t>Definitions</w:t>
      </w:r>
      <w:bookmarkEnd w:id="39"/>
      <w:bookmarkEnd w:id="40"/>
      <w:bookmarkEnd w:id="41"/>
      <w:bookmarkEnd w:id="42"/>
      <w:bookmarkEnd w:id="43"/>
      <w:bookmarkEnd w:id="44"/>
    </w:p>
    <w:p w14:paraId="2B1D2229"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7B43A9D"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83969F4"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20527"/>
      <w:bookmarkStart w:id="50" w:name="_Toc67728480"/>
      <w:r w:rsidRPr="00533C32">
        <w:t>3.</w:t>
      </w:r>
      <w:r w:rsidRPr="00533C32">
        <w:rPr>
          <w:lang w:eastAsia="zh-CN"/>
        </w:rPr>
        <w:t>2</w:t>
      </w:r>
      <w:r w:rsidRPr="00533C32">
        <w:tab/>
        <w:t>Abbreviations</w:t>
      </w:r>
      <w:bookmarkEnd w:id="45"/>
      <w:bookmarkEnd w:id="46"/>
      <w:bookmarkEnd w:id="47"/>
      <w:bookmarkEnd w:id="48"/>
      <w:bookmarkEnd w:id="49"/>
      <w:bookmarkEnd w:id="50"/>
    </w:p>
    <w:p w14:paraId="4DA2BC70"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723E5D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373511B8"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09F584B5" w14:textId="77777777" w:rsidR="007C4061" w:rsidRPr="00533C32" w:rsidRDefault="007C4061" w:rsidP="007C4061">
      <w:pPr>
        <w:pStyle w:val="EW"/>
        <w:rPr>
          <w:lang w:eastAsia="zh-CN"/>
        </w:rPr>
      </w:pPr>
      <w:r w:rsidRPr="00533C32">
        <w:t>DNN</w:t>
      </w:r>
      <w:r w:rsidRPr="00533C32">
        <w:tab/>
        <w:t>Data Network Name</w:t>
      </w:r>
    </w:p>
    <w:p w14:paraId="2AF0C475"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71AD98E3"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2BCF3B3F"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4820A040"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26B09237"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5EE60F16"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3ADDA74B"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6467BC17" w14:textId="77777777" w:rsidR="007C4061" w:rsidRPr="00533C32" w:rsidRDefault="007C4061" w:rsidP="007C4061">
      <w:pPr>
        <w:pStyle w:val="EW"/>
      </w:pPr>
      <w:r w:rsidRPr="00533C32">
        <w:rPr>
          <w:lang w:eastAsia="zh-CN"/>
        </w:rPr>
        <w:t>UDR</w:t>
      </w:r>
      <w:r w:rsidRPr="00533C32">
        <w:rPr>
          <w:lang w:eastAsia="zh-CN"/>
        </w:rPr>
        <w:tab/>
        <w:t>Unified Data Repository</w:t>
      </w:r>
    </w:p>
    <w:p w14:paraId="7AA7A202"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20528"/>
      <w:bookmarkStart w:id="56" w:name="_Toc67728481"/>
      <w:r w:rsidRPr="00533C32">
        <w:t>4</w:t>
      </w:r>
      <w:r w:rsidRPr="00533C32">
        <w:tab/>
        <w:t>Overview</w:t>
      </w:r>
      <w:bookmarkEnd w:id="51"/>
      <w:bookmarkEnd w:id="52"/>
      <w:bookmarkEnd w:id="53"/>
      <w:bookmarkEnd w:id="54"/>
      <w:bookmarkEnd w:id="55"/>
      <w:bookmarkEnd w:id="56"/>
    </w:p>
    <w:p w14:paraId="0BFF16E6"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41E25E2"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20529"/>
      <w:bookmarkStart w:id="62" w:name="_Toc67728482"/>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23A02F03"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20530"/>
      <w:bookmarkStart w:id="68" w:name="_Toc67728483"/>
      <w:r w:rsidRPr="00533C32">
        <w:t>5.1</w:t>
      </w:r>
      <w:r w:rsidRPr="00533C32">
        <w:tab/>
        <w:t>Introduction</w:t>
      </w:r>
      <w:bookmarkEnd w:id="63"/>
      <w:bookmarkEnd w:id="64"/>
      <w:bookmarkEnd w:id="65"/>
      <w:bookmarkEnd w:id="66"/>
      <w:bookmarkEnd w:id="67"/>
      <w:bookmarkEnd w:id="68"/>
    </w:p>
    <w:p w14:paraId="53384CBF"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31E5203E"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20531"/>
      <w:bookmarkStart w:id="74" w:name="_Toc67728484"/>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E12B0BB"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20532"/>
      <w:bookmarkStart w:id="80" w:name="_Toc67728485"/>
      <w:r w:rsidRPr="00533C32">
        <w:t>5.2.1</w:t>
      </w:r>
      <w:r w:rsidRPr="00533C32">
        <w:tab/>
        <w:t>Overview</w:t>
      </w:r>
      <w:bookmarkEnd w:id="75"/>
      <w:bookmarkEnd w:id="76"/>
      <w:bookmarkEnd w:id="77"/>
      <w:bookmarkEnd w:id="78"/>
      <w:bookmarkEnd w:id="79"/>
      <w:bookmarkEnd w:id="80"/>
    </w:p>
    <w:p w14:paraId="6E12D756" w14:textId="2FAB253D" w:rsidR="007C4061" w:rsidRPr="00533C32" w:rsidRDefault="00843B1A" w:rsidP="007C4061">
      <w:pPr>
        <w:pStyle w:val="TH"/>
        <w:rPr>
          <w:lang w:val="en-US" w:eastAsia="zh-CN"/>
        </w:rPr>
      </w:pPr>
      <w:r>
        <w:object w:dxaOrig="10355" w:dyaOrig="16758" w14:anchorId="7D1FA9DA">
          <v:shape id="_x0000_i1027" type="#_x0000_t75" style="width:441pt;height:666pt" o:ole="">
            <v:imagedata r:id="rId11" o:title=""/>
          </v:shape>
          <o:OLEObject Type="Embed" ProgID="Visio.Drawing.11" ShapeID="_x0000_i1027" DrawAspect="Content" ObjectID="_1678341400" r:id="rId12"/>
        </w:object>
      </w:r>
    </w:p>
    <w:p w14:paraId="63DC038A" w14:textId="77777777" w:rsidR="007C4061" w:rsidRPr="00533C32" w:rsidRDefault="007C4061" w:rsidP="006352FE">
      <w:pPr>
        <w:pStyle w:val="TF"/>
        <w:outlineLvl w:val="0"/>
        <w:rPr>
          <w:lang w:eastAsia="zh-CN"/>
        </w:rPr>
      </w:pPr>
      <w:r w:rsidRPr="00533C32">
        <w:t>Figure 5.2.1-1: Resource URI sub-level structure for subscription data</w:t>
      </w:r>
    </w:p>
    <w:p w14:paraId="0A80A45F" w14:textId="77777777" w:rsidR="007C4061" w:rsidRPr="00533C32" w:rsidRDefault="0074301B" w:rsidP="007C4061">
      <w:pPr>
        <w:pStyle w:val="TH"/>
        <w:rPr>
          <w:lang w:eastAsia="zh-CN"/>
        </w:rPr>
      </w:pPr>
      <w:r w:rsidRPr="00875B3E">
        <w:object w:dxaOrig="8088" w:dyaOrig="11652" w14:anchorId="5E0AF8F5">
          <v:shape id="_x0000_i1028" type="#_x0000_t75" style="width:404.5pt;height:582.5pt" o:ole="">
            <v:imagedata r:id="rId13" o:title=""/>
          </v:shape>
          <o:OLEObject Type="Embed" ProgID="Visio.Drawing.11" ShapeID="_x0000_i1028" DrawAspect="Content" ObjectID="_1678341401" r:id="rId14"/>
        </w:object>
      </w:r>
    </w:p>
    <w:p w14:paraId="042E7ED2" w14:textId="77777777" w:rsidR="007C4061" w:rsidRDefault="007C4061" w:rsidP="006352FE">
      <w:pPr>
        <w:pStyle w:val="TF"/>
        <w:outlineLvl w:val="0"/>
        <w:rPr>
          <w:lang w:eastAsia="zh-CN"/>
        </w:rPr>
      </w:pPr>
      <w:r w:rsidRPr="00533C32">
        <w:t>Figure 5.2.1-2: Resource URI sub-level structure for subscription data (cont.)</w:t>
      </w:r>
    </w:p>
    <w:p w14:paraId="06C3FB82" w14:textId="77777777" w:rsidR="00C17C4C" w:rsidRDefault="00C17C4C" w:rsidP="00B516F1">
      <w:pPr>
        <w:pStyle w:val="TH"/>
      </w:pPr>
    </w:p>
    <w:p w14:paraId="27946D10" w14:textId="77777777" w:rsidR="00F228BD" w:rsidRDefault="00F228BD" w:rsidP="00B516F1">
      <w:pPr>
        <w:pStyle w:val="TH"/>
        <w:rPr>
          <w:lang w:eastAsia="zh-CN"/>
        </w:rPr>
      </w:pPr>
      <w:r w:rsidRPr="00F228BD">
        <w:rPr>
          <w:rFonts w:ascii="Times New Roman" w:hAnsi="Times New Roman"/>
        </w:rPr>
        <w:object w:dxaOrig="7950" w:dyaOrig="9030" w14:anchorId="65FDA64B">
          <v:shape id="_x0000_i1029" type="#_x0000_t75" style="width:397.5pt;height:451pt" o:ole="">
            <v:imagedata r:id="rId15" o:title=""/>
          </v:shape>
          <o:OLEObject Type="Embed" ProgID="Visio.Drawing.11" ShapeID="_x0000_i1029" DrawAspect="Content" ObjectID="_1678341402" r:id="rId16"/>
        </w:object>
      </w:r>
    </w:p>
    <w:p w14:paraId="0428D98E"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2E2ECECA" w14:textId="77777777" w:rsidR="007C4061" w:rsidRPr="00533C32" w:rsidRDefault="007C4061" w:rsidP="007C4061">
      <w:pPr>
        <w:rPr>
          <w:lang w:eastAsia="zh-CN"/>
        </w:rPr>
      </w:pPr>
      <w:r w:rsidRPr="00533C32">
        <w:t>Table 5.2.1-1 provides an overview of the resources and applicable HTTP methods.</w:t>
      </w:r>
    </w:p>
    <w:p w14:paraId="54BFE9AF"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6361972E"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4B14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C27877"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44E7D"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93E269"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19186F46"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F1B30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06DDBED"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319AD86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C6CE84C"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346652C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84BA"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CB8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0D75F2D5"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00F1815E"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4BFC982A"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1B7D278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81B710"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F58D1C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5D75A260"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4E33537"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7856EFA"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D70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27B3"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F3E24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A3CBF58"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3A5D99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FF6F1F"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656CD4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2B0F0965"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AE83C48"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25BB63B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8744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D510"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54A2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CFA3475"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5E6BFF2A"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20ED3D06"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484AC4FA"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777394B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281C3D64"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5F3E0D93"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7028E64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C17A4A2"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6213CF83"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D0CCDC0"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1ED4116D"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6A9B9D8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6EF78881"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293CA0B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15EF77D0"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B35A0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8AD322D"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376ACF4D"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9F867B"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DF6D76D"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56387B3B"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38916176"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3C54B812"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192659F7"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6F5620E2"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484F22CA" w14:textId="77777777" w:rsidTr="00372F96">
        <w:trPr>
          <w:jc w:val="center"/>
        </w:trPr>
        <w:tc>
          <w:tcPr>
            <w:tcW w:w="0" w:type="auto"/>
            <w:vMerge/>
            <w:tcBorders>
              <w:left w:val="single" w:sz="4" w:space="0" w:color="auto"/>
              <w:right w:val="single" w:sz="4" w:space="0" w:color="auto"/>
            </w:tcBorders>
            <w:vAlign w:val="center"/>
            <w:hideMark/>
          </w:tcPr>
          <w:p w14:paraId="4FDC6D76"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5660185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929E9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6DAF0A7"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212531C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EF67D6C"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1364A2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C6F981"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4E5EAD25"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48CDD849" w14:textId="77777777" w:rsidTr="00372F96">
        <w:trPr>
          <w:jc w:val="center"/>
        </w:trPr>
        <w:tc>
          <w:tcPr>
            <w:tcW w:w="0" w:type="auto"/>
            <w:vMerge w:val="restart"/>
            <w:tcBorders>
              <w:left w:val="single" w:sz="4" w:space="0" w:color="auto"/>
              <w:right w:val="single" w:sz="4" w:space="0" w:color="auto"/>
            </w:tcBorders>
            <w:vAlign w:val="center"/>
            <w:hideMark/>
          </w:tcPr>
          <w:p w14:paraId="2AF3176D"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4AD687AA"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231F6126"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DEA0DC"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2F491E58" w14:textId="77777777" w:rsidTr="00372F96">
        <w:trPr>
          <w:jc w:val="center"/>
        </w:trPr>
        <w:tc>
          <w:tcPr>
            <w:tcW w:w="0" w:type="auto"/>
            <w:vMerge/>
            <w:tcBorders>
              <w:left w:val="single" w:sz="4" w:space="0" w:color="auto"/>
              <w:right w:val="single" w:sz="4" w:space="0" w:color="auto"/>
            </w:tcBorders>
            <w:vAlign w:val="center"/>
            <w:hideMark/>
          </w:tcPr>
          <w:p w14:paraId="1BEF437C"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44FCB327"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71C778"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FE1A71"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5070DDC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31DDFC7"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4C1E910C"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AF60F3"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2271582"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39C5910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4F965C1"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EC148A6"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180CD03D"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9D7606"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38A5B4D2"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B5AADDC"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10CCC0B8"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1A0A069F"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DACC8F2"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0BF4B3D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816AC03"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28D1D31F"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149D128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8DD46DE"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399B069C"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5A38530"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2D394C9E"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0A3D1C7F"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57AF87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0ED11955"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B59618C"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7EFFE749"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A58DAE6"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DD27B4C"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601D8B2A"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6C59C23"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6039E6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33E12F1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0D82C04"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5AEA4AA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B1CE"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2D1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688B7F"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28BC4D32"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17F77E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100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BAF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85F7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5705527"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4B74539E"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226F43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B73B706"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01414151"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F7375A0"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7C48E4C1"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A73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F7F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20820B"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29D7CE"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367D2F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C80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C7EE"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8CB3F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CE05DDA"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482C187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B8A1617"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7B7E75E0"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3D7D0697"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00729E35"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05D30688"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281F0"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12FC628"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20D1AA93"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6898C2B"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F77B7C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E546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DB9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EDF7FC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F364166"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67A68E30"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13D5"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9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2FC0D2C"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A923FC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6FE27E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BA9A4CB"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6240C63"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1FFC098F"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3077364"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6104140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008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96F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A6C1343"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4F2BDE82"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1A8BBB5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480C1C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0A96F7D1"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5CADBE9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760432"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29E1D277"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D9FF0BE"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7BE3A2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66EE72AE"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4B25E8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11D427F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753DC25"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7316B2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4DE7BC3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E2C3AAF"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1FDD52F5" w14:textId="77777777" w:rsidTr="00372F9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E0C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3F6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B0D6D91"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311AC9"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3DEEF36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454D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E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38413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2AB1AC"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39EAA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2FC305A"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FD7AB2F"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3FCF16A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6A4996D"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32D0A4BC" w14:textId="77777777" w:rsidTr="00372F9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DBC1"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94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6F7A7D"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3BADD83"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8AE096B"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985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057D"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487BFB"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CC9116B"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5C30345B"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17AC15A8"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3FC781F5"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63D1691F"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3BAB149"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4369F8B5" w14:textId="77777777" w:rsidTr="00372F96">
        <w:trPr>
          <w:jc w:val="center"/>
        </w:trPr>
        <w:tc>
          <w:tcPr>
            <w:tcW w:w="0" w:type="auto"/>
            <w:vMerge/>
            <w:tcBorders>
              <w:left w:val="single" w:sz="4" w:space="0" w:color="auto"/>
              <w:right w:val="single" w:sz="4" w:space="0" w:color="auto"/>
            </w:tcBorders>
            <w:vAlign w:val="center"/>
            <w:hideMark/>
          </w:tcPr>
          <w:p w14:paraId="4055643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6F1A38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1BA2A7"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23B9905" w14:textId="77777777" w:rsidR="00F42FA6" w:rsidRPr="00D5200C" w:rsidRDefault="00F42FA6" w:rsidP="00C17C4C">
            <w:pPr>
              <w:pStyle w:val="TAL"/>
              <w:rPr>
                <w:lang w:val="en-US"/>
              </w:rPr>
            </w:pPr>
            <w:r>
              <w:rPr>
                <w:lang w:val="en-US"/>
              </w:rPr>
              <w:t>Delete the IP-SM-GW registration</w:t>
            </w:r>
          </w:p>
        </w:tc>
      </w:tr>
      <w:tr w:rsidR="00F42FA6" w:rsidRPr="00BC4D08" w14:paraId="74048825" w14:textId="77777777" w:rsidTr="00372F96">
        <w:trPr>
          <w:jc w:val="center"/>
        </w:trPr>
        <w:tc>
          <w:tcPr>
            <w:tcW w:w="0" w:type="auto"/>
            <w:vMerge/>
            <w:tcBorders>
              <w:left w:val="single" w:sz="4" w:space="0" w:color="auto"/>
              <w:right w:val="single" w:sz="4" w:space="0" w:color="auto"/>
            </w:tcBorders>
            <w:vAlign w:val="center"/>
            <w:hideMark/>
          </w:tcPr>
          <w:p w14:paraId="537711D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9F37C82"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FC4B30"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5DD409C" w14:textId="77777777" w:rsidR="00F42FA6" w:rsidRPr="00D5200C" w:rsidRDefault="00F42FA6" w:rsidP="00C17C4C">
            <w:pPr>
              <w:pStyle w:val="TAL"/>
              <w:rPr>
                <w:lang w:val="en-US"/>
              </w:rPr>
            </w:pPr>
            <w:r>
              <w:rPr>
                <w:lang w:val="en-US"/>
              </w:rPr>
              <w:t>Modify the IP-SM-GW registration</w:t>
            </w:r>
          </w:p>
        </w:tc>
      </w:tr>
      <w:tr w:rsidR="00F42FA6" w:rsidRPr="00BC4D08" w14:paraId="7E7D8F24"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CE7EDB9"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897BCD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33FD24"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58305AD"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F1CD79C"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31E95B5B"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60626E86"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3B36FAEC"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450D52"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60C4EF52" w14:textId="77777777" w:rsidTr="00372F96">
        <w:trPr>
          <w:jc w:val="center"/>
        </w:trPr>
        <w:tc>
          <w:tcPr>
            <w:tcW w:w="0" w:type="auto"/>
            <w:vMerge/>
            <w:tcBorders>
              <w:left w:val="single" w:sz="4" w:space="0" w:color="auto"/>
              <w:right w:val="single" w:sz="4" w:space="0" w:color="auto"/>
            </w:tcBorders>
            <w:vAlign w:val="center"/>
            <w:hideMark/>
          </w:tcPr>
          <w:p w14:paraId="508846D3"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711ED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5D55529"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430D76C" w14:textId="77777777" w:rsidR="00F42FA6" w:rsidRPr="00D5200C" w:rsidRDefault="00F42FA6" w:rsidP="00C17C4C">
            <w:pPr>
              <w:pStyle w:val="TAL"/>
              <w:rPr>
                <w:lang w:val="en-US"/>
              </w:rPr>
            </w:pPr>
            <w:r>
              <w:rPr>
                <w:lang w:val="en-US"/>
              </w:rPr>
              <w:t>Delete the SMS Message Waiting Data</w:t>
            </w:r>
          </w:p>
        </w:tc>
      </w:tr>
      <w:tr w:rsidR="00F42FA6" w:rsidRPr="00BC4D08" w14:paraId="6754BA59" w14:textId="77777777" w:rsidTr="00372F96">
        <w:trPr>
          <w:jc w:val="center"/>
        </w:trPr>
        <w:tc>
          <w:tcPr>
            <w:tcW w:w="0" w:type="auto"/>
            <w:vMerge/>
            <w:tcBorders>
              <w:left w:val="single" w:sz="4" w:space="0" w:color="auto"/>
              <w:right w:val="single" w:sz="4" w:space="0" w:color="auto"/>
            </w:tcBorders>
            <w:vAlign w:val="center"/>
            <w:hideMark/>
          </w:tcPr>
          <w:p w14:paraId="7E1E199E"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3C9B3C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02394C"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C5D0350" w14:textId="77777777" w:rsidR="00F42FA6" w:rsidRPr="00D5200C" w:rsidRDefault="00F42FA6" w:rsidP="00C17C4C">
            <w:pPr>
              <w:pStyle w:val="TAL"/>
              <w:rPr>
                <w:lang w:val="en-US"/>
              </w:rPr>
            </w:pPr>
            <w:r>
              <w:rPr>
                <w:lang w:val="en-US"/>
              </w:rPr>
              <w:t>Modify the SMS Message Waiting Data</w:t>
            </w:r>
          </w:p>
        </w:tc>
      </w:tr>
      <w:tr w:rsidR="00F42FA6" w:rsidRPr="00BC4D08" w14:paraId="2CE0083B"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387DE19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0434D7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0FFCD9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FAB6B"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6473EF5B"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9A8898A"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1B13F43"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47D4B5C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4F1F63" w14:textId="77777777" w:rsidR="00F42FA6" w:rsidRPr="00D5200C" w:rsidRDefault="00F42FA6" w:rsidP="00C17C4C">
            <w:pPr>
              <w:pStyle w:val="TAL"/>
              <w:rPr>
                <w:lang w:val="en-US"/>
              </w:rPr>
            </w:pPr>
            <w:r w:rsidRPr="00D5200C">
              <w:rPr>
                <w:lang w:val="en-US"/>
              </w:rPr>
              <w:t>Retrieve SDM subscriptions</w:t>
            </w:r>
          </w:p>
        </w:tc>
      </w:tr>
      <w:tr w:rsidR="00F42FA6" w:rsidRPr="00BC4D08" w14:paraId="56A7000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607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3FA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235804D"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987B7E8"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00C16D0D"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FB89742"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478F97D7"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6AC0FD47"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8C17566"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6A729AC6" w14:textId="77777777" w:rsidTr="00372F96">
        <w:trPr>
          <w:jc w:val="center"/>
        </w:trPr>
        <w:tc>
          <w:tcPr>
            <w:tcW w:w="0" w:type="auto"/>
            <w:vMerge/>
            <w:tcBorders>
              <w:left w:val="single" w:sz="4" w:space="0" w:color="auto"/>
              <w:right w:val="single" w:sz="4" w:space="0" w:color="auto"/>
            </w:tcBorders>
            <w:vAlign w:val="center"/>
            <w:hideMark/>
          </w:tcPr>
          <w:p w14:paraId="1781388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36284B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8A0E27"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C4DA9AA"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6B2331E2" w14:textId="77777777" w:rsidTr="00372F96">
        <w:trPr>
          <w:jc w:val="center"/>
        </w:trPr>
        <w:tc>
          <w:tcPr>
            <w:tcW w:w="0" w:type="auto"/>
            <w:vMerge/>
            <w:tcBorders>
              <w:left w:val="single" w:sz="4" w:space="0" w:color="auto"/>
              <w:right w:val="single" w:sz="4" w:space="0" w:color="auto"/>
            </w:tcBorders>
            <w:vAlign w:val="center"/>
            <w:hideMark/>
          </w:tcPr>
          <w:p w14:paraId="49A88AB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1DED18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C18ADE3"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9D3BDC0"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763A2C6C"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03DA1B7"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771B1A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FB890FA"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69ED40F"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51A8359D"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0C7176F" w14:textId="77777777" w:rsidR="00F42FA6" w:rsidRPr="00D5200C" w:rsidRDefault="00F42FA6" w:rsidP="00C17C4C">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0DABBE3" w14:textId="77777777"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4266E701"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B8EEA7" w14:textId="77777777" w:rsidR="00F42FA6" w:rsidRPr="00D5200C" w:rsidRDefault="00F42FA6" w:rsidP="00C17C4C">
            <w:pPr>
              <w:pStyle w:val="TAL"/>
              <w:rPr>
                <w:lang w:val="en-US"/>
              </w:rPr>
            </w:pPr>
            <w:r w:rsidRPr="00D5200C">
              <w:rPr>
                <w:lang w:val="en-US"/>
              </w:rPr>
              <w:t>Retrieve EE subscriptions</w:t>
            </w:r>
          </w:p>
        </w:tc>
      </w:tr>
      <w:tr w:rsidR="00F42FA6" w:rsidRPr="00BC4D08" w14:paraId="3556B67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A3AD"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E86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10CBF57"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115331D" w14:textId="77777777" w:rsidR="00F42FA6" w:rsidRPr="00D5200C" w:rsidRDefault="00F42FA6" w:rsidP="00C17C4C">
            <w:pPr>
              <w:pStyle w:val="TAL"/>
              <w:rPr>
                <w:lang w:val="en-US"/>
              </w:rPr>
            </w:pPr>
            <w:r w:rsidRPr="00D5200C">
              <w:rPr>
                <w:lang w:val="en-US"/>
              </w:rPr>
              <w:t>Create an EE subscription</w:t>
            </w:r>
          </w:p>
        </w:tc>
      </w:tr>
      <w:tr w:rsidR="00F42FA6" w:rsidRPr="00BC4D08" w14:paraId="4673E18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AA24E97" w14:textId="77777777" w:rsidR="00F42FA6" w:rsidRPr="00D5200C" w:rsidRDefault="00F42FA6" w:rsidP="00C17C4C">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1FADD784" w14:textId="77777777"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B31A291"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A3676AE"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758E3F9" w14:textId="77777777" w:rsidTr="00372F96">
        <w:trPr>
          <w:jc w:val="center"/>
        </w:trPr>
        <w:tc>
          <w:tcPr>
            <w:tcW w:w="0" w:type="auto"/>
            <w:vMerge/>
            <w:tcBorders>
              <w:left w:val="single" w:sz="4" w:space="0" w:color="auto"/>
              <w:right w:val="single" w:sz="4" w:space="0" w:color="auto"/>
            </w:tcBorders>
            <w:vAlign w:val="center"/>
            <w:hideMark/>
          </w:tcPr>
          <w:p w14:paraId="669FDC98"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1DDEAA4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23757B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02BB203"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69AB3E08" w14:textId="77777777" w:rsidTr="00372F96">
        <w:trPr>
          <w:jc w:val="center"/>
        </w:trPr>
        <w:tc>
          <w:tcPr>
            <w:tcW w:w="0" w:type="auto"/>
            <w:vMerge/>
            <w:tcBorders>
              <w:left w:val="single" w:sz="4" w:space="0" w:color="auto"/>
              <w:right w:val="single" w:sz="4" w:space="0" w:color="auto"/>
            </w:tcBorders>
            <w:vAlign w:val="center"/>
            <w:hideMark/>
          </w:tcPr>
          <w:p w14:paraId="382EB1DB"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69F5B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603B761"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79EFF0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AD53C2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977AE77"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F6D0B3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53D36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E13C5A"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6B68A314"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71C74A" w14:textId="77777777" w:rsidR="00F42FA6" w:rsidRPr="00D5200C" w:rsidRDefault="00F42FA6" w:rsidP="00C17C4C">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4F725EA"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48767F83"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06A806" w14:textId="53C064CF" w:rsidR="00F42FA6" w:rsidRPr="00D5200C" w:rsidRDefault="00F42FA6" w:rsidP="00C17C4C">
            <w:pPr>
              <w:pStyle w:val="TAL"/>
              <w:rPr>
                <w:lang w:val="en-US"/>
              </w:rPr>
            </w:pPr>
            <w:r w:rsidRPr="00D5200C">
              <w:rPr>
                <w:lang w:val="en-US"/>
              </w:rPr>
              <w:t xml:space="preserve">Store information related </w:t>
            </w:r>
            <w:r w:rsidR="00843B1A">
              <w:rPr>
                <w:lang w:val="en-US"/>
              </w:rPr>
              <w:t xml:space="preserve">to </w:t>
            </w:r>
            <w:r w:rsidRPr="00D5200C">
              <w:rPr>
                <w:lang w:val="en-US"/>
              </w:rPr>
              <w:t>the Amf-EE-Subscription response</w:t>
            </w:r>
          </w:p>
        </w:tc>
      </w:tr>
      <w:tr w:rsidR="00F42FA6" w:rsidRPr="00BC4D08" w14:paraId="0F0444F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193F"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5DC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A8779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F0146C2" w14:textId="77777777" w:rsidR="00F42FA6" w:rsidRPr="00D5200C" w:rsidRDefault="00F42FA6" w:rsidP="00C17C4C">
            <w:pPr>
              <w:pStyle w:val="TAL"/>
              <w:rPr>
                <w:lang w:val="en-US"/>
              </w:rPr>
            </w:pPr>
            <w:r w:rsidRPr="00D5200C">
              <w:rPr>
                <w:lang w:val="en-US"/>
              </w:rPr>
              <w:t>Delete the Amf-EE-subscriptions</w:t>
            </w:r>
          </w:p>
        </w:tc>
      </w:tr>
      <w:tr w:rsidR="00F42FA6" w:rsidRPr="00BC4D08" w14:paraId="50EC91A8"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66BF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0A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89FFD6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CC8DDAA" w14:textId="77777777" w:rsidR="00F42FA6" w:rsidRPr="00D5200C" w:rsidRDefault="00F42FA6" w:rsidP="00C17C4C">
            <w:pPr>
              <w:pStyle w:val="TAL"/>
              <w:rPr>
                <w:lang w:val="en-US"/>
              </w:rPr>
            </w:pPr>
            <w:r w:rsidRPr="00D5200C">
              <w:rPr>
                <w:lang w:val="en-US"/>
              </w:rPr>
              <w:t>Retrieve AMF-subscriptions</w:t>
            </w:r>
          </w:p>
        </w:tc>
      </w:tr>
      <w:tr w:rsidR="00F42FA6" w:rsidRPr="00BC4D08" w14:paraId="0A1AE20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BE23"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11F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1B914FD"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466E2E2" w14:textId="77777777" w:rsidR="00F42FA6" w:rsidRPr="00D5200C" w:rsidRDefault="00F42FA6" w:rsidP="00C17C4C">
            <w:pPr>
              <w:pStyle w:val="TAL"/>
              <w:rPr>
                <w:lang w:val="en-US"/>
              </w:rPr>
            </w:pPr>
            <w:r w:rsidRPr="00D5200C">
              <w:rPr>
                <w:lang w:val="en-US"/>
              </w:rPr>
              <w:t>Update AMF-subscriptions</w:t>
            </w:r>
          </w:p>
        </w:tc>
      </w:tr>
      <w:tr w:rsidR="00372F96" w:rsidRPr="00BC4D08" w14:paraId="2B8AA672" w14:textId="77777777" w:rsidTr="00AE4573">
        <w:trPr>
          <w:jc w:val="center"/>
        </w:trPr>
        <w:tc>
          <w:tcPr>
            <w:tcW w:w="1768" w:type="pct"/>
            <w:vMerge w:val="restart"/>
            <w:tcBorders>
              <w:top w:val="single" w:sz="4" w:space="0" w:color="auto"/>
              <w:left w:val="single" w:sz="4" w:space="0" w:color="auto"/>
              <w:right w:val="single" w:sz="4" w:space="0" w:color="auto"/>
            </w:tcBorders>
          </w:tcPr>
          <w:p w14:paraId="5506936D" w14:textId="01D91C27" w:rsidR="00372F96" w:rsidRPr="00D5200C" w:rsidRDefault="00372F96" w:rsidP="00372F96">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7852A63E" w14:textId="0119AE5B" w:rsidR="00372F96" w:rsidRPr="00D5200C" w:rsidRDefault="00372F96" w:rsidP="00372F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15C09D13" w14:textId="514296A7" w:rsidR="00372F96" w:rsidRPr="00D5200C" w:rsidRDefault="00372F96" w:rsidP="00372F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1956A1D2" w14:textId="029A5AFC" w:rsidR="00372F96" w:rsidRPr="00D5200C" w:rsidRDefault="00372F96" w:rsidP="00372F96">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372F96" w:rsidRPr="00BC4D08" w14:paraId="524E8F38" w14:textId="77777777" w:rsidTr="0091342F">
        <w:trPr>
          <w:jc w:val="center"/>
        </w:trPr>
        <w:tc>
          <w:tcPr>
            <w:tcW w:w="1768" w:type="pct"/>
            <w:vMerge/>
            <w:tcBorders>
              <w:left w:val="single" w:sz="4" w:space="0" w:color="auto"/>
              <w:right w:val="single" w:sz="4" w:space="0" w:color="auto"/>
            </w:tcBorders>
            <w:vAlign w:val="center"/>
          </w:tcPr>
          <w:p w14:paraId="3AE9B340" w14:textId="77777777" w:rsidR="00372F96" w:rsidRPr="00D5200C" w:rsidRDefault="00372F96" w:rsidP="00372F96">
            <w:pPr>
              <w:pStyle w:val="TAL"/>
              <w:rPr>
                <w:color w:val="000000"/>
                <w:lang w:val="en-US" w:eastAsia="en-GB"/>
              </w:rPr>
            </w:pPr>
          </w:p>
        </w:tc>
        <w:tc>
          <w:tcPr>
            <w:tcW w:w="1707" w:type="pct"/>
            <w:vMerge/>
            <w:tcBorders>
              <w:left w:val="single" w:sz="4" w:space="0" w:color="auto"/>
              <w:right w:val="single" w:sz="4" w:space="0" w:color="auto"/>
            </w:tcBorders>
            <w:vAlign w:val="center"/>
          </w:tcPr>
          <w:p w14:paraId="328E619D"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B4382D4" w14:textId="76A11F81" w:rsidR="00372F96" w:rsidRPr="00D5200C" w:rsidRDefault="00372F96" w:rsidP="00372F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07FEBABD" w14:textId="1E428D48" w:rsidR="00372F96" w:rsidRPr="00D5200C" w:rsidRDefault="00372F96" w:rsidP="00372F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372F96" w:rsidRPr="00BC4D08" w14:paraId="2843BC53" w14:textId="77777777" w:rsidTr="0091342F">
        <w:trPr>
          <w:jc w:val="center"/>
        </w:trPr>
        <w:tc>
          <w:tcPr>
            <w:tcW w:w="1768" w:type="pct"/>
            <w:vMerge/>
            <w:tcBorders>
              <w:left w:val="single" w:sz="4" w:space="0" w:color="auto"/>
              <w:right w:val="single" w:sz="4" w:space="0" w:color="auto"/>
            </w:tcBorders>
            <w:vAlign w:val="center"/>
          </w:tcPr>
          <w:p w14:paraId="0DD8D52D" w14:textId="77777777" w:rsidR="00372F96" w:rsidRPr="00D5200C" w:rsidRDefault="00372F96" w:rsidP="00372F96">
            <w:pPr>
              <w:pStyle w:val="TAL"/>
              <w:rPr>
                <w:color w:val="000000"/>
                <w:lang w:val="en-US" w:eastAsia="en-GB"/>
              </w:rPr>
            </w:pPr>
          </w:p>
        </w:tc>
        <w:tc>
          <w:tcPr>
            <w:tcW w:w="1707" w:type="pct"/>
            <w:vMerge/>
            <w:tcBorders>
              <w:left w:val="single" w:sz="4" w:space="0" w:color="auto"/>
              <w:right w:val="single" w:sz="4" w:space="0" w:color="auto"/>
            </w:tcBorders>
            <w:vAlign w:val="center"/>
          </w:tcPr>
          <w:p w14:paraId="5276E87A"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36C174F3" w14:textId="7A32BF78" w:rsidR="00372F96" w:rsidRPr="00D5200C" w:rsidRDefault="00372F96" w:rsidP="00372F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6B065F2" w14:textId="07E86744" w:rsidR="00372F96" w:rsidRPr="00D5200C" w:rsidRDefault="00372F96" w:rsidP="00372F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372F96" w:rsidRPr="00BC4D08" w14:paraId="1C895DDD" w14:textId="77777777" w:rsidTr="0091342F">
        <w:trPr>
          <w:jc w:val="center"/>
        </w:trPr>
        <w:tc>
          <w:tcPr>
            <w:tcW w:w="1768" w:type="pct"/>
            <w:vMerge/>
            <w:tcBorders>
              <w:left w:val="single" w:sz="4" w:space="0" w:color="auto"/>
              <w:bottom w:val="single" w:sz="4" w:space="0" w:color="auto"/>
              <w:right w:val="single" w:sz="4" w:space="0" w:color="auto"/>
            </w:tcBorders>
            <w:vAlign w:val="center"/>
          </w:tcPr>
          <w:p w14:paraId="03D52EE2" w14:textId="77777777" w:rsidR="00372F96" w:rsidRPr="00D5200C" w:rsidRDefault="00372F96" w:rsidP="00372F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24744C26"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C9A228D" w14:textId="79CE5B2A" w:rsidR="00372F96" w:rsidRPr="00D5200C" w:rsidRDefault="00372F96" w:rsidP="00372F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602C3F68" w14:textId="7C8C54B0" w:rsidR="00372F96" w:rsidRPr="00D5200C" w:rsidRDefault="00372F96" w:rsidP="00372F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F42FA6" w:rsidRPr="00BC4D08" w14:paraId="1B0D7E0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45EE06B" w14:textId="77777777"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06D43E98" w14:textId="77777777"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1771F8E8"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A668BCA" w14:textId="77777777"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14:paraId="3F6953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FA7B9FD" w14:textId="77777777" w:rsidR="00F42FA6" w:rsidRPr="00D5200C" w:rsidRDefault="00F42FA6" w:rsidP="00C17C4C">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096FFA5" w14:textId="77777777" w:rsidR="00F42FA6" w:rsidRPr="00D5200C" w:rsidRDefault="00F42FA6" w:rsidP="00C17C4C">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BDA239A"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A94896F" w14:textId="77777777" w:rsidR="00F42FA6" w:rsidRPr="00D5200C" w:rsidRDefault="00F42FA6" w:rsidP="00C17C4C">
            <w:pPr>
              <w:pStyle w:val="TAL"/>
              <w:rPr>
                <w:lang w:val="en-US"/>
              </w:rPr>
            </w:pPr>
            <w:r w:rsidRPr="00D5200C">
              <w:rPr>
                <w:lang w:val="en-US"/>
              </w:rPr>
              <w:t>Update of provisioned parameters.</w:t>
            </w:r>
          </w:p>
        </w:tc>
      </w:tr>
      <w:tr w:rsidR="00F42FA6" w:rsidRPr="00BC4D08" w14:paraId="0617373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5999"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218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448A41D"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CCBA62" w14:textId="77777777" w:rsidR="00F42FA6" w:rsidRPr="00D5200C" w:rsidRDefault="00F42FA6" w:rsidP="00C17C4C">
            <w:pPr>
              <w:pStyle w:val="TAL"/>
              <w:rPr>
                <w:lang w:val="en-US"/>
              </w:rPr>
            </w:pPr>
            <w:r w:rsidRPr="00D5200C">
              <w:rPr>
                <w:lang w:val="en-US"/>
              </w:rPr>
              <w:t>Retrieves the UE's provisioned parameters.</w:t>
            </w:r>
          </w:p>
        </w:tc>
      </w:tr>
      <w:tr w:rsidR="00F42FA6" w:rsidRPr="00BC4D08" w14:paraId="3CE84EE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3AEFFBE" w14:textId="77777777" w:rsidR="00F42FA6" w:rsidRPr="00D5200C" w:rsidRDefault="00F42FA6" w:rsidP="00C17C4C">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2B95FB09" w14:textId="77777777"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33CC4809"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F44AD9"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14:paraId="2CABCC7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727FF96" w14:textId="77777777" w:rsidR="00F42FA6" w:rsidRPr="00D5200C" w:rsidRDefault="00F42FA6" w:rsidP="00C17C4C">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484E726" w14:textId="77777777" w:rsidR="00F42FA6" w:rsidRPr="00D5200C" w:rsidRDefault="00F42FA6" w:rsidP="00C17C4C">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49A4657C" w14:textId="77777777" w:rsidR="00F42FA6" w:rsidRPr="00D5200C" w:rsidRDefault="00F42FA6"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2D6273B" w14:textId="77777777" w:rsidR="00F42FA6" w:rsidRPr="00D5200C" w:rsidRDefault="00F42FA6" w:rsidP="00C17C4C">
            <w:pPr>
              <w:pStyle w:val="TAL"/>
              <w:rPr>
                <w:lang w:val="en-US"/>
              </w:rPr>
            </w:pPr>
            <w:r w:rsidRPr="00D5200C">
              <w:rPr>
                <w:lang w:val="en-US"/>
              </w:rPr>
              <w:t>Retrieve existing subscriptions</w:t>
            </w:r>
          </w:p>
        </w:tc>
      </w:tr>
      <w:tr w:rsidR="00F42FA6" w:rsidRPr="00BC4D08" w14:paraId="3F85248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B663"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E6E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6B1E30"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0371CAFE" w14:textId="77777777" w:rsidR="00F42FA6" w:rsidRPr="00D5200C" w:rsidRDefault="00F42FA6" w:rsidP="00C17C4C">
            <w:pPr>
              <w:pStyle w:val="TAL"/>
              <w:rPr>
                <w:lang w:val="en-US"/>
              </w:rPr>
            </w:pPr>
            <w:r w:rsidRPr="00D5200C">
              <w:rPr>
                <w:lang w:val="en-US"/>
              </w:rPr>
              <w:t>Create a subscription, i.e. subscribe a node to receive notification for change of data</w:t>
            </w:r>
          </w:p>
        </w:tc>
      </w:tr>
      <w:tr w:rsidR="00F42FA6" w:rsidRPr="00BC4D08" w14:paraId="43BB232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0A7D"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5261"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BFF52F"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C2DCA6A" w14:textId="77777777" w:rsidR="00F42FA6" w:rsidRPr="00D5200C" w:rsidRDefault="00F42FA6" w:rsidP="00C17C4C">
            <w:pPr>
              <w:pStyle w:val="TAL"/>
              <w:rPr>
                <w:lang w:val="en-US"/>
              </w:rPr>
            </w:pPr>
            <w:r w:rsidRPr="00D5200C">
              <w:rPr>
                <w:lang w:val="en-US"/>
              </w:rPr>
              <w:t>Deletes multiple subscriptions for a given UE.</w:t>
            </w:r>
          </w:p>
        </w:tc>
      </w:tr>
      <w:tr w:rsidR="00F42FA6" w:rsidRPr="00BC4D08" w14:paraId="41D169B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7D401CBA" w14:textId="77777777" w:rsidR="00F42FA6" w:rsidRPr="00D5200C" w:rsidRDefault="00F42FA6" w:rsidP="00C17C4C">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1F9B070E" w14:textId="77777777" w:rsidR="00F42FA6" w:rsidRPr="00D5200C" w:rsidRDefault="00F42FA6" w:rsidP="00C17C4C">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196A64C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1A7EA3A" w14:textId="77777777"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14:paraId="337B6E6D" w14:textId="77777777" w:rsidTr="00372F96">
        <w:trPr>
          <w:jc w:val="center"/>
        </w:trPr>
        <w:tc>
          <w:tcPr>
            <w:tcW w:w="0" w:type="auto"/>
            <w:vMerge/>
            <w:tcBorders>
              <w:left w:val="single" w:sz="4" w:space="0" w:color="auto"/>
              <w:right w:val="single" w:sz="4" w:space="0" w:color="auto"/>
            </w:tcBorders>
            <w:vAlign w:val="center"/>
            <w:hideMark/>
          </w:tcPr>
          <w:p w14:paraId="19D0951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71F4CC3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4AC4DA"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A6EB0A4" w14:textId="77777777"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14:paraId="7B9358D2"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148263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7EDCA10"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86DC4B8"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62098D1" w14:textId="77777777"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14:paraId="4AF91931"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EC37AC1" w14:textId="77777777" w:rsidR="00F42FA6" w:rsidRPr="00D5200C" w:rsidRDefault="00F42FA6" w:rsidP="00C17C4C">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C4931BB"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6F0590D2"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91C9D7" w14:textId="77777777" w:rsidR="00F42FA6" w:rsidRPr="00D5200C" w:rsidRDefault="00F42FA6" w:rsidP="00C17C4C">
            <w:pPr>
              <w:pStyle w:val="TAL"/>
              <w:rPr>
                <w:lang w:val="en-US"/>
              </w:rPr>
            </w:pPr>
            <w:r w:rsidRPr="00D5200C">
              <w:rPr>
                <w:lang w:val="en-US"/>
              </w:rPr>
              <w:t>Retrieve EE subscriptions for groups of UEs</w:t>
            </w:r>
          </w:p>
        </w:tc>
      </w:tr>
      <w:tr w:rsidR="00F42FA6" w:rsidRPr="00BC4D08" w14:paraId="3947C2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FB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A39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5F246A"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C04A556" w14:textId="77777777" w:rsidR="00F42FA6" w:rsidRPr="00D5200C" w:rsidRDefault="00F42FA6" w:rsidP="00C17C4C">
            <w:pPr>
              <w:pStyle w:val="TAL"/>
              <w:rPr>
                <w:lang w:val="en-US"/>
              </w:rPr>
            </w:pPr>
            <w:r w:rsidRPr="00D5200C">
              <w:rPr>
                <w:lang w:val="en-US"/>
              </w:rPr>
              <w:t>Create an EE subscription for groups of UEs</w:t>
            </w:r>
          </w:p>
        </w:tc>
      </w:tr>
      <w:tr w:rsidR="00F42FA6" w:rsidRPr="00BC4D08" w14:paraId="4349D84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10F36A84" w14:textId="77777777" w:rsidR="00F42FA6" w:rsidRPr="00D5200C" w:rsidRDefault="00F42FA6" w:rsidP="00C17C4C">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654A00F3"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313508D"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7062F19"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14:paraId="7FC776C4" w14:textId="77777777" w:rsidTr="00372F96">
        <w:trPr>
          <w:jc w:val="center"/>
        </w:trPr>
        <w:tc>
          <w:tcPr>
            <w:tcW w:w="0" w:type="auto"/>
            <w:vMerge/>
            <w:tcBorders>
              <w:left w:val="single" w:sz="4" w:space="0" w:color="auto"/>
              <w:right w:val="single" w:sz="4" w:space="0" w:color="auto"/>
            </w:tcBorders>
            <w:vAlign w:val="center"/>
            <w:hideMark/>
          </w:tcPr>
          <w:p w14:paraId="02FB01ED"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858450"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31D925"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E641006" w14:textId="77777777" w:rsidR="00F42FA6" w:rsidRPr="00D5200C" w:rsidRDefault="00F42FA6" w:rsidP="00C17C4C">
            <w:pPr>
              <w:pStyle w:val="TAL"/>
              <w:rPr>
                <w:lang w:val="en-US"/>
              </w:rPr>
            </w:pPr>
            <w:r w:rsidRPr="00D5200C">
              <w:rPr>
                <w:lang w:val="en-US"/>
              </w:rPr>
              <w:t>Delete an individual EE subscription for a group of UEs</w:t>
            </w:r>
          </w:p>
        </w:tc>
      </w:tr>
      <w:tr w:rsidR="00F42FA6" w:rsidRPr="00BC4D08" w14:paraId="13F4325E" w14:textId="77777777" w:rsidTr="00372F96">
        <w:trPr>
          <w:jc w:val="center"/>
        </w:trPr>
        <w:tc>
          <w:tcPr>
            <w:tcW w:w="0" w:type="auto"/>
            <w:vMerge/>
            <w:tcBorders>
              <w:left w:val="single" w:sz="4" w:space="0" w:color="auto"/>
              <w:right w:val="single" w:sz="4" w:space="0" w:color="auto"/>
            </w:tcBorders>
            <w:vAlign w:val="center"/>
            <w:hideMark/>
          </w:tcPr>
          <w:p w14:paraId="22242D13"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60E1ECB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6433F3C"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CDDCC51" w14:textId="77777777"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14:paraId="5430855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A3D0C3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3309E861"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E24A1A4"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E59C03B" w14:textId="77777777"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14:paraId="76A71D1A"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478B984" w14:textId="77777777" w:rsidR="00F42FA6" w:rsidRPr="00D5200C" w:rsidRDefault="00F42FA6" w:rsidP="00C17C4C">
            <w:pPr>
              <w:pStyle w:val="TAL"/>
              <w:rPr>
                <w:lang w:val="en-US"/>
              </w:rPr>
            </w:pPr>
            <w:r w:rsidRPr="00D5200C">
              <w:rPr>
                <w:lang w:val="en-US"/>
              </w:rPr>
              <w:lastRenderedPageBreak/>
              <w:t>TraceData</w:t>
            </w:r>
          </w:p>
        </w:tc>
        <w:tc>
          <w:tcPr>
            <w:tcW w:w="1707" w:type="pct"/>
            <w:tcBorders>
              <w:top w:val="single" w:sz="4" w:space="0" w:color="auto"/>
              <w:left w:val="single" w:sz="4" w:space="0" w:color="auto"/>
              <w:bottom w:val="single" w:sz="4" w:space="0" w:color="auto"/>
              <w:right w:val="single" w:sz="4" w:space="0" w:color="auto"/>
            </w:tcBorders>
            <w:hideMark/>
          </w:tcPr>
          <w:p w14:paraId="0671E568"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5A7A823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8E1B9F1"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14:paraId="5FCCCD1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4146463" w14:textId="77777777" w:rsidR="00F42FA6" w:rsidRPr="00D5200C" w:rsidRDefault="00F42FA6" w:rsidP="00C17C4C">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D5BD9D9" w14:textId="77777777" w:rsidR="00F42FA6" w:rsidRPr="00D5200C" w:rsidRDefault="00F42FA6" w:rsidP="00C17C4C">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67C10FEE"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48CFCD7" w14:textId="77777777"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14:paraId="01864A3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EE42D3D" w14:textId="77777777"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22A8671C" w14:textId="77777777" w:rsidR="00F42FA6" w:rsidRPr="00D5200C" w:rsidRDefault="00F42FA6" w:rsidP="00C17C4C">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318870DE"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A5ECA5D" w14:textId="77777777" w:rsidR="00F42FA6" w:rsidRPr="00D5200C" w:rsidRDefault="00F42FA6" w:rsidP="00C17C4C">
            <w:pPr>
              <w:pStyle w:val="TAL"/>
              <w:rPr>
                <w:lang w:val="en-US"/>
              </w:rPr>
            </w:pPr>
            <w:r w:rsidRPr="00D5200C">
              <w:rPr>
                <w:lang w:val="en-US"/>
              </w:rPr>
              <w:t>Retrieve shared data</w:t>
            </w:r>
          </w:p>
        </w:tc>
      </w:tr>
      <w:tr w:rsidR="00F42FA6" w:rsidRPr="00BC4D08" w14:paraId="178F0F2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7D93609" w14:textId="77777777" w:rsidR="00F42FA6" w:rsidRPr="00D5200C" w:rsidRDefault="00F42FA6" w:rsidP="00C17C4C">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02FAB0E5" w14:textId="77777777" w:rsidR="00F42FA6" w:rsidRPr="00D5200C" w:rsidRDefault="00F42FA6" w:rsidP="00C17C4C">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6660F3F4"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BC706" w14:textId="77777777"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F42FA6" w:rsidRPr="00BC4D08" w14:paraId="0942145D"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644A960" w14:textId="77777777" w:rsidR="00F42FA6" w:rsidRPr="00D5200C" w:rsidRDefault="00F42FA6" w:rsidP="00C17C4C">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322A4C9" w14:textId="77777777" w:rsidR="00F42FA6" w:rsidRPr="00D5200C" w:rsidRDefault="00F42FA6" w:rsidP="00C17C4C">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131895DA"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1399627" w14:textId="77777777" w:rsidR="00F42FA6" w:rsidRPr="00D5200C" w:rsidRDefault="00F42FA6" w:rsidP="00C17C4C">
            <w:pPr>
              <w:pStyle w:val="TAL"/>
              <w:rPr>
                <w:lang w:val="en-US"/>
              </w:rPr>
            </w:pPr>
            <w:r w:rsidRPr="00D5200C">
              <w:rPr>
                <w:lang w:val="en-US"/>
              </w:rPr>
              <w:t>Retrieve 5G VN Groups</w:t>
            </w:r>
          </w:p>
        </w:tc>
      </w:tr>
      <w:tr w:rsidR="00F42FA6" w:rsidRPr="00BC4D08" w14:paraId="52D96E6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4713DE1F" w14:textId="77777777" w:rsidR="00F42FA6" w:rsidRPr="00D5200C" w:rsidRDefault="00F42FA6" w:rsidP="00C17C4C">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603D16CA" w14:textId="77777777" w:rsidR="00F42FA6" w:rsidRPr="00D5200C" w:rsidRDefault="00F42FA6" w:rsidP="00C17C4C">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22A020D2"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417DF2B" w14:textId="77777777" w:rsidR="00F42FA6" w:rsidRPr="00D5200C" w:rsidRDefault="00F42FA6" w:rsidP="00C17C4C">
            <w:pPr>
              <w:pStyle w:val="TAL"/>
              <w:rPr>
                <w:lang w:val="en-US"/>
              </w:rPr>
            </w:pPr>
            <w:r w:rsidRPr="00D5200C">
              <w:rPr>
                <w:lang w:val="en-US"/>
              </w:rPr>
              <w:t>Create a 5G VN Group</w:t>
            </w:r>
          </w:p>
        </w:tc>
      </w:tr>
      <w:tr w:rsidR="00F42FA6" w:rsidRPr="00BC4D08" w14:paraId="71286DC2" w14:textId="77777777" w:rsidTr="00372F96">
        <w:trPr>
          <w:jc w:val="center"/>
        </w:trPr>
        <w:tc>
          <w:tcPr>
            <w:tcW w:w="1768" w:type="pct"/>
            <w:vMerge/>
            <w:tcBorders>
              <w:left w:val="single" w:sz="4" w:space="0" w:color="auto"/>
              <w:right w:val="single" w:sz="4" w:space="0" w:color="auto"/>
            </w:tcBorders>
            <w:hideMark/>
          </w:tcPr>
          <w:p w14:paraId="7A6C5F85"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2A995AD1"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83DD42C"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7018A6D" w14:textId="77777777" w:rsidR="00F42FA6" w:rsidRPr="00D5200C" w:rsidRDefault="00F42FA6" w:rsidP="00C17C4C">
            <w:pPr>
              <w:pStyle w:val="TAL"/>
              <w:rPr>
                <w:lang w:val="en-US"/>
              </w:rPr>
            </w:pPr>
            <w:r w:rsidRPr="00D5200C">
              <w:rPr>
                <w:lang w:val="en-US"/>
              </w:rPr>
              <w:t>Update a 5G VN Group</w:t>
            </w:r>
          </w:p>
        </w:tc>
      </w:tr>
      <w:tr w:rsidR="00F42FA6" w:rsidRPr="00BC4D08" w14:paraId="6C9C6453" w14:textId="77777777" w:rsidTr="00372F96">
        <w:trPr>
          <w:jc w:val="center"/>
        </w:trPr>
        <w:tc>
          <w:tcPr>
            <w:tcW w:w="1768" w:type="pct"/>
            <w:vMerge/>
            <w:tcBorders>
              <w:left w:val="single" w:sz="4" w:space="0" w:color="auto"/>
              <w:right w:val="single" w:sz="4" w:space="0" w:color="auto"/>
            </w:tcBorders>
            <w:hideMark/>
          </w:tcPr>
          <w:p w14:paraId="3707967A"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3924887C"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994BF6F"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A80DC9D" w14:textId="77777777" w:rsidR="00F42FA6" w:rsidRPr="00D5200C" w:rsidRDefault="00F42FA6" w:rsidP="00C17C4C">
            <w:pPr>
              <w:pStyle w:val="TAL"/>
              <w:rPr>
                <w:lang w:val="en-US"/>
              </w:rPr>
            </w:pPr>
            <w:r w:rsidRPr="00D5200C">
              <w:rPr>
                <w:lang w:val="en-US"/>
              </w:rPr>
              <w:t>Delete a 5G VN Group</w:t>
            </w:r>
          </w:p>
        </w:tc>
      </w:tr>
      <w:tr w:rsidR="00F42FA6" w:rsidRPr="00BC4D08" w14:paraId="5B17BE5F" w14:textId="77777777" w:rsidTr="00372F96">
        <w:trPr>
          <w:jc w:val="center"/>
        </w:trPr>
        <w:tc>
          <w:tcPr>
            <w:tcW w:w="1768" w:type="pct"/>
            <w:vMerge/>
            <w:tcBorders>
              <w:left w:val="single" w:sz="4" w:space="0" w:color="auto"/>
              <w:right w:val="single" w:sz="4" w:space="0" w:color="auto"/>
            </w:tcBorders>
            <w:hideMark/>
          </w:tcPr>
          <w:p w14:paraId="46C1B691"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1085C09B"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63AAB4F"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CAEDF6" w14:textId="77777777" w:rsidR="00F42FA6" w:rsidRPr="00D5200C" w:rsidRDefault="00F42FA6" w:rsidP="00C17C4C">
            <w:pPr>
              <w:pStyle w:val="TAL"/>
              <w:rPr>
                <w:lang w:val="en-US"/>
              </w:rPr>
            </w:pPr>
            <w:r w:rsidRPr="00D5200C">
              <w:rPr>
                <w:lang w:val="en-US"/>
              </w:rPr>
              <w:t>Retrieve a 5G VN Group</w:t>
            </w:r>
          </w:p>
        </w:tc>
      </w:tr>
      <w:tr w:rsidR="00F228BD" w:rsidRPr="00BC4D08" w14:paraId="59426E56" w14:textId="77777777" w:rsidTr="00372F96">
        <w:trPr>
          <w:jc w:val="center"/>
        </w:trPr>
        <w:tc>
          <w:tcPr>
            <w:tcW w:w="1768" w:type="pct"/>
            <w:tcBorders>
              <w:left w:val="single" w:sz="4" w:space="0" w:color="auto"/>
              <w:right w:val="single" w:sz="4" w:space="0" w:color="auto"/>
            </w:tcBorders>
          </w:tcPr>
          <w:p w14:paraId="38EF31B5" w14:textId="77777777" w:rsidR="00F228BD" w:rsidRPr="00D5200C" w:rsidRDefault="00F228BD" w:rsidP="00F228BD">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4B52B582" w14:textId="77777777" w:rsidR="00F228BD" w:rsidRPr="00D5200C" w:rsidRDefault="00F228BD" w:rsidP="00F228BD">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3F0A2461" w14:textId="77777777" w:rsidR="00F228BD" w:rsidRPr="00D5200C" w:rsidRDefault="00F228BD" w:rsidP="00F228BD">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3226327" w14:textId="77777777" w:rsidR="00F228BD" w:rsidRPr="00D5200C" w:rsidRDefault="00F228BD" w:rsidP="00F228BD">
            <w:pPr>
              <w:pStyle w:val="TAL"/>
              <w:rPr>
                <w:lang w:val="en-US"/>
              </w:rPr>
            </w:pPr>
            <w:r>
              <w:rPr>
                <w:lang w:val="en-US"/>
              </w:rPr>
              <w:t>Retrieve 5G VN Group Data based on Internal Group Identifier(s)</w:t>
            </w:r>
          </w:p>
        </w:tc>
      </w:tr>
      <w:tr w:rsidR="00F42FA6" w:rsidRPr="00BC4D08" w14:paraId="59496E70" w14:textId="77777777" w:rsidTr="00372F96">
        <w:trPr>
          <w:jc w:val="center"/>
        </w:trPr>
        <w:tc>
          <w:tcPr>
            <w:tcW w:w="1768" w:type="pct"/>
            <w:tcBorders>
              <w:left w:val="single" w:sz="4" w:space="0" w:color="auto"/>
              <w:right w:val="single" w:sz="4" w:space="0" w:color="auto"/>
            </w:tcBorders>
            <w:hideMark/>
          </w:tcPr>
          <w:p w14:paraId="648FC8A9" w14:textId="77777777" w:rsidR="00F42FA6" w:rsidRPr="00D5200C" w:rsidRDefault="00F42FA6" w:rsidP="00C17C4C">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7B11F00E" w14:textId="77777777"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7A33422B"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B7E59D8"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F42FA6" w:rsidRPr="00BC4D08" w14:paraId="0E9E8795" w14:textId="77777777" w:rsidTr="00372F96">
        <w:trPr>
          <w:jc w:val="center"/>
        </w:trPr>
        <w:tc>
          <w:tcPr>
            <w:tcW w:w="1768" w:type="pct"/>
            <w:tcBorders>
              <w:left w:val="single" w:sz="4" w:space="0" w:color="auto"/>
              <w:right w:val="single" w:sz="4" w:space="0" w:color="auto"/>
            </w:tcBorders>
            <w:hideMark/>
          </w:tcPr>
          <w:p w14:paraId="711E96A7" w14:textId="77777777"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3D8667F3" w14:textId="77777777"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684EA2AD"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BC3B90A"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F42FA6" w:rsidRPr="00BC4D08" w14:paraId="4F8B1586" w14:textId="77777777" w:rsidTr="00372F96">
        <w:trPr>
          <w:jc w:val="center"/>
        </w:trPr>
        <w:tc>
          <w:tcPr>
            <w:tcW w:w="1768" w:type="pct"/>
            <w:tcBorders>
              <w:left w:val="single" w:sz="4" w:space="0" w:color="auto"/>
              <w:right w:val="single" w:sz="4" w:space="0" w:color="auto"/>
            </w:tcBorders>
            <w:hideMark/>
          </w:tcPr>
          <w:p w14:paraId="72C41586" w14:textId="77777777" w:rsidR="00F42FA6" w:rsidRPr="00D5200C" w:rsidRDefault="00F42FA6" w:rsidP="00C17C4C">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677AB0EF"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68E2B962" w14:textId="77777777" w:rsidR="00F42FA6" w:rsidRPr="00D5200C" w:rsidRDefault="00F42FA6" w:rsidP="00C17C4C">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CEEC868" w14:textId="77777777"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14:paraId="285C45D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25C5840E" w14:textId="77777777"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2567E6C7"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1E0D2408" w14:textId="77777777"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792C022C" w14:textId="77777777"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14:paraId="53B4AE8C" w14:textId="77777777" w:rsidTr="00372F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F8298" w14:textId="77777777"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0458" w14:textId="77777777"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A1D7902" w14:textId="77777777"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57B84826" w14:textId="77777777" w:rsidR="00EF23E6" w:rsidRPr="00D5200C" w:rsidRDefault="00EF23E6" w:rsidP="00C17C4C">
            <w:pPr>
              <w:pStyle w:val="TAL"/>
              <w:rPr>
                <w:lang w:val="en-US"/>
              </w:rPr>
            </w:pPr>
            <w:r w:rsidRPr="00D5200C">
              <w:rPr>
                <w:lang w:val="en-US"/>
              </w:rPr>
              <w:t>Retrieve the UE's Location Information</w:t>
            </w:r>
          </w:p>
        </w:tc>
      </w:tr>
      <w:tr w:rsidR="00F42FA6" w:rsidRPr="00BC4D08" w14:paraId="538FAB1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55991B68" w14:textId="77777777" w:rsidR="00F42FA6" w:rsidRPr="00D5200C" w:rsidRDefault="00F42FA6" w:rsidP="00C17C4C">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6DBD49DB" w14:textId="77777777"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11C7580A" w14:textId="77777777" w:rsidR="00F42FA6" w:rsidRPr="00D5200C" w:rsidRDefault="00F42FA6" w:rsidP="00C17C4C">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27892651" w14:textId="77777777" w:rsidR="00F42FA6" w:rsidRPr="00D5200C" w:rsidRDefault="00F42FA6" w:rsidP="00C17C4C">
            <w:pPr>
              <w:pStyle w:val="TAL"/>
              <w:rPr>
                <w:lang w:val="en-US" w:eastAsia="zh-CN"/>
              </w:rPr>
            </w:pPr>
            <w:r>
              <w:rPr>
                <w:lang w:val="en-US" w:eastAsia="zh-CN"/>
              </w:rPr>
              <w:t>Retrieve the UE's subscribed V2X Data</w:t>
            </w:r>
          </w:p>
        </w:tc>
      </w:tr>
      <w:tr w:rsidR="00C1592C" w:rsidRPr="00BC4D08" w14:paraId="6B9AF41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49A498DB" w14:textId="77777777" w:rsidR="00C1592C" w:rsidRDefault="00C1592C" w:rsidP="00C17C4C">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4A88E62B" w14:textId="77777777" w:rsidR="00C1592C" w:rsidRDefault="00C1592C" w:rsidP="00C17C4C">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14:paraId="00F2ECF2" w14:textId="77777777" w:rsidR="00C1592C" w:rsidRDefault="00C1592C" w:rsidP="00C17C4C">
            <w:pPr>
              <w:pStyle w:val="TAL"/>
              <w:rPr>
                <w:lang w:val="en-US" w:eastAsia="zh-CN"/>
              </w:rPr>
            </w:pPr>
            <w:r w:rsidRPr="00F9317B">
              <w:t>GET</w:t>
            </w:r>
          </w:p>
        </w:tc>
        <w:tc>
          <w:tcPr>
            <w:tcW w:w="1099" w:type="pct"/>
            <w:tcBorders>
              <w:top w:val="single" w:sz="4" w:space="0" w:color="auto"/>
              <w:left w:val="single" w:sz="4" w:space="0" w:color="auto"/>
              <w:bottom w:val="single" w:sz="4" w:space="0" w:color="auto"/>
              <w:right w:val="single" w:sz="4" w:space="0" w:color="auto"/>
            </w:tcBorders>
          </w:tcPr>
          <w:p w14:paraId="0278B3EB" w14:textId="77777777" w:rsidR="00C1592C" w:rsidRDefault="00C1592C" w:rsidP="00C17C4C">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14:paraId="32932B20" w14:textId="77777777" w:rsidR="007C4061" w:rsidRPr="00533C32" w:rsidRDefault="007C4061" w:rsidP="007C4061"/>
    <w:p w14:paraId="52EA333B" w14:textId="77777777"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20533"/>
      <w:bookmarkStart w:id="86" w:name="_Toc67728486"/>
      <w:r w:rsidRPr="00533C32">
        <w:t>5.2.2</w:t>
      </w:r>
      <w:r w:rsidRPr="00533C32">
        <w:tab/>
        <w:t>Resource: AuthenticationSubscription</w:t>
      </w:r>
      <w:bookmarkEnd w:id="81"/>
      <w:bookmarkEnd w:id="82"/>
      <w:bookmarkEnd w:id="83"/>
      <w:bookmarkEnd w:id="84"/>
      <w:bookmarkEnd w:id="85"/>
      <w:bookmarkEnd w:id="86"/>
    </w:p>
    <w:p w14:paraId="7DBC38A5" w14:textId="77777777"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20534"/>
      <w:bookmarkStart w:id="92" w:name="_Toc67728487"/>
      <w:r w:rsidRPr="00533C32">
        <w:t>5.2.2.1</w:t>
      </w:r>
      <w:r w:rsidRPr="00533C32">
        <w:tab/>
        <w:t>Description</w:t>
      </w:r>
      <w:bookmarkEnd w:id="87"/>
      <w:bookmarkEnd w:id="88"/>
      <w:bookmarkEnd w:id="89"/>
      <w:bookmarkEnd w:id="90"/>
      <w:bookmarkEnd w:id="91"/>
      <w:bookmarkEnd w:id="92"/>
    </w:p>
    <w:p w14:paraId="38D6067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5C27B5E"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110375D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4CCD0895" w14:textId="77777777"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20535"/>
      <w:bookmarkStart w:id="98" w:name="_Toc67728488"/>
      <w:r w:rsidRPr="00533C32">
        <w:t>5.2.2.2</w:t>
      </w:r>
      <w:r w:rsidRPr="00533C32">
        <w:tab/>
        <w:t>Resource Definition</w:t>
      </w:r>
      <w:bookmarkEnd w:id="93"/>
      <w:bookmarkEnd w:id="94"/>
      <w:bookmarkEnd w:id="95"/>
      <w:bookmarkEnd w:id="96"/>
      <w:bookmarkEnd w:id="97"/>
      <w:bookmarkEnd w:id="98"/>
    </w:p>
    <w:p w14:paraId="70CF148B"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5353FF39" w14:textId="77777777" w:rsidR="007C4061" w:rsidRPr="00533C32" w:rsidRDefault="007C4061" w:rsidP="007C4061">
      <w:pPr>
        <w:rPr>
          <w:rFonts w:ascii="Arial" w:hAnsi="Arial" w:cs="Arial"/>
        </w:rPr>
      </w:pPr>
      <w:r w:rsidRPr="00533C32">
        <w:lastRenderedPageBreak/>
        <w:t>This resource shall support the resource URI variables defined in table 5.2.2.2-1</w:t>
      </w:r>
      <w:r w:rsidRPr="00533C32">
        <w:rPr>
          <w:rFonts w:ascii="Arial" w:hAnsi="Arial" w:cs="Arial"/>
        </w:rPr>
        <w:t>.</w:t>
      </w:r>
    </w:p>
    <w:p w14:paraId="587308BE"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B7AC49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23557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2740B" w14:textId="77777777" w:rsidR="007C4061" w:rsidRPr="00D5200C" w:rsidRDefault="007C4061" w:rsidP="00C17C4C">
            <w:pPr>
              <w:pStyle w:val="TAH"/>
              <w:rPr>
                <w:lang w:val="en-US"/>
              </w:rPr>
            </w:pPr>
            <w:r w:rsidRPr="00D5200C">
              <w:rPr>
                <w:lang w:val="en-US"/>
              </w:rPr>
              <w:t>Definition</w:t>
            </w:r>
          </w:p>
        </w:tc>
      </w:tr>
      <w:tr w:rsidR="007C4061" w:rsidRPr="00BC4D08" w14:paraId="723B674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D441E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0F03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90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F538B3"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8D1042" w14:textId="77777777" w:rsidR="00EE6AC9" w:rsidRDefault="007C4061" w:rsidP="00C17C4C">
            <w:pPr>
              <w:pStyle w:val="TAL"/>
              <w:rPr>
                <w:lang w:val="en-US" w:eastAsia="zh-CN"/>
              </w:rPr>
            </w:pPr>
            <w:r w:rsidRPr="00D5200C">
              <w:rPr>
                <w:lang w:val="en-US"/>
              </w:rPr>
              <w:t xml:space="preserve">Represents the Subscription Identifier </w:t>
            </w:r>
            <w:r w:rsidR="00EE6AC9">
              <w:rPr>
                <w:lang w:val="en-US"/>
              </w:rPr>
              <w:t>of the UE</w:t>
            </w:r>
            <w:r w:rsidR="00EE6AC9">
              <w:rPr>
                <w:rFonts w:hint="eastAsia"/>
                <w:lang w:val="en-US" w:eastAsia="zh-CN"/>
              </w:rPr>
              <w:t>.</w:t>
            </w:r>
          </w:p>
          <w:p w14:paraId="73B576BC" w14:textId="77777777" w:rsidR="007C4061" w:rsidRPr="00D5200C" w:rsidRDefault="00EE6AC9" w:rsidP="00EE6AC9">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704BCCCB" w14:textId="77777777" w:rsidR="007C4061" w:rsidRPr="00533C32" w:rsidRDefault="007C4061" w:rsidP="007C4061"/>
    <w:p w14:paraId="26FC89F9" w14:textId="77777777"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20536"/>
      <w:bookmarkStart w:id="104" w:name="_Toc67728489"/>
      <w:r w:rsidRPr="00533C32">
        <w:t>5.2.2.3</w:t>
      </w:r>
      <w:r w:rsidRPr="00533C32">
        <w:tab/>
        <w:t>Resource Standard Methods</w:t>
      </w:r>
      <w:bookmarkEnd w:id="99"/>
      <w:bookmarkEnd w:id="100"/>
      <w:bookmarkEnd w:id="101"/>
      <w:bookmarkEnd w:id="102"/>
      <w:bookmarkEnd w:id="103"/>
      <w:bookmarkEnd w:id="104"/>
    </w:p>
    <w:p w14:paraId="4145E39C" w14:textId="77777777"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20537"/>
      <w:bookmarkStart w:id="110" w:name="_Toc67728490"/>
      <w:r w:rsidRPr="00533C32">
        <w:t>5.2.2.3.1</w:t>
      </w:r>
      <w:r w:rsidRPr="00533C32">
        <w:tab/>
      </w:r>
      <w:r w:rsidRPr="00533C32">
        <w:rPr>
          <w:lang w:eastAsia="zh-CN"/>
        </w:rPr>
        <w:t>GET</w:t>
      </w:r>
      <w:bookmarkEnd w:id="105"/>
      <w:bookmarkEnd w:id="106"/>
      <w:bookmarkEnd w:id="107"/>
      <w:bookmarkEnd w:id="108"/>
      <w:bookmarkEnd w:id="109"/>
      <w:bookmarkEnd w:id="110"/>
    </w:p>
    <w:p w14:paraId="31399C75" w14:textId="77777777" w:rsidR="007C4061" w:rsidRPr="00533C32" w:rsidRDefault="007C4061" w:rsidP="007C4061">
      <w:r w:rsidRPr="00533C32">
        <w:t>This method shall support the URI query parameters specified in table 5.2.2.3.1-1.</w:t>
      </w:r>
    </w:p>
    <w:p w14:paraId="0A34049B"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9C13A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168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3102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2D8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EC0E9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7E2B6" w14:textId="77777777" w:rsidR="007C4061" w:rsidRPr="00D5200C" w:rsidRDefault="007C4061" w:rsidP="00C17C4C">
            <w:pPr>
              <w:pStyle w:val="TAH"/>
              <w:rPr>
                <w:lang w:val="en-US"/>
              </w:rPr>
            </w:pPr>
            <w:r w:rsidRPr="00D5200C">
              <w:rPr>
                <w:lang w:val="en-US"/>
              </w:rPr>
              <w:t>Description</w:t>
            </w:r>
          </w:p>
        </w:tc>
      </w:tr>
      <w:tr w:rsidR="007C4061" w:rsidRPr="00BC4D08" w14:paraId="4ACC82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F31C8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D99A84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AD8973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2DC50A"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0ECE2F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2B99DF7" w14:textId="77777777" w:rsidR="007C4061" w:rsidRPr="00533C32" w:rsidRDefault="007C4061" w:rsidP="007C4061"/>
    <w:p w14:paraId="45EDC36E"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4D6F1D5D"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3B24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C66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DD5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E7B9D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D10F0C" w14:textId="77777777" w:rsidR="007C4061" w:rsidRPr="00D5200C" w:rsidRDefault="007C4061" w:rsidP="00C17C4C">
            <w:pPr>
              <w:pStyle w:val="TAH"/>
              <w:rPr>
                <w:lang w:val="en-US"/>
              </w:rPr>
            </w:pPr>
            <w:r w:rsidRPr="00D5200C">
              <w:rPr>
                <w:lang w:val="en-US"/>
              </w:rPr>
              <w:t>Description</w:t>
            </w:r>
          </w:p>
        </w:tc>
      </w:tr>
      <w:tr w:rsidR="007C4061" w:rsidRPr="00BC4D08" w14:paraId="4375F2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E358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7C4F72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9DED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F7CCBB" w14:textId="77777777" w:rsidR="007C4061" w:rsidRPr="00D5200C" w:rsidRDefault="007C4061" w:rsidP="00C17C4C">
            <w:pPr>
              <w:pStyle w:val="TAL"/>
              <w:rPr>
                <w:lang w:val="en-US"/>
              </w:rPr>
            </w:pPr>
          </w:p>
        </w:tc>
      </w:tr>
    </w:tbl>
    <w:p w14:paraId="1EF29BFE" w14:textId="77777777" w:rsidR="007C4061" w:rsidRPr="00533C32" w:rsidRDefault="007C4061" w:rsidP="007C4061"/>
    <w:p w14:paraId="5C573058"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7B7EC43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E68E5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F687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86597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22C33" w14:textId="77777777" w:rsidR="007C4061" w:rsidRPr="00D5200C" w:rsidRDefault="007C4061" w:rsidP="00C17C4C">
            <w:pPr>
              <w:pStyle w:val="TAH"/>
              <w:rPr>
                <w:lang w:val="en-US"/>
              </w:rPr>
            </w:pPr>
            <w:r w:rsidRPr="00D5200C">
              <w:rPr>
                <w:lang w:val="en-US"/>
              </w:rPr>
              <w:t>Response</w:t>
            </w:r>
          </w:p>
          <w:p w14:paraId="0006A3C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C6D24E" w14:textId="77777777" w:rsidR="007C4061" w:rsidRPr="00D5200C" w:rsidRDefault="007C4061" w:rsidP="00C17C4C">
            <w:pPr>
              <w:pStyle w:val="TAH"/>
              <w:rPr>
                <w:lang w:val="en-US"/>
              </w:rPr>
            </w:pPr>
            <w:r w:rsidRPr="00D5200C">
              <w:rPr>
                <w:lang w:val="en-US"/>
              </w:rPr>
              <w:t>Description</w:t>
            </w:r>
          </w:p>
        </w:tc>
      </w:tr>
      <w:tr w:rsidR="007C4061" w:rsidRPr="00BC4D08" w14:paraId="0D1E0A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3A5D39"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5F17230E"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5A8B7A4"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499C31B"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EA2F3"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347B254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7F58B6"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3528CA7" w14:textId="77777777" w:rsidR="007C4061" w:rsidRPr="00533C32" w:rsidRDefault="007C4061" w:rsidP="007C4061"/>
    <w:p w14:paraId="40EADDC7" w14:textId="77777777"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20538"/>
      <w:bookmarkStart w:id="116" w:name="_Toc67728491"/>
      <w:r w:rsidRPr="00533C32">
        <w:t>5.2.2.3.2</w:t>
      </w:r>
      <w:r w:rsidRPr="00533C32">
        <w:tab/>
      </w:r>
      <w:r w:rsidRPr="00533C32">
        <w:rPr>
          <w:lang w:eastAsia="zh-CN"/>
        </w:rPr>
        <w:t>PATCH</w:t>
      </w:r>
      <w:bookmarkEnd w:id="111"/>
      <w:bookmarkEnd w:id="112"/>
      <w:bookmarkEnd w:id="113"/>
      <w:bookmarkEnd w:id="114"/>
      <w:bookmarkEnd w:id="115"/>
      <w:bookmarkEnd w:id="116"/>
    </w:p>
    <w:p w14:paraId="0D4ADF8E" w14:textId="77777777" w:rsidR="007C4061" w:rsidRPr="00533C32" w:rsidRDefault="007C4061" w:rsidP="007C4061">
      <w:pPr>
        <w:rPr>
          <w:lang w:eastAsia="zh-CN"/>
        </w:rPr>
      </w:pPr>
      <w:r w:rsidRPr="00533C32">
        <w:rPr>
          <w:lang w:eastAsia="zh-CN"/>
        </w:rPr>
        <w:t>This method is used to modify the authentication data of UE in the UDR.</w:t>
      </w:r>
    </w:p>
    <w:p w14:paraId="0C6F1046"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1BCFFE10" w14:textId="77777777"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5319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525A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74D33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D6986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A26C1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193D58" w14:textId="77777777" w:rsidR="007C4061" w:rsidRPr="00D5200C" w:rsidRDefault="007C4061" w:rsidP="00C17C4C">
            <w:pPr>
              <w:pStyle w:val="TAH"/>
              <w:rPr>
                <w:lang w:val="en-US"/>
              </w:rPr>
            </w:pPr>
            <w:r w:rsidRPr="00D5200C">
              <w:rPr>
                <w:lang w:val="en-US"/>
              </w:rPr>
              <w:t>Description</w:t>
            </w:r>
          </w:p>
        </w:tc>
      </w:tr>
      <w:tr w:rsidR="007C4061" w:rsidRPr="00BC4D08" w14:paraId="6F25A81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42D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77CFA2A"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95EBA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7D7F8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92BB3B" w14:textId="77777777" w:rsidR="007C4061" w:rsidRPr="00D5200C" w:rsidRDefault="007C4061" w:rsidP="00C17C4C">
            <w:pPr>
              <w:pStyle w:val="TAL"/>
              <w:rPr>
                <w:lang w:val="en-US"/>
              </w:rPr>
            </w:pPr>
            <w:r w:rsidRPr="00F9317B">
              <w:rPr>
                <w:rFonts w:cs="Arial"/>
                <w:szCs w:val="18"/>
              </w:rPr>
              <w:t>see 3GPP TS 29.500 [4] clause 6.6</w:t>
            </w:r>
          </w:p>
        </w:tc>
      </w:tr>
    </w:tbl>
    <w:p w14:paraId="12AD61A8" w14:textId="77777777" w:rsidR="007C4061" w:rsidRPr="00533C32" w:rsidRDefault="007C4061" w:rsidP="007C4061">
      <w:pPr>
        <w:pStyle w:val="Guidance"/>
      </w:pPr>
    </w:p>
    <w:p w14:paraId="2088169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FD861CC" w14:textId="77777777" w:rsidR="007C4061" w:rsidRPr="00533C32" w:rsidRDefault="007C4061" w:rsidP="006352FE">
      <w:pPr>
        <w:pStyle w:val="TH"/>
        <w:outlineLvl w:val="0"/>
      </w:pPr>
      <w:r w:rsidRPr="00533C32">
        <w:lastRenderedPageBreak/>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2C7BB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2CA40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C8C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C64D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A6B2F6" w14:textId="77777777" w:rsidR="007C4061" w:rsidRPr="00D5200C" w:rsidRDefault="007C4061" w:rsidP="00C17C4C">
            <w:pPr>
              <w:pStyle w:val="TAH"/>
              <w:rPr>
                <w:lang w:val="en-US"/>
              </w:rPr>
            </w:pPr>
            <w:r w:rsidRPr="00D5200C">
              <w:rPr>
                <w:lang w:val="en-US"/>
              </w:rPr>
              <w:t>Description</w:t>
            </w:r>
          </w:p>
        </w:tc>
      </w:tr>
      <w:tr w:rsidR="007C4061" w:rsidRPr="00BC4D08" w14:paraId="42E71B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93923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B5D4DA6"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578DB4E"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8821EDF"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70AF9E6" w14:textId="77777777" w:rsidR="007C4061" w:rsidRPr="00533C32" w:rsidRDefault="007C4061" w:rsidP="007C4061"/>
    <w:p w14:paraId="3B21B0E4"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8DBC1C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8BE77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C2C8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61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87742" w14:textId="77777777" w:rsidR="007C4061" w:rsidRPr="00D5200C" w:rsidRDefault="007C4061" w:rsidP="00C17C4C">
            <w:pPr>
              <w:pStyle w:val="TAH"/>
              <w:rPr>
                <w:lang w:val="en-US"/>
              </w:rPr>
            </w:pPr>
            <w:r w:rsidRPr="00D5200C">
              <w:rPr>
                <w:lang w:val="en-US"/>
              </w:rPr>
              <w:t>Response</w:t>
            </w:r>
          </w:p>
          <w:p w14:paraId="3C53CA5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70BC7" w14:textId="77777777" w:rsidR="007C4061" w:rsidRPr="00D5200C" w:rsidRDefault="007C4061" w:rsidP="00C17C4C">
            <w:pPr>
              <w:pStyle w:val="TAH"/>
              <w:rPr>
                <w:lang w:val="en-US"/>
              </w:rPr>
            </w:pPr>
            <w:r w:rsidRPr="00D5200C">
              <w:rPr>
                <w:lang w:val="en-US"/>
              </w:rPr>
              <w:t>Description</w:t>
            </w:r>
          </w:p>
        </w:tc>
      </w:tr>
      <w:tr w:rsidR="007C4061" w:rsidRPr="00BC4D08" w14:paraId="37F299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A5220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17CF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7D2A6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D020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67DECC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F9317B">
              <w:rPr>
                <w:rFonts w:hint="eastAsia"/>
                <w:lang w:eastAsia="zh-CN"/>
              </w:rPr>
              <w:t>(NOTE 2)</w:t>
            </w:r>
          </w:p>
        </w:tc>
      </w:tr>
      <w:tr w:rsidR="007C4061" w:rsidRPr="00BC4D08" w14:paraId="3437D8C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F3632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2F9022"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B92E68"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36459E"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197F5C"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77B763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83CA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F1993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68FA8C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04A8CF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70DF1A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4CFCC0C0"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FBFAEDB"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6730E78"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6FF006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A40B49" w14:textId="77777777" w:rsidR="007C4061" w:rsidRPr="00533C32" w:rsidRDefault="007C4061" w:rsidP="007C4061">
      <w:pPr>
        <w:rPr>
          <w:lang w:eastAsia="zh-CN"/>
        </w:rPr>
      </w:pPr>
    </w:p>
    <w:p w14:paraId="5B51AF95" w14:textId="77777777"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20539"/>
      <w:bookmarkStart w:id="122" w:name="_Toc67728492"/>
      <w:r w:rsidRPr="00533C32">
        <w:t>5.2.3</w:t>
      </w:r>
      <w:r w:rsidRPr="00533C32">
        <w:tab/>
        <w:t>Resource: AccessAndMobilitySubscriptionData</w:t>
      </w:r>
      <w:bookmarkEnd w:id="117"/>
      <w:bookmarkEnd w:id="118"/>
      <w:bookmarkEnd w:id="119"/>
      <w:bookmarkEnd w:id="120"/>
      <w:bookmarkEnd w:id="121"/>
      <w:bookmarkEnd w:id="122"/>
    </w:p>
    <w:p w14:paraId="67C9CC94" w14:textId="77777777"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20540"/>
      <w:bookmarkStart w:id="128" w:name="_Toc67728493"/>
      <w:r w:rsidRPr="00533C32">
        <w:t>5.2.3.1</w:t>
      </w:r>
      <w:r w:rsidRPr="00533C32">
        <w:tab/>
        <w:t>Description</w:t>
      </w:r>
      <w:bookmarkEnd w:id="123"/>
      <w:bookmarkEnd w:id="124"/>
      <w:bookmarkEnd w:id="125"/>
      <w:bookmarkEnd w:id="126"/>
      <w:bookmarkEnd w:id="127"/>
      <w:bookmarkEnd w:id="128"/>
    </w:p>
    <w:p w14:paraId="43BA47B8"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5C5E44A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7C4FE0" w14:textId="77777777"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20541"/>
      <w:bookmarkStart w:id="134" w:name="_Toc67728494"/>
      <w:r w:rsidRPr="00533C32">
        <w:t>5.2.3.2</w:t>
      </w:r>
      <w:r w:rsidRPr="00533C32">
        <w:tab/>
        <w:t>Resource Definition</w:t>
      </w:r>
      <w:bookmarkEnd w:id="129"/>
      <w:bookmarkEnd w:id="130"/>
      <w:bookmarkEnd w:id="131"/>
      <w:bookmarkEnd w:id="132"/>
      <w:bookmarkEnd w:id="133"/>
      <w:bookmarkEnd w:id="134"/>
    </w:p>
    <w:p w14:paraId="6711075C"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13543D1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21B8B86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8F19B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873C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5830E" w14:textId="77777777" w:rsidR="007C4061" w:rsidRPr="00D5200C" w:rsidRDefault="007C4061" w:rsidP="00C17C4C">
            <w:pPr>
              <w:pStyle w:val="TAH"/>
              <w:rPr>
                <w:lang w:val="en-US"/>
              </w:rPr>
            </w:pPr>
            <w:r w:rsidRPr="00D5200C">
              <w:rPr>
                <w:lang w:val="en-US"/>
              </w:rPr>
              <w:t>Definition</w:t>
            </w:r>
          </w:p>
        </w:tc>
      </w:tr>
      <w:tr w:rsidR="007C4061" w:rsidRPr="00BC4D08" w14:paraId="54BE64A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E5BC8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7D9B6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092B4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29208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1D98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F11B6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24B0ED"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A46709"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59A3F6E" w14:textId="77777777" w:rsidR="007C4061" w:rsidRPr="00533C32" w:rsidRDefault="007C4061" w:rsidP="007C4061"/>
    <w:p w14:paraId="09800900" w14:textId="77777777"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20542"/>
      <w:bookmarkStart w:id="140" w:name="_Toc67728495"/>
      <w:r w:rsidRPr="00533C32">
        <w:t>5.2.3.3</w:t>
      </w:r>
      <w:r w:rsidRPr="00533C32">
        <w:tab/>
        <w:t>Resource Standard Methods</w:t>
      </w:r>
      <w:bookmarkEnd w:id="135"/>
      <w:bookmarkEnd w:id="136"/>
      <w:bookmarkEnd w:id="137"/>
      <w:bookmarkEnd w:id="138"/>
      <w:bookmarkEnd w:id="139"/>
      <w:bookmarkEnd w:id="140"/>
    </w:p>
    <w:p w14:paraId="0FE5F4A8" w14:textId="77777777"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20543"/>
      <w:bookmarkStart w:id="146" w:name="_Toc67728496"/>
      <w:r w:rsidRPr="00533C32">
        <w:t>5.2.3.3.1</w:t>
      </w:r>
      <w:r w:rsidRPr="00533C32">
        <w:tab/>
        <w:t>GET</w:t>
      </w:r>
      <w:bookmarkEnd w:id="141"/>
      <w:bookmarkEnd w:id="142"/>
      <w:bookmarkEnd w:id="143"/>
      <w:bookmarkEnd w:id="144"/>
      <w:bookmarkEnd w:id="145"/>
      <w:bookmarkEnd w:id="146"/>
    </w:p>
    <w:p w14:paraId="03E79897" w14:textId="77777777" w:rsidR="007C4061" w:rsidRPr="00533C32" w:rsidRDefault="007C4061" w:rsidP="007C4061">
      <w:r w:rsidRPr="00533C32">
        <w:t>This method shall support the URI query parameters specified in table 5.2.3.3.1-1.</w:t>
      </w:r>
    </w:p>
    <w:p w14:paraId="66D59E3D" w14:textId="77777777" w:rsidR="007C4061" w:rsidRPr="00533C32" w:rsidRDefault="007C4061" w:rsidP="006352FE">
      <w:pPr>
        <w:pStyle w:val="TH"/>
        <w:outlineLvl w:val="0"/>
        <w:rPr>
          <w:rFonts w:cs="Arial"/>
        </w:rPr>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3B31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246B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42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941B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B24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BC255" w14:textId="77777777" w:rsidR="007C4061" w:rsidRPr="00D5200C" w:rsidRDefault="007C4061" w:rsidP="00C17C4C">
            <w:pPr>
              <w:pStyle w:val="TAH"/>
              <w:rPr>
                <w:lang w:val="en-US"/>
              </w:rPr>
            </w:pPr>
            <w:r w:rsidRPr="00D5200C">
              <w:rPr>
                <w:lang w:val="en-US"/>
              </w:rPr>
              <w:t>Description</w:t>
            </w:r>
          </w:p>
        </w:tc>
      </w:tr>
      <w:tr w:rsidR="007C4061" w:rsidRPr="00BC4D08" w14:paraId="56312DC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E55C01"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074791"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5137C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CD6A12A"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F1C578"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AAFC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B663C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B1E432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302E6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158DEB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64876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AABF0D4" w14:textId="77777777" w:rsidR="007C4061" w:rsidRPr="00533C32" w:rsidRDefault="007C4061" w:rsidP="007C4061"/>
    <w:p w14:paraId="4142E482"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3E4533DB"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FE5822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3303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DE8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8C6E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6CB195" w14:textId="77777777" w:rsidR="007C4061" w:rsidRPr="00D5200C" w:rsidRDefault="007C4061" w:rsidP="00C17C4C">
            <w:pPr>
              <w:pStyle w:val="TAH"/>
              <w:rPr>
                <w:lang w:val="en-US"/>
              </w:rPr>
            </w:pPr>
            <w:r w:rsidRPr="00D5200C">
              <w:rPr>
                <w:lang w:val="en-US"/>
              </w:rPr>
              <w:t>Description</w:t>
            </w:r>
          </w:p>
        </w:tc>
      </w:tr>
      <w:tr w:rsidR="007C4061" w:rsidRPr="00BC4D08" w14:paraId="6E06039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BF415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3AE71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075E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783E98" w14:textId="77777777" w:rsidR="007C4061" w:rsidRPr="00D5200C" w:rsidRDefault="007C4061" w:rsidP="00C17C4C">
            <w:pPr>
              <w:pStyle w:val="TAL"/>
              <w:rPr>
                <w:lang w:val="en-US"/>
              </w:rPr>
            </w:pPr>
          </w:p>
        </w:tc>
      </w:tr>
    </w:tbl>
    <w:p w14:paraId="77C5994A" w14:textId="77777777" w:rsidR="007C4061" w:rsidRPr="00533C32" w:rsidRDefault="007C4061" w:rsidP="007C4061"/>
    <w:p w14:paraId="7296A471"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2BA33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F66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8C9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931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D0911E" w14:textId="77777777" w:rsidR="007C4061" w:rsidRPr="00D5200C" w:rsidRDefault="007C4061" w:rsidP="00C17C4C">
            <w:pPr>
              <w:pStyle w:val="TAH"/>
              <w:rPr>
                <w:lang w:val="en-US"/>
              </w:rPr>
            </w:pPr>
            <w:r w:rsidRPr="00D5200C">
              <w:rPr>
                <w:lang w:val="en-US"/>
              </w:rPr>
              <w:t>Response</w:t>
            </w:r>
          </w:p>
          <w:p w14:paraId="575BEC7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C40E9" w14:textId="77777777" w:rsidR="007C4061" w:rsidRPr="00D5200C" w:rsidRDefault="007C4061" w:rsidP="00C17C4C">
            <w:pPr>
              <w:pStyle w:val="TAH"/>
              <w:rPr>
                <w:lang w:val="en-US"/>
              </w:rPr>
            </w:pPr>
            <w:r w:rsidRPr="00D5200C">
              <w:rPr>
                <w:lang w:val="en-US"/>
              </w:rPr>
              <w:t>Description</w:t>
            </w:r>
          </w:p>
        </w:tc>
      </w:tr>
      <w:tr w:rsidR="007C4061" w:rsidRPr="00BC4D08" w14:paraId="532C566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C66BF6"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2885A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69BFD8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5933A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1F55D3"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7373E1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FC2D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F9692BF" w14:textId="77777777" w:rsidR="007C4061" w:rsidRPr="00533C32" w:rsidRDefault="007C4061" w:rsidP="007C4061">
      <w:pPr>
        <w:rPr>
          <w:lang w:eastAsia="zh-CN"/>
        </w:rPr>
      </w:pPr>
    </w:p>
    <w:p w14:paraId="0E889284" w14:textId="77777777"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20544"/>
      <w:bookmarkStart w:id="152" w:name="_Toc67728497"/>
      <w:r w:rsidRPr="00533C32">
        <w:t>5.2.4</w:t>
      </w:r>
      <w:r w:rsidRPr="00533C32">
        <w:tab/>
        <w:t>Resource: SmfSelectionSubscriptionData</w:t>
      </w:r>
      <w:bookmarkEnd w:id="147"/>
      <w:bookmarkEnd w:id="148"/>
      <w:bookmarkEnd w:id="149"/>
      <w:bookmarkEnd w:id="150"/>
      <w:bookmarkEnd w:id="151"/>
      <w:bookmarkEnd w:id="152"/>
    </w:p>
    <w:p w14:paraId="28697F5D" w14:textId="77777777"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20545"/>
      <w:bookmarkStart w:id="158" w:name="_Toc67728498"/>
      <w:r w:rsidRPr="00533C32">
        <w:t>5.2.4.1</w:t>
      </w:r>
      <w:r w:rsidRPr="00533C32">
        <w:tab/>
        <w:t>Description</w:t>
      </w:r>
      <w:bookmarkEnd w:id="153"/>
      <w:bookmarkEnd w:id="154"/>
      <w:bookmarkEnd w:id="155"/>
      <w:bookmarkEnd w:id="156"/>
      <w:bookmarkEnd w:id="157"/>
      <w:bookmarkEnd w:id="158"/>
    </w:p>
    <w:p w14:paraId="7247C91B"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6FB051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6FF6654" w14:textId="77777777"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20546"/>
      <w:bookmarkStart w:id="164" w:name="_Toc67728499"/>
      <w:r w:rsidRPr="00533C32">
        <w:t>5.2.4.2</w:t>
      </w:r>
      <w:r w:rsidRPr="00533C32">
        <w:tab/>
        <w:t>Resource Definition</w:t>
      </w:r>
      <w:bookmarkEnd w:id="159"/>
      <w:bookmarkEnd w:id="160"/>
      <w:bookmarkEnd w:id="161"/>
      <w:bookmarkEnd w:id="162"/>
      <w:bookmarkEnd w:id="163"/>
      <w:bookmarkEnd w:id="164"/>
    </w:p>
    <w:p w14:paraId="2F055A9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7B72186A"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631FA37A"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48C18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F5AA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5C8FA" w14:textId="77777777" w:rsidR="007C4061" w:rsidRPr="00D5200C" w:rsidRDefault="007C4061" w:rsidP="00C17C4C">
            <w:pPr>
              <w:pStyle w:val="TAH"/>
              <w:rPr>
                <w:lang w:val="en-US"/>
              </w:rPr>
            </w:pPr>
            <w:r w:rsidRPr="00D5200C">
              <w:rPr>
                <w:lang w:val="en-US"/>
              </w:rPr>
              <w:t>Definition</w:t>
            </w:r>
          </w:p>
        </w:tc>
      </w:tr>
      <w:tr w:rsidR="007C4061" w:rsidRPr="00BC4D08" w14:paraId="30A6D61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A3457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C6B8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702F63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70105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2FA73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0C554B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C2F3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ABBBED"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F390793" w14:textId="77777777" w:rsidR="007C4061" w:rsidRPr="00533C32" w:rsidRDefault="007C4061" w:rsidP="007C4061"/>
    <w:p w14:paraId="09E4759C" w14:textId="77777777"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20547"/>
      <w:bookmarkStart w:id="170" w:name="_Toc67728500"/>
      <w:r w:rsidRPr="00533C32">
        <w:t>5.2.4.3</w:t>
      </w:r>
      <w:r w:rsidRPr="00533C32">
        <w:tab/>
        <w:t>Resource Standard Methods</w:t>
      </w:r>
      <w:bookmarkEnd w:id="165"/>
      <w:bookmarkEnd w:id="166"/>
      <w:bookmarkEnd w:id="167"/>
      <w:bookmarkEnd w:id="168"/>
      <w:bookmarkEnd w:id="169"/>
      <w:bookmarkEnd w:id="170"/>
    </w:p>
    <w:p w14:paraId="1C80A808" w14:textId="77777777"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20548"/>
      <w:bookmarkStart w:id="176" w:name="_Toc67728501"/>
      <w:r w:rsidRPr="00533C32">
        <w:t>5.2.4.3.1</w:t>
      </w:r>
      <w:r w:rsidRPr="00533C32">
        <w:tab/>
        <w:t>GET</w:t>
      </w:r>
      <w:bookmarkEnd w:id="171"/>
      <w:bookmarkEnd w:id="172"/>
      <w:bookmarkEnd w:id="173"/>
      <w:bookmarkEnd w:id="174"/>
      <w:bookmarkEnd w:id="175"/>
      <w:bookmarkEnd w:id="176"/>
    </w:p>
    <w:p w14:paraId="0EBB03E4" w14:textId="77777777" w:rsidR="007C4061" w:rsidRPr="00533C32" w:rsidRDefault="007C4061" w:rsidP="007C4061">
      <w:r w:rsidRPr="00533C32">
        <w:t>This method shall support the URI query parameters specified in table 5.2.4.3.1-1.</w:t>
      </w:r>
    </w:p>
    <w:p w14:paraId="3790F228" w14:textId="77777777" w:rsidR="007C4061" w:rsidRPr="00533C32" w:rsidRDefault="007C4061" w:rsidP="006352FE">
      <w:pPr>
        <w:pStyle w:val="TH"/>
        <w:outlineLvl w:val="0"/>
        <w:rPr>
          <w:rFonts w:cs="Arial"/>
        </w:rPr>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4F88A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A6C8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645D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6BCD9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BBA00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71BF6" w14:textId="77777777" w:rsidR="007C4061" w:rsidRPr="00D5200C" w:rsidRDefault="007C4061" w:rsidP="00C17C4C">
            <w:pPr>
              <w:pStyle w:val="TAH"/>
              <w:rPr>
                <w:lang w:val="en-US"/>
              </w:rPr>
            </w:pPr>
            <w:r w:rsidRPr="00D5200C">
              <w:rPr>
                <w:lang w:val="en-US"/>
              </w:rPr>
              <w:t>Description</w:t>
            </w:r>
          </w:p>
        </w:tc>
      </w:tr>
      <w:tr w:rsidR="007C4061" w:rsidRPr="00BC4D08" w14:paraId="357A0B8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D40A7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A2E5A6"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110E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F027B01"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35D6B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9D7137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A3CD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79C364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DA400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D6C29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F37B8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0B123D6F" w14:textId="77777777" w:rsidR="007C4061" w:rsidRPr="00533C32" w:rsidRDefault="007C4061" w:rsidP="007C4061"/>
    <w:p w14:paraId="55CB7B3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7A425659"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A243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F79A1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DED3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5CD3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EC32C" w14:textId="77777777" w:rsidR="007C4061" w:rsidRPr="00D5200C" w:rsidRDefault="007C4061" w:rsidP="00C17C4C">
            <w:pPr>
              <w:pStyle w:val="TAH"/>
              <w:rPr>
                <w:lang w:val="en-US"/>
              </w:rPr>
            </w:pPr>
            <w:r w:rsidRPr="00D5200C">
              <w:rPr>
                <w:lang w:val="en-US"/>
              </w:rPr>
              <w:t>Description</w:t>
            </w:r>
          </w:p>
        </w:tc>
      </w:tr>
      <w:tr w:rsidR="007C4061" w:rsidRPr="00BC4D08" w14:paraId="4FBC348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F3424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42A7F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3260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9DE08B" w14:textId="77777777" w:rsidR="007C4061" w:rsidRPr="00D5200C" w:rsidRDefault="007C4061" w:rsidP="00C17C4C">
            <w:pPr>
              <w:pStyle w:val="TAL"/>
              <w:rPr>
                <w:lang w:val="en-US"/>
              </w:rPr>
            </w:pPr>
          </w:p>
        </w:tc>
      </w:tr>
    </w:tbl>
    <w:p w14:paraId="0238C909" w14:textId="77777777" w:rsidR="007C4061" w:rsidRPr="00533C32" w:rsidRDefault="007C4061" w:rsidP="007C4061"/>
    <w:p w14:paraId="57852081"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248CA0F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3CE49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1A124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3CFC9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B25CC1" w14:textId="77777777" w:rsidR="007C4061" w:rsidRPr="00D5200C" w:rsidRDefault="007C4061" w:rsidP="00C17C4C">
            <w:pPr>
              <w:pStyle w:val="TAH"/>
              <w:rPr>
                <w:lang w:val="en-US"/>
              </w:rPr>
            </w:pPr>
            <w:r w:rsidRPr="00D5200C">
              <w:rPr>
                <w:lang w:val="en-US"/>
              </w:rPr>
              <w:t>Response</w:t>
            </w:r>
          </w:p>
          <w:p w14:paraId="569D51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5218C1" w14:textId="77777777" w:rsidR="007C4061" w:rsidRPr="00D5200C" w:rsidRDefault="007C4061" w:rsidP="00C17C4C">
            <w:pPr>
              <w:pStyle w:val="TAH"/>
              <w:rPr>
                <w:lang w:val="en-US"/>
              </w:rPr>
            </w:pPr>
            <w:r w:rsidRPr="00D5200C">
              <w:rPr>
                <w:lang w:val="en-US"/>
              </w:rPr>
              <w:t>Description</w:t>
            </w:r>
          </w:p>
        </w:tc>
      </w:tr>
      <w:tr w:rsidR="007C4061" w:rsidRPr="00BC4D08" w14:paraId="5B4CA30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072F1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8A5802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3173D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35D0A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F917BF2"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5216684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16C1D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AC826E" w14:textId="77777777" w:rsidR="007C4061" w:rsidRPr="00533C32" w:rsidRDefault="007C4061" w:rsidP="007C4061">
      <w:pPr>
        <w:rPr>
          <w:lang w:eastAsia="zh-CN"/>
        </w:rPr>
      </w:pPr>
    </w:p>
    <w:p w14:paraId="351486BC" w14:textId="77777777"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20549"/>
      <w:bookmarkStart w:id="182" w:name="_Toc67728502"/>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14:paraId="6F81ACCA" w14:textId="77777777"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20550"/>
      <w:bookmarkStart w:id="188" w:name="_Toc67728503"/>
      <w:r w:rsidRPr="00533C32">
        <w:t>5.2.5.1</w:t>
      </w:r>
      <w:r w:rsidRPr="00533C32">
        <w:tab/>
        <w:t>Description</w:t>
      </w:r>
      <w:bookmarkEnd w:id="183"/>
      <w:bookmarkEnd w:id="184"/>
      <w:bookmarkEnd w:id="185"/>
      <w:bookmarkEnd w:id="186"/>
      <w:bookmarkEnd w:id="187"/>
      <w:bookmarkEnd w:id="188"/>
    </w:p>
    <w:p w14:paraId="5CCEC10F"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2D14A13"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13646A" w14:textId="77777777"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20551"/>
      <w:bookmarkStart w:id="194" w:name="_Toc67728504"/>
      <w:r w:rsidRPr="00533C32">
        <w:t>5.2.5.2</w:t>
      </w:r>
      <w:r w:rsidRPr="00533C32">
        <w:tab/>
        <w:t>Resource Definition</w:t>
      </w:r>
      <w:bookmarkEnd w:id="189"/>
      <w:bookmarkEnd w:id="190"/>
      <w:bookmarkEnd w:id="191"/>
      <w:bookmarkEnd w:id="192"/>
      <w:bookmarkEnd w:id="193"/>
      <w:bookmarkEnd w:id="194"/>
    </w:p>
    <w:p w14:paraId="2D00021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45DE793"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5189F8D3"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B73E5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1B8B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F8C3C" w14:textId="77777777" w:rsidR="007C4061" w:rsidRPr="00D5200C" w:rsidRDefault="007C4061" w:rsidP="00C17C4C">
            <w:pPr>
              <w:pStyle w:val="TAH"/>
              <w:rPr>
                <w:lang w:val="en-US"/>
              </w:rPr>
            </w:pPr>
            <w:r w:rsidRPr="00D5200C">
              <w:rPr>
                <w:lang w:val="en-US"/>
              </w:rPr>
              <w:t>Definition</w:t>
            </w:r>
          </w:p>
        </w:tc>
      </w:tr>
      <w:tr w:rsidR="007C4061" w:rsidRPr="00BC4D08" w14:paraId="2CBDE5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E30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01A25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5218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29CA5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43B23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60ACBEB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47723B"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6086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E1C6863" w14:textId="77777777" w:rsidR="007C4061" w:rsidRPr="00533C32" w:rsidRDefault="007C4061" w:rsidP="007C4061"/>
    <w:p w14:paraId="02DD80E0" w14:textId="77777777"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20552"/>
      <w:bookmarkStart w:id="200" w:name="_Toc67728505"/>
      <w:r w:rsidRPr="00533C32">
        <w:t>5.2.5.3</w:t>
      </w:r>
      <w:r w:rsidRPr="00533C32">
        <w:tab/>
        <w:t>Resource Standard Methods</w:t>
      </w:r>
      <w:bookmarkEnd w:id="195"/>
      <w:bookmarkEnd w:id="196"/>
      <w:bookmarkEnd w:id="197"/>
      <w:bookmarkEnd w:id="198"/>
      <w:bookmarkEnd w:id="199"/>
      <w:bookmarkEnd w:id="200"/>
    </w:p>
    <w:p w14:paraId="06A5BBDD" w14:textId="77777777"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20553"/>
      <w:bookmarkStart w:id="206" w:name="_Toc67728506"/>
      <w:r w:rsidRPr="00533C32">
        <w:t>5.2.5.3.1</w:t>
      </w:r>
      <w:r w:rsidRPr="00533C32">
        <w:tab/>
        <w:t>GET</w:t>
      </w:r>
      <w:bookmarkEnd w:id="201"/>
      <w:bookmarkEnd w:id="202"/>
      <w:bookmarkEnd w:id="203"/>
      <w:bookmarkEnd w:id="204"/>
      <w:bookmarkEnd w:id="205"/>
      <w:bookmarkEnd w:id="206"/>
    </w:p>
    <w:p w14:paraId="1F24C064" w14:textId="77777777" w:rsidR="007C4061" w:rsidRPr="00533C32" w:rsidRDefault="007C4061" w:rsidP="007C4061">
      <w:r w:rsidRPr="00533C32">
        <w:t>This method shall support the URI query parameters specified in table 5.2.5.3.1-1.</w:t>
      </w:r>
    </w:p>
    <w:p w14:paraId="5FF58226" w14:textId="77777777" w:rsidR="007C4061" w:rsidRPr="00533C32" w:rsidRDefault="007C4061" w:rsidP="006352FE">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DDF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8EE7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61518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81EF9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0CF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2F13F" w14:textId="77777777" w:rsidR="007C4061" w:rsidRPr="00D5200C" w:rsidRDefault="007C4061" w:rsidP="00C17C4C">
            <w:pPr>
              <w:pStyle w:val="TAH"/>
              <w:rPr>
                <w:lang w:val="en-US"/>
              </w:rPr>
            </w:pPr>
            <w:r w:rsidRPr="00D5200C">
              <w:rPr>
                <w:lang w:val="en-US"/>
              </w:rPr>
              <w:t>Description</w:t>
            </w:r>
          </w:p>
        </w:tc>
      </w:tr>
      <w:tr w:rsidR="007C4061" w:rsidRPr="00BC4D08" w14:paraId="7C234B1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3CA5C"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06571407"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55A7F38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36A1F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5EF65DA"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498BB2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048499"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555FDA4A"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9463AB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7646BB7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293C225" w14:textId="77777777" w:rsidR="007C4061" w:rsidRPr="00D5200C" w:rsidRDefault="007C4061" w:rsidP="00C17C4C">
            <w:pPr>
              <w:pStyle w:val="TAL"/>
              <w:rPr>
                <w:lang w:val="en-US"/>
              </w:rPr>
            </w:pPr>
          </w:p>
        </w:tc>
      </w:tr>
      <w:tr w:rsidR="007C4061" w:rsidRPr="00BC4D08" w14:paraId="7182794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3F2CB0"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5A2023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3C3DF1"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211C58"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4934F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4967248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7412A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0FD6E5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7F8E6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986A3C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D455F55"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4F066E5" w14:textId="77777777" w:rsidR="007C4061" w:rsidRPr="00533C32" w:rsidRDefault="007C4061" w:rsidP="007C4061"/>
    <w:p w14:paraId="65A82699" w14:textId="77777777" w:rsidR="007C4061" w:rsidRPr="00533C32" w:rsidRDefault="007C4061" w:rsidP="007C4061">
      <w:r w:rsidRPr="00533C32">
        <w:t>If "single-nssai" is not included, and "dnn" is not included, UDR shall return all DNN configurations for all network slice(s).</w:t>
      </w:r>
    </w:p>
    <w:p w14:paraId="7EDD9964" w14:textId="77777777" w:rsidR="007C4061" w:rsidRPr="00533C32" w:rsidRDefault="007C4061" w:rsidP="007C4061">
      <w:r w:rsidRPr="00533C32">
        <w:t>If "single-nssai" is included, and "dnn" is not included, UDR shall return all DNN configurations for the requested network slice identified by "single-nssai".</w:t>
      </w:r>
    </w:p>
    <w:p w14:paraId="16527B0E"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754786F3"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54110153"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2B6CC078"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09F26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083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3D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77738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DF86" w14:textId="77777777" w:rsidR="007C4061" w:rsidRPr="00D5200C" w:rsidRDefault="007C4061" w:rsidP="00C17C4C">
            <w:pPr>
              <w:pStyle w:val="TAH"/>
              <w:rPr>
                <w:lang w:val="en-US"/>
              </w:rPr>
            </w:pPr>
            <w:r w:rsidRPr="00D5200C">
              <w:rPr>
                <w:lang w:val="en-US"/>
              </w:rPr>
              <w:t>Description</w:t>
            </w:r>
          </w:p>
        </w:tc>
      </w:tr>
      <w:tr w:rsidR="007C4061" w:rsidRPr="00BC4D08" w14:paraId="1E90587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A5CB6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7A55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41B4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BB9002" w14:textId="77777777" w:rsidR="007C4061" w:rsidRPr="00D5200C" w:rsidRDefault="007C4061" w:rsidP="00C17C4C">
            <w:pPr>
              <w:pStyle w:val="TAL"/>
              <w:rPr>
                <w:lang w:val="en-US"/>
              </w:rPr>
            </w:pPr>
          </w:p>
        </w:tc>
      </w:tr>
    </w:tbl>
    <w:p w14:paraId="229DDE57" w14:textId="77777777" w:rsidR="007C4061" w:rsidRPr="00533C32" w:rsidRDefault="007C4061" w:rsidP="007C4061"/>
    <w:p w14:paraId="1D6769AD"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4E28A4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DE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73FB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524D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03AE50" w14:textId="77777777" w:rsidR="007C4061" w:rsidRPr="00D5200C" w:rsidRDefault="007C4061" w:rsidP="00C17C4C">
            <w:pPr>
              <w:pStyle w:val="TAH"/>
              <w:rPr>
                <w:lang w:val="en-US"/>
              </w:rPr>
            </w:pPr>
            <w:r w:rsidRPr="00D5200C">
              <w:rPr>
                <w:lang w:val="en-US"/>
              </w:rPr>
              <w:t>Response</w:t>
            </w:r>
          </w:p>
          <w:p w14:paraId="13431B4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7AB2C3" w14:textId="77777777" w:rsidR="007C4061" w:rsidRPr="00D5200C" w:rsidRDefault="007C4061" w:rsidP="00C17C4C">
            <w:pPr>
              <w:pStyle w:val="TAH"/>
              <w:rPr>
                <w:lang w:val="en-US"/>
              </w:rPr>
            </w:pPr>
            <w:r w:rsidRPr="00D5200C">
              <w:rPr>
                <w:lang w:val="en-US"/>
              </w:rPr>
              <w:t>Description</w:t>
            </w:r>
          </w:p>
        </w:tc>
      </w:tr>
      <w:tr w:rsidR="007C4061" w:rsidRPr="00BC4D08" w14:paraId="591422E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321B0C"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05444F2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CB8E6"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6E187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AD3697"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190D9B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8B24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1D62BB" w14:textId="77777777" w:rsidR="007C4061" w:rsidRPr="00533C32" w:rsidRDefault="007C4061" w:rsidP="007C4061">
      <w:pPr>
        <w:rPr>
          <w:lang w:eastAsia="zh-CN"/>
        </w:rPr>
      </w:pPr>
    </w:p>
    <w:p w14:paraId="14616013" w14:textId="77777777"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20554"/>
      <w:bookmarkStart w:id="212" w:name="_Toc67728507"/>
      <w:r w:rsidRPr="00533C32">
        <w:t>5.2.6</w:t>
      </w:r>
      <w:r w:rsidRPr="00533C32">
        <w:tab/>
        <w:t>Resource: Amf3GppAccessRegistration</w:t>
      </w:r>
      <w:bookmarkEnd w:id="207"/>
      <w:bookmarkEnd w:id="208"/>
      <w:bookmarkEnd w:id="209"/>
      <w:bookmarkEnd w:id="210"/>
      <w:bookmarkEnd w:id="211"/>
      <w:bookmarkEnd w:id="212"/>
    </w:p>
    <w:p w14:paraId="76AF7EF5" w14:textId="77777777"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20555"/>
      <w:bookmarkStart w:id="218" w:name="_Toc67728508"/>
      <w:r w:rsidRPr="00533C32">
        <w:t>5.2.6.1</w:t>
      </w:r>
      <w:r w:rsidRPr="00533C32">
        <w:tab/>
        <w:t>Description</w:t>
      </w:r>
      <w:bookmarkEnd w:id="213"/>
      <w:bookmarkEnd w:id="214"/>
      <w:bookmarkEnd w:id="215"/>
      <w:bookmarkEnd w:id="216"/>
      <w:bookmarkEnd w:id="217"/>
      <w:bookmarkEnd w:id="218"/>
    </w:p>
    <w:p w14:paraId="45A676D6" w14:textId="77777777" w:rsidR="007C4061" w:rsidRPr="00533C32" w:rsidRDefault="007C4061" w:rsidP="007C4061">
      <w:pPr>
        <w:rPr>
          <w:lang w:eastAsia="zh-CN"/>
        </w:rPr>
      </w:pPr>
      <w:r w:rsidRPr="00533C32">
        <w:t>This resource is used to represent AMF registrations to be stored in the UDR by the UDM.</w:t>
      </w:r>
    </w:p>
    <w:p w14:paraId="1E29D71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C9386" w14:textId="77777777"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20556"/>
      <w:bookmarkStart w:id="224" w:name="_Toc67728509"/>
      <w:r w:rsidRPr="00533C32">
        <w:t>5.2.6.2</w:t>
      </w:r>
      <w:r w:rsidRPr="00533C32">
        <w:tab/>
        <w:t>Resource Definition</w:t>
      </w:r>
      <w:bookmarkEnd w:id="219"/>
      <w:bookmarkEnd w:id="220"/>
      <w:bookmarkEnd w:id="221"/>
      <w:bookmarkEnd w:id="222"/>
      <w:bookmarkEnd w:id="223"/>
      <w:bookmarkEnd w:id="224"/>
    </w:p>
    <w:p w14:paraId="3724482F"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05F1F803"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2EC442C3" w14:textId="77777777" w:rsidR="007C4061" w:rsidRPr="00533C32" w:rsidRDefault="007C4061" w:rsidP="006352FE">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71847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420B1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B0E39A" w14:textId="77777777" w:rsidR="007C4061" w:rsidRPr="00D5200C" w:rsidRDefault="007C4061" w:rsidP="00C17C4C">
            <w:pPr>
              <w:pStyle w:val="TAH"/>
              <w:rPr>
                <w:lang w:val="en-US"/>
              </w:rPr>
            </w:pPr>
            <w:r w:rsidRPr="00D5200C">
              <w:rPr>
                <w:lang w:val="en-US"/>
              </w:rPr>
              <w:t>Definition</w:t>
            </w:r>
          </w:p>
        </w:tc>
      </w:tr>
      <w:tr w:rsidR="007C4061" w:rsidRPr="00BC4D08" w14:paraId="29B1FD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6D6B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90000"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356D1D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45E212"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E9A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36245FDB" w14:textId="77777777" w:rsidR="007C4061" w:rsidRPr="00533C32" w:rsidRDefault="007C4061" w:rsidP="007C4061"/>
    <w:p w14:paraId="2C7E3272" w14:textId="77777777"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20557"/>
      <w:bookmarkStart w:id="230" w:name="_Toc67728510"/>
      <w:r w:rsidRPr="00533C32">
        <w:t>5.2.6.3</w:t>
      </w:r>
      <w:r w:rsidRPr="00533C32">
        <w:tab/>
        <w:t>Resource Standard Methods</w:t>
      </w:r>
      <w:bookmarkEnd w:id="225"/>
      <w:bookmarkEnd w:id="226"/>
      <w:bookmarkEnd w:id="227"/>
      <w:bookmarkEnd w:id="228"/>
      <w:bookmarkEnd w:id="229"/>
      <w:bookmarkEnd w:id="230"/>
    </w:p>
    <w:p w14:paraId="006209BF" w14:textId="77777777"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20558"/>
      <w:bookmarkStart w:id="236" w:name="_Toc67728511"/>
      <w:r w:rsidRPr="00533C32">
        <w:t>5.2.6.3.1</w:t>
      </w:r>
      <w:r w:rsidRPr="00533C32">
        <w:tab/>
        <w:t>PUT</w:t>
      </w:r>
      <w:bookmarkEnd w:id="231"/>
      <w:bookmarkEnd w:id="232"/>
      <w:bookmarkEnd w:id="233"/>
      <w:bookmarkEnd w:id="234"/>
      <w:bookmarkEnd w:id="235"/>
      <w:bookmarkEnd w:id="236"/>
    </w:p>
    <w:p w14:paraId="4C1C9F0E" w14:textId="77777777" w:rsidR="007C4061" w:rsidRPr="00533C32" w:rsidRDefault="007C4061" w:rsidP="007C4061">
      <w:r w:rsidRPr="00533C32">
        <w:t>This method shall support the URI query parameters specified in table 5.2.6.3.1-1.</w:t>
      </w:r>
    </w:p>
    <w:p w14:paraId="010EBE8C"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492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B0B64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DD5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066F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F52D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78D087" w14:textId="77777777" w:rsidR="007C4061" w:rsidRPr="00D5200C" w:rsidRDefault="007C4061" w:rsidP="00C17C4C">
            <w:pPr>
              <w:pStyle w:val="TAH"/>
              <w:rPr>
                <w:lang w:val="en-US"/>
              </w:rPr>
            </w:pPr>
            <w:r w:rsidRPr="00D5200C">
              <w:rPr>
                <w:lang w:val="en-US"/>
              </w:rPr>
              <w:t>Description</w:t>
            </w:r>
          </w:p>
        </w:tc>
      </w:tr>
      <w:tr w:rsidR="007C4061" w:rsidRPr="00BC4D08" w14:paraId="27451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C7A41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EF73A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34B15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8386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DD3B9F" w14:textId="77777777" w:rsidR="007C4061" w:rsidRPr="00D5200C" w:rsidRDefault="007C4061" w:rsidP="00C17C4C">
            <w:pPr>
              <w:pStyle w:val="TAL"/>
              <w:rPr>
                <w:lang w:val="en-US"/>
              </w:rPr>
            </w:pPr>
          </w:p>
        </w:tc>
      </w:tr>
    </w:tbl>
    <w:p w14:paraId="2144932C" w14:textId="77777777" w:rsidR="007C4061" w:rsidRPr="00533C32" w:rsidRDefault="007C4061" w:rsidP="007C4061"/>
    <w:p w14:paraId="5ECEBD19"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3C39582D"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5FBFA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F885F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964B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D8F19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0B4" w14:textId="77777777" w:rsidR="007C4061" w:rsidRPr="00D5200C" w:rsidRDefault="007C4061" w:rsidP="00C17C4C">
            <w:pPr>
              <w:pStyle w:val="TAH"/>
              <w:rPr>
                <w:lang w:val="en-US"/>
              </w:rPr>
            </w:pPr>
            <w:r w:rsidRPr="00D5200C">
              <w:rPr>
                <w:lang w:val="en-US"/>
              </w:rPr>
              <w:t>Description</w:t>
            </w:r>
          </w:p>
        </w:tc>
      </w:tr>
      <w:tr w:rsidR="007C4061" w:rsidRPr="00BC4D08" w14:paraId="63507B3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478650"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6F88A7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E41A04"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4C70D28"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2192E177" w14:textId="77777777" w:rsidR="007C4061" w:rsidRPr="00533C32" w:rsidRDefault="007C4061" w:rsidP="007C4061"/>
    <w:p w14:paraId="1AE063D4"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79F64B6A"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628E7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FF31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08F1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2B3CCE" w14:textId="77777777" w:rsidR="007C4061" w:rsidRPr="00D5200C" w:rsidRDefault="007C4061" w:rsidP="00C17C4C">
            <w:pPr>
              <w:pStyle w:val="TAH"/>
              <w:rPr>
                <w:lang w:val="en-US"/>
              </w:rPr>
            </w:pPr>
            <w:r w:rsidRPr="00D5200C">
              <w:rPr>
                <w:lang w:val="en-US"/>
              </w:rPr>
              <w:t>Response</w:t>
            </w:r>
          </w:p>
          <w:p w14:paraId="78C879F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BA503" w14:textId="77777777" w:rsidR="007C4061" w:rsidRPr="00D5200C" w:rsidRDefault="007C4061" w:rsidP="00C17C4C">
            <w:pPr>
              <w:pStyle w:val="TAH"/>
              <w:rPr>
                <w:lang w:val="en-US"/>
              </w:rPr>
            </w:pPr>
            <w:r w:rsidRPr="00D5200C">
              <w:rPr>
                <w:lang w:val="en-US"/>
              </w:rPr>
              <w:t>Description</w:t>
            </w:r>
          </w:p>
        </w:tc>
      </w:tr>
      <w:tr w:rsidR="007C4061" w:rsidRPr="00BC4D08" w14:paraId="16FB8F3C"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B80DD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7F8573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36859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AEC21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5827CB"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5FEFE611"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B2A745"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1FC7DDEE"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199C176"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29FA915"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2263C9C"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43BC461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59F943"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8D90C5D" w14:textId="77777777" w:rsidR="007C4061" w:rsidRPr="00533C32" w:rsidRDefault="007C4061" w:rsidP="007C4061">
      <w:pPr>
        <w:rPr>
          <w:lang w:eastAsia="zh-CN"/>
        </w:rPr>
      </w:pPr>
    </w:p>
    <w:p w14:paraId="29BC0DE0" w14:textId="77777777"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20559"/>
      <w:bookmarkStart w:id="242" w:name="_Toc67728512"/>
      <w:r w:rsidRPr="00533C32">
        <w:t>5.2.6.3.2</w:t>
      </w:r>
      <w:r w:rsidRPr="00533C32">
        <w:tab/>
        <w:t>PATCH</w:t>
      </w:r>
      <w:bookmarkEnd w:id="237"/>
      <w:bookmarkEnd w:id="238"/>
      <w:bookmarkEnd w:id="239"/>
      <w:bookmarkEnd w:id="240"/>
      <w:bookmarkEnd w:id="241"/>
      <w:bookmarkEnd w:id="242"/>
    </w:p>
    <w:p w14:paraId="2E6D05CB"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7841829"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119FA774"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0781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7B6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4B70C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2C3E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9282E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4E023" w14:textId="77777777" w:rsidR="007C4061" w:rsidRPr="00D5200C" w:rsidRDefault="007C4061" w:rsidP="00C17C4C">
            <w:pPr>
              <w:pStyle w:val="TAH"/>
              <w:rPr>
                <w:lang w:val="en-US"/>
              </w:rPr>
            </w:pPr>
            <w:r w:rsidRPr="00D5200C">
              <w:rPr>
                <w:lang w:val="en-US"/>
              </w:rPr>
              <w:t>Description</w:t>
            </w:r>
          </w:p>
        </w:tc>
      </w:tr>
      <w:tr w:rsidR="007C4061" w:rsidRPr="00BC4D08" w14:paraId="0B84BFB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F06284"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70031E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4D873D7D"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84EC4B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0DCA3CC" w14:textId="77777777" w:rsidR="007C4061" w:rsidRPr="00D5200C" w:rsidRDefault="007C4061" w:rsidP="00C17C4C">
            <w:pPr>
              <w:pStyle w:val="TAL"/>
              <w:rPr>
                <w:lang w:val="en-US"/>
              </w:rPr>
            </w:pPr>
            <w:r w:rsidRPr="00F9317B">
              <w:rPr>
                <w:rFonts w:cs="Arial"/>
                <w:szCs w:val="18"/>
              </w:rPr>
              <w:t>see 3GPP TS 29.500 [4] clause 6.6</w:t>
            </w:r>
          </w:p>
        </w:tc>
      </w:tr>
    </w:tbl>
    <w:p w14:paraId="7EBBE449" w14:textId="77777777" w:rsidR="007C4061" w:rsidRPr="00533C32" w:rsidRDefault="007C4061" w:rsidP="007C4061"/>
    <w:p w14:paraId="0931BAAF"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53D39048" w14:textId="77777777"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A68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5309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609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D7ED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1A20D" w14:textId="77777777" w:rsidR="007C4061" w:rsidRPr="00D5200C" w:rsidRDefault="007C4061" w:rsidP="00C17C4C">
            <w:pPr>
              <w:pStyle w:val="TAH"/>
              <w:rPr>
                <w:lang w:val="en-US"/>
              </w:rPr>
            </w:pPr>
            <w:r w:rsidRPr="00D5200C">
              <w:rPr>
                <w:lang w:val="en-US"/>
              </w:rPr>
              <w:t>Description</w:t>
            </w:r>
          </w:p>
        </w:tc>
      </w:tr>
      <w:tr w:rsidR="007C4061" w:rsidRPr="00BC4D08" w14:paraId="5550487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CB3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41A415"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A40BC28"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7F0E30"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03F8CEFB" w14:textId="77777777" w:rsidR="007C4061" w:rsidRPr="00533C32" w:rsidRDefault="007C4061" w:rsidP="007C4061"/>
    <w:p w14:paraId="7B292D2D" w14:textId="77777777" w:rsidR="007C4061" w:rsidRPr="00533C32" w:rsidRDefault="007C4061" w:rsidP="006352FE">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1C3EB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B707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B3A92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6C267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0D5888" w14:textId="77777777" w:rsidR="007C4061" w:rsidRPr="00D5200C" w:rsidRDefault="007C4061" w:rsidP="00C17C4C">
            <w:pPr>
              <w:pStyle w:val="TAH"/>
              <w:rPr>
                <w:lang w:val="en-US"/>
              </w:rPr>
            </w:pPr>
            <w:r w:rsidRPr="00D5200C">
              <w:rPr>
                <w:lang w:val="en-US"/>
              </w:rPr>
              <w:t>Response</w:t>
            </w:r>
          </w:p>
          <w:p w14:paraId="570A526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0893D6" w14:textId="77777777" w:rsidR="007C4061" w:rsidRPr="00D5200C" w:rsidRDefault="007C4061" w:rsidP="00C17C4C">
            <w:pPr>
              <w:pStyle w:val="TAH"/>
              <w:rPr>
                <w:lang w:val="en-US"/>
              </w:rPr>
            </w:pPr>
            <w:r w:rsidRPr="00D5200C">
              <w:rPr>
                <w:lang w:val="en-US"/>
              </w:rPr>
              <w:t>Description</w:t>
            </w:r>
          </w:p>
        </w:tc>
      </w:tr>
      <w:tr w:rsidR="007C4061" w:rsidRPr="00BC4D08" w14:paraId="1E13980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321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250C7D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00F3A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4EBC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A4A9D1"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0AA9A9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BC545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FC0A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1E933E"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B03B53F"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84D1851"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68B151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F97169"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B80D23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80C5DD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7807B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CD1427"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B719DC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B566B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A32D712"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0BF1677" w14:textId="77777777" w:rsidR="007C4061" w:rsidRPr="00533C32" w:rsidRDefault="007C4061" w:rsidP="007C4061">
      <w:pPr>
        <w:rPr>
          <w:lang w:eastAsia="zh-CN"/>
        </w:rPr>
      </w:pPr>
    </w:p>
    <w:p w14:paraId="7DCDA307" w14:textId="77777777"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20560"/>
      <w:bookmarkStart w:id="248" w:name="_Toc67728513"/>
      <w:r w:rsidRPr="00533C32">
        <w:t>5.2.6.3.3</w:t>
      </w:r>
      <w:r w:rsidRPr="00533C32">
        <w:tab/>
        <w:t>GET</w:t>
      </w:r>
      <w:bookmarkEnd w:id="243"/>
      <w:bookmarkEnd w:id="244"/>
      <w:bookmarkEnd w:id="245"/>
      <w:bookmarkEnd w:id="246"/>
      <w:bookmarkEnd w:id="247"/>
      <w:bookmarkEnd w:id="248"/>
    </w:p>
    <w:p w14:paraId="54F42E8A" w14:textId="77777777" w:rsidR="007C4061" w:rsidRPr="00533C32" w:rsidRDefault="007C4061" w:rsidP="007C4061">
      <w:pPr>
        <w:outlineLvl w:val="0"/>
      </w:pPr>
      <w:r w:rsidRPr="00533C32">
        <w:t>This method shall support the URI query parameters specified in table 5.2.6.3.1-1.</w:t>
      </w:r>
    </w:p>
    <w:p w14:paraId="36AA4CA9"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F0D83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BB1C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F01C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9361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4FA4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36A30" w14:textId="77777777" w:rsidR="007C4061" w:rsidRPr="00D5200C" w:rsidRDefault="007C4061" w:rsidP="00C17C4C">
            <w:pPr>
              <w:pStyle w:val="TAH"/>
              <w:rPr>
                <w:lang w:val="en-US"/>
              </w:rPr>
            </w:pPr>
            <w:r w:rsidRPr="00D5200C">
              <w:rPr>
                <w:lang w:val="en-US"/>
              </w:rPr>
              <w:t>Description</w:t>
            </w:r>
          </w:p>
        </w:tc>
      </w:tr>
      <w:tr w:rsidR="007C4061" w:rsidRPr="00BC4D08" w14:paraId="2C9ED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877EC3"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D16C665"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DC5FC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72362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94F5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21E2BA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4FAC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06BBC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5DABC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695161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7D4DC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7C92E1" w14:textId="77777777" w:rsidR="007C4061" w:rsidRPr="00533C32" w:rsidRDefault="007C4061" w:rsidP="007C4061"/>
    <w:p w14:paraId="181BC850"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7CE0613A"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CE366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FEE8C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EE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12DD8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CA87F2" w14:textId="77777777" w:rsidR="007C4061" w:rsidRPr="00D5200C" w:rsidRDefault="007C4061" w:rsidP="00C17C4C">
            <w:pPr>
              <w:pStyle w:val="TAH"/>
              <w:rPr>
                <w:lang w:val="en-US"/>
              </w:rPr>
            </w:pPr>
            <w:r w:rsidRPr="00D5200C">
              <w:rPr>
                <w:lang w:val="en-US"/>
              </w:rPr>
              <w:t>Description</w:t>
            </w:r>
          </w:p>
        </w:tc>
      </w:tr>
      <w:tr w:rsidR="007C4061" w:rsidRPr="00BC4D08" w14:paraId="03A7D40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0096E5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DA31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A53E2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4EA8A0" w14:textId="77777777" w:rsidR="007C4061" w:rsidRPr="00D5200C" w:rsidRDefault="007C4061" w:rsidP="00C17C4C">
            <w:pPr>
              <w:pStyle w:val="TAL"/>
              <w:rPr>
                <w:lang w:val="en-US"/>
              </w:rPr>
            </w:pPr>
          </w:p>
        </w:tc>
      </w:tr>
    </w:tbl>
    <w:p w14:paraId="587DB21C" w14:textId="77777777" w:rsidR="007C4061" w:rsidRPr="00533C32" w:rsidRDefault="007C4061" w:rsidP="007C4061"/>
    <w:p w14:paraId="6926C465"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3489B9E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4949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A61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648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BA2FF" w14:textId="77777777" w:rsidR="007C4061" w:rsidRPr="00D5200C" w:rsidRDefault="007C4061" w:rsidP="00C17C4C">
            <w:pPr>
              <w:pStyle w:val="TAH"/>
              <w:rPr>
                <w:lang w:val="en-US"/>
              </w:rPr>
            </w:pPr>
            <w:r w:rsidRPr="00D5200C">
              <w:rPr>
                <w:lang w:val="en-US"/>
              </w:rPr>
              <w:t>Response</w:t>
            </w:r>
          </w:p>
          <w:p w14:paraId="6998D7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C5C32" w14:textId="77777777" w:rsidR="007C4061" w:rsidRPr="00D5200C" w:rsidRDefault="007C4061" w:rsidP="00C17C4C">
            <w:pPr>
              <w:pStyle w:val="TAH"/>
              <w:rPr>
                <w:lang w:val="en-US"/>
              </w:rPr>
            </w:pPr>
            <w:r w:rsidRPr="00D5200C">
              <w:rPr>
                <w:lang w:val="en-US"/>
              </w:rPr>
              <w:t>Description</w:t>
            </w:r>
          </w:p>
        </w:tc>
      </w:tr>
      <w:tr w:rsidR="007C4061" w:rsidRPr="00BC4D08" w14:paraId="751BA7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D1D7F"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651576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938C3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7827B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97DD8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207172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F560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3580A3" w14:textId="77777777" w:rsidR="007C4061" w:rsidRPr="00533C32" w:rsidRDefault="007C4061" w:rsidP="007C4061">
      <w:pPr>
        <w:rPr>
          <w:lang w:eastAsia="zh-CN"/>
        </w:rPr>
      </w:pPr>
    </w:p>
    <w:p w14:paraId="0E94BCB8" w14:textId="77777777"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20561"/>
      <w:bookmarkStart w:id="254" w:name="_Toc67728514"/>
      <w:r w:rsidRPr="00533C32">
        <w:t>5.2.7</w:t>
      </w:r>
      <w:r w:rsidRPr="00533C32">
        <w:tab/>
        <w:t>Resource: AmfNon3GppAccessRegistration</w:t>
      </w:r>
      <w:bookmarkEnd w:id="249"/>
      <w:bookmarkEnd w:id="250"/>
      <w:bookmarkEnd w:id="251"/>
      <w:bookmarkEnd w:id="252"/>
      <w:bookmarkEnd w:id="253"/>
      <w:bookmarkEnd w:id="254"/>
    </w:p>
    <w:p w14:paraId="7B18879A" w14:textId="77777777"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20562"/>
      <w:bookmarkStart w:id="260" w:name="_Toc67728515"/>
      <w:r w:rsidRPr="00533C32">
        <w:t>5.2.7.1</w:t>
      </w:r>
      <w:r w:rsidRPr="00533C32">
        <w:tab/>
        <w:t>Description</w:t>
      </w:r>
      <w:bookmarkEnd w:id="255"/>
      <w:bookmarkEnd w:id="256"/>
      <w:bookmarkEnd w:id="257"/>
      <w:bookmarkEnd w:id="258"/>
      <w:bookmarkEnd w:id="259"/>
      <w:bookmarkEnd w:id="260"/>
    </w:p>
    <w:p w14:paraId="771717F4" w14:textId="77777777" w:rsidR="007C4061" w:rsidRPr="00533C32" w:rsidRDefault="007C4061" w:rsidP="007C4061">
      <w:pPr>
        <w:rPr>
          <w:lang w:eastAsia="zh-CN"/>
        </w:rPr>
      </w:pPr>
      <w:r w:rsidRPr="00533C32">
        <w:t>This resource is used to represent AMF registrations to be stored in the UDR.</w:t>
      </w:r>
    </w:p>
    <w:p w14:paraId="4BFED2F7"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03A28" w14:textId="77777777"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20563"/>
      <w:bookmarkStart w:id="266" w:name="_Toc67728516"/>
      <w:r w:rsidRPr="00533C32">
        <w:lastRenderedPageBreak/>
        <w:t>5.2.7.2</w:t>
      </w:r>
      <w:r w:rsidRPr="00533C32">
        <w:tab/>
        <w:t>Resource Definition</w:t>
      </w:r>
      <w:bookmarkEnd w:id="261"/>
      <w:bookmarkEnd w:id="262"/>
      <w:bookmarkEnd w:id="263"/>
      <w:bookmarkEnd w:id="264"/>
      <w:bookmarkEnd w:id="265"/>
      <w:bookmarkEnd w:id="266"/>
    </w:p>
    <w:p w14:paraId="5FF3BDA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24BEFD65"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4E0BC3BD"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61ABC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0FE6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C9FF8" w14:textId="77777777" w:rsidR="007C4061" w:rsidRPr="00D5200C" w:rsidRDefault="007C4061" w:rsidP="00C17C4C">
            <w:pPr>
              <w:pStyle w:val="TAH"/>
              <w:rPr>
                <w:lang w:val="en-US"/>
              </w:rPr>
            </w:pPr>
            <w:r w:rsidRPr="00D5200C">
              <w:rPr>
                <w:lang w:val="en-US"/>
              </w:rPr>
              <w:t>Definition</w:t>
            </w:r>
          </w:p>
        </w:tc>
      </w:tr>
      <w:tr w:rsidR="007C4061" w:rsidRPr="00BC4D08" w14:paraId="3F946C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08FF5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37751B"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78D4ED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21553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D0082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1BAEB9DA" w14:textId="77777777" w:rsidR="007C4061" w:rsidRPr="00533C32" w:rsidRDefault="007C4061" w:rsidP="007C4061"/>
    <w:p w14:paraId="191C9612" w14:textId="77777777"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20564"/>
      <w:bookmarkStart w:id="272" w:name="_Toc67728517"/>
      <w:r w:rsidRPr="00533C32">
        <w:t>5.2.7.3</w:t>
      </w:r>
      <w:r w:rsidRPr="00533C32">
        <w:tab/>
        <w:t>Resource Standard Methods</w:t>
      </w:r>
      <w:bookmarkEnd w:id="267"/>
      <w:bookmarkEnd w:id="268"/>
      <w:bookmarkEnd w:id="269"/>
      <w:bookmarkEnd w:id="270"/>
      <w:bookmarkEnd w:id="271"/>
      <w:bookmarkEnd w:id="272"/>
    </w:p>
    <w:p w14:paraId="78B5FB04" w14:textId="77777777"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20565"/>
      <w:bookmarkStart w:id="278" w:name="_Toc67728518"/>
      <w:r w:rsidRPr="00533C32">
        <w:t>5.2.7.3.1</w:t>
      </w:r>
      <w:r w:rsidRPr="00533C32">
        <w:tab/>
        <w:t>PUT</w:t>
      </w:r>
      <w:bookmarkEnd w:id="273"/>
      <w:bookmarkEnd w:id="274"/>
      <w:bookmarkEnd w:id="275"/>
      <w:bookmarkEnd w:id="276"/>
      <w:bookmarkEnd w:id="277"/>
      <w:bookmarkEnd w:id="278"/>
    </w:p>
    <w:p w14:paraId="786BB76B" w14:textId="77777777" w:rsidR="007C4061" w:rsidRPr="00533C32" w:rsidRDefault="007C4061" w:rsidP="007C4061">
      <w:r w:rsidRPr="00533C32">
        <w:t>This method shall support the URI query parameters specified in table 5.2.7.3.1-1.</w:t>
      </w:r>
    </w:p>
    <w:p w14:paraId="57688486"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D1EE1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B0DD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CA2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1FF31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23A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78D" w14:textId="77777777" w:rsidR="007C4061" w:rsidRPr="00D5200C" w:rsidRDefault="007C4061" w:rsidP="00C17C4C">
            <w:pPr>
              <w:pStyle w:val="TAH"/>
              <w:rPr>
                <w:lang w:val="en-US"/>
              </w:rPr>
            </w:pPr>
            <w:r w:rsidRPr="00D5200C">
              <w:rPr>
                <w:lang w:val="en-US"/>
              </w:rPr>
              <w:t>Description</w:t>
            </w:r>
          </w:p>
        </w:tc>
      </w:tr>
      <w:tr w:rsidR="007C4061" w:rsidRPr="00BC4D08" w14:paraId="7DA347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4817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A68C7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6879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03E7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E66452" w14:textId="77777777" w:rsidR="007C4061" w:rsidRPr="00D5200C" w:rsidRDefault="007C4061" w:rsidP="00C17C4C">
            <w:pPr>
              <w:pStyle w:val="TAL"/>
              <w:rPr>
                <w:lang w:val="en-US"/>
              </w:rPr>
            </w:pPr>
          </w:p>
        </w:tc>
      </w:tr>
    </w:tbl>
    <w:p w14:paraId="7C045FCC" w14:textId="77777777" w:rsidR="007C4061" w:rsidRPr="00533C32" w:rsidRDefault="007C4061" w:rsidP="007C4061"/>
    <w:p w14:paraId="4EDC0739"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6A0E081F"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B42E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5A751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BA9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30BD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A2507" w14:textId="77777777" w:rsidR="007C4061" w:rsidRPr="00D5200C" w:rsidRDefault="007C4061" w:rsidP="00C17C4C">
            <w:pPr>
              <w:pStyle w:val="TAH"/>
              <w:rPr>
                <w:lang w:val="en-US"/>
              </w:rPr>
            </w:pPr>
            <w:r w:rsidRPr="00D5200C">
              <w:rPr>
                <w:lang w:val="en-US"/>
              </w:rPr>
              <w:t>Description</w:t>
            </w:r>
          </w:p>
        </w:tc>
      </w:tr>
      <w:tr w:rsidR="007C4061" w:rsidRPr="00BC4D08" w14:paraId="1FA6794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0235F95"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81696A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9EF92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EC967F8"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08746A6" w14:textId="77777777" w:rsidR="007C4061" w:rsidRPr="00533C32" w:rsidRDefault="007C4061" w:rsidP="007C4061"/>
    <w:p w14:paraId="70AE2E6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9C5F30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385A3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EB21E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7FFD1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D76AE" w14:textId="77777777" w:rsidR="007C4061" w:rsidRPr="00D5200C" w:rsidRDefault="007C4061" w:rsidP="00C17C4C">
            <w:pPr>
              <w:pStyle w:val="TAH"/>
              <w:rPr>
                <w:lang w:val="en-US"/>
              </w:rPr>
            </w:pPr>
            <w:r w:rsidRPr="00D5200C">
              <w:rPr>
                <w:lang w:val="en-US"/>
              </w:rPr>
              <w:t>Response</w:t>
            </w:r>
          </w:p>
          <w:p w14:paraId="0A5ED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BCCB08" w14:textId="77777777" w:rsidR="007C4061" w:rsidRPr="00D5200C" w:rsidRDefault="007C4061" w:rsidP="00C17C4C">
            <w:pPr>
              <w:pStyle w:val="TAH"/>
              <w:rPr>
                <w:lang w:val="en-US"/>
              </w:rPr>
            </w:pPr>
            <w:r w:rsidRPr="00D5200C">
              <w:rPr>
                <w:lang w:val="en-US"/>
              </w:rPr>
              <w:t>Description</w:t>
            </w:r>
          </w:p>
        </w:tc>
      </w:tr>
      <w:tr w:rsidR="007C4061" w:rsidRPr="00BC4D08" w14:paraId="1CF198E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086C5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3227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1F027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AEA43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DDB18F"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7EBBB835"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83F3F0"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10324177"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062EB2"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A52E8"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B8B6C05"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6A4BC6D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96B288"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8176810" w14:textId="77777777" w:rsidR="007C4061" w:rsidRPr="00533C32" w:rsidRDefault="007C4061" w:rsidP="007C4061"/>
    <w:p w14:paraId="350035BC" w14:textId="77777777"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20566"/>
      <w:bookmarkStart w:id="284" w:name="_Toc67728519"/>
      <w:r w:rsidRPr="00533C32">
        <w:t>5.2.7.3.2</w:t>
      </w:r>
      <w:r w:rsidRPr="00533C32">
        <w:tab/>
        <w:t>PATCH</w:t>
      </w:r>
      <w:bookmarkEnd w:id="279"/>
      <w:bookmarkEnd w:id="280"/>
      <w:bookmarkEnd w:id="281"/>
      <w:bookmarkEnd w:id="282"/>
      <w:bookmarkEnd w:id="283"/>
      <w:bookmarkEnd w:id="284"/>
    </w:p>
    <w:p w14:paraId="641A33F4"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5C47FC7E"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50AE5A58"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DC3D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C36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018D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749C5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9F432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EE3F6" w14:textId="77777777" w:rsidR="007C4061" w:rsidRPr="00D5200C" w:rsidRDefault="007C4061" w:rsidP="00C17C4C">
            <w:pPr>
              <w:pStyle w:val="TAH"/>
              <w:rPr>
                <w:lang w:val="en-US"/>
              </w:rPr>
            </w:pPr>
            <w:r w:rsidRPr="00D5200C">
              <w:rPr>
                <w:lang w:val="en-US"/>
              </w:rPr>
              <w:t>Description</w:t>
            </w:r>
          </w:p>
        </w:tc>
      </w:tr>
      <w:tr w:rsidR="007C4061" w:rsidRPr="00BC4D08" w14:paraId="63F96D7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45F11"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B5FAF9E"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E1333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A75A84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C69972" w14:textId="77777777" w:rsidR="007C4061" w:rsidRPr="00D5200C" w:rsidRDefault="007C4061" w:rsidP="00C17C4C">
            <w:pPr>
              <w:pStyle w:val="TAL"/>
              <w:rPr>
                <w:lang w:val="en-US"/>
              </w:rPr>
            </w:pPr>
            <w:r w:rsidRPr="00F9317B">
              <w:rPr>
                <w:rFonts w:cs="Arial"/>
                <w:szCs w:val="18"/>
              </w:rPr>
              <w:t>see 3GPP TS 29.500 [4] clause 6.6</w:t>
            </w:r>
          </w:p>
        </w:tc>
      </w:tr>
    </w:tbl>
    <w:p w14:paraId="72E9AA99" w14:textId="77777777" w:rsidR="007C4061" w:rsidRPr="00533C32" w:rsidRDefault="007C4061" w:rsidP="007C4061"/>
    <w:p w14:paraId="0942A227" w14:textId="77777777"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535B4D" w14:textId="77777777" w:rsidR="007C4061" w:rsidRPr="00533C32" w:rsidRDefault="007C4061" w:rsidP="006352FE">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3C40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28E7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80178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E3D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B947C" w14:textId="77777777" w:rsidR="007C4061" w:rsidRPr="00D5200C" w:rsidRDefault="007C4061" w:rsidP="00C17C4C">
            <w:pPr>
              <w:pStyle w:val="TAH"/>
              <w:rPr>
                <w:lang w:val="en-US"/>
              </w:rPr>
            </w:pPr>
            <w:r w:rsidRPr="00D5200C">
              <w:rPr>
                <w:lang w:val="en-US"/>
              </w:rPr>
              <w:t>Description</w:t>
            </w:r>
          </w:p>
        </w:tc>
      </w:tr>
      <w:tr w:rsidR="007C4061" w:rsidRPr="00BC4D08" w14:paraId="1D579A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98C6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DC32A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490AF7F"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A9921F"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4C2DEB5" w14:textId="77777777" w:rsidR="007C4061" w:rsidRPr="00533C32" w:rsidRDefault="007C4061" w:rsidP="007C4061"/>
    <w:p w14:paraId="02E6933C"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7E2FED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AB113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D34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757F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A6A35" w14:textId="77777777" w:rsidR="007C4061" w:rsidRPr="00D5200C" w:rsidRDefault="007C4061" w:rsidP="00C17C4C">
            <w:pPr>
              <w:pStyle w:val="TAH"/>
              <w:rPr>
                <w:lang w:val="en-US"/>
              </w:rPr>
            </w:pPr>
            <w:r w:rsidRPr="00D5200C">
              <w:rPr>
                <w:lang w:val="en-US"/>
              </w:rPr>
              <w:t>Response</w:t>
            </w:r>
          </w:p>
          <w:p w14:paraId="0FE9319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072DB" w14:textId="77777777" w:rsidR="007C4061" w:rsidRPr="00D5200C" w:rsidRDefault="007C4061" w:rsidP="00C17C4C">
            <w:pPr>
              <w:pStyle w:val="TAH"/>
              <w:rPr>
                <w:lang w:val="en-US"/>
              </w:rPr>
            </w:pPr>
            <w:r w:rsidRPr="00D5200C">
              <w:rPr>
                <w:lang w:val="en-US"/>
              </w:rPr>
              <w:t>Description</w:t>
            </w:r>
          </w:p>
        </w:tc>
      </w:tr>
      <w:tr w:rsidR="007C4061" w:rsidRPr="00BC4D08" w14:paraId="103D6EE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5782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3C355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D6D09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60D6BC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ED78B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1D84B5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D587F0"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DCCD61B"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3EB46F"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CCC01"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4B3FB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1E877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CF05C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E1C529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9A564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BFA2B"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DE91571"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4B05D18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E388A3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1B79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44EC42" w14:textId="77777777" w:rsidR="007C4061" w:rsidRPr="00533C32" w:rsidRDefault="007C4061" w:rsidP="007C4061">
      <w:pPr>
        <w:rPr>
          <w:lang w:eastAsia="zh-CN"/>
        </w:rPr>
      </w:pPr>
    </w:p>
    <w:p w14:paraId="2428783E" w14:textId="77777777"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20567"/>
      <w:bookmarkStart w:id="290" w:name="_Toc67728520"/>
      <w:r w:rsidRPr="00533C32">
        <w:t>5.2.7.3.3</w:t>
      </w:r>
      <w:r w:rsidRPr="00533C32">
        <w:tab/>
        <w:t>GET</w:t>
      </w:r>
      <w:bookmarkEnd w:id="285"/>
      <w:bookmarkEnd w:id="286"/>
      <w:bookmarkEnd w:id="287"/>
      <w:bookmarkEnd w:id="288"/>
      <w:bookmarkEnd w:id="289"/>
      <w:bookmarkEnd w:id="290"/>
    </w:p>
    <w:p w14:paraId="3F99BB50" w14:textId="77777777" w:rsidR="007C4061" w:rsidRPr="00533C32" w:rsidRDefault="007C4061" w:rsidP="007C4061">
      <w:r w:rsidRPr="00533C32">
        <w:t>This method shall support the URI query parameters specified in table 5.2.7.3.1-1.</w:t>
      </w:r>
    </w:p>
    <w:p w14:paraId="07B3CF4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51DF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3506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12E9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F4BA7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1FA6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07B2B" w14:textId="77777777" w:rsidR="007C4061" w:rsidRPr="00D5200C" w:rsidRDefault="007C4061" w:rsidP="00C17C4C">
            <w:pPr>
              <w:pStyle w:val="TAH"/>
              <w:rPr>
                <w:lang w:val="en-US"/>
              </w:rPr>
            </w:pPr>
            <w:r w:rsidRPr="00D5200C">
              <w:rPr>
                <w:lang w:val="en-US"/>
              </w:rPr>
              <w:t>Description</w:t>
            </w:r>
          </w:p>
        </w:tc>
      </w:tr>
      <w:tr w:rsidR="007C4061" w:rsidRPr="00BC4D08" w14:paraId="03AD3CC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E921BF"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0C0578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E9D5C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EBA9B3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E267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C004A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00D91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393F49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1AD3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63805C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E4304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27DBA8" w14:textId="77777777" w:rsidR="007C4061" w:rsidRPr="00533C32" w:rsidRDefault="007C4061" w:rsidP="007C4061"/>
    <w:p w14:paraId="1E227A73"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2BC04D05"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29227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5777F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2B6B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4979B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ED0B3" w14:textId="77777777" w:rsidR="007C4061" w:rsidRPr="00D5200C" w:rsidRDefault="007C4061" w:rsidP="00C17C4C">
            <w:pPr>
              <w:pStyle w:val="TAH"/>
              <w:rPr>
                <w:lang w:val="en-US"/>
              </w:rPr>
            </w:pPr>
            <w:r w:rsidRPr="00D5200C">
              <w:rPr>
                <w:lang w:val="en-US"/>
              </w:rPr>
              <w:t>Description</w:t>
            </w:r>
          </w:p>
        </w:tc>
      </w:tr>
      <w:tr w:rsidR="007C4061" w:rsidRPr="00BC4D08" w14:paraId="0C84577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51D0FD8"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6F5A3A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4949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714300D" w14:textId="77777777" w:rsidR="007C4061" w:rsidRPr="00D5200C" w:rsidRDefault="007C4061" w:rsidP="00C17C4C">
            <w:pPr>
              <w:pStyle w:val="TAL"/>
              <w:rPr>
                <w:lang w:val="en-US"/>
              </w:rPr>
            </w:pPr>
          </w:p>
        </w:tc>
      </w:tr>
    </w:tbl>
    <w:p w14:paraId="4C1C238E" w14:textId="77777777" w:rsidR="007C4061" w:rsidRPr="00533C32" w:rsidRDefault="007C4061" w:rsidP="007C4061"/>
    <w:p w14:paraId="6E8CE8AF"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767768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763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35B5C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8C799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1D3A7" w14:textId="77777777" w:rsidR="007C4061" w:rsidRPr="00D5200C" w:rsidRDefault="007C4061" w:rsidP="00C17C4C">
            <w:pPr>
              <w:pStyle w:val="TAH"/>
              <w:rPr>
                <w:lang w:val="en-US"/>
              </w:rPr>
            </w:pPr>
            <w:r w:rsidRPr="00D5200C">
              <w:rPr>
                <w:lang w:val="en-US"/>
              </w:rPr>
              <w:t>Response</w:t>
            </w:r>
          </w:p>
          <w:p w14:paraId="4DC164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4573C8" w14:textId="77777777" w:rsidR="007C4061" w:rsidRPr="00D5200C" w:rsidRDefault="007C4061" w:rsidP="00C17C4C">
            <w:pPr>
              <w:pStyle w:val="TAH"/>
              <w:rPr>
                <w:lang w:val="en-US"/>
              </w:rPr>
            </w:pPr>
            <w:r w:rsidRPr="00D5200C">
              <w:rPr>
                <w:lang w:val="en-US"/>
              </w:rPr>
              <w:t>Description</w:t>
            </w:r>
          </w:p>
        </w:tc>
      </w:tr>
      <w:tr w:rsidR="007C4061" w:rsidRPr="00BC4D08" w14:paraId="6FE5E82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36342"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D33BA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5BE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1BC6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93F9E0"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6D0B0B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821F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C3CA2B" w14:textId="77777777" w:rsidR="007C4061" w:rsidRPr="00533C32" w:rsidRDefault="007C4061" w:rsidP="007C4061"/>
    <w:p w14:paraId="012FA9DE" w14:textId="77777777"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20568"/>
      <w:bookmarkStart w:id="296" w:name="_Toc67728521"/>
      <w:r w:rsidRPr="00533C32">
        <w:t>5.2.8</w:t>
      </w:r>
      <w:r w:rsidRPr="00533C32">
        <w:tab/>
        <w:t>Resource: SmfRegistrations</w:t>
      </w:r>
      <w:bookmarkEnd w:id="291"/>
      <w:bookmarkEnd w:id="292"/>
      <w:bookmarkEnd w:id="293"/>
      <w:bookmarkEnd w:id="294"/>
      <w:bookmarkEnd w:id="295"/>
      <w:bookmarkEnd w:id="296"/>
    </w:p>
    <w:p w14:paraId="1C945FC0" w14:textId="77777777"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20569"/>
      <w:bookmarkStart w:id="302" w:name="_Toc67728522"/>
      <w:r w:rsidRPr="00533C32">
        <w:t>5.2.8.1</w:t>
      </w:r>
      <w:r w:rsidRPr="00533C32">
        <w:tab/>
        <w:t>Description</w:t>
      </w:r>
      <w:bookmarkEnd w:id="297"/>
      <w:bookmarkEnd w:id="298"/>
      <w:bookmarkEnd w:id="299"/>
      <w:bookmarkEnd w:id="300"/>
      <w:bookmarkEnd w:id="301"/>
      <w:bookmarkEnd w:id="302"/>
    </w:p>
    <w:p w14:paraId="032A01C7" w14:textId="77777777" w:rsidR="007C4061" w:rsidRPr="00533C32" w:rsidRDefault="007C4061" w:rsidP="007C4061">
      <w:pPr>
        <w:rPr>
          <w:lang w:eastAsia="zh-CN"/>
        </w:rPr>
      </w:pPr>
      <w:r w:rsidRPr="00533C32">
        <w:t>This resource is used to represent SMF registrations to be stored in the UDR.</w:t>
      </w:r>
    </w:p>
    <w:p w14:paraId="7D92D0AC" w14:textId="77777777" w:rsidR="007C4061" w:rsidRPr="00533C32" w:rsidRDefault="007C4061" w:rsidP="007C406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5C407A" w14:textId="77777777"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20570"/>
      <w:bookmarkStart w:id="308" w:name="_Toc67728523"/>
      <w:r w:rsidRPr="00533C32">
        <w:t>5.2.8.2</w:t>
      </w:r>
      <w:r w:rsidRPr="00533C32">
        <w:tab/>
        <w:t>Resource Definition</w:t>
      </w:r>
      <w:bookmarkEnd w:id="303"/>
      <w:bookmarkEnd w:id="304"/>
      <w:bookmarkEnd w:id="305"/>
      <w:bookmarkEnd w:id="306"/>
      <w:bookmarkEnd w:id="307"/>
      <w:bookmarkEnd w:id="308"/>
    </w:p>
    <w:p w14:paraId="62223CFE"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568AD0B6"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2675BA4C"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2034F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78C9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E3AA25" w14:textId="77777777" w:rsidR="007C4061" w:rsidRPr="00D5200C" w:rsidRDefault="007C4061" w:rsidP="00C17C4C">
            <w:pPr>
              <w:pStyle w:val="TAH"/>
              <w:rPr>
                <w:lang w:val="en-US"/>
              </w:rPr>
            </w:pPr>
            <w:r w:rsidRPr="00D5200C">
              <w:rPr>
                <w:lang w:val="en-US"/>
              </w:rPr>
              <w:t>Definition</w:t>
            </w:r>
          </w:p>
        </w:tc>
      </w:tr>
      <w:tr w:rsidR="007C4061" w:rsidRPr="00BC4D08" w14:paraId="684DB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8A1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3397A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4F9E76B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700F4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07B458"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bl>
    <w:p w14:paraId="0D3D80A2" w14:textId="77777777" w:rsidR="007C4061" w:rsidRPr="00533C32" w:rsidRDefault="007C4061" w:rsidP="007C4061"/>
    <w:p w14:paraId="0B7C9023" w14:textId="77777777"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20571"/>
      <w:bookmarkStart w:id="314" w:name="_Toc67728524"/>
      <w:r w:rsidRPr="00533C32">
        <w:t>5.2.8.3</w:t>
      </w:r>
      <w:r w:rsidRPr="00533C32">
        <w:tab/>
        <w:t>Resource Standard Methods</w:t>
      </w:r>
      <w:bookmarkEnd w:id="309"/>
      <w:bookmarkEnd w:id="310"/>
      <w:bookmarkEnd w:id="311"/>
      <w:bookmarkEnd w:id="312"/>
      <w:bookmarkEnd w:id="313"/>
      <w:bookmarkEnd w:id="314"/>
    </w:p>
    <w:p w14:paraId="44B2348E" w14:textId="77777777"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20572"/>
      <w:bookmarkStart w:id="320" w:name="_Toc67728525"/>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14:paraId="0396FB04"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52286A3F"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D49AE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0C9A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4F28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99A77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BA92C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E3451" w14:textId="77777777" w:rsidR="007C4061" w:rsidRPr="00D5200C" w:rsidRDefault="007C4061" w:rsidP="00C17C4C">
            <w:pPr>
              <w:pStyle w:val="TAH"/>
              <w:rPr>
                <w:lang w:val="en-US"/>
              </w:rPr>
            </w:pPr>
            <w:r w:rsidRPr="00D5200C">
              <w:rPr>
                <w:lang w:val="en-US"/>
              </w:rPr>
              <w:t>Description</w:t>
            </w:r>
          </w:p>
        </w:tc>
      </w:tr>
      <w:tr w:rsidR="007C4061" w:rsidRPr="00BC4D08" w14:paraId="168FD3F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AE377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1FB3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75FA40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24972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5C7A19D"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6C43D1F" w14:textId="77777777" w:rsidR="007C4061" w:rsidRPr="00533C32" w:rsidRDefault="007C4061" w:rsidP="007C4061"/>
    <w:p w14:paraId="5169882E"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89A3635"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3D0F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E85D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025D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29EB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056EF" w14:textId="77777777" w:rsidR="007C4061" w:rsidRPr="00D5200C" w:rsidRDefault="007C4061" w:rsidP="00C17C4C">
            <w:pPr>
              <w:pStyle w:val="TAH"/>
              <w:rPr>
                <w:lang w:val="en-US"/>
              </w:rPr>
            </w:pPr>
            <w:r w:rsidRPr="00D5200C">
              <w:rPr>
                <w:lang w:val="en-US"/>
              </w:rPr>
              <w:t>Description</w:t>
            </w:r>
          </w:p>
        </w:tc>
      </w:tr>
      <w:tr w:rsidR="007C4061" w:rsidRPr="00BC4D08" w14:paraId="245F05D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653C4B"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3C706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6096E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AAEC2" w14:textId="77777777" w:rsidR="007C4061" w:rsidRPr="00D5200C" w:rsidRDefault="007C4061" w:rsidP="00C17C4C">
            <w:pPr>
              <w:pStyle w:val="TAL"/>
              <w:rPr>
                <w:lang w:val="en-US"/>
              </w:rPr>
            </w:pPr>
          </w:p>
        </w:tc>
      </w:tr>
    </w:tbl>
    <w:p w14:paraId="6C70003D" w14:textId="77777777" w:rsidR="007C4061" w:rsidRPr="00533C32" w:rsidRDefault="007C4061" w:rsidP="007C4061"/>
    <w:p w14:paraId="1FC61D06"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CFE69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4223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B1197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2B4F7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9347AA" w14:textId="77777777" w:rsidR="007C4061" w:rsidRPr="00D5200C" w:rsidRDefault="007C4061" w:rsidP="00C17C4C">
            <w:pPr>
              <w:pStyle w:val="TAH"/>
              <w:rPr>
                <w:lang w:val="en-US"/>
              </w:rPr>
            </w:pPr>
            <w:r w:rsidRPr="00D5200C">
              <w:rPr>
                <w:lang w:val="en-US"/>
              </w:rPr>
              <w:t>Response</w:t>
            </w:r>
          </w:p>
          <w:p w14:paraId="6E3125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7DD918" w14:textId="77777777" w:rsidR="007C4061" w:rsidRPr="00D5200C" w:rsidRDefault="007C4061" w:rsidP="00C17C4C">
            <w:pPr>
              <w:pStyle w:val="TAH"/>
              <w:rPr>
                <w:lang w:val="en-US"/>
              </w:rPr>
            </w:pPr>
            <w:r w:rsidRPr="00D5200C">
              <w:rPr>
                <w:lang w:val="en-US"/>
              </w:rPr>
              <w:t>Description</w:t>
            </w:r>
          </w:p>
        </w:tc>
      </w:tr>
      <w:tr w:rsidR="007C4061" w:rsidRPr="00BC4D08" w14:paraId="1B60E62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2ACFB8"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06FCD3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C217FB2"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2C7DA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1DDF730"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2C11712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690C80"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42EB950" w14:textId="77777777" w:rsidR="007C4061" w:rsidRPr="00533C32" w:rsidRDefault="007C4061" w:rsidP="007C4061">
      <w:pPr>
        <w:rPr>
          <w:lang w:eastAsia="zh-CN"/>
        </w:rPr>
      </w:pPr>
    </w:p>
    <w:p w14:paraId="7F880B39" w14:textId="77777777"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20573"/>
      <w:bookmarkStart w:id="326" w:name="_Toc67728526"/>
      <w:r w:rsidRPr="00533C32">
        <w:t>5.2.9</w:t>
      </w:r>
      <w:r w:rsidRPr="00533C32">
        <w:tab/>
        <w:t>Resource: IndividualSmfRegistration</w:t>
      </w:r>
      <w:bookmarkEnd w:id="321"/>
      <w:bookmarkEnd w:id="322"/>
      <w:bookmarkEnd w:id="323"/>
      <w:bookmarkEnd w:id="324"/>
      <w:bookmarkEnd w:id="325"/>
      <w:bookmarkEnd w:id="326"/>
    </w:p>
    <w:p w14:paraId="21238FC2" w14:textId="77777777"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20574"/>
      <w:bookmarkStart w:id="332" w:name="_Toc67728527"/>
      <w:r w:rsidRPr="00533C32">
        <w:t>5.2.9.1</w:t>
      </w:r>
      <w:r w:rsidRPr="00533C32">
        <w:tab/>
        <w:t>Description</w:t>
      </w:r>
      <w:bookmarkEnd w:id="327"/>
      <w:bookmarkEnd w:id="328"/>
      <w:bookmarkEnd w:id="329"/>
      <w:bookmarkEnd w:id="330"/>
      <w:bookmarkEnd w:id="331"/>
      <w:bookmarkEnd w:id="332"/>
    </w:p>
    <w:p w14:paraId="6C4EB74D" w14:textId="77777777" w:rsidR="007C4061" w:rsidRPr="00533C32" w:rsidRDefault="007C4061" w:rsidP="007C4061">
      <w:pPr>
        <w:rPr>
          <w:lang w:eastAsia="zh-CN"/>
        </w:rPr>
      </w:pPr>
      <w:r w:rsidRPr="00533C32">
        <w:t>This resource is used to represent individual PDU session SMF registrations to be stored in the UDR.</w:t>
      </w:r>
    </w:p>
    <w:p w14:paraId="22DAFD2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ECEDB" w14:textId="77777777"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20575"/>
      <w:bookmarkStart w:id="338" w:name="_Toc67728528"/>
      <w:r w:rsidRPr="00533C32">
        <w:t>5.2.9.2</w:t>
      </w:r>
      <w:r w:rsidRPr="00533C32">
        <w:tab/>
        <w:t>Resource Definition</w:t>
      </w:r>
      <w:bookmarkEnd w:id="333"/>
      <w:bookmarkEnd w:id="334"/>
      <w:bookmarkEnd w:id="335"/>
      <w:bookmarkEnd w:id="336"/>
      <w:bookmarkEnd w:id="337"/>
      <w:bookmarkEnd w:id="338"/>
    </w:p>
    <w:p w14:paraId="0CC293E9"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1FB0F7C9"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631E9EF4" w14:textId="77777777" w:rsidR="007C4061" w:rsidRPr="00533C32" w:rsidRDefault="007C4061" w:rsidP="006352FE">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87336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C4D4A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1FC91E" w14:textId="77777777" w:rsidR="007C4061" w:rsidRPr="00D5200C" w:rsidRDefault="007C4061" w:rsidP="00C17C4C">
            <w:pPr>
              <w:pStyle w:val="TAH"/>
              <w:rPr>
                <w:lang w:val="en-US"/>
              </w:rPr>
            </w:pPr>
            <w:r w:rsidRPr="00D5200C">
              <w:rPr>
                <w:lang w:val="en-US"/>
              </w:rPr>
              <w:t>Definition</w:t>
            </w:r>
          </w:p>
        </w:tc>
      </w:tr>
      <w:tr w:rsidR="007C4061" w:rsidRPr="00BC4D08" w14:paraId="69A3ED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F7F15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F31CC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55CEEE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5CE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591030"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A5C2F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9EE35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8506A2"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3DA922FF" w14:textId="77777777" w:rsidR="007C4061" w:rsidRPr="00533C32" w:rsidRDefault="007C4061" w:rsidP="007C4061"/>
    <w:p w14:paraId="1CB06BAD" w14:textId="77777777"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20576"/>
      <w:bookmarkStart w:id="344" w:name="_Toc67728529"/>
      <w:r w:rsidRPr="00533C32">
        <w:t>5.2.9.3</w:t>
      </w:r>
      <w:r w:rsidRPr="00533C32">
        <w:tab/>
        <w:t>Resource Standard Methods</w:t>
      </w:r>
      <w:bookmarkEnd w:id="339"/>
      <w:bookmarkEnd w:id="340"/>
      <w:bookmarkEnd w:id="341"/>
      <w:bookmarkEnd w:id="342"/>
      <w:bookmarkEnd w:id="343"/>
      <w:bookmarkEnd w:id="344"/>
    </w:p>
    <w:p w14:paraId="371F99EC" w14:textId="77777777"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20577"/>
      <w:bookmarkStart w:id="350" w:name="_Toc67728530"/>
      <w:r w:rsidRPr="00533C32">
        <w:t>5.2.9.3.1</w:t>
      </w:r>
      <w:r w:rsidRPr="00533C32">
        <w:tab/>
        <w:t>PUT</w:t>
      </w:r>
      <w:bookmarkEnd w:id="345"/>
      <w:bookmarkEnd w:id="346"/>
      <w:bookmarkEnd w:id="347"/>
      <w:bookmarkEnd w:id="348"/>
      <w:bookmarkEnd w:id="349"/>
      <w:bookmarkEnd w:id="350"/>
    </w:p>
    <w:p w14:paraId="5260D6EA" w14:textId="77777777" w:rsidR="007C4061" w:rsidRPr="00533C32" w:rsidRDefault="007C4061" w:rsidP="007C4061">
      <w:r w:rsidRPr="00533C32">
        <w:t>This method shall support the URI query parameters specified in table 5.2.9.3.1-1.</w:t>
      </w:r>
    </w:p>
    <w:p w14:paraId="6821A33A"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C8E2A4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FC83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04E7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3E90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451DE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9DBB2" w14:textId="77777777" w:rsidR="007C4061" w:rsidRPr="00D5200C" w:rsidRDefault="007C4061" w:rsidP="00C17C4C">
            <w:pPr>
              <w:pStyle w:val="TAH"/>
              <w:rPr>
                <w:lang w:val="en-US"/>
              </w:rPr>
            </w:pPr>
            <w:r w:rsidRPr="00D5200C">
              <w:rPr>
                <w:lang w:val="en-US"/>
              </w:rPr>
              <w:t>Description</w:t>
            </w:r>
          </w:p>
        </w:tc>
      </w:tr>
      <w:tr w:rsidR="007C4061" w:rsidRPr="00BC4D08" w14:paraId="3CA4DC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F803B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B33FE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A6374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FA3CD3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04FE84" w14:textId="77777777" w:rsidR="007C4061" w:rsidRPr="00D5200C" w:rsidRDefault="007C4061" w:rsidP="00C17C4C">
            <w:pPr>
              <w:pStyle w:val="TAL"/>
              <w:rPr>
                <w:lang w:val="en-US"/>
              </w:rPr>
            </w:pPr>
          </w:p>
        </w:tc>
      </w:tr>
    </w:tbl>
    <w:p w14:paraId="1BB3BB90" w14:textId="77777777" w:rsidR="007C4061" w:rsidRPr="00533C32" w:rsidRDefault="007C4061" w:rsidP="007C4061"/>
    <w:p w14:paraId="592F3271"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02AEFC8F"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A2F57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1BB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AF1C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A9B3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E155BC" w14:textId="77777777" w:rsidR="007C4061" w:rsidRPr="00D5200C" w:rsidRDefault="007C4061" w:rsidP="00C17C4C">
            <w:pPr>
              <w:pStyle w:val="TAH"/>
              <w:rPr>
                <w:lang w:val="en-US"/>
              </w:rPr>
            </w:pPr>
            <w:r w:rsidRPr="00D5200C">
              <w:rPr>
                <w:lang w:val="en-US"/>
              </w:rPr>
              <w:t>Description</w:t>
            </w:r>
          </w:p>
        </w:tc>
      </w:tr>
      <w:tr w:rsidR="007C4061" w:rsidRPr="00BC4D08" w14:paraId="7EFF8F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AF02AF"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06DF7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B7EE03"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832C6C0" w14:textId="77777777" w:rsidR="007C4061" w:rsidRPr="00D5200C" w:rsidRDefault="007C4061" w:rsidP="00C17C4C">
            <w:pPr>
              <w:pStyle w:val="TAL"/>
              <w:rPr>
                <w:lang w:val="en-US"/>
              </w:rPr>
            </w:pPr>
            <w:r w:rsidRPr="00D5200C">
              <w:rPr>
                <w:lang w:val="en-US"/>
              </w:rPr>
              <w:t>The registration that is to be created</w:t>
            </w:r>
          </w:p>
        </w:tc>
      </w:tr>
    </w:tbl>
    <w:p w14:paraId="2D32682B" w14:textId="77777777" w:rsidR="007C4061" w:rsidRPr="00533C32" w:rsidRDefault="007C4061" w:rsidP="007C4061"/>
    <w:p w14:paraId="01D2F498"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D367A5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4FE1CD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A4879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F1D0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D38862" w14:textId="77777777" w:rsidR="007C4061" w:rsidRPr="00D5200C" w:rsidRDefault="007C4061" w:rsidP="00C17C4C">
            <w:pPr>
              <w:pStyle w:val="TAH"/>
              <w:rPr>
                <w:lang w:val="en-US"/>
              </w:rPr>
            </w:pPr>
            <w:r w:rsidRPr="00D5200C">
              <w:rPr>
                <w:lang w:val="en-US"/>
              </w:rPr>
              <w:t>Response</w:t>
            </w:r>
          </w:p>
          <w:p w14:paraId="7A23D01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2746" w14:textId="77777777" w:rsidR="007C4061" w:rsidRPr="00D5200C" w:rsidRDefault="007C4061" w:rsidP="00C17C4C">
            <w:pPr>
              <w:pStyle w:val="TAH"/>
              <w:rPr>
                <w:lang w:val="en-US"/>
              </w:rPr>
            </w:pPr>
            <w:r w:rsidRPr="00D5200C">
              <w:rPr>
                <w:lang w:val="en-US"/>
              </w:rPr>
              <w:t>Description</w:t>
            </w:r>
          </w:p>
        </w:tc>
      </w:tr>
      <w:tr w:rsidR="007C4061" w:rsidRPr="00BC4D08" w14:paraId="533F409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FFB072"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520EDA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49797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53EE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0B86CE"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72450AD"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9E8E38"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9C2C34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FC93DFA"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65B5D7C"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1E4AB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14594DE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37D7A9"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10F6DA4" w14:textId="77777777" w:rsidR="007C4061" w:rsidRPr="00533C32" w:rsidRDefault="007C4061" w:rsidP="007C4061"/>
    <w:p w14:paraId="07EDFFAD" w14:textId="77777777"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20578"/>
      <w:bookmarkStart w:id="356" w:name="_Toc67728531"/>
      <w:r w:rsidRPr="00533C32">
        <w:t>5.2.9.3.2</w:t>
      </w:r>
      <w:r w:rsidRPr="00533C32">
        <w:tab/>
        <w:t>DELETE</w:t>
      </w:r>
      <w:bookmarkEnd w:id="351"/>
      <w:bookmarkEnd w:id="352"/>
      <w:bookmarkEnd w:id="353"/>
      <w:bookmarkEnd w:id="354"/>
      <w:bookmarkEnd w:id="355"/>
      <w:bookmarkEnd w:id="356"/>
    </w:p>
    <w:p w14:paraId="5076542E" w14:textId="77777777" w:rsidR="007C4061" w:rsidRPr="00533C32" w:rsidRDefault="007C4061" w:rsidP="007C4061">
      <w:r w:rsidRPr="00533C32">
        <w:t>This method shall support the URI query parameters specified in table 5.2.9.3.2-1.</w:t>
      </w:r>
    </w:p>
    <w:p w14:paraId="66885BB9"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B14B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3C17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90E1D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4F4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40A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EEE1A" w14:textId="77777777" w:rsidR="007C4061" w:rsidRPr="00D5200C" w:rsidRDefault="007C4061" w:rsidP="00C17C4C">
            <w:pPr>
              <w:pStyle w:val="TAH"/>
              <w:rPr>
                <w:lang w:val="en-US"/>
              </w:rPr>
            </w:pPr>
            <w:r w:rsidRPr="00D5200C">
              <w:rPr>
                <w:lang w:val="en-US"/>
              </w:rPr>
              <w:t>Description</w:t>
            </w:r>
          </w:p>
        </w:tc>
      </w:tr>
      <w:tr w:rsidR="007C4061" w:rsidRPr="00BC4D08" w14:paraId="0CD43B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BA1C2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D6332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75EB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CF3F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CCD355" w14:textId="77777777" w:rsidR="007C4061" w:rsidRPr="00D5200C" w:rsidRDefault="007C4061" w:rsidP="00C17C4C">
            <w:pPr>
              <w:pStyle w:val="TAL"/>
              <w:rPr>
                <w:lang w:val="en-US"/>
              </w:rPr>
            </w:pPr>
          </w:p>
        </w:tc>
      </w:tr>
    </w:tbl>
    <w:p w14:paraId="44E9122C" w14:textId="77777777" w:rsidR="007C4061" w:rsidRPr="00533C32" w:rsidRDefault="007C4061" w:rsidP="007C4061"/>
    <w:p w14:paraId="3C6AF64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6E76E8E4" w14:textId="77777777"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CD49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D170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ACF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2698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71E29" w14:textId="77777777" w:rsidR="007C4061" w:rsidRPr="00D5200C" w:rsidRDefault="007C4061" w:rsidP="00C17C4C">
            <w:pPr>
              <w:pStyle w:val="TAH"/>
              <w:rPr>
                <w:lang w:val="en-US"/>
              </w:rPr>
            </w:pPr>
            <w:r w:rsidRPr="00D5200C">
              <w:rPr>
                <w:lang w:val="en-US"/>
              </w:rPr>
              <w:t>Description</w:t>
            </w:r>
          </w:p>
        </w:tc>
      </w:tr>
      <w:tr w:rsidR="007C4061" w:rsidRPr="00BC4D08" w14:paraId="66EB962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05CDC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B401F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BD37A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0DCFDA" w14:textId="77777777" w:rsidR="007C4061" w:rsidRPr="00D5200C" w:rsidRDefault="007C4061" w:rsidP="00C17C4C">
            <w:pPr>
              <w:pStyle w:val="TAL"/>
              <w:rPr>
                <w:lang w:val="en-US"/>
              </w:rPr>
            </w:pPr>
          </w:p>
        </w:tc>
      </w:tr>
    </w:tbl>
    <w:p w14:paraId="76ECBD65" w14:textId="77777777" w:rsidR="007C4061" w:rsidRPr="00533C32" w:rsidRDefault="007C4061" w:rsidP="007C4061"/>
    <w:p w14:paraId="732AD15C" w14:textId="77777777" w:rsidR="007C4061" w:rsidRPr="00533C32" w:rsidRDefault="007C4061" w:rsidP="006352FE">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0BD24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B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5E6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D2DDB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91BB7C" w14:textId="77777777" w:rsidR="007C4061" w:rsidRPr="00D5200C" w:rsidRDefault="007C4061" w:rsidP="00C17C4C">
            <w:pPr>
              <w:pStyle w:val="TAH"/>
              <w:rPr>
                <w:lang w:val="en-US"/>
              </w:rPr>
            </w:pPr>
            <w:r w:rsidRPr="00D5200C">
              <w:rPr>
                <w:lang w:val="en-US"/>
              </w:rPr>
              <w:t>Response</w:t>
            </w:r>
          </w:p>
          <w:p w14:paraId="4CD248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2FA441" w14:textId="77777777" w:rsidR="007C4061" w:rsidRPr="00D5200C" w:rsidRDefault="007C4061" w:rsidP="00C17C4C">
            <w:pPr>
              <w:pStyle w:val="TAH"/>
              <w:rPr>
                <w:lang w:val="en-US"/>
              </w:rPr>
            </w:pPr>
            <w:r w:rsidRPr="00D5200C">
              <w:rPr>
                <w:lang w:val="en-US"/>
              </w:rPr>
              <w:t>Description</w:t>
            </w:r>
          </w:p>
        </w:tc>
      </w:tr>
      <w:tr w:rsidR="007C4061" w:rsidRPr="00BC4D08" w14:paraId="3EFBD3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2D7ED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67D7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1B4920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524E1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8A2D6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0130A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BF4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5854741" w14:textId="77777777" w:rsidR="007C4061" w:rsidRPr="00533C32" w:rsidRDefault="007C4061" w:rsidP="007C4061"/>
    <w:p w14:paraId="550B6227" w14:textId="77777777"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20579"/>
      <w:bookmarkStart w:id="362" w:name="_Toc67728532"/>
      <w:r w:rsidRPr="00533C32">
        <w:t>5.2.9.3.</w:t>
      </w:r>
      <w:r w:rsidRPr="00533C32">
        <w:rPr>
          <w:lang w:eastAsia="zh-CN"/>
        </w:rPr>
        <w:t>3</w:t>
      </w:r>
      <w:r w:rsidRPr="00533C32">
        <w:tab/>
        <w:t>GET</w:t>
      </w:r>
      <w:bookmarkEnd w:id="357"/>
      <w:bookmarkEnd w:id="358"/>
      <w:bookmarkEnd w:id="359"/>
      <w:bookmarkEnd w:id="360"/>
      <w:bookmarkEnd w:id="361"/>
      <w:bookmarkEnd w:id="362"/>
    </w:p>
    <w:p w14:paraId="30C14E55"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02E6D665"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F0905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B870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38FDE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7255C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15D5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63589" w14:textId="77777777" w:rsidR="007C4061" w:rsidRPr="00D5200C" w:rsidRDefault="007C4061" w:rsidP="00C17C4C">
            <w:pPr>
              <w:pStyle w:val="TAH"/>
              <w:rPr>
                <w:lang w:val="en-US"/>
              </w:rPr>
            </w:pPr>
            <w:r w:rsidRPr="00D5200C">
              <w:rPr>
                <w:lang w:val="en-US"/>
              </w:rPr>
              <w:t>Description</w:t>
            </w:r>
          </w:p>
        </w:tc>
      </w:tr>
      <w:tr w:rsidR="007C4061" w:rsidRPr="00BC4D08" w14:paraId="2EB683C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DDAB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A18780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7C1D72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688E0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1D4A4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92CFCC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AD70B"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4881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A5E0B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AB8B8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147D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DEAE777" w14:textId="77777777" w:rsidR="007C4061" w:rsidRPr="00533C32" w:rsidRDefault="007C4061" w:rsidP="007C4061"/>
    <w:p w14:paraId="77BE9366"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529A1B8"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A62BDA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2DFED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954B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8DF7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F0DD33" w14:textId="77777777" w:rsidR="007C4061" w:rsidRPr="00D5200C" w:rsidRDefault="007C4061" w:rsidP="00C17C4C">
            <w:pPr>
              <w:pStyle w:val="TAH"/>
              <w:rPr>
                <w:lang w:val="en-US"/>
              </w:rPr>
            </w:pPr>
            <w:r w:rsidRPr="00D5200C">
              <w:rPr>
                <w:lang w:val="en-US"/>
              </w:rPr>
              <w:t>Description</w:t>
            </w:r>
          </w:p>
        </w:tc>
      </w:tr>
      <w:tr w:rsidR="007C4061" w:rsidRPr="00BC4D08" w14:paraId="312D95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1183A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F3B5E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95D61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428679" w14:textId="77777777" w:rsidR="007C4061" w:rsidRPr="00D5200C" w:rsidRDefault="007C4061" w:rsidP="00C17C4C">
            <w:pPr>
              <w:pStyle w:val="TAL"/>
              <w:rPr>
                <w:lang w:val="en-US"/>
              </w:rPr>
            </w:pPr>
          </w:p>
        </w:tc>
      </w:tr>
    </w:tbl>
    <w:p w14:paraId="3CC14C59" w14:textId="77777777" w:rsidR="007C4061" w:rsidRPr="00533C32" w:rsidRDefault="007C4061" w:rsidP="007C4061"/>
    <w:p w14:paraId="5E9ABA1D"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E2B6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E2C4D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A5A7C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2217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FF2B2" w14:textId="77777777" w:rsidR="007C4061" w:rsidRPr="00D5200C" w:rsidRDefault="007C4061" w:rsidP="00C17C4C">
            <w:pPr>
              <w:pStyle w:val="TAH"/>
              <w:rPr>
                <w:lang w:val="en-US"/>
              </w:rPr>
            </w:pPr>
            <w:r w:rsidRPr="00D5200C">
              <w:rPr>
                <w:lang w:val="en-US"/>
              </w:rPr>
              <w:t>Response</w:t>
            </w:r>
          </w:p>
          <w:p w14:paraId="6A3E4D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27D351" w14:textId="77777777" w:rsidR="007C4061" w:rsidRPr="00D5200C" w:rsidRDefault="007C4061" w:rsidP="00C17C4C">
            <w:pPr>
              <w:pStyle w:val="TAH"/>
              <w:rPr>
                <w:lang w:val="en-US"/>
              </w:rPr>
            </w:pPr>
            <w:r w:rsidRPr="00D5200C">
              <w:rPr>
                <w:lang w:val="en-US"/>
              </w:rPr>
              <w:t>Description</w:t>
            </w:r>
          </w:p>
        </w:tc>
      </w:tr>
      <w:tr w:rsidR="007C4061" w:rsidRPr="00BC4D08" w14:paraId="37EDBB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81F6E4"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9E9877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FE6C4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D5C74"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20947F"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0B71E6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E348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58776" w14:textId="77777777" w:rsidR="007C4061" w:rsidRPr="00533C32" w:rsidRDefault="007C4061" w:rsidP="007C4061">
      <w:pPr>
        <w:rPr>
          <w:lang w:eastAsia="zh-CN"/>
        </w:rPr>
      </w:pPr>
    </w:p>
    <w:p w14:paraId="084A791C" w14:textId="77777777"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20580"/>
      <w:bookmarkStart w:id="368" w:name="_Toc67728533"/>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14:paraId="2C14E657" w14:textId="77777777"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20581"/>
      <w:bookmarkStart w:id="374" w:name="_Toc67728534"/>
      <w:r w:rsidRPr="00533C32">
        <w:t>5.2.10.1</w:t>
      </w:r>
      <w:r w:rsidRPr="00533C32">
        <w:tab/>
        <w:t>Description</w:t>
      </w:r>
      <w:bookmarkEnd w:id="369"/>
      <w:bookmarkEnd w:id="370"/>
      <w:bookmarkEnd w:id="371"/>
      <w:bookmarkEnd w:id="372"/>
      <w:bookmarkEnd w:id="373"/>
      <w:bookmarkEnd w:id="374"/>
    </w:p>
    <w:p w14:paraId="38D54FCD" w14:textId="77777777" w:rsidR="007C4061" w:rsidRPr="00533C32" w:rsidRDefault="007C4061" w:rsidP="007C4061">
      <w:pPr>
        <w:rPr>
          <w:lang w:eastAsia="zh-CN"/>
        </w:rPr>
      </w:pPr>
      <w:r w:rsidRPr="00533C32">
        <w:rPr>
          <w:lang w:eastAsia="zh-CN"/>
        </w:rPr>
        <w:t>This resource represents the UE's operator specific data.</w:t>
      </w:r>
    </w:p>
    <w:p w14:paraId="6A634E27"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7EBA1078" w14:textId="77777777"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20582"/>
      <w:bookmarkStart w:id="380" w:name="_Toc67728535"/>
      <w:r w:rsidRPr="00533C32">
        <w:t>5.2.10.2</w:t>
      </w:r>
      <w:r w:rsidRPr="00533C32">
        <w:tab/>
        <w:t>Resource Definition</w:t>
      </w:r>
      <w:bookmarkEnd w:id="375"/>
      <w:bookmarkEnd w:id="376"/>
      <w:bookmarkEnd w:id="377"/>
      <w:bookmarkEnd w:id="378"/>
      <w:bookmarkEnd w:id="379"/>
      <w:bookmarkEnd w:id="380"/>
    </w:p>
    <w:p w14:paraId="4316D7C9" w14:textId="77777777"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5E610E2A"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4C693A6C"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E53194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F320E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2AF7D" w14:textId="77777777" w:rsidR="007C4061" w:rsidRPr="00D5200C" w:rsidRDefault="007C4061" w:rsidP="00C17C4C">
            <w:pPr>
              <w:pStyle w:val="TAH"/>
              <w:rPr>
                <w:lang w:val="en-US"/>
              </w:rPr>
            </w:pPr>
            <w:r w:rsidRPr="00D5200C">
              <w:rPr>
                <w:lang w:val="en-US"/>
              </w:rPr>
              <w:t>Definition</w:t>
            </w:r>
          </w:p>
        </w:tc>
      </w:tr>
      <w:tr w:rsidR="007C4061" w:rsidRPr="00BC4D08" w14:paraId="6E605C4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D0A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3ACFD"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23B2B7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C1A92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82F30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6BB357B"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1A35A302"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14:paraId="26FF7A8A" w14:textId="77777777" w:rsidR="007C4061" w:rsidRPr="00533C32" w:rsidRDefault="007C4061" w:rsidP="007C4061"/>
    <w:p w14:paraId="320CC538" w14:textId="77777777"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20583"/>
      <w:bookmarkStart w:id="387" w:name="_Toc67728536"/>
      <w:r w:rsidRPr="00533C32">
        <w:lastRenderedPageBreak/>
        <w:t>5.2.10.3</w:t>
      </w:r>
      <w:r w:rsidRPr="00533C32">
        <w:tab/>
        <w:t>Resource Standard Methods</w:t>
      </w:r>
      <w:bookmarkEnd w:id="382"/>
      <w:bookmarkEnd w:id="383"/>
      <w:bookmarkEnd w:id="384"/>
      <w:bookmarkEnd w:id="385"/>
      <w:bookmarkEnd w:id="386"/>
      <w:bookmarkEnd w:id="387"/>
    </w:p>
    <w:p w14:paraId="2EF6BAF4" w14:textId="77777777"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20584"/>
      <w:bookmarkStart w:id="393" w:name="_Toc67728537"/>
      <w:r w:rsidRPr="00533C32">
        <w:t>5.2.10.3.1</w:t>
      </w:r>
      <w:r w:rsidRPr="00533C32">
        <w:tab/>
      </w:r>
      <w:r w:rsidRPr="00533C32">
        <w:rPr>
          <w:lang w:eastAsia="zh-CN"/>
        </w:rPr>
        <w:t>GET</w:t>
      </w:r>
      <w:bookmarkEnd w:id="388"/>
      <w:bookmarkEnd w:id="389"/>
      <w:bookmarkEnd w:id="390"/>
      <w:bookmarkEnd w:id="391"/>
      <w:bookmarkEnd w:id="392"/>
      <w:bookmarkEnd w:id="393"/>
    </w:p>
    <w:p w14:paraId="4A6EF2AA" w14:textId="77777777"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14:paraId="1D603D4D" w14:textId="77777777" w:rsidR="007C4061" w:rsidRPr="00533C32" w:rsidRDefault="007C4061" w:rsidP="007C4061">
      <w:r w:rsidRPr="00533C32">
        <w:t>This method shall support the URI query parameters specified in table 5.2.10.3.1-1.</w:t>
      </w:r>
    </w:p>
    <w:p w14:paraId="101C68C6"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55F28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C377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17B6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CBCA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64C1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23B71" w14:textId="77777777" w:rsidR="007C4061" w:rsidRPr="00D5200C" w:rsidRDefault="007C4061" w:rsidP="00C17C4C">
            <w:pPr>
              <w:pStyle w:val="TAH"/>
              <w:rPr>
                <w:lang w:val="en-US"/>
              </w:rPr>
            </w:pPr>
            <w:r w:rsidRPr="00D5200C">
              <w:rPr>
                <w:lang w:val="en-US"/>
              </w:rPr>
              <w:t>Description</w:t>
            </w:r>
          </w:p>
        </w:tc>
      </w:tr>
      <w:tr w:rsidR="007C4061" w:rsidRPr="00BC4D08" w14:paraId="51F71D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9452A9"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B33E5D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105A87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1D005A"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A340B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1B9141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34543"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24C94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4A432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5FFA00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AC5E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444E995" w14:textId="77777777" w:rsidR="007C4061" w:rsidRPr="00533C32" w:rsidRDefault="007C4061" w:rsidP="007C4061"/>
    <w:p w14:paraId="42C1E58D"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239025B2"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31C48C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02DE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DCC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43F6A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B3566" w14:textId="77777777" w:rsidR="007C4061" w:rsidRPr="00D5200C" w:rsidRDefault="007C4061" w:rsidP="00C17C4C">
            <w:pPr>
              <w:pStyle w:val="TAH"/>
              <w:rPr>
                <w:lang w:val="en-US"/>
              </w:rPr>
            </w:pPr>
            <w:r w:rsidRPr="00D5200C">
              <w:rPr>
                <w:lang w:val="en-US"/>
              </w:rPr>
              <w:t>Description</w:t>
            </w:r>
          </w:p>
        </w:tc>
      </w:tr>
      <w:tr w:rsidR="007C4061" w:rsidRPr="00BC4D08" w14:paraId="1C4F86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088A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285B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54E9D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9AF255" w14:textId="77777777" w:rsidR="007C4061" w:rsidRPr="00D5200C" w:rsidRDefault="007C4061" w:rsidP="00C17C4C">
            <w:pPr>
              <w:pStyle w:val="TAL"/>
              <w:rPr>
                <w:lang w:val="en-US"/>
              </w:rPr>
            </w:pPr>
          </w:p>
        </w:tc>
      </w:tr>
    </w:tbl>
    <w:p w14:paraId="31F879C8" w14:textId="77777777" w:rsidR="007C4061" w:rsidRPr="00533C32" w:rsidRDefault="007C4061" w:rsidP="007C4061"/>
    <w:p w14:paraId="2464CA45"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F8B99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B080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2C408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B4F0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E6708" w14:textId="77777777" w:rsidR="007C4061" w:rsidRPr="00D5200C" w:rsidRDefault="007C4061" w:rsidP="00C17C4C">
            <w:pPr>
              <w:pStyle w:val="TAH"/>
              <w:rPr>
                <w:lang w:val="en-US"/>
              </w:rPr>
            </w:pPr>
            <w:r w:rsidRPr="00D5200C">
              <w:rPr>
                <w:lang w:val="en-US"/>
              </w:rPr>
              <w:t>Response</w:t>
            </w:r>
          </w:p>
          <w:p w14:paraId="5F4395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C7970" w14:textId="77777777" w:rsidR="007C4061" w:rsidRPr="00D5200C" w:rsidRDefault="007C4061" w:rsidP="00C17C4C">
            <w:pPr>
              <w:pStyle w:val="TAH"/>
              <w:rPr>
                <w:lang w:val="en-US"/>
              </w:rPr>
            </w:pPr>
            <w:r w:rsidRPr="00D5200C">
              <w:rPr>
                <w:lang w:val="en-US"/>
              </w:rPr>
              <w:t>Description</w:t>
            </w:r>
          </w:p>
        </w:tc>
      </w:tr>
      <w:tr w:rsidR="007C4061" w:rsidRPr="00BC4D08" w14:paraId="0E7F33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9A03B6"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748D03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CB5F85"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51C696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055AF4"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A0B773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E450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14:paraId="14E91FA5" w14:textId="77777777" w:rsidR="007C4061" w:rsidRPr="00533C32" w:rsidRDefault="007C4061" w:rsidP="007C4061">
      <w:pPr>
        <w:rPr>
          <w:lang w:eastAsia="zh-CN"/>
        </w:rPr>
      </w:pPr>
    </w:p>
    <w:p w14:paraId="4E6FCC4A" w14:textId="77777777"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20585"/>
      <w:bookmarkStart w:id="403" w:name="_Toc67728538"/>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14:paraId="31FD1A6F" w14:textId="77777777" w:rsidR="007C4061" w:rsidRPr="00533C32" w:rsidRDefault="007C4061" w:rsidP="007C4061">
      <w:pPr>
        <w:rPr>
          <w:lang w:eastAsia="zh-CN"/>
        </w:rPr>
      </w:pPr>
      <w:r w:rsidRPr="00533C32">
        <w:rPr>
          <w:lang w:eastAsia="zh-CN"/>
        </w:rPr>
        <w:t>This method is used to modify operator specific data in the UDR.</w:t>
      </w:r>
    </w:p>
    <w:p w14:paraId="55EBEF36"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5744D11E"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A521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1758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A4154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D06C2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D1F2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3EC83" w14:textId="77777777" w:rsidR="007C4061" w:rsidRPr="00D5200C" w:rsidRDefault="007C4061" w:rsidP="00C17C4C">
            <w:pPr>
              <w:pStyle w:val="TAH"/>
              <w:rPr>
                <w:lang w:val="en-US"/>
              </w:rPr>
            </w:pPr>
            <w:r w:rsidRPr="00D5200C">
              <w:rPr>
                <w:lang w:val="en-US"/>
              </w:rPr>
              <w:t>Description</w:t>
            </w:r>
          </w:p>
        </w:tc>
      </w:tr>
      <w:tr w:rsidR="007C4061" w:rsidRPr="00BC4D08" w14:paraId="68B7E55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0D8E02"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30DBDD6"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2138B627"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7B0AFD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05785E0" w14:textId="77777777" w:rsidR="007C4061" w:rsidRPr="00D5200C" w:rsidRDefault="007C4061" w:rsidP="00C17C4C">
            <w:pPr>
              <w:pStyle w:val="TAL"/>
              <w:rPr>
                <w:lang w:val="en-US"/>
              </w:rPr>
            </w:pPr>
            <w:r w:rsidRPr="00F9317B">
              <w:rPr>
                <w:rFonts w:cs="Arial"/>
                <w:szCs w:val="18"/>
              </w:rPr>
              <w:t>see 3GPP TS 29.500 [4] clause 6.6</w:t>
            </w:r>
          </w:p>
        </w:tc>
      </w:tr>
    </w:tbl>
    <w:p w14:paraId="71E674A6" w14:textId="77777777" w:rsidR="007C4061" w:rsidRPr="00533C32" w:rsidRDefault="007C4061" w:rsidP="007C4061"/>
    <w:p w14:paraId="31160508"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34CBE025" w14:textId="77777777"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88ADF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62B5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9E75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5CCED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71C71" w14:textId="77777777" w:rsidR="007C4061" w:rsidRPr="00D5200C" w:rsidRDefault="007C4061" w:rsidP="00C17C4C">
            <w:pPr>
              <w:pStyle w:val="TAH"/>
              <w:rPr>
                <w:lang w:val="en-US"/>
              </w:rPr>
            </w:pPr>
            <w:r w:rsidRPr="00D5200C">
              <w:rPr>
                <w:lang w:val="en-US"/>
              </w:rPr>
              <w:t>Description</w:t>
            </w:r>
          </w:p>
        </w:tc>
      </w:tr>
      <w:tr w:rsidR="007C4061" w:rsidRPr="00BC4D08" w14:paraId="20938B3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B9E4D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8CEC9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5E1B1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A419239"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5751B100" w14:textId="77777777" w:rsidR="007C4061" w:rsidRPr="00533C32" w:rsidRDefault="007C4061" w:rsidP="007C4061"/>
    <w:p w14:paraId="740020EB" w14:textId="77777777" w:rsidR="007C4061" w:rsidRPr="00533C32" w:rsidRDefault="007C4061" w:rsidP="006352FE">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2FF9C0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3FBC1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4E196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3115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1878F7" w14:textId="77777777" w:rsidR="007C4061" w:rsidRPr="00D5200C" w:rsidRDefault="007C4061" w:rsidP="00C17C4C">
            <w:pPr>
              <w:pStyle w:val="TAH"/>
              <w:rPr>
                <w:lang w:val="en-US"/>
              </w:rPr>
            </w:pPr>
            <w:r w:rsidRPr="00D5200C">
              <w:rPr>
                <w:lang w:val="en-US"/>
              </w:rPr>
              <w:t>Response</w:t>
            </w:r>
          </w:p>
          <w:p w14:paraId="06E578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20E69" w14:textId="77777777" w:rsidR="007C4061" w:rsidRPr="00D5200C" w:rsidRDefault="007C4061" w:rsidP="00C17C4C">
            <w:pPr>
              <w:pStyle w:val="TAH"/>
              <w:rPr>
                <w:lang w:val="en-US"/>
              </w:rPr>
            </w:pPr>
            <w:r w:rsidRPr="00D5200C">
              <w:rPr>
                <w:lang w:val="en-US"/>
              </w:rPr>
              <w:t>Description</w:t>
            </w:r>
          </w:p>
        </w:tc>
      </w:tr>
      <w:tr w:rsidR="007C4061" w:rsidRPr="00BC4D08" w14:paraId="12A0AF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116FC5"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F9870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BDBC5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AEF00D6"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E000A86"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1D1B7C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755AC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28811F"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AEE73A1"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8D6BA8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0BDF0F6"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7ADF48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41FCA"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8C461B2"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0E4D749"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23DB79"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8A75D2B"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54D45B8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8B3BA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7B861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1C819D7" w14:textId="77777777" w:rsidR="007C4061" w:rsidRPr="00533C32" w:rsidRDefault="007C4061" w:rsidP="007C4061">
      <w:pPr>
        <w:rPr>
          <w:lang w:eastAsia="zh-CN"/>
        </w:rPr>
      </w:pPr>
    </w:p>
    <w:p w14:paraId="2494381B" w14:textId="77777777"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20586"/>
      <w:bookmarkStart w:id="409" w:name="_Toc67728539"/>
      <w:r w:rsidRPr="00533C32">
        <w:t>5.2.11</w:t>
      </w:r>
      <w:r w:rsidRPr="00533C32">
        <w:tab/>
        <w:t>Resource: Smsf3GppAccessRegistration</w:t>
      </w:r>
      <w:bookmarkEnd w:id="404"/>
      <w:bookmarkEnd w:id="405"/>
      <w:bookmarkEnd w:id="406"/>
      <w:bookmarkEnd w:id="407"/>
      <w:bookmarkEnd w:id="408"/>
      <w:bookmarkEnd w:id="409"/>
    </w:p>
    <w:p w14:paraId="653925F8" w14:textId="77777777"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20587"/>
      <w:bookmarkStart w:id="415" w:name="_Toc67728540"/>
      <w:r w:rsidRPr="00533C32">
        <w:t>5.2.11.1</w:t>
      </w:r>
      <w:r w:rsidRPr="00533C32">
        <w:tab/>
        <w:t>Description</w:t>
      </w:r>
      <w:bookmarkEnd w:id="410"/>
      <w:bookmarkEnd w:id="411"/>
      <w:bookmarkEnd w:id="412"/>
      <w:bookmarkEnd w:id="413"/>
      <w:bookmarkEnd w:id="414"/>
      <w:bookmarkEnd w:id="415"/>
    </w:p>
    <w:p w14:paraId="5C7283D8" w14:textId="77777777" w:rsidR="007C4061" w:rsidRPr="00533C32" w:rsidRDefault="007C4061" w:rsidP="007C4061">
      <w:pPr>
        <w:outlineLvl w:val="0"/>
      </w:pPr>
      <w:r w:rsidRPr="00533C32">
        <w:t>This resource represents registered SMSF for 3GPP access.</w:t>
      </w:r>
    </w:p>
    <w:p w14:paraId="3038CCC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141FC6" w14:textId="77777777"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20588"/>
      <w:bookmarkStart w:id="421" w:name="_Toc67728541"/>
      <w:r w:rsidRPr="00533C32">
        <w:t>5.2.11.2</w:t>
      </w:r>
      <w:r w:rsidRPr="00533C32">
        <w:tab/>
        <w:t>Resource Definition</w:t>
      </w:r>
      <w:bookmarkEnd w:id="416"/>
      <w:bookmarkEnd w:id="417"/>
      <w:bookmarkEnd w:id="418"/>
      <w:bookmarkEnd w:id="419"/>
      <w:bookmarkEnd w:id="420"/>
      <w:bookmarkEnd w:id="421"/>
    </w:p>
    <w:p w14:paraId="3513949F"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4B395940"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7221BCA5"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FD98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4F025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8F1B5" w14:textId="77777777" w:rsidR="007C4061" w:rsidRPr="00D5200C" w:rsidRDefault="007C4061" w:rsidP="00C17C4C">
            <w:pPr>
              <w:pStyle w:val="TAH"/>
              <w:rPr>
                <w:lang w:val="en-US"/>
              </w:rPr>
            </w:pPr>
            <w:r w:rsidRPr="00D5200C">
              <w:rPr>
                <w:lang w:val="en-US"/>
              </w:rPr>
              <w:t>Definition</w:t>
            </w:r>
          </w:p>
        </w:tc>
      </w:tr>
      <w:tr w:rsidR="007C4061" w:rsidRPr="00BC4D08" w14:paraId="6BCE7D0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D047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664E1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4DD1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F69F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B1A6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5B774426" w14:textId="77777777" w:rsidR="007C4061" w:rsidRPr="00533C32" w:rsidRDefault="007C4061" w:rsidP="007C4061"/>
    <w:p w14:paraId="097E3E00" w14:textId="77777777"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20589"/>
      <w:bookmarkStart w:id="427" w:name="_Toc67728542"/>
      <w:r w:rsidRPr="00533C32">
        <w:t>5.2.11.3</w:t>
      </w:r>
      <w:r w:rsidRPr="00533C32">
        <w:tab/>
        <w:t>Resource Standard Methods</w:t>
      </w:r>
      <w:bookmarkEnd w:id="422"/>
      <w:bookmarkEnd w:id="423"/>
      <w:bookmarkEnd w:id="424"/>
      <w:bookmarkEnd w:id="425"/>
      <w:bookmarkEnd w:id="426"/>
      <w:bookmarkEnd w:id="427"/>
    </w:p>
    <w:p w14:paraId="4B1D4876" w14:textId="77777777"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20590"/>
      <w:bookmarkStart w:id="433" w:name="_Toc67728543"/>
      <w:r w:rsidRPr="00533C32">
        <w:t>5.2.11.3.1</w:t>
      </w:r>
      <w:r w:rsidRPr="00533C32">
        <w:tab/>
        <w:t>PUT</w:t>
      </w:r>
      <w:bookmarkEnd w:id="428"/>
      <w:bookmarkEnd w:id="429"/>
      <w:bookmarkEnd w:id="430"/>
      <w:bookmarkEnd w:id="431"/>
      <w:bookmarkEnd w:id="432"/>
      <w:bookmarkEnd w:id="433"/>
    </w:p>
    <w:p w14:paraId="3D71B521" w14:textId="77777777" w:rsidR="007C4061" w:rsidRPr="00533C32" w:rsidRDefault="007C4061" w:rsidP="007C4061">
      <w:pPr>
        <w:outlineLvl w:val="0"/>
      </w:pPr>
      <w:r w:rsidRPr="00533C32">
        <w:t>This method shall support the URI query parameters specified in table 5.2.11.3.1-1.</w:t>
      </w:r>
    </w:p>
    <w:p w14:paraId="4E3E79CC"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EB41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D353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38931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0083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F8E40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1A31B" w14:textId="77777777" w:rsidR="007C4061" w:rsidRPr="00D5200C" w:rsidRDefault="007C4061" w:rsidP="00C17C4C">
            <w:pPr>
              <w:pStyle w:val="TAH"/>
              <w:rPr>
                <w:lang w:val="en-US"/>
              </w:rPr>
            </w:pPr>
            <w:r w:rsidRPr="00D5200C">
              <w:rPr>
                <w:lang w:val="en-US"/>
              </w:rPr>
              <w:t>Description</w:t>
            </w:r>
          </w:p>
        </w:tc>
      </w:tr>
      <w:tr w:rsidR="007C4061" w:rsidRPr="00BC4D08" w14:paraId="13BEC3B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2DE2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51CF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81A8E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3964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D955D7" w14:textId="77777777" w:rsidR="007C4061" w:rsidRPr="00D5200C" w:rsidRDefault="007C4061" w:rsidP="00C17C4C">
            <w:pPr>
              <w:pStyle w:val="TAL"/>
              <w:rPr>
                <w:lang w:val="en-US"/>
              </w:rPr>
            </w:pPr>
          </w:p>
        </w:tc>
      </w:tr>
    </w:tbl>
    <w:p w14:paraId="18681110" w14:textId="77777777" w:rsidR="007C4061" w:rsidRPr="00533C32" w:rsidRDefault="007C4061" w:rsidP="007C4061"/>
    <w:p w14:paraId="6B635FC3"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5E5DAA95" w14:textId="77777777"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2E3E8B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6601F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5AFB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13545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7DC1B" w14:textId="77777777" w:rsidR="007C4061" w:rsidRPr="00D5200C" w:rsidRDefault="007C4061" w:rsidP="00C17C4C">
            <w:pPr>
              <w:pStyle w:val="TAH"/>
              <w:rPr>
                <w:lang w:val="en-US"/>
              </w:rPr>
            </w:pPr>
            <w:r w:rsidRPr="00D5200C">
              <w:rPr>
                <w:lang w:val="en-US"/>
              </w:rPr>
              <w:t>Description</w:t>
            </w:r>
          </w:p>
        </w:tc>
      </w:tr>
      <w:tr w:rsidR="007C4061" w:rsidRPr="00BC4D08" w14:paraId="2EBB2A1C"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C63F739"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20FFC6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2EC2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A3BAF27"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5D4B3DD3" w14:textId="77777777" w:rsidR="007C4061" w:rsidRPr="00533C32" w:rsidRDefault="007C4061" w:rsidP="007C4061"/>
    <w:p w14:paraId="2A8FB6B3" w14:textId="77777777" w:rsidR="007C4061" w:rsidRPr="00533C32" w:rsidRDefault="007C4061" w:rsidP="006352FE">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1E277FC" w14:textId="77777777" w:rsidTr="00FC1C8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60ABD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AD6DD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5C7C7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1EEDFE" w14:textId="77777777" w:rsidR="007C4061" w:rsidRPr="00D5200C" w:rsidRDefault="007C4061" w:rsidP="00C17C4C">
            <w:pPr>
              <w:pStyle w:val="TAH"/>
              <w:rPr>
                <w:lang w:val="en-US"/>
              </w:rPr>
            </w:pPr>
            <w:r w:rsidRPr="00D5200C">
              <w:rPr>
                <w:lang w:val="en-US"/>
              </w:rPr>
              <w:t>Response</w:t>
            </w:r>
          </w:p>
          <w:p w14:paraId="099CF52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5769942" w14:textId="77777777" w:rsidR="007C4061" w:rsidRPr="00D5200C" w:rsidRDefault="007C4061" w:rsidP="00C17C4C">
            <w:pPr>
              <w:pStyle w:val="TAH"/>
              <w:rPr>
                <w:lang w:val="en-US"/>
              </w:rPr>
            </w:pPr>
            <w:r w:rsidRPr="00D5200C">
              <w:rPr>
                <w:lang w:val="en-US"/>
              </w:rPr>
              <w:t>Description</w:t>
            </w:r>
          </w:p>
        </w:tc>
      </w:tr>
      <w:tr w:rsidR="007C4061" w:rsidRPr="00BC4D08" w14:paraId="59031B36"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1AD7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F0809B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86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AD4958"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1E3BE2A"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52F483F2"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737CB2B"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627A27AE"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0351301B"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5CAF32E1"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483FCEFC" w14:textId="77777777" w:rsidR="00C67894" w:rsidRPr="00D5200C" w:rsidRDefault="00C67894" w:rsidP="00C17C4C">
            <w:pPr>
              <w:pStyle w:val="TAL"/>
              <w:rPr>
                <w:lang w:val="en-US"/>
              </w:rPr>
            </w:pPr>
            <w:r w:rsidRPr="00F9317B">
              <w:t>Upon success, a response body containing a representation of the created Individual SmsfRegistration for 3GPP access resource shall be returned.</w:t>
            </w:r>
          </w:p>
        </w:tc>
      </w:tr>
      <w:tr w:rsidR="00FC1C88" w:rsidRPr="00BC4D08" w14:paraId="7FE5E64E"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tcPr>
          <w:p w14:paraId="373C8AC4" w14:textId="5A288D4F" w:rsidR="00FC1C88" w:rsidRPr="00F9317B" w:rsidRDefault="00FC1C88" w:rsidP="00FC1C88">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28A44CF5" w14:textId="60C1F3BA" w:rsidR="00FC1C88" w:rsidRPr="00F9317B" w:rsidRDefault="00FC1C88" w:rsidP="00FC1C8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2291EFB" w14:textId="0BB01338" w:rsidR="00FC1C88" w:rsidRPr="00F9317B" w:rsidRDefault="00FC1C88" w:rsidP="00FC1C8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E966411" w14:textId="7CDE0D5A" w:rsidR="00FC1C88" w:rsidRPr="00F9317B" w:rsidRDefault="00FC1C88" w:rsidP="00FC1C88">
            <w:pPr>
              <w:pStyle w:val="TAL"/>
            </w:pPr>
            <w:r>
              <w:t>200 OK</w:t>
            </w:r>
          </w:p>
        </w:tc>
        <w:tc>
          <w:tcPr>
            <w:tcW w:w="2719" w:type="pct"/>
            <w:tcBorders>
              <w:top w:val="single" w:sz="4" w:space="0" w:color="auto"/>
              <w:left w:val="single" w:sz="6" w:space="0" w:color="000000"/>
              <w:bottom w:val="single" w:sz="4" w:space="0" w:color="auto"/>
              <w:right w:val="single" w:sz="6" w:space="0" w:color="000000"/>
            </w:tcBorders>
          </w:tcPr>
          <w:p w14:paraId="2A89B4B2" w14:textId="6DB336DF" w:rsidR="00FC1C88" w:rsidRPr="00F9317B" w:rsidRDefault="00FC1C88" w:rsidP="00FC1C88">
            <w:pPr>
              <w:pStyle w:val="TAL"/>
            </w:pPr>
            <w:r w:rsidRPr="00F9317B">
              <w:t xml:space="preserve">Upon success, a response body containing a representation of the </w:t>
            </w:r>
            <w:r>
              <w:t>updated</w:t>
            </w:r>
            <w:r w:rsidRPr="00F9317B">
              <w:t xml:space="preserve"> Individual SmsfRegistration for 3GPP access resource shall be returned.</w:t>
            </w:r>
          </w:p>
        </w:tc>
      </w:tr>
      <w:tr w:rsidR="00FC1C88" w:rsidRPr="00BC4D08" w14:paraId="2999A67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76B20F" w14:textId="77777777" w:rsidR="00FC1C88" w:rsidRPr="00D5200C" w:rsidRDefault="00FC1C88" w:rsidP="00FC1C88">
            <w:pPr>
              <w:pStyle w:val="TAL"/>
              <w:rPr>
                <w:lang w:val="en-US"/>
              </w:rPr>
            </w:pPr>
            <w:r w:rsidRPr="00D5200C">
              <w:rPr>
                <w:lang w:val="en-US"/>
              </w:rPr>
              <w:t>NOTE:</w:t>
            </w:r>
            <w:r w:rsidRPr="00D5200C">
              <w:rPr>
                <w:lang w:val="en-US"/>
              </w:rPr>
              <w:tab/>
              <w:t>In addition common data structures as listed in table 5.5-1 are supported.</w:t>
            </w:r>
          </w:p>
        </w:tc>
      </w:tr>
    </w:tbl>
    <w:p w14:paraId="06931159" w14:textId="77777777" w:rsidR="007C4061" w:rsidRPr="00533C32" w:rsidRDefault="007C4061" w:rsidP="007C4061">
      <w:pPr>
        <w:rPr>
          <w:lang w:eastAsia="zh-CN"/>
        </w:rPr>
      </w:pPr>
    </w:p>
    <w:p w14:paraId="530D4412" w14:textId="77777777"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20591"/>
      <w:bookmarkStart w:id="439" w:name="_Toc67728544"/>
      <w:r w:rsidRPr="00533C32">
        <w:t>5.2.11.3.2</w:t>
      </w:r>
      <w:r w:rsidRPr="00533C32">
        <w:tab/>
        <w:t>DELETE</w:t>
      </w:r>
      <w:bookmarkEnd w:id="434"/>
      <w:bookmarkEnd w:id="435"/>
      <w:bookmarkEnd w:id="436"/>
      <w:bookmarkEnd w:id="437"/>
      <w:bookmarkEnd w:id="438"/>
      <w:bookmarkEnd w:id="439"/>
    </w:p>
    <w:p w14:paraId="3EF93DFB" w14:textId="77777777" w:rsidR="007C4061" w:rsidRPr="00533C32" w:rsidRDefault="007C4061" w:rsidP="007C4061">
      <w:pPr>
        <w:outlineLvl w:val="0"/>
      </w:pPr>
      <w:r w:rsidRPr="00533C32">
        <w:t>This method shall support the URI query parameters specified in table 5.2.11.3.2-1.</w:t>
      </w:r>
    </w:p>
    <w:p w14:paraId="7ACB9F0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FE58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179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03F1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40D90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D2B7A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BB6BE" w14:textId="77777777" w:rsidR="007C4061" w:rsidRPr="00D5200C" w:rsidRDefault="007C4061" w:rsidP="00C17C4C">
            <w:pPr>
              <w:pStyle w:val="TAH"/>
              <w:rPr>
                <w:lang w:val="en-US"/>
              </w:rPr>
            </w:pPr>
            <w:r w:rsidRPr="00D5200C">
              <w:rPr>
                <w:lang w:val="en-US"/>
              </w:rPr>
              <w:t>Description</w:t>
            </w:r>
          </w:p>
        </w:tc>
      </w:tr>
      <w:tr w:rsidR="007C4061" w:rsidRPr="00BC4D08" w14:paraId="1A9A82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8DCA6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99A74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1B255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36D1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FD044B" w14:textId="77777777" w:rsidR="007C4061" w:rsidRPr="00D5200C" w:rsidRDefault="007C4061" w:rsidP="00C17C4C">
            <w:pPr>
              <w:pStyle w:val="TAL"/>
              <w:rPr>
                <w:lang w:val="en-US"/>
              </w:rPr>
            </w:pPr>
          </w:p>
        </w:tc>
      </w:tr>
    </w:tbl>
    <w:p w14:paraId="34808C0E" w14:textId="77777777" w:rsidR="007C4061" w:rsidRPr="00533C32" w:rsidRDefault="007C4061" w:rsidP="007C4061"/>
    <w:p w14:paraId="4289C629"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3A83DAE7"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E57451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198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DC6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52B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2DE4E" w14:textId="77777777" w:rsidR="007C4061" w:rsidRPr="00D5200C" w:rsidRDefault="007C4061" w:rsidP="00C17C4C">
            <w:pPr>
              <w:pStyle w:val="TAH"/>
              <w:rPr>
                <w:lang w:val="en-US"/>
              </w:rPr>
            </w:pPr>
            <w:r w:rsidRPr="00D5200C">
              <w:rPr>
                <w:lang w:val="en-US"/>
              </w:rPr>
              <w:t>Description</w:t>
            </w:r>
          </w:p>
        </w:tc>
      </w:tr>
      <w:tr w:rsidR="007C4061" w:rsidRPr="00BC4D08" w14:paraId="5E7D85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01FBF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2B00B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6BD0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74F7664" w14:textId="77777777" w:rsidR="007C4061" w:rsidRPr="00D5200C" w:rsidRDefault="007C4061" w:rsidP="00C17C4C">
            <w:pPr>
              <w:pStyle w:val="TAL"/>
              <w:rPr>
                <w:lang w:val="en-US"/>
              </w:rPr>
            </w:pPr>
            <w:r w:rsidRPr="00D5200C">
              <w:rPr>
                <w:lang w:val="en-US"/>
              </w:rPr>
              <w:t>The request body shall be empty.</w:t>
            </w:r>
          </w:p>
        </w:tc>
      </w:tr>
    </w:tbl>
    <w:p w14:paraId="1079B7BD" w14:textId="77777777" w:rsidR="007C4061" w:rsidRPr="00533C32" w:rsidRDefault="007C4061" w:rsidP="007C4061"/>
    <w:p w14:paraId="288A79A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58706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97A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866B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EC50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68B05F" w14:textId="77777777" w:rsidR="007C4061" w:rsidRPr="00D5200C" w:rsidRDefault="007C4061" w:rsidP="00C17C4C">
            <w:pPr>
              <w:pStyle w:val="TAH"/>
              <w:rPr>
                <w:lang w:val="en-US"/>
              </w:rPr>
            </w:pPr>
            <w:r w:rsidRPr="00D5200C">
              <w:rPr>
                <w:lang w:val="en-US"/>
              </w:rPr>
              <w:t>Response</w:t>
            </w:r>
          </w:p>
          <w:p w14:paraId="7D4313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A0539" w14:textId="77777777" w:rsidR="007C4061" w:rsidRPr="00D5200C" w:rsidRDefault="007C4061" w:rsidP="00C17C4C">
            <w:pPr>
              <w:pStyle w:val="TAH"/>
              <w:rPr>
                <w:lang w:val="en-US"/>
              </w:rPr>
            </w:pPr>
            <w:r w:rsidRPr="00D5200C">
              <w:rPr>
                <w:lang w:val="en-US"/>
              </w:rPr>
              <w:t>Description</w:t>
            </w:r>
          </w:p>
        </w:tc>
      </w:tr>
      <w:tr w:rsidR="007C4061" w:rsidRPr="00BC4D08" w14:paraId="61E120F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FF9F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97B5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0C06C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76CFA0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C1A4EF"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8DC75A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BB84A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9A34A0" w14:textId="77777777" w:rsidR="007C4061" w:rsidRPr="00533C32" w:rsidRDefault="007C4061" w:rsidP="007C4061">
      <w:pPr>
        <w:rPr>
          <w:lang w:eastAsia="zh-CN"/>
        </w:rPr>
      </w:pPr>
    </w:p>
    <w:p w14:paraId="02E1B75E" w14:textId="77777777"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20592"/>
      <w:bookmarkStart w:id="445" w:name="_Toc67728545"/>
      <w:r w:rsidRPr="00533C32">
        <w:t>5.2.11.3.4</w:t>
      </w:r>
      <w:r w:rsidRPr="00533C32">
        <w:tab/>
        <w:t>GET</w:t>
      </w:r>
      <w:bookmarkEnd w:id="440"/>
      <w:bookmarkEnd w:id="441"/>
      <w:bookmarkEnd w:id="442"/>
      <w:bookmarkEnd w:id="443"/>
      <w:bookmarkEnd w:id="444"/>
      <w:bookmarkEnd w:id="445"/>
    </w:p>
    <w:p w14:paraId="28445170" w14:textId="77777777" w:rsidR="007C4061" w:rsidRPr="00533C32" w:rsidRDefault="007C4061" w:rsidP="007C4061">
      <w:pPr>
        <w:outlineLvl w:val="0"/>
      </w:pPr>
      <w:r w:rsidRPr="00533C32">
        <w:t>This method shall support the URI query parameters specified in table 5.2.11.3.4-1.</w:t>
      </w:r>
    </w:p>
    <w:p w14:paraId="5FF509AF"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D1EC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160C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B9D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8D8DD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87DC6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E5C90" w14:textId="77777777" w:rsidR="007C4061" w:rsidRPr="00D5200C" w:rsidRDefault="007C4061" w:rsidP="00C17C4C">
            <w:pPr>
              <w:pStyle w:val="TAH"/>
              <w:rPr>
                <w:lang w:val="en-US"/>
              </w:rPr>
            </w:pPr>
            <w:r w:rsidRPr="00D5200C">
              <w:rPr>
                <w:lang w:val="en-US"/>
              </w:rPr>
              <w:t>Description</w:t>
            </w:r>
          </w:p>
        </w:tc>
      </w:tr>
      <w:tr w:rsidR="007C4061" w:rsidRPr="00BC4D08" w14:paraId="5AD96C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0DBE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B0CB7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7B5872"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DFCE5A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041D0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0779C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18F39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4697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1C4B2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7BAA6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45E53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B961A2" w14:textId="77777777" w:rsidR="007C4061" w:rsidRPr="00533C32" w:rsidRDefault="007C4061" w:rsidP="007C4061"/>
    <w:p w14:paraId="4DE361BC"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272959FE" w14:textId="77777777" w:rsidR="007C4061" w:rsidRPr="00533C32" w:rsidRDefault="007C4061" w:rsidP="006352FE">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95AA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6E1FF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C43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371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D8A8E" w14:textId="77777777" w:rsidR="007C4061" w:rsidRPr="00D5200C" w:rsidRDefault="007C4061" w:rsidP="00C17C4C">
            <w:pPr>
              <w:pStyle w:val="TAH"/>
              <w:rPr>
                <w:lang w:val="en-US"/>
              </w:rPr>
            </w:pPr>
            <w:r w:rsidRPr="00D5200C">
              <w:rPr>
                <w:lang w:val="en-US"/>
              </w:rPr>
              <w:t>Description</w:t>
            </w:r>
          </w:p>
        </w:tc>
      </w:tr>
      <w:tr w:rsidR="007C4061" w:rsidRPr="00BC4D08" w14:paraId="31A7BB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E7962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7930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48D3A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ECE206" w14:textId="77777777" w:rsidR="007C4061" w:rsidRPr="00D5200C" w:rsidRDefault="007C4061" w:rsidP="00C17C4C">
            <w:pPr>
              <w:pStyle w:val="TAL"/>
              <w:rPr>
                <w:lang w:val="en-US"/>
              </w:rPr>
            </w:pPr>
          </w:p>
        </w:tc>
      </w:tr>
    </w:tbl>
    <w:p w14:paraId="0AD797DE" w14:textId="77777777" w:rsidR="007C4061" w:rsidRPr="00533C32" w:rsidRDefault="007C4061" w:rsidP="007C4061"/>
    <w:p w14:paraId="0BE9E616"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F94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2C839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C097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7A9E8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206440" w14:textId="77777777" w:rsidR="007C4061" w:rsidRPr="00D5200C" w:rsidRDefault="007C4061" w:rsidP="00C17C4C">
            <w:pPr>
              <w:pStyle w:val="TAH"/>
              <w:rPr>
                <w:lang w:val="en-US"/>
              </w:rPr>
            </w:pPr>
            <w:r w:rsidRPr="00D5200C">
              <w:rPr>
                <w:lang w:val="en-US"/>
              </w:rPr>
              <w:t>Response</w:t>
            </w:r>
          </w:p>
          <w:p w14:paraId="48B2E8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9AF758" w14:textId="77777777" w:rsidR="007C4061" w:rsidRPr="00D5200C" w:rsidRDefault="007C4061" w:rsidP="00C17C4C">
            <w:pPr>
              <w:pStyle w:val="TAH"/>
              <w:rPr>
                <w:lang w:val="en-US"/>
              </w:rPr>
            </w:pPr>
            <w:r w:rsidRPr="00D5200C">
              <w:rPr>
                <w:lang w:val="en-US"/>
              </w:rPr>
              <w:t>Description</w:t>
            </w:r>
          </w:p>
        </w:tc>
      </w:tr>
      <w:tr w:rsidR="007C4061" w:rsidRPr="00BC4D08" w14:paraId="2FDB4D7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CB7DC6"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7A4C2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C5F9A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08012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221A59E"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605FCE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737A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6765903" w14:textId="77777777" w:rsidR="007C4061" w:rsidRPr="00533C32" w:rsidRDefault="007C4061" w:rsidP="007C4061">
      <w:pPr>
        <w:rPr>
          <w:lang w:eastAsia="zh-CN"/>
        </w:rPr>
      </w:pPr>
    </w:p>
    <w:p w14:paraId="1541A3CE" w14:textId="77777777"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20593"/>
      <w:bookmarkStart w:id="451" w:name="_Toc67728546"/>
      <w:r w:rsidRPr="00533C32">
        <w:t>5.2.12</w:t>
      </w:r>
      <w:r w:rsidRPr="00533C32">
        <w:tab/>
        <w:t>Resource: SmsfNon3GppAccessRegistration</w:t>
      </w:r>
      <w:bookmarkEnd w:id="446"/>
      <w:bookmarkEnd w:id="447"/>
      <w:bookmarkEnd w:id="448"/>
      <w:bookmarkEnd w:id="449"/>
      <w:bookmarkEnd w:id="450"/>
      <w:bookmarkEnd w:id="451"/>
    </w:p>
    <w:p w14:paraId="1235D5E7" w14:textId="77777777"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20594"/>
      <w:bookmarkStart w:id="457" w:name="_Toc67728547"/>
      <w:r w:rsidRPr="00533C32">
        <w:t>5.2.12.1</w:t>
      </w:r>
      <w:r w:rsidRPr="00533C32">
        <w:tab/>
        <w:t>Description</w:t>
      </w:r>
      <w:bookmarkEnd w:id="452"/>
      <w:bookmarkEnd w:id="453"/>
      <w:bookmarkEnd w:id="454"/>
      <w:bookmarkEnd w:id="455"/>
      <w:bookmarkEnd w:id="456"/>
      <w:bookmarkEnd w:id="457"/>
    </w:p>
    <w:p w14:paraId="365BBE02" w14:textId="77777777" w:rsidR="007C4061" w:rsidRPr="00533C32" w:rsidRDefault="007C4061" w:rsidP="007C4061">
      <w:pPr>
        <w:outlineLvl w:val="0"/>
      </w:pPr>
      <w:r w:rsidRPr="00533C32">
        <w:t>This resource represents registered SMSF for Non 3GPP access.</w:t>
      </w:r>
    </w:p>
    <w:p w14:paraId="78952A5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D854C3B" w14:textId="77777777"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20595"/>
      <w:bookmarkStart w:id="463" w:name="_Toc67728548"/>
      <w:r w:rsidRPr="00533C32">
        <w:t>5.2.12.2</w:t>
      </w:r>
      <w:r w:rsidRPr="00533C32">
        <w:tab/>
        <w:t>Resource Definition</w:t>
      </w:r>
      <w:bookmarkEnd w:id="458"/>
      <w:bookmarkEnd w:id="459"/>
      <w:bookmarkEnd w:id="460"/>
      <w:bookmarkEnd w:id="461"/>
      <w:bookmarkEnd w:id="462"/>
      <w:bookmarkEnd w:id="463"/>
    </w:p>
    <w:p w14:paraId="4DCA2F00"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6079FC59"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42D2CB02"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C97509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2DC0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0ADC5" w14:textId="77777777" w:rsidR="007C4061" w:rsidRPr="00D5200C" w:rsidRDefault="007C4061" w:rsidP="00C17C4C">
            <w:pPr>
              <w:pStyle w:val="TAH"/>
              <w:rPr>
                <w:lang w:val="en-US"/>
              </w:rPr>
            </w:pPr>
            <w:r w:rsidRPr="00D5200C">
              <w:rPr>
                <w:lang w:val="en-US"/>
              </w:rPr>
              <w:t>Definition</w:t>
            </w:r>
          </w:p>
        </w:tc>
      </w:tr>
      <w:tr w:rsidR="007C4061" w:rsidRPr="00BC4D08" w14:paraId="4CC37AC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FC35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9F90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50FD9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9FA17"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0BF70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16EE52" w14:textId="77777777" w:rsidR="007C4061" w:rsidRPr="00533C32" w:rsidRDefault="007C4061" w:rsidP="007C4061"/>
    <w:p w14:paraId="66C180D3" w14:textId="77777777"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20596"/>
      <w:bookmarkStart w:id="469" w:name="_Toc67728549"/>
      <w:r w:rsidRPr="00533C32">
        <w:t>5.2.12.3</w:t>
      </w:r>
      <w:r w:rsidRPr="00533C32">
        <w:tab/>
        <w:t>Resource Standard Methods</w:t>
      </w:r>
      <w:bookmarkEnd w:id="464"/>
      <w:bookmarkEnd w:id="465"/>
      <w:bookmarkEnd w:id="466"/>
      <w:bookmarkEnd w:id="467"/>
      <w:bookmarkEnd w:id="468"/>
      <w:bookmarkEnd w:id="469"/>
    </w:p>
    <w:p w14:paraId="287811F8" w14:textId="77777777"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20597"/>
      <w:bookmarkStart w:id="475" w:name="_Toc67728550"/>
      <w:r w:rsidRPr="00533C32">
        <w:t>5.2.12.3.1</w:t>
      </w:r>
      <w:r w:rsidRPr="00533C32">
        <w:tab/>
        <w:t>PUT</w:t>
      </w:r>
      <w:bookmarkEnd w:id="470"/>
      <w:bookmarkEnd w:id="471"/>
      <w:bookmarkEnd w:id="472"/>
      <w:bookmarkEnd w:id="473"/>
      <w:bookmarkEnd w:id="474"/>
      <w:bookmarkEnd w:id="475"/>
    </w:p>
    <w:p w14:paraId="21561F7A" w14:textId="77777777" w:rsidR="007C4061" w:rsidRPr="00533C32" w:rsidRDefault="007C4061" w:rsidP="007C4061">
      <w:pPr>
        <w:outlineLvl w:val="0"/>
      </w:pPr>
      <w:r w:rsidRPr="00533C32">
        <w:t>This method shall support the URI query parameters specified in table 5.2.12.3.1-1.</w:t>
      </w:r>
    </w:p>
    <w:p w14:paraId="000250A2"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8344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DC0B0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EE9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5E73B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89A92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AA186" w14:textId="77777777" w:rsidR="007C4061" w:rsidRPr="00D5200C" w:rsidRDefault="007C4061" w:rsidP="00C17C4C">
            <w:pPr>
              <w:pStyle w:val="TAH"/>
              <w:rPr>
                <w:lang w:val="en-US"/>
              </w:rPr>
            </w:pPr>
            <w:r w:rsidRPr="00D5200C">
              <w:rPr>
                <w:lang w:val="en-US"/>
              </w:rPr>
              <w:t>Description</w:t>
            </w:r>
          </w:p>
        </w:tc>
      </w:tr>
      <w:tr w:rsidR="007C4061" w:rsidRPr="00BC4D08" w14:paraId="3BD1E55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82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390F2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0789C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3DC17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336C62" w14:textId="77777777" w:rsidR="007C4061" w:rsidRPr="00D5200C" w:rsidRDefault="007C4061" w:rsidP="00C17C4C">
            <w:pPr>
              <w:pStyle w:val="TAL"/>
              <w:rPr>
                <w:lang w:val="en-US"/>
              </w:rPr>
            </w:pPr>
          </w:p>
        </w:tc>
      </w:tr>
    </w:tbl>
    <w:p w14:paraId="7E58E903" w14:textId="77777777" w:rsidR="007C4061" w:rsidRPr="00533C32" w:rsidRDefault="007C4061" w:rsidP="007C4061"/>
    <w:p w14:paraId="33F01C31"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1D764045"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D96A28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C8C60F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001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F66052"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9F4F2" w14:textId="77777777" w:rsidR="007C4061" w:rsidRPr="00D5200C" w:rsidRDefault="007C4061" w:rsidP="00C17C4C">
            <w:pPr>
              <w:pStyle w:val="TAH"/>
              <w:rPr>
                <w:lang w:val="en-US"/>
              </w:rPr>
            </w:pPr>
            <w:r w:rsidRPr="00D5200C">
              <w:rPr>
                <w:lang w:val="en-US"/>
              </w:rPr>
              <w:t>Description</w:t>
            </w:r>
          </w:p>
        </w:tc>
      </w:tr>
      <w:tr w:rsidR="007C4061" w:rsidRPr="00BC4D08" w14:paraId="1F1E64FA"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E530B8"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18AAE13"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507A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344BD49"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6C147AEC" w14:textId="77777777" w:rsidR="007C4061" w:rsidRPr="00533C32" w:rsidRDefault="007C4061" w:rsidP="007C4061"/>
    <w:p w14:paraId="68BCA119" w14:textId="77777777"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D378167" w14:textId="77777777" w:rsidTr="007D5DF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7D358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BD9D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608D0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0F3EC6" w14:textId="77777777" w:rsidR="007C4061" w:rsidRPr="00D5200C" w:rsidRDefault="007C4061" w:rsidP="00C17C4C">
            <w:pPr>
              <w:pStyle w:val="TAH"/>
              <w:rPr>
                <w:lang w:val="en-US"/>
              </w:rPr>
            </w:pPr>
            <w:r w:rsidRPr="00D5200C">
              <w:rPr>
                <w:lang w:val="en-US"/>
              </w:rPr>
              <w:t>Response</w:t>
            </w:r>
          </w:p>
          <w:p w14:paraId="71E82E3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429ABF" w14:textId="77777777" w:rsidR="007C4061" w:rsidRPr="00D5200C" w:rsidRDefault="007C4061" w:rsidP="00C17C4C">
            <w:pPr>
              <w:pStyle w:val="TAH"/>
              <w:rPr>
                <w:lang w:val="en-US"/>
              </w:rPr>
            </w:pPr>
            <w:r w:rsidRPr="00D5200C">
              <w:rPr>
                <w:lang w:val="en-US"/>
              </w:rPr>
              <w:t>Description</w:t>
            </w:r>
          </w:p>
        </w:tc>
      </w:tr>
      <w:tr w:rsidR="007C4061" w:rsidRPr="00BC4D08" w14:paraId="52E21189"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356C3B8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34DEE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58C9A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3C847A"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34B305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684056FE"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C7908F"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40184FC"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9577285"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AD109EB"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50765FA7" w14:textId="77777777" w:rsidR="00C67894" w:rsidRPr="00D5200C" w:rsidRDefault="00C67894" w:rsidP="00C17C4C">
            <w:pPr>
              <w:pStyle w:val="TAL"/>
              <w:rPr>
                <w:lang w:val="en-US"/>
              </w:rPr>
            </w:pPr>
            <w:r w:rsidRPr="00F9317B">
              <w:t>Upon success, a response body containing a representation of the created Individual SmsfRegistration for non 3GPP access resource shall be returned.</w:t>
            </w:r>
          </w:p>
        </w:tc>
      </w:tr>
      <w:tr w:rsidR="007D5DFE" w:rsidRPr="00BC4D08" w14:paraId="26530192"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tcPr>
          <w:p w14:paraId="48E890C7" w14:textId="2F0ADFD4" w:rsidR="007D5DFE" w:rsidRPr="00F9317B" w:rsidRDefault="007D5DFE" w:rsidP="007D5DFE">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D070414" w14:textId="4F398DA0" w:rsidR="007D5DFE" w:rsidRPr="00F9317B" w:rsidRDefault="007D5DFE" w:rsidP="007D5DFE">
            <w:pPr>
              <w:pStyle w:val="TAC"/>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31342851" w14:textId="6DFB0325" w:rsidR="007D5DFE" w:rsidRPr="00F9317B" w:rsidRDefault="007D5DFE" w:rsidP="007D5DFE">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tcPr>
          <w:p w14:paraId="38FB75FB" w14:textId="51B4A258" w:rsidR="007D5DFE" w:rsidRPr="00F9317B" w:rsidRDefault="007D5DFE" w:rsidP="007D5DFE">
            <w:pPr>
              <w:pStyle w:val="TAL"/>
            </w:pPr>
            <w:r w:rsidRPr="00F9317B">
              <w:t>20</w:t>
            </w:r>
            <w:r>
              <w:t>0</w:t>
            </w:r>
            <w:r w:rsidRPr="00F9317B">
              <w:t xml:space="preserve"> </w:t>
            </w:r>
            <w:r>
              <w:t>OK</w:t>
            </w:r>
          </w:p>
        </w:tc>
        <w:tc>
          <w:tcPr>
            <w:tcW w:w="2719" w:type="pct"/>
            <w:tcBorders>
              <w:top w:val="single" w:sz="4" w:space="0" w:color="auto"/>
              <w:left w:val="single" w:sz="6" w:space="0" w:color="000000"/>
              <w:bottom w:val="single" w:sz="4" w:space="0" w:color="auto"/>
              <w:right w:val="single" w:sz="6" w:space="0" w:color="000000"/>
            </w:tcBorders>
          </w:tcPr>
          <w:p w14:paraId="21E9EDC2" w14:textId="19C4E635" w:rsidR="007D5DFE" w:rsidRPr="00F9317B" w:rsidRDefault="007D5DFE" w:rsidP="007D5DFE">
            <w:pPr>
              <w:pStyle w:val="TAL"/>
            </w:pPr>
            <w:r w:rsidRPr="00F9317B">
              <w:t xml:space="preserve">Upon success, a response body containing a representation of the </w:t>
            </w:r>
            <w:r>
              <w:t>updated</w:t>
            </w:r>
            <w:r w:rsidRPr="00F9317B">
              <w:t xml:space="preserve"> Individual SmsfRegistration for non 3GPP access resource shall be returned.</w:t>
            </w:r>
          </w:p>
        </w:tc>
      </w:tr>
      <w:tr w:rsidR="007D5DFE" w:rsidRPr="00BC4D08" w14:paraId="11E8943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563980" w14:textId="77777777" w:rsidR="007D5DFE" w:rsidRPr="00D5200C" w:rsidRDefault="007D5DFE" w:rsidP="007D5DFE">
            <w:pPr>
              <w:pStyle w:val="TAL"/>
              <w:rPr>
                <w:lang w:val="en-US"/>
              </w:rPr>
            </w:pPr>
            <w:r w:rsidRPr="00D5200C">
              <w:rPr>
                <w:lang w:val="en-US"/>
              </w:rPr>
              <w:t>NOTE:</w:t>
            </w:r>
            <w:r w:rsidRPr="00D5200C">
              <w:rPr>
                <w:lang w:val="en-US"/>
              </w:rPr>
              <w:tab/>
              <w:t>In addition common data structures as listed in table 5.5-1 are supported.</w:t>
            </w:r>
          </w:p>
        </w:tc>
      </w:tr>
    </w:tbl>
    <w:p w14:paraId="228A6B48" w14:textId="77777777" w:rsidR="007C4061" w:rsidRPr="00533C32" w:rsidRDefault="007C4061" w:rsidP="007C4061">
      <w:pPr>
        <w:rPr>
          <w:lang w:eastAsia="zh-CN"/>
        </w:rPr>
      </w:pPr>
    </w:p>
    <w:p w14:paraId="33425B36" w14:textId="77777777"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20598"/>
      <w:bookmarkStart w:id="481" w:name="_Toc67728551"/>
      <w:r w:rsidRPr="00533C32">
        <w:t>5.2.12.3.2</w:t>
      </w:r>
      <w:r w:rsidRPr="00533C32">
        <w:tab/>
        <w:t>DELETE</w:t>
      </w:r>
      <w:bookmarkEnd w:id="476"/>
      <w:bookmarkEnd w:id="477"/>
      <w:bookmarkEnd w:id="478"/>
      <w:bookmarkEnd w:id="479"/>
      <w:bookmarkEnd w:id="480"/>
      <w:bookmarkEnd w:id="481"/>
    </w:p>
    <w:p w14:paraId="13B1E6FC" w14:textId="77777777" w:rsidR="007C4061" w:rsidRPr="00533C32" w:rsidRDefault="007C4061" w:rsidP="007C4061">
      <w:pPr>
        <w:outlineLvl w:val="0"/>
      </w:pPr>
      <w:r w:rsidRPr="00533C32">
        <w:t>This method shall support the URI query parameters specified in table 5.2.12.3.2-1.</w:t>
      </w:r>
    </w:p>
    <w:p w14:paraId="2AF70626"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C5CA8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3A6E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20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57B7C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31712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EF28" w14:textId="77777777" w:rsidR="007C4061" w:rsidRPr="00D5200C" w:rsidRDefault="007C4061" w:rsidP="00C17C4C">
            <w:pPr>
              <w:pStyle w:val="TAH"/>
              <w:rPr>
                <w:lang w:val="en-US"/>
              </w:rPr>
            </w:pPr>
            <w:r w:rsidRPr="00D5200C">
              <w:rPr>
                <w:lang w:val="en-US"/>
              </w:rPr>
              <w:t>Description</w:t>
            </w:r>
          </w:p>
        </w:tc>
      </w:tr>
      <w:tr w:rsidR="007C4061" w:rsidRPr="00BC4D08" w14:paraId="62944E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AB92B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2974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5A53E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103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F1F6C2" w14:textId="77777777" w:rsidR="007C4061" w:rsidRPr="00D5200C" w:rsidRDefault="007C4061" w:rsidP="00C17C4C">
            <w:pPr>
              <w:pStyle w:val="TAL"/>
              <w:rPr>
                <w:lang w:val="en-US"/>
              </w:rPr>
            </w:pPr>
          </w:p>
        </w:tc>
      </w:tr>
    </w:tbl>
    <w:p w14:paraId="6E8C303E" w14:textId="77777777" w:rsidR="007C4061" w:rsidRPr="00533C32" w:rsidRDefault="007C4061" w:rsidP="007C4061"/>
    <w:p w14:paraId="13239FAE"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58B19214"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2F2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3DE82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EEB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982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9C0B6" w14:textId="77777777" w:rsidR="007C4061" w:rsidRPr="00D5200C" w:rsidRDefault="007C4061" w:rsidP="00C17C4C">
            <w:pPr>
              <w:pStyle w:val="TAH"/>
              <w:rPr>
                <w:lang w:val="en-US"/>
              </w:rPr>
            </w:pPr>
            <w:r w:rsidRPr="00D5200C">
              <w:rPr>
                <w:lang w:val="en-US"/>
              </w:rPr>
              <w:t>Description</w:t>
            </w:r>
          </w:p>
        </w:tc>
      </w:tr>
      <w:tr w:rsidR="007C4061" w:rsidRPr="00BC4D08" w14:paraId="4924DE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8F6BAE"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722B9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461F9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F35AC6D" w14:textId="77777777" w:rsidR="007C4061" w:rsidRPr="00D5200C" w:rsidRDefault="007C4061" w:rsidP="00C17C4C">
            <w:pPr>
              <w:pStyle w:val="TAL"/>
              <w:rPr>
                <w:lang w:val="en-US"/>
              </w:rPr>
            </w:pPr>
            <w:r w:rsidRPr="00D5200C">
              <w:rPr>
                <w:lang w:val="en-US"/>
              </w:rPr>
              <w:t>The request body shall be empty.</w:t>
            </w:r>
          </w:p>
        </w:tc>
      </w:tr>
    </w:tbl>
    <w:p w14:paraId="268B6076" w14:textId="77777777" w:rsidR="007C4061" w:rsidRPr="00533C32" w:rsidRDefault="007C4061" w:rsidP="007C4061"/>
    <w:p w14:paraId="4C004C75"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3B5D7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820A2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CD733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C99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0D735A" w14:textId="77777777" w:rsidR="007C4061" w:rsidRPr="00D5200C" w:rsidRDefault="007C4061" w:rsidP="00C17C4C">
            <w:pPr>
              <w:pStyle w:val="TAH"/>
              <w:rPr>
                <w:lang w:val="en-US"/>
              </w:rPr>
            </w:pPr>
            <w:r w:rsidRPr="00D5200C">
              <w:rPr>
                <w:lang w:val="en-US"/>
              </w:rPr>
              <w:t>Response</w:t>
            </w:r>
          </w:p>
          <w:p w14:paraId="080F48D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6A57C4" w14:textId="77777777" w:rsidR="007C4061" w:rsidRPr="00D5200C" w:rsidRDefault="007C4061" w:rsidP="00C17C4C">
            <w:pPr>
              <w:pStyle w:val="TAH"/>
              <w:rPr>
                <w:lang w:val="en-US"/>
              </w:rPr>
            </w:pPr>
            <w:r w:rsidRPr="00D5200C">
              <w:rPr>
                <w:lang w:val="en-US"/>
              </w:rPr>
              <w:t>Description</w:t>
            </w:r>
          </w:p>
        </w:tc>
      </w:tr>
      <w:tr w:rsidR="007C4061" w:rsidRPr="00BC4D08" w14:paraId="6F8014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A565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A01E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ACD04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EBF168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D0E22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11524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9137C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32FF60D" w14:textId="77777777" w:rsidR="007C4061" w:rsidRPr="00533C32" w:rsidRDefault="007C4061" w:rsidP="007C4061">
      <w:pPr>
        <w:rPr>
          <w:lang w:eastAsia="zh-CN"/>
        </w:rPr>
      </w:pPr>
    </w:p>
    <w:p w14:paraId="21FF26D1" w14:textId="77777777"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20599"/>
      <w:bookmarkStart w:id="487" w:name="_Toc67728552"/>
      <w:r w:rsidRPr="00533C32">
        <w:t>5.2.12.3.4</w:t>
      </w:r>
      <w:r w:rsidRPr="00533C32">
        <w:tab/>
        <w:t>GET</w:t>
      </w:r>
      <w:bookmarkEnd w:id="482"/>
      <w:bookmarkEnd w:id="483"/>
      <w:bookmarkEnd w:id="484"/>
      <w:bookmarkEnd w:id="485"/>
      <w:bookmarkEnd w:id="486"/>
      <w:bookmarkEnd w:id="487"/>
    </w:p>
    <w:p w14:paraId="5480EE73" w14:textId="77777777" w:rsidR="007C4061" w:rsidRPr="00533C32" w:rsidRDefault="007C4061" w:rsidP="007C4061">
      <w:pPr>
        <w:outlineLvl w:val="0"/>
      </w:pPr>
      <w:r w:rsidRPr="00533C32">
        <w:t>This method shall support the URI query parameters specified in table 5.2.12.3.4-1.</w:t>
      </w:r>
    </w:p>
    <w:p w14:paraId="71489967"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29AD5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1E64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5BEDF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C4CA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A27C5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89F579" w14:textId="77777777" w:rsidR="007C4061" w:rsidRPr="00D5200C" w:rsidRDefault="007C4061" w:rsidP="00C17C4C">
            <w:pPr>
              <w:pStyle w:val="TAH"/>
              <w:rPr>
                <w:lang w:val="en-US"/>
              </w:rPr>
            </w:pPr>
            <w:r w:rsidRPr="00D5200C">
              <w:rPr>
                <w:lang w:val="en-US"/>
              </w:rPr>
              <w:t>Description</w:t>
            </w:r>
          </w:p>
        </w:tc>
      </w:tr>
      <w:tr w:rsidR="007C4061" w:rsidRPr="00BC4D08" w14:paraId="5E3127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0A3308"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7548DE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1D4A22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55D4D5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6DE68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75512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29E2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0919D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318D1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8FDD35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A093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BB2436" w14:textId="77777777" w:rsidR="007C4061" w:rsidRPr="00533C32" w:rsidRDefault="007C4061" w:rsidP="007C4061"/>
    <w:p w14:paraId="4768F4AC"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207F4826" w14:textId="77777777" w:rsidR="007C4061" w:rsidRPr="00533C32" w:rsidRDefault="007C4061" w:rsidP="006352FE">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9247E1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FF8F3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26917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A763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A36348" w14:textId="77777777" w:rsidR="007C4061" w:rsidRPr="00D5200C" w:rsidRDefault="007C4061" w:rsidP="00C17C4C">
            <w:pPr>
              <w:pStyle w:val="TAH"/>
              <w:rPr>
                <w:lang w:val="en-US"/>
              </w:rPr>
            </w:pPr>
            <w:r w:rsidRPr="00D5200C">
              <w:rPr>
                <w:lang w:val="en-US"/>
              </w:rPr>
              <w:t>Description</w:t>
            </w:r>
          </w:p>
        </w:tc>
      </w:tr>
      <w:tr w:rsidR="007C4061" w:rsidRPr="00BC4D08" w14:paraId="3433D53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056C3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315D84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178C5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6EB572" w14:textId="77777777" w:rsidR="007C4061" w:rsidRPr="00D5200C" w:rsidRDefault="007C4061" w:rsidP="00C17C4C">
            <w:pPr>
              <w:pStyle w:val="TAL"/>
              <w:rPr>
                <w:lang w:val="en-US"/>
              </w:rPr>
            </w:pPr>
          </w:p>
        </w:tc>
      </w:tr>
    </w:tbl>
    <w:p w14:paraId="43869F87" w14:textId="77777777" w:rsidR="007C4061" w:rsidRPr="00533C32" w:rsidRDefault="007C4061" w:rsidP="007C4061"/>
    <w:p w14:paraId="1EA2D902" w14:textId="77777777"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D5C2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6BE8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D01B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C2B60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CF1ABE" w14:textId="77777777" w:rsidR="007C4061" w:rsidRPr="00D5200C" w:rsidRDefault="007C4061" w:rsidP="00C17C4C">
            <w:pPr>
              <w:pStyle w:val="TAH"/>
              <w:rPr>
                <w:lang w:val="en-US"/>
              </w:rPr>
            </w:pPr>
            <w:r w:rsidRPr="00D5200C">
              <w:rPr>
                <w:lang w:val="en-US"/>
              </w:rPr>
              <w:t>Response</w:t>
            </w:r>
          </w:p>
          <w:p w14:paraId="2C41B4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C2FFA1" w14:textId="77777777" w:rsidR="007C4061" w:rsidRPr="00D5200C" w:rsidRDefault="007C4061" w:rsidP="00C17C4C">
            <w:pPr>
              <w:pStyle w:val="TAH"/>
              <w:rPr>
                <w:lang w:val="en-US"/>
              </w:rPr>
            </w:pPr>
            <w:r w:rsidRPr="00D5200C">
              <w:rPr>
                <w:lang w:val="en-US"/>
              </w:rPr>
              <w:t>Description</w:t>
            </w:r>
          </w:p>
        </w:tc>
      </w:tr>
      <w:tr w:rsidR="007C4061" w:rsidRPr="00BC4D08" w14:paraId="54F71FD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9EB099"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E9C90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D1FD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FD40C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AB8416"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5ED62D5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8CC7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9734FB" w14:textId="77777777" w:rsidR="007C4061" w:rsidRPr="00533C32" w:rsidRDefault="007C4061" w:rsidP="007C4061"/>
    <w:p w14:paraId="18D8661D" w14:textId="77777777" w:rsidR="00F4597E" w:rsidRPr="00533C32" w:rsidRDefault="00F4597E" w:rsidP="00F4597E">
      <w:pPr>
        <w:pStyle w:val="Heading3"/>
      </w:pPr>
      <w:bookmarkStart w:id="488" w:name="_Toc45029324"/>
      <w:bookmarkStart w:id="489" w:name="_Toc56520600"/>
      <w:bookmarkStart w:id="490" w:name="_Toc20126991"/>
      <w:bookmarkStart w:id="491" w:name="_Toc27588967"/>
      <w:bookmarkStart w:id="492" w:name="_Toc36459763"/>
      <w:bookmarkStart w:id="493" w:name="_Toc67728553"/>
      <w:r>
        <w:t>5.2.12A</w:t>
      </w:r>
      <w:r w:rsidRPr="00533C32">
        <w:tab/>
        <w:t xml:space="preserve">Resource: </w:t>
      </w:r>
      <w:r>
        <w:t>IpSmGw</w:t>
      </w:r>
      <w:r w:rsidRPr="00533C32">
        <w:t>Registration</w:t>
      </w:r>
      <w:bookmarkEnd w:id="488"/>
      <w:bookmarkEnd w:id="489"/>
      <w:bookmarkEnd w:id="493"/>
    </w:p>
    <w:p w14:paraId="40D233B6" w14:textId="77777777" w:rsidR="00F4597E" w:rsidRPr="00533C32" w:rsidRDefault="00F4597E" w:rsidP="00F4597E">
      <w:pPr>
        <w:pStyle w:val="Heading4"/>
      </w:pPr>
      <w:bookmarkStart w:id="494" w:name="_Toc45029325"/>
      <w:bookmarkStart w:id="495" w:name="_Toc56520601"/>
      <w:bookmarkStart w:id="496" w:name="_Toc67728554"/>
      <w:r>
        <w:t>5.2.12A</w:t>
      </w:r>
      <w:r w:rsidRPr="00533C32">
        <w:t>.1</w:t>
      </w:r>
      <w:r w:rsidRPr="00533C32">
        <w:tab/>
        <w:t>Description</w:t>
      </w:r>
      <w:bookmarkEnd w:id="494"/>
      <w:bookmarkEnd w:id="495"/>
      <w:bookmarkEnd w:id="496"/>
    </w:p>
    <w:p w14:paraId="5B16AA67"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0F9410BB"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528B35" w14:textId="77777777" w:rsidR="00F4597E" w:rsidRPr="00533C32" w:rsidRDefault="00F4597E" w:rsidP="00F4597E">
      <w:pPr>
        <w:pStyle w:val="Heading4"/>
      </w:pPr>
      <w:bookmarkStart w:id="497" w:name="_Toc45029326"/>
      <w:bookmarkStart w:id="498" w:name="_Toc56520602"/>
      <w:bookmarkStart w:id="499" w:name="_Toc67728555"/>
      <w:r>
        <w:t>5.2.12A</w:t>
      </w:r>
      <w:r w:rsidRPr="00533C32">
        <w:t>.2</w:t>
      </w:r>
      <w:r w:rsidRPr="00533C32">
        <w:tab/>
        <w:t>Resource Definition</w:t>
      </w:r>
      <w:bookmarkEnd w:id="497"/>
      <w:bookmarkEnd w:id="498"/>
      <w:bookmarkEnd w:id="499"/>
    </w:p>
    <w:p w14:paraId="7FB34FB6"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1D05E2B2"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05D67799"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6E5317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B6CD26"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E8F6DB" w14:textId="77777777" w:rsidR="00F4597E" w:rsidRPr="00533C32" w:rsidRDefault="00F4597E" w:rsidP="00C17C4C">
            <w:pPr>
              <w:pStyle w:val="TAH"/>
              <w:rPr>
                <w:lang w:val="en-US"/>
              </w:rPr>
            </w:pPr>
            <w:r w:rsidRPr="00533C32">
              <w:rPr>
                <w:lang w:val="en-US"/>
              </w:rPr>
              <w:t>Definition</w:t>
            </w:r>
          </w:p>
        </w:tc>
      </w:tr>
      <w:tr w:rsidR="00F4597E" w:rsidRPr="00533C32" w14:paraId="298464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B5E7B2"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865554"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13258D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036145"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B76EE1"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22A9809C" w14:textId="77777777" w:rsidR="00F4597E" w:rsidRPr="00533C32" w:rsidRDefault="00F4597E" w:rsidP="00F4597E"/>
    <w:p w14:paraId="5BB7B3C4" w14:textId="77777777" w:rsidR="00F4597E" w:rsidRPr="00533C32" w:rsidRDefault="00F4597E" w:rsidP="00F4597E">
      <w:pPr>
        <w:pStyle w:val="Heading4"/>
      </w:pPr>
      <w:bookmarkStart w:id="500" w:name="_Toc45029327"/>
      <w:bookmarkStart w:id="501" w:name="_Toc56520603"/>
      <w:bookmarkStart w:id="502" w:name="_Toc67728556"/>
      <w:r>
        <w:t>5.2.12A</w:t>
      </w:r>
      <w:r w:rsidRPr="00533C32">
        <w:t>.3</w:t>
      </w:r>
      <w:r w:rsidRPr="00533C32">
        <w:tab/>
        <w:t>Resource Standard Methods</w:t>
      </w:r>
      <w:bookmarkEnd w:id="500"/>
      <w:bookmarkEnd w:id="501"/>
      <w:bookmarkEnd w:id="502"/>
    </w:p>
    <w:p w14:paraId="317850E7" w14:textId="77777777" w:rsidR="00F4597E" w:rsidRPr="00533C32" w:rsidRDefault="00F4597E" w:rsidP="00F4597E">
      <w:pPr>
        <w:pStyle w:val="Heading5"/>
      </w:pPr>
      <w:bookmarkStart w:id="503" w:name="_Toc45029328"/>
      <w:bookmarkStart w:id="504" w:name="_Toc56520604"/>
      <w:bookmarkStart w:id="505" w:name="_Toc67728557"/>
      <w:r>
        <w:t>5.2.12A</w:t>
      </w:r>
      <w:r w:rsidRPr="00533C32">
        <w:t>.3.1</w:t>
      </w:r>
      <w:r w:rsidRPr="00533C32">
        <w:tab/>
        <w:t>PUT</w:t>
      </w:r>
      <w:bookmarkEnd w:id="503"/>
      <w:bookmarkEnd w:id="504"/>
      <w:bookmarkEnd w:id="505"/>
    </w:p>
    <w:p w14:paraId="6FC47A91"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5F9F05E8"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A9272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B2919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880E72"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9EF51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C7C37"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65187" w14:textId="77777777" w:rsidR="00F4597E" w:rsidRPr="00533C32" w:rsidRDefault="00F4597E" w:rsidP="00C17C4C">
            <w:pPr>
              <w:pStyle w:val="TAH"/>
              <w:rPr>
                <w:lang w:val="en-US"/>
              </w:rPr>
            </w:pPr>
            <w:r w:rsidRPr="00533C32">
              <w:rPr>
                <w:lang w:val="en-US"/>
              </w:rPr>
              <w:t>Description</w:t>
            </w:r>
          </w:p>
        </w:tc>
      </w:tr>
      <w:tr w:rsidR="00F4597E" w:rsidRPr="00533C32" w14:paraId="6C5A071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1E7EE"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9B844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2E8A8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47A97"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5FB2C5" w14:textId="77777777" w:rsidR="00F4597E" w:rsidRPr="00533C32" w:rsidRDefault="00F4597E" w:rsidP="00C17C4C">
            <w:pPr>
              <w:pStyle w:val="TAL"/>
              <w:rPr>
                <w:lang w:val="en-US"/>
              </w:rPr>
            </w:pPr>
          </w:p>
        </w:tc>
      </w:tr>
    </w:tbl>
    <w:p w14:paraId="54CE9076" w14:textId="77777777" w:rsidR="00F4597E" w:rsidRPr="00533C32" w:rsidRDefault="00F4597E" w:rsidP="00F4597E"/>
    <w:p w14:paraId="1388E4FF"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05C5D438"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F975B4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6B2A0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3940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6805FB"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A5D3B" w14:textId="77777777" w:rsidR="00F4597E" w:rsidRPr="00533C32" w:rsidRDefault="00F4597E" w:rsidP="00C17C4C">
            <w:pPr>
              <w:pStyle w:val="TAH"/>
              <w:rPr>
                <w:lang w:val="en-US"/>
              </w:rPr>
            </w:pPr>
            <w:r w:rsidRPr="00533C32">
              <w:rPr>
                <w:lang w:val="en-US"/>
              </w:rPr>
              <w:t>Description</w:t>
            </w:r>
          </w:p>
        </w:tc>
      </w:tr>
      <w:tr w:rsidR="00F4597E" w:rsidRPr="00533C32" w14:paraId="36975C8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9496A5"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0B63FD1B"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5F19B06"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0D50114"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67C61922" w14:textId="77777777" w:rsidR="00F4597E" w:rsidRPr="00533C32" w:rsidRDefault="00F4597E" w:rsidP="00F4597E"/>
    <w:p w14:paraId="35BF28FC" w14:textId="77777777" w:rsidR="00F4597E" w:rsidRPr="00533C32" w:rsidRDefault="00F4597E" w:rsidP="00F4597E">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1E339E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41A2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BBEC0A"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5AF302"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295B9F" w14:textId="77777777" w:rsidR="00F4597E" w:rsidRPr="00533C32" w:rsidRDefault="00F4597E" w:rsidP="00C17C4C">
            <w:pPr>
              <w:pStyle w:val="TAH"/>
              <w:rPr>
                <w:lang w:val="en-US"/>
              </w:rPr>
            </w:pPr>
            <w:r w:rsidRPr="00533C32">
              <w:rPr>
                <w:lang w:val="en-US"/>
              </w:rPr>
              <w:t>Response</w:t>
            </w:r>
          </w:p>
          <w:p w14:paraId="4AACB45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8E8FE8" w14:textId="77777777" w:rsidR="00F4597E" w:rsidRPr="00533C32" w:rsidRDefault="00F4597E" w:rsidP="00C17C4C">
            <w:pPr>
              <w:pStyle w:val="TAH"/>
              <w:rPr>
                <w:lang w:val="en-US"/>
              </w:rPr>
            </w:pPr>
            <w:r w:rsidRPr="00533C32">
              <w:rPr>
                <w:lang w:val="en-US"/>
              </w:rPr>
              <w:t>Description</w:t>
            </w:r>
          </w:p>
        </w:tc>
      </w:tr>
      <w:tr w:rsidR="00F4597E" w:rsidRPr="00533C32" w14:paraId="19B5C08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612C44"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3EC133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A99E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02B368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D7E694"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0E1A75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A842E0"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82AC3F7" w14:textId="77777777" w:rsidR="00F4597E" w:rsidRPr="00533C32" w:rsidRDefault="00F4597E" w:rsidP="00F4597E">
      <w:pPr>
        <w:rPr>
          <w:lang w:eastAsia="zh-CN"/>
        </w:rPr>
      </w:pPr>
    </w:p>
    <w:p w14:paraId="0BAC9D6C" w14:textId="77777777" w:rsidR="00F4597E" w:rsidRPr="00533C32" w:rsidRDefault="00F4597E" w:rsidP="00F4597E">
      <w:pPr>
        <w:pStyle w:val="Heading5"/>
      </w:pPr>
      <w:bookmarkStart w:id="506" w:name="_Toc45029329"/>
      <w:bookmarkStart w:id="507" w:name="_Toc56520605"/>
      <w:bookmarkStart w:id="508" w:name="_Toc67728558"/>
      <w:r>
        <w:t>5.2.12A</w:t>
      </w:r>
      <w:r w:rsidRPr="00533C32">
        <w:t>.3.2</w:t>
      </w:r>
      <w:r w:rsidRPr="00533C32">
        <w:tab/>
        <w:t>DELETE</w:t>
      </w:r>
      <w:bookmarkEnd w:id="506"/>
      <w:bookmarkEnd w:id="507"/>
      <w:bookmarkEnd w:id="508"/>
    </w:p>
    <w:p w14:paraId="781FDEA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9AE4D4A"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144FC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03C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1682F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AA75F2"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7BC4AB"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34A259" w14:textId="77777777" w:rsidR="00F4597E" w:rsidRPr="00533C32" w:rsidRDefault="00F4597E" w:rsidP="00C17C4C">
            <w:pPr>
              <w:pStyle w:val="TAH"/>
              <w:rPr>
                <w:lang w:val="en-US"/>
              </w:rPr>
            </w:pPr>
            <w:r w:rsidRPr="00533C32">
              <w:rPr>
                <w:lang w:val="en-US"/>
              </w:rPr>
              <w:t>Description</w:t>
            </w:r>
          </w:p>
        </w:tc>
      </w:tr>
      <w:tr w:rsidR="00F4597E" w:rsidRPr="00533C32" w14:paraId="6973A98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7A3F9"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AA41FA"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B1E85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2B2740"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8D8D53" w14:textId="77777777" w:rsidR="00F4597E" w:rsidRPr="00533C32" w:rsidRDefault="00F4597E" w:rsidP="00C17C4C">
            <w:pPr>
              <w:pStyle w:val="TAL"/>
              <w:rPr>
                <w:lang w:val="en-US"/>
              </w:rPr>
            </w:pPr>
          </w:p>
        </w:tc>
      </w:tr>
    </w:tbl>
    <w:p w14:paraId="153A998D" w14:textId="77777777" w:rsidR="00F4597E" w:rsidRPr="00533C32" w:rsidRDefault="00F4597E" w:rsidP="00F4597E"/>
    <w:p w14:paraId="042167F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09EACAD"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81987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532DE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5EF6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8F4559"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6440E0" w14:textId="77777777" w:rsidR="00F4597E" w:rsidRPr="00533C32" w:rsidRDefault="00F4597E" w:rsidP="00C17C4C">
            <w:pPr>
              <w:pStyle w:val="TAH"/>
              <w:rPr>
                <w:lang w:val="en-US"/>
              </w:rPr>
            </w:pPr>
            <w:r w:rsidRPr="00533C32">
              <w:rPr>
                <w:lang w:val="en-US"/>
              </w:rPr>
              <w:t>Description</w:t>
            </w:r>
          </w:p>
        </w:tc>
      </w:tr>
      <w:tr w:rsidR="00F4597E" w:rsidRPr="00533C32" w14:paraId="751D04D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638CDC"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41FA0A5"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62DA24"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7578F2F" w14:textId="77777777" w:rsidR="00F4597E" w:rsidRPr="00533C32" w:rsidRDefault="00F4597E" w:rsidP="00C17C4C">
            <w:pPr>
              <w:pStyle w:val="TAL"/>
              <w:rPr>
                <w:lang w:val="en-US"/>
              </w:rPr>
            </w:pPr>
            <w:r w:rsidRPr="00533C32">
              <w:rPr>
                <w:lang w:val="en-US"/>
              </w:rPr>
              <w:t>The request body shall be empty.</w:t>
            </w:r>
          </w:p>
        </w:tc>
      </w:tr>
    </w:tbl>
    <w:p w14:paraId="7550B028" w14:textId="77777777" w:rsidR="00F4597E" w:rsidRPr="00533C32" w:rsidRDefault="00F4597E" w:rsidP="00F4597E"/>
    <w:p w14:paraId="3382E3F2"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7A021E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6F86A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8E1A19"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8C11F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A053F" w14:textId="77777777" w:rsidR="00F4597E" w:rsidRPr="00533C32" w:rsidRDefault="00F4597E" w:rsidP="00C17C4C">
            <w:pPr>
              <w:pStyle w:val="TAH"/>
              <w:rPr>
                <w:lang w:val="en-US"/>
              </w:rPr>
            </w:pPr>
            <w:r w:rsidRPr="00533C32">
              <w:rPr>
                <w:lang w:val="en-US"/>
              </w:rPr>
              <w:t>Response</w:t>
            </w:r>
          </w:p>
          <w:p w14:paraId="01C83DE6"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FB4557" w14:textId="77777777" w:rsidR="00F4597E" w:rsidRPr="00533C32" w:rsidRDefault="00F4597E" w:rsidP="00C17C4C">
            <w:pPr>
              <w:pStyle w:val="TAH"/>
              <w:rPr>
                <w:lang w:val="en-US"/>
              </w:rPr>
            </w:pPr>
            <w:r w:rsidRPr="00533C32">
              <w:rPr>
                <w:lang w:val="en-US"/>
              </w:rPr>
              <w:t>Description</w:t>
            </w:r>
          </w:p>
        </w:tc>
      </w:tr>
      <w:tr w:rsidR="00F4597E" w:rsidRPr="00533C32" w14:paraId="5984A45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4273AA"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5C102F"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E5A33B"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BB3E53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6CBC68"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CA69B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A09CA7"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5EB0AEA5" w14:textId="77777777" w:rsidR="00F4597E" w:rsidRPr="00533C32" w:rsidRDefault="00F4597E" w:rsidP="00F4597E">
      <w:pPr>
        <w:rPr>
          <w:lang w:eastAsia="zh-CN"/>
        </w:rPr>
      </w:pPr>
    </w:p>
    <w:p w14:paraId="3B28D0C0" w14:textId="77777777" w:rsidR="00F4597E" w:rsidRPr="00533C32" w:rsidRDefault="00F4597E" w:rsidP="00F4597E">
      <w:pPr>
        <w:pStyle w:val="Heading5"/>
        <w:rPr>
          <w:lang w:eastAsia="zh-CN"/>
        </w:rPr>
      </w:pPr>
      <w:bookmarkStart w:id="509" w:name="_Toc45029330"/>
      <w:bookmarkStart w:id="510" w:name="_Toc56520606"/>
      <w:bookmarkStart w:id="511" w:name="_Toc67728559"/>
      <w:r>
        <w:t>5.2.12A</w:t>
      </w:r>
      <w:r w:rsidRPr="00533C32">
        <w:t>.3.</w:t>
      </w:r>
      <w:r>
        <w:t>3</w:t>
      </w:r>
      <w:r w:rsidRPr="00533C32">
        <w:tab/>
      </w:r>
      <w:r w:rsidRPr="00533C32">
        <w:rPr>
          <w:lang w:eastAsia="zh-CN"/>
        </w:rPr>
        <w:t>PATCH</w:t>
      </w:r>
      <w:bookmarkEnd w:id="509"/>
      <w:bookmarkEnd w:id="510"/>
      <w:bookmarkEnd w:id="511"/>
    </w:p>
    <w:p w14:paraId="27DD234D"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69A01ABC"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539E66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E8F5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EC04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63F17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330B2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3F44A8" w14:textId="77777777" w:rsidR="00F4597E" w:rsidRPr="00533C32" w:rsidRDefault="00F4597E" w:rsidP="00C17C4C">
            <w:pPr>
              <w:pStyle w:val="TAH"/>
              <w:rPr>
                <w:lang w:val="en-US"/>
              </w:rPr>
            </w:pPr>
            <w:r w:rsidRPr="00533C32">
              <w:rPr>
                <w:lang w:val="en-US"/>
              </w:rPr>
              <w:t>Description</w:t>
            </w:r>
          </w:p>
        </w:tc>
      </w:tr>
      <w:tr w:rsidR="00F4597E" w:rsidRPr="00533C32" w14:paraId="114710F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48FA9F"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FC3939B"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D028616"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4DEDF99"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34AFBF" w14:textId="77777777" w:rsidR="00F4597E" w:rsidRPr="00533C32" w:rsidRDefault="00F4597E" w:rsidP="00C17C4C">
            <w:pPr>
              <w:pStyle w:val="TAL"/>
              <w:rPr>
                <w:lang w:val="en-US"/>
              </w:rPr>
            </w:pPr>
            <w:r w:rsidRPr="00F9317B">
              <w:rPr>
                <w:rFonts w:cs="Arial"/>
                <w:szCs w:val="18"/>
              </w:rPr>
              <w:t>see 3GPP TS 29.500 [4] clause 6.6</w:t>
            </w:r>
          </w:p>
        </w:tc>
      </w:tr>
    </w:tbl>
    <w:p w14:paraId="6E61F698" w14:textId="77777777" w:rsidR="00F4597E" w:rsidRPr="00533C32" w:rsidRDefault="00F4597E" w:rsidP="00F4597E">
      <w:pPr>
        <w:pStyle w:val="Guidance"/>
      </w:pPr>
    </w:p>
    <w:p w14:paraId="3F3E0786"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49B38582"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310F23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5A04D"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355C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EFA3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65A253" w14:textId="77777777" w:rsidR="00F4597E" w:rsidRPr="00533C32" w:rsidRDefault="00F4597E" w:rsidP="00C17C4C">
            <w:pPr>
              <w:pStyle w:val="TAH"/>
              <w:rPr>
                <w:lang w:val="en-US"/>
              </w:rPr>
            </w:pPr>
            <w:r w:rsidRPr="00533C32">
              <w:rPr>
                <w:lang w:val="en-US"/>
              </w:rPr>
              <w:t>Description</w:t>
            </w:r>
          </w:p>
        </w:tc>
      </w:tr>
      <w:tr w:rsidR="00F4597E" w:rsidRPr="00533C32" w14:paraId="34804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29EED1"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BBADE8"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E0B6FED"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D1BE5A"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3765B3BE" w14:textId="77777777" w:rsidR="00F4597E" w:rsidRPr="00533C32" w:rsidRDefault="00F4597E" w:rsidP="00F4597E"/>
    <w:p w14:paraId="53AD4495" w14:textId="77777777"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3FFE960"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2CE9B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0DCB7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42AB5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3AA54" w14:textId="77777777" w:rsidR="00F4597E" w:rsidRPr="00533C32" w:rsidRDefault="00F4597E" w:rsidP="00C17C4C">
            <w:pPr>
              <w:pStyle w:val="TAH"/>
              <w:rPr>
                <w:lang w:val="en-US"/>
              </w:rPr>
            </w:pPr>
            <w:r w:rsidRPr="00533C32">
              <w:rPr>
                <w:lang w:val="en-US"/>
              </w:rPr>
              <w:t>Response</w:t>
            </w:r>
          </w:p>
          <w:p w14:paraId="029A392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9032F6" w14:textId="77777777" w:rsidR="00F4597E" w:rsidRPr="00533C32" w:rsidRDefault="00F4597E" w:rsidP="00C17C4C">
            <w:pPr>
              <w:pStyle w:val="TAH"/>
              <w:rPr>
                <w:lang w:val="en-US"/>
              </w:rPr>
            </w:pPr>
            <w:r w:rsidRPr="00533C32">
              <w:rPr>
                <w:lang w:val="en-US"/>
              </w:rPr>
              <w:t>Description</w:t>
            </w:r>
          </w:p>
        </w:tc>
      </w:tr>
      <w:tr w:rsidR="00F4597E" w:rsidRPr="00533C32" w14:paraId="7632667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A8E8E8"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FBEEBD"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02961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43AFA4"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B5F987"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1E7DEDA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90D1F3"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D3031B"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62B2CFA"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694A91"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5E44B0"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730044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1208B0"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EE4218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E8015B"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F88BF7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C256BE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62A87885"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742461BA"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32C60D7D"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108BE718"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FD082"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672EFC24"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22D3A6A" w14:textId="77777777" w:rsidR="00F4597E" w:rsidRPr="00533C32" w:rsidRDefault="00F4597E" w:rsidP="00F4597E">
      <w:pPr>
        <w:rPr>
          <w:lang w:eastAsia="zh-CN"/>
        </w:rPr>
      </w:pPr>
    </w:p>
    <w:p w14:paraId="7C26E546" w14:textId="77777777" w:rsidR="00F4597E" w:rsidRPr="00533C32" w:rsidRDefault="00F4597E" w:rsidP="00F4597E">
      <w:pPr>
        <w:pStyle w:val="Heading5"/>
      </w:pPr>
      <w:bookmarkStart w:id="512" w:name="_Toc45029331"/>
      <w:bookmarkStart w:id="513" w:name="_Toc56520607"/>
      <w:bookmarkStart w:id="514" w:name="_Toc67728560"/>
      <w:r>
        <w:t>5.2.12A</w:t>
      </w:r>
      <w:r w:rsidRPr="00533C32">
        <w:t>.3.4</w:t>
      </w:r>
      <w:r w:rsidRPr="00533C32">
        <w:tab/>
        <w:t>GET</w:t>
      </w:r>
      <w:bookmarkEnd w:id="512"/>
      <w:bookmarkEnd w:id="513"/>
      <w:bookmarkEnd w:id="514"/>
    </w:p>
    <w:p w14:paraId="7B36966D"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7835D84B"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32906A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B7A97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CE337"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D59C8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E2E84C"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66BC0" w14:textId="77777777" w:rsidR="00F4597E" w:rsidRPr="00533C32" w:rsidRDefault="00F4597E" w:rsidP="00C17C4C">
            <w:pPr>
              <w:pStyle w:val="TAH"/>
              <w:rPr>
                <w:lang w:val="en-US"/>
              </w:rPr>
            </w:pPr>
            <w:r w:rsidRPr="00533C32">
              <w:rPr>
                <w:lang w:val="en-US"/>
              </w:rPr>
              <w:t>Description</w:t>
            </w:r>
          </w:p>
        </w:tc>
      </w:tr>
      <w:tr w:rsidR="00F4597E" w:rsidRPr="00533C32" w14:paraId="2DD6EC5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5E5AAB"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3C9394C"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9A7F70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BBC4F8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50B80"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5DB07E6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694D7"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DF8B98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F3079A"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76D52"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FA9BC7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56EEB080" w14:textId="77777777" w:rsidR="00F4597E" w:rsidRPr="00533C32" w:rsidRDefault="00F4597E" w:rsidP="00F4597E"/>
    <w:p w14:paraId="1DF61257"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42A6668"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0F26E5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A74C3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4C3A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2FBC4"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17215" w14:textId="77777777" w:rsidR="00F4597E" w:rsidRPr="00533C32" w:rsidRDefault="00F4597E" w:rsidP="00C17C4C">
            <w:pPr>
              <w:pStyle w:val="TAH"/>
              <w:rPr>
                <w:lang w:val="en-US"/>
              </w:rPr>
            </w:pPr>
            <w:r w:rsidRPr="00533C32">
              <w:rPr>
                <w:lang w:val="en-US"/>
              </w:rPr>
              <w:t>Description</w:t>
            </w:r>
          </w:p>
        </w:tc>
      </w:tr>
      <w:tr w:rsidR="00F4597E" w:rsidRPr="00533C32" w14:paraId="6CC2B60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7FC9DD"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46FD6FD"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976820"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260A6" w14:textId="77777777" w:rsidR="00F4597E" w:rsidRPr="00533C32" w:rsidRDefault="00F4597E" w:rsidP="00C17C4C">
            <w:pPr>
              <w:pStyle w:val="TAL"/>
              <w:rPr>
                <w:lang w:val="en-US"/>
              </w:rPr>
            </w:pPr>
          </w:p>
        </w:tc>
      </w:tr>
    </w:tbl>
    <w:p w14:paraId="04CD9F02" w14:textId="77777777" w:rsidR="00F4597E" w:rsidRPr="00533C32" w:rsidRDefault="00F4597E" w:rsidP="00F4597E"/>
    <w:p w14:paraId="5F59C466"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7E850B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D0717F"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9ED2F5"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FAEDC"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B40E0E" w14:textId="77777777" w:rsidR="00F4597E" w:rsidRPr="00533C32" w:rsidRDefault="00F4597E" w:rsidP="00C17C4C">
            <w:pPr>
              <w:pStyle w:val="TAH"/>
              <w:rPr>
                <w:lang w:val="en-US"/>
              </w:rPr>
            </w:pPr>
            <w:r w:rsidRPr="00533C32">
              <w:rPr>
                <w:lang w:val="en-US"/>
              </w:rPr>
              <w:t>Response</w:t>
            </w:r>
          </w:p>
          <w:p w14:paraId="768C0AA5"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15ACB" w14:textId="77777777" w:rsidR="00F4597E" w:rsidRPr="00533C32" w:rsidRDefault="00F4597E" w:rsidP="00C17C4C">
            <w:pPr>
              <w:pStyle w:val="TAH"/>
              <w:rPr>
                <w:lang w:val="en-US"/>
              </w:rPr>
            </w:pPr>
            <w:r w:rsidRPr="00533C32">
              <w:rPr>
                <w:lang w:val="en-US"/>
              </w:rPr>
              <w:t>Description</w:t>
            </w:r>
          </w:p>
        </w:tc>
      </w:tr>
      <w:tr w:rsidR="00F4597E" w:rsidRPr="00533C32" w14:paraId="6B7DD94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17A4D6"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131B9683"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69E13B"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F24C69"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69FF8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4623D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4775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7CD5219" w14:textId="77777777" w:rsidR="00C34A5D" w:rsidRPr="00B516F1" w:rsidRDefault="00C34A5D" w:rsidP="00B516F1"/>
    <w:p w14:paraId="2AD36745" w14:textId="77777777" w:rsidR="00F4597E" w:rsidRPr="00533C32" w:rsidRDefault="00F4597E" w:rsidP="00F4597E">
      <w:pPr>
        <w:pStyle w:val="Heading3"/>
      </w:pPr>
      <w:bookmarkStart w:id="515" w:name="_Toc45029332"/>
      <w:bookmarkStart w:id="516" w:name="_Toc56520608"/>
      <w:bookmarkStart w:id="517" w:name="_Toc67728561"/>
      <w:r>
        <w:t>5.2.12B</w:t>
      </w:r>
      <w:r w:rsidRPr="00533C32">
        <w:tab/>
        <w:t xml:space="preserve">Resource: </w:t>
      </w:r>
      <w:r>
        <w:t>MessageWaitingData</w:t>
      </w:r>
      <w:bookmarkEnd w:id="515"/>
      <w:bookmarkEnd w:id="516"/>
      <w:bookmarkEnd w:id="517"/>
    </w:p>
    <w:p w14:paraId="0B2D81E9" w14:textId="77777777" w:rsidR="00F4597E" w:rsidRPr="00533C32" w:rsidRDefault="00F4597E" w:rsidP="00F4597E">
      <w:pPr>
        <w:pStyle w:val="Heading4"/>
      </w:pPr>
      <w:bookmarkStart w:id="518" w:name="_Toc45029333"/>
      <w:bookmarkStart w:id="519" w:name="_Toc56520609"/>
      <w:bookmarkStart w:id="520" w:name="_Toc67728562"/>
      <w:r>
        <w:t>5.2.12B</w:t>
      </w:r>
      <w:r w:rsidRPr="00533C32">
        <w:t>.1</w:t>
      </w:r>
      <w:r w:rsidRPr="00533C32">
        <w:tab/>
        <w:t>Description</w:t>
      </w:r>
      <w:bookmarkEnd w:id="518"/>
      <w:bookmarkEnd w:id="519"/>
      <w:bookmarkEnd w:id="520"/>
    </w:p>
    <w:p w14:paraId="6BDD71D4"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2964B5F9"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A5D0ED" w14:textId="77777777" w:rsidR="00F4597E" w:rsidRPr="00533C32" w:rsidRDefault="00F4597E" w:rsidP="00F4597E">
      <w:pPr>
        <w:pStyle w:val="Heading4"/>
      </w:pPr>
      <w:bookmarkStart w:id="521" w:name="_Toc45029334"/>
      <w:bookmarkStart w:id="522" w:name="_Toc56520610"/>
      <w:bookmarkStart w:id="523" w:name="_Toc67728563"/>
      <w:r>
        <w:lastRenderedPageBreak/>
        <w:t>5.2.12B</w:t>
      </w:r>
      <w:r w:rsidRPr="00533C32">
        <w:t>.2</w:t>
      </w:r>
      <w:r w:rsidRPr="00533C32">
        <w:tab/>
        <w:t>Resource Definition</w:t>
      </w:r>
      <w:bookmarkEnd w:id="521"/>
      <w:bookmarkEnd w:id="522"/>
      <w:bookmarkEnd w:id="523"/>
    </w:p>
    <w:p w14:paraId="4F4CC1CE"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4EB3CE08"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62F3ECB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5C288C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CCD9DC"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CE9B4C" w14:textId="77777777" w:rsidR="00F4597E" w:rsidRPr="00533C32" w:rsidRDefault="00F4597E" w:rsidP="00C17C4C">
            <w:pPr>
              <w:pStyle w:val="TAH"/>
              <w:rPr>
                <w:lang w:val="en-US"/>
              </w:rPr>
            </w:pPr>
            <w:r w:rsidRPr="00533C32">
              <w:rPr>
                <w:lang w:val="en-US"/>
              </w:rPr>
              <w:t>Definition</w:t>
            </w:r>
          </w:p>
        </w:tc>
      </w:tr>
      <w:tr w:rsidR="00F4597E" w:rsidRPr="00533C32" w14:paraId="70E231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B29B6"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9BE663"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437E8F0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8ED9"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67E9BC"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69423FE2" w14:textId="77777777" w:rsidR="00F4597E" w:rsidRPr="00533C32" w:rsidRDefault="00F4597E" w:rsidP="00F4597E"/>
    <w:p w14:paraId="2D99A55B" w14:textId="77777777" w:rsidR="00F4597E" w:rsidRPr="00533C32" w:rsidRDefault="00F4597E" w:rsidP="00F4597E">
      <w:pPr>
        <w:pStyle w:val="Heading4"/>
      </w:pPr>
      <w:bookmarkStart w:id="524" w:name="_Toc45029335"/>
      <w:bookmarkStart w:id="525" w:name="_Toc56520611"/>
      <w:bookmarkStart w:id="526" w:name="_Toc67728564"/>
      <w:r>
        <w:t>5.2.12B</w:t>
      </w:r>
      <w:r w:rsidRPr="00533C32">
        <w:t>.3</w:t>
      </w:r>
      <w:r w:rsidRPr="00533C32">
        <w:tab/>
        <w:t>Resource Standard Methods</w:t>
      </w:r>
      <w:bookmarkEnd w:id="524"/>
      <w:bookmarkEnd w:id="525"/>
      <w:bookmarkEnd w:id="526"/>
    </w:p>
    <w:p w14:paraId="7A696F3E" w14:textId="77777777" w:rsidR="00F4597E" w:rsidRPr="00533C32" w:rsidRDefault="00F4597E" w:rsidP="00F4597E">
      <w:pPr>
        <w:pStyle w:val="Heading5"/>
      </w:pPr>
      <w:bookmarkStart w:id="527" w:name="_Toc45029336"/>
      <w:bookmarkStart w:id="528" w:name="_Toc56520612"/>
      <w:bookmarkStart w:id="529" w:name="_Toc67728565"/>
      <w:r>
        <w:t>5.2.12B</w:t>
      </w:r>
      <w:r w:rsidRPr="00533C32">
        <w:t>.3.1</w:t>
      </w:r>
      <w:r w:rsidRPr="00533C32">
        <w:tab/>
        <w:t>PUT</w:t>
      </w:r>
      <w:bookmarkEnd w:id="527"/>
      <w:bookmarkEnd w:id="528"/>
      <w:bookmarkEnd w:id="529"/>
    </w:p>
    <w:p w14:paraId="39DD9FE6"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64C167F"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24911A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07B4BE"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ADB61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304F40"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D267C"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A53E3" w14:textId="77777777" w:rsidR="00F4597E" w:rsidRPr="00533C32" w:rsidRDefault="00F4597E" w:rsidP="00C17C4C">
            <w:pPr>
              <w:pStyle w:val="TAH"/>
              <w:rPr>
                <w:lang w:val="en-US"/>
              </w:rPr>
            </w:pPr>
            <w:r w:rsidRPr="00533C32">
              <w:rPr>
                <w:lang w:val="en-US"/>
              </w:rPr>
              <w:t>Description</w:t>
            </w:r>
          </w:p>
        </w:tc>
      </w:tr>
      <w:tr w:rsidR="00F4597E" w:rsidRPr="00533C32" w14:paraId="59199B1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FEE9C"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61D22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0C80931"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1593A3"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7CDB159" w14:textId="77777777" w:rsidR="00F4597E" w:rsidRPr="00533C32" w:rsidRDefault="00F4597E" w:rsidP="00C17C4C">
            <w:pPr>
              <w:pStyle w:val="TAL"/>
              <w:rPr>
                <w:lang w:val="en-US"/>
              </w:rPr>
            </w:pPr>
          </w:p>
        </w:tc>
      </w:tr>
    </w:tbl>
    <w:p w14:paraId="465EBF0E" w14:textId="77777777" w:rsidR="00F4597E" w:rsidRPr="00533C32" w:rsidRDefault="00F4597E" w:rsidP="00F4597E"/>
    <w:p w14:paraId="3BD45AC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CAC0E5D"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C5C66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AFDFD9"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B6E6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77F2D"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68A56" w14:textId="77777777" w:rsidR="00F4597E" w:rsidRPr="00533C32" w:rsidRDefault="00F4597E" w:rsidP="00C17C4C">
            <w:pPr>
              <w:pStyle w:val="TAH"/>
              <w:rPr>
                <w:lang w:val="en-US"/>
              </w:rPr>
            </w:pPr>
            <w:r w:rsidRPr="00533C32">
              <w:rPr>
                <w:lang w:val="en-US"/>
              </w:rPr>
              <w:t>Description</w:t>
            </w:r>
          </w:p>
        </w:tc>
      </w:tr>
      <w:tr w:rsidR="00F4597E" w:rsidRPr="00533C32" w14:paraId="5620F14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5A5BDA"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C8297A1"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FFE8BC"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9047D7"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48D3FE8A" w14:textId="77777777" w:rsidR="00F4597E" w:rsidRPr="00533C32" w:rsidRDefault="00F4597E" w:rsidP="00F4597E"/>
    <w:p w14:paraId="07D8C941"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C8015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D834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920B4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0C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3EA5D0" w14:textId="77777777" w:rsidR="00F4597E" w:rsidRPr="00533C32" w:rsidRDefault="00F4597E" w:rsidP="00C17C4C">
            <w:pPr>
              <w:pStyle w:val="TAH"/>
              <w:rPr>
                <w:lang w:val="en-US"/>
              </w:rPr>
            </w:pPr>
            <w:r w:rsidRPr="00533C32">
              <w:rPr>
                <w:lang w:val="en-US"/>
              </w:rPr>
              <w:t>Response</w:t>
            </w:r>
          </w:p>
          <w:p w14:paraId="3F6BE95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E47598" w14:textId="77777777" w:rsidR="00F4597E" w:rsidRPr="00533C32" w:rsidRDefault="00F4597E" w:rsidP="00C17C4C">
            <w:pPr>
              <w:pStyle w:val="TAH"/>
              <w:rPr>
                <w:lang w:val="en-US"/>
              </w:rPr>
            </w:pPr>
            <w:r w:rsidRPr="00533C32">
              <w:rPr>
                <w:lang w:val="en-US"/>
              </w:rPr>
              <w:t>Description</w:t>
            </w:r>
          </w:p>
        </w:tc>
      </w:tr>
      <w:tr w:rsidR="00F4597E" w:rsidRPr="00533C32" w14:paraId="7C82726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D000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A9879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C33C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FA2D6F"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DA43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2410A10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AD240"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CFDE009" w14:textId="77777777" w:rsidR="00F4597E" w:rsidRPr="00533C32" w:rsidRDefault="00F4597E" w:rsidP="00F4597E">
      <w:pPr>
        <w:rPr>
          <w:lang w:eastAsia="zh-CN"/>
        </w:rPr>
      </w:pPr>
    </w:p>
    <w:p w14:paraId="22887AFC" w14:textId="77777777" w:rsidR="00F4597E" w:rsidRPr="00533C32" w:rsidRDefault="00F4597E" w:rsidP="00F4597E">
      <w:pPr>
        <w:pStyle w:val="Heading5"/>
      </w:pPr>
      <w:bookmarkStart w:id="530" w:name="_Toc45029337"/>
      <w:bookmarkStart w:id="531" w:name="_Toc56520613"/>
      <w:bookmarkStart w:id="532" w:name="_Toc67728566"/>
      <w:r>
        <w:t>5.2.12B</w:t>
      </w:r>
      <w:r w:rsidRPr="00533C32">
        <w:t>.3.2</w:t>
      </w:r>
      <w:r w:rsidRPr="00533C32">
        <w:tab/>
        <w:t>DELETE</w:t>
      </w:r>
      <w:bookmarkEnd w:id="530"/>
      <w:bookmarkEnd w:id="531"/>
      <w:bookmarkEnd w:id="532"/>
    </w:p>
    <w:p w14:paraId="68E2D47C"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0FE8910"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819C5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D19D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35C7BF"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C8E0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22743E"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26FD9" w14:textId="77777777" w:rsidR="00F4597E" w:rsidRPr="00533C32" w:rsidRDefault="00F4597E" w:rsidP="00C17C4C">
            <w:pPr>
              <w:pStyle w:val="TAH"/>
              <w:rPr>
                <w:lang w:val="en-US"/>
              </w:rPr>
            </w:pPr>
            <w:r w:rsidRPr="00533C32">
              <w:rPr>
                <w:lang w:val="en-US"/>
              </w:rPr>
              <w:t>Description</w:t>
            </w:r>
          </w:p>
        </w:tc>
      </w:tr>
      <w:tr w:rsidR="00F4597E" w:rsidRPr="00533C32" w14:paraId="2AD98D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8C317"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211BEE"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39336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4F9BC"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9D97E9" w14:textId="77777777" w:rsidR="00F4597E" w:rsidRPr="00533C32" w:rsidRDefault="00F4597E" w:rsidP="00C17C4C">
            <w:pPr>
              <w:pStyle w:val="TAL"/>
              <w:rPr>
                <w:lang w:val="en-US"/>
              </w:rPr>
            </w:pPr>
          </w:p>
        </w:tc>
      </w:tr>
    </w:tbl>
    <w:p w14:paraId="771EE85E" w14:textId="77777777" w:rsidR="00F4597E" w:rsidRPr="00533C32" w:rsidRDefault="00F4597E" w:rsidP="00F4597E"/>
    <w:p w14:paraId="77C54925"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693F8F7"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E34CAB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C304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299D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24E0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AC002" w14:textId="77777777" w:rsidR="00F4597E" w:rsidRPr="00533C32" w:rsidRDefault="00F4597E" w:rsidP="00C17C4C">
            <w:pPr>
              <w:pStyle w:val="TAH"/>
              <w:rPr>
                <w:lang w:val="en-US"/>
              </w:rPr>
            </w:pPr>
            <w:r w:rsidRPr="00533C32">
              <w:rPr>
                <w:lang w:val="en-US"/>
              </w:rPr>
              <w:t>Description</w:t>
            </w:r>
          </w:p>
        </w:tc>
      </w:tr>
      <w:tr w:rsidR="00F4597E" w:rsidRPr="00533C32" w14:paraId="057BB6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CA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73C28C"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FB38D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FBFA076" w14:textId="77777777" w:rsidR="00F4597E" w:rsidRPr="00533C32" w:rsidRDefault="00F4597E" w:rsidP="00C17C4C">
            <w:pPr>
              <w:pStyle w:val="TAL"/>
              <w:rPr>
                <w:lang w:val="en-US"/>
              </w:rPr>
            </w:pPr>
            <w:r w:rsidRPr="00533C32">
              <w:rPr>
                <w:lang w:val="en-US"/>
              </w:rPr>
              <w:t>The request body shall be empty.</w:t>
            </w:r>
          </w:p>
        </w:tc>
      </w:tr>
    </w:tbl>
    <w:p w14:paraId="760F21E3" w14:textId="77777777" w:rsidR="00F4597E" w:rsidRPr="00533C32" w:rsidRDefault="00F4597E" w:rsidP="00F4597E"/>
    <w:p w14:paraId="3D93EC17" w14:textId="77777777"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6184AA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4F4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A5DA7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BC0B9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153E0E" w14:textId="77777777" w:rsidR="00F4597E" w:rsidRPr="00533C32" w:rsidRDefault="00F4597E" w:rsidP="00C17C4C">
            <w:pPr>
              <w:pStyle w:val="TAH"/>
              <w:rPr>
                <w:lang w:val="en-US"/>
              </w:rPr>
            </w:pPr>
            <w:r w:rsidRPr="00533C32">
              <w:rPr>
                <w:lang w:val="en-US"/>
              </w:rPr>
              <w:t>Response</w:t>
            </w:r>
          </w:p>
          <w:p w14:paraId="0DFA5A4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642AA" w14:textId="77777777" w:rsidR="00F4597E" w:rsidRPr="00533C32" w:rsidRDefault="00F4597E" w:rsidP="00C17C4C">
            <w:pPr>
              <w:pStyle w:val="TAH"/>
              <w:rPr>
                <w:lang w:val="en-US"/>
              </w:rPr>
            </w:pPr>
            <w:r w:rsidRPr="00533C32">
              <w:rPr>
                <w:lang w:val="en-US"/>
              </w:rPr>
              <w:t>Description</w:t>
            </w:r>
          </w:p>
        </w:tc>
      </w:tr>
      <w:tr w:rsidR="00F4597E" w:rsidRPr="00533C32" w14:paraId="5F92A62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F59D4C"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5A04D4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C10FA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83683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41F64C"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6FD6A7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FD69F5"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8E5E9D8" w14:textId="77777777" w:rsidR="00F4597E" w:rsidRPr="00533C32" w:rsidRDefault="00F4597E" w:rsidP="00F4597E">
      <w:pPr>
        <w:rPr>
          <w:lang w:eastAsia="zh-CN"/>
        </w:rPr>
      </w:pPr>
    </w:p>
    <w:p w14:paraId="4748CA6D" w14:textId="77777777" w:rsidR="00F4597E" w:rsidRPr="00533C32" w:rsidRDefault="00F4597E" w:rsidP="00F4597E">
      <w:pPr>
        <w:pStyle w:val="Heading5"/>
        <w:rPr>
          <w:lang w:eastAsia="zh-CN"/>
        </w:rPr>
      </w:pPr>
      <w:bookmarkStart w:id="533" w:name="_Toc45029338"/>
      <w:bookmarkStart w:id="534" w:name="_Toc56520614"/>
      <w:bookmarkStart w:id="535" w:name="_Toc67728567"/>
      <w:r>
        <w:t>5.2.12B</w:t>
      </w:r>
      <w:r w:rsidRPr="00533C32">
        <w:t>.3.</w:t>
      </w:r>
      <w:r>
        <w:t>3</w:t>
      </w:r>
      <w:r w:rsidRPr="00533C32">
        <w:tab/>
      </w:r>
      <w:r w:rsidRPr="00533C32">
        <w:rPr>
          <w:lang w:eastAsia="zh-CN"/>
        </w:rPr>
        <w:t>PATCH</w:t>
      </w:r>
      <w:bookmarkEnd w:id="533"/>
      <w:bookmarkEnd w:id="534"/>
      <w:bookmarkEnd w:id="535"/>
    </w:p>
    <w:p w14:paraId="4E8A91F6"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350E6674"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39D66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7D530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E7C435"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5EFEB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EAE0A"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77D44" w14:textId="77777777" w:rsidR="00F4597E" w:rsidRPr="00533C32" w:rsidRDefault="00F4597E" w:rsidP="00C17C4C">
            <w:pPr>
              <w:pStyle w:val="TAH"/>
              <w:rPr>
                <w:lang w:val="en-US"/>
              </w:rPr>
            </w:pPr>
            <w:r w:rsidRPr="00533C32">
              <w:rPr>
                <w:lang w:val="en-US"/>
              </w:rPr>
              <w:t>Description</w:t>
            </w:r>
          </w:p>
        </w:tc>
      </w:tr>
      <w:tr w:rsidR="00F4597E" w:rsidRPr="00533C32" w14:paraId="74B425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610473"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0CF46FB2"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86DB0D2"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432521C2"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28CF588" w14:textId="77777777" w:rsidR="00F4597E" w:rsidRPr="00533C32" w:rsidRDefault="00F4597E" w:rsidP="00C17C4C">
            <w:pPr>
              <w:pStyle w:val="TAL"/>
              <w:rPr>
                <w:lang w:val="en-US"/>
              </w:rPr>
            </w:pPr>
            <w:r w:rsidRPr="00F9317B">
              <w:rPr>
                <w:rFonts w:cs="Arial"/>
                <w:szCs w:val="18"/>
              </w:rPr>
              <w:t>see 3GPP TS 29.500 [4] clause 6.6</w:t>
            </w:r>
          </w:p>
        </w:tc>
      </w:tr>
    </w:tbl>
    <w:p w14:paraId="3DFCF6A7" w14:textId="77777777" w:rsidR="00F4597E" w:rsidRPr="00533C32" w:rsidRDefault="00F4597E" w:rsidP="00F4597E">
      <w:pPr>
        <w:pStyle w:val="Guidance"/>
      </w:pPr>
    </w:p>
    <w:p w14:paraId="2C8F3A50"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0DBCDA25"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D99D15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09711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378C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7D882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DA898" w14:textId="77777777" w:rsidR="00F4597E" w:rsidRPr="00533C32" w:rsidRDefault="00F4597E" w:rsidP="00C17C4C">
            <w:pPr>
              <w:pStyle w:val="TAH"/>
              <w:rPr>
                <w:lang w:val="en-US"/>
              </w:rPr>
            </w:pPr>
            <w:r w:rsidRPr="00533C32">
              <w:rPr>
                <w:lang w:val="en-US"/>
              </w:rPr>
              <w:t>Description</w:t>
            </w:r>
          </w:p>
        </w:tc>
      </w:tr>
      <w:tr w:rsidR="00F4597E" w:rsidRPr="00533C32" w14:paraId="317FEEE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01F09E"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78C5B3"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4537E0"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07D49A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3FDD0B8" w14:textId="77777777" w:rsidR="00F4597E" w:rsidRPr="00533C32" w:rsidRDefault="00F4597E" w:rsidP="00F4597E"/>
    <w:p w14:paraId="0B3CD56D"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09B5EF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D45B0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B46691"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FB8C4"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02D38" w14:textId="77777777" w:rsidR="00F4597E" w:rsidRPr="00533C32" w:rsidRDefault="00F4597E" w:rsidP="00C17C4C">
            <w:pPr>
              <w:pStyle w:val="TAH"/>
              <w:rPr>
                <w:lang w:val="en-US"/>
              </w:rPr>
            </w:pPr>
            <w:r w:rsidRPr="00533C32">
              <w:rPr>
                <w:lang w:val="en-US"/>
              </w:rPr>
              <w:t>Response</w:t>
            </w:r>
          </w:p>
          <w:p w14:paraId="0B03741F"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8A7446" w14:textId="77777777" w:rsidR="00F4597E" w:rsidRPr="00533C32" w:rsidRDefault="00F4597E" w:rsidP="00C17C4C">
            <w:pPr>
              <w:pStyle w:val="TAH"/>
              <w:rPr>
                <w:lang w:val="en-US"/>
              </w:rPr>
            </w:pPr>
            <w:r w:rsidRPr="00533C32">
              <w:rPr>
                <w:lang w:val="en-US"/>
              </w:rPr>
              <w:t>Description</w:t>
            </w:r>
          </w:p>
        </w:tc>
      </w:tr>
      <w:tr w:rsidR="00F4597E" w:rsidRPr="00533C32" w14:paraId="195F679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39648A0"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76CEC61"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B51F4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77EB38D"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2BAF540"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6F0480F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164021"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A7333C"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591BD"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94CCC4"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B802B29"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642B540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D438A2"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A8D5B9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C00A226"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597F45"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7745075"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43F82E6"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438DAF0F"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2D81B5E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22F6C5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4266FA"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758300"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C4189" w14:textId="77777777" w:rsidR="00F4597E" w:rsidRPr="00533C32" w:rsidRDefault="00F4597E" w:rsidP="00F4597E">
      <w:pPr>
        <w:rPr>
          <w:lang w:eastAsia="zh-CN"/>
        </w:rPr>
      </w:pPr>
    </w:p>
    <w:p w14:paraId="7E4B0F3D" w14:textId="77777777" w:rsidR="00F4597E" w:rsidRPr="00533C32" w:rsidRDefault="00F4597E" w:rsidP="00F4597E">
      <w:pPr>
        <w:pStyle w:val="Heading5"/>
      </w:pPr>
      <w:bookmarkStart w:id="536" w:name="_Toc45029339"/>
      <w:bookmarkStart w:id="537" w:name="_Toc56520615"/>
      <w:bookmarkStart w:id="538" w:name="_Toc67728568"/>
      <w:r>
        <w:t>5.2.12B</w:t>
      </w:r>
      <w:r w:rsidRPr="00533C32">
        <w:t>.3.4</w:t>
      </w:r>
      <w:r w:rsidRPr="00533C32">
        <w:tab/>
        <w:t>GET</w:t>
      </w:r>
      <w:bookmarkEnd w:id="536"/>
      <w:bookmarkEnd w:id="537"/>
      <w:bookmarkEnd w:id="538"/>
    </w:p>
    <w:p w14:paraId="20949BA3"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00237517"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275C42C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FA1A9"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F9B3F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7A4F1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3A0ECF"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6FE07" w14:textId="77777777" w:rsidR="00F4597E" w:rsidRPr="00533C32" w:rsidRDefault="00F4597E" w:rsidP="00C17C4C">
            <w:pPr>
              <w:pStyle w:val="TAH"/>
              <w:rPr>
                <w:lang w:val="en-US"/>
              </w:rPr>
            </w:pPr>
            <w:r w:rsidRPr="00533C32">
              <w:rPr>
                <w:lang w:val="en-US"/>
              </w:rPr>
              <w:t>Description</w:t>
            </w:r>
          </w:p>
        </w:tc>
      </w:tr>
      <w:tr w:rsidR="00F4597E" w:rsidRPr="00533C32" w14:paraId="50096BF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AF69C"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D536D21"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48E562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38B840A"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A5528C2"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4756E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810775"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07C39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5E802A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BB79DF"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33F1D61"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6B4FBC95" w14:textId="77777777" w:rsidR="00F4597E" w:rsidRPr="00533C32" w:rsidRDefault="00F4597E" w:rsidP="00F4597E"/>
    <w:p w14:paraId="6D029FCE" w14:textId="77777777"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8B98F75"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49256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C14B7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873B7"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FBED6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CF4B8E" w14:textId="77777777" w:rsidR="00F4597E" w:rsidRPr="00533C32" w:rsidRDefault="00F4597E" w:rsidP="00C17C4C">
            <w:pPr>
              <w:pStyle w:val="TAH"/>
              <w:rPr>
                <w:lang w:val="en-US"/>
              </w:rPr>
            </w:pPr>
            <w:r w:rsidRPr="00533C32">
              <w:rPr>
                <w:lang w:val="en-US"/>
              </w:rPr>
              <w:t>Description</w:t>
            </w:r>
          </w:p>
        </w:tc>
      </w:tr>
      <w:tr w:rsidR="00F4597E" w:rsidRPr="00533C32" w14:paraId="3BA3D1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1A17D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10C97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0D2BC6"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553375" w14:textId="77777777" w:rsidR="00F4597E" w:rsidRPr="00533C32" w:rsidRDefault="00F4597E" w:rsidP="00C17C4C">
            <w:pPr>
              <w:pStyle w:val="TAL"/>
              <w:rPr>
                <w:lang w:val="en-US"/>
              </w:rPr>
            </w:pPr>
          </w:p>
        </w:tc>
      </w:tr>
    </w:tbl>
    <w:p w14:paraId="16B7EF1F" w14:textId="77777777" w:rsidR="00F4597E" w:rsidRPr="00533C32" w:rsidRDefault="00F4597E" w:rsidP="00F4597E"/>
    <w:p w14:paraId="295D4331"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7600329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E77AD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60E50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3FCDE8"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B213D" w14:textId="77777777" w:rsidR="00F4597E" w:rsidRPr="00533C32" w:rsidRDefault="00F4597E" w:rsidP="00C17C4C">
            <w:pPr>
              <w:pStyle w:val="TAH"/>
              <w:rPr>
                <w:lang w:val="en-US"/>
              </w:rPr>
            </w:pPr>
            <w:r w:rsidRPr="00533C32">
              <w:rPr>
                <w:lang w:val="en-US"/>
              </w:rPr>
              <w:t>Response</w:t>
            </w:r>
          </w:p>
          <w:p w14:paraId="2DC6E07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9E6E74" w14:textId="77777777" w:rsidR="00F4597E" w:rsidRPr="00533C32" w:rsidRDefault="00F4597E" w:rsidP="00C17C4C">
            <w:pPr>
              <w:pStyle w:val="TAH"/>
              <w:rPr>
                <w:lang w:val="en-US"/>
              </w:rPr>
            </w:pPr>
            <w:r w:rsidRPr="00533C32">
              <w:rPr>
                <w:lang w:val="en-US"/>
              </w:rPr>
              <w:t>Description</w:t>
            </w:r>
          </w:p>
        </w:tc>
      </w:tr>
      <w:tr w:rsidR="00F4597E" w:rsidRPr="00533C32" w14:paraId="23D7D3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A13AD3"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445A693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838EDE"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0CB3D0"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5B123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42CA6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C69838"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9087E91" w14:textId="77777777" w:rsidR="00C34A5D" w:rsidRPr="00B516F1" w:rsidRDefault="00C34A5D" w:rsidP="00B516F1">
      <w:pPr>
        <w:rPr>
          <w:lang w:eastAsia="zh-CN"/>
        </w:rPr>
      </w:pPr>
    </w:p>
    <w:p w14:paraId="05EC7711" w14:textId="77777777" w:rsidR="007C4061" w:rsidRPr="00533C32" w:rsidRDefault="007C4061" w:rsidP="006352FE">
      <w:pPr>
        <w:pStyle w:val="Heading3"/>
      </w:pPr>
      <w:bookmarkStart w:id="539" w:name="_Toc45029340"/>
      <w:bookmarkStart w:id="540" w:name="_Toc56520616"/>
      <w:bookmarkStart w:id="541" w:name="_Toc67728569"/>
      <w:r w:rsidRPr="00533C32">
        <w:t>5.2.13</w:t>
      </w:r>
      <w:r w:rsidRPr="00533C32">
        <w:tab/>
        <w:t>Resource: SMSManagementSubscriptionData</w:t>
      </w:r>
      <w:bookmarkEnd w:id="490"/>
      <w:bookmarkEnd w:id="491"/>
      <w:bookmarkEnd w:id="492"/>
      <w:bookmarkEnd w:id="539"/>
      <w:bookmarkEnd w:id="540"/>
      <w:bookmarkEnd w:id="541"/>
    </w:p>
    <w:p w14:paraId="5BA07A5A" w14:textId="77777777"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20617"/>
      <w:bookmarkStart w:id="547" w:name="_Toc67728570"/>
      <w:r w:rsidRPr="00533C32">
        <w:t>5.2.13.1</w:t>
      </w:r>
      <w:r w:rsidRPr="00533C32">
        <w:tab/>
        <w:t>Description</w:t>
      </w:r>
      <w:bookmarkEnd w:id="542"/>
      <w:bookmarkEnd w:id="543"/>
      <w:bookmarkEnd w:id="544"/>
      <w:bookmarkEnd w:id="545"/>
      <w:bookmarkEnd w:id="546"/>
      <w:bookmarkEnd w:id="547"/>
    </w:p>
    <w:p w14:paraId="3682AADC"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4DE17D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5D80D" w14:textId="77777777"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20618"/>
      <w:bookmarkStart w:id="553" w:name="_Toc67728571"/>
      <w:r w:rsidRPr="00533C32">
        <w:t>5.2.13.2</w:t>
      </w:r>
      <w:r w:rsidRPr="00533C32">
        <w:tab/>
        <w:t>Resource Definition</w:t>
      </w:r>
      <w:bookmarkEnd w:id="548"/>
      <w:bookmarkEnd w:id="549"/>
      <w:bookmarkEnd w:id="550"/>
      <w:bookmarkEnd w:id="551"/>
      <w:bookmarkEnd w:id="552"/>
      <w:bookmarkEnd w:id="553"/>
    </w:p>
    <w:p w14:paraId="358E4490"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2DE919FC"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6296B1EF"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64B2E5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35126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103842" w14:textId="77777777" w:rsidR="007C4061" w:rsidRPr="00D5200C" w:rsidRDefault="007C4061" w:rsidP="00C17C4C">
            <w:pPr>
              <w:pStyle w:val="TAH"/>
              <w:rPr>
                <w:lang w:val="en-US"/>
              </w:rPr>
            </w:pPr>
            <w:r w:rsidRPr="00D5200C">
              <w:rPr>
                <w:lang w:val="en-US"/>
              </w:rPr>
              <w:t>Definition</w:t>
            </w:r>
          </w:p>
        </w:tc>
      </w:tr>
      <w:tr w:rsidR="007C4061" w:rsidRPr="00BC4D08" w14:paraId="48FA36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CBA7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C9FCF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B5B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13EF7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6A8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25F116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D028EB"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BE8E1E"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42C7E9A" w14:textId="77777777" w:rsidR="007C4061" w:rsidRPr="00533C32" w:rsidRDefault="007C4061" w:rsidP="007C4061"/>
    <w:p w14:paraId="4A01CB63" w14:textId="77777777"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20619"/>
      <w:bookmarkStart w:id="559" w:name="_Toc67728572"/>
      <w:r w:rsidRPr="00533C32">
        <w:t>5.2.13.3</w:t>
      </w:r>
      <w:r w:rsidRPr="00533C32">
        <w:tab/>
        <w:t>Resource Standard Methods</w:t>
      </w:r>
      <w:bookmarkEnd w:id="554"/>
      <w:bookmarkEnd w:id="555"/>
      <w:bookmarkEnd w:id="556"/>
      <w:bookmarkEnd w:id="557"/>
      <w:bookmarkEnd w:id="558"/>
      <w:bookmarkEnd w:id="559"/>
    </w:p>
    <w:p w14:paraId="41E46EF4" w14:textId="77777777"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20620"/>
      <w:bookmarkStart w:id="565" w:name="_Toc67728573"/>
      <w:r w:rsidRPr="00533C32">
        <w:t>5.2.13.3.1</w:t>
      </w:r>
      <w:r w:rsidRPr="00533C32">
        <w:tab/>
        <w:t>GET</w:t>
      </w:r>
      <w:bookmarkEnd w:id="560"/>
      <w:bookmarkEnd w:id="561"/>
      <w:bookmarkEnd w:id="562"/>
      <w:bookmarkEnd w:id="563"/>
      <w:bookmarkEnd w:id="564"/>
      <w:bookmarkEnd w:id="565"/>
    </w:p>
    <w:p w14:paraId="7381663F" w14:textId="77777777" w:rsidR="007C4061" w:rsidRPr="00533C32" w:rsidRDefault="007C4061" w:rsidP="007C4061">
      <w:pPr>
        <w:outlineLvl w:val="0"/>
      </w:pPr>
      <w:r w:rsidRPr="00533C32">
        <w:t>This method shall support the URI query parameters specified in table 5.2.13.3.1-1.</w:t>
      </w:r>
    </w:p>
    <w:p w14:paraId="463C7666"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36BC5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6F61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6C35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CC16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0AF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E764" w14:textId="77777777" w:rsidR="007C4061" w:rsidRPr="00D5200C" w:rsidRDefault="007C4061" w:rsidP="00C17C4C">
            <w:pPr>
              <w:pStyle w:val="TAH"/>
              <w:rPr>
                <w:lang w:val="en-US"/>
              </w:rPr>
            </w:pPr>
            <w:r w:rsidRPr="00D5200C">
              <w:rPr>
                <w:lang w:val="en-US"/>
              </w:rPr>
              <w:t>Description</w:t>
            </w:r>
          </w:p>
        </w:tc>
      </w:tr>
      <w:tr w:rsidR="007C4061" w:rsidRPr="00BC4D08" w14:paraId="1BD98A3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5689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E97DC8"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8B4C4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FA2BD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70AE3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39940D2" w14:textId="77777777" w:rsidR="007C4061" w:rsidRPr="00533C32" w:rsidRDefault="007C4061" w:rsidP="007C4061"/>
    <w:p w14:paraId="29587907"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4227D8FC" w14:textId="77777777"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31A9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BC14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67EA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950E0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7EBE6" w14:textId="77777777" w:rsidR="007C4061" w:rsidRPr="00D5200C" w:rsidRDefault="007C4061" w:rsidP="00C17C4C">
            <w:pPr>
              <w:pStyle w:val="TAH"/>
              <w:rPr>
                <w:lang w:val="en-US"/>
              </w:rPr>
            </w:pPr>
            <w:r w:rsidRPr="00D5200C">
              <w:rPr>
                <w:lang w:val="en-US"/>
              </w:rPr>
              <w:t>Description</w:t>
            </w:r>
          </w:p>
        </w:tc>
      </w:tr>
      <w:tr w:rsidR="007C4061" w:rsidRPr="00BC4D08" w14:paraId="3DFF2BD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90FE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4F2CC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ABB3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131450" w14:textId="77777777" w:rsidR="007C4061" w:rsidRPr="00D5200C" w:rsidRDefault="007C4061" w:rsidP="00C17C4C">
            <w:pPr>
              <w:pStyle w:val="TAL"/>
              <w:rPr>
                <w:lang w:val="en-US"/>
              </w:rPr>
            </w:pPr>
          </w:p>
        </w:tc>
      </w:tr>
    </w:tbl>
    <w:p w14:paraId="01418471" w14:textId="77777777" w:rsidR="007C4061" w:rsidRPr="00533C32" w:rsidRDefault="007C4061" w:rsidP="007C4061"/>
    <w:p w14:paraId="49829268"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3A06F4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771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6B35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EB354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887E3" w14:textId="77777777" w:rsidR="007C4061" w:rsidRPr="00D5200C" w:rsidRDefault="007C4061" w:rsidP="00C17C4C">
            <w:pPr>
              <w:pStyle w:val="TAH"/>
              <w:rPr>
                <w:lang w:val="en-US"/>
              </w:rPr>
            </w:pPr>
            <w:r w:rsidRPr="00D5200C">
              <w:rPr>
                <w:lang w:val="en-US"/>
              </w:rPr>
              <w:t>Response</w:t>
            </w:r>
          </w:p>
          <w:p w14:paraId="5332033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2BA43" w14:textId="77777777" w:rsidR="007C4061" w:rsidRPr="00D5200C" w:rsidRDefault="007C4061" w:rsidP="00C17C4C">
            <w:pPr>
              <w:pStyle w:val="TAH"/>
              <w:rPr>
                <w:lang w:val="en-US"/>
              </w:rPr>
            </w:pPr>
            <w:r w:rsidRPr="00D5200C">
              <w:rPr>
                <w:lang w:val="en-US"/>
              </w:rPr>
              <w:t>Description</w:t>
            </w:r>
          </w:p>
        </w:tc>
      </w:tr>
      <w:tr w:rsidR="007C4061" w:rsidRPr="00BC4D08" w14:paraId="58F4E4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DA2048"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7153F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20A7D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D3E6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71A33"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204751F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EFEC4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B1FDD66" w14:textId="77777777" w:rsidR="007C4061" w:rsidRPr="00533C32" w:rsidRDefault="007C4061" w:rsidP="007C4061">
      <w:pPr>
        <w:rPr>
          <w:lang w:eastAsia="zh-CN"/>
        </w:rPr>
      </w:pPr>
    </w:p>
    <w:p w14:paraId="407D7124" w14:textId="77777777"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20621"/>
      <w:bookmarkStart w:id="571" w:name="_Toc67728574"/>
      <w:r w:rsidRPr="00533C32">
        <w:t>5.2.14</w:t>
      </w:r>
      <w:r w:rsidRPr="00533C32">
        <w:tab/>
        <w:t>Resource: ProvisionedParamenterData</w:t>
      </w:r>
      <w:bookmarkEnd w:id="566"/>
      <w:bookmarkEnd w:id="567"/>
      <w:bookmarkEnd w:id="568"/>
      <w:bookmarkEnd w:id="569"/>
      <w:bookmarkEnd w:id="570"/>
      <w:bookmarkEnd w:id="571"/>
    </w:p>
    <w:p w14:paraId="276A38E3" w14:textId="77777777"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20622"/>
      <w:bookmarkStart w:id="577" w:name="_Toc67728575"/>
      <w:r w:rsidRPr="00533C32">
        <w:t>5.2.14.1</w:t>
      </w:r>
      <w:r w:rsidRPr="00533C32">
        <w:tab/>
        <w:t>Description</w:t>
      </w:r>
      <w:bookmarkEnd w:id="572"/>
      <w:bookmarkEnd w:id="573"/>
      <w:bookmarkEnd w:id="574"/>
      <w:bookmarkEnd w:id="575"/>
      <w:bookmarkEnd w:id="576"/>
      <w:bookmarkEnd w:id="577"/>
    </w:p>
    <w:p w14:paraId="311528E5"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3CE972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89BBAF" w14:textId="77777777"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20623"/>
      <w:bookmarkStart w:id="583" w:name="_Toc67728576"/>
      <w:r w:rsidRPr="00533C32">
        <w:t>5.2.14.2</w:t>
      </w:r>
      <w:r w:rsidRPr="00533C32">
        <w:tab/>
        <w:t>Resource Definition</w:t>
      </w:r>
      <w:bookmarkEnd w:id="578"/>
      <w:bookmarkEnd w:id="579"/>
      <w:bookmarkEnd w:id="580"/>
      <w:bookmarkEnd w:id="581"/>
      <w:bookmarkEnd w:id="582"/>
      <w:bookmarkEnd w:id="583"/>
    </w:p>
    <w:p w14:paraId="79F226D3" w14:textId="77777777" w:rsidR="007C4061" w:rsidRPr="00533C32" w:rsidRDefault="007C4061" w:rsidP="007C4061">
      <w:pPr>
        <w:outlineLvl w:val="0"/>
      </w:pPr>
      <w:r w:rsidRPr="00533C32">
        <w:t>Resource URI: {apiRoot}/nudr-dr/&lt;apiVersion&gt;/subscription-data/{ueId}/pp-data</w:t>
      </w:r>
    </w:p>
    <w:p w14:paraId="59C86F67"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79669AE8"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64A35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51A3F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0C84AA" w14:textId="77777777" w:rsidR="007C4061" w:rsidRPr="00D5200C" w:rsidRDefault="007C4061" w:rsidP="00C17C4C">
            <w:pPr>
              <w:pStyle w:val="TAH"/>
              <w:rPr>
                <w:lang w:val="en-US"/>
              </w:rPr>
            </w:pPr>
            <w:r w:rsidRPr="00D5200C">
              <w:rPr>
                <w:lang w:val="en-US"/>
              </w:rPr>
              <w:t>Definition</w:t>
            </w:r>
          </w:p>
        </w:tc>
      </w:tr>
      <w:tr w:rsidR="007C4061" w:rsidRPr="00BC4D08" w14:paraId="07EEB8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EC29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0CCBA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1F630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1A0B92"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3AD47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B53277" w14:textId="77777777" w:rsidR="007C4061" w:rsidRPr="00533C32" w:rsidRDefault="007C4061" w:rsidP="007C4061"/>
    <w:p w14:paraId="1E5DB0E9" w14:textId="77777777"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20624"/>
      <w:bookmarkStart w:id="589" w:name="_Toc67728577"/>
      <w:r w:rsidRPr="00533C32">
        <w:t>5.2.14.3</w:t>
      </w:r>
      <w:r w:rsidRPr="00533C32">
        <w:tab/>
        <w:t>Resource Standard Methods</w:t>
      </w:r>
      <w:bookmarkEnd w:id="584"/>
      <w:bookmarkEnd w:id="585"/>
      <w:bookmarkEnd w:id="586"/>
      <w:bookmarkEnd w:id="587"/>
      <w:bookmarkEnd w:id="588"/>
      <w:bookmarkEnd w:id="589"/>
    </w:p>
    <w:p w14:paraId="0B589E88" w14:textId="77777777"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20625"/>
      <w:bookmarkStart w:id="595" w:name="_Toc67728578"/>
      <w:r w:rsidRPr="00533C32">
        <w:t>5.2.14.3.</w:t>
      </w:r>
      <w:r w:rsidRPr="00533C32">
        <w:rPr>
          <w:lang w:eastAsia="zh-CN"/>
        </w:rPr>
        <w:t>1</w:t>
      </w:r>
      <w:r w:rsidRPr="00533C32">
        <w:tab/>
        <w:t>GET</w:t>
      </w:r>
      <w:bookmarkEnd w:id="590"/>
      <w:bookmarkEnd w:id="591"/>
      <w:bookmarkEnd w:id="592"/>
      <w:bookmarkEnd w:id="593"/>
      <w:bookmarkEnd w:id="594"/>
      <w:bookmarkEnd w:id="595"/>
    </w:p>
    <w:p w14:paraId="61C6909C"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19A69C46"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27C5D69D"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16A75E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70C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438837"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FCD7B2D"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8FB34FA"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C4D89" w14:textId="77777777" w:rsidR="007C4061" w:rsidRPr="00D5200C" w:rsidRDefault="007C4061" w:rsidP="00C17C4C">
            <w:pPr>
              <w:pStyle w:val="TAH"/>
              <w:rPr>
                <w:lang w:val="en-US"/>
              </w:rPr>
            </w:pPr>
            <w:r w:rsidRPr="00D5200C">
              <w:rPr>
                <w:lang w:val="en-US"/>
              </w:rPr>
              <w:t>Description</w:t>
            </w:r>
          </w:p>
        </w:tc>
      </w:tr>
      <w:tr w:rsidR="007C4061" w:rsidRPr="00BC4D08" w14:paraId="57A4E8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FE4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714E39"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FD29A2E"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D71966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9A3B008"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C845F75" w14:textId="77777777" w:rsidR="007C4061" w:rsidRPr="00533C32" w:rsidRDefault="007C4061" w:rsidP="007C4061"/>
    <w:p w14:paraId="2D4EFAEC"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9FD0D78"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39555D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FA975A"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78D1A9C"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B428E03"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F03E5" w14:textId="77777777" w:rsidR="007C4061" w:rsidRPr="00D5200C" w:rsidRDefault="007C4061" w:rsidP="00C17C4C">
            <w:pPr>
              <w:pStyle w:val="TAH"/>
              <w:rPr>
                <w:lang w:val="en-US"/>
              </w:rPr>
            </w:pPr>
            <w:r w:rsidRPr="00D5200C">
              <w:rPr>
                <w:lang w:val="en-US"/>
              </w:rPr>
              <w:t>Description</w:t>
            </w:r>
          </w:p>
        </w:tc>
      </w:tr>
      <w:tr w:rsidR="007C4061" w:rsidRPr="00BC4D08" w14:paraId="6F3FEF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E94F95"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039EBD3B"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7BCE3973"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317EF9BF" w14:textId="77777777" w:rsidR="007C4061" w:rsidRPr="00D5200C" w:rsidRDefault="007C4061" w:rsidP="00C17C4C">
            <w:pPr>
              <w:pStyle w:val="TAL"/>
              <w:rPr>
                <w:lang w:val="en-US"/>
              </w:rPr>
            </w:pPr>
          </w:p>
        </w:tc>
      </w:tr>
    </w:tbl>
    <w:p w14:paraId="02DC7629" w14:textId="77777777" w:rsidR="007C4061" w:rsidRPr="00533C32" w:rsidRDefault="007C4061" w:rsidP="007C4061"/>
    <w:p w14:paraId="5EADB060" w14:textId="77777777"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7DB3A6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543688"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1BCE036"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5F26B88"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0141A2B" w14:textId="77777777" w:rsidR="007C4061" w:rsidRPr="00D5200C" w:rsidRDefault="007C4061" w:rsidP="00C17C4C">
            <w:pPr>
              <w:pStyle w:val="TAH"/>
              <w:rPr>
                <w:lang w:val="en-US"/>
              </w:rPr>
            </w:pPr>
            <w:r w:rsidRPr="00D5200C">
              <w:rPr>
                <w:lang w:val="en-US"/>
              </w:rPr>
              <w:t>Response</w:t>
            </w:r>
          </w:p>
          <w:p w14:paraId="7E3CD4AF"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EB84172" w14:textId="77777777" w:rsidR="007C4061" w:rsidRPr="00D5200C" w:rsidRDefault="007C4061" w:rsidP="00C17C4C">
            <w:pPr>
              <w:pStyle w:val="TAH"/>
              <w:rPr>
                <w:lang w:val="en-US"/>
              </w:rPr>
            </w:pPr>
            <w:r w:rsidRPr="00D5200C">
              <w:rPr>
                <w:lang w:val="en-US"/>
              </w:rPr>
              <w:t>Description</w:t>
            </w:r>
          </w:p>
        </w:tc>
      </w:tr>
      <w:tr w:rsidR="007C4061" w:rsidRPr="00BC4D08" w14:paraId="0CF12B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0C3DD6"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20AD22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D0C5215"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CB5B29D"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19219B5"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1B1C5D1A" w14:textId="77777777" w:rsidR="007C4061" w:rsidRPr="00533C32" w:rsidRDefault="007C4061" w:rsidP="007C4061">
      <w:pPr>
        <w:rPr>
          <w:lang w:eastAsia="zh-CN"/>
        </w:rPr>
      </w:pPr>
    </w:p>
    <w:p w14:paraId="2A2C7A20" w14:textId="77777777"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20626"/>
      <w:bookmarkStart w:id="601" w:name="_Toc67728579"/>
      <w:r w:rsidRPr="00533C32">
        <w:t>5.2.14.3.</w:t>
      </w:r>
      <w:r w:rsidRPr="00533C32">
        <w:rPr>
          <w:lang w:eastAsia="zh-CN"/>
        </w:rPr>
        <w:t>2</w:t>
      </w:r>
      <w:r w:rsidRPr="00533C32">
        <w:tab/>
        <w:t>PATCH</w:t>
      </w:r>
      <w:bookmarkEnd w:id="596"/>
      <w:bookmarkEnd w:id="597"/>
      <w:bookmarkEnd w:id="598"/>
      <w:bookmarkEnd w:id="599"/>
      <w:bookmarkEnd w:id="600"/>
      <w:bookmarkEnd w:id="601"/>
    </w:p>
    <w:p w14:paraId="0755E2A3" w14:textId="77777777" w:rsidR="007C4061" w:rsidRPr="00533C32" w:rsidRDefault="007C4061" w:rsidP="007C4061">
      <w:pPr>
        <w:rPr>
          <w:lang w:eastAsia="zh-CN"/>
        </w:rPr>
      </w:pPr>
      <w:r w:rsidRPr="00533C32">
        <w:rPr>
          <w:lang w:eastAsia="zh-CN"/>
        </w:rPr>
        <w:t>This method is used to modify the provisioned parameter data in the UDR.</w:t>
      </w:r>
    </w:p>
    <w:p w14:paraId="04E445DC" w14:textId="77777777" w:rsidR="007C4061" w:rsidRPr="00533C32" w:rsidRDefault="007C4061" w:rsidP="007C4061">
      <w:r w:rsidRPr="00533C32">
        <w:t>This method shall support the URI query parameters specified in table 5.2.14.3.2-1.</w:t>
      </w:r>
    </w:p>
    <w:p w14:paraId="4458B6B4"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6542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5F0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CA57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82CA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33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D56A8C" w14:textId="77777777" w:rsidR="007C4061" w:rsidRPr="00D5200C" w:rsidRDefault="007C4061" w:rsidP="00C17C4C">
            <w:pPr>
              <w:pStyle w:val="TAH"/>
              <w:rPr>
                <w:lang w:val="en-US"/>
              </w:rPr>
            </w:pPr>
            <w:r w:rsidRPr="00D5200C">
              <w:rPr>
                <w:lang w:val="en-US"/>
              </w:rPr>
              <w:t>Description</w:t>
            </w:r>
          </w:p>
        </w:tc>
      </w:tr>
      <w:tr w:rsidR="007C4061" w:rsidRPr="00BC4D08" w14:paraId="716FC6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985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33DEBB8"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988CEC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070A4F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C74A1CC" w14:textId="77777777" w:rsidR="007C4061" w:rsidRPr="00D5200C" w:rsidRDefault="007C4061" w:rsidP="00C17C4C">
            <w:pPr>
              <w:pStyle w:val="TAL"/>
              <w:rPr>
                <w:lang w:val="en-US"/>
              </w:rPr>
            </w:pPr>
            <w:r w:rsidRPr="00F9317B">
              <w:rPr>
                <w:rFonts w:cs="Arial"/>
                <w:szCs w:val="18"/>
              </w:rPr>
              <w:t>see 3GPP TS 29.500 [4] clause 6.6</w:t>
            </w:r>
          </w:p>
        </w:tc>
      </w:tr>
    </w:tbl>
    <w:p w14:paraId="68187FB2" w14:textId="77777777" w:rsidR="007C4061" w:rsidRPr="00533C32" w:rsidRDefault="007C4061" w:rsidP="007C4061">
      <w:pPr>
        <w:pStyle w:val="Guidance"/>
      </w:pPr>
    </w:p>
    <w:p w14:paraId="0EE7C12F"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BEAE2AA"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19E6D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0695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534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507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D9DC2" w14:textId="77777777" w:rsidR="007C4061" w:rsidRPr="00D5200C" w:rsidRDefault="007C4061" w:rsidP="00C17C4C">
            <w:pPr>
              <w:pStyle w:val="TAH"/>
              <w:rPr>
                <w:lang w:val="en-US"/>
              </w:rPr>
            </w:pPr>
            <w:r w:rsidRPr="00D5200C">
              <w:rPr>
                <w:lang w:val="en-US"/>
              </w:rPr>
              <w:t>Description</w:t>
            </w:r>
          </w:p>
        </w:tc>
      </w:tr>
      <w:tr w:rsidR="007C4061" w:rsidRPr="00BC4D08" w14:paraId="59811C0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BA2F0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AC2193"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90D70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96CE9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491DEF58" w14:textId="77777777" w:rsidR="007C4061" w:rsidRPr="00533C32" w:rsidRDefault="007C4061" w:rsidP="007C4061"/>
    <w:p w14:paraId="1C73EDE5"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90B2DD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7A256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F90D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86B1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62ACD3" w14:textId="77777777" w:rsidR="007C4061" w:rsidRPr="00D5200C" w:rsidRDefault="007C4061" w:rsidP="00C17C4C">
            <w:pPr>
              <w:pStyle w:val="TAH"/>
              <w:rPr>
                <w:lang w:val="en-US"/>
              </w:rPr>
            </w:pPr>
            <w:r w:rsidRPr="00D5200C">
              <w:rPr>
                <w:lang w:val="en-US"/>
              </w:rPr>
              <w:t>Response</w:t>
            </w:r>
          </w:p>
          <w:p w14:paraId="698CFB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91EBAD" w14:textId="77777777" w:rsidR="007C4061" w:rsidRPr="00D5200C" w:rsidRDefault="007C4061" w:rsidP="00C17C4C">
            <w:pPr>
              <w:pStyle w:val="TAH"/>
              <w:rPr>
                <w:lang w:val="en-US"/>
              </w:rPr>
            </w:pPr>
            <w:r w:rsidRPr="00D5200C">
              <w:rPr>
                <w:lang w:val="en-US"/>
              </w:rPr>
              <w:t>Description</w:t>
            </w:r>
          </w:p>
        </w:tc>
      </w:tr>
      <w:tr w:rsidR="007C4061" w:rsidRPr="00BC4D08" w14:paraId="1714FF8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EAF48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B32A2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649E2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F1396AF"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88759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1DC544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9C6CD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B081273"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FB8B545"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0EFCB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6011054"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DDC2D2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9A526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7582A1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545534"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558E5A"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42B9BC"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2C8255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BBF79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01578CE"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34E5944" w14:textId="77777777" w:rsidR="007C4061" w:rsidRPr="00533C32" w:rsidRDefault="007C4061" w:rsidP="007C4061">
      <w:pPr>
        <w:rPr>
          <w:lang w:eastAsia="zh-CN"/>
        </w:rPr>
      </w:pPr>
    </w:p>
    <w:p w14:paraId="1FC388E8" w14:textId="77777777" w:rsidR="007C4061" w:rsidRPr="00533C32" w:rsidRDefault="007C4061" w:rsidP="006352FE">
      <w:pPr>
        <w:pStyle w:val="Heading3"/>
      </w:pPr>
      <w:bookmarkStart w:id="602" w:name="_Toc20127002"/>
      <w:bookmarkStart w:id="603" w:name="_Toc27588978"/>
      <w:bookmarkStart w:id="604" w:name="_Toc36459774"/>
      <w:bookmarkStart w:id="605" w:name="_Toc45029351"/>
      <w:bookmarkStart w:id="606" w:name="_Toc56520627"/>
      <w:bookmarkStart w:id="607" w:name="_Toc67728580"/>
      <w:r w:rsidRPr="00533C32">
        <w:t>5.2.</w:t>
      </w:r>
      <w:r w:rsidRPr="00533C32">
        <w:rPr>
          <w:lang w:eastAsia="zh-CN"/>
        </w:rPr>
        <w:t>15</w:t>
      </w:r>
      <w:r w:rsidRPr="00533C32">
        <w:tab/>
        <w:t>Resource: SMSSubscriptionData</w:t>
      </w:r>
      <w:bookmarkEnd w:id="602"/>
      <w:bookmarkEnd w:id="603"/>
      <w:bookmarkEnd w:id="604"/>
      <w:bookmarkEnd w:id="605"/>
      <w:bookmarkEnd w:id="606"/>
      <w:bookmarkEnd w:id="607"/>
    </w:p>
    <w:p w14:paraId="2B67E1DB" w14:textId="77777777" w:rsidR="007C4061" w:rsidRPr="00533C32" w:rsidRDefault="007C4061" w:rsidP="006352FE">
      <w:pPr>
        <w:pStyle w:val="Heading4"/>
      </w:pPr>
      <w:bookmarkStart w:id="608" w:name="_Toc20127003"/>
      <w:bookmarkStart w:id="609" w:name="_Toc27588979"/>
      <w:bookmarkStart w:id="610" w:name="_Toc36459775"/>
      <w:bookmarkStart w:id="611" w:name="_Toc45029352"/>
      <w:bookmarkStart w:id="612" w:name="_Toc56520628"/>
      <w:bookmarkStart w:id="613" w:name="_Toc67728581"/>
      <w:r w:rsidRPr="00533C32">
        <w:t>5.2.</w:t>
      </w:r>
      <w:r w:rsidRPr="00533C32">
        <w:rPr>
          <w:lang w:eastAsia="zh-CN"/>
        </w:rPr>
        <w:t>15</w:t>
      </w:r>
      <w:r w:rsidRPr="00533C32">
        <w:t>.1</w:t>
      </w:r>
      <w:r w:rsidRPr="00533C32">
        <w:tab/>
        <w:t>Description</w:t>
      </w:r>
      <w:bookmarkEnd w:id="608"/>
      <w:bookmarkEnd w:id="609"/>
      <w:bookmarkEnd w:id="610"/>
      <w:bookmarkEnd w:id="611"/>
      <w:bookmarkEnd w:id="612"/>
      <w:bookmarkEnd w:id="613"/>
    </w:p>
    <w:p w14:paraId="4B506387"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66070B21"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742F011" w14:textId="77777777" w:rsidR="007C4061" w:rsidRPr="00533C32" w:rsidRDefault="007C4061" w:rsidP="006352FE">
      <w:pPr>
        <w:pStyle w:val="Heading4"/>
      </w:pPr>
      <w:bookmarkStart w:id="614" w:name="_Toc20127004"/>
      <w:bookmarkStart w:id="615" w:name="_Toc27588980"/>
      <w:bookmarkStart w:id="616" w:name="_Toc36459776"/>
      <w:bookmarkStart w:id="617" w:name="_Toc45029353"/>
      <w:bookmarkStart w:id="618" w:name="_Toc56520629"/>
      <w:bookmarkStart w:id="619" w:name="_Toc67728582"/>
      <w:r w:rsidRPr="00533C32">
        <w:t>5.2.</w:t>
      </w:r>
      <w:r w:rsidRPr="00533C32">
        <w:rPr>
          <w:lang w:eastAsia="zh-CN"/>
        </w:rPr>
        <w:t>15</w:t>
      </w:r>
      <w:r w:rsidRPr="00533C32">
        <w:t>.2</w:t>
      </w:r>
      <w:r w:rsidRPr="00533C32">
        <w:tab/>
        <w:t>Resource Definition</w:t>
      </w:r>
      <w:bookmarkEnd w:id="614"/>
      <w:bookmarkEnd w:id="615"/>
      <w:bookmarkEnd w:id="616"/>
      <w:bookmarkEnd w:id="617"/>
      <w:bookmarkEnd w:id="618"/>
      <w:bookmarkEnd w:id="619"/>
    </w:p>
    <w:p w14:paraId="1E00986A" w14:textId="77777777" w:rsidR="007C4061" w:rsidRPr="00533C32" w:rsidRDefault="007C4061" w:rsidP="007C4061">
      <w:r w:rsidRPr="00533C32">
        <w:t>Resource URI: {apiRoot}/nudr-dr/&lt;apiVersion&gt;/subscription-data/{ueId}/{serving-plmn-id}/provisioned-data/sms-data</w:t>
      </w:r>
    </w:p>
    <w:p w14:paraId="17E3E4FD"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1CD48685" w14:textId="77777777" w:rsidR="007C4061" w:rsidRPr="00533C32" w:rsidRDefault="007C4061" w:rsidP="006352FE">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99223B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3950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54FC5" w14:textId="77777777" w:rsidR="007C4061" w:rsidRPr="00D5200C" w:rsidRDefault="007C4061" w:rsidP="00C17C4C">
            <w:pPr>
              <w:pStyle w:val="TAH"/>
              <w:rPr>
                <w:lang w:val="en-US"/>
              </w:rPr>
            </w:pPr>
            <w:r w:rsidRPr="00D5200C">
              <w:rPr>
                <w:lang w:val="en-US"/>
              </w:rPr>
              <w:t>Definition</w:t>
            </w:r>
          </w:p>
        </w:tc>
      </w:tr>
      <w:tr w:rsidR="007C4061" w:rsidRPr="00BC4D08" w14:paraId="79FD367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70F39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3D554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9D277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1F83D9"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11BED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CDF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4BBBF4"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768BD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2B6E73D9" w14:textId="77777777" w:rsidR="007C4061" w:rsidRPr="00533C32" w:rsidRDefault="007C4061" w:rsidP="007C4061"/>
    <w:p w14:paraId="475F0527" w14:textId="77777777" w:rsidR="007C4061" w:rsidRPr="00533C32" w:rsidRDefault="007C4061" w:rsidP="006352FE">
      <w:pPr>
        <w:pStyle w:val="Heading4"/>
      </w:pPr>
      <w:bookmarkStart w:id="620" w:name="_Toc20127005"/>
      <w:bookmarkStart w:id="621" w:name="_Toc27588981"/>
      <w:bookmarkStart w:id="622" w:name="_Toc36459777"/>
      <w:bookmarkStart w:id="623" w:name="_Toc45029354"/>
      <w:bookmarkStart w:id="624" w:name="_Toc56520630"/>
      <w:bookmarkStart w:id="625" w:name="_Toc67728583"/>
      <w:r w:rsidRPr="00533C32">
        <w:t>5.2.15.3</w:t>
      </w:r>
      <w:r w:rsidRPr="00533C32">
        <w:tab/>
        <w:t>Resource Standard Methods</w:t>
      </w:r>
      <w:bookmarkEnd w:id="620"/>
      <w:bookmarkEnd w:id="621"/>
      <w:bookmarkEnd w:id="622"/>
      <w:bookmarkEnd w:id="623"/>
      <w:bookmarkEnd w:id="624"/>
      <w:bookmarkEnd w:id="625"/>
    </w:p>
    <w:p w14:paraId="23558149" w14:textId="77777777" w:rsidR="007C4061" w:rsidRPr="00533C32" w:rsidRDefault="007C4061" w:rsidP="006352FE">
      <w:pPr>
        <w:pStyle w:val="Heading5"/>
      </w:pPr>
      <w:bookmarkStart w:id="626" w:name="_Toc20127006"/>
      <w:bookmarkStart w:id="627" w:name="_Toc27588982"/>
      <w:bookmarkStart w:id="628" w:name="_Toc36459778"/>
      <w:bookmarkStart w:id="629" w:name="_Toc45029355"/>
      <w:bookmarkStart w:id="630" w:name="_Toc56520631"/>
      <w:bookmarkStart w:id="631" w:name="_Toc67728584"/>
      <w:r w:rsidRPr="00533C32">
        <w:t>5.2.15.3.1</w:t>
      </w:r>
      <w:r w:rsidRPr="00533C32">
        <w:tab/>
        <w:t>GET</w:t>
      </w:r>
      <w:bookmarkEnd w:id="626"/>
      <w:bookmarkEnd w:id="627"/>
      <w:bookmarkEnd w:id="628"/>
      <w:bookmarkEnd w:id="629"/>
      <w:bookmarkEnd w:id="630"/>
      <w:bookmarkEnd w:id="631"/>
    </w:p>
    <w:p w14:paraId="224D9860" w14:textId="77777777" w:rsidR="007C4061" w:rsidRPr="00533C32" w:rsidRDefault="007C4061" w:rsidP="007C4061">
      <w:r w:rsidRPr="00533C32">
        <w:t>This method shall support the URI query parameters specified in table 5.2.15.3.1-1.</w:t>
      </w:r>
    </w:p>
    <w:p w14:paraId="15DB5FF6"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BAF3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FD25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A6B7D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7B30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B2FE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9017D" w14:textId="77777777" w:rsidR="007C4061" w:rsidRPr="00D5200C" w:rsidRDefault="007C4061" w:rsidP="00C17C4C">
            <w:pPr>
              <w:pStyle w:val="TAH"/>
              <w:rPr>
                <w:lang w:val="en-US"/>
              </w:rPr>
            </w:pPr>
            <w:r w:rsidRPr="00D5200C">
              <w:rPr>
                <w:lang w:val="en-US"/>
              </w:rPr>
              <w:t>Description</w:t>
            </w:r>
          </w:p>
        </w:tc>
      </w:tr>
      <w:tr w:rsidR="007C4061" w:rsidRPr="00BC4D08" w14:paraId="3E0CF23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BF18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3C8DE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41D691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55160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3A1A3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1B43AD0" w14:textId="77777777" w:rsidR="007C4061" w:rsidRPr="00533C32" w:rsidRDefault="007C4061" w:rsidP="007C4061"/>
    <w:p w14:paraId="4A40FE73"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3A6E6728"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BCCD9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783A2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BD5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AB4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CB3BAA" w14:textId="77777777" w:rsidR="007C4061" w:rsidRPr="00D5200C" w:rsidRDefault="007C4061" w:rsidP="00C17C4C">
            <w:pPr>
              <w:pStyle w:val="TAH"/>
              <w:rPr>
                <w:lang w:val="en-US"/>
              </w:rPr>
            </w:pPr>
            <w:r w:rsidRPr="00D5200C">
              <w:rPr>
                <w:lang w:val="en-US"/>
              </w:rPr>
              <w:t>Description</w:t>
            </w:r>
          </w:p>
        </w:tc>
      </w:tr>
      <w:tr w:rsidR="007C4061" w:rsidRPr="00BC4D08" w14:paraId="69507DE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28C63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4A1A0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D47E5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FFB1B0" w14:textId="77777777" w:rsidR="007C4061" w:rsidRPr="00D5200C" w:rsidRDefault="007C4061" w:rsidP="00C17C4C">
            <w:pPr>
              <w:pStyle w:val="TAL"/>
              <w:rPr>
                <w:lang w:val="en-US"/>
              </w:rPr>
            </w:pPr>
          </w:p>
        </w:tc>
      </w:tr>
    </w:tbl>
    <w:p w14:paraId="4FFC213A" w14:textId="77777777" w:rsidR="007C4061" w:rsidRPr="00533C32" w:rsidRDefault="007C4061" w:rsidP="007C4061"/>
    <w:p w14:paraId="16937B06"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11F30B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35D9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89229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0208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044F74" w14:textId="77777777" w:rsidR="007C4061" w:rsidRPr="00D5200C" w:rsidRDefault="007C4061" w:rsidP="00C17C4C">
            <w:pPr>
              <w:pStyle w:val="TAH"/>
              <w:rPr>
                <w:lang w:val="en-US"/>
              </w:rPr>
            </w:pPr>
            <w:r w:rsidRPr="00D5200C">
              <w:rPr>
                <w:lang w:val="en-US"/>
              </w:rPr>
              <w:t>Response</w:t>
            </w:r>
          </w:p>
          <w:p w14:paraId="0068E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C4836F" w14:textId="77777777" w:rsidR="007C4061" w:rsidRPr="00D5200C" w:rsidRDefault="007C4061" w:rsidP="00C17C4C">
            <w:pPr>
              <w:pStyle w:val="TAH"/>
              <w:rPr>
                <w:lang w:val="en-US"/>
              </w:rPr>
            </w:pPr>
            <w:r w:rsidRPr="00D5200C">
              <w:rPr>
                <w:lang w:val="en-US"/>
              </w:rPr>
              <w:t>Description</w:t>
            </w:r>
          </w:p>
        </w:tc>
      </w:tr>
      <w:tr w:rsidR="007C4061" w:rsidRPr="00BC4D08" w14:paraId="0C9FE61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167F1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178ED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FD25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C5B76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93200"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6F84151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4AF41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29E64D" w14:textId="77777777" w:rsidR="007C4061" w:rsidRPr="00533C32" w:rsidRDefault="007C4061" w:rsidP="007C4061">
      <w:pPr>
        <w:rPr>
          <w:lang w:eastAsia="zh-CN"/>
        </w:rPr>
      </w:pPr>
    </w:p>
    <w:p w14:paraId="1774F4D0" w14:textId="77777777" w:rsidR="007C4061" w:rsidRPr="00533C32" w:rsidRDefault="007C4061" w:rsidP="006352FE">
      <w:pPr>
        <w:pStyle w:val="Heading3"/>
      </w:pPr>
      <w:bookmarkStart w:id="632" w:name="_Toc20127007"/>
      <w:bookmarkStart w:id="633" w:name="_Toc27588983"/>
      <w:bookmarkStart w:id="634" w:name="_Toc36459779"/>
      <w:bookmarkStart w:id="635" w:name="_Toc45029356"/>
      <w:bookmarkStart w:id="636" w:name="_Toc56520632"/>
      <w:bookmarkStart w:id="637" w:name="_Toc67728585"/>
      <w:r w:rsidRPr="00533C32">
        <w:t>5.2.</w:t>
      </w:r>
      <w:r w:rsidRPr="00533C32">
        <w:rPr>
          <w:lang w:eastAsia="zh-CN"/>
        </w:rPr>
        <w:t>16</w:t>
      </w:r>
      <w:r w:rsidRPr="00533C32">
        <w:tab/>
        <w:t>Resource: SdmSubscriptions</w:t>
      </w:r>
      <w:bookmarkEnd w:id="632"/>
      <w:bookmarkEnd w:id="633"/>
      <w:bookmarkEnd w:id="634"/>
      <w:bookmarkEnd w:id="635"/>
      <w:bookmarkEnd w:id="636"/>
      <w:bookmarkEnd w:id="637"/>
    </w:p>
    <w:p w14:paraId="7CE0850F" w14:textId="77777777" w:rsidR="007C4061" w:rsidRPr="00533C32" w:rsidRDefault="007C4061" w:rsidP="006352FE">
      <w:pPr>
        <w:pStyle w:val="Heading4"/>
      </w:pPr>
      <w:bookmarkStart w:id="638" w:name="_Toc20127008"/>
      <w:bookmarkStart w:id="639" w:name="_Toc27588984"/>
      <w:bookmarkStart w:id="640" w:name="_Toc36459780"/>
      <w:bookmarkStart w:id="641" w:name="_Toc45029357"/>
      <w:bookmarkStart w:id="642" w:name="_Toc56520633"/>
      <w:bookmarkStart w:id="643" w:name="_Toc67728586"/>
      <w:r w:rsidRPr="00533C32">
        <w:t>5.2.</w:t>
      </w:r>
      <w:r w:rsidRPr="00533C32">
        <w:rPr>
          <w:lang w:eastAsia="zh-CN"/>
        </w:rPr>
        <w:t>16</w:t>
      </w:r>
      <w:r w:rsidRPr="00533C32">
        <w:t>.1</w:t>
      </w:r>
      <w:r w:rsidRPr="00533C32">
        <w:tab/>
        <w:t>Description</w:t>
      </w:r>
      <w:bookmarkEnd w:id="638"/>
      <w:bookmarkEnd w:id="639"/>
      <w:bookmarkEnd w:id="640"/>
      <w:bookmarkEnd w:id="641"/>
      <w:bookmarkEnd w:id="642"/>
      <w:bookmarkEnd w:id="643"/>
    </w:p>
    <w:p w14:paraId="4C5D84D0" w14:textId="77777777" w:rsidR="007C4061" w:rsidRPr="00533C32" w:rsidRDefault="007C4061" w:rsidP="007C4061">
      <w:r w:rsidRPr="00533C32">
        <w:t>This resource represents the collection of SDM Subscriptions for a UE.</w:t>
      </w:r>
    </w:p>
    <w:p w14:paraId="3ABCFCD9"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3CF023" w14:textId="77777777" w:rsidR="007C4061" w:rsidRPr="00533C32" w:rsidRDefault="007C4061" w:rsidP="006352FE">
      <w:pPr>
        <w:pStyle w:val="Heading4"/>
      </w:pPr>
      <w:bookmarkStart w:id="644" w:name="_Toc20127009"/>
      <w:bookmarkStart w:id="645" w:name="_Toc27588985"/>
      <w:bookmarkStart w:id="646" w:name="_Toc36459781"/>
      <w:bookmarkStart w:id="647" w:name="_Toc45029358"/>
      <w:bookmarkStart w:id="648" w:name="_Toc56520634"/>
      <w:bookmarkStart w:id="649" w:name="_Toc67728587"/>
      <w:r w:rsidRPr="00533C32">
        <w:t>5.2.</w:t>
      </w:r>
      <w:r w:rsidRPr="00533C32">
        <w:rPr>
          <w:lang w:eastAsia="zh-CN"/>
        </w:rPr>
        <w:t>16</w:t>
      </w:r>
      <w:r w:rsidRPr="00533C32">
        <w:t>.2</w:t>
      </w:r>
      <w:r w:rsidRPr="00533C32">
        <w:tab/>
        <w:t>Resource Definition</w:t>
      </w:r>
      <w:bookmarkEnd w:id="644"/>
      <w:bookmarkEnd w:id="645"/>
      <w:bookmarkEnd w:id="646"/>
      <w:bookmarkEnd w:id="647"/>
      <w:bookmarkEnd w:id="648"/>
      <w:bookmarkEnd w:id="649"/>
    </w:p>
    <w:p w14:paraId="5FD570B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1A51FC0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63DEFA2"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25955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1EECF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74EA9D" w14:textId="77777777" w:rsidR="007C4061" w:rsidRPr="00D5200C" w:rsidRDefault="007C4061" w:rsidP="00C17C4C">
            <w:pPr>
              <w:pStyle w:val="TAH"/>
              <w:rPr>
                <w:lang w:val="en-US"/>
              </w:rPr>
            </w:pPr>
            <w:r w:rsidRPr="00D5200C">
              <w:rPr>
                <w:lang w:val="en-US"/>
              </w:rPr>
              <w:t>Definition</w:t>
            </w:r>
          </w:p>
        </w:tc>
      </w:tr>
      <w:tr w:rsidR="007C4061" w:rsidRPr="00BC4D08" w14:paraId="615406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3913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B9C1F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6FF95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216A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AFED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6074722" w14:textId="77777777" w:rsidR="007C4061" w:rsidRPr="00533C32" w:rsidRDefault="007C4061" w:rsidP="007C4061"/>
    <w:p w14:paraId="2040AA9C" w14:textId="77777777" w:rsidR="007C4061" w:rsidRPr="00533C32" w:rsidRDefault="007C4061" w:rsidP="006352FE">
      <w:pPr>
        <w:pStyle w:val="Heading4"/>
      </w:pPr>
      <w:bookmarkStart w:id="650" w:name="_Toc20127010"/>
      <w:bookmarkStart w:id="651" w:name="_Toc27588986"/>
      <w:bookmarkStart w:id="652" w:name="_Toc36459782"/>
      <w:bookmarkStart w:id="653" w:name="_Toc45029359"/>
      <w:bookmarkStart w:id="654" w:name="_Toc56520635"/>
      <w:bookmarkStart w:id="655" w:name="_Toc67728588"/>
      <w:r w:rsidRPr="00533C32">
        <w:lastRenderedPageBreak/>
        <w:t>5.2.</w:t>
      </w:r>
      <w:r w:rsidRPr="00533C32">
        <w:rPr>
          <w:lang w:eastAsia="zh-CN"/>
        </w:rPr>
        <w:t>16</w:t>
      </w:r>
      <w:r w:rsidRPr="00533C32">
        <w:t>.3</w:t>
      </w:r>
      <w:r w:rsidRPr="00533C32">
        <w:tab/>
        <w:t>Resource Standard Methods</w:t>
      </w:r>
      <w:bookmarkEnd w:id="650"/>
      <w:bookmarkEnd w:id="651"/>
      <w:bookmarkEnd w:id="652"/>
      <w:bookmarkEnd w:id="653"/>
      <w:bookmarkEnd w:id="654"/>
      <w:bookmarkEnd w:id="655"/>
    </w:p>
    <w:p w14:paraId="6BDDF28B" w14:textId="77777777" w:rsidR="007C4061" w:rsidRPr="00533C32" w:rsidRDefault="007C4061" w:rsidP="006352FE">
      <w:pPr>
        <w:pStyle w:val="Heading5"/>
      </w:pPr>
      <w:bookmarkStart w:id="656" w:name="_Toc20127011"/>
      <w:bookmarkStart w:id="657" w:name="_Toc27588987"/>
      <w:bookmarkStart w:id="658" w:name="_Toc36459783"/>
      <w:bookmarkStart w:id="659" w:name="_Toc45029360"/>
      <w:bookmarkStart w:id="660" w:name="_Toc56520636"/>
      <w:bookmarkStart w:id="661" w:name="_Toc67728589"/>
      <w:r w:rsidRPr="00533C32">
        <w:t>5.2.</w:t>
      </w:r>
      <w:r w:rsidRPr="00533C32">
        <w:rPr>
          <w:lang w:eastAsia="zh-CN"/>
        </w:rPr>
        <w:t>16</w:t>
      </w:r>
      <w:r w:rsidRPr="00533C32">
        <w:t>.3.1</w:t>
      </w:r>
      <w:r w:rsidRPr="00533C32">
        <w:tab/>
        <w:t>GET</w:t>
      </w:r>
      <w:bookmarkEnd w:id="656"/>
      <w:bookmarkEnd w:id="657"/>
      <w:bookmarkEnd w:id="658"/>
      <w:bookmarkEnd w:id="659"/>
      <w:bookmarkEnd w:id="660"/>
      <w:bookmarkEnd w:id="661"/>
    </w:p>
    <w:p w14:paraId="3CAEB076"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14B48359" w14:textId="77777777"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5DC80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1FB70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BEB07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847C0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603B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A272E" w14:textId="77777777" w:rsidR="007C4061" w:rsidRPr="00D5200C" w:rsidRDefault="007C4061" w:rsidP="00C17C4C">
            <w:pPr>
              <w:pStyle w:val="TAH"/>
              <w:rPr>
                <w:lang w:val="en-US"/>
              </w:rPr>
            </w:pPr>
            <w:r w:rsidRPr="00D5200C">
              <w:rPr>
                <w:lang w:val="en-US"/>
              </w:rPr>
              <w:t>Description</w:t>
            </w:r>
          </w:p>
        </w:tc>
      </w:tr>
      <w:tr w:rsidR="007C4061" w:rsidRPr="00BC4D08" w14:paraId="29C6E1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D0B1B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3E207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6FE8B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3FA7DF"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17E55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DD7E858" w14:textId="77777777" w:rsidR="007C4061" w:rsidRPr="00533C32" w:rsidRDefault="007C4061" w:rsidP="007C4061"/>
    <w:p w14:paraId="6EF95E78"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FAA0E03"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CF372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882F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65ED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A1D8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079AED" w14:textId="77777777" w:rsidR="007C4061" w:rsidRPr="00D5200C" w:rsidRDefault="007C4061" w:rsidP="00C17C4C">
            <w:pPr>
              <w:pStyle w:val="TAH"/>
              <w:rPr>
                <w:lang w:val="en-US"/>
              </w:rPr>
            </w:pPr>
            <w:r w:rsidRPr="00D5200C">
              <w:rPr>
                <w:lang w:val="en-US"/>
              </w:rPr>
              <w:t>Description</w:t>
            </w:r>
          </w:p>
        </w:tc>
      </w:tr>
      <w:tr w:rsidR="007C4061" w:rsidRPr="00BC4D08" w14:paraId="5BE7940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306A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A3968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D198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C7AA92" w14:textId="77777777" w:rsidR="007C4061" w:rsidRPr="00D5200C" w:rsidRDefault="007C4061" w:rsidP="00C17C4C">
            <w:pPr>
              <w:pStyle w:val="TAL"/>
              <w:rPr>
                <w:lang w:val="en-US"/>
              </w:rPr>
            </w:pPr>
          </w:p>
        </w:tc>
      </w:tr>
    </w:tbl>
    <w:p w14:paraId="5E26CD72" w14:textId="77777777" w:rsidR="007C4061" w:rsidRPr="00533C32" w:rsidRDefault="007C4061" w:rsidP="007C4061"/>
    <w:p w14:paraId="11A486C1"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6B56C56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242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53BE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BC8F6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D5FA04" w14:textId="77777777" w:rsidR="007C4061" w:rsidRPr="00D5200C" w:rsidRDefault="007C4061" w:rsidP="00C17C4C">
            <w:pPr>
              <w:pStyle w:val="TAH"/>
              <w:rPr>
                <w:lang w:val="en-US"/>
              </w:rPr>
            </w:pPr>
            <w:r w:rsidRPr="00D5200C">
              <w:rPr>
                <w:lang w:val="en-US"/>
              </w:rPr>
              <w:t>Response</w:t>
            </w:r>
          </w:p>
          <w:p w14:paraId="66E573F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9EEF80" w14:textId="77777777" w:rsidR="007C4061" w:rsidRPr="00D5200C" w:rsidRDefault="007C4061" w:rsidP="00C17C4C">
            <w:pPr>
              <w:pStyle w:val="TAH"/>
              <w:rPr>
                <w:lang w:val="en-US"/>
              </w:rPr>
            </w:pPr>
            <w:r w:rsidRPr="00D5200C">
              <w:rPr>
                <w:lang w:val="en-US"/>
              </w:rPr>
              <w:t>Description</w:t>
            </w:r>
          </w:p>
        </w:tc>
      </w:tr>
      <w:tr w:rsidR="007C4061" w:rsidRPr="00BC4D08" w14:paraId="2CE55E0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F302B"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5F47CD4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9B90D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B102C5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830F0E"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64231E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56345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2537BF1" w14:textId="77777777" w:rsidR="007C4061" w:rsidRPr="00533C32" w:rsidRDefault="007C4061" w:rsidP="007C4061">
      <w:pPr>
        <w:rPr>
          <w:lang w:val="en-US"/>
        </w:rPr>
      </w:pPr>
    </w:p>
    <w:p w14:paraId="47C68A71" w14:textId="77777777" w:rsidR="007C4061" w:rsidRPr="00533C32" w:rsidRDefault="007C4061" w:rsidP="006352FE">
      <w:pPr>
        <w:pStyle w:val="Heading5"/>
      </w:pPr>
      <w:bookmarkStart w:id="662" w:name="_Toc20127012"/>
      <w:bookmarkStart w:id="663" w:name="_Toc27588988"/>
      <w:bookmarkStart w:id="664" w:name="_Toc36459784"/>
      <w:bookmarkStart w:id="665" w:name="_Toc45029361"/>
      <w:bookmarkStart w:id="666" w:name="_Toc56520637"/>
      <w:bookmarkStart w:id="667" w:name="_Toc67728590"/>
      <w:r w:rsidRPr="00533C32">
        <w:t>5.2.</w:t>
      </w:r>
      <w:r w:rsidRPr="00533C32">
        <w:rPr>
          <w:lang w:eastAsia="zh-CN"/>
        </w:rPr>
        <w:t>16</w:t>
      </w:r>
      <w:r w:rsidRPr="00533C32">
        <w:t>.3.2</w:t>
      </w:r>
      <w:r w:rsidRPr="00533C32">
        <w:tab/>
        <w:t>POST</w:t>
      </w:r>
      <w:bookmarkEnd w:id="662"/>
      <w:bookmarkEnd w:id="663"/>
      <w:bookmarkEnd w:id="664"/>
      <w:bookmarkEnd w:id="665"/>
      <w:bookmarkEnd w:id="666"/>
      <w:bookmarkEnd w:id="667"/>
    </w:p>
    <w:p w14:paraId="26B9EC3E"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45A8BC2C"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A5F97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47BF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9A95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6DF3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84E2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A8F13" w14:textId="77777777" w:rsidR="007C4061" w:rsidRPr="00D5200C" w:rsidRDefault="007C4061" w:rsidP="00C17C4C">
            <w:pPr>
              <w:pStyle w:val="TAH"/>
              <w:rPr>
                <w:lang w:val="en-US"/>
              </w:rPr>
            </w:pPr>
            <w:r w:rsidRPr="00D5200C">
              <w:rPr>
                <w:lang w:val="en-US"/>
              </w:rPr>
              <w:t>Description</w:t>
            </w:r>
          </w:p>
        </w:tc>
      </w:tr>
      <w:tr w:rsidR="007C4061" w:rsidRPr="00BC4D08" w14:paraId="48BC39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35B4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6A4C6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00D0C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5603D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DEF726" w14:textId="77777777" w:rsidR="007C4061" w:rsidRPr="00D5200C" w:rsidRDefault="007C4061" w:rsidP="00C17C4C">
            <w:pPr>
              <w:pStyle w:val="TAL"/>
              <w:rPr>
                <w:lang w:val="en-US"/>
              </w:rPr>
            </w:pPr>
          </w:p>
        </w:tc>
      </w:tr>
    </w:tbl>
    <w:p w14:paraId="77FDAFFC" w14:textId="77777777" w:rsidR="007C4061" w:rsidRPr="00533C32" w:rsidRDefault="007C4061" w:rsidP="007C4061"/>
    <w:p w14:paraId="5A554657"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47851BF"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A41F2C"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6E4D3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550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F23A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17083E" w14:textId="77777777" w:rsidR="007C4061" w:rsidRPr="00D5200C" w:rsidRDefault="007C4061" w:rsidP="00C17C4C">
            <w:pPr>
              <w:pStyle w:val="TAH"/>
              <w:rPr>
                <w:lang w:val="en-US"/>
              </w:rPr>
            </w:pPr>
            <w:r w:rsidRPr="00D5200C">
              <w:rPr>
                <w:lang w:val="en-US"/>
              </w:rPr>
              <w:t>Description</w:t>
            </w:r>
          </w:p>
        </w:tc>
      </w:tr>
      <w:tr w:rsidR="007C4061" w:rsidRPr="00BC4D08" w14:paraId="7E7D73A6"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24C9D2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50357D3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F109819"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AA7B2A7"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2DCAB658" w14:textId="77777777" w:rsidR="007C4061" w:rsidRPr="00533C32" w:rsidRDefault="007C4061" w:rsidP="007C4061"/>
    <w:p w14:paraId="54C21E5E"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4EF3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3D2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72832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1F411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111733" w14:textId="77777777" w:rsidR="007C4061" w:rsidRPr="00D5200C" w:rsidRDefault="007C4061" w:rsidP="00C17C4C">
            <w:pPr>
              <w:pStyle w:val="TAH"/>
              <w:rPr>
                <w:lang w:val="en-US"/>
              </w:rPr>
            </w:pPr>
            <w:r w:rsidRPr="00D5200C">
              <w:rPr>
                <w:lang w:val="en-US"/>
              </w:rPr>
              <w:t>Response</w:t>
            </w:r>
          </w:p>
          <w:p w14:paraId="65B3E56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758800" w14:textId="77777777" w:rsidR="007C4061" w:rsidRPr="00D5200C" w:rsidRDefault="007C4061" w:rsidP="00C17C4C">
            <w:pPr>
              <w:pStyle w:val="TAH"/>
              <w:rPr>
                <w:lang w:val="en-US"/>
              </w:rPr>
            </w:pPr>
            <w:r w:rsidRPr="00D5200C">
              <w:rPr>
                <w:lang w:val="en-US"/>
              </w:rPr>
              <w:t>Description</w:t>
            </w:r>
          </w:p>
        </w:tc>
      </w:tr>
      <w:tr w:rsidR="007C4061" w:rsidRPr="00BC4D08" w14:paraId="221D10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FA5B14"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5A8508D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B14CF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8E27B4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A0C4BD"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69A84E11" w14:textId="77777777" w:rsidR="007C4061" w:rsidRPr="00D5200C" w:rsidRDefault="007C4061" w:rsidP="00C17C4C">
            <w:pPr>
              <w:pStyle w:val="TAL"/>
              <w:rPr>
                <w:lang w:val="en-US"/>
              </w:rPr>
            </w:pPr>
          </w:p>
          <w:p w14:paraId="78C7BFFC"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31282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60C4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81D6A69" w14:textId="77777777" w:rsidR="007C4061" w:rsidRPr="00533C32" w:rsidRDefault="007C4061" w:rsidP="007C4061">
      <w:pPr>
        <w:rPr>
          <w:lang w:val="en-US"/>
        </w:rPr>
      </w:pPr>
    </w:p>
    <w:p w14:paraId="2B881EF4" w14:textId="77777777" w:rsidR="007C4061" w:rsidRPr="00533C32" w:rsidRDefault="007C4061" w:rsidP="006352FE">
      <w:pPr>
        <w:pStyle w:val="Heading3"/>
      </w:pPr>
      <w:bookmarkStart w:id="668" w:name="_Toc20127013"/>
      <w:bookmarkStart w:id="669" w:name="_Toc27588989"/>
      <w:bookmarkStart w:id="670" w:name="_Toc36459785"/>
      <w:bookmarkStart w:id="671" w:name="_Toc45029362"/>
      <w:bookmarkStart w:id="672" w:name="_Toc56520638"/>
      <w:bookmarkStart w:id="673" w:name="_Toc67728591"/>
      <w:r w:rsidRPr="00533C32">
        <w:lastRenderedPageBreak/>
        <w:t>5.2.17</w:t>
      </w:r>
      <w:r w:rsidRPr="00533C32">
        <w:tab/>
        <w:t>Resource: IndividualSdmSubscription</w:t>
      </w:r>
      <w:bookmarkEnd w:id="668"/>
      <w:bookmarkEnd w:id="669"/>
      <w:bookmarkEnd w:id="670"/>
      <w:bookmarkEnd w:id="671"/>
      <w:bookmarkEnd w:id="672"/>
      <w:bookmarkEnd w:id="673"/>
    </w:p>
    <w:p w14:paraId="20184432" w14:textId="77777777" w:rsidR="007C4061" w:rsidRPr="00533C32" w:rsidRDefault="007C4061" w:rsidP="006352FE">
      <w:pPr>
        <w:pStyle w:val="Heading4"/>
      </w:pPr>
      <w:bookmarkStart w:id="674" w:name="_Toc20127014"/>
      <w:bookmarkStart w:id="675" w:name="_Toc27588990"/>
      <w:bookmarkStart w:id="676" w:name="_Toc36459786"/>
      <w:bookmarkStart w:id="677" w:name="_Toc45029363"/>
      <w:bookmarkStart w:id="678" w:name="_Toc56520639"/>
      <w:bookmarkStart w:id="679" w:name="_Toc67728592"/>
      <w:r w:rsidRPr="00533C32">
        <w:t>5.2.17.1</w:t>
      </w:r>
      <w:r w:rsidRPr="00533C32">
        <w:tab/>
        <w:t>Description</w:t>
      </w:r>
      <w:bookmarkEnd w:id="674"/>
      <w:bookmarkEnd w:id="675"/>
      <w:bookmarkEnd w:id="676"/>
      <w:bookmarkEnd w:id="677"/>
      <w:bookmarkEnd w:id="678"/>
      <w:bookmarkEnd w:id="679"/>
    </w:p>
    <w:p w14:paraId="5DFCE590" w14:textId="77777777" w:rsidR="007C4061" w:rsidRPr="00533C32" w:rsidRDefault="007C4061" w:rsidP="007C4061">
      <w:r w:rsidRPr="00533C32">
        <w:t>This resource represents an individual SDM Subscription for a UE.</w:t>
      </w:r>
    </w:p>
    <w:p w14:paraId="49FFB66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0484BF" w14:textId="77777777" w:rsidR="007C4061" w:rsidRPr="00533C32" w:rsidRDefault="007C4061" w:rsidP="006352FE">
      <w:pPr>
        <w:pStyle w:val="Heading4"/>
      </w:pPr>
      <w:bookmarkStart w:id="680" w:name="_Toc20127015"/>
      <w:bookmarkStart w:id="681" w:name="_Toc27588991"/>
      <w:bookmarkStart w:id="682" w:name="_Toc36459787"/>
      <w:bookmarkStart w:id="683" w:name="_Toc45029364"/>
      <w:bookmarkStart w:id="684" w:name="_Toc56520640"/>
      <w:bookmarkStart w:id="685" w:name="_Toc67728593"/>
      <w:r w:rsidRPr="00533C32">
        <w:t>5.2.17.2</w:t>
      </w:r>
      <w:r w:rsidRPr="00533C32">
        <w:tab/>
        <w:t>Resource Definition</w:t>
      </w:r>
      <w:bookmarkEnd w:id="680"/>
      <w:bookmarkEnd w:id="681"/>
      <w:bookmarkEnd w:id="682"/>
      <w:bookmarkEnd w:id="683"/>
      <w:bookmarkEnd w:id="684"/>
      <w:bookmarkEnd w:id="685"/>
    </w:p>
    <w:p w14:paraId="3265879A"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7C0FEE4B"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0A359ACD"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AE55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805F2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F02E1" w14:textId="77777777" w:rsidR="007C4061" w:rsidRPr="00D5200C" w:rsidRDefault="007C4061" w:rsidP="00C17C4C">
            <w:pPr>
              <w:pStyle w:val="TAH"/>
              <w:rPr>
                <w:lang w:val="en-US"/>
              </w:rPr>
            </w:pPr>
            <w:r w:rsidRPr="00D5200C">
              <w:rPr>
                <w:lang w:val="en-US"/>
              </w:rPr>
              <w:t>Definition</w:t>
            </w:r>
          </w:p>
        </w:tc>
      </w:tr>
      <w:tr w:rsidR="007C4061" w:rsidRPr="00BC4D08" w14:paraId="0EBF91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22EC9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DB3CF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C0BA5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3CBE8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6064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9F9D4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2C26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782A41"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2062F0F6" w14:textId="77777777" w:rsidR="007C4061" w:rsidRPr="00533C32" w:rsidRDefault="007C4061" w:rsidP="007C4061"/>
    <w:p w14:paraId="0EC2DDD8" w14:textId="77777777" w:rsidR="007C4061" w:rsidRPr="00533C32" w:rsidRDefault="007C4061" w:rsidP="006352FE">
      <w:pPr>
        <w:pStyle w:val="Heading4"/>
      </w:pPr>
      <w:bookmarkStart w:id="686" w:name="_Toc20127016"/>
      <w:bookmarkStart w:id="687" w:name="_Toc27588992"/>
      <w:bookmarkStart w:id="688" w:name="_Toc36459788"/>
      <w:bookmarkStart w:id="689" w:name="_Toc45029365"/>
      <w:bookmarkStart w:id="690" w:name="_Toc56520641"/>
      <w:bookmarkStart w:id="691" w:name="_Toc67728594"/>
      <w:r w:rsidRPr="00533C32">
        <w:t>5.2.17.3</w:t>
      </w:r>
      <w:r w:rsidRPr="00533C32">
        <w:tab/>
        <w:t>Resource Standard Methods</w:t>
      </w:r>
      <w:bookmarkEnd w:id="686"/>
      <w:bookmarkEnd w:id="687"/>
      <w:bookmarkEnd w:id="688"/>
      <w:bookmarkEnd w:id="689"/>
      <w:bookmarkEnd w:id="690"/>
      <w:bookmarkEnd w:id="691"/>
    </w:p>
    <w:p w14:paraId="64C55E17" w14:textId="77777777" w:rsidR="007C4061" w:rsidRPr="00533C32" w:rsidRDefault="007C4061" w:rsidP="006352FE">
      <w:pPr>
        <w:pStyle w:val="Heading5"/>
      </w:pPr>
      <w:bookmarkStart w:id="692" w:name="_Toc20127017"/>
      <w:bookmarkStart w:id="693" w:name="_Toc27588993"/>
      <w:bookmarkStart w:id="694" w:name="_Toc36459789"/>
      <w:bookmarkStart w:id="695" w:name="_Toc45029366"/>
      <w:bookmarkStart w:id="696" w:name="_Toc56520642"/>
      <w:bookmarkStart w:id="697" w:name="_Toc67728595"/>
      <w:r w:rsidRPr="00533C32">
        <w:t>5.2.17.3.1</w:t>
      </w:r>
      <w:r w:rsidRPr="00533C32">
        <w:tab/>
        <w:t>PUT</w:t>
      </w:r>
      <w:bookmarkEnd w:id="692"/>
      <w:bookmarkEnd w:id="693"/>
      <w:bookmarkEnd w:id="694"/>
      <w:bookmarkEnd w:id="695"/>
      <w:bookmarkEnd w:id="696"/>
      <w:bookmarkEnd w:id="697"/>
    </w:p>
    <w:p w14:paraId="02B78229" w14:textId="77777777" w:rsidR="007C4061" w:rsidRPr="00533C32" w:rsidRDefault="007C4061" w:rsidP="007C4061">
      <w:pPr>
        <w:outlineLvl w:val="0"/>
      </w:pPr>
      <w:r w:rsidRPr="00533C32">
        <w:t>This method shall support the URI query parameters specified in table 5.2.17.3.1-1.</w:t>
      </w:r>
    </w:p>
    <w:p w14:paraId="5508FE4A"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127206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103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E58C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90516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900C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7DE48" w14:textId="77777777" w:rsidR="007C4061" w:rsidRPr="00D5200C" w:rsidRDefault="007C4061" w:rsidP="00C17C4C">
            <w:pPr>
              <w:pStyle w:val="TAH"/>
              <w:rPr>
                <w:lang w:val="en-US"/>
              </w:rPr>
            </w:pPr>
            <w:r w:rsidRPr="00D5200C">
              <w:rPr>
                <w:lang w:val="en-US"/>
              </w:rPr>
              <w:t>Description</w:t>
            </w:r>
          </w:p>
        </w:tc>
      </w:tr>
      <w:tr w:rsidR="007C4061" w:rsidRPr="00BC4D08" w14:paraId="3446DC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13351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E857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87C050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A671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B1AD01" w14:textId="77777777" w:rsidR="007C4061" w:rsidRPr="00D5200C" w:rsidRDefault="007C4061" w:rsidP="00C17C4C">
            <w:pPr>
              <w:pStyle w:val="TAL"/>
              <w:rPr>
                <w:lang w:val="en-US"/>
              </w:rPr>
            </w:pPr>
          </w:p>
        </w:tc>
      </w:tr>
    </w:tbl>
    <w:p w14:paraId="1D830C01" w14:textId="77777777" w:rsidR="007C4061" w:rsidRPr="00533C32" w:rsidRDefault="007C4061" w:rsidP="007C4061"/>
    <w:p w14:paraId="47704400"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38ED9256"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C8BD7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13BB0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A771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B8C4F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9165E" w14:textId="77777777" w:rsidR="007C4061" w:rsidRPr="00D5200C" w:rsidRDefault="007C4061" w:rsidP="00C17C4C">
            <w:pPr>
              <w:pStyle w:val="TAH"/>
              <w:rPr>
                <w:lang w:val="en-US"/>
              </w:rPr>
            </w:pPr>
            <w:r w:rsidRPr="00D5200C">
              <w:rPr>
                <w:lang w:val="en-US"/>
              </w:rPr>
              <w:t>Description</w:t>
            </w:r>
          </w:p>
        </w:tc>
      </w:tr>
      <w:tr w:rsidR="007C4061" w:rsidRPr="00BC4D08" w14:paraId="4FB2B99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D49B83"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65EB08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9A61C6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49B9513" w14:textId="77777777" w:rsidR="007C4061" w:rsidRPr="00D5200C" w:rsidRDefault="007C4061" w:rsidP="00C17C4C">
            <w:pPr>
              <w:pStyle w:val="TAL"/>
              <w:rPr>
                <w:lang w:val="en-US"/>
              </w:rPr>
            </w:pPr>
            <w:r w:rsidRPr="00D5200C">
              <w:rPr>
                <w:lang w:val="en-US"/>
              </w:rPr>
              <w:t>The individual SDM subscription that is to be stored</w:t>
            </w:r>
          </w:p>
        </w:tc>
      </w:tr>
    </w:tbl>
    <w:p w14:paraId="1686BED5" w14:textId="77777777" w:rsidR="007C4061" w:rsidRPr="00533C32" w:rsidRDefault="007C4061" w:rsidP="007C4061"/>
    <w:p w14:paraId="4A53B736"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2CC6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877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FF03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244D8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C01FE5" w14:textId="77777777" w:rsidR="007C4061" w:rsidRPr="00D5200C" w:rsidRDefault="007C4061" w:rsidP="00C17C4C">
            <w:pPr>
              <w:pStyle w:val="TAH"/>
              <w:rPr>
                <w:lang w:val="en-US"/>
              </w:rPr>
            </w:pPr>
            <w:r w:rsidRPr="00D5200C">
              <w:rPr>
                <w:lang w:val="en-US"/>
              </w:rPr>
              <w:t>Response</w:t>
            </w:r>
          </w:p>
          <w:p w14:paraId="0B946F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92F779" w14:textId="77777777" w:rsidR="007C4061" w:rsidRPr="00D5200C" w:rsidRDefault="007C4061" w:rsidP="00C17C4C">
            <w:pPr>
              <w:pStyle w:val="TAH"/>
              <w:rPr>
                <w:lang w:val="en-US"/>
              </w:rPr>
            </w:pPr>
            <w:r w:rsidRPr="00D5200C">
              <w:rPr>
                <w:lang w:val="en-US"/>
              </w:rPr>
              <w:t>Description</w:t>
            </w:r>
          </w:p>
        </w:tc>
      </w:tr>
      <w:tr w:rsidR="007C4061" w:rsidRPr="00BC4D08" w14:paraId="5145168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C9269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DB8C1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99F8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D24AE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8FA1F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5D6372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7E5A36"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457BEA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53A023B"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46B0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63B8E7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1B6686B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F135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74BE417" w14:textId="77777777" w:rsidR="007C4061" w:rsidRPr="00533C32" w:rsidRDefault="007C4061" w:rsidP="007C4061">
      <w:pPr>
        <w:rPr>
          <w:lang w:eastAsia="zh-CN"/>
        </w:rPr>
      </w:pPr>
    </w:p>
    <w:p w14:paraId="457A219E" w14:textId="77777777" w:rsidR="007C4061" w:rsidRPr="00533C32" w:rsidRDefault="007C4061" w:rsidP="006352FE">
      <w:pPr>
        <w:pStyle w:val="Heading5"/>
      </w:pPr>
      <w:bookmarkStart w:id="698" w:name="_Toc20127018"/>
      <w:bookmarkStart w:id="699" w:name="_Toc27588994"/>
      <w:bookmarkStart w:id="700" w:name="_Toc36459790"/>
      <w:bookmarkStart w:id="701" w:name="_Toc45029367"/>
      <w:bookmarkStart w:id="702" w:name="_Toc56520643"/>
      <w:bookmarkStart w:id="703" w:name="_Toc67728596"/>
      <w:r w:rsidRPr="00533C32">
        <w:t>5.2.17.3.2</w:t>
      </w:r>
      <w:r w:rsidRPr="00533C32">
        <w:tab/>
        <w:t>DELETE</w:t>
      </w:r>
      <w:bookmarkEnd w:id="698"/>
      <w:bookmarkEnd w:id="699"/>
      <w:bookmarkEnd w:id="700"/>
      <w:bookmarkEnd w:id="701"/>
      <w:bookmarkEnd w:id="702"/>
      <w:bookmarkEnd w:id="703"/>
    </w:p>
    <w:p w14:paraId="79688D60" w14:textId="77777777" w:rsidR="007C4061" w:rsidRPr="00533C32" w:rsidRDefault="007C4061" w:rsidP="007C4061">
      <w:pPr>
        <w:outlineLvl w:val="0"/>
      </w:pPr>
      <w:r w:rsidRPr="00533C32">
        <w:t>This method shall support the URI query parameters specified in table 5.2.17.3.2-1.</w:t>
      </w:r>
    </w:p>
    <w:p w14:paraId="3B049A0E" w14:textId="77777777" w:rsidR="007C4061" w:rsidRPr="00533C32" w:rsidRDefault="007C4061" w:rsidP="006352FE">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94A42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6E0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CB1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372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D101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0E150B" w14:textId="77777777" w:rsidR="007C4061" w:rsidRPr="00D5200C" w:rsidRDefault="007C4061" w:rsidP="00C17C4C">
            <w:pPr>
              <w:pStyle w:val="TAH"/>
              <w:rPr>
                <w:lang w:val="en-US"/>
              </w:rPr>
            </w:pPr>
            <w:r w:rsidRPr="00D5200C">
              <w:rPr>
                <w:lang w:val="en-US"/>
              </w:rPr>
              <w:t>Description</w:t>
            </w:r>
          </w:p>
        </w:tc>
      </w:tr>
      <w:tr w:rsidR="007C4061" w:rsidRPr="00BC4D08" w14:paraId="12D4A1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D3EA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C990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7D99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23E7E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834AAD" w14:textId="77777777" w:rsidR="007C4061" w:rsidRPr="00D5200C" w:rsidRDefault="007C4061" w:rsidP="00C17C4C">
            <w:pPr>
              <w:pStyle w:val="TAL"/>
              <w:rPr>
                <w:lang w:val="en-US"/>
              </w:rPr>
            </w:pPr>
          </w:p>
        </w:tc>
      </w:tr>
    </w:tbl>
    <w:p w14:paraId="024725E6" w14:textId="77777777" w:rsidR="007C4061" w:rsidRPr="00533C32" w:rsidRDefault="007C4061" w:rsidP="007C4061"/>
    <w:p w14:paraId="7E85A372"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67DC43C6" w14:textId="77777777"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1B93A7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2101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D042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2F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35679" w14:textId="77777777" w:rsidR="007C4061" w:rsidRPr="00D5200C" w:rsidRDefault="007C4061" w:rsidP="00C17C4C">
            <w:pPr>
              <w:pStyle w:val="TAH"/>
              <w:rPr>
                <w:lang w:val="en-US"/>
              </w:rPr>
            </w:pPr>
            <w:r w:rsidRPr="00D5200C">
              <w:rPr>
                <w:lang w:val="en-US"/>
              </w:rPr>
              <w:t>Description</w:t>
            </w:r>
          </w:p>
        </w:tc>
      </w:tr>
      <w:tr w:rsidR="007C4061" w:rsidRPr="00BC4D08" w14:paraId="6C8B80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4F79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9C43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C58E6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F524A5" w14:textId="77777777" w:rsidR="007C4061" w:rsidRPr="00D5200C" w:rsidRDefault="007C4061" w:rsidP="00C17C4C">
            <w:pPr>
              <w:pStyle w:val="TAL"/>
              <w:rPr>
                <w:lang w:val="en-US"/>
              </w:rPr>
            </w:pPr>
          </w:p>
        </w:tc>
      </w:tr>
    </w:tbl>
    <w:p w14:paraId="3EDC9873" w14:textId="77777777" w:rsidR="007C4061" w:rsidRPr="00533C32" w:rsidRDefault="007C4061" w:rsidP="007C4061"/>
    <w:p w14:paraId="2FD143BA"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4408D6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2009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0B8A5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C7D4E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4031FB" w14:textId="77777777" w:rsidR="007C4061" w:rsidRPr="00D5200C" w:rsidRDefault="007C4061" w:rsidP="00C17C4C">
            <w:pPr>
              <w:pStyle w:val="TAH"/>
              <w:rPr>
                <w:lang w:val="en-US"/>
              </w:rPr>
            </w:pPr>
            <w:r w:rsidRPr="00D5200C">
              <w:rPr>
                <w:lang w:val="en-US"/>
              </w:rPr>
              <w:t>Response</w:t>
            </w:r>
          </w:p>
          <w:p w14:paraId="61CA58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B9C829" w14:textId="77777777" w:rsidR="007C4061" w:rsidRPr="00D5200C" w:rsidRDefault="007C4061" w:rsidP="00C17C4C">
            <w:pPr>
              <w:pStyle w:val="TAH"/>
              <w:rPr>
                <w:lang w:val="en-US"/>
              </w:rPr>
            </w:pPr>
            <w:r w:rsidRPr="00D5200C">
              <w:rPr>
                <w:lang w:val="en-US"/>
              </w:rPr>
              <w:t>Description</w:t>
            </w:r>
          </w:p>
        </w:tc>
      </w:tr>
      <w:tr w:rsidR="007C4061" w:rsidRPr="00BC4D08" w14:paraId="3BE25C66"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7DB7A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0FC737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FE578B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155B77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6C0AA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1DBE6E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FF8ED1" w14:textId="77777777" w:rsidR="007C4061" w:rsidRPr="00D5200C" w:rsidRDefault="007C4061" w:rsidP="00C17C4C">
            <w:pPr>
              <w:pStyle w:val="TAL"/>
              <w:rPr>
                <w:lang w:val="en-US"/>
              </w:rPr>
            </w:pPr>
            <w:r w:rsidRPr="00F9317B">
              <w:t>ProblemDetails</w:t>
            </w:r>
          </w:p>
        </w:tc>
        <w:tc>
          <w:tcPr>
            <w:tcW w:w="225" w:type="pct"/>
            <w:tcBorders>
              <w:top w:val="single" w:sz="4" w:space="0" w:color="auto"/>
              <w:left w:val="single" w:sz="6" w:space="0" w:color="000000"/>
              <w:bottom w:val="single" w:sz="4" w:space="0" w:color="auto"/>
              <w:right w:val="single" w:sz="6" w:space="0" w:color="000000"/>
            </w:tcBorders>
          </w:tcPr>
          <w:p w14:paraId="6816D8FE" w14:textId="77777777" w:rsidR="007C4061" w:rsidRPr="00D5200C" w:rsidRDefault="007C4061" w:rsidP="00C17C4C">
            <w:pPr>
              <w:pStyle w:val="TAC"/>
              <w:rPr>
                <w:lang w:val="en-US" w:eastAsia="zh-CN"/>
              </w:rPr>
            </w:pPr>
            <w:r w:rsidRPr="00F9317B">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F8F65DC" w14:textId="77777777" w:rsidR="007C4061" w:rsidRPr="00D5200C" w:rsidRDefault="007C4061" w:rsidP="00C17C4C">
            <w:pPr>
              <w:pStyle w:val="TAL"/>
              <w:rPr>
                <w:lang w:val="en-US"/>
              </w:rPr>
            </w:pPr>
            <w:r w:rsidRPr="00F9317B">
              <w:rPr>
                <w:rFonts w:hint="eastAsia"/>
                <w:lang w:eastAsia="zh-CN"/>
              </w:rPr>
              <w:t>0..</w:t>
            </w: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B437DBE" w14:textId="77777777" w:rsidR="007C4061" w:rsidRPr="00D5200C" w:rsidRDefault="007C4061" w:rsidP="00C17C4C">
            <w:pPr>
              <w:pStyle w:val="TAL"/>
              <w:rPr>
                <w:lang w:val="en-US"/>
              </w:rPr>
            </w:pPr>
            <w:r w:rsidRPr="00F9317B">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73BAD2C" w14:textId="77777777" w:rsidR="007C4061" w:rsidRPr="00895517" w:rsidRDefault="007C4061" w:rsidP="00C17C4C">
            <w:pPr>
              <w:pStyle w:val="TAL"/>
            </w:pPr>
            <w:r w:rsidRPr="00F9317B">
              <w:t>The "cause" attribute may be used to indicate one of the following application errors:</w:t>
            </w:r>
          </w:p>
          <w:p w14:paraId="476F784E" w14:textId="77777777" w:rsidR="007C4061" w:rsidRPr="00895517" w:rsidRDefault="007C4061" w:rsidP="00C17C4C">
            <w:pPr>
              <w:pStyle w:val="TAL"/>
            </w:pPr>
            <w:r w:rsidRPr="00F9317B">
              <w:t>- USER_NOT_FOUND</w:t>
            </w:r>
          </w:p>
          <w:p w14:paraId="1A6723FA" w14:textId="77777777" w:rsidR="007C4061" w:rsidRPr="00D5200C" w:rsidRDefault="007C4061" w:rsidP="00C17C4C">
            <w:pPr>
              <w:pStyle w:val="TAL"/>
              <w:rPr>
                <w:lang w:val="en-US"/>
              </w:rPr>
            </w:pPr>
            <w:r w:rsidRPr="00F9317B">
              <w:t>- DATA_NOT_FOUND</w:t>
            </w:r>
          </w:p>
        </w:tc>
      </w:tr>
      <w:tr w:rsidR="007C4061" w:rsidRPr="00BC4D08" w14:paraId="0322935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36889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07B985E" w14:textId="77777777" w:rsidR="007C4061" w:rsidRPr="00533C32" w:rsidRDefault="007C4061" w:rsidP="007C4061">
      <w:pPr>
        <w:rPr>
          <w:lang w:eastAsia="zh-CN"/>
        </w:rPr>
      </w:pPr>
    </w:p>
    <w:p w14:paraId="00914298" w14:textId="77777777" w:rsidR="007C4061" w:rsidRPr="00533C32" w:rsidRDefault="007C4061" w:rsidP="006352FE">
      <w:pPr>
        <w:pStyle w:val="Heading5"/>
      </w:pPr>
      <w:bookmarkStart w:id="704" w:name="_Toc20127019"/>
      <w:bookmarkStart w:id="705" w:name="_Toc27588995"/>
      <w:bookmarkStart w:id="706" w:name="_Toc36459791"/>
      <w:bookmarkStart w:id="707" w:name="_Toc45029368"/>
      <w:bookmarkStart w:id="708" w:name="_Toc56520644"/>
      <w:bookmarkStart w:id="709" w:name="_Toc67728597"/>
      <w:r w:rsidRPr="00533C32">
        <w:t>5.2.17.3.</w:t>
      </w:r>
      <w:r w:rsidRPr="00533C32">
        <w:rPr>
          <w:lang w:val="de-DE"/>
        </w:rPr>
        <w:t>3</w:t>
      </w:r>
      <w:r w:rsidRPr="00533C32">
        <w:tab/>
        <w:t>PATCH</w:t>
      </w:r>
      <w:bookmarkEnd w:id="704"/>
      <w:bookmarkEnd w:id="705"/>
      <w:bookmarkEnd w:id="706"/>
      <w:bookmarkEnd w:id="707"/>
      <w:bookmarkEnd w:id="708"/>
      <w:bookmarkEnd w:id="709"/>
    </w:p>
    <w:p w14:paraId="5FB46FAC"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282D0B01"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68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B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5361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81D9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F3221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F7ABC" w14:textId="77777777" w:rsidR="007C4061" w:rsidRPr="00D5200C" w:rsidRDefault="007C4061" w:rsidP="00C17C4C">
            <w:pPr>
              <w:pStyle w:val="TAH"/>
              <w:rPr>
                <w:lang w:val="en-US"/>
              </w:rPr>
            </w:pPr>
            <w:r w:rsidRPr="00D5200C">
              <w:rPr>
                <w:lang w:val="en-US"/>
              </w:rPr>
              <w:t>Description</w:t>
            </w:r>
          </w:p>
        </w:tc>
      </w:tr>
      <w:tr w:rsidR="007C4061" w:rsidRPr="00BC4D08" w14:paraId="59DE76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F70B8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382D4F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D31298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11F38F"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B9898C" w14:textId="77777777" w:rsidR="007C4061" w:rsidRPr="00D5200C" w:rsidRDefault="007C4061" w:rsidP="00C17C4C">
            <w:pPr>
              <w:pStyle w:val="TAL"/>
              <w:rPr>
                <w:lang w:val="en-US"/>
              </w:rPr>
            </w:pPr>
            <w:r w:rsidRPr="00F9317B">
              <w:rPr>
                <w:rFonts w:cs="Arial"/>
                <w:szCs w:val="18"/>
              </w:rPr>
              <w:t>see 3GPP TS 29.500 [4] clause 6.6</w:t>
            </w:r>
          </w:p>
        </w:tc>
      </w:tr>
    </w:tbl>
    <w:p w14:paraId="4665D721" w14:textId="77777777" w:rsidR="007C4061" w:rsidRPr="00533C32" w:rsidRDefault="007C4061" w:rsidP="007C4061">
      <w:pPr>
        <w:pStyle w:val="Guidance"/>
      </w:pPr>
    </w:p>
    <w:p w14:paraId="4BFAE75A"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38A43C8"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C95141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5732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B8F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EFF1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B2B9E" w14:textId="77777777" w:rsidR="007C4061" w:rsidRPr="00D5200C" w:rsidRDefault="007C4061" w:rsidP="00C17C4C">
            <w:pPr>
              <w:pStyle w:val="TAH"/>
              <w:rPr>
                <w:lang w:val="en-US"/>
              </w:rPr>
            </w:pPr>
            <w:r w:rsidRPr="00D5200C">
              <w:rPr>
                <w:lang w:val="en-US"/>
              </w:rPr>
              <w:t>Description</w:t>
            </w:r>
          </w:p>
        </w:tc>
      </w:tr>
      <w:tr w:rsidR="007C4061" w:rsidRPr="00BC4D08" w14:paraId="239931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31232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1D823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D19D1CB"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925A25"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471E48CA" w14:textId="77777777" w:rsidR="007C4061" w:rsidRPr="00533C32" w:rsidRDefault="007C4061" w:rsidP="007C4061"/>
    <w:p w14:paraId="6FDB3D7B" w14:textId="77777777"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71CC14"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D2783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C7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546D5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F40544" w14:textId="77777777" w:rsidR="007C4061" w:rsidRPr="00D5200C" w:rsidRDefault="007C4061" w:rsidP="00C17C4C">
            <w:pPr>
              <w:pStyle w:val="TAH"/>
              <w:rPr>
                <w:lang w:val="en-US"/>
              </w:rPr>
            </w:pPr>
            <w:r w:rsidRPr="00D5200C">
              <w:rPr>
                <w:lang w:val="en-US"/>
              </w:rPr>
              <w:t>Response</w:t>
            </w:r>
          </w:p>
          <w:p w14:paraId="117AC6F1"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E2EB8BC" w14:textId="77777777" w:rsidR="007C4061" w:rsidRPr="00D5200C" w:rsidRDefault="007C4061" w:rsidP="00C17C4C">
            <w:pPr>
              <w:pStyle w:val="TAH"/>
              <w:rPr>
                <w:lang w:val="en-US"/>
              </w:rPr>
            </w:pPr>
            <w:r w:rsidRPr="00D5200C">
              <w:rPr>
                <w:lang w:val="en-US"/>
              </w:rPr>
              <w:t>Description</w:t>
            </w:r>
          </w:p>
        </w:tc>
      </w:tr>
      <w:tr w:rsidR="007C4061" w:rsidRPr="00BC4D08" w14:paraId="005AC556"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AEF5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40F1DB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F369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1FFE6B"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97032D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616754E"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551314F"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6DD7EF8"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A5C94B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C2C351"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6CBDE2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F8FA000"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69F03D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D62DBB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49302ED"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6E3E7B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03BF72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78526B9"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A2B70B5"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329A319E"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3FA0E7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B08FB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06E3C8F" w14:textId="77777777" w:rsidR="007C4061" w:rsidRDefault="007C4061" w:rsidP="007C4061">
      <w:pPr>
        <w:rPr>
          <w:lang w:eastAsia="zh-CN"/>
        </w:rPr>
      </w:pPr>
    </w:p>
    <w:p w14:paraId="001622B4" w14:textId="77777777" w:rsidR="007C4061" w:rsidRPr="00406D06" w:rsidRDefault="007C4061" w:rsidP="006352FE">
      <w:pPr>
        <w:pStyle w:val="Heading5"/>
      </w:pPr>
      <w:bookmarkStart w:id="710" w:name="_Toc36459792"/>
      <w:bookmarkStart w:id="711" w:name="_Toc45029369"/>
      <w:bookmarkStart w:id="712" w:name="_Toc56520645"/>
      <w:bookmarkStart w:id="713" w:name="_Toc67728598"/>
      <w:r w:rsidRPr="00406D06">
        <w:t>5.2.17.3.</w:t>
      </w:r>
      <w:r w:rsidRPr="001C6A28">
        <w:t>4</w:t>
      </w:r>
      <w:r w:rsidRPr="00406D06">
        <w:tab/>
        <w:t>GET</w:t>
      </w:r>
      <w:bookmarkEnd w:id="710"/>
      <w:bookmarkEnd w:id="711"/>
      <w:bookmarkEnd w:id="712"/>
      <w:bookmarkEnd w:id="713"/>
    </w:p>
    <w:p w14:paraId="6C3E0451" w14:textId="77777777" w:rsidR="007C4061" w:rsidRPr="00406D06" w:rsidRDefault="007C4061" w:rsidP="007C4061">
      <w:pPr>
        <w:outlineLvl w:val="0"/>
      </w:pPr>
      <w:r w:rsidRPr="00406D06">
        <w:t>This method shall support the URI query parameters specified in table 5.2.17.3.4-1.</w:t>
      </w:r>
    </w:p>
    <w:p w14:paraId="223888B9"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42EBF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E1D4AE"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A90F40"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BABD6C"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1DAC2"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322E80" w14:textId="77777777" w:rsidR="007C4061" w:rsidRPr="00895517" w:rsidRDefault="007C4061" w:rsidP="00C17C4C">
            <w:pPr>
              <w:pStyle w:val="TAH"/>
            </w:pPr>
            <w:r w:rsidRPr="00F9317B">
              <w:t>Description</w:t>
            </w:r>
          </w:p>
        </w:tc>
      </w:tr>
      <w:tr w:rsidR="007C4061" w:rsidRPr="00BC4D08" w14:paraId="06C267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687FDB" w14:textId="77777777" w:rsidR="007C4061" w:rsidRPr="00895517" w:rsidRDefault="007C4061" w:rsidP="00C17C4C">
            <w:pPr>
              <w:pStyle w:val="TAL"/>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3FDC70F"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39CA3D67"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EA25FAD"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63D3FB8" w14:textId="77777777" w:rsidR="007C4061" w:rsidRPr="00895517" w:rsidRDefault="007C4061" w:rsidP="00C17C4C">
            <w:pPr>
              <w:pStyle w:val="TAL"/>
            </w:pPr>
          </w:p>
        </w:tc>
      </w:tr>
    </w:tbl>
    <w:p w14:paraId="6B15549A" w14:textId="77777777" w:rsidR="007C4061" w:rsidRPr="00406D06" w:rsidRDefault="007C4061" w:rsidP="007C4061">
      <w:pPr>
        <w:pStyle w:val="TH"/>
        <w:outlineLvl w:val="0"/>
      </w:pPr>
    </w:p>
    <w:p w14:paraId="2C5B8112"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4D736362"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390D74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B88A41"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CCFC7"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DC0246"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0105F" w14:textId="77777777" w:rsidR="007C4061" w:rsidRPr="00895517" w:rsidRDefault="007C4061" w:rsidP="00C17C4C">
            <w:pPr>
              <w:pStyle w:val="TAH"/>
            </w:pPr>
            <w:r w:rsidRPr="00F9317B">
              <w:t>Description</w:t>
            </w:r>
          </w:p>
        </w:tc>
      </w:tr>
      <w:tr w:rsidR="007C4061" w:rsidRPr="00BC4D08" w14:paraId="59D9165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A0165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86B79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3DF27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BE4E5" w14:textId="77777777" w:rsidR="007C4061" w:rsidRPr="00D5200C" w:rsidRDefault="007C4061" w:rsidP="00C17C4C">
            <w:pPr>
              <w:pStyle w:val="TAL"/>
              <w:rPr>
                <w:lang w:val="en-US"/>
              </w:rPr>
            </w:pPr>
          </w:p>
        </w:tc>
      </w:tr>
    </w:tbl>
    <w:p w14:paraId="783A9F5B" w14:textId="77777777" w:rsidR="007C4061" w:rsidRPr="00406D06" w:rsidRDefault="007C4061" w:rsidP="007C4061"/>
    <w:p w14:paraId="7C005626"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DBE6B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F5E5D1"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7E600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38172F"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DE4A1B" w14:textId="77777777" w:rsidR="007C4061" w:rsidRPr="00895517" w:rsidRDefault="007C4061" w:rsidP="00C17C4C">
            <w:pPr>
              <w:pStyle w:val="TAH"/>
            </w:pPr>
            <w:r w:rsidRPr="00F9317B">
              <w:t>Response</w:t>
            </w:r>
          </w:p>
          <w:p w14:paraId="2ECDB418" w14:textId="77777777" w:rsidR="007C4061" w:rsidRPr="00895517" w:rsidRDefault="007C4061" w:rsidP="00C17C4C">
            <w:pPr>
              <w:pStyle w:val="TAH"/>
            </w:pPr>
            <w:r w:rsidRPr="00F931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482BEBC" w14:textId="77777777" w:rsidR="007C4061" w:rsidRPr="00895517" w:rsidRDefault="007C4061" w:rsidP="00C17C4C">
            <w:pPr>
              <w:pStyle w:val="TAH"/>
            </w:pPr>
            <w:r w:rsidRPr="00F9317B">
              <w:t>Description</w:t>
            </w:r>
          </w:p>
        </w:tc>
      </w:tr>
      <w:tr w:rsidR="007C4061" w:rsidRPr="00BC4D08" w14:paraId="3081BB1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0CEB" w14:textId="77777777" w:rsidR="007C4061" w:rsidRPr="00895517" w:rsidRDefault="007C4061" w:rsidP="00C17C4C">
            <w:pPr>
              <w:pStyle w:val="TAL"/>
            </w:pPr>
            <w:r w:rsidRPr="00F9317B">
              <w:t>SdmSubscription</w:t>
            </w:r>
          </w:p>
        </w:tc>
        <w:tc>
          <w:tcPr>
            <w:tcW w:w="225" w:type="pct"/>
            <w:tcBorders>
              <w:top w:val="single" w:sz="4" w:space="0" w:color="auto"/>
              <w:left w:val="single" w:sz="6" w:space="0" w:color="000000"/>
              <w:bottom w:val="single" w:sz="4" w:space="0" w:color="auto"/>
              <w:right w:val="single" w:sz="6" w:space="0" w:color="000000"/>
            </w:tcBorders>
          </w:tcPr>
          <w:p w14:paraId="376C83E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90D7B40"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53E3EE2"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6FFF4EDF" w14:textId="77777777" w:rsidR="007C4061" w:rsidRPr="00895517" w:rsidRDefault="007C4061" w:rsidP="00C17C4C">
            <w:pPr>
              <w:pStyle w:val="TAL"/>
            </w:pPr>
            <w:r w:rsidRPr="00F9317B">
              <w:t>Upon success, a response body containing the individual SDM subscriptions shall be returned.</w:t>
            </w:r>
          </w:p>
        </w:tc>
      </w:tr>
      <w:tr w:rsidR="007C4061" w:rsidRPr="00BC4D08" w14:paraId="1FD8D0E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F27754" w14:textId="77777777" w:rsidR="007C4061" w:rsidRPr="00895517" w:rsidRDefault="007C4061" w:rsidP="00C17C4C">
            <w:pPr>
              <w:pStyle w:val="TAN"/>
              <w:rPr>
                <w:noProof/>
              </w:rPr>
            </w:pPr>
            <w:r w:rsidRPr="00F9317B">
              <w:t>NOTE:</w:t>
            </w:r>
            <w:r w:rsidRPr="00F9317B">
              <w:tab/>
              <w:t>In addition common data structures as listed in table 5.5-1 are supported.</w:t>
            </w:r>
          </w:p>
        </w:tc>
      </w:tr>
    </w:tbl>
    <w:p w14:paraId="5BD2B2F0" w14:textId="77777777" w:rsidR="007C4061" w:rsidRPr="00406D06" w:rsidRDefault="007C4061" w:rsidP="007C4061">
      <w:pPr>
        <w:rPr>
          <w:lang w:eastAsia="zh-CN"/>
        </w:rPr>
      </w:pPr>
    </w:p>
    <w:p w14:paraId="3D27818C" w14:textId="77777777" w:rsidR="007C4061" w:rsidRPr="00533C32" w:rsidRDefault="007C4061" w:rsidP="006352FE">
      <w:pPr>
        <w:pStyle w:val="Heading3"/>
      </w:pPr>
      <w:bookmarkStart w:id="714" w:name="_Toc20127020"/>
      <w:bookmarkStart w:id="715" w:name="_Toc27588996"/>
      <w:bookmarkStart w:id="716" w:name="_Toc36459793"/>
      <w:bookmarkStart w:id="717" w:name="_Toc45029370"/>
      <w:bookmarkStart w:id="718" w:name="_Toc56520646"/>
      <w:bookmarkStart w:id="719" w:name="_Toc67728599"/>
      <w:r w:rsidRPr="00533C32">
        <w:t>5.2.18</w:t>
      </w:r>
      <w:r w:rsidRPr="00533C32">
        <w:tab/>
        <w:t>Resource: EeSubscriptions</w:t>
      </w:r>
      <w:bookmarkEnd w:id="714"/>
      <w:bookmarkEnd w:id="715"/>
      <w:bookmarkEnd w:id="716"/>
      <w:bookmarkEnd w:id="717"/>
      <w:bookmarkEnd w:id="718"/>
      <w:bookmarkEnd w:id="719"/>
    </w:p>
    <w:p w14:paraId="2FA1A1F7" w14:textId="77777777" w:rsidR="007C4061" w:rsidRPr="00533C32" w:rsidRDefault="007C4061" w:rsidP="006352FE">
      <w:pPr>
        <w:pStyle w:val="Heading4"/>
      </w:pPr>
      <w:bookmarkStart w:id="720" w:name="_Toc20127021"/>
      <w:bookmarkStart w:id="721" w:name="_Toc27588997"/>
      <w:bookmarkStart w:id="722" w:name="_Toc36459794"/>
      <w:bookmarkStart w:id="723" w:name="_Toc45029371"/>
      <w:bookmarkStart w:id="724" w:name="_Toc56520647"/>
      <w:bookmarkStart w:id="725" w:name="_Toc67728600"/>
      <w:r w:rsidRPr="00533C32">
        <w:t>5.2.18.1</w:t>
      </w:r>
      <w:r w:rsidRPr="00533C32">
        <w:tab/>
        <w:t>Description</w:t>
      </w:r>
      <w:bookmarkEnd w:id="720"/>
      <w:bookmarkEnd w:id="721"/>
      <w:bookmarkEnd w:id="722"/>
      <w:bookmarkEnd w:id="723"/>
      <w:bookmarkEnd w:id="724"/>
      <w:bookmarkEnd w:id="725"/>
    </w:p>
    <w:p w14:paraId="66CF4CDB" w14:textId="77777777" w:rsidR="007C4061" w:rsidRPr="00533C32" w:rsidRDefault="007C4061" w:rsidP="007C4061">
      <w:r w:rsidRPr="00533C32">
        <w:t>This resource represents the collection of EE Subscriptions for a UE.</w:t>
      </w:r>
    </w:p>
    <w:p w14:paraId="39C45C61"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18C184" w14:textId="77777777" w:rsidR="007C4061" w:rsidRPr="00533C32" w:rsidRDefault="007C4061" w:rsidP="006352FE">
      <w:pPr>
        <w:pStyle w:val="Heading4"/>
      </w:pPr>
      <w:bookmarkStart w:id="726" w:name="_Toc20127022"/>
      <w:bookmarkStart w:id="727" w:name="_Toc27588998"/>
      <w:bookmarkStart w:id="728" w:name="_Toc36459795"/>
      <w:bookmarkStart w:id="729" w:name="_Toc45029372"/>
      <w:bookmarkStart w:id="730" w:name="_Toc56520648"/>
      <w:bookmarkStart w:id="731" w:name="_Toc67728601"/>
      <w:r w:rsidRPr="00533C32">
        <w:lastRenderedPageBreak/>
        <w:t>5.2.18.2</w:t>
      </w:r>
      <w:r w:rsidRPr="00533C32">
        <w:tab/>
        <w:t>Resource Definition</w:t>
      </w:r>
      <w:bookmarkEnd w:id="726"/>
      <w:bookmarkEnd w:id="727"/>
      <w:bookmarkEnd w:id="728"/>
      <w:bookmarkEnd w:id="729"/>
      <w:bookmarkEnd w:id="730"/>
      <w:bookmarkEnd w:id="731"/>
    </w:p>
    <w:p w14:paraId="79C4BB5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0B54095F"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31F8324B"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B37A5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AE24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B10C74" w14:textId="77777777" w:rsidR="007C4061" w:rsidRPr="00D5200C" w:rsidRDefault="007C4061" w:rsidP="00C17C4C">
            <w:pPr>
              <w:pStyle w:val="TAH"/>
              <w:rPr>
                <w:lang w:val="en-US"/>
              </w:rPr>
            </w:pPr>
            <w:r w:rsidRPr="00D5200C">
              <w:rPr>
                <w:lang w:val="en-US"/>
              </w:rPr>
              <w:t>Definition</w:t>
            </w:r>
          </w:p>
        </w:tc>
      </w:tr>
      <w:tr w:rsidR="007C4061" w:rsidRPr="00BC4D08" w14:paraId="0CA3BF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B12F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366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0C314F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2480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11EA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709050D" w14:textId="77777777" w:rsidR="007C4061" w:rsidRPr="00533C32" w:rsidRDefault="007C4061" w:rsidP="007C4061"/>
    <w:p w14:paraId="4013A714" w14:textId="77777777" w:rsidR="007C4061" w:rsidRPr="00533C32" w:rsidRDefault="007C4061" w:rsidP="006352FE">
      <w:pPr>
        <w:pStyle w:val="Heading4"/>
      </w:pPr>
      <w:bookmarkStart w:id="732" w:name="_Toc20127023"/>
      <w:bookmarkStart w:id="733" w:name="_Toc27588999"/>
      <w:bookmarkStart w:id="734" w:name="_Toc36459796"/>
      <w:bookmarkStart w:id="735" w:name="_Toc45029373"/>
      <w:bookmarkStart w:id="736" w:name="_Toc56520649"/>
      <w:bookmarkStart w:id="737" w:name="_Toc67728602"/>
      <w:r w:rsidRPr="00533C32">
        <w:t>5.2.18.3</w:t>
      </w:r>
      <w:r w:rsidRPr="00533C32">
        <w:tab/>
        <w:t>Resource Standard Methods</w:t>
      </w:r>
      <w:bookmarkEnd w:id="732"/>
      <w:bookmarkEnd w:id="733"/>
      <w:bookmarkEnd w:id="734"/>
      <w:bookmarkEnd w:id="735"/>
      <w:bookmarkEnd w:id="736"/>
      <w:bookmarkEnd w:id="737"/>
    </w:p>
    <w:p w14:paraId="4CFD7E8F" w14:textId="77777777" w:rsidR="007C4061" w:rsidRPr="00533C32" w:rsidRDefault="007C4061" w:rsidP="006352FE">
      <w:pPr>
        <w:pStyle w:val="Heading5"/>
      </w:pPr>
      <w:bookmarkStart w:id="738" w:name="_Toc20127024"/>
      <w:bookmarkStart w:id="739" w:name="_Toc27589000"/>
      <w:bookmarkStart w:id="740" w:name="_Toc36459797"/>
      <w:bookmarkStart w:id="741" w:name="_Toc45029374"/>
      <w:bookmarkStart w:id="742" w:name="_Toc56520650"/>
      <w:bookmarkStart w:id="743" w:name="_Toc67728603"/>
      <w:r w:rsidRPr="00533C32">
        <w:t>5.2.18.3.1</w:t>
      </w:r>
      <w:r w:rsidRPr="00533C32">
        <w:tab/>
        <w:t>GET</w:t>
      </w:r>
      <w:bookmarkEnd w:id="738"/>
      <w:bookmarkEnd w:id="739"/>
      <w:bookmarkEnd w:id="740"/>
      <w:bookmarkEnd w:id="741"/>
      <w:bookmarkEnd w:id="742"/>
      <w:bookmarkEnd w:id="743"/>
    </w:p>
    <w:p w14:paraId="33ED1B0D" w14:textId="77777777" w:rsidR="007C4061" w:rsidRPr="00533C32" w:rsidRDefault="007C4061" w:rsidP="007C4061">
      <w:pPr>
        <w:outlineLvl w:val="0"/>
      </w:pPr>
      <w:r w:rsidRPr="00533C32">
        <w:t>This method shall support the URI query parameters specified in table 5.2.18.3.1-1.</w:t>
      </w:r>
    </w:p>
    <w:p w14:paraId="2A33992A"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87A34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87B9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5C4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DBEE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2537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85C50" w14:textId="77777777" w:rsidR="007C4061" w:rsidRPr="00D5200C" w:rsidRDefault="007C4061" w:rsidP="00C17C4C">
            <w:pPr>
              <w:pStyle w:val="TAH"/>
              <w:rPr>
                <w:lang w:val="en-US"/>
              </w:rPr>
            </w:pPr>
            <w:r w:rsidRPr="00D5200C">
              <w:rPr>
                <w:lang w:val="en-US"/>
              </w:rPr>
              <w:t>Description</w:t>
            </w:r>
          </w:p>
        </w:tc>
      </w:tr>
      <w:tr w:rsidR="007C4061" w:rsidRPr="00BC4D08" w14:paraId="22F5769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37C2AE"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D34607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653AC6"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8CA8D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23694C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DD488AE" w14:textId="77777777" w:rsidR="007C4061" w:rsidRPr="00533C32" w:rsidRDefault="007C4061" w:rsidP="007C4061"/>
    <w:p w14:paraId="1D8C49AA"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9F2B90E"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10CF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B20D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46E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E193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A8442" w14:textId="77777777" w:rsidR="007C4061" w:rsidRPr="00D5200C" w:rsidRDefault="007C4061" w:rsidP="00C17C4C">
            <w:pPr>
              <w:pStyle w:val="TAH"/>
              <w:rPr>
                <w:lang w:val="en-US"/>
              </w:rPr>
            </w:pPr>
            <w:r w:rsidRPr="00D5200C">
              <w:rPr>
                <w:lang w:val="en-US"/>
              </w:rPr>
              <w:t>Description</w:t>
            </w:r>
          </w:p>
        </w:tc>
      </w:tr>
      <w:tr w:rsidR="007C4061" w:rsidRPr="00BC4D08" w14:paraId="173DFD1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E37E2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86BC8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12BC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8AB3C" w14:textId="77777777" w:rsidR="007C4061" w:rsidRPr="00D5200C" w:rsidRDefault="007C4061" w:rsidP="00C17C4C">
            <w:pPr>
              <w:pStyle w:val="TAL"/>
              <w:rPr>
                <w:lang w:val="en-US"/>
              </w:rPr>
            </w:pPr>
          </w:p>
        </w:tc>
      </w:tr>
    </w:tbl>
    <w:p w14:paraId="4022D1C4" w14:textId="77777777" w:rsidR="007C4061" w:rsidRPr="00533C32" w:rsidRDefault="007C4061" w:rsidP="007C4061"/>
    <w:p w14:paraId="12D61C7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3BE83B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E563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0E98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FD77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EC1B73" w14:textId="77777777" w:rsidR="007C4061" w:rsidRPr="00D5200C" w:rsidRDefault="007C4061" w:rsidP="00C17C4C">
            <w:pPr>
              <w:pStyle w:val="TAH"/>
              <w:rPr>
                <w:lang w:val="en-US"/>
              </w:rPr>
            </w:pPr>
            <w:r w:rsidRPr="00D5200C">
              <w:rPr>
                <w:lang w:val="en-US"/>
              </w:rPr>
              <w:t>Response</w:t>
            </w:r>
          </w:p>
          <w:p w14:paraId="04E5CD2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C9B8C" w14:textId="77777777" w:rsidR="007C4061" w:rsidRPr="00D5200C" w:rsidRDefault="007C4061" w:rsidP="00C17C4C">
            <w:pPr>
              <w:pStyle w:val="TAH"/>
              <w:rPr>
                <w:lang w:val="en-US"/>
              </w:rPr>
            </w:pPr>
            <w:r w:rsidRPr="00D5200C">
              <w:rPr>
                <w:lang w:val="en-US"/>
              </w:rPr>
              <w:t>Description</w:t>
            </w:r>
          </w:p>
        </w:tc>
      </w:tr>
      <w:tr w:rsidR="007C4061" w:rsidRPr="00BC4D08" w14:paraId="4EDDE51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32133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18333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0D590"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21BDCB5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2E4370"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58F836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9C50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580BE2" w14:textId="77777777" w:rsidR="007C4061" w:rsidRPr="00533C32" w:rsidRDefault="007C4061" w:rsidP="007C4061"/>
    <w:p w14:paraId="5DCCAB2D" w14:textId="77777777" w:rsidR="007C4061" w:rsidRPr="00533C32" w:rsidRDefault="007C4061" w:rsidP="006352FE">
      <w:pPr>
        <w:pStyle w:val="Heading5"/>
      </w:pPr>
      <w:bookmarkStart w:id="744" w:name="_Toc20127025"/>
      <w:bookmarkStart w:id="745" w:name="_Toc27589001"/>
      <w:bookmarkStart w:id="746" w:name="_Toc36459798"/>
      <w:bookmarkStart w:id="747" w:name="_Toc45029375"/>
      <w:bookmarkStart w:id="748" w:name="_Toc56520651"/>
      <w:bookmarkStart w:id="749" w:name="_Toc67728604"/>
      <w:r w:rsidRPr="00533C32">
        <w:t>5.2.18.3.2</w:t>
      </w:r>
      <w:r w:rsidRPr="00533C32">
        <w:tab/>
        <w:t>POST</w:t>
      </w:r>
      <w:bookmarkEnd w:id="744"/>
      <w:bookmarkEnd w:id="745"/>
      <w:bookmarkEnd w:id="746"/>
      <w:bookmarkEnd w:id="747"/>
      <w:bookmarkEnd w:id="748"/>
      <w:bookmarkEnd w:id="749"/>
    </w:p>
    <w:p w14:paraId="0FCFC188" w14:textId="77777777" w:rsidR="007C4061" w:rsidRPr="00533C32" w:rsidRDefault="007C4061" w:rsidP="007C4061">
      <w:r w:rsidRPr="00533C32">
        <w:t>This method shall support the URI query parameters specified in table 5.2.18.3.2-1.</w:t>
      </w:r>
    </w:p>
    <w:p w14:paraId="30402C43"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C3BA5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EEE6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0C8B8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5145C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EFDD9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5611E" w14:textId="77777777" w:rsidR="007C4061" w:rsidRPr="00D5200C" w:rsidRDefault="007C4061" w:rsidP="00C17C4C">
            <w:pPr>
              <w:pStyle w:val="TAH"/>
              <w:rPr>
                <w:lang w:val="en-US"/>
              </w:rPr>
            </w:pPr>
            <w:r w:rsidRPr="00D5200C">
              <w:rPr>
                <w:lang w:val="en-US"/>
              </w:rPr>
              <w:t>Description</w:t>
            </w:r>
          </w:p>
        </w:tc>
      </w:tr>
      <w:tr w:rsidR="007C4061" w:rsidRPr="00BC4D08" w14:paraId="08F01E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4DA9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7C58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51FB0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17C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3A698E" w14:textId="77777777" w:rsidR="007C4061" w:rsidRPr="00D5200C" w:rsidRDefault="007C4061" w:rsidP="00C17C4C">
            <w:pPr>
              <w:pStyle w:val="TAL"/>
              <w:rPr>
                <w:lang w:val="en-US"/>
              </w:rPr>
            </w:pPr>
          </w:p>
        </w:tc>
      </w:tr>
    </w:tbl>
    <w:p w14:paraId="7EC2FAB7" w14:textId="77777777" w:rsidR="007C4061" w:rsidRPr="00533C32" w:rsidRDefault="007C4061" w:rsidP="007C4061"/>
    <w:p w14:paraId="1919322C"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76A686D7"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7907D6"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D8FE38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8DB4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225C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8F8F4B" w14:textId="77777777" w:rsidR="007C4061" w:rsidRPr="00D5200C" w:rsidRDefault="007C4061" w:rsidP="00C17C4C">
            <w:pPr>
              <w:pStyle w:val="TAH"/>
              <w:rPr>
                <w:lang w:val="en-US"/>
              </w:rPr>
            </w:pPr>
            <w:r w:rsidRPr="00D5200C">
              <w:rPr>
                <w:lang w:val="en-US"/>
              </w:rPr>
              <w:t>Description</w:t>
            </w:r>
          </w:p>
        </w:tc>
      </w:tr>
      <w:tr w:rsidR="007C4061" w:rsidRPr="00BC4D08" w14:paraId="22CA9C41"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B2E838C"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32794D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29C37F2"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E1B2796"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1D93FB5" w14:textId="77777777" w:rsidR="007C4061" w:rsidRPr="00533C32" w:rsidRDefault="007C4061" w:rsidP="007C4061"/>
    <w:p w14:paraId="166DD148" w14:textId="77777777" w:rsidR="007C4061" w:rsidRPr="00533C32" w:rsidRDefault="007C4061" w:rsidP="006352FE">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5C72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27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82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EDFB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E78612" w14:textId="77777777" w:rsidR="007C4061" w:rsidRPr="00D5200C" w:rsidRDefault="007C4061" w:rsidP="00C17C4C">
            <w:pPr>
              <w:pStyle w:val="TAH"/>
              <w:rPr>
                <w:lang w:val="en-US"/>
              </w:rPr>
            </w:pPr>
            <w:r w:rsidRPr="00D5200C">
              <w:rPr>
                <w:lang w:val="en-US"/>
              </w:rPr>
              <w:t>Response</w:t>
            </w:r>
          </w:p>
          <w:p w14:paraId="220F56D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83BBC4" w14:textId="77777777" w:rsidR="007C4061" w:rsidRPr="00D5200C" w:rsidRDefault="007C4061" w:rsidP="00C17C4C">
            <w:pPr>
              <w:pStyle w:val="TAH"/>
              <w:rPr>
                <w:lang w:val="en-US"/>
              </w:rPr>
            </w:pPr>
            <w:r w:rsidRPr="00D5200C">
              <w:rPr>
                <w:lang w:val="en-US"/>
              </w:rPr>
              <w:t>Description</w:t>
            </w:r>
          </w:p>
        </w:tc>
      </w:tr>
      <w:tr w:rsidR="007C4061" w:rsidRPr="00BC4D08" w14:paraId="4926681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4F348B"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7A9FAF1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0D8D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F3A65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B41DEE7"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591128B2" w14:textId="77777777" w:rsidR="007C4061" w:rsidRPr="00D5200C" w:rsidRDefault="007C4061" w:rsidP="00C17C4C">
            <w:pPr>
              <w:pStyle w:val="TAL"/>
              <w:rPr>
                <w:lang w:val="en-US"/>
              </w:rPr>
            </w:pPr>
          </w:p>
          <w:p w14:paraId="02531A59"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E8DE3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7487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50719D" w14:textId="77777777" w:rsidR="007C4061" w:rsidRPr="00533C32" w:rsidRDefault="007C4061" w:rsidP="007C4061">
      <w:pPr>
        <w:rPr>
          <w:lang w:eastAsia="zh-CN"/>
        </w:rPr>
      </w:pPr>
    </w:p>
    <w:p w14:paraId="0D236616" w14:textId="77777777" w:rsidR="007C4061" w:rsidRPr="00533C32" w:rsidRDefault="007C4061" w:rsidP="006352FE">
      <w:pPr>
        <w:pStyle w:val="Heading3"/>
      </w:pPr>
      <w:bookmarkStart w:id="750" w:name="_Toc20127026"/>
      <w:bookmarkStart w:id="751" w:name="_Toc27589002"/>
      <w:bookmarkStart w:id="752" w:name="_Toc36459799"/>
      <w:bookmarkStart w:id="753" w:name="_Toc45029376"/>
      <w:bookmarkStart w:id="754" w:name="_Toc56520652"/>
      <w:bookmarkStart w:id="755" w:name="_Toc67728605"/>
      <w:r w:rsidRPr="00533C32">
        <w:t>5.2.19</w:t>
      </w:r>
      <w:r w:rsidRPr="00533C32">
        <w:tab/>
        <w:t>Resource: IndividualEeSubscription</w:t>
      </w:r>
      <w:bookmarkEnd w:id="750"/>
      <w:bookmarkEnd w:id="751"/>
      <w:bookmarkEnd w:id="752"/>
      <w:bookmarkEnd w:id="753"/>
      <w:bookmarkEnd w:id="754"/>
      <w:bookmarkEnd w:id="755"/>
    </w:p>
    <w:p w14:paraId="22100980" w14:textId="77777777" w:rsidR="007C4061" w:rsidRPr="00533C32" w:rsidRDefault="007C4061" w:rsidP="006352FE">
      <w:pPr>
        <w:pStyle w:val="Heading4"/>
      </w:pPr>
      <w:bookmarkStart w:id="756" w:name="_Toc20127027"/>
      <w:bookmarkStart w:id="757" w:name="_Toc27589003"/>
      <w:bookmarkStart w:id="758" w:name="_Toc36459800"/>
      <w:bookmarkStart w:id="759" w:name="_Toc45029377"/>
      <w:bookmarkStart w:id="760" w:name="_Toc56520653"/>
      <w:bookmarkStart w:id="761" w:name="_Toc67728606"/>
      <w:r w:rsidRPr="00533C32">
        <w:t>5.2.19.1</w:t>
      </w:r>
      <w:r w:rsidRPr="00533C32">
        <w:tab/>
        <w:t>Description</w:t>
      </w:r>
      <w:bookmarkEnd w:id="756"/>
      <w:bookmarkEnd w:id="757"/>
      <w:bookmarkEnd w:id="758"/>
      <w:bookmarkEnd w:id="759"/>
      <w:bookmarkEnd w:id="760"/>
      <w:bookmarkEnd w:id="761"/>
    </w:p>
    <w:p w14:paraId="5C492D1E" w14:textId="77777777" w:rsidR="007C4061" w:rsidRPr="00533C32" w:rsidRDefault="007C4061" w:rsidP="007C4061">
      <w:r w:rsidRPr="00533C32">
        <w:t>This resource represents an individual EE Subscription for a UE.</w:t>
      </w:r>
    </w:p>
    <w:p w14:paraId="7E54CBE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1EA433" w14:textId="77777777" w:rsidR="007C4061" w:rsidRPr="00533C32" w:rsidRDefault="007C4061" w:rsidP="006352FE">
      <w:pPr>
        <w:pStyle w:val="Heading4"/>
      </w:pPr>
      <w:bookmarkStart w:id="762" w:name="_Toc20127028"/>
      <w:bookmarkStart w:id="763" w:name="_Toc27589004"/>
      <w:bookmarkStart w:id="764" w:name="_Toc36459801"/>
      <w:bookmarkStart w:id="765" w:name="_Toc45029378"/>
      <w:bookmarkStart w:id="766" w:name="_Toc56520654"/>
      <w:bookmarkStart w:id="767" w:name="_Toc67728607"/>
      <w:r w:rsidRPr="00533C32">
        <w:t>5.2.19.2</w:t>
      </w:r>
      <w:r w:rsidRPr="00533C32">
        <w:tab/>
        <w:t>Resource Definition</w:t>
      </w:r>
      <w:bookmarkEnd w:id="762"/>
      <w:bookmarkEnd w:id="763"/>
      <w:bookmarkEnd w:id="764"/>
      <w:bookmarkEnd w:id="765"/>
      <w:bookmarkEnd w:id="766"/>
      <w:bookmarkEnd w:id="767"/>
    </w:p>
    <w:p w14:paraId="308DFF30"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528392ED"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1CA87AAC"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011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76D38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9DC0FB" w14:textId="77777777" w:rsidR="007C4061" w:rsidRPr="00D5200C" w:rsidRDefault="007C4061" w:rsidP="00C17C4C">
            <w:pPr>
              <w:pStyle w:val="TAH"/>
              <w:rPr>
                <w:lang w:val="en-US"/>
              </w:rPr>
            </w:pPr>
            <w:r w:rsidRPr="00D5200C">
              <w:rPr>
                <w:lang w:val="en-US"/>
              </w:rPr>
              <w:t>Definition</w:t>
            </w:r>
          </w:p>
        </w:tc>
      </w:tr>
      <w:tr w:rsidR="007C4061" w:rsidRPr="00BC4D08" w14:paraId="3EABD5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B50BE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5C4C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0543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2A2D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CF0BD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B8084F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03A7D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9925B"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1C793A97" w14:textId="77777777" w:rsidR="007C4061" w:rsidRPr="00533C32" w:rsidRDefault="007C4061" w:rsidP="007C4061"/>
    <w:p w14:paraId="71C9844D" w14:textId="77777777" w:rsidR="007C4061" w:rsidRPr="00533C32" w:rsidRDefault="007C4061" w:rsidP="006352FE">
      <w:pPr>
        <w:pStyle w:val="Heading4"/>
      </w:pPr>
      <w:bookmarkStart w:id="768" w:name="_Toc20127029"/>
      <w:bookmarkStart w:id="769" w:name="_Toc27589005"/>
      <w:bookmarkStart w:id="770" w:name="_Toc36459802"/>
      <w:bookmarkStart w:id="771" w:name="_Toc45029379"/>
      <w:bookmarkStart w:id="772" w:name="_Toc56520655"/>
      <w:bookmarkStart w:id="773" w:name="_Toc67728608"/>
      <w:r w:rsidRPr="00533C32">
        <w:t>5.2.19.3</w:t>
      </w:r>
      <w:r w:rsidRPr="00533C32">
        <w:tab/>
        <w:t>Resource Standard Methods</w:t>
      </w:r>
      <w:bookmarkEnd w:id="768"/>
      <w:bookmarkEnd w:id="769"/>
      <w:bookmarkEnd w:id="770"/>
      <w:bookmarkEnd w:id="771"/>
      <w:bookmarkEnd w:id="772"/>
      <w:bookmarkEnd w:id="773"/>
    </w:p>
    <w:p w14:paraId="5AE568D2" w14:textId="77777777" w:rsidR="007C4061" w:rsidRPr="00533C32" w:rsidRDefault="007C4061" w:rsidP="006352FE">
      <w:pPr>
        <w:pStyle w:val="Heading5"/>
      </w:pPr>
      <w:bookmarkStart w:id="774" w:name="_Toc20127030"/>
      <w:bookmarkStart w:id="775" w:name="_Toc27589006"/>
      <w:bookmarkStart w:id="776" w:name="_Toc36459803"/>
      <w:bookmarkStart w:id="777" w:name="_Toc45029380"/>
      <w:bookmarkStart w:id="778" w:name="_Toc56520656"/>
      <w:bookmarkStart w:id="779" w:name="_Toc67728609"/>
      <w:r w:rsidRPr="00533C32">
        <w:t>5.2.19.3.1</w:t>
      </w:r>
      <w:r w:rsidRPr="00533C32">
        <w:tab/>
        <w:t>PUT</w:t>
      </w:r>
      <w:bookmarkEnd w:id="774"/>
      <w:bookmarkEnd w:id="775"/>
      <w:bookmarkEnd w:id="776"/>
      <w:bookmarkEnd w:id="777"/>
      <w:bookmarkEnd w:id="778"/>
      <w:bookmarkEnd w:id="779"/>
    </w:p>
    <w:p w14:paraId="2DF31B07" w14:textId="77777777" w:rsidR="007C4061" w:rsidRPr="00533C32" w:rsidRDefault="007C4061" w:rsidP="007C4061">
      <w:pPr>
        <w:outlineLvl w:val="0"/>
      </w:pPr>
      <w:r w:rsidRPr="00533C32">
        <w:t>This method shall support the URI query parameters specified in table 5.2.19.3.1-1.</w:t>
      </w:r>
    </w:p>
    <w:p w14:paraId="6260B41B"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22D9C4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A64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1D48A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A031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D4846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96752" w14:textId="77777777" w:rsidR="007C4061" w:rsidRPr="00D5200C" w:rsidRDefault="007C4061" w:rsidP="00C17C4C">
            <w:pPr>
              <w:pStyle w:val="TAH"/>
              <w:rPr>
                <w:lang w:val="en-US"/>
              </w:rPr>
            </w:pPr>
            <w:r w:rsidRPr="00D5200C">
              <w:rPr>
                <w:lang w:val="en-US"/>
              </w:rPr>
              <w:t>Description</w:t>
            </w:r>
          </w:p>
        </w:tc>
      </w:tr>
      <w:tr w:rsidR="007C4061" w:rsidRPr="00BC4D08" w14:paraId="411290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0B0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14AE6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72E8A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541C9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D9C976" w14:textId="77777777" w:rsidR="007C4061" w:rsidRPr="00D5200C" w:rsidRDefault="007C4061" w:rsidP="00C17C4C">
            <w:pPr>
              <w:pStyle w:val="TAL"/>
              <w:rPr>
                <w:lang w:val="en-US"/>
              </w:rPr>
            </w:pPr>
          </w:p>
        </w:tc>
      </w:tr>
    </w:tbl>
    <w:p w14:paraId="0037C5E7" w14:textId="77777777" w:rsidR="007C4061" w:rsidRPr="00533C32" w:rsidRDefault="007C4061" w:rsidP="007C4061"/>
    <w:p w14:paraId="76AFEB28"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55DD5F3C"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29646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9B52D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5FE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B09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DC3B3" w14:textId="77777777" w:rsidR="007C4061" w:rsidRPr="00D5200C" w:rsidRDefault="007C4061" w:rsidP="00C17C4C">
            <w:pPr>
              <w:pStyle w:val="TAH"/>
              <w:rPr>
                <w:lang w:val="en-US"/>
              </w:rPr>
            </w:pPr>
            <w:r w:rsidRPr="00D5200C">
              <w:rPr>
                <w:lang w:val="en-US"/>
              </w:rPr>
              <w:t>Description</w:t>
            </w:r>
          </w:p>
        </w:tc>
      </w:tr>
      <w:tr w:rsidR="007C4061" w:rsidRPr="00BC4D08" w14:paraId="161EFB2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D63A4"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6E44D9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81B7E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797F8B"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3D9599D3" w14:textId="77777777" w:rsidR="007C4061" w:rsidRPr="00533C32" w:rsidRDefault="007C4061" w:rsidP="007C4061"/>
    <w:p w14:paraId="2F3B1642" w14:textId="77777777"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AEEC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D1BD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5890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9996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3A72D0" w14:textId="77777777" w:rsidR="007C4061" w:rsidRPr="00D5200C" w:rsidRDefault="007C4061" w:rsidP="00C17C4C">
            <w:pPr>
              <w:pStyle w:val="TAH"/>
              <w:rPr>
                <w:lang w:val="en-US"/>
              </w:rPr>
            </w:pPr>
            <w:r w:rsidRPr="00D5200C">
              <w:rPr>
                <w:lang w:val="en-US"/>
              </w:rPr>
              <w:t>Response</w:t>
            </w:r>
          </w:p>
          <w:p w14:paraId="35536E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8D562" w14:textId="77777777" w:rsidR="007C4061" w:rsidRPr="00D5200C" w:rsidRDefault="007C4061" w:rsidP="00C17C4C">
            <w:pPr>
              <w:pStyle w:val="TAH"/>
              <w:rPr>
                <w:lang w:val="en-US"/>
              </w:rPr>
            </w:pPr>
            <w:r w:rsidRPr="00D5200C">
              <w:rPr>
                <w:lang w:val="en-US"/>
              </w:rPr>
              <w:t>Description</w:t>
            </w:r>
          </w:p>
        </w:tc>
      </w:tr>
      <w:tr w:rsidR="007C4061" w:rsidRPr="00BC4D08" w14:paraId="1DB0C2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C0BE9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5C491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6D1E4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3017C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D0C58A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990F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7E538"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CC14706"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CE7511"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6DD66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4C632D6"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905C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EC51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CBD57B" w14:textId="77777777" w:rsidR="007C4061" w:rsidRPr="00533C32" w:rsidRDefault="007C4061" w:rsidP="007C4061">
      <w:pPr>
        <w:rPr>
          <w:lang w:eastAsia="zh-CN"/>
        </w:rPr>
      </w:pPr>
    </w:p>
    <w:p w14:paraId="22C9ADA5" w14:textId="77777777" w:rsidR="007C4061" w:rsidRPr="00533C32" w:rsidRDefault="007C4061" w:rsidP="006352FE">
      <w:pPr>
        <w:pStyle w:val="Heading5"/>
      </w:pPr>
      <w:bookmarkStart w:id="780" w:name="_Toc20127031"/>
      <w:bookmarkStart w:id="781" w:name="_Toc27589007"/>
      <w:bookmarkStart w:id="782" w:name="_Toc36459804"/>
      <w:bookmarkStart w:id="783" w:name="_Toc45029381"/>
      <w:bookmarkStart w:id="784" w:name="_Toc56520657"/>
      <w:bookmarkStart w:id="785" w:name="_Toc67728610"/>
      <w:r w:rsidRPr="00533C32">
        <w:t>5.2.19.3.2</w:t>
      </w:r>
      <w:r w:rsidRPr="00533C32">
        <w:tab/>
        <w:t>DELETE</w:t>
      </w:r>
      <w:bookmarkEnd w:id="780"/>
      <w:bookmarkEnd w:id="781"/>
      <w:bookmarkEnd w:id="782"/>
      <w:bookmarkEnd w:id="783"/>
      <w:bookmarkEnd w:id="784"/>
      <w:bookmarkEnd w:id="785"/>
    </w:p>
    <w:p w14:paraId="2E17643D" w14:textId="77777777" w:rsidR="007C4061" w:rsidRPr="00533C32" w:rsidRDefault="007C4061" w:rsidP="007C4061">
      <w:pPr>
        <w:outlineLvl w:val="0"/>
      </w:pPr>
      <w:r w:rsidRPr="00533C32">
        <w:t>This method shall support the URI query parameters specified in table 5.2.19.3.2-1.</w:t>
      </w:r>
    </w:p>
    <w:p w14:paraId="526D5512"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B72D0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5765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7AE46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98ADE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54BED4"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9962B" w14:textId="77777777" w:rsidR="007C4061" w:rsidRPr="00D5200C" w:rsidRDefault="007C4061" w:rsidP="00C17C4C">
            <w:pPr>
              <w:pStyle w:val="TAH"/>
              <w:rPr>
                <w:lang w:val="en-US"/>
              </w:rPr>
            </w:pPr>
            <w:r w:rsidRPr="00D5200C">
              <w:rPr>
                <w:lang w:val="en-US"/>
              </w:rPr>
              <w:t>Description</w:t>
            </w:r>
          </w:p>
        </w:tc>
      </w:tr>
      <w:tr w:rsidR="007C4061" w:rsidRPr="00BC4D08" w14:paraId="2B004D5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B8994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DC242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631E2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892E2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BCD33B" w14:textId="77777777" w:rsidR="007C4061" w:rsidRPr="00D5200C" w:rsidRDefault="007C4061" w:rsidP="00C17C4C">
            <w:pPr>
              <w:pStyle w:val="TAL"/>
              <w:rPr>
                <w:lang w:val="en-US"/>
              </w:rPr>
            </w:pPr>
          </w:p>
        </w:tc>
      </w:tr>
    </w:tbl>
    <w:p w14:paraId="45A399FC" w14:textId="77777777" w:rsidR="007C4061" w:rsidRPr="00533C32" w:rsidRDefault="007C4061" w:rsidP="007C4061"/>
    <w:p w14:paraId="305725CD"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1A51E75E"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1849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25B5F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2ED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1CF0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46661" w14:textId="77777777" w:rsidR="007C4061" w:rsidRPr="00D5200C" w:rsidRDefault="007C4061" w:rsidP="00C17C4C">
            <w:pPr>
              <w:pStyle w:val="TAH"/>
              <w:rPr>
                <w:lang w:val="en-US"/>
              </w:rPr>
            </w:pPr>
            <w:r w:rsidRPr="00D5200C">
              <w:rPr>
                <w:lang w:val="en-US"/>
              </w:rPr>
              <w:t>Description</w:t>
            </w:r>
          </w:p>
        </w:tc>
      </w:tr>
      <w:tr w:rsidR="007C4061" w:rsidRPr="00BC4D08" w14:paraId="0B20A71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DA61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92E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F872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858F" w14:textId="77777777" w:rsidR="007C4061" w:rsidRPr="00D5200C" w:rsidRDefault="007C4061" w:rsidP="00C17C4C">
            <w:pPr>
              <w:pStyle w:val="TAL"/>
              <w:rPr>
                <w:lang w:val="en-US"/>
              </w:rPr>
            </w:pPr>
          </w:p>
        </w:tc>
      </w:tr>
    </w:tbl>
    <w:p w14:paraId="7EB75680" w14:textId="77777777" w:rsidR="007C4061" w:rsidRPr="00533C32" w:rsidRDefault="007C4061" w:rsidP="007C4061"/>
    <w:p w14:paraId="5A7E6655" w14:textId="77777777"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1CFD1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8B2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9613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242DA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F897B2" w14:textId="77777777" w:rsidR="007C4061" w:rsidRPr="00D5200C" w:rsidRDefault="007C4061" w:rsidP="00C17C4C">
            <w:pPr>
              <w:pStyle w:val="TAH"/>
              <w:rPr>
                <w:lang w:val="en-US"/>
              </w:rPr>
            </w:pPr>
            <w:r w:rsidRPr="00D5200C">
              <w:rPr>
                <w:lang w:val="en-US"/>
              </w:rPr>
              <w:t>Response</w:t>
            </w:r>
          </w:p>
          <w:p w14:paraId="15E03F5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EA9E82" w14:textId="77777777" w:rsidR="007C4061" w:rsidRPr="00D5200C" w:rsidRDefault="007C4061" w:rsidP="00C17C4C">
            <w:pPr>
              <w:pStyle w:val="TAH"/>
              <w:rPr>
                <w:lang w:val="en-US"/>
              </w:rPr>
            </w:pPr>
            <w:r w:rsidRPr="00D5200C">
              <w:rPr>
                <w:lang w:val="en-US"/>
              </w:rPr>
              <w:t>Description</w:t>
            </w:r>
          </w:p>
        </w:tc>
      </w:tr>
      <w:tr w:rsidR="007C4061" w:rsidRPr="00BC4D08" w14:paraId="3033386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9286F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502C3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C0D5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58D5F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162FC4"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46401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07F5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8D3AB1" w14:textId="77777777" w:rsidR="007C4061" w:rsidRPr="00533C32" w:rsidRDefault="007C4061" w:rsidP="007C4061">
      <w:pPr>
        <w:rPr>
          <w:lang w:eastAsia="zh-CN"/>
        </w:rPr>
      </w:pPr>
    </w:p>
    <w:p w14:paraId="64116600" w14:textId="77777777" w:rsidR="007C4061" w:rsidRPr="00533C32" w:rsidRDefault="007C4061" w:rsidP="006352FE">
      <w:pPr>
        <w:pStyle w:val="Heading5"/>
      </w:pPr>
      <w:bookmarkStart w:id="786" w:name="_Toc20127032"/>
      <w:bookmarkStart w:id="787" w:name="_Toc27589008"/>
      <w:bookmarkStart w:id="788" w:name="_Toc36459805"/>
      <w:bookmarkStart w:id="789" w:name="_Toc45029382"/>
      <w:bookmarkStart w:id="790" w:name="_Toc56520658"/>
      <w:bookmarkStart w:id="791" w:name="_Toc67728611"/>
      <w:r w:rsidRPr="00533C32">
        <w:t>5.2.19.3.</w:t>
      </w:r>
      <w:r w:rsidRPr="00533C32">
        <w:rPr>
          <w:lang w:val="de-DE"/>
        </w:rPr>
        <w:t>3</w:t>
      </w:r>
      <w:r w:rsidRPr="00533C32">
        <w:tab/>
        <w:t>PATCH</w:t>
      </w:r>
      <w:bookmarkEnd w:id="786"/>
      <w:bookmarkEnd w:id="787"/>
      <w:bookmarkEnd w:id="788"/>
      <w:bookmarkEnd w:id="789"/>
      <w:bookmarkEnd w:id="790"/>
      <w:bookmarkEnd w:id="791"/>
    </w:p>
    <w:p w14:paraId="0A82F5B4"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5D18BCDA"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0C81D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1D5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36B0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16B9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6D4B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C38D1" w14:textId="77777777" w:rsidR="007C4061" w:rsidRPr="00D5200C" w:rsidRDefault="007C4061" w:rsidP="00C17C4C">
            <w:pPr>
              <w:pStyle w:val="TAH"/>
              <w:rPr>
                <w:lang w:val="en-US"/>
              </w:rPr>
            </w:pPr>
            <w:r w:rsidRPr="00D5200C">
              <w:rPr>
                <w:lang w:val="en-US"/>
              </w:rPr>
              <w:t>Description</w:t>
            </w:r>
          </w:p>
        </w:tc>
      </w:tr>
      <w:tr w:rsidR="007C4061" w:rsidRPr="00BC4D08" w14:paraId="29D3A25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D0B3D"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A04F49C"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B28C92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06B9DE2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B15E4" w14:textId="77777777" w:rsidR="007C4061" w:rsidRPr="00D5200C" w:rsidRDefault="007C4061" w:rsidP="00C17C4C">
            <w:pPr>
              <w:pStyle w:val="TAL"/>
              <w:rPr>
                <w:lang w:val="en-US"/>
              </w:rPr>
            </w:pPr>
            <w:r w:rsidRPr="00F9317B">
              <w:rPr>
                <w:rFonts w:cs="Arial"/>
                <w:szCs w:val="18"/>
              </w:rPr>
              <w:t>see 3GPP TS 29.500 [4] clause 6.6</w:t>
            </w:r>
          </w:p>
        </w:tc>
      </w:tr>
    </w:tbl>
    <w:p w14:paraId="3708E87C" w14:textId="77777777" w:rsidR="007C4061" w:rsidRPr="00533C32" w:rsidRDefault="007C4061" w:rsidP="007C4061">
      <w:pPr>
        <w:pStyle w:val="Guidance"/>
      </w:pPr>
    </w:p>
    <w:p w14:paraId="6BCBABF2"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F904704"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B60E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0158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C68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61FF0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13AB5" w14:textId="77777777" w:rsidR="007C4061" w:rsidRPr="00D5200C" w:rsidRDefault="007C4061" w:rsidP="00C17C4C">
            <w:pPr>
              <w:pStyle w:val="TAH"/>
              <w:rPr>
                <w:lang w:val="en-US"/>
              </w:rPr>
            </w:pPr>
            <w:r w:rsidRPr="00D5200C">
              <w:rPr>
                <w:lang w:val="en-US"/>
              </w:rPr>
              <w:t>Description</w:t>
            </w:r>
          </w:p>
        </w:tc>
      </w:tr>
      <w:tr w:rsidR="007C4061" w:rsidRPr="00BC4D08" w14:paraId="383340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673A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0CE85B0"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EB6C2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BA01AD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14B468F" w14:textId="77777777" w:rsidR="007C4061" w:rsidRPr="00533C32" w:rsidRDefault="007C4061" w:rsidP="007C4061"/>
    <w:p w14:paraId="5FDE963E" w14:textId="77777777"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F870C5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36AE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D146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8AB32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8D044" w14:textId="77777777" w:rsidR="007C4061" w:rsidRPr="00D5200C" w:rsidRDefault="007C4061" w:rsidP="00C17C4C">
            <w:pPr>
              <w:pStyle w:val="TAH"/>
              <w:rPr>
                <w:lang w:val="en-US"/>
              </w:rPr>
            </w:pPr>
            <w:r w:rsidRPr="00D5200C">
              <w:rPr>
                <w:lang w:val="en-US"/>
              </w:rPr>
              <w:t>Response</w:t>
            </w:r>
          </w:p>
          <w:p w14:paraId="752A9166"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D18E7F1" w14:textId="77777777" w:rsidR="007C4061" w:rsidRPr="00D5200C" w:rsidRDefault="007C4061" w:rsidP="00C17C4C">
            <w:pPr>
              <w:pStyle w:val="TAH"/>
              <w:rPr>
                <w:lang w:val="en-US"/>
              </w:rPr>
            </w:pPr>
            <w:r w:rsidRPr="00D5200C">
              <w:rPr>
                <w:lang w:val="en-US"/>
              </w:rPr>
              <w:t>Description</w:t>
            </w:r>
          </w:p>
        </w:tc>
      </w:tr>
      <w:tr w:rsidR="007C4061" w:rsidRPr="00BC4D08" w14:paraId="4BAEFD6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19F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86A4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24FA2FE"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2CCD2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5C82E8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8A8303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3CA0B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EDE106"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BDE6F8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6991C4"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009F27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41C9C70A"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74DF45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4A4537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F2331E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43F63A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1EDF08F6"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D67928A"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96DBBC8"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056A2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E5AD3C"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A33D880"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4C6818F" w14:textId="77777777" w:rsidR="007C4061" w:rsidRDefault="007C4061" w:rsidP="007C4061">
      <w:pPr>
        <w:rPr>
          <w:lang w:eastAsia="zh-CN"/>
        </w:rPr>
      </w:pPr>
    </w:p>
    <w:p w14:paraId="0E651C8D" w14:textId="77777777" w:rsidR="007C4061" w:rsidRPr="008E6EC7" w:rsidRDefault="007C4061" w:rsidP="006352FE">
      <w:pPr>
        <w:pStyle w:val="Heading5"/>
      </w:pPr>
      <w:bookmarkStart w:id="792" w:name="_Toc36459806"/>
      <w:bookmarkStart w:id="793" w:name="_Toc45029383"/>
      <w:bookmarkStart w:id="794" w:name="_Toc56520659"/>
      <w:bookmarkStart w:id="795" w:name="_Toc67728612"/>
      <w:r w:rsidRPr="008E6EC7">
        <w:t>5.2.19.3.</w:t>
      </w:r>
      <w:r w:rsidRPr="001C6A28">
        <w:t>4</w:t>
      </w:r>
      <w:r w:rsidRPr="008E6EC7">
        <w:tab/>
        <w:t>GET</w:t>
      </w:r>
      <w:bookmarkEnd w:id="792"/>
      <w:bookmarkEnd w:id="793"/>
      <w:bookmarkEnd w:id="794"/>
      <w:bookmarkEnd w:id="795"/>
    </w:p>
    <w:p w14:paraId="5804F948"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51DC1180"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971963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984D3F"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81306"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5E9C4F"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9F45FB"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4CB2BB" w14:textId="77777777" w:rsidR="007C4061" w:rsidRPr="00895517" w:rsidRDefault="007C4061" w:rsidP="00C17C4C">
            <w:pPr>
              <w:pStyle w:val="TAH"/>
            </w:pPr>
            <w:r w:rsidRPr="00F9317B">
              <w:t>Description</w:t>
            </w:r>
          </w:p>
        </w:tc>
      </w:tr>
      <w:tr w:rsidR="007C4061" w:rsidRPr="00BC4D08" w14:paraId="5679466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C6D21" w14:textId="77777777" w:rsidR="007C4061" w:rsidRPr="00895517" w:rsidRDefault="007C4061" w:rsidP="00C17C4C">
            <w:pPr>
              <w:pStyle w:val="TAL"/>
              <w:widowControl w:val="0"/>
              <w:tabs>
                <w:tab w:val="right" w:leader="dot" w:pos="9639"/>
              </w:tabs>
              <w:spacing w:before="120"/>
              <w:ind w:left="567" w:right="425" w:hanging="567"/>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D139130"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42B59E34"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4C82FA78"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7CFB5AB" w14:textId="77777777" w:rsidR="007C4061" w:rsidRPr="00895517" w:rsidRDefault="007C4061" w:rsidP="00C17C4C">
            <w:pPr>
              <w:pStyle w:val="TAL"/>
            </w:pPr>
          </w:p>
        </w:tc>
      </w:tr>
    </w:tbl>
    <w:p w14:paraId="058F8D42" w14:textId="77777777" w:rsidR="007C4061" w:rsidRPr="008E6EC7" w:rsidRDefault="007C4061" w:rsidP="007C4061">
      <w:pPr>
        <w:pStyle w:val="TH"/>
        <w:ind w:left="284"/>
        <w:outlineLvl w:val="0"/>
      </w:pPr>
    </w:p>
    <w:p w14:paraId="6F2ABF4B"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5F9816D" w14:textId="77777777"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497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E72310"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90F4E"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0CEBCB"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BE9707" w14:textId="77777777" w:rsidR="007C4061" w:rsidRPr="00895517" w:rsidRDefault="007C4061" w:rsidP="00C17C4C">
            <w:pPr>
              <w:pStyle w:val="TAH"/>
            </w:pPr>
            <w:r w:rsidRPr="00F9317B">
              <w:t>Description</w:t>
            </w:r>
          </w:p>
        </w:tc>
      </w:tr>
      <w:tr w:rsidR="007C4061" w:rsidRPr="00BC4D08" w14:paraId="4B6D1E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7A671" w14:textId="77777777" w:rsidR="007C4061" w:rsidRPr="00895517" w:rsidRDefault="007C4061" w:rsidP="00C17C4C">
            <w:pPr>
              <w:pStyle w:val="TAL"/>
            </w:pPr>
            <w:r w:rsidRPr="00F9317B">
              <w:t>n/a</w:t>
            </w:r>
          </w:p>
        </w:tc>
        <w:tc>
          <w:tcPr>
            <w:tcW w:w="425" w:type="dxa"/>
            <w:tcBorders>
              <w:top w:val="single" w:sz="4" w:space="0" w:color="auto"/>
              <w:left w:val="single" w:sz="6" w:space="0" w:color="000000"/>
              <w:bottom w:val="single" w:sz="6" w:space="0" w:color="000000"/>
              <w:right w:val="single" w:sz="6" w:space="0" w:color="000000"/>
            </w:tcBorders>
          </w:tcPr>
          <w:p w14:paraId="2C28EDD5" w14:textId="77777777" w:rsidR="007C4061" w:rsidRPr="00895517"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3938C15F" w14:textId="77777777" w:rsidR="007C4061" w:rsidRPr="00895517"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515F2DCE" w14:textId="77777777" w:rsidR="007C4061" w:rsidRPr="00895517" w:rsidRDefault="007C4061" w:rsidP="00C17C4C">
            <w:pPr>
              <w:pStyle w:val="TAL"/>
            </w:pPr>
          </w:p>
        </w:tc>
      </w:tr>
    </w:tbl>
    <w:p w14:paraId="3448B4A1" w14:textId="77777777" w:rsidR="007C4061" w:rsidRPr="008E6EC7" w:rsidRDefault="007C4061" w:rsidP="007C4061"/>
    <w:p w14:paraId="64465D5A"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C525E8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782FDE"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D1403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9AA09B"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02D8E" w14:textId="77777777" w:rsidR="007C4061" w:rsidRPr="00895517" w:rsidRDefault="007C4061" w:rsidP="00C17C4C">
            <w:pPr>
              <w:pStyle w:val="TAH"/>
            </w:pPr>
            <w:r w:rsidRPr="00F9317B">
              <w:t>Response</w:t>
            </w:r>
          </w:p>
          <w:p w14:paraId="23B072DC" w14:textId="77777777" w:rsidR="007C4061" w:rsidRPr="00895517" w:rsidRDefault="007C4061" w:rsidP="00C17C4C">
            <w:pPr>
              <w:pStyle w:val="TAH"/>
            </w:pPr>
            <w:r w:rsidRPr="00F931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32655" w14:textId="77777777" w:rsidR="007C4061" w:rsidRPr="00895517" w:rsidRDefault="007C4061" w:rsidP="00C17C4C">
            <w:pPr>
              <w:pStyle w:val="TAH"/>
            </w:pPr>
            <w:r w:rsidRPr="00F9317B">
              <w:t>Description</w:t>
            </w:r>
          </w:p>
        </w:tc>
      </w:tr>
      <w:tr w:rsidR="007C4061" w:rsidRPr="00BC4D08" w14:paraId="6D92117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002341"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6355246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462F25D"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2F8BD4A"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4B82A21D" w14:textId="77777777" w:rsidR="007C4061" w:rsidRPr="00895517" w:rsidRDefault="007C4061" w:rsidP="00C17C4C">
            <w:pPr>
              <w:pStyle w:val="TAL"/>
            </w:pPr>
            <w:r w:rsidRPr="00F9317B">
              <w:t>Upon success, a response body containing the individual EE subscriptions shall be returned.</w:t>
            </w:r>
          </w:p>
        </w:tc>
      </w:tr>
      <w:tr w:rsidR="007C4061" w:rsidRPr="00BC4D08" w14:paraId="16F744F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B507C1" w14:textId="77777777" w:rsidR="007C4061" w:rsidRPr="00895517" w:rsidRDefault="007C4061" w:rsidP="00C17C4C">
            <w:pPr>
              <w:pStyle w:val="TAN"/>
            </w:pPr>
            <w:r w:rsidRPr="00F9317B">
              <w:t>NOTE:</w:t>
            </w:r>
            <w:r w:rsidRPr="00F9317B">
              <w:tab/>
              <w:t>In addition common data structures as listed in table 5.5-1 are supported.</w:t>
            </w:r>
          </w:p>
        </w:tc>
      </w:tr>
    </w:tbl>
    <w:p w14:paraId="271D8702" w14:textId="77777777" w:rsidR="007C4061" w:rsidRPr="008E6EC7" w:rsidRDefault="007C4061" w:rsidP="007C4061">
      <w:pPr>
        <w:rPr>
          <w:lang w:eastAsia="zh-CN"/>
        </w:rPr>
      </w:pPr>
    </w:p>
    <w:p w14:paraId="32D111F2" w14:textId="77777777" w:rsidR="007C4061" w:rsidRPr="00533C32" w:rsidRDefault="007C4061" w:rsidP="007C4061">
      <w:pPr>
        <w:pStyle w:val="Heading3"/>
        <w:ind w:left="1418"/>
      </w:pPr>
      <w:bookmarkStart w:id="796" w:name="_Toc20127033"/>
      <w:bookmarkStart w:id="797" w:name="_Toc27589009"/>
      <w:bookmarkStart w:id="798" w:name="_Toc36459807"/>
      <w:bookmarkStart w:id="799" w:name="_Toc45029384"/>
      <w:bookmarkStart w:id="800" w:name="_Toc56520660"/>
      <w:bookmarkStart w:id="801" w:name="_Toc67728613"/>
      <w:r w:rsidRPr="00533C32">
        <w:t>5.2.19A</w:t>
      </w:r>
      <w:r w:rsidRPr="00533C32">
        <w:tab/>
        <w:t>Resource: IndividualEeGroupSubscription</w:t>
      </w:r>
      <w:bookmarkEnd w:id="796"/>
      <w:bookmarkEnd w:id="797"/>
      <w:bookmarkEnd w:id="798"/>
      <w:bookmarkEnd w:id="799"/>
      <w:bookmarkEnd w:id="800"/>
      <w:bookmarkEnd w:id="801"/>
    </w:p>
    <w:p w14:paraId="19AA4FED" w14:textId="77777777" w:rsidR="007C4061" w:rsidRPr="00533C32" w:rsidRDefault="007C4061" w:rsidP="007C4061">
      <w:pPr>
        <w:pStyle w:val="Heading4"/>
        <w:ind w:left="1702"/>
      </w:pPr>
      <w:bookmarkStart w:id="802" w:name="_Toc20127034"/>
      <w:bookmarkStart w:id="803" w:name="_Toc27589010"/>
      <w:bookmarkStart w:id="804" w:name="_Toc36459808"/>
      <w:bookmarkStart w:id="805" w:name="_Toc45029385"/>
      <w:bookmarkStart w:id="806" w:name="_Toc56520661"/>
      <w:bookmarkStart w:id="807" w:name="_Toc67728614"/>
      <w:r w:rsidRPr="00533C32">
        <w:t>5.2.19A.1</w:t>
      </w:r>
      <w:r w:rsidRPr="00533C32">
        <w:tab/>
        <w:t>Description</w:t>
      </w:r>
      <w:bookmarkEnd w:id="802"/>
      <w:bookmarkEnd w:id="803"/>
      <w:bookmarkEnd w:id="804"/>
      <w:bookmarkEnd w:id="805"/>
      <w:bookmarkEnd w:id="806"/>
      <w:bookmarkEnd w:id="807"/>
    </w:p>
    <w:p w14:paraId="35C8F6DD" w14:textId="77777777" w:rsidR="007C4061" w:rsidRPr="00533C32" w:rsidRDefault="007C4061" w:rsidP="007C4061">
      <w:pPr>
        <w:ind w:left="284"/>
      </w:pPr>
      <w:r w:rsidRPr="00533C32">
        <w:t>This resource represents an individual EE Subscription for a group of UEs or any UE (i.e. all UEs).</w:t>
      </w:r>
    </w:p>
    <w:p w14:paraId="79B345DD"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8C175C" w14:textId="77777777" w:rsidR="007C4061" w:rsidRPr="00533C32" w:rsidRDefault="007C4061" w:rsidP="007C4061">
      <w:pPr>
        <w:pStyle w:val="Heading4"/>
        <w:ind w:left="1702"/>
      </w:pPr>
      <w:bookmarkStart w:id="808" w:name="_Toc20127035"/>
      <w:bookmarkStart w:id="809" w:name="_Toc27589011"/>
      <w:bookmarkStart w:id="810" w:name="_Toc36459809"/>
      <w:bookmarkStart w:id="811" w:name="_Toc45029386"/>
      <w:bookmarkStart w:id="812" w:name="_Toc56520662"/>
      <w:bookmarkStart w:id="813" w:name="_Toc67728615"/>
      <w:r w:rsidRPr="00533C32">
        <w:t>5.2.19A.2</w:t>
      </w:r>
      <w:r w:rsidRPr="00533C32">
        <w:tab/>
        <w:t>Resource Definition</w:t>
      </w:r>
      <w:bookmarkEnd w:id="808"/>
      <w:bookmarkEnd w:id="809"/>
      <w:bookmarkEnd w:id="810"/>
      <w:bookmarkEnd w:id="811"/>
      <w:bookmarkEnd w:id="812"/>
      <w:bookmarkEnd w:id="813"/>
    </w:p>
    <w:p w14:paraId="326909CD"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02A9CE2D"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47573983" w14:textId="77777777"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6A1C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46340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46CE6E" w14:textId="77777777" w:rsidR="007C4061" w:rsidRPr="00D5200C" w:rsidRDefault="007C4061" w:rsidP="00C17C4C">
            <w:pPr>
              <w:pStyle w:val="TAH"/>
              <w:rPr>
                <w:lang w:val="en-US"/>
              </w:rPr>
            </w:pPr>
            <w:r w:rsidRPr="00D5200C">
              <w:rPr>
                <w:lang w:val="en-US"/>
              </w:rPr>
              <w:t>Definition</w:t>
            </w:r>
          </w:p>
        </w:tc>
      </w:tr>
      <w:tr w:rsidR="007C4061" w:rsidRPr="00BC4D08" w14:paraId="2406B4E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CF03C8"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D1145B"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E28F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571DEC"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23A0F5"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3FBCA5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ADB96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AFA0E7" w14:textId="77777777" w:rsidR="007C4061" w:rsidRPr="00D5200C" w:rsidRDefault="007C4061" w:rsidP="00C17C4C">
            <w:pPr>
              <w:pStyle w:val="TAL"/>
              <w:rPr>
                <w:lang w:val="en-US"/>
              </w:rPr>
            </w:pPr>
            <w:r w:rsidRPr="00D5200C">
              <w:rPr>
                <w:lang w:val="en-US"/>
              </w:rPr>
              <w:t>Identifier of the subscription (allocated by the UDM)</w:t>
            </w:r>
          </w:p>
        </w:tc>
      </w:tr>
    </w:tbl>
    <w:p w14:paraId="4338E6A7" w14:textId="77777777" w:rsidR="007C4061" w:rsidRPr="00533C32" w:rsidRDefault="007C4061" w:rsidP="007C4061">
      <w:pPr>
        <w:ind w:left="284"/>
      </w:pPr>
    </w:p>
    <w:p w14:paraId="78F5654A" w14:textId="77777777" w:rsidR="007C4061" w:rsidRPr="00533C32" w:rsidRDefault="007C4061" w:rsidP="007C4061">
      <w:pPr>
        <w:pStyle w:val="Heading4"/>
        <w:ind w:left="1702"/>
      </w:pPr>
      <w:bookmarkStart w:id="814" w:name="_Toc20127036"/>
      <w:bookmarkStart w:id="815" w:name="_Toc27589012"/>
      <w:bookmarkStart w:id="816" w:name="_Toc36459810"/>
      <w:bookmarkStart w:id="817" w:name="_Toc45029387"/>
      <w:bookmarkStart w:id="818" w:name="_Toc56520663"/>
      <w:bookmarkStart w:id="819" w:name="_Toc67728616"/>
      <w:r w:rsidRPr="00533C32">
        <w:t>5.2.19A.3</w:t>
      </w:r>
      <w:r w:rsidRPr="00533C32">
        <w:tab/>
        <w:t>Resource Standard Methods</w:t>
      </w:r>
      <w:bookmarkEnd w:id="814"/>
      <w:bookmarkEnd w:id="815"/>
      <w:bookmarkEnd w:id="816"/>
      <w:bookmarkEnd w:id="817"/>
      <w:bookmarkEnd w:id="818"/>
      <w:bookmarkEnd w:id="819"/>
    </w:p>
    <w:p w14:paraId="793BB2CD" w14:textId="77777777" w:rsidR="007C4061" w:rsidRPr="00533C32" w:rsidRDefault="007C4061" w:rsidP="007C4061">
      <w:pPr>
        <w:pStyle w:val="Heading5"/>
        <w:ind w:left="1985"/>
      </w:pPr>
      <w:bookmarkStart w:id="820" w:name="_Toc20127037"/>
      <w:bookmarkStart w:id="821" w:name="_Toc27589013"/>
      <w:bookmarkStart w:id="822" w:name="_Toc36459811"/>
      <w:bookmarkStart w:id="823" w:name="_Toc45029388"/>
      <w:bookmarkStart w:id="824" w:name="_Toc56520664"/>
      <w:bookmarkStart w:id="825" w:name="_Toc67728617"/>
      <w:r w:rsidRPr="00533C32">
        <w:t>5.2.19A.3.1</w:t>
      </w:r>
      <w:r w:rsidRPr="00533C32">
        <w:tab/>
        <w:t>PUT</w:t>
      </w:r>
      <w:bookmarkEnd w:id="820"/>
      <w:bookmarkEnd w:id="821"/>
      <w:bookmarkEnd w:id="822"/>
      <w:bookmarkEnd w:id="823"/>
      <w:bookmarkEnd w:id="824"/>
      <w:bookmarkEnd w:id="825"/>
    </w:p>
    <w:p w14:paraId="02476A79" w14:textId="77777777" w:rsidR="007C4061" w:rsidRPr="00533C32" w:rsidRDefault="007C4061" w:rsidP="007C4061">
      <w:pPr>
        <w:ind w:left="284"/>
        <w:outlineLvl w:val="0"/>
      </w:pPr>
      <w:r w:rsidRPr="00533C32">
        <w:t>This method shall support the URI query parameters specified in table 5.2.19A.3.1-1.</w:t>
      </w:r>
    </w:p>
    <w:p w14:paraId="08CC4B26"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862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6BA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766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8563D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53EBF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F8FA2" w14:textId="77777777" w:rsidR="007C4061" w:rsidRPr="00D5200C" w:rsidRDefault="007C4061" w:rsidP="00C17C4C">
            <w:pPr>
              <w:pStyle w:val="TAH"/>
              <w:rPr>
                <w:lang w:val="en-US"/>
              </w:rPr>
            </w:pPr>
            <w:r w:rsidRPr="00D5200C">
              <w:rPr>
                <w:lang w:val="en-US"/>
              </w:rPr>
              <w:t>Description</w:t>
            </w:r>
          </w:p>
        </w:tc>
      </w:tr>
      <w:tr w:rsidR="007C4061" w:rsidRPr="00BC4D08" w14:paraId="55EFB6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73A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A9263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BA40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40AC82"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826DCC2" w14:textId="77777777" w:rsidR="007C4061" w:rsidRPr="00D5200C" w:rsidRDefault="007C4061" w:rsidP="00C17C4C">
            <w:pPr>
              <w:pStyle w:val="TAL"/>
              <w:rPr>
                <w:lang w:val="en-US"/>
              </w:rPr>
            </w:pPr>
          </w:p>
        </w:tc>
      </w:tr>
    </w:tbl>
    <w:p w14:paraId="6842A709" w14:textId="77777777" w:rsidR="007C4061" w:rsidRPr="00533C32" w:rsidRDefault="007C4061" w:rsidP="007C4061">
      <w:pPr>
        <w:ind w:left="284"/>
      </w:pPr>
    </w:p>
    <w:p w14:paraId="600EE274"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36126258"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8CB5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539A8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B9DE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C5B3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50D51" w14:textId="77777777" w:rsidR="007C4061" w:rsidRPr="00D5200C" w:rsidRDefault="007C4061" w:rsidP="00C17C4C">
            <w:pPr>
              <w:pStyle w:val="TAH"/>
              <w:rPr>
                <w:lang w:val="en-US"/>
              </w:rPr>
            </w:pPr>
            <w:r w:rsidRPr="00D5200C">
              <w:rPr>
                <w:lang w:val="en-US"/>
              </w:rPr>
              <w:t>Description</w:t>
            </w:r>
          </w:p>
        </w:tc>
      </w:tr>
      <w:tr w:rsidR="007C4061" w:rsidRPr="00BC4D08" w14:paraId="0980A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22169"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02688D2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FB694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B03BD43"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26C88C06" w14:textId="77777777" w:rsidR="007C4061" w:rsidRPr="00533C32" w:rsidRDefault="007C4061" w:rsidP="007C4061">
      <w:pPr>
        <w:ind w:left="284"/>
      </w:pPr>
    </w:p>
    <w:p w14:paraId="76B091E6" w14:textId="77777777"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D84E5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A2EF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47E6A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67C44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E168B9" w14:textId="77777777" w:rsidR="007C4061" w:rsidRPr="00D5200C" w:rsidRDefault="007C4061" w:rsidP="00C17C4C">
            <w:pPr>
              <w:pStyle w:val="TAH"/>
              <w:rPr>
                <w:lang w:val="en-US"/>
              </w:rPr>
            </w:pPr>
            <w:r w:rsidRPr="00D5200C">
              <w:rPr>
                <w:lang w:val="en-US"/>
              </w:rPr>
              <w:t>Response</w:t>
            </w:r>
          </w:p>
          <w:p w14:paraId="057B835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6B2787" w14:textId="77777777" w:rsidR="007C4061" w:rsidRPr="00D5200C" w:rsidRDefault="007C4061" w:rsidP="00C17C4C">
            <w:pPr>
              <w:pStyle w:val="TAH"/>
              <w:rPr>
                <w:lang w:val="en-US"/>
              </w:rPr>
            </w:pPr>
            <w:r w:rsidRPr="00D5200C">
              <w:rPr>
                <w:lang w:val="en-US"/>
              </w:rPr>
              <w:t>Description</w:t>
            </w:r>
          </w:p>
        </w:tc>
      </w:tr>
      <w:tr w:rsidR="007C4061" w:rsidRPr="00BC4D08" w14:paraId="0EE7C3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4259D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47C643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31D82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16C26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2D822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AE2AFE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35871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C8CE08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38EDDC9"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DF1EB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CAA4340"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8EE07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275C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E98EAB5" w14:textId="77777777" w:rsidR="007C4061" w:rsidRPr="00533C32" w:rsidRDefault="007C4061" w:rsidP="007C4061">
      <w:pPr>
        <w:ind w:left="284"/>
        <w:rPr>
          <w:lang w:eastAsia="zh-CN"/>
        </w:rPr>
      </w:pPr>
    </w:p>
    <w:p w14:paraId="5B70EE08" w14:textId="77777777" w:rsidR="007C4061" w:rsidRPr="00533C32" w:rsidRDefault="007C4061" w:rsidP="007C4061">
      <w:pPr>
        <w:pStyle w:val="Heading5"/>
        <w:ind w:left="1985"/>
      </w:pPr>
      <w:bookmarkStart w:id="826" w:name="_Toc20127038"/>
      <w:bookmarkStart w:id="827" w:name="_Toc27589014"/>
      <w:bookmarkStart w:id="828" w:name="_Toc36459812"/>
      <w:bookmarkStart w:id="829" w:name="_Toc45029389"/>
      <w:bookmarkStart w:id="830" w:name="_Toc56520665"/>
      <w:bookmarkStart w:id="831" w:name="_Toc67728618"/>
      <w:r w:rsidRPr="00533C32">
        <w:t>5.2.19A.3.2</w:t>
      </w:r>
      <w:r w:rsidRPr="00533C32">
        <w:tab/>
        <w:t>DELETE</w:t>
      </w:r>
      <w:bookmarkEnd w:id="826"/>
      <w:bookmarkEnd w:id="827"/>
      <w:bookmarkEnd w:id="828"/>
      <w:bookmarkEnd w:id="829"/>
      <w:bookmarkEnd w:id="830"/>
      <w:bookmarkEnd w:id="831"/>
    </w:p>
    <w:p w14:paraId="16687F4D" w14:textId="77777777" w:rsidR="007C4061" w:rsidRPr="00533C32" w:rsidRDefault="007C4061" w:rsidP="007C4061">
      <w:pPr>
        <w:ind w:left="284"/>
        <w:outlineLvl w:val="0"/>
      </w:pPr>
      <w:r w:rsidRPr="00533C32">
        <w:t>This method shall support the URI query parameters specified in table 5.2.19A.3.2-1.</w:t>
      </w:r>
    </w:p>
    <w:p w14:paraId="41E87102"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8AC5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430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398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BB32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33E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375CB" w14:textId="77777777" w:rsidR="007C4061" w:rsidRPr="00D5200C" w:rsidRDefault="007C4061" w:rsidP="00C17C4C">
            <w:pPr>
              <w:pStyle w:val="TAH"/>
              <w:rPr>
                <w:lang w:val="en-US"/>
              </w:rPr>
            </w:pPr>
            <w:r w:rsidRPr="00D5200C">
              <w:rPr>
                <w:lang w:val="en-US"/>
              </w:rPr>
              <w:t>Description</w:t>
            </w:r>
          </w:p>
        </w:tc>
      </w:tr>
      <w:tr w:rsidR="007C4061" w:rsidRPr="00BC4D08" w14:paraId="36E0F4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CBDBD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BDD6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CA39E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1BD970"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C716FF5" w14:textId="77777777" w:rsidR="007C4061" w:rsidRPr="00D5200C" w:rsidRDefault="007C4061" w:rsidP="00C17C4C">
            <w:pPr>
              <w:pStyle w:val="TAL"/>
              <w:rPr>
                <w:lang w:val="en-US"/>
              </w:rPr>
            </w:pPr>
          </w:p>
        </w:tc>
      </w:tr>
    </w:tbl>
    <w:p w14:paraId="6F1B49E9" w14:textId="77777777" w:rsidR="007C4061" w:rsidRPr="00533C32" w:rsidRDefault="007C4061" w:rsidP="007C4061">
      <w:pPr>
        <w:ind w:left="284"/>
      </w:pPr>
    </w:p>
    <w:p w14:paraId="04EF64C3"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6EF93CB7"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0D210F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9B3B4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EFE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C47B3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6D9E5" w14:textId="77777777" w:rsidR="007C4061" w:rsidRPr="00D5200C" w:rsidRDefault="007C4061" w:rsidP="00C17C4C">
            <w:pPr>
              <w:pStyle w:val="TAH"/>
              <w:rPr>
                <w:lang w:val="en-US"/>
              </w:rPr>
            </w:pPr>
            <w:r w:rsidRPr="00D5200C">
              <w:rPr>
                <w:lang w:val="en-US"/>
              </w:rPr>
              <w:t>Description</w:t>
            </w:r>
          </w:p>
        </w:tc>
      </w:tr>
      <w:tr w:rsidR="007C4061" w:rsidRPr="00BC4D08" w14:paraId="3626A4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E1A76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E0D65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88AB37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C13FEE6" w14:textId="77777777" w:rsidR="007C4061" w:rsidRPr="00D5200C" w:rsidRDefault="007C4061" w:rsidP="00C17C4C">
            <w:pPr>
              <w:pStyle w:val="TAL"/>
              <w:rPr>
                <w:lang w:val="en-US"/>
              </w:rPr>
            </w:pPr>
          </w:p>
        </w:tc>
      </w:tr>
    </w:tbl>
    <w:p w14:paraId="0381D8BC" w14:textId="77777777" w:rsidR="007C4061" w:rsidRPr="00533C32" w:rsidRDefault="007C4061" w:rsidP="007C4061">
      <w:pPr>
        <w:ind w:left="284"/>
      </w:pPr>
    </w:p>
    <w:p w14:paraId="27645F0B" w14:textId="77777777"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7E50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9EEC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D2C4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D206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23C37" w14:textId="77777777" w:rsidR="007C4061" w:rsidRPr="00D5200C" w:rsidRDefault="007C4061" w:rsidP="00C17C4C">
            <w:pPr>
              <w:pStyle w:val="TAH"/>
              <w:rPr>
                <w:lang w:val="en-US"/>
              </w:rPr>
            </w:pPr>
            <w:r w:rsidRPr="00D5200C">
              <w:rPr>
                <w:lang w:val="en-US"/>
              </w:rPr>
              <w:t>Response</w:t>
            </w:r>
          </w:p>
          <w:p w14:paraId="630CD9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1B373" w14:textId="77777777" w:rsidR="007C4061" w:rsidRPr="00D5200C" w:rsidRDefault="007C4061" w:rsidP="00C17C4C">
            <w:pPr>
              <w:pStyle w:val="TAH"/>
              <w:rPr>
                <w:lang w:val="en-US"/>
              </w:rPr>
            </w:pPr>
            <w:r w:rsidRPr="00D5200C">
              <w:rPr>
                <w:lang w:val="en-US"/>
              </w:rPr>
              <w:t>Description</w:t>
            </w:r>
          </w:p>
        </w:tc>
      </w:tr>
      <w:tr w:rsidR="007C4061" w:rsidRPr="00BC4D08" w14:paraId="3049643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DEF1D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F13D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C28A9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4B321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CCC2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4DB3F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68A8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FCD5ED" w14:textId="77777777" w:rsidR="007C4061" w:rsidRPr="00533C32" w:rsidRDefault="007C4061" w:rsidP="007C4061">
      <w:pPr>
        <w:rPr>
          <w:lang w:eastAsia="zh-CN"/>
        </w:rPr>
      </w:pPr>
    </w:p>
    <w:p w14:paraId="0DA7D9D7" w14:textId="77777777" w:rsidR="007C4061" w:rsidRPr="00533C32" w:rsidRDefault="007C4061" w:rsidP="007C4061">
      <w:pPr>
        <w:pStyle w:val="Heading5"/>
      </w:pPr>
      <w:bookmarkStart w:id="832" w:name="_Toc20127039"/>
      <w:bookmarkStart w:id="833" w:name="_Toc27589015"/>
      <w:bookmarkStart w:id="834" w:name="_Toc36459813"/>
      <w:bookmarkStart w:id="835" w:name="_Toc45029390"/>
      <w:bookmarkStart w:id="836" w:name="_Toc56520666"/>
      <w:bookmarkStart w:id="837" w:name="_Toc67728619"/>
      <w:r w:rsidRPr="00533C32">
        <w:t>5.2.19A.3.</w:t>
      </w:r>
      <w:r w:rsidRPr="00533C32">
        <w:rPr>
          <w:lang w:val="de-DE"/>
        </w:rPr>
        <w:t>3</w:t>
      </w:r>
      <w:r w:rsidRPr="00533C32">
        <w:tab/>
        <w:t>PATCH</w:t>
      </w:r>
      <w:bookmarkEnd w:id="832"/>
      <w:bookmarkEnd w:id="833"/>
      <w:bookmarkEnd w:id="834"/>
      <w:bookmarkEnd w:id="835"/>
      <w:bookmarkEnd w:id="836"/>
      <w:bookmarkEnd w:id="837"/>
    </w:p>
    <w:p w14:paraId="7B5CC06E"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304F2610"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5A9AC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3EF1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A7C61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67CC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25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A667C" w14:textId="77777777" w:rsidR="007C4061" w:rsidRPr="00D5200C" w:rsidRDefault="007C4061" w:rsidP="00C17C4C">
            <w:pPr>
              <w:pStyle w:val="TAH"/>
              <w:rPr>
                <w:lang w:val="en-US"/>
              </w:rPr>
            </w:pPr>
            <w:r w:rsidRPr="00D5200C">
              <w:rPr>
                <w:lang w:val="en-US"/>
              </w:rPr>
              <w:t>Description</w:t>
            </w:r>
          </w:p>
        </w:tc>
      </w:tr>
      <w:tr w:rsidR="007C4061" w:rsidRPr="00BC4D08" w14:paraId="5668281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F0CE8A"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8303C7B"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0D8D04F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7603454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848ED3" w14:textId="77777777" w:rsidR="007C4061" w:rsidRPr="00D5200C" w:rsidRDefault="007C4061" w:rsidP="00C17C4C">
            <w:pPr>
              <w:pStyle w:val="TAL"/>
              <w:rPr>
                <w:lang w:val="en-US"/>
              </w:rPr>
            </w:pPr>
            <w:r w:rsidRPr="00F9317B">
              <w:rPr>
                <w:rFonts w:cs="Arial"/>
                <w:szCs w:val="18"/>
              </w:rPr>
              <w:t>see 3GPP TS 29.500 [4] clause 6.6</w:t>
            </w:r>
          </w:p>
        </w:tc>
      </w:tr>
    </w:tbl>
    <w:p w14:paraId="74D7DD4A" w14:textId="77777777" w:rsidR="007C4061" w:rsidRPr="00533C32" w:rsidRDefault="007C4061" w:rsidP="007C4061">
      <w:pPr>
        <w:pStyle w:val="Guidance"/>
      </w:pPr>
    </w:p>
    <w:p w14:paraId="18514A49"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019B834D"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C426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08DD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8210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57D5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FCFD0" w14:textId="77777777" w:rsidR="007C4061" w:rsidRPr="00D5200C" w:rsidRDefault="007C4061" w:rsidP="00C17C4C">
            <w:pPr>
              <w:pStyle w:val="TAH"/>
              <w:rPr>
                <w:lang w:val="en-US"/>
              </w:rPr>
            </w:pPr>
            <w:r w:rsidRPr="00D5200C">
              <w:rPr>
                <w:lang w:val="en-US"/>
              </w:rPr>
              <w:t>Description</w:t>
            </w:r>
          </w:p>
        </w:tc>
      </w:tr>
      <w:tr w:rsidR="007C4061" w:rsidRPr="00BC4D08" w14:paraId="572C228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0E379D"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78428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9DDDC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5140B4"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5334F5B9" w14:textId="77777777" w:rsidR="007C4061" w:rsidRPr="00533C32" w:rsidRDefault="007C4061" w:rsidP="007C4061"/>
    <w:p w14:paraId="31C396E5" w14:textId="77777777"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FFEB18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809D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185E2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067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F0F885" w14:textId="77777777" w:rsidR="007C4061" w:rsidRPr="00D5200C" w:rsidRDefault="007C4061" w:rsidP="00C17C4C">
            <w:pPr>
              <w:pStyle w:val="TAH"/>
              <w:rPr>
                <w:lang w:val="en-US"/>
              </w:rPr>
            </w:pPr>
            <w:r w:rsidRPr="00D5200C">
              <w:rPr>
                <w:lang w:val="en-US"/>
              </w:rPr>
              <w:t>Response</w:t>
            </w:r>
          </w:p>
          <w:p w14:paraId="7B7AC28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F86C34A" w14:textId="77777777" w:rsidR="007C4061" w:rsidRPr="00D5200C" w:rsidRDefault="007C4061" w:rsidP="00C17C4C">
            <w:pPr>
              <w:pStyle w:val="TAH"/>
              <w:rPr>
                <w:lang w:val="en-US"/>
              </w:rPr>
            </w:pPr>
            <w:r w:rsidRPr="00D5200C">
              <w:rPr>
                <w:lang w:val="en-US"/>
              </w:rPr>
              <w:t>Description</w:t>
            </w:r>
          </w:p>
        </w:tc>
      </w:tr>
      <w:tr w:rsidR="007C4061" w:rsidRPr="00BC4D08" w14:paraId="6D19AB97"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EDFC2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CEF82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B6DEE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57C68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675AF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3B31AE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D8B559"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B1C39D"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EAA454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30E70D"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01C95FF"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6C8AAB4C"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91CADE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C48F692"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2835F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7FAA8F3A"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D45B04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587CE7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46094436"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D54EB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DA811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F971A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C3914FF" w14:textId="77777777" w:rsidR="007C4061" w:rsidRDefault="007C4061" w:rsidP="007C4061">
      <w:pPr>
        <w:rPr>
          <w:lang w:eastAsia="zh-CN"/>
        </w:rPr>
      </w:pPr>
    </w:p>
    <w:p w14:paraId="64E77106" w14:textId="77777777" w:rsidR="007C4061" w:rsidRPr="008E6EC7" w:rsidRDefault="007C4061" w:rsidP="007C4061">
      <w:pPr>
        <w:pStyle w:val="Heading5"/>
        <w:ind w:left="1985"/>
      </w:pPr>
      <w:bookmarkStart w:id="838" w:name="_Toc36459814"/>
      <w:bookmarkStart w:id="839" w:name="_Toc45029391"/>
      <w:bookmarkStart w:id="840" w:name="_Toc56520667"/>
      <w:bookmarkStart w:id="841" w:name="_Toc67728620"/>
      <w:r w:rsidRPr="008E6EC7">
        <w:t>5.2.19A.3.</w:t>
      </w:r>
      <w:r w:rsidRPr="001C6A28">
        <w:t>4</w:t>
      </w:r>
      <w:r w:rsidRPr="008E6EC7">
        <w:tab/>
        <w:t>GET</w:t>
      </w:r>
      <w:bookmarkEnd w:id="838"/>
      <w:bookmarkEnd w:id="839"/>
      <w:bookmarkEnd w:id="840"/>
      <w:bookmarkEnd w:id="841"/>
    </w:p>
    <w:p w14:paraId="1DE7CCB9"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60A58B01"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79D6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D28F3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DE3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AC554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1630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01D1F" w14:textId="77777777" w:rsidR="007C4061" w:rsidRPr="00D5200C" w:rsidRDefault="007C4061" w:rsidP="00C17C4C">
            <w:pPr>
              <w:pStyle w:val="TAH"/>
              <w:rPr>
                <w:lang w:val="en-US"/>
              </w:rPr>
            </w:pPr>
            <w:r w:rsidRPr="00D5200C">
              <w:rPr>
                <w:lang w:val="en-US"/>
              </w:rPr>
              <w:t>Description</w:t>
            </w:r>
          </w:p>
        </w:tc>
      </w:tr>
      <w:tr w:rsidR="007C4061" w:rsidRPr="00BC4D08" w14:paraId="7126B1F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55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A9041D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48D1"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085BDB"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69B8C9E8" w14:textId="77777777" w:rsidR="007C4061" w:rsidRPr="00D5200C" w:rsidRDefault="007C4061" w:rsidP="00C17C4C">
            <w:pPr>
              <w:pStyle w:val="TAL"/>
              <w:rPr>
                <w:lang w:val="en-US"/>
              </w:rPr>
            </w:pPr>
          </w:p>
        </w:tc>
      </w:tr>
    </w:tbl>
    <w:p w14:paraId="7485D453" w14:textId="77777777" w:rsidR="007C4061" w:rsidRPr="008E6EC7" w:rsidRDefault="007C4061" w:rsidP="007C4061">
      <w:pPr>
        <w:ind w:left="284"/>
      </w:pPr>
    </w:p>
    <w:p w14:paraId="4D2F6991"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EF1AB6E" w14:textId="77777777"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80081C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4A66F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BE61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96150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2B618" w14:textId="77777777" w:rsidR="007C4061" w:rsidRPr="00D5200C" w:rsidRDefault="007C4061" w:rsidP="00C17C4C">
            <w:pPr>
              <w:pStyle w:val="TAH"/>
              <w:rPr>
                <w:lang w:val="en-US"/>
              </w:rPr>
            </w:pPr>
            <w:r w:rsidRPr="00D5200C">
              <w:rPr>
                <w:lang w:val="en-US"/>
              </w:rPr>
              <w:t>Description</w:t>
            </w:r>
          </w:p>
        </w:tc>
      </w:tr>
      <w:tr w:rsidR="007C4061" w:rsidRPr="00BC4D08" w14:paraId="498B50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80491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28123B2"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30E7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8E20C0" w14:textId="77777777" w:rsidR="007C4061" w:rsidRPr="00D5200C" w:rsidRDefault="007C4061" w:rsidP="00C17C4C">
            <w:pPr>
              <w:pStyle w:val="TAL"/>
              <w:rPr>
                <w:lang w:val="en-US"/>
              </w:rPr>
            </w:pPr>
          </w:p>
        </w:tc>
      </w:tr>
    </w:tbl>
    <w:p w14:paraId="00AE3787" w14:textId="77777777" w:rsidR="007C4061" w:rsidRPr="008E6EC7" w:rsidRDefault="007C4061" w:rsidP="007C4061">
      <w:pPr>
        <w:pStyle w:val="TAH"/>
      </w:pPr>
    </w:p>
    <w:p w14:paraId="3694EC1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EA54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31209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BC33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F264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6D5B19" w14:textId="77777777" w:rsidR="007C4061" w:rsidRPr="00D5200C" w:rsidRDefault="007C4061" w:rsidP="00C17C4C">
            <w:pPr>
              <w:pStyle w:val="TAH"/>
              <w:rPr>
                <w:lang w:val="en-US"/>
              </w:rPr>
            </w:pPr>
            <w:r w:rsidRPr="00D5200C">
              <w:rPr>
                <w:lang w:val="en-US"/>
              </w:rPr>
              <w:t>Response</w:t>
            </w:r>
          </w:p>
          <w:p w14:paraId="544CA2F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1522F2" w14:textId="77777777" w:rsidR="007C4061" w:rsidRPr="00D5200C" w:rsidRDefault="007C4061" w:rsidP="00C17C4C">
            <w:pPr>
              <w:pStyle w:val="TAH"/>
              <w:rPr>
                <w:lang w:val="en-US"/>
              </w:rPr>
            </w:pPr>
            <w:r w:rsidRPr="00D5200C">
              <w:rPr>
                <w:lang w:val="en-US"/>
              </w:rPr>
              <w:t>Description</w:t>
            </w:r>
          </w:p>
        </w:tc>
      </w:tr>
      <w:tr w:rsidR="007C4061" w:rsidRPr="00BC4D08" w14:paraId="5054916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B435D3"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2881D405"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7AF7ABE"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20483F8" w14:textId="77777777" w:rsidR="007C4061" w:rsidRPr="00895517" w:rsidRDefault="007C4061" w:rsidP="00C17C4C">
            <w:pPr>
              <w:pStyle w:val="TAL"/>
            </w:pPr>
            <w:r w:rsidRPr="00F9317B">
              <w:t>204 OK</w:t>
            </w:r>
          </w:p>
        </w:tc>
        <w:tc>
          <w:tcPr>
            <w:tcW w:w="2718" w:type="pct"/>
            <w:tcBorders>
              <w:top w:val="single" w:sz="4" w:space="0" w:color="auto"/>
              <w:left w:val="single" w:sz="6" w:space="0" w:color="000000"/>
              <w:bottom w:val="single" w:sz="4" w:space="0" w:color="auto"/>
              <w:right w:val="single" w:sz="6" w:space="0" w:color="000000"/>
            </w:tcBorders>
            <w:hideMark/>
          </w:tcPr>
          <w:p w14:paraId="42479CBB" w14:textId="77777777" w:rsidR="007C4061" w:rsidRPr="00895517" w:rsidRDefault="007C4061" w:rsidP="00C17C4C">
            <w:pPr>
              <w:pStyle w:val="TAL"/>
            </w:pPr>
            <w:r w:rsidRPr="00F9317B">
              <w:t>Upon success, a response body containing the individual EE subscriptions for the groups of UEs shall be returned..</w:t>
            </w:r>
          </w:p>
        </w:tc>
      </w:tr>
      <w:tr w:rsidR="007C4061" w:rsidRPr="00BC4D08" w14:paraId="48C27F2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5A92E7" w14:textId="77777777" w:rsidR="007C4061" w:rsidRPr="00895517" w:rsidRDefault="007C4061" w:rsidP="00C17C4C">
            <w:pPr>
              <w:pStyle w:val="TAN"/>
            </w:pPr>
            <w:r w:rsidRPr="00F9317B">
              <w:t>NOTE:</w:t>
            </w:r>
            <w:r w:rsidRPr="00F9317B">
              <w:tab/>
              <w:t>In addition, common data structures as listed in table 5.5-1 are supported.</w:t>
            </w:r>
          </w:p>
        </w:tc>
      </w:tr>
    </w:tbl>
    <w:p w14:paraId="689425AC" w14:textId="77777777" w:rsidR="007C4061" w:rsidRPr="008E6EC7" w:rsidRDefault="007C4061" w:rsidP="007C4061">
      <w:pPr>
        <w:rPr>
          <w:lang w:eastAsia="zh-CN"/>
        </w:rPr>
      </w:pPr>
    </w:p>
    <w:p w14:paraId="16762E06" w14:textId="77777777" w:rsidR="007C4061" w:rsidRPr="00533C32" w:rsidRDefault="007C4061" w:rsidP="006352FE">
      <w:pPr>
        <w:pStyle w:val="Heading3"/>
      </w:pPr>
      <w:bookmarkStart w:id="842" w:name="_Toc20127040"/>
      <w:bookmarkStart w:id="843" w:name="_Toc27589016"/>
      <w:bookmarkStart w:id="844" w:name="_Toc36459815"/>
      <w:bookmarkStart w:id="845" w:name="_Toc45029392"/>
      <w:bookmarkStart w:id="846" w:name="_Toc56520668"/>
      <w:bookmarkStart w:id="847" w:name="_Toc67728621"/>
      <w:r w:rsidRPr="00533C32">
        <w:t>5.2.20</w:t>
      </w:r>
      <w:r w:rsidRPr="00533C32">
        <w:tab/>
        <w:t>Resource: SubscriptionDataSubscriptions</w:t>
      </w:r>
      <w:bookmarkEnd w:id="842"/>
      <w:bookmarkEnd w:id="843"/>
      <w:bookmarkEnd w:id="844"/>
      <w:bookmarkEnd w:id="845"/>
      <w:bookmarkEnd w:id="846"/>
      <w:bookmarkEnd w:id="847"/>
    </w:p>
    <w:p w14:paraId="4ED05D4B" w14:textId="77777777" w:rsidR="007C4061" w:rsidRPr="00533C32" w:rsidRDefault="007C4061" w:rsidP="006352FE">
      <w:pPr>
        <w:pStyle w:val="Heading4"/>
      </w:pPr>
      <w:bookmarkStart w:id="848" w:name="_Toc20127041"/>
      <w:bookmarkStart w:id="849" w:name="_Toc27589017"/>
      <w:bookmarkStart w:id="850" w:name="_Toc36459816"/>
      <w:bookmarkStart w:id="851" w:name="_Toc45029393"/>
      <w:bookmarkStart w:id="852" w:name="_Toc56520669"/>
      <w:bookmarkStart w:id="853" w:name="_Toc67728622"/>
      <w:r w:rsidRPr="00533C32">
        <w:t>5.2.20.1</w:t>
      </w:r>
      <w:r w:rsidRPr="00533C32">
        <w:tab/>
        <w:t>Description</w:t>
      </w:r>
      <w:bookmarkEnd w:id="848"/>
      <w:bookmarkEnd w:id="849"/>
      <w:bookmarkEnd w:id="850"/>
      <w:bookmarkEnd w:id="851"/>
      <w:bookmarkEnd w:id="852"/>
      <w:bookmarkEnd w:id="853"/>
    </w:p>
    <w:p w14:paraId="2A97DA2B" w14:textId="77777777" w:rsidR="007C4061" w:rsidRPr="00533C32" w:rsidRDefault="007C4061" w:rsidP="007C4061">
      <w:r w:rsidRPr="00533C32">
        <w:t>This resource is used to represent explicit subscriber data subscriptions to notifications.</w:t>
      </w:r>
    </w:p>
    <w:p w14:paraId="1E9967E2" w14:textId="77777777" w:rsidR="007C4061" w:rsidRPr="00533C32" w:rsidRDefault="007C4061" w:rsidP="006352FE">
      <w:pPr>
        <w:pStyle w:val="Heading4"/>
      </w:pPr>
      <w:bookmarkStart w:id="854" w:name="_Toc20127042"/>
      <w:bookmarkStart w:id="855" w:name="_Toc27589018"/>
      <w:bookmarkStart w:id="856" w:name="_Toc36459817"/>
      <w:bookmarkStart w:id="857" w:name="_Toc45029394"/>
      <w:bookmarkStart w:id="858" w:name="_Toc56520670"/>
      <w:bookmarkStart w:id="859" w:name="_Toc67728623"/>
      <w:r w:rsidRPr="00533C32">
        <w:t>5.2.20.2</w:t>
      </w:r>
      <w:r w:rsidRPr="00533C32">
        <w:tab/>
        <w:t>Resource Definition</w:t>
      </w:r>
      <w:bookmarkEnd w:id="854"/>
      <w:bookmarkEnd w:id="855"/>
      <w:bookmarkEnd w:id="856"/>
      <w:bookmarkEnd w:id="857"/>
      <w:bookmarkEnd w:id="858"/>
      <w:bookmarkEnd w:id="859"/>
    </w:p>
    <w:p w14:paraId="7E330EC8" w14:textId="77777777" w:rsidR="007C4061" w:rsidRPr="00533C32" w:rsidRDefault="007C4061" w:rsidP="007C4061">
      <w:r w:rsidRPr="00533C32">
        <w:t>Resource URI: {apiRoot}/nudr-dr/&lt;apiVersion&gt;/subscription-data/subs-to-notify</w:t>
      </w:r>
    </w:p>
    <w:p w14:paraId="07CB0C04"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1398A496"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24C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EECBA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6E816" w14:textId="77777777" w:rsidR="007C4061" w:rsidRPr="00D5200C" w:rsidRDefault="007C4061" w:rsidP="00C17C4C">
            <w:pPr>
              <w:pStyle w:val="TAH"/>
              <w:rPr>
                <w:lang w:val="en-US"/>
              </w:rPr>
            </w:pPr>
            <w:r w:rsidRPr="00D5200C">
              <w:rPr>
                <w:lang w:val="en-US"/>
              </w:rPr>
              <w:t>Definition</w:t>
            </w:r>
          </w:p>
        </w:tc>
      </w:tr>
      <w:tr w:rsidR="007C4061" w:rsidRPr="00BC4D08" w14:paraId="27EF5E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3D2F9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57F8C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50A4D77" w14:textId="77777777" w:rsidR="007C4061" w:rsidRPr="00533C32" w:rsidRDefault="007C4061" w:rsidP="007C4061"/>
    <w:p w14:paraId="174AA1B4" w14:textId="77777777" w:rsidR="007C4061" w:rsidRPr="00533C32" w:rsidRDefault="007C4061" w:rsidP="006352FE">
      <w:pPr>
        <w:pStyle w:val="Heading4"/>
      </w:pPr>
      <w:bookmarkStart w:id="860" w:name="_Toc20127043"/>
      <w:bookmarkStart w:id="861" w:name="_Toc27589019"/>
      <w:bookmarkStart w:id="862" w:name="_Toc36459818"/>
      <w:bookmarkStart w:id="863" w:name="_Toc45029395"/>
      <w:bookmarkStart w:id="864" w:name="_Toc56520671"/>
      <w:bookmarkStart w:id="865" w:name="_Toc67728624"/>
      <w:r w:rsidRPr="00533C32">
        <w:t>5.2.20.3</w:t>
      </w:r>
      <w:r w:rsidRPr="00533C32">
        <w:tab/>
        <w:t>Resource Standard Methods</w:t>
      </w:r>
      <w:bookmarkEnd w:id="860"/>
      <w:bookmarkEnd w:id="861"/>
      <w:bookmarkEnd w:id="862"/>
      <w:bookmarkEnd w:id="863"/>
      <w:bookmarkEnd w:id="864"/>
      <w:bookmarkEnd w:id="865"/>
    </w:p>
    <w:p w14:paraId="252A3735" w14:textId="77777777" w:rsidR="007C4061" w:rsidRPr="00533C32" w:rsidRDefault="007C4061" w:rsidP="006352FE">
      <w:pPr>
        <w:pStyle w:val="Heading5"/>
      </w:pPr>
      <w:bookmarkStart w:id="866" w:name="_Toc20127044"/>
      <w:bookmarkStart w:id="867" w:name="_Toc27589020"/>
      <w:bookmarkStart w:id="868" w:name="_Toc36459819"/>
      <w:bookmarkStart w:id="869" w:name="_Toc45029396"/>
      <w:bookmarkStart w:id="870" w:name="_Toc56520672"/>
      <w:bookmarkStart w:id="871" w:name="_Toc67728625"/>
      <w:r w:rsidRPr="00533C32">
        <w:t>5.2.20.3.1</w:t>
      </w:r>
      <w:r w:rsidRPr="00533C32">
        <w:tab/>
        <w:t>POST</w:t>
      </w:r>
      <w:bookmarkEnd w:id="866"/>
      <w:bookmarkEnd w:id="867"/>
      <w:bookmarkEnd w:id="868"/>
      <w:bookmarkEnd w:id="869"/>
      <w:bookmarkEnd w:id="870"/>
      <w:bookmarkEnd w:id="871"/>
    </w:p>
    <w:p w14:paraId="5F94A44C" w14:textId="77777777" w:rsidR="007C4061" w:rsidRPr="00533C32" w:rsidRDefault="007C4061" w:rsidP="007C4061">
      <w:r w:rsidRPr="00533C32">
        <w:t>This method shall support the URI query parameters specified in table 5.2.20.3.1-1.</w:t>
      </w:r>
    </w:p>
    <w:p w14:paraId="646FF2B7"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A831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F41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E8EA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2244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B91A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5AEF" w14:textId="77777777" w:rsidR="007C4061" w:rsidRPr="00D5200C" w:rsidRDefault="007C4061" w:rsidP="00C17C4C">
            <w:pPr>
              <w:pStyle w:val="TAH"/>
              <w:rPr>
                <w:lang w:val="en-US"/>
              </w:rPr>
            </w:pPr>
            <w:r w:rsidRPr="00D5200C">
              <w:rPr>
                <w:lang w:val="en-US"/>
              </w:rPr>
              <w:t>Description</w:t>
            </w:r>
          </w:p>
        </w:tc>
      </w:tr>
      <w:tr w:rsidR="007C4061" w:rsidRPr="00BC4D08" w14:paraId="1D48F4E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6EC2B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3013F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7B84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A99AA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9FC4AD" w14:textId="77777777" w:rsidR="007C4061" w:rsidRPr="00D5200C" w:rsidRDefault="007C4061" w:rsidP="00C17C4C">
            <w:pPr>
              <w:pStyle w:val="TAL"/>
              <w:rPr>
                <w:lang w:val="en-US"/>
              </w:rPr>
            </w:pPr>
          </w:p>
        </w:tc>
      </w:tr>
    </w:tbl>
    <w:p w14:paraId="12E8AD92" w14:textId="77777777" w:rsidR="007C4061" w:rsidRPr="00533C32" w:rsidRDefault="007C4061" w:rsidP="007C4061"/>
    <w:p w14:paraId="0357777C"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4D8F816D"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B3CEA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56500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32A2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D4B78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0AC4" w14:textId="77777777" w:rsidR="007C4061" w:rsidRPr="00D5200C" w:rsidRDefault="007C4061" w:rsidP="00C17C4C">
            <w:pPr>
              <w:pStyle w:val="TAH"/>
              <w:rPr>
                <w:lang w:val="en-US"/>
              </w:rPr>
            </w:pPr>
            <w:r w:rsidRPr="00D5200C">
              <w:rPr>
                <w:lang w:val="en-US"/>
              </w:rPr>
              <w:t>Description</w:t>
            </w:r>
          </w:p>
        </w:tc>
      </w:tr>
      <w:tr w:rsidR="007C4061" w:rsidRPr="00BC4D08" w14:paraId="0056930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00CBC03"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395678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5B2695D"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880CD7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14546578" w14:textId="77777777" w:rsidR="007C4061" w:rsidRPr="00533C32" w:rsidRDefault="007C4061" w:rsidP="007C4061"/>
    <w:p w14:paraId="04C556DC" w14:textId="77777777"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73B1AACC"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1A1E27D"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A7A93A8"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B7F7391"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53814BDB" w14:textId="77777777" w:rsidR="007C4061" w:rsidRPr="00D5200C" w:rsidRDefault="007C4061" w:rsidP="00C17C4C">
            <w:pPr>
              <w:pStyle w:val="TAH"/>
              <w:rPr>
                <w:lang w:val="en-US"/>
              </w:rPr>
            </w:pPr>
            <w:r w:rsidRPr="00D5200C">
              <w:rPr>
                <w:lang w:val="en-US"/>
              </w:rPr>
              <w:t>Response</w:t>
            </w:r>
          </w:p>
          <w:p w14:paraId="2247E3A8"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AF5685E" w14:textId="77777777" w:rsidR="007C4061" w:rsidRPr="00D5200C" w:rsidRDefault="007C4061" w:rsidP="00C17C4C">
            <w:pPr>
              <w:pStyle w:val="TAH"/>
              <w:rPr>
                <w:lang w:val="en-US"/>
              </w:rPr>
            </w:pPr>
            <w:r w:rsidRPr="00D5200C">
              <w:rPr>
                <w:lang w:val="en-US"/>
              </w:rPr>
              <w:t>Description</w:t>
            </w:r>
          </w:p>
        </w:tc>
      </w:tr>
      <w:tr w:rsidR="007C4061" w:rsidRPr="00BC4D08" w14:paraId="672FBCB5"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01F24D59"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478DFEE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D79179A"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98B2918"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0AB42F66"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3D8B1FF1" w14:textId="77777777" w:rsidR="007C4061" w:rsidRPr="00D5200C" w:rsidRDefault="007C4061" w:rsidP="00C17C4C">
            <w:pPr>
              <w:pStyle w:val="TAL"/>
              <w:rPr>
                <w:lang w:val="en-US"/>
              </w:rPr>
            </w:pPr>
          </w:p>
          <w:p w14:paraId="1D5529C2"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2B3F2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6765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6C726B" w14:textId="77777777" w:rsidR="007C4061" w:rsidRPr="00533C32" w:rsidRDefault="007C4061" w:rsidP="007C4061">
      <w:pPr>
        <w:rPr>
          <w:lang w:eastAsia="zh-CN"/>
        </w:rPr>
      </w:pPr>
    </w:p>
    <w:p w14:paraId="676E6E6D" w14:textId="77777777" w:rsidR="007C4061" w:rsidRPr="00533C32" w:rsidRDefault="007C4061" w:rsidP="006352FE">
      <w:pPr>
        <w:pStyle w:val="Heading5"/>
      </w:pPr>
      <w:bookmarkStart w:id="872" w:name="_Toc20127045"/>
      <w:bookmarkStart w:id="873" w:name="_Toc27589021"/>
      <w:bookmarkStart w:id="874" w:name="_Toc36459820"/>
      <w:bookmarkStart w:id="875" w:name="_Toc45029397"/>
      <w:bookmarkStart w:id="876" w:name="_Toc56520673"/>
      <w:bookmarkStart w:id="877" w:name="_Toc67728626"/>
      <w:r w:rsidRPr="00533C32">
        <w:t>5.2.20.3.</w:t>
      </w:r>
      <w:r w:rsidRPr="00533C32">
        <w:rPr>
          <w:lang w:eastAsia="zh-CN"/>
        </w:rPr>
        <w:t>2</w:t>
      </w:r>
      <w:r w:rsidRPr="00533C32">
        <w:tab/>
        <w:t>GET</w:t>
      </w:r>
      <w:bookmarkEnd w:id="872"/>
      <w:bookmarkEnd w:id="873"/>
      <w:bookmarkEnd w:id="874"/>
      <w:bookmarkEnd w:id="875"/>
      <w:bookmarkEnd w:id="876"/>
      <w:bookmarkEnd w:id="877"/>
    </w:p>
    <w:p w14:paraId="128F39AC"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1BA42872"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3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B050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050D8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E514C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5A6E6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4B59E3" w14:textId="77777777" w:rsidR="007C4061" w:rsidRPr="00D5200C" w:rsidRDefault="007C4061" w:rsidP="00C17C4C">
            <w:pPr>
              <w:pStyle w:val="TAH"/>
              <w:rPr>
                <w:lang w:val="en-US"/>
              </w:rPr>
            </w:pPr>
            <w:r w:rsidRPr="00D5200C">
              <w:rPr>
                <w:lang w:val="en-US"/>
              </w:rPr>
              <w:t>Description</w:t>
            </w:r>
          </w:p>
        </w:tc>
      </w:tr>
      <w:tr w:rsidR="007C4061" w:rsidRPr="00BC4D08" w14:paraId="488A65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922D47"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DDFC4B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C8AD56E"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752AD033"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6821C75"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204900">
              <w:rPr>
                <w:lang w:val="en-US"/>
              </w:rPr>
              <w:t>See pattern of type VarUeId 3GPP TS 29.571 [3]</w:t>
            </w:r>
          </w:p>
        </w:tc>
      </w:tr>
      <w:tr w:rsidR="007C4061" w:rsidRPr="00BC4D08" w14:paraId="117465B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67DE0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2BBC4373"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7074550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9EE523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6D4169E"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96E1D47" w14:textId="77777777" w:rsidR="007C4061" w:rsidRPr="00533C32" w:rsidRDefault="007C4061" w:rsidP="007C4061"/>
    <w:p w14:paraId="50660ECC"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7652986D"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C5BF6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AE722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E130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0C59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E26191" w14:textId="77777777" w:rsidR="007C4061" w:rsidRPr="00D5200C" w:rsidRDefault="007C4061" w:rsidP="00C17C4C">
            <w:pPr>
              <w:pStyle w:val="TAH"/>
              <w:rPr>
                <w:lang w:val="en-US"/>
              </w:rPr>
            </w:pPr>
            <w:r w:rsidRPr="00D5200C">
              <w:rPr>
                <w:lang w:val="en-US"/>
              </w:rPr>
              <w:t>Description</w:t>
            </w:r>
          </w:p>
        </w:tc>
      </w:tr>
      <w:tr w:rsidR="007C4061" w:rsidRPr="00BC4D08" w14:paraId="7C689CD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4BE5E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C067F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61A2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94E02B" w14:textId="77777777" w:rsidR="007C4061" w:rsidRPr="00D5200C" w:rsidRDefault="007C4061" w:rsidP="00C17C4C">
            <w:pPr>
              <w:pStyle w:val="TAL"/>
              <w:rPr>
                <w:lang w:val="en-US"/>
              </w:rPr>
            </w:pPr>
          </w:p>
        </w:tc>
      </w:tr>
    </w:tbl>
    <w:p w14:paraId="545618C2" w14:textId="77777777" w:rsidR="007C4061" w:rsidRPr="00533C32" w:rsidRDefault="007C4061" w:rsidP="007C4061"/>
    <w:p w14:paraId="0600A1EC"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4A3D09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508D3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4720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B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C2005" w14:textId="77777777" w:rsidR="007C4061" w:rsidRPr="00D5200C" w:rsidRDefault="007C4061" w:rsidP="00C17C4C">
            <w:pPr>
              <w:pStyle w:val="TAH"/>
              <w:rPr>
                <w:lang w:val="en-US"/>
              </w:rPr>
            </w:pPr>
            <w:r w:rsidRPr="00D5200C">
              <w:rPr>
                <w:lang w:val="en-US"/>
              </w:rPr>
              <w:t>Response</w:t>
            </w:r>
          </w:p>
          <w:p w14:paraId="17E532F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1DF36" w14:textId="77777777" w:rsidR="007C4061" w:rsidRPr="00D5200C" w:rsidRDefault="007C4061" w:rsidP="00C17C4C">
            <w:pPr>
              <w:pStyle w:val="TAH"/>
              <w:rPr>
                <w:lang w:val="en-US"/>
              </w:rPr>
            </w:pPr>
            <w:r w:rsidRPr="00D5200C">
              <w:rPr>
                <w:lang w:val="en-US"/>
              </w:rPr>
              <w:t>Description</w:t>
            </w:r>
          </w:p>
        </w:tc>
      </w:tr>
      <w:tr w:rsidR="007C4061" w:rsidRPr="00BC4D08" w14:paraId="48F5E3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2B9D6"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57C0190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8C72D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A1F5BE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15A208"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7248773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256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1119B65" w14:textId="77777777" w:rsidR="007C4061" w:rsidRPr="00533C32" w:rsidRDefault="007C4061" w:rsidP="007C4061"/>
    <w:p w14:paraId="7B83509F" w14:textId="77777777" w:rsidR="007C4061" w:rsidRPr="00533C32" w:rsidRDefault="007C4061" w:rsidP="006352FE">
      <w:pPr>
        <w:pStyle w:val="Heading5"/>
      </w:pPr>
      <w:bookmarkStart w:id="878" w:name="_Toc20127046"/>
      <w:bookmarkStart w:id="879" w:name="_Toc27589022"/>
      <w:bookmarkStart w:id="880" w:name="_Toc36459821"/>
      <w:bookmarkStart w:id="881" w:name="_Toc45029398"/>
      <w:bookmarkStart w:id="882" w:name="_Toc56520674"/>
      <w:bookmarkStart w:id="883" w:name="_Toc67728627"/>
      <w:r w:rsidRPr="00533C32">
        <w:t>5.2.20.3.</w:t>
      </w:r>
      <w:r w:rsidRPr="00533C32">
        <w:rPr>
          <w:lang w:eastAsia="zh-CN"/>
        </w:rPr>
        <w:t>3</w:t>
      </w:r>
      <w:r w:rsidRPr="00533C32">
        <w:tab/>
        <w:t>DELETE</w:t>
      </w:r>
      <w:bookmarkEnd w:id="878"/>
      <w:bookmarkEnd w:id="879"/>
      <w:bookmarkEnd w:id="880"/>
      <w:bookmarkEnd w:id="881"/>
      <w:bookmarkEnd w:id="882"/>
      <w:bookmarkEnd w:id="883"/>
    </w:p>
    <w:p w14:paraId="77B8E948"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0BDA6360" w14:textId="77777777"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DCD2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2302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31997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D991D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CF1F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BA385" w14:textId="77777777" w:rsidR="007C4061" w:rsidRPr="00D5200C" w:rsidRDefault="007C4061" w:rsidP="00C17C4C">
            <w:pPr>
              <w:pStyle w:val="TAH"/>
              <w:rPr>
                <w:lang w:val="en-US"/>
              </w:rPr>
            </w:pPr>
            <w:r w:rsidRPr="00D5200C">
              <w:rPr>
                <w:lang w:val="en-US"/>
              </w:rPr>
              <w:t>Description</w:t>
            </w:r>
          </w:p>
        </w:tc>
      </w:tr>
      <w:tr w:rsidR="007C4061" w:rsidRPr="00BC4D08" w14:paraId="73403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816069"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C5C7A8F"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2D66E55"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7537711"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0B85E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6D1C56F0" w14:textId="77777777" w:rsidR="007C4061" w:rsidRPr="00D5200C" w:rsidRDefault="007C4061" w:rsidP="00C17C4C">
            <w:pPr>
              <w:pStyle w:val="TAL"/>
              <w:rPr>
                <w:lang w:val="en-US"/>
              </w:rPr>
            </w:pPr>
            <w:r w:rsidRPr="00D5200C">
              <w:rPr>
                <w:lang w:val="en-US"/>
              </w:rPr>
              <w:br/>
              <w:t xml:space="preserve">Pattern: </w:t>
            </w:r>
            <w:r w:rsidR="00204900">
              <w:rPr>
                <w:lang w:val="en-US"/>
              </w:rPr>
              <w:t>See pattern of type VarUeId 3GPP TS 29.571 [3]</w:t>
            </w:r>
          </w:p>
        </w:tc>
      </w:tr>
      <w:tr w:rsidR="007C4061" w:rsidRPr="00BC4D08" w14:paraId="3DE526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95175B"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2ADB354"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0CC5A358"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5180F5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711EC3A"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5A04290" w14:textId="77777777" w:rsidR="007C4061" w:rsidRPr="00D5200C" w:rsidRDefault="007C4061" w:rsidP="00C17C4C">
            <w:pPr>
              <w:pStyle w:val="TAL"/>
              <w:rPr>
                <w:lang w:val="en-US"/>
              </w:rPr>
            </w:pPr>
          </w:p>
          <w:p w14:paraId="502671D1"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6DE94127" w14:textId="77777777" w:rsidR="007C4061" w:rsidRPr="00D5200C" w:rsidRDefault="007C4061" w:rsidP="00C17C4C">
            <w:pPr>
              <w:pStyle w:val="TAL"/>
              <w:rPr>
                <w:lang w:val="en-US"/>
              </w:rPr>
            </w:pPr>
          </w:p>
          <w:p w14:paraId="28757A64" w14:textId="77777777" w:rsidR="007C4061" w:rsidRPr="00D5200C" w:rsidRDefault="007C4061" w:rsidP="00C17C4C">
            <w:pPr>
              <w:pStyle w:val="TAL"/>
              <w:rPr>
                <w:lang w:val="en-US"/>
              </w:rPr>
            </w:pPr>
            <w:r w:rsidRPr="00D5200C">
              <w:rPr>
                <w:lang w:val="en-US"/>
              </w:rPr>
              <w:t>(See NOTE)</w:t>
            </w:r>
          </w:p>
        </w:tc>
      </w:tr>
      <w:tr w:rsidR="007C4061" w:rsidRPr="00BC4D08" w14:paraId="6B5115C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094DE2"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4EFD8FD2"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7083586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9E2936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3E7EC3"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6C91C14D" w14:textId="77777777" w:rsidR="007C4061" w:rsidRPr="00D5200C" w:rsidRDefault="007C4061" w:rsidP="00C17C4C">
            <w:pPr>
              <w:pStyle w:val="TAL"/>
              <w:rPr>
                <w:lang w:val="en-US"/>
              </w:rPr>
            </w:pPr>
          </w:p>
          <w:p w14:paraId="2EB1853C" w14:textId="77777777" w:rsidR="007C4061" w:rsidRPr="00D5200C" w:rsidRDefault="007C4061" w:rsidP="00C17C4C">
            <w:pPr>
              <w:pStyle w:val="TAL"/>
              <w:rPr>
                <w:lang w:val="en-US"/>
              </w:rPr>
            </w:pPr>
            <w:r w:rsidRPr="00D5200C">
              <w:rPr>
                <w:lang w:val="en-US"/>
              </w:rPr>
              <w:t>(See NOTE)</w:t>
            </w:r>
          </w:p>
        </w:tc>
      </w:tr>
      <w:tr w:rsidR="007C4061" w:rsidRPr="00BC4D08" w14:paraId="209F5D0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BC677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6DA8F8E"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9C22B6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908E3B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14CB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59D4CBC2" w14:textId="77777777" w:rsidR="007C4061" w:rsidRPr="00D5200C" w:rsidRDefault="007C4061" w:rsidP="00C17C4C">
            <w:pPr>
              <w:pStyle w:val="TAL"/>
              <w:rPr>
                <w:lang w:val="en-US"/>
              </w:rPr>
            </w:pPr>
          </w:p>
          <w:p w14:paraId="5399BD5F"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4C02D4EE" w14:textId="77777777" w:rsidR="007C4061" w:rsidRPr="00D5200C" w:rsidRDefault="007C4061" w:rsidP="00C17C4C">
            <w:pPr>
              <w:pStyle w:val="TAL"/>
              <w:rPr>
                <w:lang w:val="en-US"/>
              </w:rPr>
            </w:pPr>
          </w:p>
          <w:p w14:paraId="23AF8C20"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46C207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C182C2"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1CA47862" w14:textId="77777777" w:rsidR="007C4061" w:rsidRPr="00533C32" w:rsidRDefault="007C4061" w:rsidP="007C4061"/>
    <w:p w14:paraId="6CAB0484"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77D92FA4"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D6CB0D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20591C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73C9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D366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C6E9F" w14:textId="77777777" w:rsidR="007C4061" w:rsidRPr="00D5200C" w:rsidRDefault="007C4061" w:rsidP="00C17C4C">
            <w:pPr>
              <w:pStyle w:val="TAH"/>
              <w:rPr>
                <w:lang w:val="en-US"/>
              </w:rPr>
            </w:pPr>
            <w:r w:rsidRPr="00D5200C">
              <w:rPr>
                <w:lang w:val="en-US"/>
              </w:rPr>
              <w:t>Description</w:t>
            </w:r>
          </w:p>
        </w:tc>
      </w:tr>
      <w:tr w:rsidR="007C4061" w:rsidRPr="00BC4D08" w14:paraId="0E74C50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C9E5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7EE97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CE317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4DBDBD" w14:textId="77777777" w:rsidR="007C4061" w:rsidRPr="00D5200C" w:rsidRDefault="007C4061" w:rsidP="00C17C4C">
            <w:pPr>
              <w:pStyle w:val="TAL"/>
              <w:rPr>
                <w:lang w:val="en-US"/>
              </w:rPr>
            </w:pPr>
            <w:r w:rsidRPr="00D5200C">
              <w:rPr>
                <w:lang w:val="en-US"/>
              </w:rPr>
              <w:t>The request body shall be empty.</w:t>
            </w:r>
          </w:p>
        </w:tc>
      </w:tr>
    </w:tbl>
    <w:p w14:paraId="30B6FDA0" w14:textId="77777777" w:rsidR="007C4061" w:rsidRPr="00533C32" w:rsidRDefault="007C4061" w:rsidP="007C4061"/>
    <w:p w14:paraId="772CAE6D"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D1457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2C7A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6407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6E1D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5EBFC4" w14:textId="77777777" w:rsidR="007C4061" w:rsidRPr="00D5200C" w:rsidRDefault="007C4061" w:rsidP="00C17C4C">
            <w:pPr>
              <w:pStyle w:val="TAH"/>
              <w:rPr>
                <w:lang w:val="en-US"/>
              </w:rPr>
            </w:pPr>
            <w:r w:rsidRPr="00D5200C">
              <w:rPr>
                <w:lang w:val="en-US"/>
              </w:rPr>
              <w:t>Response</w:t>
            </w:r>
          </w:p>
          <w:p w14:paraId="55EF95E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66E45" w14:textId="77777777" w:rsidR="007C4061" w:rsidRPr="00D5200C" w:rsidRDefault="007C4061" w:rsidP="00C17C4C">
            <w:pPr>
              <w:pStyle w:val="TAH"/>
              <w:rPr>
                <w:lang w:val="en-US"/>
              </w:rPr>
            </w:pPr>
            <w:r w:rsidRPr="00D5200C">
              <w:rPr>
                <w:lang w:val="en-US"/>
              </w:rPr>
              <w:t>Description</w:t>
            </w:r>
          </w:p>
        </w:tc>
      </w:tr>
      <w:tr w:rsidR="007C4061" w:rsidRPr="00BC4D08" w14:paraId="6C7693E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632F3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01624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8010D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13A8A8"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539FB9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1E39D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8F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9DF5EC" w14:textId="77777777" w:rsidR="007C4061" w:rsidRPr="00533C32" w:rsidRDefault="007C4061" w:rsidP="007C4061">
      <w:pPr>
        <w:rPr>
          <w:lang w:eastAsia="zh-CN"/>
        </w:rPr>
      </w:pPr>
    </w:p>
    <w:p w14:paraId="32F05281" w14:textId="77777777" w:rsidR="007C4061" w:rsidRPr="00533C32" w:rsidRDefault="007C4061" w:rsidP="006352FE">
      <w:pPr>
        <w:pStyle w:val="Heading3"/>
      </w:pPr>
      <w:bookmarkStart w:id="884" w:name="_Toc20127047"/>
      <w:bookmarkStart w:id="885" w:name="_Toc27589023"/>
      <w:bookmarkStart w:id="886" w:name="_Toc36459822"/>
      <w:bookmarkStart w:id="887" w:name="_Toc45029399"/>
      <w:bookmarkStart w:id="888" w:name="_Toc56520675"/>
      <w:bookmarkStart w:id="889" w:name="_Toc67728628"/>
      <w:r w:rsidRPr="00533C32">
        <w:t>5.2.21</w:t>
      </w:r>
      <w:r w:rsidRPr="00533C32">
        <w:tab/>
        <w:t>Resource: IndividualSubscriptionDataSubscription</w:t>
      </w:r>
      <w:bookmarkEnd w:id="884"/>
      <w:bookmarkEnd w:id="885"/>
      <w:bookmarkEnd w:id="886"/>
      <w:bookmarkEnd w:id="887"/>
      <w:bookmarkEnd w:id="888"/>
      <w:bookmarkEnd w:id="889"/>
    </w:p>
    <w:p w14:paraId="4899DB55" w14:textId="77777777" w:rsidR="007C4061" w:rsidRPr="00533C32" w:rsidRDefault="007C4061" w:rsidP="006352FE">
      <w:pPr>
        <w:pStyle w:val="Heading4"/>
      </w:pPr>
      <w:bookmarkStart w:id="890" w:name="_Toc20127048"/>
      <w:bookmarkStart w:id="891" w:name="_Toc27589024"/>
      <w:bookmarkStart w:id="892" w:name="_Toc36459823"/>
      <w:bookmarkStart w:id="893" w:name="_Toc45029400"/>
      <w:bookmarkStart w:id="894" w:name="_Toc56520676"/>
      <w:bookmarkStart w:id="895" w:name="_Toc67728629"/>
      <w:r w:rsidRPr="00533C32">
        <w:t>5.2.21.1</w:t>
      </w:r>
      <w:r w:rsidRPr="00533C32">
        <w:tab/>
        <w:t>Description</w:t>
      </w:r>
      <w:bookmarkEnd w:id="890"/>
      <w:bookmarkEnd w:id="891"/>
      <w:bookmarkEnd w:id="892"/>
      <w:bookmarkEnd w:id="893"/>
      <w:bookmarkEnd w:id="894"/>
      <w:bookmarkEnd w:id="895"/>
    </w:p>
    <w:p w14:paraId="518015C2" w14:textId="77777777" w:rsidR="007C4061" w:rsidRPr="00533C32" w:rsidRDefault="007C4061" w:rsidP="007C4061">
      <w:r w:rsidRPr="00533C32">
        <w:t>This resource is used to represent an individual subscriber data subscriptions to notifications.</w:t>
      </w:r>
    </w:p>
    <w:p w14:paraId="39CF9110" w14:textId="77777777" w:rsidR="007C4061" w:rsidRPr="00533C32" w:rsidRDefault="007C4061" w:rsidP="006352FE">
      <w:pPr>
        <w:pStyle w:val="Heading4"/>
      </w:pPr>
      <w:bookmarkStart w:id="896" w:name="_Toc20127049"/>
      <w:bookmarkStart w:id="897" w:name="_Toc27589025"/>
      <w:bookmarkStart w:id="898" w:name="_Toc36459824"/>
      <w:bookmarkStart w:id="899" w:name="_Toc45029401"/>
      <w:bookmarkStart w:id="900" w:name="_Toc56520677"/>
      <w:bookmarkStart w:id="901" w:name="_Toc67728630"/>
      <w:r w:rsidRPr="00533C32">
        <w:t>5.2.21.2</w:t>
      </w:r>
      <w:r w:rsidRPr="00533C32">
        <w:tab/>
        <w:t>Resource Definition</w:t>
      </w:r>
      <w:bookmarkEnd w:id="896"/>
      <w:bookmarkEnd w:id="897"/>
      <w:bookmarkEnd w:id="898"/>
      <w:bookmarkEnd w:id="899"/>
      <w:bookmarkEnd w:id="900"/>
      <w:bookmarkEnd w:id="901"/>
    </w:p>
    <w:p w14:paraId="6AFCE7A1" w14:textId="77777777" w:rsidR="007C4061" w:rsidRPr="00533C32" w:rsidRDefault="007C4061" w:rsidP="007C4061">
      <w:r w:rsidRPr="00533C32">
        <w:t>Resource URI: {apiRoot}/nudr-dr/&lt;apiVersion&gt;/subscription-data/subs-to-notify/{subsId}</w:t>
      </w:r>
    </w:p>
    <w:p w14:paraId="034EFD02"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084CF066" w14:textId="77777777"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CA99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F352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6D732" w14:textId="77777777" w:rsidR="007C4061" w:rsidRPr="00D5200C" w:rsidRDefault="007C4061" w:rsidP="00C17C4C">
            <w:pPr>
              <w:pStyle w:val="TAH"/>
              <w:rPr>
                <w:lang w:val="en-US"/>
              </w:rPr>
            </w:pPr>
            <w:r w:rsidRPr="00D5200C">
              <w:rPr>
                <w:lang w:val="en-US"/>
              </w:rPr>
              <w:t>Definition</w:t>
            </w:r>
          </w:p>
        </w:tc>
      </w:tr>
      <w:tr w:rsidR="007C4061" w:rsidRPr="00BC4D08" w14:paraId="5875F5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B90C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E217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2E3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C9B1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B7BD3E"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7D17FE3" w14:textId="77777777" w:rsidR="007C4061" w:rsidRPr="00533C32" w:rsidRDefault="007C4061" w:rsidP="007C4061"/>
    <w:p w14:paraId="4B24147C" w14:textId="77777777" w:rsidR="007C4061" w:rsidRPr="00533C32" w:rsidRDefault="007C4061" w:rsidP="006352FE">
      <w:pPr>
        <w:pStyle w:val="Heading4"/>
      </w:pPr>
      <w:bookmarkStart w:id="902" w:name="_Toc20127050"/>
      <w:bookmarkStart w:id="903" w:name="_Toc27589026"/>
      <w:bookmarkStart w:id="904" w:name="_Toc36459825"/>
      <w:bookmarkStart w:id="905" w:name="_Toc45029402"/>
      <w:bookmarkStart w:id="906" w:name="_Toc56520678"/>
      <w:bookmarkStart w:id="907" w:name="_Toc67728631"/>
      <w:r w:rsidRPr="00533C32">
        <w:t>5.2.21.3</w:t>
      </w:r>
      <w:r w:rsidRPr="00533C32">
        <w:tab/>
        <w:t>Resource Standard Methods</w:t>
      </w:r>
      <w:bookmarkEnd w:id="902"/>
      <w:bookmarkEnd w:id="903"/>
      <w:bookmarkEnd w:id="904"/>
      <w:bookmarkEnd w:id="905"/>
      <w:bookmarkEnd w:id="906"/>
      <w:bookmarkEnd w:id="907"/>
    </w:p>
    <w:p w14:paraId="4232BDE7" w14:textId="77777777" w:rsidR="007C4061" w:rsidRPr="00533C32" w:rsidRDefault="007C4061" w:rsidP="006352FE">
      <w:pPr>
        <w:pStyle w:val="Heading5"/>
      </w:pPr>
      <w:bookmarkStart w:id="908" w:name="_Toc20127051"/>
      <w:bookmarkStart w:id="909" w:name="_Toc27589027"/>
      <w:bookmarkStart w:id="910" w:name="_Toc36459826"/>
      <w:bookmarkStart w:id="911" w:name="_Toc45029403"/>
      <w:bookmarkStart w:id="912" w:name="_Toc56520679"/>
      <w:bookmarkStart w:id="913" w:name="_Toc67728632"/>
      <w:r w:rsidRPr="00533C32">
        <w:t>5.2.21.3.1</w:t>
      </w:r>
      <w:r w:rsidRPr="00533C32">
        <w:tab/>
        <w:t>DELETE</w:t>
      </w:r>
      <w:bookmarkEnd w:id="908"/>
      <w:bookmarkEnd w:id="909"/>
      <w:bookmarkEnd w:id="910"/>
      <w:bookmarkEnd w:id="911"/>
      <w:bookmarkEnd w:id="912"/>
      <w:bookmarkEnd w:id="913"/>
    </w:p>
    <w:p w14:paraId="2FAC0D21" w14:textId="77777777" w:rsidR="007C4061" w:rsidRPr="00533C32" w:rsidRDefault="007C4061" w:rsidP="007C4061">
      <w:r w:rsidRPr="00533C32">
        <w:t>This method shall support the URI query parameters specified in table 5.2.21.3.1-1.</w:t>
      </w:r>
    </w:p>
    <w:p w14:paraId="76806607"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4D6C9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71F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D5A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AF904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3EB12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F42AB" w14:textId="77777777" w:rsidR="007C4061" w:rsidRPr="00D5200C" w:rsidRDefault="007C4061" w:rsidP="00C17C4C">
            <w:pPr>
              <w:pStyle w:val="TAH"/>
              <w:rPr>
                <w:lang w:val="en-US"/>
              </w:rPr>
            </w:pPr>
            <w:r w:rsidRPr="00D5200C">
              <w:rPr>
                <w:lang w:val="en-US"/>
              </w:rPr>
              <w:t>Description</w:t>
            </w:r>
          </w:p>
        </w:tc>
      </w:tr>
      <w:tr w:rsidR="007C4061" w:rsidRPr="00BC4D08" w14:paraId="2777AC2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CC2B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9D6ADB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D3FB8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65825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475AEB" w14:textId="77777777" w:rsidR="007C4061" w:rsidRPr="00D5200C" w:rsidRDefault="007C4061" w:rsidP="00C17C4C">
            <w:pPr>
              <w:pStyle w:val="TAL"/>
              <w:rPr>
                <w:lang w:val="en-US"/>
              </w:rPr>
            </w:pPr>
          </w:p>
        </w:tc>
      </w:tr>
    </w:tbl>
    <w:p w14:paraId="3513681F" w14:textId="77777777" w:rsidR="007C4061" w:rsidRPr="00533C32" w:rsidRDefault="007C4061" w:rsidP="007C4061"/>
    <w:p w14:paraId="448E49F3"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1B7BD34"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139FA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0E24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2D6D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37C8F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24CE84" w14:textId="77777777" w:rsidR="007C4061" w:rsidRPr="00D5200C" w:rsidRDefault="007C4061" w:rsidP="00C17C4C">
            <w:pPr>
              <w:pStyle w:val="TAH"/>
              <w:rPr>
                <w:lang w:val="en-US"/>
              </w:rPr>
            </w:pPr>
            <w:r w:rsidRPr="00D5200C">
              <w:rPr>
                <w:lang w:val="en-US"/>
              </w:rPr>
              <w:t>Description</w:t>
            </w:r>
          </w:p>
        </w:tc>
      </w:tr>
      <w:tr w:rsidR="007C4061" w:rsidRPr="00BC4D08" w14:paraId="2E78D1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E0B3B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5A67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53405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AD7A8F0" w14:textId="77777777" w:rsidR="007C4061" w:rsidRPr="00D5200C" w:rsidRDefault="007C4061" w:rsidP="00C17C4C">
            <w:pPr>
              <w:pStyle w:val="TAL"/>
              <w:rPr>
                <w:lang w:val="en-US"/>
              </w:rPr>
            </w:pPr>
            <w:r w:rsidRPr="00D5200C">
              <w:rPr>
                <w:lang w:val="en-US"/>
              </w:rPr>
              <w:t>The request body shall be empty.</w:t>
            </w:r>
          </w:p>
        </w:tc>
      </w:tr>
    </w:tbl>
    <w:p w14:paraId="6C0B4025" w14:textId="77777777" w:rsidR="007C4061" w:rsidRPr="00533C32" w:rsidRDefault="007C4061" w:rsidP="007C4061"/>
    <w:p w14:paraId="06A8C14F"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C255B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C9C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DE0D6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B44BB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A2AB0" w14:textId="77777777" w:rsidR="007C4061" w:rsidRPr="00D5200C" w:rsidRDefault="007C4061" w:rsidP="00C17C4C">
            <w:pPr>
              <w:pStyle w:val="TAH"/>
              <w:rPr>
                <w:lang w:val="en-US"/>
              </w:rPr>
            </w:pPr>
            <w:r w:rsidRPr="00D5200C">
              <w:rPr>
                <w:lang w:val="en-US"/>
              </w:rPr>
              <w:t>Response</w:t>
            </w:r>
          </w:p>
          <w:p w14:paraId="4BD46F0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B4A8F4" w14:textId="77777777" w:rsidR="007C4061" w:rsidRPr="00D5200C" w:rsidRDefault="007C4061" w:rsidP="00C17C4C">
            <w:pPr>
              <w:pStyle w:val="TAH"/>
              <w:rPr>
                <w:lang w:val="en-US"/>
              </w:rPr>
            </w:pPr>
            <w:r w:rsidRPr="00D5200C">
              <w:rPr>
                <w:lang w:val="en-US"/>
              </w:rPr>
              <w:t>Description</w:t>
            </w:r>
          </w:p>
        </w:tc>
      </w:tr>
      <w:tr w:rsidR="007C4061" w:rsidRPr="00BC4D08" w14:paraId="5DE73B2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EDC0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2B686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052423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C3144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EE52B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7C2DC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D4FB8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81201C" w14:textId="77777777" w:rsidR="007C4061" w:rsidRPr="00533C32" w:rsidRDefault="007C4061" w:rsidP="007C4061">
      <w:pPr>
        <w:rPr>
          <w:lang w:eastAsia="zh-CN"/>
        </w:rPr>
      </w:pPr>
    </w:p>
    <w:p w14:paraId="69B9CB41" w14:textId="77777777" w:rsidR="007C4061" w:rsidRPr="00533C32" w:rsidRDefault="007C4061" w:rsidP="006352FE">
      <w:pPr>
        <w:pStyle w:val="Heading5"/>
      </w:pPr>
      <w:bookmarkStart w:id="914" w:name="_Toc20127052"/>
      <w:bookmarkStart w:id="915" w:name="_Toc27589028"/>
      <w:bookmarkStart w:id="916" w:name="_Toc36459827"/>
      <w:bookmarkStart w:id="917" w:name="_Toc45029404"/>
      <w:bookmarkStart w:id="918" w:name="_Toc56520680"/>
      <w:bookmarkStart w:id="919" w:name="_Toc67728633"/>
      <w:r w:rsidRPr="00533C32">
        <w:t>5.2.21.3.</w:t>
      </w:r>
      <w:r w:rsidRPr="00533C32">
        <w:rPr>
          <w:lang w:val="de-DE"/>
        </w:rPr>
        <w:t>2</w:t>
      </w:r>
      <w:r w:rsidRPr="00533C32">
        <w:tab/>
        <w:t>PATCH</w:t>
      </w:r>
      <w:bookmarkEnd w:id="914"/>
      <w:bookmarkEnd w:id="915"/>
      <w:bookmarkEnd w:id="916"/>
      <w:bookmarkEnd w:id="917"/>
      <w:bookmarkEnd w:id="918"/>
      <w:bookmarkEnd w:id="919"/>
    </w:p>
    <w:p w14:paraId="17B76AD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728A4EA2"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F0A3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79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DC3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243A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59AED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533CB" w14:textId="77777777" w:rsidR="007C4061" w:rsidRPr="00D5200C" w:rsidRDefault="007C4061" w:rsidP="00C17C4C">
            <w:pPr>
              <w:pStyle w:val="TAH"/>
              <w:rPr>
                <w:lang w:val="en-US"/>
              </w:rPr>
            </w:pPr>
            <w:r w:rsidRPr="00D5200C">
              <w:rPr>
                <w:lang w:val="en-US"/>
              </w:rPr>
              <w:t>Description</w:t>
            </w:r>
          </w:p>
        </w:tc>
      </w:tr>
      <w:tr w:rsidR="007C4061" w:rsidRPr="00BC4D08" w14:paraId="20EA0D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B86F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4926CC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641B0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6CFA36"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C7C555" w14:textId="77777777" w:rsidR="007C4061" w:rsidRPr="00D5200C" w:rsidRDefault="007C4061" w:rsidP="00C17C4C">
            <w:pPr>
              <w:pStyle w:val="TAL"/>
              <w:rPr>
                <w:lang w:val="en-US"/>
              </w:rPr>
            </w:pPr>
            <w:r w:rsidRPr="00F9317B">
              <w:rPr>
                <w:rFonts w:cs="Arial"/>
                <w:szCs w:val="18"/>
              </w:rPr>
              <w:t>see 3GPP TS 29.500 [4] clause 6.6</w:t>
            </w:r>
          </w:p>
        </w:tc>
      </w:tr>
    </w:tbl>
    <w:p w14:paraId="4E25BC01" w14:textId="77777777" w:rsidR="007C4061" w:rsidRPr="00533C32" w:rsidRDefault="007C4061" w:rsidP="007C4061">
      <w:pPr>
        <w:pStyle w:val="Guidance"/>
      </w:pPr>
    </w:p>
    <w:p w14:paraId="18AA49F5" w14:textId="77777777"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57E3FC71"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434B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585CF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3F28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C3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6D9F4" w14:textId="77777777" w:rsidR="007C4061" w:rsidRPr="00D5200C" w:rsidRDefault="007C4061" w:rsidP="00C17C4C">
            <w:pPr>
              <w:pStyle w:val="TAH"/>
              <w:rPr>
                <w:lang w:val="en-US"/>
              </w:rPr>
            </w:pPr>
            <w:r w:rsidRPr="00D5200C">
              <w:rPr>
                <w:lang w:val="en-US"/>
              </w:rPr>
              <w:t>Description</w:t>
            </w:r>
          </w:p>
        </w:tc>
      </w:tr>
      <w:tr w:rsidR="007C4061" w:rsidRPr="00BC4D08" w14:paraId="540FB1A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64C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4141B7E"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6F703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31A83A"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91E514A" w14:textId="77777777" w:rsidR="007C4061" w:rsidRPr="00533C32" w:rsidRDefault="007C4061" w:rsidP="007C4061"/>
    <w:p w14:paraId="1B2181FD" w14:textId="77777777"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F12524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F84955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2CB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15A4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508046" w14:textId="77777777" w:rsidR="007C4061" w:rsidRPr="00D5200C" w:rsidRDefault="007C4061" w:rsidP="00C17C4C">
            <w:pPr>
              <w:pStyle w:val="TAH"/>
              <w:rPr>
                <w:lang w:val="en-US"/>
              </w:rPr>
            </w:pPr>
            <w:r w:rsidRPr="00D5200C">
              <w:rPr>
                <w:lang w:val="en-US"/>
              </w:rPr>
              <w:t>Response</w:t>
            </w:r>
          </w:p>
          <w:p w14:paraId="6D55BF24"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D92AD62" w14:textId="77777777" w:rsidR="007C4061" w:rsidRPr="00D5200C" w:rsidRDefault="007C4061" w:rsidP="00C17C4C">
            <w:pPr>
              <w:pStyle w:val="TAH"/>
              <w:rPr>
                <w:lang w:val="en-US"/>
              </w:rPr>
            </w:pPr>
            <w:r w:rsidRPr="00D5200C">
              <w:rPr>
                <w:lang w:val="en-US"/>
              </w:rPr>
              <w:t>Description</w:t>
            </w:r>
          </w:p>
        </w:tc>
      </w:tr>
      <w:tr w:rsidR="007C4061" w:rsidRPr="00BC4D08" w14:paraId="2BCD53E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EA76A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D6EC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530C40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ADC6C4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5319FD4"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3633A1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9384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9121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B1F73D"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566B4BA"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302E0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2F15A7D"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0B8FD0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3D063AA"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C8C54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3E8C5071"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27F6D9C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40DF2F3"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662E229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69478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293544"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7ED52F5"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A6F30" w14:textId="77777777" w:rsidR="007C4061" w:rsidRDefault="007C4061" w:rsidP="007C4061">
      <w:pPr>
        <w:rPr>
          <w:lang w:eastAsia="zh-CN"/>
        </w:rPr>
      </w:pPr>
    </w:p>
    <w:p w14:paraId="7EE85163" w14:textId="77777777" w:rsidR="007C4061" w:rsidRPr="00533C32" w:rsidRDefault="007C4061" w:rsidP="006352FE">
      <w:pPr>
        <w:pStyle w:val="Heading5"/>
      </w:pPr>
      <w:bookmarkStart w:id="920" w:name="_Toc36459828"/>
      <w:bookmarkStart w:id="921" w:name="_Toc45029405"/>
      <w:bookmarkStart w:id="922" w:name="_Toc56520681"/>
      <w:bookmarkStart w:id="923" w:name="_Toc67728634"/>
      <w:r>
        <w:t>5.2.21.3.3</w:t>
      </w:r>
      <w:r w:rsidRPr="00533C32">
        <w:tab/>
      </w:r>
      <w:r>
        <w:t>GET</w:t>
      </w:r>
      <w:bookmarkEnd w:id="920"/>
      <w:bookmarkEnd w:id="921"/>
      <w:bookmarkEnd w:id="922"/>
      <w:bookmarkEnd w:id="923"/>
    </w:p>
    <w:p w14:paraId="318731B6" w14:textId="77777777" w:rsidR="007C4061" w:rsidRPr="00533C32" w:rsidRDefault="007C4061" w:rsidP="007C4061">
      <w:r w:rsidRPr="00533C32">
        <w:t>This method shall support the URI query parameters specified in table 5.2.21.3.</w:t>
      </w:r>
      <w:r>
        <w:t>3</w:t>
      </w:r>
      <w:r w:rsidRPr="00533C32">
        <w:t>-1.</w:t>
      </w:r>
    </w:p>
    <w:p w14:paraId="2A8AD894"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52AF2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367D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D3F7F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D0D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181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C2959" w14:textId="77777777" w:rsidR="007C4061" w:rsidRPr="00D5200C" w:rsidRDefault="007C4061" w:rsidP="00C17C4C">
            <w:pPr>
              <w:pStyle w:val="TAH"/>
              <w:rPr>
                <w:lang w:val="en-US"/>
              </w:rPr>
            </w:pPr>
            <w:r w:rsidRPr="00D5200C">
              <w:rPr>
                <w:lang w:val="en-US"/>
              </w:rPr>
              <w:t>Description</w:t>
            </w:r>
          </w:p>
        </w:tc>
      </w:tr>
      <w:tr w:rsidR="007C4061" w:rsidRPr="00BC4D08" w14:paraId="0113D1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93E75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1DA9B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04165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DABB9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5A4B9E" w14:textId="77777777" w:rsidR="007C4061" w:rsidRPr="00D5200C" w:rsidRDefault="007C4061" w:rsidP="00C17C4C">
            <w:pPr>
              <w:pStyle w:val="TAL"/>
              <w:rPr>
                <w:lang w:val="en-US"/>
              </w:rPr>
            </w:pPr>
          </w:p>
        </w:tc>
      </w:tr>
    </w:tbl>
    <w:p w14:paraId="7049B114" w14:textId="77777777" w:rsidR="007C4061" w:rsidRPr="00533C32" w:rsidRDefault="007C4061" w:rsidP="007C4061"/>
    <w:p w14:paraId="561B35EA"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CF03BBB"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3B13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305A1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E03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32C9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6B9804" w14:textId="77777777" w:rsidR="007C4061" w:rsidRPr="00D5200C" w:rsidRDefault="007C4061" w:rsidP="00C17C4C">
            <w:pPr>
              <w:pStyle w:val="TAH"/>
              <w:rPr>
                <w:lang w:val="en-US"/>
              </w:rPr>
            </w:pPr>
            <w:r w:rsidRPr="00D5200C">
              <w:rPr>
                <w:lang w:val="en-US"/>
              </w:rPr>
              <w:t>Description</w:t>
            </w:r>
          </w:p>
        </w:tc>
      </w:tr>
      <w:tr w:rsidR="007C4061" w:rsidRPr="00BC4D08" w14:paraId="3B97FD2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DA243B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0C17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2CC07"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6BA13D7" w14:textId="77777777" w:rsidR="007C4061" w:rsidRPr="00D5200C" w:rsidRDefault="007C4061" w:rsidP="00C17C4C">
            <w:pPr>
              <w:pStyle w:val="TAL"/>
              <w:rPr>
                <w:lang w:val="en-US"/>
              </w:rPr>
            </w:pPr>
            <w:r w:rsidRPr="00D5200C">
              <w:rPr>
                <w:lang w:val="en-US"/>
              </w:rPr>
              <w:t>The request body shall be empty.</w:t>
            </w:r>
          </w:p>
        </w:tc>
      </w:tr>
    </w:tbl>
    <w:p w14:paraId="50D72658" w14:textId="77777777" w:rsidR="007C4061" w:rsidRPr="00533C32" w:rsidRDefault="007C4061" w:rsidP="007C4061"/>
    <w:p w14:paraId="68E6D6C2"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2BBE24D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9B3A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FF06E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B9C7E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35E067" w14:textId="77777777" w:rsidR="007C4061" w:rsidRPr="00D5200C" w:rsidRDefault="007C4061" w:rsidP="00C17C4C">
            <w:pPr>
              <w:pStyle w:val="TAH"/>
              <w:rPr>
                <w:lang w:val="en-US"/>
              </w:rPr>
            </w:pPr>
            <w:r w:rsidRPr="00D5200C">
              <w:rPr>
                <w:lang w:val="en-US"/>
              </w:rPr>
              <w:t>Response</w:t>
            </w:r>
          </w:p>
          <w:p w14:paraId="37EE84D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6B1980" w14:textId="77777777" w:rsidR="007C4061" w:rsidRPr="00D5200C" w:rsidRDefault="007C4061" w:rsidP="00C17C4C">
            <w:pPr>
              <w:pStyle w:val="TAH"/>
              <w:rPr>
                <w:lang w:val="en-US"/>
              </w:rPr>
            </w:pPr>
            <w:r w:rsidRPr="00D5200C">
              <w:rPr>
                <w:lang w:val="en-US"/>
              </w:rPr>
              <w:t>Description</w:t>
            </w:r>
          </w:p>
        </w:tc>
      </w:tr>
      <w:tr w:rsidR="007C4061" w:rsidRPr="00BC4D08" w14:paraId="0F88A5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97D758"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342D2E4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4541A9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8C649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FD2531"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19E56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35FAD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0372FB3" w14:textId="77777777" w:rsidR="007C4061" w:rsidRPr="001D2176" w:rsidRDefault="007C4061" w:rsidP="007C4061">
      <w:pPr>
        <w:rPr>
          <w:lang w:eastAsia="zh-CN"/>
        </w:rPr>
      </w:pPr>
    </w:p>
    <w:p w14:paraId="302DAD23" w14:textId="77777777" w:rsidR="007C4061" w:rsidRPr="00533C32" w:rsidRDefault="007C4061" w:rsidP="006352FE">
      <w:pPr>
        <w:pStyle w:val="Heading3"/>
      </w:pPr>
      <w:bookmarkStart w:id="924" w:name="_Toc20127053"/>
      <w:bookmarkStart w:id="925" w:name="_Toc27589029"/>
      <w:bookmarkStart w:id="926" w:name="_Toc36459829"/>
      <w:bookmarkStart w:id="927" w:name="_Toc45029406"/>
      <w:bookmarkStart w:id="928" w:name="_Toc56520682"/>
      <w:bookmarkStart w:id="929" w:name="_Toc67728635"/>
      <w:r w:rsidRPr="00533C32">
        <w:t>5.2.22</w:t>
      </w:r>
      <w:r w:rsidRPr="00533C32">
        <w:tab/>
        <w:t>Resource: TraceData</w:t>
      </w:r>
      <w:bookmarkEnd w:id="924"/>
      <w:bookmarkEnd w:id="925"/>
      <w:bookmarkEnd w:id="926"/>
      <w:bookmarkEnd w:id="927"/>
      <w:bookmarkEnd w:id="928"/>
      <w:bookmarkEnd w:id="929"/>
    </w:p>
    <w:p w14:paraId="6357D9A6" w14:textId="77777777" w:rsidR="007C4061" w:rsidRPr="00533C32" w:rsidRDefault="007C4061" w:rsidP="006352FE">
      <w:pPr>
        <w:pStyle w:val="Heading4"/>
      </w:pPr>
      <w:bookmarkStart w:id="930" w:name="_Toc20127054"/>
      <w:bookmarkStart w:id="931" w:name="_Toc27589030"/>
      <w:bookmarkStart w:id="932" w:name="_Toc36459830"/>
      <w:bookmarkStart w:id="933" w:name="_Toc45029407"/>
      <w:bookmarkStart w:id="934" w:name="_Toc56520683"/>
      <w:bookmarkStart w:id="935" w:name="_Toc67728636"/>
      <w:r w:rsidRPr="00533C32">
        <w:t>5.2.22.1</w:t>
      </w:r>
      <w:r w:rsidRPr="00533C32">
        <w:tab/>
        <w:t>Description</w:t>
      </w:r>
      <w:bookmarkEnd w:id="930"/>
      <w:bookmarkEnd w:id="931"/>
      <w:bookmarkEnd w:id="932"/>
      <w:bookmarkEnd w:id="933"/>
      <w:bookmarkEnd w:id="934"/>
      <w:bookmarkEnd w:id="935"/>
    </w:p>
    <w:p w14:paraId="3C45AF83"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586B183E"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8DF2B2" w14:textId="77777777" w:rsidR="007C4061" w:rsidRPr="00533C32" w:rsidRDefault="007C4061" w:rsidP="006352FE">
      <w:pPr>
        <w:pStyle w:val="Heading4"/>
      </w:pPr>
      <w:bookmarkStart w:id="936" w:name="_Toc20127055"/>
      <w:bookmarkStart w:id="937" w:name="_Toc27589031"/>
      <w:bookmarkStart w:id="938" w:name="_Toc36459831"/>
      <w:bookmarkStart w:id="939" w:name="_Toc45029408"/>
      <w:bookmarkStart w:id="940" w:name="_Toc56520684"/>
      <w:bookmarkStart w:id="941" w:name="_Toc67728637"/>
      <w:r w:rsidRPr="00533C32">
        <w:t>5.2.22.2</w:t>
      </w:r>
      <w:r w:rsidRPr="00533C32">
        <w:tab/>
        <w:t>Resource Definition</w:t>
      </w:r>
      <w:bookmarkEnd w:id="936"/>
      <w:bookmarkEnd w:id="937"/>
      <w:bookmarkEnd w:id="938"/>
      <w:bookmarkEnd w:id="939"/>
      <w:bookmarkEnd w:id="940"/>
      <w:bookmarkEnd w:id="941"/>
    </w:p>
    <w:p w14:paraId="23A446EC"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70417E4F"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1B978DD8" w14:textId="77777777"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BE9F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2955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CAE4F6" w14:textId="77777777" w:rsidR="007C4061" w:rsidRPr="00D5200C" w:rsidRDefault="007C4061" w:rsidP="00C17C4C">
            <w:pPr>
              <w:pStyle w:val="TAH"/>
              <w:rPr>
                <w:lang w:val="en-US"/>
              </w:rPr>
            </w:pPr>
            <w:r w:rsidRPr="00D5200C">
              <w:rPr>
                <w:lang w:val="en-US"/>
              </w:rPr>
              <w:t>Definition</w:t>
            </w:r>
          </w:p>
        </w:tc>
      </w:tr>
      <w:tr w:rsidR="007C4061" w:rsidRPr="00BC4D08" w14:paraId="00E81B7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EBDF9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DE1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808A7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726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E61D8E"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73210D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1D2DA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6DC52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6BCB24A" w14:textId="77777777" w:rsidR="007C4061" w:rsidRPr="00533C32" w:rsidRDefault="007C4061" w:rsidP="007C4061"/>
    <w:p w14:paraId="2010A4EA" w14:textId="77777777" w:rsidR="007C4061" w:rsidRPr="00533C32" w:rsidRDefault="007C4061" w:rsidP="006352FE">
      <w:pPr>
        <w:pStyle w:val="Heading4"/>
      </w:pPr>
      <w:bookmarkStart w:id="942" w:name="_Toc20127056"/>
      <w:bookmarkStart w:id="943" w:name="_Toc27589032"/>
      <w:bookmarkStart w:id="944" w:name="_Toc36459832"/>
      <w:bookmarkStart w:id="945" w:name="_Toc45029409"/>
      <w:bookmarkStart w:id="946" w:name="_Toc56520685"/>
      <w:bookmarkStart w:id="947" w:name="_Toc67728638"/>
      <w:r w:rsidRPr="00533C32">
        <w:t>5.2.22.3</w:t>
      </w:r>
      <w:r w:rsidRPr="00533C32">
        <w:tab/>
        <w:t>Resource Standard Methods</w:t>
      </w:r>
      <w:bookmarkEnd w:id="942"/>
      <w:bookmarkEnd w:id="943"/>
      <w:bookmarkEnd w:id="944"/>
      <w:bookmarkEnd w:id="945"/>
      <w:bookmarkEnd w:id="946"/>
      <w:bookmarkEnd w:id="947"/>
    </w:p>
    <w:p w14:paraId="39936B4B" w14:textId="77777777" w:rsidR="007C4061" w:rsidRPr="00533C32" w:rsidRDefault="007C4061" w:rsidP="006352FE">
      <w:pPr>
        <w:pStyle w:val="Heading5"/>
      </w:pPr>
      <w:bookmarkStart w:id="948" w:name="_Toc20127057"/>
      <w:bookmarkStart w:id="949" w:name="_Toc27589033"/>
      <w:bookmarkStart w:id="950" w:name="_Toc36459833"/>
      <w:bookmarkStart w:id="951" w:name="_Toc45029410"/>
      <w:bookmarkStart w:id="952" w:name="_Toc56520686"/>
      <w:bookmarkStart w:id="953" w:name="_Toc67728639"/>
      <w:r w:rsidRPr="00533C32">
        <w:t>5.2.3.3.1</w:t>
      </w:r>
      <w:r w:rsidRPr="00533C32">
        <w:tab/>
        <w:t>GET</w:t>
      </w:r>
      <w:bookmarkEnd w:id="948"/>
      <w:bookmarkEnd w:id="949"/>
      <w:bookmarkEnd w:id="950"/>
      <w:bookmarkEnd w:id="951"/>
      <w:bookmarkEnd w:id="952"/>
      <w:bookmarkEnd w:id="953"/>
    </w:p>
    <w:p w14:paraId="6787DE41" w14:textId="77777777" w:rsidR="007C4061" w:rsidRPr="00533C32" w:rsidRDefault="007C4061" w:rsidP="007C4061">
      <w:pPr>
        <w:outlineLvl w:val="0"/>
      </w:pPr>
      <w:r w:rsidRPr="00533C32">
        <w:t>This method shall support the URI query parameters specified in table 5.2.22.3.1-1.</w:t>
      </w:r>
    </w:p>
    <w:p w14:paraId="626664CA"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08F59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578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6C99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4B895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D31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B33F47" w14:textId="77777777" w:rsidR="007C4061" w:rsidRPr="00D5200C" w:rsidRDefault="007C4061" w:rsidP="00C17C4C">
            <w:pPr>
              <w:pStyle w:val="TAH"/>
              <w:rPr>
                <w:lang w:val="en-US"/>
              </w:rPr>
            </w:pPr>
            <w:r w:rsidRPr="00D5200C">
              <w:rPr>
                <w:lang w:val="en-US"/>
              </w:rPr>
              <w:t>Description</w:t>
            </w:r>
          </w:p>
        </w:tc>
      </w:tr>
      <w:tr w:rsidR="007C4061" w:rsidRPr="00BC4D08" w14:paraId="690C0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72846C"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624EF820"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0A91DC1D"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18B5FB03"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B5797" w14:textId="77777777" w:rsidR="007C4061" w:rsidRPr="00D5200C" w:rsidRDefault="007C4061" w:rsidP="00C17C4C">
            <w:pPr>
              <w:pStyle w:val="TAL"/>
              <w:rPr>
                <w:lang w:val="en-US"/>
              </w:rPr>
            </w:pPr>
          </w:p>
        </w:tc>
      </w:tr>
    </w:tbl>
    <w:p w14:paraId="0DE2F3C6" w14:textId="77777777" w:rsidR="007C4061" w:rsidRPr="00533C32" w:rsidRDefault="007C4061" w:rsidP="007C4061"/>
    <w:p w14:paraId="56AEA4E8"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4F9380B"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7EC55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E7B6B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9779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4D2E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32928" w14:textId="77777777" w:rsidR="007C4061" w:rsidRPr="00D5200C" w:rsidRDefault="007C4061" w:rsidP="00C17C4C">
            <w:pPr>
              <w:pStyle w:val="TAH"/>
              <w:rPr>
                <w:lang w:val="en-US"/>
              </w:rPr>
            </w:pPr>
            <w:r w:rsidRPr="00D5200C">
              <w:rPr>
                <w:lang w:val="en-US"/>
              </w:rPr>
              <w:t>Description</w:t>
            </w:r>
          </w:p>
        </w:tc>
      </w:tr>
      <w:tr w:rsidR="007C4061" w:rsidRPr="00BC4D08" w14:paraId="75ACBE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64697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2F37D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7F5BF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F74F5F" w14:textId="77777777" w:rsidR="007C4061" w:rsidRPr="00D5200C" w:rsidRDefault="007C4061" w:rsidP="00C17C4C">
            <w:pPr>
              <w:pStyle w:val="TAL"/>
              <w:rPr>
                <w:lang w:val="en-US"/>
              </w:rPr>
            </w:pPr>
          </w:p>
        </w:tc>
      </w:tr>
    </w:tbl>
    <w:p w14:paraId="7F0346E4" w14:textId="77777777" w:rsidR="007C4061" w:rsidRPr="00533C32" w:rsidRDefault="007C4061" w:rsidP="007C4061"/>
    <w:p w14:paraId="3BC3A120"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EE6E7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90BA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22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49DB88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DA248" w14:textId="77777777" w:rsidR="007C4061" w:rsidRPr="00D5200C" w:rsidRDefault="007C4061" w:rsidP="00C17C4C">
            <w:pPr>
              <w:pStyle w:val="TAH"/>
              <w:rPr>
                <w:lang w:val="en-US"/>
              </w:rPr>
            </w:pPr>
            <w:r w:rsidRPr="00D5200C">
              <w:rPr>
                <w:lang w:val="en-US"/>
              </w:rPr>
              <w:t>Response</w:t>
            </w:r>
          </w:p>
          <w:p w14:paraId="730792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92CD9E" w14:textId="77777777" w:rsidR="007C4061" w:rsidRPr="00D5200C" w:rsidRDefault="007C4061" w:rsidP="00C17C4C">
            <w:pPr>
              <w:pStyle w:val="TAH"/>
              <w:rPr>
                <w:lang w:val="en-US"/>
              </w:rPr>
            </w:pPr>
            <w:r w:rsidRPr="00D5200C">
              <w:rPr>
                <w:lang w:val="en-US"/>
              </w:rPr>
              <w:t>Description</w:t>
            </w:r>
          </w:p>
        </w:tc>
      </w:tr>
      <w:tr w:rsidR="007C4061" w:rsidRPr="00BC4D08" w14:paraId="01086A4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B2149"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3678CA8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FDA0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095F8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A228E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3CFA6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30F5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36C014" w14:textId="77777777" w:rsidR="007C4061" w:rsidRPr="00533C32" w:rsidRDefault="007C4061" w:rsidP="007C4061">
      <w:pPr>
        <w:rPr>
          <w:lang w:eastAsia="zh-CN"/>
        </w:rPr>
      </w:pPr>
    </w:p>
    <w:p w14:paraId="0F739536" w14:textId="77777777" w:rsidR="007C4061" w:rsidRPr="00533C32" w:rsidRDefault="007C4061" w:rsidP="006352FE">
      <w:pPr>
        <w:pStyle w:val="Heading4"/>
      </w:pPr>
      <w:bookmarkStart w:id="954" w:name="_Toc20127058"/>
      <w:bookmarkStart w:id="955" w:name="_Toc27589034"/>
      <w:bookmarkStart w:id="956" w:name="_Toc36459834"/>
      <w:bookmarkStart w:id="957" w:name="_Toc45029411"/>
      <w:bookmarkStart w:id="958" w:name="_Toc56520687"/>
      <w:bookmarkStart w:id="959" w:name="_Toc67728640"/>
      <w:r w:rsidRPr="00533C32">
        <w:t>5.2.23</w:t>
      </w:r>
      <w:r w:rsidRPr="00533C32">
        <w:tab/>
        <w:t>Resource: IdentityData</w:t>
      </w:r>
      <w:bookmarkEnd w:id="954"/>
      <w:bookmarkEnd w:id="955"/>
      <w:bookmarkEnd w:id="956"/>
      <w:bookmarkEnd w:id="957"/>
      <w:bookmarkEnd w:id="958"/>
      <w:bookmarkEnd w:id="959"/>
    </w:p>
    <w:p w14:paraId="602FF934" w14:textId="77777777" w:rsidR="007C4061" w:rsidRPr="00533C32" w:rsidRDefault="007C4061" w:rsidP="006352FE">
      <w:pPr>
        <w:pStyle w:val="Heading5"/>
      </w:pPr>
      <w:bookmarkStart w:id="960" w:name="_Toc20127059"/>
      <w:bookmarkStart w:id="961" w:name="_Toc27589035"/>
      <w:bookmarkStart w:id="962" w:name="_Toc36459835"/>
      <w:bookmarkStart w:id="963" w:name="_Toc45029412"/>
      <w:bookmarkStart w:id="964" w:name="_Toc56520688"/>
      <w:bookmarkStart w:id="965" w:name="_Toc67728641"/>
      <w:r w:rsidRPr="00533C32">
        <w:t>5.2.23.1</w:t>
      </w:r>
      <w:r w:rsidRPr="00533C32">
        <w:tab/>
        <w:t>Description</w:t>
      </w:r>
      <w:bookmarkEnd w:id="960"/>
      <w:bookmarkEnd w:id="961"/>
      <w:bookmarkEnd w:id="962"/>
      <w:bookmarkEnd w:id="963"/>
      <w:bookmarkEnd w:id="964"/>
      <w:bookmarkEnd w:id="965"/>
    </w:p>
    <w:p w14:paraId="2B782FC3" w14:textId="77777777" w:rsidR="007C4061" w:rsidRPr="00533C32" w:rsidRDefault="007C4061" w:rsidP="007C4061">
      <w:pPr>
        <w:outlineLvl w:val="0"/>
      </w:pPr>
      <w:r w:rsidRPr="00533C32">
        <w:t>This resource represents the identity data. It is queried by the UDM by GPSI or SUPI.</w:t>
      </w:r>
    </w:p>
    <w:p w14:paraId="3CCD0696" w14:textId="77777777" w:rsidR="007C4061" w:rsidRPr="00533C32" w:rsidRDefault="007C4061" w:rsidP="006352FE">
      <w:pPr>
        <w:pStyle w:val="Heading5"/>
      </w:pPr>
      <w:bookmarkStart w:id="966" w:name="_Toc20127060"/>
      <w:bookmarkStart w:id="967" w:name="_Toc27589036"/>
      <w:bookmarkStart w:id="968" w:name="_Toc36459836"/>
      <w:bookmarkStart w:id="969" w:name="_Toc45029413"/>
      <w:bookmarkStart w:id="970" w:name="_Toc56520689"/>
      <w:bookmarkStart w:id="971" w:name="_Toc67728642"/>
      <w:r w:rsidRPr="00533C32">
        <w:t>5.2.23.2</w:t>
      </w:r>
      <w:r w:rsidRPr="00533C32">
        <w:tab/>
        <w:t>Resource Definition</w:t>
      </w:r>
      <w:bookmarkEnd w:id="966"/>
      <w:bookmarkEnd w:id="967"/>
      <w:bookmarkEnd w:id="968"/>
      <w:bookmarkEnd w:id="969"/>
      <w:bookmarkEnd w:id="970"/>
      <w:bookmarkEnd w:id="971"/>
    </w:p>
    <w:p w14:paraId="20826B8E" w14:textId="77777777" w:rsidR="007C4061" w:rsidRPr="00533C32" w:rsidRDefault="007C4061" w:rsidP="007C4061">
      <w:pPr>
        <w:outlineLvl w:val="0"/>
      </w:pPr>
      <w:r w:rsidRPr="00533C32">
        <w:t>Resource URI: {apiRoot}/nudr-dr/&lt;apiVersion&gt;/subscription-data/{ueId}/identity-data</w:t>
      </w:r>
    </w:p>
    <w:p w14:paraId="4664EFDE"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2952E3DA"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F3B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FBF1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128EB" w14:textId="77777777" w:rsidR="007C4061" w:rsidRPr="00D5200C" w:rsidRDefault="007C4061" w:rsidP="00C17C4C">
            <w:pPr>
              <w:pStyle w:val="TAH"/>
              <w:rPr>
                <w:lang w:val="en-US"/>
              </w:rPr>
            </w:pPr>
            <w:r w:rsidRPr="00D5200C">
              <w:rPr>
                <w:lang w:val="en-US"/>
              </w:rPr>
              <w:t>Definition</w:t>
            </w:r>
          </w:p>
        </w:tc>
      </w:tr>
      <w:tr w:rsidR="007C4061" w:rsidRPr="00BC4D08" w14:paraId="2DA4A1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E837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62AC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83287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4ACF"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5EA02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574E9CD" w14:textId="77777777" w:rsidR="007C4061" w:rsidRPr="00533C32" w:rsidRDefault="007C4061" w:rsidP="007C4061"/>
    <w:p w14:paraId="313A27BA" w14:textId="77777777" w:rsidR="007C4061" w:rsidRPr="00533C32" w:rsidRDefault="007C4061" w:rsidP="006352FE">
      <w:pPr>
        <w:pStyle w:val="Heading5"/>
      </w:pPr>
      <w:bookmarkStart w:id="972" w:name="_Toc20127061"/>
      <w:bookmarkStart w:id="973" w:name="_Toc27589037"/>
      <w:bookmarkStart w:id="974" w:name="_Toc36459837"/>
      <w:bookmarkStart w:id="975" w:name="_Toc45029414"/>
      <w:bookmarkStart w:id="976" w:name="_Toc56520690"/>
      <w:bookmarkStart w:id="977" w:name="_Toc67728643"/>
      <w:r w:rsidRPr="00533C32">
        <w:lastRenderedPageBreak/>
        <w:t>5.2.23.3</w:t>
      </w:r>
      <w:r w:rsidRPr="00533C32">
        <w:tab/>
        <w:t>Resource Standard Methods</w:t>
      </w:r>
      <w:bookmarkEnd w:id="972"/>
      <w:bookmarkEnd w:id="973"/>
      <w:bookmarkEnd w:id="974"/>
      <w:bookmarkEnd w:id="975"/>
      <w:bookmarkEnd w:id="976"/>
      <w:bookmarkEnd w:id="977"/>
    </w:p>
    <w:p w14:paraId="1F12E4A3" w14:textId="77777777" w:rsidR="007C4061" w:rsidRPr="00533C32" w:rsidRDefault="007C4061" w:rsidP="007C4061">
      <w:pPr>
        <w:pStyle w:val="Heading6"/>
      </w:pPr>
      <w:bookmarkStart w:id="978" w:name="_Toc20127062"/>
      <w:bookmarkStart w:id="979" w:name="_Toc27589038"/>
      <w:bookmarkStart w:id="980" w:name="_Toc36459838"/>
      <w:bookmarkStart w:id="981" w:name="_Toc45029415"/>
      <w:bookmarkStart w:id="982" w:name="_Toc56520691"/>
      <w:bookmarkStart w:id="983" w:name="_Toc67728644"/>
      <w:r w:rsidRPr="00533C32">
        <w:t>5.2.23.3.1</w:t>
      </w:r>
      <w:r w:rsidRPr="00533C32">
        <w:tab/>
        <w:t>GET</w:t>
      </w:r>
      <w:bookmarkEnd w:id="978"/>
      <w:bookmarkEnd w:id="979"/>
      <w:bookmarkEnd w:id="980"/>
      <w:bookmarkEnd w:id="981"/>
      <w:bookmarkEnd w:id="982"/>
      <w:bookmarkEnd w:id="983"/>
    </w:p>
    <w:p w14:paraId="32DA016E" w14:textId="77777777" w:rsidR="007C4061" w:rsidRPr="00533C32" w:rsidRDefault="007C4061" w:rsidP="007C4061">
      <w:pPr>
        <w:outlineLvl w:val="0"/>
      </w:pPr>
      <w:r w:rsidRPr="00533C32">
        <w:t>This method shall support the URI query parameters specified in table 5.2.23.3.1-1.</w:t>
      </w:r>
    </w:p>
    <w:p w14:paraId="7075A5FC"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C29DB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6DAA4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298D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2A2EE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530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B11E3" w14:textId="77777777" w:rsidR="007C4061" w:rsidRPr="00D5200C" w:rsidRDefault="007C4061" w:rsidP="00C17C4C">
            <w:pPr>
              <w:pStyle w:val="TAH"/>
              <w:rPr>
                <w:lang w:val="en-US"/>
              </w:rPr>
            </w:pPr>
            <w:r w:rsidRPr="00D5200C">
              <w:rPr>
                <w:lang w:val="en-US"/>
              </w:rPr>
              <w:t>Description</w:t>
            </w:r>
          </w:p>
        </w:tc>
      </w:tr>
      <w:tr w:rsidR="007C4061" w:rsidRPr="00BC4D08" w14:paraId="121E4A0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D3B3A6"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09FB2FB" w14:textId="77777777" w:rsidR="007C4061" w:rsidRPr="00D5200C" w:rsidRDefault="007C4061" w:rsidP="00C17C4C">
            <w:pPr>
              <w:pStyle w:val="TAL"/>
              <w:rPr>
                <w:lang w:val="en-US"/>
              </w:rPr>
            </w:pPr>
            <w:bookmarkStart w:id="984" w:name="OLE_LINK9"/>
            <w:r w:rsidRPr="00F9317B">
              <w:rPr>
                <w:rFonts w:hint="eastAsia"/>
              </w:rPr>
              <w:t>AppPort</w:t>
            </w:r>
            <w:r w:rsidRPr="00F9317B">
              <w:t>Id</w:t>
            </w:r>
            <w:bookmarkEnd w:id="984"/>
          </w:p>
        </w:tc>
        <w:tc>
          <w:tcPr>
            <w:tcW w:w="217" w:type="pct"/>
            <w:tcBorders>
              <w:top w:val="single" w:sz="4" w:space="0" w:color="auto"/>
              <w:left w:val="single" w:sz="6" w:space="0" w:color="000000"/>
              <w:bottom w:val="single" w:sz="6" w:space="0" w:color="000000"/>
              <w:right w:val="single" w:sz="6" w:space="0" w:color="000000"/>
            </w:tcBorders>
          </w:tcPr>
          <w:p w14:paraId="39A2328E" w14:textId="77777777" w:rsidR="007C4061" w:rsidRPr="00D5200C" w:rsidRDefault="007C4061" w:rsidP="00C17C4C">
            <w:pPr>
              <w:pStyle w:val="TAC"/>
              <w:rPr>
                <w:lang w:val="en-US"/>
              </w:rPr>
            </w:pPr>
            <w:r w:rsidRPr="00F9317B">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7A56A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5B92DF" w14:textId="77777777" w:rsidR="007C4061" w:rsidRPr="00D5200C" w:rsidRDefault="007C4061" w:rsidP="00C17C4C">
            <w:pPr>
              <w:pStyle w:val="TAL"/>
              <w:rPr>
                <w:lang w:val="en-US"/>
              </w:rPr>
            </w:pPr>
            <w:r w:rsidRPr="00F9317B">
              <w:rPr>
                <w:rFonts w:cs="Arial"/>
                <w:szCs w:val="18"/>
              </w:rPr>
              <w:t>A</w:t>
            </w:r>
            <w:r w:rsidRPr="00F9317B">
              <w:rPr>
                <w:rFonts w:cs="Arial" w:hint="eastAsia"/>
                <w:szCs w:val="18"/>
              </w:rPr>
              <w:t>pplication</w:t>
            </w:r>
            <w:r w:rsidRPr="00F9317B">
              <w:rPr>
                <w:rFonts w:cs="Arial"/>
                <w:szCs w:val="18"/>
              </w:rPr>
              <w:t xml:space="preserve"> port identity, see 3GPP TS 23.501 [2] clause 4.4.7</w:t>
            </w:r>
          </w:p>
        </w:tc>
      </w:tr>
    </w:tbl>
    <w:p w14:paraId="2F0BDB25" w14:textId="77777777" w:rsidR="007C4061" w:rsidRPr="00533C32" w:rsidRDefault="007C4061" w:rsidP="007C4061"/>
    <w:p w14:paraId="74E2EF08"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0F908E2"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E32D87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D68D0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E52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BD1A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D6B036" w14:textId="77777777" w:rsidR="007C4061" w:rsidRPr="00D5200C" w:rsidRDefault="007C4061" w:rsidP="00C17C4C">
            <w:pPr>
              <w:pStyle w:val="TAH"/>
              <w:rPr>
                <w:lang w:val="en-US"/>
              </w:rPr>
            </w:pPr>
            <w:r w:rsidRPr="00D5200C">
              <w:rPr>
                <w:lang w:val="en-US"/>
              </w:rPr>
              <w:t>Description</w:t>
            </w:r>
          </w:p>
        </w:tc>
      </w:tr>
      <w:tr w:rsidR="007C4061" w:rsidRPr="00BC4D08" w14:paraId="329F3DA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A726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844F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F872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4F7DF1" w14:textId="77777777" w:rsidR="007C4061" w:rsidRPr="00D5200C" w:rsidRDefault="007C4061" w:rsidP="00C17C4C">
            <w:pPr>
              <w:pStyle w:val="TAL"/>
              <w:rPr>
                <w:lang w:val="en-US"/>
              </w:rPr>
            </w:pPr>
          </w:p>
        </w:tc>
      </w:tr>
    </w:tbl>
    <w:p w14:paraId="220BEA02" w14:textId="77777777" w:rsidR="007C4061" w:rsidRPr="00533C32" w:rsidRDefault="007C4061" w:rsidP="007C4061"/>
    <w:p w14:paraId="3E1D221F"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42D4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B2DF7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3E12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505D1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0F4A37" w14:textId="77777777" w:rsidR="007C4061" w:rsidRPr="00D5200C" w:rsidRDefault="007C4061" w:rsidP="00C17C4C">
            <w:pPr>
              <w:pStyle w:val="TAH"/>
              <w:rPr>
                <w:lang w:val="en-US"/>
              </w:rPr>
            </w:pPr>
            <w:r w:rsidRPr="00D5200C">
              <w:rPr>
                <w:lang w:val="en-US"/>
              </w:rPr>
              <w:t>Response</w:t>
            </w:r>
          </w:p>
          <w:p w14:paraId="479EEF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05111" w14:textId="77777777" w:rsidR="007C4061" w:rsidRPr="00D5200C" w:rsidRDefault="007C4061" w:rsidP="00C17C4C">
            <w:pPr>
              <w:pStyle w:val="TAH"/>
              <w:rPr>
                <w:lang w:val="en-US"/>
              </w:rPr>
            </w:pPr>
            <w:r w:rsidRPr="00D5200C">
              <w:rPr>
                <w:lang w:val="en-US"/>
              </w:rPr>
              <w:t>Description</w:t>
            </w:r>
          </w:p>
        </w:tc>
      </w:tr>
      <w:tr w:rsidR="007C4061" w:rsidRPr="00BC4D08" w14:paraId="110645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CE5050"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42EBF9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CEDD8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814F82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7FE879"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29E1BB5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AB97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3DBC3A7" w14:textId="77777777" w:rsidR="007C4061" w:rsidRPr="00533C32" w:rsidRDefault="007C4061" w:rsidP="007C4061">
      <w:pPr>
        <w:rPr>
          <w:lang w:eastAsia="zh-CN"/>
        </w:rPr>
      </w:pPr>
    </w:p>
    <w:p w14:paraId="30EDC479" w14:textId="77777777" w:rsidR="007C4061" w:rsidRPr="00533C32" w:rsidRDefault="007C4061" w:rsidP="006352FE">
      <w:pPr>
        <w:pStyle w:val="Heading3"/>
      </w:pPr>
      <w:bookmarkStart w:id="985" w:name="_Toc20127063"/>
      <w:bookmarkStart w:id="986" w:name="_Toc27589039"/>
      <w:bookmarkStart w:id="987" w:name="_Toc36459839"/>
      <w:bookmarkStart w:id="988" w:name="_Toc45029416"/>
      <w:bookmarkStart w:id="989" w:name="_Toc56520692"/>
      <w:bookmarkStart w:id="990" w:name="_Toc67728645"/>
      <w:r w:rsidRPr="00533C32">
        <w:t>5.2.24</w:t>
      </w:r>
      <w:r w:rsidRPr="00533C32">
        <w:tab/>
        <w:t>Resource: AuthenticationStatus</w:t>
      </w:r>
      <w:bookmarkEnd w:id="985"/>
      <w:bookmarkEnd w:id="986"/>
      <w:bookmarkEnd w:id="987"/>
      <w:bookmarkEnd w:id="988"/>
      <w:bookmarkEnd w:id="989"/>
      <w:bookmarkEnd w:id="990"/>
    </w:p>
    <w:p w14:paraId="2C971187" w14:textId="77777777" w:rsidR="007C4061" w:rsidRPr="00533C32" w:rsidRDefault="007C4061" w:rsidP="006352FE">
      <w:pPr>
        <w:pStyle w:val="Heading4"/>
      </w:pPr>
      <w:bookmarkStart w:id="991" w:name="_Toc20127064"/>
      <w:bookmarkStart w:id="992" w:name="_Toc27589040"/>
      <w:bookmarkStart w:id="993" w:name="_Toc36459840"/>
      <w:bookmarkStart w:id="994" w:name="_Toc45029417"/>
      <w:bookmarkStart w:id="995" w:name="_Toc56520693"/>
      <w:bookmarkStart w:id="996" w:name="_Toc67728646"/>
      <w:r w:rsidRPr="00533C32">
        <w:t>5.2.24.1</w:t>
      </w:r>
      <w:r w:rsidRPr="00533C32">
        <w:tab/>
        <w:t>Description</w:t>
      </w:r>
      <w:bookmarkEnd w:id="991"/>
      <w:bookmarkEnd w:id="992"/>
      <w:bookmarkEnd w:id="993"/>
      <w:bookmarkEnd w:id="994"/>
      <w:bookmarkEnd w:id="995"/>
      <w:bookmarkEnd w:id="996"/>
    </w:p>
    <w:p w14:paraId="3A882B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4E79439" w14:textId="77777777" w:rsidR="007C4061" w:rsidRPr="00533C32" w:rsidRDefault="007C4061" w:rsidP="006352FE">
      <w:pPr>
        <w:pStyle w:val="Heading4"/>
      </w:pPr>
      <w:bookmarkStart w:id="997" w:name="_Toc20127065"/>
      <w:bookmarkStart w:id="998" w:name="_Toc27589041"/>
      <w:bookmarkStart w:id="999" w:name="_Toc36459841"/>
      <w:bookmarkStart w:id="1000" w:name="_Toc45029418"/>
      <w:bookmarkStart w:id="1001" w:name="_Toc56520694"/>
      <w:bookmarkStart w:id="1002" w:name="_Toc67728647"/>
      <w:r w:rsidRPr="00533C32">
        <w:t>5.2.24.2</w:t>
      </w:r>
      <w:r w:rsidRPr="00533C32">
        <w:tab/>
        <w:t>Resource Definition</w:t>
      </w:r>
      <w:bookmarkEnd w:id="997"/>
      <w:bookmarkEnd w:id="998"/>
      <w:bookmarkEnd w:id="999"/>
      <w:bookmarkEnd w:id="1000"/>
      <w:bookmarkEnd w:id="1001"/>
      <w:bookmarkEnd w:id="1002"/>
    </w:p>
    <w:p w14:paraId="132DF8AC"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65A9872B"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33B36EAA"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C54D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A934C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A2835" w14:textId="77777777" w:rsidR="007C4061" w:rsidRPr="00D5200C" w:rsidRDefault="007C4061" w:rsidP="00C17C4C">
            <w:pPr>
              <w:pStyle w:val="TAH"/>
              <w:rPr>
                <w:lang w:val="en-US"/>
              </w:rPr>
            </w:pPr>
            <w:r w:rsidRPr="00D5200C">
              <w:rPr>
                <w:lang w:val="en-US"/>
              </w:rPr>
              <w:t>Definition</w:t>
            </w:r>
          </w:p>
        </w:tc>
      </w:tr>
      <w:tr w:rsidR="007C4061" w:rsidRPr="00BC4D08" w14:paraId="2D12CB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371B3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1C1308"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0F026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EBD1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4A1ABA"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17F7D5BE" w14:textId="77777777" w:rsidR="007C4061" w:rsidRPr="00533C32" w:rsidRDefault="007C4061" w:rsidP="007C4061"/>
    <w:p w14:paraId="19CF9CDD" w14:textId="77777777" w:rsidR="007C4061" w:rsidRPr="00533C32" w:rsidRDefault="007C4061" w:rsidP="006352FE">
      <w:pPr>
        <w:pStyle w:val="Heading4"/>
        <w:rPr>
          <w:lang w:eastAsia="zh-CN"/>
        </w:rPr>
      </w:pPr>
      <w:bookmarkStart w:id="1003" w:name="_Toc20127066"/>
      <w:bookmarkStart w:id="1004" w:name="_Toc27589042"/>
      <w:bookmarkStart w:id="1005" w:name="_Toc36459842"/>
      <w:bookmarkStart w:id="1006" w:name="_Toc45029419"/>
      <w:bookmarkStart w:id="1007" w:name="_Toc56520695"/>
      <w:bookmarkStart w:id="1008" w:name="_Toc67728648"/>
      <w:r w:rsidRPr="00533C32">
        <w:t>5.2.24.3</w:t>
      </w:r>
      <w:r w:rsidRPr="00533C32">
        <w:tab/>
        <w:t>Resource Standard Methods</w:t>
      </w:r>
      <w:bookmarkEnd w:id="1003"/>
      <w:bookmarkEnd w:id="1004"/>
      <w:bookmarkEnd w:id="1005"/>
      <w:bookmarkEnd w:id="1006"/>
      <w:bookmarkEnd w:id="1007"/>
      <w:bookmarkEnd w:id="1008"/>
    </w:p>
    <w:p w14:paraId="4CC18A29" w14:textId="77777777" w:rsidR="007C4061" w:rsidRPr="00533C32" w:rsidRDefault="007C4061" w:rsidP="006352FE">
      <w:pPr>
        <w:pStyle w:val="Heading5"/>
      </w:pPr>
      <w:bookmarkStart w:id="1009" w:name="_Toc20127067"/>
      <w:bookmarkStart w:id="1010" w:name="_Toc27589043"/>
      <w:bookmarkStart w:id="1011" w:name="_Toc36459843"/>
      <w:bookmarkStart w:id="1012" w:name="_Toc45029420"/>
      <w:bookmarkStart w:id="1013" w:name="_Toc56520696"/>
      <w:bookmarkStart w:id="1014" w:name="_Toc67728649"/>
      <w:r w:rsidRPr="00533C32">
        <w:t>5.2.24.3.1</w:t>
      </w:r>
      <w:r w:rsidRPr="00533C32">
        <w:tab/>
        <w:t>PUT</w:t>
      </w:r>
      <w:bookmarkEnd w:id="1009"/>
      <w:bookmarkEnd w:id="1010"/>
      <w:bookmarkEnd w:id="1011"/>
      <w:bookmarkEnd w:id="1012"/>
      <w:bookmarkEnd w:id="1013"/>
      <w:bookmarkEnd w:id="1014"/>
    </w:p>
    <w:p w14:paraId="37DE2E1C" w14:textId="77777777" w:rsidR="007C4061" w:rsidRPr="00533C32" w:rsidRDefault="007C4061" w:rsidP="007C4061">
      <w:r w:rsidRPr="00533C32">
        <w:t>This method shall support the URI query parameters specified in table 5.2.24.3.1-1.</w:t>
      </w:r>
    </w:p>
    <w:p w14:paraId="619BB6D8"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E2693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C272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D768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D8AF7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CF8E2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DD4BA" w14:textId="77777777" w:rsidR="007C4061" w:rsidRPr="00D5200C" w:rsidRDefault="007C4061" w:rsidP="00C17C4C">
            <w:pPr>
              <w:pStyle w:val="TAH"/>
              <w:rPr>
                <w:lang w:val="en-US"/>
              </w:rPr>
            </w:pPr>
            <w:r w:rsidRPr="00D5200C">
              <w:rPr>
                <w:lang w:val="en-US"/>
              </w:rPr>
              <w:t>Description</w:t>
            </w:r>
          </w:p>
        </w:tc>
      </w:tr>
      <w:tr w:rsidR="007C4061" w:rsidRPr="00BC4D08" w14:paraId="18BE41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F65F1C"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B906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0D54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3E92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645282" w14:textId="77777777" w:rsidR="007C4061" w:rsidRPr="00D5200C" w:rsidRDefault="007C4061" w:rsidP="00C17C4C">
            <w:pPr>
              <w:pStyle w:val="TAL"/>
              <w:rPr>
                <w:lang w:val="en-US"/>
              </w:rPr>
            </w:pPr>
          </w:p>
        </w:tc>
      </w:tr>
    </w:tbl>
    <w:p w14:paraId="55D68627" w14:textId="77777777" w:rsidR="007C4061" w:rsidRPr="00533C32" w:rsidRDefault="007C4061" w:rsidP="007C4061"/>
    <w:p w14:paraId="21E57237" w14:textId="77777777"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14:paraId="7A5B7EF8"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6F76D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22EB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BFCCE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4ED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4D11F" w14:textId="77777777" w:rsidR="007C4061" w:rsidRPr="00D5200C" w:rsidRDefault="007C4061" w:rsidP="00C17C4C">
            <w:pPr>
              <w:pStyle w:val="TAH"/>
              <w:rPr>
                <w:lang w:val="en-US"/>
              </w:rPr>
            </w:pPr>
            <w:r w:rsidRPr="00D5200C">
              <w:rPr>
                <w:lang w:val="en-US"/>
              </w:rPr>
              <w:t>Description</w:t>
            </w:r>
          </w:p>
        </w:tc>
      </w:tr>
      <w:tr w:rsidR="007C4061" w:rsidRPr="00BC4D08" w14:paraId="26037D8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42CFE1"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72DF68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87D5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CCCDE5" w14:textId="77777777" w:rsidR="007C4061" w:rsidRPr="00D5200C" w:rsidRDefault="007C4061" w:rsidP="00C17C4C">
            <w:pPr>
              <w:pStyle w:val="TAL"/>
              <w:rPr>
                <w:lang w:val="en-US"/>
              </w:rPr>
            </w:pPr>
            <w:r w:rsidRPr="00D5200C">
              <w:rPr>
                <w:lang w:val="en-US"/>
              </w:rPr>
              <w:t>To store the authentication status of the UE.</w:t>
            </w:r>
          </w:p>
        </w:tc>
      </w:tr>
    </w:tbl>
    <w:p w14:paraId="6EF31B0D" w14:textId="77777777" w:rsidR="007C4061" w:rsidRPr="00533C32" w:rsidRDefault="007C4061" w:rsidP="007C4061"/>
    <w:p w14:paraId="7F61A35A"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CCA3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4A79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5EE5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97A44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8577BB" w14:textId="77777777" w:rsidR="007C4061" w:rsidRPr="00D5200C" w:rsidRDefault="007C4061" w:rsidP="00C17C4C">
            <w:pPr>
              <w:pStyle w:val="TAH"/>
              <w:rPr>
                <w:lang w:val="en-US"/>
              </w:rPr>
            </w:pPr>
            <w:r w:rsidRPr="00D5200C">
              <w:rPr>
                <w:lang w:val="en-US"/>
              </w:rPr>
              <w:t>Response</w:t>
            </w:r>
          </w:p>
          <w:p w14:paraId="384F0F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0563A6" w14:textId="77777777" w:rsidR="007C4061" w:rsidRPr="00D5200C" w:rsidRDefault="007C4061" w:rsidP="00C17C4C">
            <w:pPr>
              <w:pStyle w:val="TAH"/>
              <w:rPr>
                <w:lang w:val="en-US"/>
              </w:rPr>
            </w:pPr>
            <w:r w:rsidRPr="00D5200C">
              <w:rPr>
                <w:lang w:val="en-US"/>
              </w:rPr>
              <w:t>Description</w:t>
            </w:r>
          </w:p>
        </w:tc>
      </w:tr>
      <w:tr w:rsidR="007C4061" w:rsidRPr="00BC4D08" w14:paraId="1EF8884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A0E20B"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C6E2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EAA3D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B2DA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32C69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EF8541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9129AB"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7BF07CA" w14:textId="77777777" w:rsidR="007C4061" w:rsidRPr="00533C32" w:rsidRDefault="007C4061" w:rsidP="007C4061"/>
    <w:p w14:paraId="569ABFE0" w14:textId="77777777" w:rsidR="007C4061" w:rsidRPr="00533C32" w:rsidRDefault="007C4061" w:rsidP="006352FE">
      <w:pPr>
        <w:pStyle w:val="Heading5"/>
      </w:pPr>
      <w:bookmarkStart w:id="1015" w:name="_Toc20127068"/>
      <w:bookmarkStart w:id="1016" w:name="_Toc27589044"/>
      <w:bookmarkStart w:id="1017" w:name="_Toc36459844"/>
      <w:bookmarkStart w:id="1018" w:name="_Toc45029421"/>
      <w:bookmarkStart w:id="1019" w:name="_Toc56520697"/>
      <w:bookmarkStart w:id="1020" w:name="_Toc67728650"/>
      <w:r w:rsidRPr="00533C32">
        <w:t>5.2.24.3.2</w:t>
      </w:r>
      <w:r w:rsidRPr="00533C32">
        <w:tab/>
        <w:t>GET</w:t>
      </w:r>
      <w:bookmarkEnd w:id="1015"/>
      <w:bookmarkEnd w:id="1016"/>
      <w:bookmarkEnd w:id="1017"/>
      <w:bookmarkEnd w:id="1018"/>
      <w:bookmarkEnd w:id="1019"/>
      <w:bookmarkEnd w:id="1020"/>
    </w:p>
    <w:p w14:paraId="09BFD902" w14:textId="77777777" w:rsidR="007C4061" w:rsidRPr="00533C32" w:rsidRDefault="007C4061" w:rsidP="007C4061">
      <w:pPr>
        <w:outlineLvl w:val="0"/>
      </w:pPr>
      <w:r w:rsidRPr="00533C32">
        <w:t>This method shall support the URI query parameters specified in table 5.2.24.3.2-1.</w:t>
      </w:r>
    </w:p>
    <w:p w14:paraId="1FF4D308"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AA055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0A1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4957D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BCEF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45E47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9F1DC" w14:textId="77777777" w:rsidR="007C4061" w:rsidRPr="00D5200C" w:rsidRDefault="007C4061" w:rsidP="00C17C4C">
            <w:pPr>
              <w:pStyle w:val="TAH"/>
              <w:rPr>
                <w:lang w:val="en-US"/>
              </w:rPr>
            </w:pPr>
            <w:r w:rsidRPr="00D5200C">
              <w:rPr>
                <w:lang w:val="en-US"/>
              </w:rPr>
              <w:t>Description</w:t>
            </w:r>
          </w:p>
        </w:tc>
      </w:tr>
      <w:tr w:rsidR="007C4061" w:rsidRPr="00BC4D08" w14:paraId="65118E7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0A1F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376B211"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B9A053A"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EC74DC0"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FE83C2"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3401E2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93D8D3"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BF2162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9C28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B9348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21C7FC"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7541A1D" w14:textId="77777777" w:rsidR="007C4061" w:rsidRPr="00533C32" w:rsidRDefault="007C4061" w:rsidP="007C4061"/>
    <w:p w14:paraId="007A9877"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A37BD1B"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FFC5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5EB7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7AC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6C097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B4C6EB" w14:textId="77777777" w:rsidR="007C4061" w:rsidRPr="00D5200C" w:rsidRDefault="007C4061" w:rsidP="00C17C4C">
            <w:pPr>
              <w:pStyle w:val="TAH"/>
              <w:rPr>
                <w:lang w:val="en-US"/>
              </w:rPr>
            </w:pPr>
            <w:r w:rsidRPr="00D5200C">
              <w:rPr>
                <w:lang w:val="en-US"/>
              </w:rPr>
              <w:t>Description</w:t>
            </w:r>
          </w:p>
        </w:tc>
      </w:tr>
      <w:tr w:rsidR="007C4061" w:rsidRPr="00BC4D08" w14:paraId="4E8CF3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C15134"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55146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D7FF3"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7226BC4" w14:textId="77777777" w:rsidR="007C4061" w:rsidRPr="00D5200C" w:rsidRDefault="007C4061" w:rsidP="00C17C4C">
            <w:pPr>
              <w:pStyle w:val="TAL"/>
              <w:rPr>
                <w:lang w:val="en-US"/>
              </w:rPr>
            </w:pPr>
          </w:p>
        </w:tc>
      </w:tr>
    </w:tbl>
    <w:p w14:paraId="10684EA7" w14:textId="77777777" w:rsidR="007C4061" w:rsidRPr="00533C32" w:rsidRDefault="007C4061" w:rsidP="007C4061"/>
    <w:p w14:paraId="0C9E1BC3" w14:textId="77777777"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2CEE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9BB91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17A7F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9403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0C62D" w14:textId="77777777" w:rsidR="007C4061" w:rsidRPr="00D5200C" w:rsidRDefault="007C4061" w:rsidP="00C17C4C">
            <w:pPr>
              <w:pStyle w:val="TAH"/>
              <w:rPr>
                <w:lang w:val="en-US"/>
              </w:rPr>
            </w:pPr>
            <w:r w:rsidRPr="00D5200C">
              <w:rPr>
                <w:lang w:val="en-US"/>
              </w:rPr>
              <w:t>Response</w:t>
            </w:r>
          </w:p>
          <w:p w14:paraId="539F75A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706DB1" w14:textId="77777777" w:rsidR="007C4061" w:rsidRPr="00D5200C" w:rsidRDefault="007C4061" w:rsidP="00C17C4C">
            <w:pPr>
              <w:pStyle w:val="TAH"/>
              <w:rPr>
                <w:lang w:val="en-US"/>
              </w:rPr>
            </w:pPr>
            <w:r w:rsidRPr="00D5200C">
              <w:rPr>
                <w:lang w:val="en-US"/>
              </w:rPr>
              <w:t>Description</w:t>
            </w:r>
          </w:p>
        </w:tc>
      </w:tr>
      <w:tr w:rsidR="007C4061" w:rsidRPr="00BC4D08" w14:paraId="0D14474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F1DBB"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39B43F5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EAD1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7440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6B756"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3AA2CD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FFD53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12C228F5" w14:textId="77777777" w:rsidR="007C4061" w:rsidRPr="00533C32" w:rsidRDefault="007C4061" w:rsidP="007C4061">
      <w:pPr>
        <w:rPr>
          <w:lang w:eastAsia="zh-CN"/>
        </w:rPr>
      </w:pPr>
    </w:p>
    <w:p w14:paraId="3DA9F328" w14:textId="77777777" w:rsidR="007C4061" w:rsidRPr="00533C32" w:rsidRDefault="007C4061" w:rsidP="006352FE">
      <w:pPr>
        <w:pStyle w:val="Heading5"/>
      </w:pPr>
      <w:bookmarkStart w:id="1021" w:name="_Toc36459845"/>
      <w:bookmarkStart w:id="1022" w:name="_Toc45029422"/>
      <w:bookmarkStart w:id="1023" w:name="_Toc56520698"/>
      <w:bookmarkStart w:id="1024" w:name="_Toc67728651"/>
      <w:r w:rsidRPr="00533C32">
        <w:t>5.2.</w:t>
      </w:r>
      <w:r>
        <w:t>24</w:t>
      </w:r>
      <w:r w:rsidRPr="00533C32">
        <w:t>.3.</w:t>
      </w:r>
      <w:r>
        <w:t>3</w:t>
      </w:r>
      <w:r w:rsidRPr="00533C32">
        <w:tab/>
        <w:t>DELETE</w:t>
      </w:r>
      <w:bookmarkEnd w:id="1021"/>
      <w:bookmarkEnd w:id="1022"/>
      <w:bookmarkEnd w:id="1023"/>
      <w:bookmarkEnd w:id="1024"/>
    </w:p>
    <w:p w14:paraId="3BE20931"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69877776"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B1F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EE1D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2A54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61F0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1167A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21ACD" w14:textId="77777777" w:rsidR="007C4061" w:rsidRPr="00D5200C" w:rsidRDefault="007C4061" w:rsidP="00C17C4C">
            <w:pPr>
              <w:pStyle w:val="TAH"/>
              <w:rPr>
                <w:lang w:val="en-US"/>
              </w:rPr>
            </w:pPr>
            <w:r w:rsidRPr="00D5200C">
              <w:rPr>
                <w:lang w:val="en-US"/>
              </w:rPr>
              <w:t>Description</w:t>
            </w:r>
          </w:p>
        </w:tc>
      </w:tr>
      <w:tr w:rsidR="007C4061" w:rsidRPr="00BC4D08" w14:paraId="62606D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55F30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58A15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326BF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65732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00238C" w14:textId="77777777" w:rsidR="007C4061" w:rsidRPr="00D5200C" w:rsidRDefault="007C4061" w:rsidP="00C17C4C">
            <w:pPr>
              <w:pStyle w:val="TAL"/>
              <w:rPr>
                <w:lang w:val="en-US"/>
              </w:rPr>
            </w:pPr>
          </w:p>
        </w:tc>
      </w:tr>
    </w:tbl>
    <w:p w14:paraId="28447898" w14:textId="77777777" w:rsidR="007C4061" w:rsidRPr="00533C32" w:rsidRDefault="007C4061" w:rsidP="007C4061"/>
    <w:p w14:paraId="65D33622"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72D0AB29" w14:textId="77777777"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0A251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434A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DD9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FDD4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F96E53" w14:textId="77777777" w:rsidR="007C4061" w:rsidRPr="00D5200C" w:rsidRDefault="007C4061" w:rsidP="00C17C4C">
            <w:pPr>
              <w:pStyle w:val="TAH"/>
              <w:rPr>
                <w:lang w:val="en-US"/>
              </w:rPr>
            </w:pPr>
            <w:r w:rsidRPr="00D5200C">
              <w:rPr>
                <w:lang w:val="en-US"/>
              </w:rPr>
              <w:t>Description</w:t>
            </w:r>
          </w:p>
        </w:tc>
      </w:tr>
      <w:tr w:rsidR="007C4061" w:rsidRPr="00BC4D08" w14:paraId="3EA0BB8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3DD35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2D2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472E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A97956" w14:textId="77777777" w:rsidR="007C4061" w:rsidRPr="00D5200C" w:rsidRDefault="007C4061" w:rsidP="00C17C4C">
            <w:pPr>
              <w:pStyle w:val="TAL"/>
              <w:rPr>
                <w:lang w:val="en-US"/>
              </w:rPr>
            </w:pPr>
          </w:p>
        </w:tc>
      </w:tr>
    </w:tbl>
    <w:p w14:paraId="3746D102" w14:textId="77777777" w:rsidR="007C4061" w:rsidRPr="00533C32" w:rsidRDefault="007C4061" w:rsidP="007C4061"/>
    <w:p w14:paraId="32CCFE96"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148C6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F97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7625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832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57EFB4" w14:textId="77777777" w:rsidR="007C4061" w:rsidRPr="00D5200C" w:rsidRDefault="007C4061" w:rsidP="00C17C4C">
            <w:pPr>
              <w:pStyle w:val="TAH"/>
              <w:rPr>
                <w:lang w:val="en-US"/>
              </w:rPr>
            </w:pPr>
            <w:r w:rsidRPr="00D5200C">
              <w:rPr>
                <w:lang w:val="en-US"/>
              </w:rPr>
              <w:t>Response</w:t>
            </w:r>
          </w:p>
          <w:p w14:paraId="5B93A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55040" w14:textId="77777777" w:rsidR="007C4061" w:rsidRPr="00D5200C" w:rsidRDefault="007C4061" w:rsidP="00C17C4C">
            <w:pPr>
              <w:pStyle w:val="TAH"/>
              <w:rPr>
                <w:lang w:val="en-US"/>
              </w:rPr>
            </w:pPr>
            <w:r w:rsidRPr="00D5200C">
              <w:rPr>
                <w:lang w:val="en-US"/>
              </w:rPr>
              <w:t>Description</w:t>
            </w:r>
          </w:p>
        </w:tc>
      </w:tr>
      <w:tr w:rsidR="007C4061" w:rsidRPr="00BC4D08" w14:paraId="14E6AAE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5B2D7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ED586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76607A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40FC3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17D22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EEC5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36BC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AF5F0F8" w14:textId="77777777" w:rsidR="007C4061" w:rsidRDefault="007C4061" w:rsidP="007C4061">
      <w:pPr>
        <w:rPr>
          <w:lang w:eastAsia="zh-CN"/>
        </w:rPr>
      </w:pPr>
    </w:p>
    <w:p w14:paraId="582A4983" w14:textId="77777777" w:rsidR="00D115EE" w:rsidRPr="00533C32" w:rsidRDefault="00D115EE" w:rsidP="00D115EE">
      <w:pPr>
        <w:pStyle w:val="Heading3"/>
      </w:pPr>
      <w:bookmarkStart w:id="1025" w:name="_Toc45029423"/>
      <w:bookmarkStart w:id="1026" w:name="_Toc56520699"/>
      <w:bookmarkStart w:id="1027" w:name="_Toc67728652"/>
      <w:r>
        <w:t>5.2.24A</w:t>
      </w:r>
      <w:r w:rsidRPr="00533C32">
        <w:tab/>
        <w:t>Resource: Individual</w:t>
      </w:r>
      <w:r w:rsidRPr="00533C32">
        <w:rPr>
          <w:kern w:val="2"/>
          <w:lang w:eastAsia="zh-CN"/>
        </w:rPr>
        <w:t>AuthenticationStatus</w:t>
      </w:r>
      <w:bookmarkEnd w:id="1025"/>
      <w:bookmarkEnd w:id="1026"/>
      <w:bookmarkEnd w:id="1027"/>
    </w:p>
    <w:p w14:paraId="6953043F" w14:textId="77777777" w:rsidR="00D115EE" w:rsidRPr="00533C32" w:rsidRDefault="00D115EE" w:rsidP="00D115EE">
      <w:pPr>
        <w:pStyle w:val="Heading4"/>
      </w:pPr>
      <w:bookmarkStart w:id="1028" w:name="_Toc45029424"/>
      <w:bookmarkStart w:id="1029" w:name="_Toc56520700"/>
      <w:bookmarkStart w:id="1030" w:name="_Toc67728653"/>
      <w:r>
        <w:t>5.2.24A</w:t>
      </w:r>
      <w:r w:rsidRPr="00533C32">
        <w:t>.1</w:t>
      </w:r>
      <w:r w:rsidRPr="00533C32">
        <w:tab/>
        <w:t>Description</w:t>
      </w:r>
      <w:bookmarkEnd w:id="1028"/>
      <w:bookmarkEnd w:id="1029"/>
      <w:bookmarkEnd w:id="1030"/>
    </w:p>
    <w:p w14:paraId="30D6E70A"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6A31A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002816" w14:textId="77777777" w:rsidR="00D115EE" w:rsidRPr="00533C32" w:rsidRDefault="00D115EE" w:rsidP="00D115EE">
      <w:pPr>
        <w:pStyle w:val="Heading4"/>
      </w:pPr>
      <w:bookmarkStart w:id="1031" w:name="_Toc45029425"/>
      <w:bookmarkStart w:id="1032" w:name="_Toc56520701"/>
      <w:bookmarkStart w:id="1033" w:name="_Toc67728654"/>
      <w:r>
        <w:t>5.2.24A</w:t>
      </w:r>
      <w:r w:rsidRPr="00533C32">
        <w:t>.2</w:t>
      </w:r>
      <w:r w:rsidRPr="00533C32">
        <w:tab/>
        <w:t>Resource Definition</w:t>
      </w:r>
      <w:bookmarkEnd w:id="1031"/>
      <w:bookmarkEnd w:id="1032"/>
      <w:bookmarkEnd w:id="1033"/>
    </w:p>
    <w:p w14:paraId="690ED252"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78A77711"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4B8FBADD"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5DEA96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009B81"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5AA14C" w14:textId="77777777" w:rsidR="00D115EE" w:rsidRPr="00533C32" w:rsidRDefault="00D115EE" w:rsidP="00C17C4C">
            <w:pPr>
              <w:pStyle w:val="TAH"/>
              <w:rPr>
                <w:lang w:val="en-US"/>
              </w:rPr>
            </w:pPr>
            <w:r w:rsidRPr="00533C32">
              <w:rPr>
                <w:lang w:val="en-US"/>
              </w:rPr>
              <w:t>Definition</w:t>
            </w:r>
          </w:p>
        </w:tc>
      </w:tr>
      <w:tr w:rsidR="00D115EE" w:rsidRPr="00533C32" w14:paraId="75B7F6E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19D45"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B206E"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403FC3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88A935"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01843"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F9317B">
              <w:tab/>
              <w:t>pattern: See pattern of type Supi in 3GPP TS 29.571 [3]</w:t>
            </w:r>
          </w:p>
        </w:tc>
      </w:tr>
      <w:tr w:rsidR="00D115EE" w:rsidRPr="00533C32" w14:paraId="30B2FE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C7E7C"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CD4B97" w14:textId="77777777" w:rsidR="00D115EE" w:rsidRDefault="00D115EE" w:rsidP="00C17C4C">
            <w:pPr>
              <w:pStyle w:val="TAL"/>
              <w:rPr>
                <w:lang w:val="en-US"/>
              </w:rPr>
            </w:pPr>
            <w:r w:rsidRPr="00533C32">
              <w:rPr>
                <w:lang w:val="en-US"/>
              </w:rPr>
              <w:t xml:space="preserve">Represents the </w:t>
            </w:r>
            <w:r>
              <w:rPr>
                <w:lang w:val="en-US"/>
              </w:rPr>
              <w:t>Serving Network Name.</w:t>
            </w:r>
          </w:p>
          <w:p w14:paraId="6ED9B2F3" w14:textId="77777777" w:rsidR="00D115EE" w:rsidRPr="00533C32" w:rsidRDefault="00D115EE" w:rsidP="00C17C4C">
            <w:pPr>
              <w:pStyle w:val="TAL"/>
              <w:rPr>
                <w:lang w:val="en-US"/>
              </w:rPr>
            </w:pPr>
            <w:r w:rsidRPr="00F9317B">
              <w:tab/>
              <w:t>pattern: See pattern of type ServingNetworkName in 3GPP TS 29.503 [6]</w:t>
            </w:r>
          </w:p>
        </w:tc>
      </w:tr>
    </w:tbl>
    <w:p w14:paraId="5DEC8978" w14:textId="77777777" w:rsidR="00D115EE" w:rsidRPr="00533C32" w:rsidRDefault="00D115EE" w:rsidP="00D115EE"/>
    <w:p w14:paraId="5662B9D4" w14:textId="77777777" w:rsidR="00D115EE" w:rsidRPr="00533C32" w:rsidRDefault="00D115EE" w:rsidP="00D115EE">
      <w:pPr>
        <w:pStyle w:val="Heading4"/>
      </w:pPr>
      <w:bookmarkStart w:id="1034" w:name="_Toc45029426"/>
      <w:bookmarkStart w:id="1035" w:name="_Toc56520702"/>
      <w:bookmarkStart w:id="1036" w:name="_Toc67728655"/>
      <w:r>
        <w:t>5.2.24A</w:t>
      </w:r>
      <w:r w:rsidRPr="00533C32">
        <w:t>.3</w:t>
      </w:r>
      <w:r w:rsidRPr="00533C32">
        <w:tab/>
        <w:t>Resource Standard Methods</w:t>
      </w:r>
      <w:bookmarkEnd w:id="1034"/>
      <w:bookmarkEnd w:id="1035"/>
      <w:bookmarkEnd w:id="1036"/>
    </w:p>
    <w:p w14:paraId="247FCFCF" w14:textId="77777777" w:rsidR="00D115EE" w:rsidRPr="00533C32" w:rsidRDefault="00D115EE" w:rsidP="00D115EE">
      <w:pPr>
        <w:pStyle w:val="Heading5"/>
      </w:pPr>
      <w:bookmarkStart w:id="1037" w:name="_Toc45029427"/>
      <w:bookmarkStart w:id="1038" w:name="_Toc56520703"/>
      <w:bookmarkStart w:id="1039" w:name="_Toc67728656"/>
      <w:r>
        <w:t>5.2.24A</w:t>
      </w:r>
      <w:r w:rsidRPr="00533C32">
        <w:t>.3.1</w:t>
      </w:r>
      <w:r w:rsidRPr="00533C32">
        <w:tab/>
        <w:t>PUT</w:t>
      </w:r>
      <w:bookmarkEnd w:id="1037"/>
      <w:bookmarkEnd w:id="1038"/>
      <w:bookmarkEnd w:id="1039"/>
    </w:p>
    <w:p w14:paraId="56541137" w14:textId="77777777" w:rsidR="00D115EE" w:rsidRPr="00533C32" w:rsidRDefault="00D115EE" w:rsidP="00D115EE">
      <w:r w:rsidRPr="00533C32">
        <w:t xml:space="preserve">This method shall support the URI query parameters specified in table </w:t>
      </w:r>
      <w:r>
        <w:t>5.2.24A</w:t>
      </w:r>
      <w:r w:rsidRPr="00533C32">
        <w:t>.3.1-1.</w:t>
      </w:r>
    </w:p>
    <w:p w14:paraId="72253CB9"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2FBFE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978BEE"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DFF3B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58D8B"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63F413"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749ED" w14:textId="77777777" w:rsidR="00D115EE" w:rsidRPr="00533C32" w:rsidRDefault="00D115EE" w:rsidP="00C17C4C">
            <w:pPr>
              <w:pStyle w:val="TAH"/>
              <w:rPr>
                <w:lang w:val="en-US"/>
              </w:rPr>
            </w:pPr>
            <w:r w:rsidRPr="00533C32">
              <w:rPr>
                <w:lang w:val="en-US"/>
              </w:rPr>
              <w:t>Description</w:t>
            </w:r>
          </w:p>
        </w:tc>
      </w:tr>
      <w:tr w:rsidR="00D115EE" w:rsidRPr="00533C32" w14:paraId="380CAE0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6B32D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389AA83"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F1F9C"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4C6A1B"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8F5DC3" w14:textId="77777777" w:rsidR="00D115EE" w:rsidRPr="00533C32" w:rsidRDefault="00D115EE" w:rsidP="00C17C4C">
            <w:pPr>
              <w:pStyle w:val="TAL"/>
              <w:rPr>
                <w:lang w:val="en-US"/>
              </w:rPr>
            </w:pPr>
          </w:p>
        </w:tc>
      </w:tr>
    </w:tbl>
    <w:p w14:paraId="597DE2A4" w14:textId="77777777" w:rsidR="00D115EE" w:rsidRPr="00533C32" w:rsidRDefault="00D115EE" w:rsidP="00D115EE"/>
    <w:p w14:paraId="4D6C9714"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59ECAA83"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03FB11FB"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7565208"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595F311"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49ABE2D"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E8683" w14:textId="77777777" w:rsidR="00D115EE" w:rsidRPr="00533C32" w:rsidRDefault="00D115EE" w:rsidP="00C17C4C">
            <w:pPr>
              <w:pStyle w:val="TAH"/>
              <w:rPr>
                <w:lang w:val="en-US"/>
              </w:rPr>
            </w:pPr>
            <w:r w:rsidRPr="00533C32">
              <w:rPr>
                <w:lang w:val="en-US"/>
              </w:rPr>
              <w:t>Description</w:t>
            </w:r>
          </w:p>
        </w:tc>
      </w:tr>
      <w:tr w:rsidR="00D115EE" w:rsidRPr="00533C32" w14:paraId="110A4A21"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1ED7B1C"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1E98D277"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67CEEB48"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08251103" w14:textId="77777777" w:rsidR="00D115EE" w:rsidRPr="00533C32" w:rsidRDefault="00D115EE" w:rsidP="00C17C4C">
            <w:pPr>
              <w:pStyle w:val="TAL"/>
              <w:rPr>
                <w:lang w:val="en-US"/>
              </w:rPr>
            </w:pPr>
            <w:r w:rsidRPr="00533C32">
              <w:rPr>
                <w:lang w:val="en-US"/>
              </w:rPr>
              <w:t>To store the authentication status of the UE.</w:t>
            </w:r>
          </w:p>
        </w:tc>
      </w:tr>
    </w:tbl>
    <w:p w14:paraId="52CA83A4" w14:textId="77777777" w:rsidR="00D115EE" w:rsidRPr="00533C32" w:rsidRDefault="00D115EE" w:rsidP="00D115EE"/>
    <w:p w14:paraId="3E291880" w14:textId="77777777"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89396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DABE2"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D7DE95"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82E008"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D96DF2" w14:textId="77777777" w:rsidR="00D115EE" w:rsidRPr="00533C32" w:rsidRDefault="00D115EE" w:rsidP="00C17C4C">
            <w:pPr>
              <w:pStyle w:val="TAH"/>
              <w:rPr>
                <w:lang w:val="en-US"/>
              </w:rPr>
            </w:pPr>
            <w:r w:rsidRPr="00533C32">
              <w:rPr>
                <w:lang w:val="en-US"/>
              </w:rPr>
              <w:t>Response</w:t>
            </w:r>
          </w:p>
          <w:p w14:paraId="7F5BAAFC"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B9016" w14:textId="77777777" w:rsidR="00D115EE" w:rsidRPr="00533C32" w:rsidRDefault="00D115EE" w:rsidP="00C17C4C">
            <w:pPr>
              <w:pStyle w:val="TAH"/>
              <w:rPr>
                <w:lang w:val="en-US"/>
              </w:rPr>
            </w:pPr>
            <w:r w:rsidRPr="00533C32">
              <w:rPr>
                <w:lang w:val="en-US"/>
              </w:rPr>
              <w:t>Description</w:t>
            </w:r>
          </w:p>
        </w:tc>
      </w:tr>
      <w:tr w:rsidR="00D115EE" w:rsidRPr="00533C32" w14:paraId="2386A0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7457C"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F015E18"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2839376"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D006A"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C5C796"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6887D9A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CF0F38"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3EB563FC" w14:textId="77777777" w:rsidR="00D115EE" w:rsidRDefault="00D115EE" w:rsidP="00D115EE"/>
    <w:p w14:paraId="4FC99A9B" w14:textId="77777777" w:rsidR="00D115EE" w:rsidRPr="00533C32" w:rsidRDefault="00D115EE" w:rsidP="00D115EE">
      <w:pPr>
        <w:pStyle w:val="Heading5"/>
      </w:pPr>
      <w:bookmarkStart w:id="1040" w:name="_Toc45029428"/>
      <w:bookmarkStart w:id="1041" w:name="_Toc56520704"/>
      <w:bookmarkStart w:id="1042" w:name="_Toc67728657"/>
      <w:r>
        <w:t>5.2.24A</w:t>
      </w:r>
      <w:r w:rsidRPr="00533C32">
        <w:t>.3.2</w:t>
      </w:r>
      <w:r w:rsidRPr="00533C32">
        <w:tab/>
        <w:t>GET</w:t>
      </w:r>
      <w:bookmarkEnd w:id="1040"/>
      <w:bookmarkEnd w:id="1041"/>
      <w:bookmarkEnd w:id="1042"/>
    </w:p>
    <w:p w14:paraId="043D00E8"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33587A88"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2A8E1FE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617A5D"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01C2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64B9E4"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C42BC"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8F724" w14:textId="77777777" w:rsidR="00D115EE" w:rsidRPr="00533C32" w:rsidRDefault="00D115EE" w:rsidP="00C17C4C">
            <w:pPr>
              <w:pStyle w:val="TAH"/>
              <w:rPr>
                <w:lang w:val="en-US"/>
              </w:rPr>
            </w:pPr>
            <w:r w:rsidRPr="00533C32">
              <w:rPr>
                <w:lang w:val="en-US"/>
              </w:rPr>
              <w:t>Description</w:t>
            </w:r>
          </w:p>
        </w:tc>
      </w:tr>
      <w:tr w:rsidR="00D115EE" w:rsidRPr="00533C32" w14:paraId="1CBB745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6ADCA0"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39EBBB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935FC5"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CE0D0A"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ED717DD"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6AFD309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A2B27"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A066E4E"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C278D5"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A25CB1"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CADFEB"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E3E9C6E" w14:textId="77777777" w:rsidR="00D115EE" w:rsidRPr="00533C32" w:rsidRDefault="00D115EE" w:rsidP="00D115EE"/>
    <w:p w14:paraId="1303CDA7"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3F54129"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73C739A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D16BEE"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265F7A"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29B93E"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B444FB" w14:textId="77777777" w:rsidR="00D115EE" w:rsidRPr="00533C32" w:rsidRDefault="00D115EE" w:rsidP="00C17C4C">
            <w:pPr>
              <w:pStyle w:val="TAH"/>
              <w:rPr>
                <w:lang w:val="en-US"/>
              </w:rPr>
            </w:pPr>
            <w:r w:rsidRPr="00533C32">
              <w:rPr>
                <w:lang w:val="en-US"/>
              </w:rPr>
              <w:t>Description</w:t>
            </w:r>
          </w:p>
        </w:tc>
      </w:tr>
      <w:tr w:rsidR="00D115EE" w:rsidRPr="00533C32" w14:paraId="3D9C789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FADDA2"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F156B56"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C3BA20"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6C84F71" w14:textId="77777777" w:rsidR="00D115EE" w:rsidRPr="00533C32" w:rsidRDefault="00D115EE" w:rsidP="00C17C4C">
            <w:pPr>
              <w:pStyle w:val="TAL"/>
              <w:rPr>
                <w:lang w:val="en-US"/>
              </w:rPr>
            </w:pPr>
          </w:p>
        </w:tc>
      </w:tr>
    </w:tbl>
    <w:p w14:paraId="36CB3131" w14:textId="77777777" w:rsidR="00D115EE" w:rsidRPr="00533C32" w:rsidRDefault="00D115EE" w:rsidP="00D115EE"/>
    <w:p w14:paraId="2C2AF3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736177F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D3FE23"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C92B9B"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9A9732"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5AB7" w14:textId="77777777" w:rsidR="00D115EE" w:rsidRPr="00533C32" w:rsidRDefault="00D115EE" w:rsidP="00C17C4C">
            <w:pPr>
              <w:pStyle w:val="TAH"/>
              <w:rPr>
                <w:lang w:val="en-US"/>
              </w:rPr>
            </w:pPr>
            <w:r w:rsidRPr="00533C32">
              <w:rPr>
                <w:lang w:val="en-US"/>
              </w:rPr>
              <w:t>Response</w:t>
            </w:r>
          </w:p>
          <w:p w14:paraId="414FFA91"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4C6F95" w14:textId="77777777" w:rsidR="00D115EE" w:rsidRPr="00533C32" w:rsidRDefault="00D115EE" w:rsidP="00C17C4C">
            <w:pPr>
              <w:pStyle w:val="TAH"/>
              <w:rPr>
                <w:lang w:val="en-US"/>
              </w:rPr>
            </w:pPr>
            <w:r w:rsidRPr="00533C32">
              <w:rPr>
                <w:lang w:val="en-US"/>
              </w:rPr>
              <w:t>Description</w:t>
            </w:r>
          </w:p>
        </w:tc>
      </w:tr>
      <w:tr w:rsidR="00D115EE" w:rsidRPr="00533C32" w14:paraId="28CE0CD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48B48"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9A044DD"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EA7EE"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FD208A"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D6281F"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46A2B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D0982A"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2821CEB9" w14:textId="77777777" w:rsidR="00D115EE" w:rsidRPr="00533C32" w:rsidRDefault="00D115EE" w:rsidP="00D115EE">
      <w:pPr>
        <w:rPr>
          <w:lang w:eastAsia="zh-CN"/>
        </w:rPr>
      </w:pPr>
    </w:p>
    <w:p w14:paraId="3404586A" w14:textId="77777777" w:rsidR="00D115EE" w:rsidRPr="00533C32" w:rsidRDefault="00D115EE" w:rsidP="00D115EE">
      <w:pPr>
        <w:pStyle w:val="Heading5"/>
      </w:pPr>
      <w:bookmarkStart w:id="1043" w:name="_Toc45029429"/>
      <w:bookmarkStart w:id="1044" w:name="_Toc56520705"/>
      <w:bookmarkStart w:id="1045" w:name="_Toc67728658"/>
      <w:r>
        <w:t>5.2.24A</w:t>
      </w:r>
      <w:r w:rsidRPr="00533C32">
        <w:t>.3.</w:t>
      </w:r>
      <w:r>
        <w:t>3</w:t>
      </w:r>
      <w:r w:rsidRPr="00533C32">
        <w:tab/>
        <w:t>DELETE</w:t>
      </w:r>
      <w:bookmarkEnd w:id="1043"/>
      <w:bookmarkEnd w:id="1044"/>
      <w:bookmarkEnd w:id="1045"/>
    </w:p>
    <w:p w14:paraId="25C09FBE"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69BD0F91"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36128D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1BD3"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372193"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0FFFE2"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86821"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F8A89" w14:textId="77777777" w:rsidR="00D115EE" w:rsidRPr="00533C32" w:rsidRDefault="00D115EE" w:rsidP="00C17C4C">
            <w:pPr>
              <w:pStyle w:val="TAH"/>
              <w:rPr>
                <w:lang w:val="en-US"/>
              </w:rPr>
            </w:pPr>
            <w:r w:rsidRPr="00533C32">
              <w:rPr>
                <w:lang w:val="en-US"/>
              </w:rPr>
              <w:t>Description</w:t>
            </w:r>
          </w:p>
        </w:tc>
      </w:tr>
      <w:tr w:rsidR="00D115EE" w:rsidRPr="00533C32" w14:paraId="7EA3409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D3D7E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0DE59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2DF905"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B72357"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D37102" w14:textId="77777777" w:rsidR="00D115EE" w:rsidRPr="00533C32" w:rsidRDefault="00D115EE" w:rsidP="00C17C4C">
            <w:pPr>
              <w:pStyle w:val="TAL"/>
              <w:rPr>
                <w:lang w:val="en-US"/>
              </w:rPr>
            </w:pPr>
          </w:p>
        </w:tc>
      </w:tr>
    </w:tbl>
    <w:p w14:paraId="57F23CD8" w14:textId="77777777" w:rsidR="00D115EE" w:rsidRPr="00533C32" w:rsidRDefault="00D115EE" w:rsidP="00D115EE"/>
    <w:p w14:paraId="03150FB3"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5A0808B6"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47FB25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3214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0BEF8"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AF495"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D5B7DB" w14:textId="77777777" w:rsidR="00D115EE" w:rsidRPr="00533C32" w:rsidRDefault="00D115EE" w:rsidP="00C17C4C">
            <w:pPr>
              <w:pStyle w:val="TAH"/>
              <w:rPr>
                <w:lang w:val="en-US"/>
              </w:rPr>
            </w:pPr>
            <w:r w:rsidRPr="00533C32">
              <w:rPr>
                <w:lang w:val="en-US"/>
              </w:rPr>
              <w:t>Description</w:t>
            </w:r>
          </w:p>
        </w:tc>
      </w:tr>
      <w:tr w:rsidR="00D115EE" w:rsidRPr="00533C32" w14:paraId="4E1607F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E759A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E6776D9"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471D20"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353A9B" w14:textId="77777777" w:rsidR="00D115EE" w:rsidRPr="00533C32" w:rsidRDefault="00D115EE" w:rsidP="00C17C4C">
            <w:pPr>
              <w:pStyle w:val="TAL"/>
              <w:rPr>
                <w:lang w:val="en-US"/>
              </w:rPr>
            </w:pPr>
          </w:p>
        </w:tc>
      </w:tr>
    </w:tbl>
    <w:p w14:paraId="3E3BE598" w14:textId="77777777" w:rsidR="00D115EE" w:rsidRPr="00533C32" w:rsidRDefault="00D115EE" w:rsidP="00D115EE"/>
    <w:p w14:paraId="1AE3DCC6" w14:textId="77777777"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8B4A1A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968A1"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B404"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B9DAE4"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0F23B6" w14:textId="77777777" w:rsidR="00D115EE" w:rsidRPr="00533C32" w:rsidRDefault="00D115EE" w:rsidP="00C17C4C">
            <w:pPr>
              <w:pStyle w:val="TAH"/>
              <w:rPr>
                <w:lang w:val="en-US"/>
              </w:rPr>
            </w:pPr>
            <w:r w:rsidRPr="00533C32">
              <w:rPr>
                <w:lang w:val="en-US"/>
              </w:rPr>
              <w:t>Response</w:t>
            </w:r>
          </w:p>
          <w:p w14:paraId="16D9D084"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2111CC" w14:textId="77777777" w:rsidR="00D115EE" w:rsidRPr="00533C32" w:rsidRDefault="00D115EE" w:rsidP="00C17C4C">
            <w:pPr>
              <w:pStyle w:val="TAH"/>
              <w:rPr>
                <w:lang w:val="en-US"/>
              </w:rPr>
            </w:pPr>
            <w:r w:rsidRPr="00533C32">
              <w:rPr>
                <w:lang w:val="en-US"/>
              </w:rPr>
              <w:t>Description</w:t>
            </w:r>
          </w:p>
        </w:tc>
      </w:tr>
      <w:tr w:rsidR="00D115EE" w:rsidRPr="00533C32" w14:paraId="516459D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9E4F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C105FD"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0F67DD"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61088E3"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605330"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0DD4B7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D75B42"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349A83F0" w14:textId="77777777" w:rsidR="00D115EE" w:rsidRPr="00D115EE" w:rsidRDefault="00D115EE" w:rsidP="007C4061">
      <w:pPr>
        <w:rPr>
          <w:lang w:eastAsia="zh-CN"/>
        </w:rPr>
      </w:pPr>
    </w:p>
    <w:p w14:paraId="26C46EB2" w14:textId="77777777" w:rsidR="007C4061" w:rsidRPr="00533C32" w:rsidRDefault="007C4061" w:rsidP="006352FE">
      <w:pPr>
        <w:pStyle w:val="Heading3"/>
      </w:pPr>
      <w:bookmarkStart w:id="1046" w:name="_Toc20127069"/>
      <w:bookmarkStart w:id="1047" w:name="_Toc27589045"/>
      <w:bookmarkStart w:id="1048" w:name="_Toc36459846"/>
      <w:bookmarkStart w:id="1049" w:name="_Toc45029430"/>
      <w:bookmarkStart w:id="1050" w:name="_Toc56520706"/>
      <w:bookmarkStart w:id="1051" w:name="_Toc67728659"/>
      <w:r w:rsidRPr="00533C32">
        <w:t>5.2.25</w:t>
      </w:r>
      <w:r w:rsidRPr="00533C32">
        <w:tab/>
        <w:t>Resource: AuthenticationSoR</w:t>
      </w:r>
      <w:bookmarkEnd w:id="1046"/>
      <w:bookmarkEnd w:id="1047"/>
      <w:bookmarkEnd w:id="1048"/>
      <w:bookmarkEnd w:id="1049"/>
      <w:bookmarkEnd w:id="1050"/>
      <w:bookmarkEnd w:id="1051"/>
    </w:p>
    <w:p w14:paraId="58D77AB4" w14:textId="77777777" w:rsidR="007C4061" w:rsidRPr="00533C32" w:rsidRDefault="007C4061" w:rsidP="006352FE">
      <w:pPr>
        <w:pStyle w:val="Heading4"/>
      </w:pPr>
      <w:bookmarkStart w:id="1052" w:name="_Toc20127070"/>
      <w:bookmarkStart w:id="1053" w:name="_Toc27589046"/>
      <w:bookmarkStart w:id="1054" w:name="_Toc36459847"/>
      <w:bookmarkStart w:id="1055" w:name="_Toc45029431"/>
      <w:bookmarkStart w:id="1056" w:name="_Toc56520707"/>
      <w:bookmarkStart w:id="1057" w:name="_Toc67728660"/>
      <w:r w:rsidRPr="00533C32">
        <w:t>5.2.25.1</w:t>
      </w:r>
      <w:r w:rsidRPr="00533C32">
        <w:tab/>
        <w:t>Description</w:t>
      </w:r>
      <w:bookmarkEnd w:id="1052"/>
      <w:bookmarkEnd w:id="1053"/>
      <w:bookmarkEnd w:id="1054"/>
      <w:bookmarkEnd w:id="1055"/>
      <w:bookmarkEnd w:id="1056"/>
      <w:bookmarkEnd w:id="1057"/>
    </w:p>
    <w:p w14:paraId="5D8B35A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0959DC9" w14:textId="77777777" w:rsidR="007C4061" w:rsidRPr="00533C32" w:rsidRDefault="007C4061" w:rsidP="006352FE">
      <w:pPr>
        <w:pStyle w:val="Heading4"/>
      </w:pPr>
      <w:bookmarkStart w:id="1058" w:name="_Toc20127071"/>
      <w:bookmarkStart w:id="1059" w:name="_Toc27589047"/>
      <w:bookmarkStart w:id="1060" w:name="_Toc36459848"/>
      <w:bookmarkStart w:id="1061" w:name="_Toc45029432"/>
      <w:bookmarkStart w:id="1062" w:name="_Toc56520708"/>
      <w:bookmarkStart w:id="1063" w:name="_Toc67728661"/>
      <w:r w:rsidRPr="00533C32">
        <w:t>5.2.25.2</w:t>
      </w:r>
      <w:r w:rsidRPr="00533C32">
        <w:tab/>
        <w:t>Resource Definition</w:t>
      </w:r>
      <w:bookmarkEnd w:id="1058"/>
      <w:bookmarkEnd w:id="1059"/>
      <w:bookmarkEnd w:id="1060"/>
      <w:bookmarkEnd w:id="1061"/>
      <w:bookmarkEnd w:id="1062"/>
      <w:bookmarkEnd w:id="1063"/>
    </w:p>
    <w:p w14:paraId="46D2ED41"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24E4AA29"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7360AEAC"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C33E4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19FD2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10FCEA" w14:textId="77777777" w:rsidR="007C4061" w:rsidRPr="00D5200C" w:rsidRDefault="007C4061" w:rsidP="00C17C4C">
            <w:pPr>
              <w:pStyle w:val="TAH"/>
              <w:rPr>
                <w:lang w:val="en-US"/>
              </w:rPr>
            </w:pPr>
            <w:r w:rsidRPr="00D5200C">
              <w:rPr>
                <w:lang w:val="en-US"/>
              </w:rPr>
              <w:t>Definition</w:t>
            </w:r>
          </w:p>
        </w:tc>
      </w:tr>
      <w:tr w:rsidR="007C4061" w:rsidRPr="00BC4D08" w14:paraId="2A15050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38F62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47DDC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3E6851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F75B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0333C9"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5D8D238A" w14:textId="77777777" w:rsidR="007C4061" w:rsidRPr="00533C32" w:rsidRDefault="007C4061" w:rsidP="007C4061">
      <w:pPr>
        <w:rPr>
          <w:lang w:eastAsia="zh-CN"/>
        </w:rPr>
      </w:pPr>
    </w:p>
    <w:p w14:paraId="0A9950F5" w14:textId="77777777" w:rsidR="007C4061" w:rsidRPr="00533C32" w:rsidRDefault="007C4061" w:rsidP="006352FE">
      <w:pPr>
        <w:pStyle w:val="Heading4"/>
        <w:rPr>
          <w:lang w:eastAsia="zh-CN"/>
        </w:rPr>
      </w:pPr>
      <w:bookmarkStart w:id="1064" w:name="_Toc20127072"/>
      <w:bookmarkStart w:id="1065" w:name="_Toc27589048"/>
      <w:bookmarkStart w:id="1066" w:name="_Toc36459849"/>
      <w:bookmarkStart w:id="1067" w:name="_Toc45029433"/>
      <w:bookmarkStart w:id="1068" w:name="_Toc56520709"/>
      <w:bookmarkStart w:id="1069" w:name="_Toc67728662"/>
      <w:r w:rsidRPr="00533C32">
        <w:t>5.2.2</w:t>
      </w:r>
      <w:r w:rsidRPr="00533C32">
        <w:rPr>
          <w:lang w:eastAsia="zh-CN"/>
        </w:rPr>
        <w:t>5</w:t>
      </w:r>
      <w:r w:rsidRPr="00533C32">
        <w:t>.3</w:t>
      </w:r>
      <w:r w:rsidRPr="00533C32">
        <w:tab/>
        <w:t>Resource Standard Methods</w:t>
      </w:r>
      <w:bookmarkEnd w:id="1064"/>
      <w:bookmarkEnd w:id="1065"/>
      <w:bookmarkEnd w:id="1066"/>
      <w:bookmarkEnd w:id="1067"/>
      <w:bookmarkEnd w:id="1068"/>
      <w:bookmarkEnd w:id="1069"/>
    </w:p>
    <w:p w14:paraId="36C38917" w14:textId="77777777" w:rsidR="007C4061" w:rsidRPr="00533C32" w:rsidRDefault="007C4061" w:rsidP="006352FE">
      <w:pPr>
        <w:pStyle w:val="Heading5"/>
      </w:pPr>
      <w:bookmarkStart w:id="1070" w:name="_Toc20127073"/>
      <w:bookmarkStart w:id="1071" w:name="_Toc27589049"/>
      <w:bookmarkStart w:id="1072" w:name="_Toc36459850"/>
      <w:bookmarkStart w:id="1073" w:name="_Toc45029434"/>
      <w:bookmarkStart w:id="1074" w:name="_Toc56520710"/>
      <w:bookmarkStart w:id="1075" w:name="_Toc67728663"/>
      <w:r w:rsidRPr="00533C32">
        <w:t>5.2.25.3.1</w:t>
      </w:r>
      <w:r w:rsidRPr="00533C32">
        <w:tab/>
        <w:t>PUT</w:t>
      </w:r>
      <w:bookmarkEnd w:id="1070"/>
      <w:bookmarkEnd w:id="1071"/>
      <w:bookmarkEnd w:id="1072"/>
      <w:bookmarkEnd w:id="1073"/>
      <w:bookmarkEnd w:id="1074"/>
      <w:bookmarkEnd w:id="1075"/>
    </w:p>
    <w:p w14:paraId="066F1924" w14:textId="77777777" w:rsidR="007C4061" w:rsidRPr="00533C32" w:rsidRDefault="007C4061" w:rsidP="007C4061">
      <w:r w:rsidRPr="00533C32">
        <w:t>This method shall support the URI query parameters specified in table 5.2.25.3.1-1.</w:t>
      </w:r>
    </w:p>
    <w:p w14:paraId="6F242F20"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7975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30CF8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96D72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C8838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69B64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36B4" w14:textId="77777777" w:rsidR="007C4061" w:rsidRPr="00D5200C" w:rsidRDefault="007C4061" w:rsidP="00C17C4C">
            <w:pPr>
              <w:pStyle w:val="TAH"/>
              <w:rPr>
                <w:lang w:val="en-US"/>
              </w:rPr>
            </w:pPr>
            <w:r w:rsidRPr="00D5200C">
              <w:rPr>
                <w:lang w:val="en-US"/>
              </w:rPr>
              <w:t>Description</w:t>
            </w:r>
          </w:p>
        </w:tc>
      </w:tr>
      <w:tr w:rsidR="007C4061" w:rsidRPr="00BC4D08" w14:paraId="2933104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A62E5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4CD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655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AF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F02CB02" w14:textId="77777777" w:rsidR="007C4061" w:rsidRPr="00D5200C" w:rsidRDefault="007C4061" w:rsidP="00C17C4C">
            <w:pPr>
              <w:pStyle w:val="TAL"/>
              <w:rPr>
                <w:lang w:val="en-US"/>
              </w:rPr>
            </w:pPr>
          </w:p>
        </w:tc>
      </w:tr>
    </w:tbl>
    <w:p w14:paraId="270433B5" w14:textId="77777777" w:rsidR="007C4061" w:rsidRPr="00533C32" w:rsidRDefault="007C4061" w:rsidP="007C4061"/>
    <w:p w14:paraId="67407E45"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3038FCE7" w14:textId="77777777"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FD24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4AE9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0C84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405E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087A1" w14:textId="77777777" w:rsidR="007C4061" w:rsidRPr="00D5200C" w:rsidRDefault="007C4061" w:rsidP="00C17C4C">
            <w:pPr>
              <w:pStyle w:val="TAH"/>
              <w:rPr>
                <w:lang w:val="en-US"/>
              </w:rPr>
            </w:pPr>
            <w:r w:rsidRPr="00D5200C">
              <w:rPr>
                <w:lang w:val="en-US"/>
              </w:rPr>
              <w:t>Description</w:t>
            </w:r>
          </w:p>
        </w:tc>
      </w:tr>
      <w:tr w:rsidR="007C4061" w:rsidRPr="00BC4D08" w14:paraId="682D785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03B142"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3B4104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E19C28"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3308A11"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336F0E28" w14:textId="77777777" w:rsidR="007C4061" w:rsidRPr="00533C32" w:rsidRDefault="007C4061" w:rsidP="007C4061"/>
    <w:p w14:paraId="467ED8D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1227F7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89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21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A1314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BB06E" w14:textId="77777777" w:rsidR="007C4061" w:rsidRPr="00D5200C" w:rsidRDefault="007C4061" w:rsidP="00C17C4C">
            <w:pPr>
              <w:pStyle w:val="TAH"/>
              <w:rPr>
                <w:lang w:val="en-US"/>
              </w:rPr>
            </w:pPr>
            <w:r w:rsidRPr="00D5200C">
              <w:rPr>
                <w:lang w:val="en-US"/>
              </w:rPr>
              <w:t>Response</w:t>
            </w:r>
          </w:p>
          <w:p w14:paraId="50DC44A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437D16" w14:textId="77777777" w:rsidR="007C4061" w:rsidRPr="00D5200C" w:rsidRDefault="007C4061" w:rsidP="00C17C4C">
            <w:pPr>
              <w:pStyle w:val="TAH"/>
              <w:rPr>
                <w:lang w:val="en-US"/>
              </w:rPr>
            </w:pPr>
            <w:r w:rsidRPr="00D5200C">
              <w:rPr>
                <w:lang w:val="en-US"/>
              </w:rPr>
              <w:t>Description</w:t>
            </w:r>
          </w:p>
        </w:tc>
      </w:tr>
      <w:tr w:rsidR="007C4061" w:rsidRPr="00BC4D08" w14:paraId="4D4B2B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10D8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F2278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E334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35626F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2108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C39B5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CF0683"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CFD1D6D" w14:textId="77777777" w:rsidR="007C4061" w:rsidRPr="00533C32" w:rsidRDefault="007C4061" w:rsidP="007C4061"/>
    <w:p w14:paraId="655EA04F" w14:textId="77777777" w:rsidR="007C4061" w:rsidRPr="00533C32" w:rsidRDefault="007C4061" w:rsidP="006352FE">
      <w:pPr>
        <w:pStyle w:val="Heading5"/>
      </w:pPr>
      <w:bookmarkStart w:id="1076" w:name="_Toc20127074"/>
      <w:bookmarkStart w:id="1077" w:name="_Toc27589050"/>
      <w:bookmarkStart w:id="1078" w:name="_Toc36459851"/>
      <w:bookmarkStart w:id="1079" w:name="_Toc45029435"/>
      <w:bookmarkStart w:id="1080" w:name="_Toc56520711"/>
      <w:bookmarkStart w:id="1081" w:name="_Toc67728664"/>
      <w:r w:rsidRPr="00533C32">
        <w:t>5.2.25.3.2</w:t>
      </w:r>
      <w:r w:rsidRPr="00533C32">
        <w:tab/>
        <w:t>GET</w:t>
      </w:r>
      <w:bookmarkEnd w:id="1076"/>
      <w:bookmarkEnd w:id="1077"/>
      <w:bookmarkEnd w:id="1078"/>
      <w:bookmarkEnd w:id="1079"/>
      <w:bookmarkEnd w:id="1080"/>
      <w:bookmarkEnd w:id="1081"/>
    </w:p>
    <w:p w14:paraId="7A38DC00" w14:textId="77777777" w:rsidR="007C4061" w:rsidRPr="00533C32" w:rsidRDefault="007C4061" w:rsidP="007C4061">
      <w:pPr>
        <w:outlineLvl w:val="0"/>
      </w:pPr>
      <w:r w:rsidRPr="00533C32">
        <w:t>This method shall support the URI query parameters specified in table 5.2.25.3.2-1.</w:t>
      </w:r>
    </w:p>
    <w:p w14:paraId="725CDC04" w14:textId="77777777"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4EEEC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1749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91ED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816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99F37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ECEC4" w14:textId="77777777" w:rsidR="007C4061" w:rsidRPr="00D5200C" w:rsidRDefault="007C4061" w:rsidP="00C17C4C">
            <w:pPr>
              <w:pStyle w:val="TAH"/>
              <w:rPr>
                <w:lang w:val="en-US"/>
              </w:rPr>
            </w:pPr>
            <w:r w:rsidRPr="00D5200C">
              <w:rPr>
                <w:lang w:val="en-US"/>
              </w:rPr>
              <w:t>Description</w:t>
            </w:r>
          </w:p>
        </w:tc>
      </w:tr>
      <w:tr w:rsidR="007C4061" w:rsidRPr="00BC4D08" w14:paraId="477028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E846CE"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F1245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0C708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B45D1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0736ED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4C488D9" w14:textId="77777777" w:rsidR="007C4061" w:rsidRPr="00533C32" w:rsidRDefault="007C4061" w:rsidP="007C4061"/>
    <w:p w14:paraId="72C2BAC1"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33837AB8"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E5DC4D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607C1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8C9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285B5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4F451" w14:textId="77777777" w:rsidR="007C4061" w:rsidRPr="00D5200C" w:rsidRDefault="007C4061" w:rsidP="00C17C4C">
            <w:pPr>
              <w:pStyle w:val="TAH"/>
              <w:rPr>
                <w:lang w:val="en-US"/>
              </w:rPr>
            </w:pPr>
            <w:r w:rsidRPr="00D5200C">
              <w:rPr>
                <w:lang w:val="en-US"/>
              </w:rPr>
              <w:t>Description</w:t>
            </w:r>
          </w:p>
        </w:tc>
      </w:tr>
      <w:tr w:rsidR="007C4061" w:rsidRPr="00BC4D08" w14:paraId="4403EF7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55E1F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C9D9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A6323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BE03952" w14:textId="77777777" w:rsidR="007C4061" w:rsidRPr="00D5200C" w:rsidRDefault="007C4061" w:rsidP="00C17C4C">
            <w:pPr>
              <w:pStyle w:val="TAL"/>
              <w:rPr>
                <w:lang w:val="en-US"/>
              </w:rPr>
            </w:pPr>
          </w:p>
        </w:tc>
      </w:tr>
    </w:tbl>
    <w:p w14:paraId="660722B7" w14:textId="77777777" w:rsidR="007C4061" w:rsidRPr="00533C32" w:rsidRDefault="007C4061" w:rsidP="007C4061"/>
    <w:p w14:paraId="3ACBA8F0"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62B30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CCC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188B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45748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93EF13" w14:textId="77777777" w:rsidR="007C4061" w:rsidRPr="00D5200C" w:rsidRDefault="007C4061" w:rsidP="00C17C4C">
            <w:pPr>
              <w:pStyle w:val="TAH"/>
              <w:rPr>
                <w:lang w:val="en-US"/>
              </w:rPr>
            </w:pPr>
            <w:r w:rsidRPr="00D5200C">
              <w:rPr>
                <w:lang w:val="en-US"/>
              </w:rPr>
              <w:t>Response</w:t>
            </w:r>
          </w:p>
          <w:p w14:paraId="2547A7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4A217" w14:textId="77777777" w:rsidR="007C4061" w:rsidRPr="00D5200C" w:rsidRDefault="007C4061" w:rsidP="00C17C4C">
            <w:pPr>
              <w:pStyle w:val="TAH"/>
              <w:rPr>
                <w:lang w:val="en-US"/>
              </w:rPr>
            </w:pPr>
            <w:r w:rsidRPr="00D5200C">
              <w:rPr>
                <w:lang w:val="en-US"/>
              </w:rPr>
              <w:t>Description</w:t>
            </w:r>
          </w:p>
        </w:tc>
      </w:tr>
      <w:tr w:rsidR="007C4061" w:rsidRPr="00BC4D08" w14:paraId="76D437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36CA3"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4CCB77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B7B5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C7F9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77CBDB"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350D5D0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68944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B7C630" w14:textId="77777777" w:rsidR="007C4061" w:rsidRPr="00533C32" w:rsidRDefault="007C4061" w:rsidP="007C4061">
      <w:pPr>
        <w:rPr>
          <w:lang w:eastAsia="zh-CN"/>
        </w:rPr>
      </w:pPr>
    </w:p>
    <w:p w14:paraId="113B130E" w14:textId="77777777" w:rsidR="007C4061" w:rsidRPr="00533C32" w:rsidRDefault="007C4061" w:rsidP="007C4061">
      <w:pPr>
        <w:pStyle w:val="Heading3"/>
      </w:pPr>
      <w:bookmarkStart w:id="1082" w:name="_Toc20127075"/>
      <w:bookmarkStart w:id="1083" w:name="_Toc27589051"/>
      <w:bookmarkStart w:id="1084" w:name="_Toc36459852"/>
      <w:bookmarkStart w:id="1085" w:name="_Toc45029436"/>
      <w:bookmarkStart w:id="1086" w:name="_Toc56520712"/>
      <w:bookmarkStart w:id="1087" w:name="_Toc67728665"/>
      <w:r w:rsidRPr="00533C32">
        <w:t>5.2.25A</w:t>
      </w:r>
      <w:r w:rsidRPr="00533C32">
        <w:tab/>
        <w:t>Resource: AuthenticationUPU</w:t>
      </w:r>
      <w:bookmarkEnd w:id="1082"/>
      <w:bookmarkEnd w:id="1083"/>
      <w:bookmarkEnd w:id="1084"/>
      <w:bookmarkEnd w:id="1085"/>
      <w:bookmarkEnd w:id="1086"/>
      <w:bookmarkEnd w:id="1087"/>
    </w:p>
    <w:p w14:paraId="2256BDFB" w14:textId="77777777" w:rsidR="007C4061" w:rsidRPr="00533C32" w:rsidRDefault="007C4061" w:rsidP="007C4061">
      <w:pPr>
        <w:pStyle w:val="Heading4"/>
      </w:pPr>
      <w:bookmarkStart w:id="1088" w:name="_Toc20127076"/>
      <w:bookmarkStart w:id="1089" w:name="_Toc27589052"/>
      <w:bookmarkStart w:id="1090" w:name="_Toc36459853"/>
      <w:bookmarkStart w:id="1091" w:name="_Toc45029437"/>
      <w:bookmarkStart w:id="1092" w:name="_Toc56520713"/>
      <w:bookmarkStart w:id="1093" w:name="_Toc67728666"/>
      <w:r w:rsidRPr="00533C32">
        <w:t>5.2.25A.1</w:t>
      </w:r>
      <w:r w:rsidRPr="00533C32">
        <w:tab/>
        <w:t>Description</w:t>
      </w:r>
      <w:bookmarkEnd w:id="1088"/>
      <w:bookmarkEnd w:id="1089"/>
      <w:bookmarkEnd w:id="1090"/>
      <w:bookmarkEnd w:id="1091"/>
      <w:bookmarkEnd w:id="1092"/>
      <w:bookmarkEnd w:id="1093"/>
    </w:p>
    <w:p w14:paraId="74C2FB0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2457BC" w14:textId="77777777" w:rsidR="007C4061" w:rsidRPr="00533C32" w:rsidRDefault="007C4061" w:rsidP="007C4061">
      <w:pPr>
        <w:pStyle w:val="Heading4"/>
      </w:pPr>
      <w:bookmarkStart w:id="1094" w:name="_Toc20127077"/>
      <w:bookmarkStart w:id="1095" w:name="_Toc27589053"/>
      <w:bookmarkStart w:id="1096" w:name="_Toc36459854"/>
      <w:bookmarkStart w:id="1097" w:name="_Toc45029438"/>
      <w:bookmarkStart w:id="1098" w:name="_Toc56520714"/>
      <w:bookmarkStart w:id="1099" w:name="_Toc67728667"/>
      <w:r w:rsidRPr="00533C32">
        <w:t>5.2.25A.2</w:t>
      </w:r>
      <w:r w:rsidRPr="00533C32">
        <w:tab/>
        <w:t>Resource Definition</w:t>
      </w:r>
      <w:bookmarkEnd w:id="1094"/>
      <w:bookmarkEnd w:id="1095"/>
      <w:bookmarkEnd w:id="1096"/>
      <w:bookmarkEnd w:id="1097"/>
      <w:bookmarkEnd w:id="1098"/>
      <w:bookmarkEnd w:id="1099"/>
    </w:p>
    <w:p w14:paraId="4846C999"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5EB0C7A0"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3EE7252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C34CF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8A50A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458CBC" w14:textId="77777777" w:rsidR="007C4061" w:rsidRPr="00D5200C" w:rsidRDefault="007C4061" w:rsidP="00C17C4C">
            <w:pPr>
              <w:pStyle w:val="TAH"/>
              <w:rPr>
                <w:lang w:val="en-US"/>
              </w:rPr>
            </w:pPr>
            <w:r w:rsidRPr="00D5200C">
              <w:rPr>
                <w:lang w:val="en-US"/>
              </w:rPr>
              <w:t>Definition</w:t>
            </w:r>
          </w:p>
        </w:tc>
      </w:tr>
      <w:tr w:rsidR="007C4061" w:rsidRPr="00BC4D08" w14:paraId="6B9B0B2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FFCAF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1AB4E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C7E46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09014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3271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2367B88C" w14:textId="77777777" w:rsidR="007C4061" w:rsidRPr="00533C32" w:rsidRDefault="007C4061" w:rsidP="007C4061">
      <w:pPr>
        <w:rPr>
          <w:lang w:eastAsia="zh-CN"/>
        </w:rPr>
      </w:pPr>
    </w:p>
    <w:p w14:paraId="5D1F9F96" w14:textId="77777777" w:rsidR="007C4061" w:rsidRPr="00533C32" w:rsidRDefault="007C4061" w:rsidP="007C4061">
      <w:pPr>
        <w:pStyle w:val="Heading4"/>
        <w:rPr>
          <w:lang w:eastAsia="zh-CN"/>
        </w:rPr>
      </w:pPr>
      <w:bookmarkStart w:id="1100" w:name="_Toc20127078"/>
      <w:bookmarkStart w:id="1101" w:name="_Toc27589054"/>
      <w:bookmarkStart w:id="1102" w:name="_Toc36459855"/>
      <w:bookmarkStart w:id="1103" w:name="_Toc45029439"/>
      <w:bookmarkStart w:id="1104" w:name="_Toc56520715"/>
      <w:bookmarkStart w:id="1105" w:name="_Toc67728668"/>
      <w:r w:rsidRPr="00533C32">
        <w:t>5.2.25A.3</w:t>
      </w:r>
      <w:r w:rsidRPr="00533C32">
        <w:tab/>
        <w:t>Resource Standard Methods</w:t>
      </w:r>
      <w:bookmarkEnd w:id="1100"/>
      <w:bookmarkEnd w:id="1101"/>
      <w:bookmarkEnd w:id="1102"/>
      <w:bookmarkEnd w:id="1103"/>
      <w:bookmarkEnd w:id="1104"/>
      <w:bookmarkEnd w:id="1105"/>
    </w:p>
    <w:p w14:paraId="213A1755" w14:textId="77777777" w:rsidR="007C4061" w:rsidRPr="00533C32" w:rsidRDefault="007C4061" w:rsidP="007C4061">
      <w:pPr>
        <w:pStyle w:val="Heading5"/>
      </w:pPr>
      <w:bookmarkStart w:id="1106" w:name="_Toc20127079"/>
      <w:bookmarkStart w:id="1107" w:name="_Toc27589055"/>
      <w:bookmarkStart w:id="1108" w:name="_Toc36459856"/>
      <w:bookmarkStart w:id="1109" w:name="_Toc45029440"/>
      <w:bookmarkStart w:id="1110" w:name="_Toc56520716"/>
      <w:bookmarkStart w:id="1111" w:name="_Toc67728669"/>
      <w:r w:rsidRPr="00533C32">
        <w:t>5.2.25A.3.1</w:t>
      </w:r>
      <w:r w:rsidRPr="00533C32">
        <w:tab/>
        <w:t>PUT</w:t>
      </w:r>
      <w:bookmarkEnd w:id="1106"/>
      <w:bookmarkEnd w:id="1107"/>
      <w:bookmarkEnd w:id="1108"/>
      <w:bookmarkEnd w:id="1109"/>
      <w:bookmarkEnd w:id="1110"/>
      <w:bookmarkEnd w:id="1111"/>
    </w:p>
    <w:p w14:paraId="4C9DE98D" w14:textId="77777777" w:rsidR="007C4061" w:rsidRPr="00533C32" w:rsidRDefault="007C4061" w:rsidP="007C4061">
      <w:r w:rsidRPr="00533C32">
        <w:t>This method shall support the URI query parameters specified in table 5.2.25A.3.1-1.</w:t>
      </w:r>
    </w:p>
    <w:p w14:paraId="61159F9C"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D028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9184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448E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0BFAB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D5F8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75261" w14:textId="77777777" w:rsidR="007C4061" w:rsidRPr="00D5200C" w:rsidRDefault="007C4061" w:rsidP="00C17C4C">
            <w:pPr>
              <w:pStyle w:val="TAH"/>
              <w:rPr>
                <w:lang w:val="en-US"/>
              </w:rPr>
            </w:pPr>
            <w:r w:rsidRPr="00D5200C">
              <w:rPr>
                <w:lang w:val="en-US"/>
              </w:rPr>
              <w:t>Description</w:t>
            </w:r>
          </w:p>
        </w:tc>
      </w:tr>
      <w:tr w:rsidR="007C4061" w:rsidRPr="00BC4D08" w14:paraId="61A1A68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BD312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148BB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4031A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BD0B5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69BDC2" w14:textId="77777777" w:rsidR="007C4061" w:rsidRPr="00D5200C" w:rsidRDefault="007C4061" w:rsidP="00C17C4C">
            <w:pPr>
              <w:pStyle w:val="TAL"/>
              <w:rPr>
                <w:lang w:val="en-US"/>
              </w:rPr>
            </w:pPr>
          </w:p>
        </w:tc>
      </w:tr>
    </w:tbl>
    <w:p w14:paraId="117F385B" w14:textId="77777777" w:rsidR="007C4061" w:rsidRPr="00533C32" w:rsidRDefault="007C4061" w:rsidP="007C4061"/>
    <w:p w14:paraId="58A1B953"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4F4F7CD1" w14:textId="77777777"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4579D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744BB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8C9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A610A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AC85D" w14:textId="77777777" w:rsidR="007C4061" w:rsidRPr="00D5200C" w:rsidRDefault="007C4061" w:rsidP="00C17C4C">
            <w:pPr>
              <w:pStyle w:val="TAH"/>
              <w:rPr>
                <w:lang w:val="en-US"/>
              </w:rPr>
            </w:pPr>
            <w:r w:rsidRPr="00D5200C">
              <w:rPr>
                <w:lang w:val="en-US"/>
              </w:rPr>
              <w:t>Description</w:t>
            </w:r>
          </w:p>
        </w:tc>
      </w:tr>
      <w:tr w:rsidR="007C4061" w:rsidRPr="00BC4D08" w14:paraId="500ECFB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10A91"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0FDF637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7F7EA1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DCDCC8"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63440210" w14:textId="77777777" w:rsidR="007C4061" w:rsidRPr="00533C32" w:rsidRDefault="007C4061" w:rsidP="007C4061"/>
    <w:p w14:paraId="43100471"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39B76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873AB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E46C4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19B1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AA762C" w14:textId="77777777" w:rsidR="007C4061" w:rsidRPr="00D5200C" w:rsidRDefault="007C4061" w:rsidP="00C17C4C">
            <w:pPr>
              <w:pStyle w:val="TAH"/>
              <w:rPr>
                <w:lang w:val="en-US"/>
              </w:rPr>
            </w:pPr>
            <w:r w:rsidRPr="00D5200C">
              <w:rPr>
                <w:lang w:val="en-US"/>
              </w:rPr>
              <w:t>Response</w:t>
            </w:r>
          </w:p>
          <w:p w14:paraId="7E845B2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A92FCC" w14:textId="77777777" w:rsidR="007C4061" w:rsidRPr="00D5200C" w:rsidRDefault="007C4061" w:rsidP="00C17C4C">
            <w:pPr>
              <w:pStyle w:val="TAH"/>
              <w:rPr>
                <w:lang w:val="en-US"/>
              </w:rPr>
            </w:pPr>
            <w:r w:rsidRPr="00D5200C">
              <w:rPr>
                <w:lang w:val="en-US"/>
              </w:rPr>
              <w:t>Description</w:t>
            </w:r>
          </w:p>
        </w:tc>
      </w:tr>
      <w:tr w:rsidR="007C4061" w:rsidRPr="00BC4D08" w14:paraId="49D64BC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ED13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97CD19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48096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17728B"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92190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A9BB7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24DF6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2CC593B" w14:textId="77777777" w:rsidR="007C4061" w:rsidRPr="00533C32" w:rsidRDefault="007C4061" w:rsidP="007C4061"/>
    <w:p w14:paraId="0487FEC9" w14:textId="77777777" w:rsidR="007C4061" w:rsidRPr="00533C32" w:rsidRDefault="007C4061" w:rsidP="007C4061">
      <w:pPr>
        <w:pStyle w:val="Heading5"/>
      </w:pPr>
      <w:bookmarkStart w:id="1112" w:name="_Toc20127080"/>
      <w:bookmarkStart w:id="1113" w:name="_Toc27589056"/>
      <w:bookmarkStart w:id="1114" w:name="_Toc36459857"/>
      <w:bookmarkStart w:id="1115" w:name="_Toc45029441"/>
      <w:bookmarkStart w:id="1116" w:name="_Toc56520717"/>
      <w:bookmarkStart w:id="1117" w:name="_Toc67728670"/>
      <w:r w:rsidRPr="00533C32">
        <w:t>5.2.25A.3.2</w:t>
      </w:r>
      <w:r w:rsidRPr="00533C32">
        <w:tab/>
        <w:t>GET</w:t>
      </w:r>
      <w:bookmarkEnd w:id="1112"/>
      <w:bookmarkEnd w:id="1113"/>
      <w:bookmarkEnd w:id="1114"/>
      <w:bookmarkEnd w:id="1115"/>
      <w:bookmarkEnd w:id="1116"/>
      <w:bookmarkEnd w:id="1117"/>
    </w:p>
    <w:p w14:paraId="70460A08" w14:textId="77777777" w:rsidR="007C4061" w:rsidRPr="00533C32" w:rsidRDefault="007C4061" w:rsidP="007C4061">
      <w:pPr>
        <w:outlineLvl w:val="0"/>
      </w:pPr>
      <w:r w:rsidRPr="00533C32">
        <w:t>This method shall support the URI query parameters specified in table 5.2.25A.3.2-1.</w:t>
      </w:r>
    </w:p>
    <w:p w14:paraId="49FBCAC5"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79AAF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EB6C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D656D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CD73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C3C5E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C7614" w14:textId="77777777" w:rsidR="007C4061" w:rsidRPr="00D5200C" w:rsidRDefault="007C4061" w:rsidP="00C17C4C">
            <w:pPr>
              <w:pStyle w:val="TAH"/>
              <w:rPr>
                <w:lang w:val="en-US"/>
              </w:rPr>
            </w:pPr>
            <w:r w:rsidRPr="00D5200C">
              <w:rPr>
                <w:lang w:val="en-US"/>
              </w:rPr>
              <w:t>Description</w:t>
            </w:r>
          </w:p>
        </w:tc>
      </w:tr>
      <w:tr w:rsidR="007C4061" w:rsidRPr="00BC4D08" w14:paraId="19774A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4A25A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940F3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18F27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A19D91A"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CAAA48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063A178" w14:textId="77777777" w:rsidR="007C4061" w:rsidRPr="00533C32" w:rsidRDefault="007C4061" w:rsidP="007C4061"/>
    <w:p w14:paraId="59362506"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0D374C5F"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A7677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798F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7AB4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7A72B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8F6877" w14:textId="77777777" w:rsidR="007C4061" w:rsidRPr="00D5200C" w:rsidRDefault="007C4061" w:rsidP="00C17C4C">
            <w:pPr>
              <w:pStyle w:val="TAH"/>
              <w:rPr>
                <w:lang w:val="en-US"/>
              </w:rPr>
            </w:pPr>
            <w:r w:rsidRPr="00D5200C">
              <w:rPr>
                <w:lang w:val="en-US"/>
              </w:rPr>
              <w:t>Description</w:t>
            </w:r>
          </w:p>
        </w:tc>
      </w:tr>
      <w:tr w:rsidR="007C4061" w:rsidRPr="00BC4D08" w14:paraId="4494AC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E39DA1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C714A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53348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012996C" w14:textId="77777777" w:rsidR="007C4061" w:rsidRPr="00D5200C" w:rsidRDefault="007C4061" w:rsidP="00C17C4C">
            <w:pPr>
              <w:pStyle w:val="TAL"/>
              <w:rPr>
                <w:lang w:val="en-US"/>
              </w:rPr>
            </w:pPr>
          </w:p>
        </w:tc>
      </w:tr>
    </w:tbl>
    <w:p w14:paraId="16ABD79E" w14:textId="77777777" w:rsidR="007C4061" w:rsidRPr="00533C32" w:rsidRDefault="007C4061" w:rsidP="007C4061"/>
    <w:p w14:paraId="597B85B0"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89D4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4A11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655F6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AB1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49C5FD" w14:textId="77777777" w:rsidR="007C4061" w:rsidRPr="00D5200C" w:rsidRDefault="007C4061" w:rsidP="00C17C4C">
            <w:pPr>
              <w:pStyle w:val="TAH"/>
              <w:rPr>
                <w:lang w:val="en-US"/>
              </w:rPr>
            </w:pPr>
            <w:r w:rsidRPr="00D5200C">
              <w:rPr>
                <w:lang w:val="en-US"/>
              </w:rPr>
              <w:t>Response</w:t>
            </w:r>
          </w:p>
          <w:p w14:paraId="023D400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CDF40" w14:textId="77777777" w:rsidR="007C4061" w:rsidRPr="00D5200C" w:rsidRDefault="007C4061" w:rsidP="00C17C4C">
            <w:pPr>
              <w:pStyle w:val="TAH"/>
              <w:rPr>
                <w:lang w:val="en-US"/>
              </w:rPr>
            </w:pPr>
            <w:r w:rsidRPr="00D5200C">
              <w:rPr>
                <w:lang w:val="en-US"/>
              </w:rPr>
              <w:t>Description</w:t>
            </w:r>
          </w:p>
        </w:tc>
      </w:tr>
      <w:tr w:rsidR="007C4061" w:rsidRPr="00BC4D08" w14:paraId="5FDB8A0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43322F"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70E9008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C6C97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2C343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DB4B11"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6114286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4B8AB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D5DCBAE" w14:textId="77777777" w:rsidR="007C4061" w:rsidRPr="00533C32" w:rsidRDefault="007C4061" w:rsidP="007C4061">
      <w:pPr>
        <w:rPr>
          <w:lang w:eastAsia="zh-CN"/>
        </w:rPr>
      </w:pPr>
    </w:p>
    <w:p w14:paraId="725BC61F" w14:textId="77777777" w:rsidR="007C4061" w:rsidRPr="00533C32" w:rsidRDefault="007C4061" w:rsidP="007C4061">
      <w:pPr>
        <w:pStyle w:val="Heading3"/>
      </w:pPr>
      <w:bookmarkStart w:id="1118" w:name="_Toc20127081"/>
      <w:bookmarkStart w:id="1119" w:name="_Toc27589057"/>
      <w:bookmarkStart w:id="1120" w:name="_Toc36459858"/>
      <w:bookmarkStart w:id="1121" w:name="_Toc45029442"/>
      <w:bookmarkStart w:id="1122" w:name="_Toc56520718"/>
      <w:bookmarkStart w:id="1123" w:name="_Toc67728671"/>
      <w:r w:rsidRPr="00533C32">
        <w:t>5.2.</w:t>
      </w:r>
      <w:r w:rsidRPr="00072181">
        <w:t>25B</w:t>
      </w:r>
      <w:r w:rsidRPr="00533C32">
        <w:tab/>
        <w:t>Resource: SubscribedSNSSAIs</w:t>
      </w:r>
      <w:bookmarkEnd w:id="1118"/>
      <w:bookmarkEnd w:id="1119"/>
      <w:bookmarkEnd w:id="1120"/>
      <w:bookmarkEnd w:id="1121"/>
      <w:bookmarkEnd w:id="1122"/>
      <w:bookmarkEnd w:id="1123"/>
    </w:p>
    <w:p w14:paraId="45CC9364" w14:textId="77777777" w:rsidR="007C4061" w:rsidRPr="00533C32" w:rsidRDefault="007C4061" w:rsidP="007C4061">
      <w:pPr>
        <w:pStyle w:val="Heading4"/>
      </w:pPr>
      <w:bookmarkStart w:id="1124" w:name="_Toc20127082"/>
      <w:bookmarkStart w:id="1125" w:name="_Toc27589058"/>
      <w:bookmarkStart w:id="1126" w:name="_Toc36459859"/>
      <w:bookmarkStart w:id="1127" w:name="_Toc45029443"/>
      <w:bookmarkStart w:id="1128" w:name="_Toc56520719"/>
      <w:bookmarkStart w:id="1129" w:name="_Toc67728672"/>
      <w:r w:rsidRPr="00533C32">
        <w:t>5.2.</w:t>
      </w:r>
      <w:r w:rsidRPr="00072181">
        <w:t>25B</w:t>
      </w:r>
      <w:r w:rsidRPr="00533C32">
        <w:t>.1</w:t>
      </w:r>
      <w:r w:rsidRPr="00533C32">
        <w:tab/>
        <w:t>Description</w:t>
      </w:r>
      <w:bookmarkEnd w:id="1124"/>
      <w:bookmarkEnd w:id="1125"/>
      <w:bookmarkEnd w:id="1126"/>
      <w:bookmarkEnd w:id="1127"/>
      <w:bookmarkEnd w:id="1128"/>
      <w:bookmarkEnd w:id="1129"/>
    </w:p>
    <w:p w14:paraId="543F2E2E"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DB8629" w14:textId="77777777" w:rsidR="007C4061" w:rsidRPr="00533C32" w:rsidRDefault="007C4061" w:rsidP="007C4061">
      <w:pPr>
        <w:pStyle w:val="Heading4"/>
      </w:pPr>
      <w:bookmarkStart w:id="1130" w:name="_Toc20127083"/>
      <w:bookmarkStart w:id="1131" w:name="_Toc27589059"/>
      <w:bookmarkStart w:id="1132" w:name="_Toc36459860"/>
      <w:bookmarkStart w:id="1133" w:name="_Toc45029444"/>
      <w:bookmarkStart w:id="1134" w:name="_Toc56520720"/>
      <w:bookmarkStart w:id="1135" w:name="_Toc67728673"/>
      <w:r w:rsidRPr="00533C32">
        <w:t>5.2.</w:t>
      </w:r>
      <w:r w:rsidRPr="00072181">
        <w:t>25B</w:t>
      </w:r>
      <w:r w:rsidRPr="00533C32">
        <w:t>.2</w:t>
      </w:r>
      <w:r w:rsidRPr="00533C32">
        <w:tab/>
        <w:t>Resource Definition</w:t>
      </w:r>
      <w:bookmarkEnd w:id="1130"/>
      <w:bookmarkEnd w:id="1131"/>
      <w:bookmarkEnd w:id="1132"/>
      <w:bookmarkEnd w:id="1133"/>
      <w:bookmarkEnd w:id="1134"/>
      <w:bookmarkEnd w:id="1135"/>
    </w:p>
    <w:p w14:paraId="7EB69880"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E055CE3"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6EC94A00" w14:textId="77777777"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471E0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28E48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D3D2B4" w14:textId="77777777" w:rsidR="007C4061" w:rsidRPr="00D5200C" w:rsidRDefault="007C4061" w:rsidP="00C17C4C">
            <w:pPr>
              <w:pStyle w:val="TAH"/>
              <w:rPr>
                <w:lang w:val="en-US"/>
              </w:rPr>
            </w:pPr>
            <w:r w:rsidRPr="00D5200C">
              <w:rPr>
                <w:lang w:val="en-US"/>
              </w:rPr>
              <w:t>Definition</w:t>
            </w:r>
          </w:p>
        </w:tc>
      </w:tr>
      <w:tr w:rsidR="007C4061" w:rsidRPr="00BC4D08" w14:paraId="6D4F57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8D0B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4A9BF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9595E7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EF2A01"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2B188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4489F07E" w14:textId="77777777" w:rsidR="007C4061" w:rsidRPr="00533C32" w:rsidRDefault="007C4061" w:rsidP="007C4061">
      <w:pPr>
        <w:rPr>
          <w:lang w:eastAsia="zh-CN"/>
        </w:rPr>
      </w:pPr>
    </w:p>
    <w:p w14:paraId="7ADBF5E0" w14:textId="77777777" w:rsidR="007C4061" w:rsidRPr="00533C32" w:rsidRDefault="007C4061" w:rsidP="007C4061">
      <w:pPr>
        <w:pStyle w:val="Heading4"/>
        <w:rPr>
          <w:lang w:eastAsia="zh-CN"/>
        </w:rPr>
      </w:pPr>
      <w:bookmarkStart w:id="1136" w:name="_Toc20127084"/>
      <w:bookmarkStart w:id="1137" w:name="_Toc27589060"/>
      <w:bookmarkStart w:id="1138" w:name="_Toc36459861"/>
      <w:bookmarkStart w:id="1139" w:name="_Toc45029445"/>
      <w:bookmarkStart w:id="1140" w:name="_Toc56520721"/>
      <w:bookmarkStart w:id="1141" w:name="_Toc67728674"/>
      <w:r w:rsidRPr="00533C32">
        <w:t>5.2.</w:t>
      </w:r>
      <w:r w:rsidRPr="00072181">
        <w:t>25B</w:t>
      </w:r>
      <w:r w:rsidRPr="00533C32">
        <w:t>.3</w:t>
      </w:r>
      <w:r w:rsidRPr="00533C32">
        <w:tab/>
        <w:t>Resource Standard Methods</w:t>
      </w:r>
      <w:bookmarkEnd w:id="1136"/>
      <w:bookmarkEnd w:id="1137"/>
      <w:bookmarkEnd w:id="1138"/>
      <w:bookmarkEnd w:id="1139"/>
      <w:bookmarkEnd w:id="1140"/>
      <w:bookmarkEnd w:id="1141"/>
    </w:p>
    <w:p w14:paraId="637485FD" w14:textId="77777777" w:rsidR="007C4061" w:rsidRPr="00533C32" w:rsidRDefault="007C4061" w:rsidP="007C4061">
      <w:pPr>
        <w:pStyle w:val="Heading5"/>
      </w:pPr>
      <w:bookmarkStart w:id="1142" w:name="_Toc20127085"/>
      <w:bookmarkStart w:id="1143" w:name="_Toc27589061"/>
      <w:bookmarkStart w:id="1144" w:name="_Toc36459862"/>
      <w:bookmarkStart w:id="1145" w:name="_Toc45029446"/>
      <w:bookmarkStart w:id="1146" w:name="_Toc56520722"/>
      <w:bookmarkStart w:id="1147" w:name="_Toc67728675"/>
      <w:r w:rsidRPr="00533C32">
        <w:t>5.2.</w:t>
      </w:r>
      <w:r w:rsidRPr="00072181">
        <w:t>25B</w:t>
      </w:r>
      <w:r w:rsidRPr="00533C32">
        <w:t>.3.1</w:t>
      </w:r>
      <w:r w:rsidRPr="00533C32">
        <w:tab/>
        <w:t>PUT</w:t>
      </w:r>
      <w:bookmarkEnd w:id="1142"/>
      <w:bookmarkEnd w:id="1143"/>
      <w:bookmarkEnd w:id="1144"/>
      <w:bookmarkEnd w:id="1145"/>
      <w:bookmarkEnd w:id="1146"/>
      <w:bookmarkEnd w:id="1147"/>
    </w:p>
    <w:p w14:paraId="08451F3E" w14:textId="77777777" w:rsidR="007C4061" w:rsidRPr="00533C32" w:rsidRDefault="007C4061" w:rsidP="007C4061">
      <w:r w:rsidRPr="00533C32">
        <w:t>This method shall support the URI query parameters specified in table 5.2.</w:t>
      </w:r>
      <w:r w:rsidRPr="00072181">
        <w:t>25B</w:t>
      </w:r>
      <w:r w:rsidRPr="00533C32">
        <w:t>.3.1-1.</w:t>
      </w:r>
    </w:p>
    <w:p w14:paraId="5ECC4951"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594B2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80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B87FB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09471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9C1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87249F" w14:textId="77777777" w:rsidR="007C4061" w:rsidRPr="00D5200C" w:rsidRDefault="007C4061" w:rsidP="00C17C4C">
            <w:pPr>
              <w:pStyle w:val="TAH"/>
              <w:rPr>
                <w:lang w:val="en-US"/>
              </w:rPr>
            </w:pPr>
            <w:r w:rsidRPr="00D5200C">
              <w:rPr>
                <w:lang w:val="en-US"/>
              </w:rPr>
              <w:t>Description</w:t>
            </w:r>
          </w:p>
        </w:tc>
      </w:tr>
      <w:tr w:rsidR="007C4061" w:rsidRPr="00BC4D08" w14:paraId="4834B0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C7CD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9F48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BFBA7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608B8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D53A92" w14:textId="77777777" w:rsidR="007C4061" w:rsidRPr="00D5200C" w:rsidRDefault="007C4061" w:rsidP="00C17C4C">
            <w:pPr>
              <w:pStyle w:val="TAL"/>
              <w:rPr>
                <w:lang w:val="en-US"/>
              </w:rPr>
            </w:pPr>
          </w:p>
        </w:tc>
      </w:tr>
    </w:tbl>
    <w:p w14:paraId="287475A7" w14:textId="77777777" w:rsidR="007C4061" w:rsidRPr="00533C32" w:rsidRDefault="007C4061" w:rsidP="007C4061"/>
    <w:p w14:paraId="16D23D52"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1A87285E"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FBA35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44C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1613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AE0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7768C" w14:textId="77777777" w:rsidR="007C4061" w:rsidRPr="00D5200C" w:rsidRDefault="007C4061" w:rsidP="00C17C4C">
            <w:pPr>
              <w:pStyle w:val="TAH"/>
              <w:rPr>
                <w:lang w:val="en-US"/>
              </w:rPr>
            </w:pPr>
            <w:r w:rsidRPr="00D5200C">
              <w:rPr>
                <w:lang w:val="en-US"/>
              </w:rPr>
              <w:t>Description</w:t>
            </w:r>
          </w:p>
        </w:tc>
      </w:tr>
      <w:tr w:rsidR="007C4061" w:rsidRPr="00BC4D08" w14:paraId="256524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B60937"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778C36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9205787"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CAC144"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344075F4" w14:textId="77777777" w:rsidR="007C4061" w:rsidRPr="00533C32" w:rsidRDefault="007C4061" w:rsidP="007C4061"/>
    <w:p w14:paraId="27F9EA0F"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F719D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501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3638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BDF92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C0F1C" w14:textId="77777777" w:rsidR="007C4061" w:rsidRPr="00D5200C" w:rsidRDefault="007C4061" w:rsidP="00C17C4C">
            <w:pPr>
              <w:pStyle w:val="TAH"/>
              <w:rPr>
                <w:lang w:val="en-US"/>
              </w:rPr>
            </w:pPr>
            <w:r w:rsidRPr="00D5200C">
              <w:rPr>
                <w:lang w:val="en-US"/>
              </w:rPr>
              <w:t>Response</w:t>
            </w:r>
          </w:p>
          <w:p w14:paraId="51AC52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EBB452" w14:textId="77777777" w:rsidR="007C4061" w:rsidRPr="00D5200C" w:rsidRDefault="007C4061" w:rsidP="00C17C4C">
            <w:pPr>
              <w:pStyle w:val="TAH"/>
              <w:rPr>
                <w:lang w:val="en-US"/>
              </w:rPr>
            </w:pPr>
            <w:r w:rsidRPr="00D5200C">
              <w:rPr>
                <w:lang w:val="en-US"/>
              </w:rPr>
              <w:t>Description</w:t>
            </w:r>
          </w:p>
        </w:tc>
      </w:tr>
      <w:tr w:rsidR="007C4061" w:rsidRPr="00BC4D08" w14:paraId="04E8C50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C5969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302AB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E306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70841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8A3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0FD68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DA47B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9C2C0A" w14:textId="77777777" w:rsidR="007C4061" w:rsidRPr="00533C32" w:rsidRDefault="007C4061" w:rsidP="007C4061"/>
    <w:p w14:paraId="46523A93" w14:textId="77777777" w:rsidR="007C4061" w:rsidRPr="00533C32" w:rsidRDefault="007C4061" w:rsidP="007C4061">
      <w:pPr>
        <w:pStyle w:val="Heading5"/>
      </w:pPr>
      <w:bookmarkStart w:id="1148" w:name="_Toc20127086"/>
      <w:bookmarkStart w:id="1149" w:name="_Toc27589062"/>
      <w:bookmarkStart w:id="1150" w:name="_Toc36459863"/>
      <w:bookmarkStart w:id="1151" w:name="_Toc45029447"/>
      <w:bookmarkStart w:id="1152" w:name="_Toc56520723"/>
      <w:bookmarkStart w:id="1153" w:name="_Toc67728676"/>
      <w:r w:rsidRPr="00533C32">
        <w:t>5.2.</w:t>
      </w:r>
      <w:r w:rsidRPr="00072181">
        <w:t>25B</w:t>
      </w:r>
      <w:r w:rsidRPr="00533C32">
        <w:t>.3.2</w:t>
      </w:r>
      <w:r w:rsidRPr="00533C32">
        <w:tab/>
        <w:t>GET</w:t>
      </w:r>
      <w:bookmarkEnd w:id="1148"/>
      <w:bookmarkEnd w:id="1149"/>
      <w:bookmarkEnd w:id="1150"/>
      <w:bookmarkEnd w:id="1151"/>
      <w:bookmarkEnd w:id="1152"/>
      <w:bookmarkEnd w:id="1153"/>
    </w:p>
    <w:p w14:paraId="5B9DEE8F"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54D5BB51"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31AB9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7FE4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670C1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476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B4C3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BA6140" w14:textId="77777777" w:rsidR="007C4061" w:rsidRPr="00D5200C" w:rsidRDefault="007C4061" w:rsidP="00C17C4C">
            <w:pPr>
              <w:pStyle w:val="TAH"/>
              <w:rPr>
                <w:lang w:val="en-US"/>
              </w:rPr>
            </w:pPr>
            <w:r w:rsidRPr="00D5200C">
              <w:rPr>
                <w:lang w:val="en-US"/>
              </w:rPr>
              <w:t>Description</w:t>
            </w:r>
          </w:p>
        </w:tc>
      </w:tr>
      <w:tr w:rsidR="007C4061" w:rsidRPr="00BC4D08" w14:paraId="7FAC5D4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919E4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472918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4643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92ED6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3A9444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839409" w14:textId="77777777" w:rsidR="007C4061" w:rsidRPr="00533C32" w:rsidRDefault="007C4061" w:rsidP="007C4061"/>
    <w:p w14:paraId="5CD2E0EE" w14:textId="77777777"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210BE520"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C1BC4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061CE3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313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834B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EDED9F" w14:textId="77777777" w:rsidR="007C4061" w:rsidRPr="00D5200C" w:rsidRDefault="007C4061" w:rsidP="00C17C4C">
            <w:pPr>
              <w:pStyle w:val="TAH"/>
              <w:rPr>
                <w:lang w:val="en-US"/>
              </w:rPr>
            </w:pPr>
            <w:r w:rsidRPr="00D5200C">
              <w:rPr>
                <w:lang w:val="en-US"/>
              </w:rPr>
              <w:t>Description</w:t>
            </w:r>
          </w:p>
        </w:tc>
      </w:tr>
      <w:tr w:rsidR="007C4061" w:rsidRPr="00BC4D08" w14:paraId="7C2B984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60257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8A18E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E9309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8FB4FA8" w14:textId="77777777" w:rsidR="007C4061" w:rsidRPr="00D5200C" w:rsidRDefault="007C4061" w:rsidP="00C17C4C">
            <w:pPr>
              <w:pStyle w:val="TAL"/>
              <w:rPr>
                <w:lang w:val="en-US"/>
              </w:rPr>
            </w:pPr>
          </w:p>
        </w:tc>
      </w:tr>
    </w:tbl>
    <w:p w14:paraId="2F7EAB9F" w14:textId="77777777" w:rsidR="007C4061" w:rsidRPr="00533C32" w:rsidRDefault="007C4061" w:rsidP="007C4061"/>
    <w:p w14:paraId="298AD119" w14:textId="77777777"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2303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479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43B5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8C56C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E9C890" w14:textId="77777777" w:rsidR="007C4061" w:rsidRPr="00D5200C" w:rsidRDefault="007C4061" w:rsidP="00C17C4C">
            <w:pPr>
              <w:pStyle w:val="TAH"/>
              <w:rPr>
                <w:lang w:val="en-US"/>
              </w:rPr>
            </w:pPr>
            <w:r w:rsidRPr="00D5200C">
              <w:rPr>
                <w:lang w:val="en-US"/>
              </w:rPr>
              <w:t>Response</w:t>
            </w:r>
          </w:p>
          <w:p w14:paraId="63C025F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7D2C8D" w14:textId="77777777" w:rsidR="007C4061" w:rsidRPr="00D5200C" w:rsidRDefault="007C4061" w:rsidP="00C17C4C">
            <w:pPr>
              <w:pStyle w:val="TAH"/>
              <w:rPr>
                <w:lang w:val="en-US"/>
              </w:rPr>
            </w:pPr>
            <w:r w:rsidRPr="00D5200C">
              <w:rPr>
                <w:lang w:val="en-US"/>
              </w:rPr>
              <w:t>Description</w:t>
            </w:r>
          </w:p>
        </w:tc>
      </w:tr>
      <w:tr w:rsidR="007C4061" w:rsidRPr="00BC4D08" w14:paraId="3DAA02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473D26"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00198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4040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3F242A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F38E60"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72F381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26D62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CA15B7" w14:textId="77777777" w:rsidR="007C4061" w:rsidRPr="00533C32" w:rsidRDefault="007C4061" w:rsidP="007C4061">
      <w:pPr>
        <w:rPr>
          <w:lang w:eastAsia="zh-CN"/>
        </w:rPr>
      </w:pPr>
    </w:p>
    <w:p w14:paraId="1DAFCEE5" w14:textId="77777777" w:rsidR="007C4061" w:rsidRPr="00533C32" w:rsidRDefault="007C4061" w:rsidP="007C4061">
      <w:pPr>
        <w:pStyle w:val="Heading3"/>
      </w:pPr>
      <w:bookmarkStart w:id="1154" w:name="_Toc20127087"/>
      <w:bookmarkStart w:id="1155" w:name="_Toc27589063"/>
      <w:bookmarkStart w:id="1156" w:name="_Toc36459864"/>
      <w:bookmarkStart w:id="1157" w:name="_Toc45029448"/>
      <w:bookmarkStart w:id="1158" w:name="_Toc56520724"/>
      <w:bookmarkStart w:id="1159" w:name="_Toc67728677"/>
      <w:r w:rsidRPr="00533C32">
        <w:t>5.2.</w:t>
      </w:r>
      <w:r w:rsidRPr="00072181">
        <w:t>25C</w:t>
      </w:r>
      <w:r w:rsidRPr="00533C32">
        <w:tab/>
        <w:t>Resource: SubscribedCAG</w:t>
      </w:r>
      <w:bookmarkEnd w:id="1154"/>
      <w:bookmarkEnd w:id="1155"/>
      <w:bookmarkEnd w:id="1156"/>
      <w:bookmarkEnd w:id="1157"/>
      <w:bookmarkEnd w:id="1158"/>
      <w:bookmarkEnd w:id="1159"/>
    </w:p>
    <w:p w14:paraId="7CA0F09F" w14:textId="77777777" w:rsidR="007C4061" w:rsidRPr="00533C32" w:rsidRDefault="007C4061" w:rsidP="007C4061">
      <w:pPr>
        <w:pStyle w:val="Heading4"/>
      </w:pPr>
      <w:bookmarkStart w:id="1160" w:name="_Toc20127088"/>
      <w:bookmarkStart w:id="1161" w:name="_Toc27589064"/>
      <w:bookmarkStart w:id="1162" w:name="_Toc36459865"/>
      <w:bookmarkStart w:id="1163" w:name="_Toc45029449"/>
      <w:bookmarkStart w:id="1164" w:name="_Toc56520725"/>
      <w:bookmarkStart w:id="1165" w:name="_Toc67728678"/>
      <w:r w:rsidRPr="00533C32">
        <w:t>5.2.</w:t>
      </w:r>
      <w:r w:rsidRPr="00072181">
        <w:t>25C</w:t>
      </w:r>
      <w:r w:rsidRPr="00533C32">
        <w:t>.1</w:t>
      </w:r>
      <w:r w:rsidRPr="00533C32">
        <w:tab/>
        <w:t>Description</w:t>
      </w:r>
      <w:bookmarkEnd w:id="1160"/>
      <w:bookmarkEnd w:id="1161"/>
      <w:bookmarkEnd w:id="1162"/>
      <w:bookmarkEnd w:id="1163"/>
      <w:bookmarkEnd w:id="1164"/>
      <w:bookmarkEnd w:id="1165"/>
    </w:p>
    <w:p w14:paraId="453BF4E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2F268C" w14:textId="77777777" w:rsidR="007C4061" w:rsidRPr="00533C32" w:rsidRDefault="007C4061" w:rsidP="007C4061">
      <w:pPr>
        <w:pStyle w:val="Heading4"/>
      </w:pPr>
      <w:bookmarkStart w:id="1166" w:name="_Toc20127089"/>
      <w:bookmarkStart w:id="1167" w:name="_Toc27589065"/>
      <w:bookmarkStart w:id="1168" w:name="_Toc36459866"/>
      <w:bookmarkStart w:id="1169" w:name="_Toc45029450"/>
      <w:bookmarkStart w:id="1170" w:name="_Toc56520726"/>
      <w:bookmarkStart w:id="1171" w:name="_Toc67728679"/>
      <w:r w:rsidRPr="00533C32">
        <w:t>5.2.</w:t>
      </w:r>
      <w:r w:rsidRPr="00072181">
        <w:t>25C</w:t>
      </w:r>
      <w:r w:rsidRPr="00533C32">
        <w:t>.2</w:t>
      </w:r>
      <w:r w:rsidRPr="00533C32">
        <w:tab/>
        <w:t>Resource Definition</w:t>
      </w:r>
      <w:bookmarkEnd w:id="1166"/>
      <w:bookmarkEnd w:id="1167"/>
      <w:bookmarkEnd w:id="1168"/>
      <w:bookmarkEnd w:id="1169"/>
      <w:bookmarkEnd w:id="1170"/>
      <w:bookmarkEnd w:id="1171"/>
    </w:p>
    <w:p w14:paraId="33E6A087"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31A92273"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409B7396"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E707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AE2B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BCC223" w14:textId="77777777" w:rsidR="007C4061" w:rsidRPr="00D5200C" w:rsidRDefault="007C4061" w:rsidP="00C17C4C">
            <w:pPr>
              <w:pStyle w:val="TAH"/>
              <w:rPr>
                <w:lang w:val="en-US"/>
              </w:rPr>
            </w:pPr>
            <w:r w:rsidRPr="00D5200C">
              <w:rPr>
                <w:lang w:val="en-US"/>
              </w:rPr>
              <w:t>Definition</w:t>
            </w:r>
          </w:p>
        </w:tc>
      </w:tr>
      <w:tr w:rsidR="007C4061" w:rsidRPr="00BC4D08" w14:paraId="29858F2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2F973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A435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F740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D1E0B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70854" w14:textId="77777777" w:rsidR="007C4061" w:rsidRPr="00D5200C" w:rsidRDefault="007C4061" w:rsidP="00204900">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04900">
              <w:rPr>
                <w:lang w:val="en-US"/>
              </w:rPr>
              <w:t>See pattern of type Supi in 3GPP TS 29.571 [3]</w:t>
            </w:r>
          </w:p>
        </w:tc>
      </w:tr>
    </w:tbl>
    <w:p w14:paraId="0F6AB63F" w14:textId="77777777" w:rsidR="007C4061" w:rsidRPr="00533C32" w:rsidRDefault="007C4061" w:rsidP="007C4061">
      <w:pPr>
        <w:rPr>
          <w:lang w:eastAsia="zh-CN"/>
        </w:rPr>
      </w:pPr>
    </w:p>
    <w:p w14:paraId="0BDE546C" w14:textId="77777777" w:rsidR="007C4061" w:rsidRPr="00533C32" w:rsidRDefault="007C4061" w:rsidP="007C4061">
      <w:pPr>
        <w:pStyle w:val="Heading4"/>
        <w:rPr>
          <w:lang w:eastAsia="zh-CN"/>
        </w:rPr>
      </w:pPr>
      <w:bookmarkStart w:id="1172" w:name="_Toc20127090"/>
      <w:bookmarkStart w:id="1173" w:name="_Toc27589066"/>
      <w:bookmarkStart w:id="1174" w:name="_Toc36459867"/>
      <w:bookmarkStart w:id="1175" w:name="_Toc45029451"/>
      <w:bookmarkStart w:id="1176" w:name="_Toc56520727"/>
      <w:bookmarkStart w:id="1177" w:name="_Toc67728680"/>
      <w:r w:rsidRPr="00533C32">
        <w:t>5.2.</w:t>
      </w:r>
      <w:r w:rsidRPr="00072181">
        <w:t>25C</w:t>
      </w:r>
      <w:r w:rsidRPr="00533C32">
        <w:t>.3</w:t>
      </w:r>
      <w:r w:rsidRPr="00533C32">
        <w:tab/>
        <w:t>Resource Standard Methods</w:t>
      </w:r>
      <w:bookmarkEnd w:id="1172"/>
      <w:bookmarkEnd w:id="1173"/>
      <w:bookmarkEnd w:id="1174"/>
      <w:bookmarkEnd w:id="1175"/>
      <w:bookmarkEnd w:id="1176"/>
      <w:bookmarkEnd w:id="1177"/>
    </w:p>
    <w:p w14:paraId="6B597C4A" w14:textId="77777777" w:rsidR="007C4061" w:rsidRPr="00533C32" w:rsidRDefault="007C4061" w:rsidP="007C4061">
      <w:pPr>
        <w:pStyle w:val="Heading5"/>
      </w:pPr>
      <w:bookmarkStart w:id="1178" w:name="_Toc20127091"/>
      <w:bookmarkStart w:id="1179" w:name="_Toc27589067"/>
      <w:bookmarkStart w:id="1180" w:name="_Toc36459868"/>
      <w:bookmarkStart w:id="1181" w:name="_Toc45029452"/>
      <w:bookmarkStart w:id="1182" w:name="_Toc56520728"/>
      <w:bookmarkStart w:id="1183" w:name="_Toc67728681"/>
      <w:r w:rsidRPr="00533C32">
        <w:t>5.2.</w:t>
      </w:r>
      <w:r w:rsidRPr="00072181">
        <w:t>25C</w:t>
      </w:r>
      <w:r w:rsidRPr="00533C32">
        <w:t>.3.1</w:t>
      </w:r>
      <w:r w:rsidRPr="00533C32">
        <w:tab/>
        <w:t>PUT</w:t>
      </w:r>
      <w:bookmarkEnd w:id="1178"/>
      <w:bookmarkEnd w:id="1179"/>
      <w:bookmarkEnd w:id="1180"/>
      <w:bookmarkEnd w:id="1181"/>
      <w:bookmarkEnd w:id="1182"/>
      <w:bookmarkEnd w:id="1183"/>
    </w:p>
    <w:p w14:paraId="6302008B" w14:textId="77777777" w:rsidR="007C4061" w:rsidRPr="00533C32" w:rsidRDefault="007C4061" w:rsidP="007C4061">
      <w:r w:rsidRPr="00533C32">
        <w:t>This method shall support the URI query parameters specified in table 5.2.</w:t>
      </w:r>
      <w:r w:rsidRPr="00072181">
        <w:t>25C</w:t>
      </w:r>
      <w:r w:rsidRPr="00533C32">
        <w:t>.3.1-1.</w:t>
      </w:r>
    </w:p>
    <w:p w14:paraId="5EDBB06E"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DDFF2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C67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E381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E59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29CB3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66D401" w14:textId="77777777" w:rsidR="007C4061" w:rsidRPr="00D5200C" w:rsidRDefault="007C4061" w:rsidP="00C17C4C">
            <w:pPr>
              <w:pStyle w:val="TAH"/>
              <w:rPr>
                <w:lang w:val="en-US"/>
              </w:rPr>
            </w:pPr>
            <w:r w:rsidRPr="00D5200C">
              <w:rPr>
                <w:lang w:val="en-US"/>
              </w:rPr>
              <w:t>Description</w:t>
            </w:r>
          </w:p>
        </w:tc>
      </w:tr>
      <w:tr w:rsidR="007C4061" w:rsidRPr="00BC4D08" w14:paraId="047D0DC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8EE4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5B1AD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21E1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E72A4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4DECA9" w14:textId="77777777" w:rsidR="007C4061" w:rsidRPr="00D5200C" w:rsidRDefault="007C4061" w:rsidP="00C17C4C">
            <w:pPr>
              <w:pStyle w:val="TAL"/>
              <w:rPr>
                <w:lang w:val="en-US"/>
              </w:rPr>
            </w:pPr>
          </w:p>
        </w:tc>
      </w:tr>
    </w:tbl>
    <w:p w14:paraId="4C87356F" w14:textId="77777777" w:rsidR="007C4061" w:rsidRPr="00533C32" w:rsidRDefault="007C4061" w:rsidP="007C4061"/>
    <w:p w14:paraId="7A19B37F"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4707F69D"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06A4F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8CB9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333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ED874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862A" w14:textId="77777777" w:rsidR="007C4061" w:rsidRPr="00D5200C" w:rsidRDefault="007C4061" w:rsidP="00C17C4C">
            <w:pPr>
              <w:pStyle w:val="TAH"/>
              <w:rPr>
                <w:lang w:val="en-US"/>
              </w:rPr>
            </w:pPr>
            <w:r w:rsidRPr="00D5200C">
              <w:rPr>
                <w:lang w:val="en-US"/>
              </w:rPr>
              <w:t>Description</w:t>
            </w:r>
          </w:p>
        </w:tc>
      </w:tr>
      <w:tr w:rsidR="007C4061" w:rsidRPr="00BC4D08" w14:paraId="1EA0C0C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F2876C"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A41F3D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34E630"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B6F79CF"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1810968B" w14:textId="77777777" w:rsidR="007C4061" w:rsidRPr="00533C32" w:rsidRDefault="007C4061" w:rsidP="007C4061"/>
    <w:p w14:paraId="4F6C1CD3" w14:textId="77777777"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1F069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AABB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B93B0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1A6F4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D0107" w14:textId="77777777" w:rsidR="007C4061" w:rsidRPr="00D5200C" w:rsidRDefault="007C4061" w:rsidP="00C17C4C">
            <w:pPr>
              <w:pStyle w:val="TAH"/>
              <w:rPr>
                <w:lang w:val="en-US"/>
              </w:rPr>
            </w:pPr>
            <w:r w:rsidRPr="00D5200C">
              <w:rPr>
                <w:lang w:val="en-US"/>
              </w:rPr>
              <w:t>Response</w:t>
            </w:r>
          </w:p>
          <w:p w14:paraId="448D4B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86EAF3" w14:textId="77777777" w:rsidR="007C4061" w:rsidRPr="00D5200C" w:rsidRDefault="007C4061" w:rsidP="00C17C4C">
            <w:pPr>
              <w:pStyle w:val="TAH"/>
              <w:rPr>
                <w:lang w:val="en-US"/>
              </w:rPr>
            </w:pPr>
            <w:r w:rsidRPr="00D5200C">
              <w:rPr>
                <w:lang w:val="en-US"/>
              </w:rPr>
              <w:t>Description</w:t>
            </w:r>
          </w:p>
        </w:tc>
      </w:tr>
      <w:tr w:rsidR="007C4061" w:rsidRPr="00BC4D08" w14:paraId="4BFFC8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0E616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5BB66B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0512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16E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57EBD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26B42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C2CE26"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67F05DC4" w14:textId="77777777" w:rsidR="007C4061" w:rsidRPr="00533C32" w:rsidRDefault="007C4061" w:rsidP="007C4061"/>
    <w:p w14:paraId="0B4A075E" w14:textId="77777777" w:rsidR="007C4061" w:rsidRPr="00533C32" w:rsidRDefault="007C4061" w:rsidP="007C4061">
      <w:pPr>
        <w:pStyle w:val="Heading5"/>
      </w:pPr>
      <w:bookmarkStart w:id="1184" w:name="_Toc20127092"/>
      <w:bookmarkStart w:id="1185" w:name="_Toc27589068"/>
      <w:bookmarkStart w:id="1186" w:name="_Toc36459869"/>
      <w:bookmarkStart w:id="1187" w:name="_Toc45029453"/>
      <w:bookmarkStart w:id="1188" w:name="_Toc56520729"/>
      <w:bookmarkStart w:id="1189" w:name="_Toc67728682"/>
      <w:r w:rsidRPr="00533C32">
        <w:lastRenderedPageBreak/>
        <w:t>5.2.</w:t>
      </w:r>
      <w:r w:rsidRPr="00072181">
        <w:t>25C</w:t>
      </w:r>
      <w:r w:rsidRPr="00533C32">
        <w:t>.3.2</w:t>
      </w:r>
      <w:r w:rsidRPr="00533C32">
        <w:tab/>
        <w:t>GET</w:t>
      </w:r>
      <w:bookmarkEnd w:id="1184"/>
      <w:bookmarkEnd w:id="1185"/>
      <w:bookmarkEnd w:id="1186"/>
      <w:bookmarkEnd w:id="1187"/>
      <w:bookmarkEnd w:id="1188"/>
      <w:bookmarkEnd w:id="1189"/>
    </w:p>
    <w:p w14:paraId="32095F7D"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2CA11D0C"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9B270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E418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2502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18C1D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D0B29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F2244" w14:textId="77777777" w:rsidR="007C4061" w:rsidRPr="00D5200C" w:rsidRDefault="007C4061" w:rsidP="00C17C4C">
            <w:pPr>
              <w:pStyle w:val="TAH"/>
              <w:rPr>
                <w:lang w:val="en-US"/>
              </w:rPr>
            </w:pPr>
            <w:r w:rsidRPr="00D5200C">
              <w:rPr>
                <w:lang w:val="en-US"/>
              </w:rPr>
              <w:t>Description</w:t>
            </w:r>
          </w:p>
        </w:tc>
      </w:tr>
      <w:tr w:rsidR="007C4061" w:rsidRPr="00BC4D08" w14:paraId="46F562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8E25B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4A77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E04A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7913D7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068E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EC60BA8" w14:textId="77777777" w:rsidR="007C4061" w:rsidRPr="00533C32" w:rsidRDefault="007C4061" w:rsidP="007C4061"/>
    <w:p w14:paraId="1EBA1BE7"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4CD27A9"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786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D7767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6AC9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A7293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E5FEF3" w14:textId="77777777" w:rsidR="007C4061" w:rsidRPr="00D5200C" w:rsidRDefault="007C4061" w:rsidP="00C17C4C">
            <w:pPr>
              <w:pStyle w:val="TAH"/>
              <w:rPr>
                <w:lang w:val="en-US"/>
              </w:rPr>
            </w:pPr>
            <w:r w:rsidRPr="00D5200C">
              <w:rPr>
                <w:lang w:val="en-US"/>
              </w:rPr>
              <w:t>Description</w:t>
            </w:r>
          </w:p>
        </w:tc>
      </w:tr>
      <w:tr w:rsidR="007C4061" w:rsidRPr="00BC4D08" w14:paraId="3A8ACD4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83111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3386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72E14"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16F6BE3" w14:textId="77777777" w:rsidR="007C4061" w:rsidRPr="00D5200C" w:rsidRDefault="007C4061" w:rsidP="00C17C4C">
            <w:pPr>
              <w:pStyle w:val="TAL"/>
              <w:rPr>
                <w:lang w:val="en-US"/>
              </w:rPr>
            </w:pPr>
          </w:p>
        </w:tc>
      </w:tr>
    </w:tbl>
    <w:p w14:paraId="79F16F75" w14:textId="77777777" w:rsidR="007C4061" w:rsidRPr="00533C32" w:rsidRDefault="007C4061" w:rsidP="007C4061"/>
    <w:p w14:paraId="3E4DDFD4"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27B5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0997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5C2EB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78FD1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91662C" w14:textId="77777777" w:rsidR="007C4061" w:rsidRPr="00D5200C" w:rsidRDefault="007C4061" w:rsidP="00C17C4C">
            <w:pPr>
              <w:pStyle w:val="TAH"/>
              <w:rPr>
                <w:lang w:val="en-US"/>
              </w:rPr>
            </w:pPr>
            <w:r w:rsidRPr="00D5200C">
              <w:rPr>
                <w:lang w:val="en-US"/>
              </w:rPr>
              <w:t>Response</w:t>
            </w:r>
          </w:p>
          <w:p w14:paraId="1E0956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3B5B3A" w14:textId="77777777" w:rsidR="007C4061" w:rsidRPr="00D5200C" w:rsidRDefault="007C4061" w:rsidP="00C17C4C">
            <w:pPr>
              <w:pStyle w:val="TAH"/>
              <w:rPr>
                <w:lang w:val="en-US"/>
              </w:rPr>
            </w:pPr>
            <w:r w:rsidRPr="00D5200C">
              <w:rPr>
                <w:lang w:val="en-US"/>
              </w:rPr>
              <w:t>Description</w:t>
            </w:r>
          </w:p>
        </w:tc>
      </w:tr>
      <w:tr w:rsidR="007C4061" w:rsidRPr="00BC4D08" w14:paraId="6CC268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461FB"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3F0FCDC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C56EF7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2C7DD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E49F5C"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1206F4F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38C5B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EFC98C" w14:textId="77777777" w:rsidR="007C4061" w:rsidRPr="00533C32" w:rsidRDefault="007C4061" w:rsidP="007C4061">
      <w:pPr>
        <w:rPr>
          <w:lang w:eastAsia="zh-CN"/>
        </w:rPr>
      </w:pPr>
    </w:p>
    <w:p w14:paraId="1D13CD56" w14:textId="77777777" w:rsidR="007C4061" w:rsidRPr="00533C32" w:rsidRDefault="007C4061" w:rsidP="006352FE">
      <w:pPr>
        <w:pStyle w:val="Heading3"/>
      </w:pPr>
      <w:bookmarkStart w:id="1190" w:name="_Toc20127093"/>
      <w:bookmarkStart w:id="1191" w:name="_Toc27589069"/>
      <w:bookmarkStart w:id="1192" w:name="_Toc36459870"/>
      <w:bookmarkStart w:id="1193" w:name="_Toc45029454"/>
      <w:bookmarkStart w:id="1194" w:name="_Toc56520730"/>
      <w:bookmarkStart w:id="1195" w:name="_Toc67728683"/>
      <w:r w:rsidRPr="00533C32">
        <w:t>5.2.26</w:t>
      </w:r>
      <w:r w:rsidRPr="00533C32">
        <w:tab/>
        <w:t>Resource: ProvisionedData</w:t>
      </w:r>
      <w:bookmarkEnd w:id="1190"/>
      <w:bookmarkEnd w:id="1191"/>
      <w:bookmarkEnd w:id="1192"/>
      <w:bookmarkEnd w:id="1193"/>
      <w:bookmarkEnd w:id="1194"/>
      <w:bookmarkEnd w:id="1195"/>
    </w:p>
    <w:p w14:paraId="1BB92F0A" w14:textId="77777777" w:rsidR="007C4061" w:rsidRPr="00533C32" w:rsidRDefault="007C4061" w:rsidP="006352FE">
      <w:pPr>
        <w:pStyle w:val="Heading4"/>
      </w:pPr>
      <w:bookmarkStart w:id="1196" w:name="_Toc20127094"/>
      <w:bookmarkStart w:id="1197" w:name="_Toc27589070"/>
      <w:bookmarkStart w:id="1198" w:name="_Toc36459871"/>
      <w:bookmarkStart w:id="1199" w:name="_Toc45029455"/>
      <w:bookmarkStart w:id="1200" w:name="_Toc56520731"/>
      <w:bookmarkStart w:id="1201" w:name="_Toc67728684"/>
      <w:r w:rsidRPr="00533C32">
        <w:t>5.2.26.1</w:t>
      </w:r>
      <w:r w:rsidRPr="00533C32">
        <w:tab/>
        <w:t>Description</w:t>
      </w:r>
      <w:bookmarkEnd w:id="1196"/>
      <w:bookmarkEnd w:id="1197"/>
      <w:bookmarkEnd w:id="1198"/>
      <w:bookmarkEnd w:id="1199"/>
      <w:bookmarkEnd w:id="1200"/>
      <w:bookmarkEnd w:id="1201"/>
    </w:p>
    <w:p w14:paraId="2A4E6176" w14:textId="77777777" w:rsidR="007C4061" w:rsidRPr="00533C32" w:rsidRDefault="007C4061" w:rsidP="007C4061">
      <w:pPr>
        <w:rPr>
          <w:lang w:eastAsia="zh-CN"/>
        </w:rPr>
      </w:pPr>
      <w:r w:rsidRPr="00533C32">
        <w:t>This resource represents the subscribed ProvisionedData for a UE ID for use in a serving PLMN.</w:t>
      </w:r>
    </w:p>
    <w:p w14:paraId="1BFDA2A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53EF3" w14:textId="77777777" w:rsidR="007C4061" w:rsidRPr="00533C32" w:rsidRDefault="007C4061" w:rsidP="006352FE">
      <w:pPr>
        <w:pStyle w:val="Heading4"/>
      </w:pPr>
      <w:bookmarkStart w:id="1202" w:name="_Toc20127095"/>
      <w:bookmarkStart w:id="1203" w:name="_Toc27589071"/>
      <w:bookmarkStart w:id="1204" w:name="_Toc36459872"/>
      <w:bookmarkStart w:id="1205" w:name="_Toc45029456"/>
      <w:bookmarkStart w:id="1206" w:name="_Toc56520732"/>
      <w:bookmarkStart w:id="1207" w:name="_Toc67728685"/>
      <w:r w:rsidRPr="00533C32">
        <w:t>5.2.26.2</w:t>
      </w:r>
      <w:r w:rsidRPr="00533C32">
        <w:tab/>
        <w:t>Resource Definition</w:t>
      </w:r>
      <w:bookmarkEnd w:id="1202"/>
      <w:bookmarkEnd w:id="1203"/>
      <w:bookmarkEnd w:id="1204"/>
      <w:bookmarkEnd w:id="1205"/>
      <w:bookmarkEnd w:id="1206"/>
      <w:bookmarkEnd w:id="1207"/>
    </w:p>
    <w:p w14:paraId="1D5CD429"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D43E152"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0027B1A7"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3D0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7034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A46ED8" w14:textId="77777777" w:rsidR="007C4061" w:rsidRPr="00D5200C" w:rsidRDefault="007C4061" w:rsidP="00C17C4C">
            <w:pPr>
              <w:pStyle w:val="TAH"/>
              <w:rPr>
                <w:lang w:val="en-US"/>
              </w:rPr>
            </w:pPr>
            <w:r w:rsidRPr="00D5200C">
              <w:rPr>
                <w:lang w:val="en-US"/>
              </w:rPr>
              <w:t>Definition</w:t>
            </w:r>
          </w:p>
        </w:tc>
      </w:tr>
      <w:tr w:rsidR="007C4061" w:rsidRPr="00BC4D08" w14:paraId="7A76F1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1B2B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7318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C1D08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2DAE4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4BF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52A3F0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A01A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DE3A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765FDF0A" w14:textId="77777777" w:rsidR="007C4061" w:rsidRPr="00533C32" w:rsidRDefault="007C4061" w:rsidP="007C4061"/>
    <w:p w14:paraId="56FC7306" w14:textId="77777777" w:rsidR="007C4061" w:rsidRPr="00533C32" w:rsidRDefault="007C4061" w:rsidP="006352FE">
      <w:pPr>
        <w:pStyle w:val="Heading4"/>
      </w:pPr>
      <w:bookmarkStart w:id="1208" w:name="_Toc20127096"/>
      <w:bookmarkStart w:id="1209" w:name="_Toc27589072"/>
      <w:bookmarkStart w:id="1210" w:name="_Toc36459873"/>
      <w:bookmarkStart w:id="1211" w:name="_Toc45029457"/>
      <w:bookmarkStart w:id="1212" w:name="_Toc56520733"/>
      <w:bookmarkStart w:id="1213" w:name="_Toc67728686"/>
      <w:r w:rsidRPr="00533C32">
        <w:t>5.2.26.3</w:t>
      </w:r>
      <w:r w:rsidRPr="00533C32">
        <w:tab/>
        <w:t>Resource Standard Methods</w:t>
      </w:r>
      <w:bookmarkEnd w:id="1208"/>
      <w:bookmarkEnd w:id="1209"/>
      <w:bookmarkEnd w:id="1210"/>
      <w:bookmarkEnd w:id="1211"/>
      <w:bookmarkEnd w:id="1212"/>
      <w:bookmarkEnd w:id="1213"/>
    </w:p>
    <w:p w14:paraId="2DD598B4" w14:textId="77777777" w:rsidR="007C4061" w:rsidRPr="00533C32" w:rsidRDefault="007C4061" w:rsidP="006352FE">
      <w:pPr>
        <w:pStyle w:val="Heading5"/>
      </w:pPr>
      <w:bookmarkStart w:id="1214" w:name="_Toc20127097"/>
      <w:bookmarkStart w:id="1215" w:name="_Toc27589073"/>
      <w:bookmarkStart w:id="1216" w:name="_Toc36459874"/>
      <w:bookmarkStart w:id="1217" w:name="_Toc45029458"/>
      <w:bookmarkStart w:id="1218" w:name="_Toc56520734"/>
      <w:bookmarkStart w:id="1219" w:name="_Toc67728687"/>
      <w:r w:rsidRPr="00533C32">
        <w:t>5.2.26.3.1</w:t>
      </w:r>
      <w:r w:rsidRPr="00533C32">
        <w:tab/>
        <w:t>GET</w:t>
      </w:r>
      <w:bookmarkEnd w:id="1214"/>
      <w:bookmarkEnd w:id="1215"/>
      <w:bookmarkEnd w:id="1216"/>
      <w:bookmarkEnd w:id="1217"/>
      <w:bookmarkEnd w:id="1218"/>
      <w:bookmarkEnd w:id="1219"/>
    </w:p>
    <w:p w14:paraId="764FFDF7" w14:textId="77777777" w:rsidR="007C4061" w:rsidRPr="00533C32" w:rsidRDefault="007C4061" w:rsidP="007C4061">
      <w:r w:rsidRPr="00533C32">
        <w:t>This method shall support the URI query parameters specified in table 5.2.26.3.1-1.</w:t>
      </w:r>
    </w:p>
    <w:p w14:paraId="75CEDEFE" w14:textId="77777777"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3BA8D9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DB6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3F7C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2698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E26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F5D3E" w14:textId="77777777" w:rsidR="007C4061" w:rsidRPr="00D5200C" w:rsidRDefault="007C4061" w:rsidP="00C17C4C">
            <w:pPr>
              <w:pStyle w:val="TAH"/>
              <w:rPr>
                <w:lang w:val="en-US"/>
              </w:rPr>
            </w:pPr>
            <w:r w:rsidRPr="00D5200C">
              <w:rPr>
                <w:lang w:val="en-US"/>
              </w:rPr>
              <w:t>Description</w:t>
            </w:r>
          </w:p>
        </w:tc>
      </w:tr>
      <w:tr w:rsidR="007C4061" w:rsidRPr="00BC4D08" w14:paraId="3A2BD04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9EBD60"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7FD3E569"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7F14EFAB"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613B5D2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D712F2E"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3DE20218" w14:textId="77777777" w:rsidR="007C4061" w:rsidRPr="00533C32" w:rsidRDefault="007C4061" w:rsidP="007C4061"/>
    <w:p w14:paraId="22772571"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4FE427E8"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988AD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DBD08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DC0F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D4C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B4527" w14:textId="77777777" w:rsidR="007C4061" w:rsidRPr="00D5200C" w:rsidRDefault="007C4061" w:rsidP="00C17C4C">
            <w:pPr>
              <w:pStyle w:val="TAH"/>
              <w:rPr>
                <w:lang w:val="en-US"/>
              </w:rPr>
            </w:pPr>
            <w:r w:rsidRPr="00D5200C">
              <w:rPr>
                <w:lang w:val="en-US"/>
              </w:rPr>
              <w:t>Description</w:t>
            </w:r>
          </w:p>
        </w:tc>
      </w:tr>
      <w:tr w:rsidR="007C4061" w:rsidRPr="00BC4D08" w14:paraId="4B531D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7231A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E71F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A57B7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7F43A7" w14:textId="77777777" w:rsidR="007C4061" w:rsidRPr="00D5200C" w:rsidRDefault="007C4061" w:rsidP="00C17C4C">
            <w:pPr>
              <w:pStyle w:val="TAL"/>
              <w:rPr>
                <w:lang w:val="en-US"/>
              </w:rPr>
            </w:pPr>
          </w:p>
        </w:tc>
      </w:tr>
    </w:tbl>
    <w:p w14:paraId="4EB113FF" w14:textId="77777777" w:rsidR="007C4061" w:rsidRPr="00533C32" w:rsidRDefault="007C4061" w:rsidP="007C4061"/>
    <w:p w14:paraId="7A590F3A"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5CDCFC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A0B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B0D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5191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39892A" w14:textId="77777777" w:rsidR="007C4061" w:rsidRPr="00D5200C" w:rsidRDefault="007C4061" w:rsidP="00C17C4C">
            <w:pPr>
              <w:pStyle w:val="TAH"/>
              <w:rPr>
                <w:lang w:val="en-US"/>
              </w:rPr>
            </w:pPr>
            <w:r w:rsidRPr="00D5200C">
              <w:rPr>
                <w:lang w:val="en-US"/>
              </w:rPr>
              <w:t>Response</w:t>
            </w:r>
          </w:p>
          <w:p w14:paraId="504FD2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4B327F" w14:textId="77777777" w:rsidR="007C4061" w:rsidRPr="00D5200C" w:rsidRDefault="007C4061" w:rsidP="00C17C4C">
            <w:pPr>
              <w:pStyle w:val="TAH"/>
              <w:rPr>
                <w:lang w:val="en-US"/>
              </w:rPr>
            </w:pPr>
            <w:r w:rsidRPr="00D5200C">
              <w:rPr>
                <w:lang w:val="en-US"/>
              </w:rPr>
              <w:t>Description</w:t>
            </w:r>
          </w:p>
        </w:tc>
      </w:tr>
      <w:tr w:rsidR="007C4061" w:rsidRPr="00BC4D08" w14:paraId="5100B33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5A2A7"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4CFDA92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DFCE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EC00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D4C118"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4ADFBB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E8751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419E1EA" w14:textId="77777777" w:rsidR="007C4061" w:rsidRPr="00533C32" w:rsidRDefault="007C4061" w:rsidP="007C4061">
      <w:pPr>
        <w:ind w:firstLine="284"/>
        <w:rPr>
          <w:lang w:eastAsia="zh-CN"/>
        </w:rPr>
      </w:pPr>
    </w:p>
    <w:p w14:paraId="6FFC7F15" w14:textId="77777777" w:rsidR="007C4061" w:rsidRPr="00533C32" w:rsidRDefault="007C4061" w:rsidP="006352FE">
      <w:pPr>
        <w:pStyle w:val="Heading3"/>
      </w:pPr>
      <w:bookmarkStart w:id="1220" w:name="_Toc20127098"/>
      <w:bookmarkStart w:id="1221" w:name="_Toc27589074"/>
      <w:bookmarkStart w:id="1222" w:name="_Toc36459875"/>
      <w:bookmarkStart w:id="1223" w:name="_Toc45029459"/>
      <w:bookmarkStart w:id="1224" w:name="_Toc56520735"/>
      <w:bookmarkStart w:id="1225" w:name="_Toc67728688"/>
      <w:r w:rsidRPr="00533C32">
        <w:t>5.2.27</w:t>
      </w:r>
      <w:r w:rsidRPr="00533C32">
        <w:tab/>
        <w:t>Resource: OperatorDeterminedBarringData</w:t>
      </w:r>
      <w:bookmarkEnd w:id="1220"/>
      <w:bookmarkEnd w:id="1221"/>
      <w:bookmarkEnd w:id="1222"/>
      <w:bookmarkEnd w:id="1223"/>
      <w:bookmarkEnd w:id="1224"/>
      <w:bookmarkEnd w:id="1225"/>
    </w:p>
    <w:p w14:paraId="44A447DB" w14:textId="77777777" w:rsidR="007C4061" w:rsidRPr="00533C32" w:rsidRDefault="007C4061" w:rsidP="006352FE">
      <w:pPr>
        <w:pStyle w:val="Heading4"/>
        <w:ind w:left="0" w:firstLine="0"/>
      </w:pPr>
      <w:bookmarkStart w:id="1226" w:name="_Toc20127099"/>
      <w:bookmarkStart w:id="1227" w:name="_Toc27589075"/>
      <w:bookmarkStart w:id="1228" w:name="_Toc36459876"/>
      <w:bookmarkStart w:id="1229" w:name="_Toc45029460"/>
      <w:bookmarkStart w:id="1230" w:name="_Toc56520736"/>
      <w:bookmarkStart w:id="1231" w:name="_Toc67728689"/>
      <w:r w:rsidRPr="00533C32">
        <w:t>5.2.27.1</w:t>
      </w:r>
      <w:r w:rsidRPr="00533C32">
        <w:tab/>
        <w:t>Description</w:t>
      </w:r>
      <w:bookmarkEnd w:id="1226"/>
      <w:bookmarkEnd w:id="1227"/>
      <w:bookmarkEnd w:id="1228"/>
      <w:bookmarkEnd w:id="1229"/>
      <w:bookmarkEnd w:id="1230"/>
      <w:bookmarkEnd w:id="1231"/>
    </w:p>
    <w:p w14:paraId="6D6586E1"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6AF45C4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84D10E" w14:textId="77777777" w:rsidR="007C4061" w:rsidRPr="00533C32" w:rsidRDefault="007C4061" w:rsidP="006352FE">
      <w:pPr>
        <w:pStyle w:val="Heading4"/>
      </w:pPr>
      <w:bookmarkStart w:id="1232" w:name="_Toc20127100"/>
      <w:bookmarkStart w:id="1233" w:name="_Toc27589076"/>
      <w:bookmarkStart w:id="1234" w:name="_Toc36459877"/>
      <w:bookmarkStart w:id="1235" w:name="_Toc45029461"/>
      <w:bookmarkStart w:id="1236" w:name="_Toc56520737"/>
      <w:bookmarkStart w:id="1237" w:name="_Toc67728690"/>
      <w:r w:rsidRPr="00533C32">
        <w:t>5.2.27.2</w:t>
      </w:r>
      <w:r w:rsidRPr="00533C32">
        <w:tab/>
        <w:t>Resource Definition</w:t>
      </w:r>
      <w:bookmarkEnd w:id="1232"/>
      <w:bookmarkEnd w:id="1233"/>
      <w:bookmarkEnd w:id="1234"/>
      <w:bookmarkEnd w:id="1235"/>
      <w:bookmarkEnd w:id="1236"/>
      <w:bookmarkEnd w:id="1237"/>
    </w:p>
    <w:p w14:paraId="7154E804"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155CACD"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352034C"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3429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5558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3F29D2" w14:textId="77777777" w:rsidR="007C4061" w:rsidRPr="00D5200C" w:rsidRDefault="007C4061" w:rsidP="00C17C4C">
            <w:pPr>
              <w:pStyle w:val="TAH"/>
              <w:rPr>
                <w:lang w:val="en-US"/>
              </w:rPr>
            </w:pPr>
            <w:r w:rsidRPr="00D5200C">
              <w:rPr>
                <w:lang w:val="en-US"/>
              </w:rPr>
              <w:t>Definition</w:t>
            </w:r>
          </w:p>
        </w:tc>
      </w:tr>
      <w:tr w:rsidR="007C4061" w:rsidRPr="00BC4D08" w14:paraId="1E6753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3415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092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CFB72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EDD81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8874F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657405F2" w14:textId="77777777" w:rsidR="007C4061" w:rsidRPr="00533C32" w:rsidRDefault="007C4061" w:rsidP="007C4061"/>
    <w:p w14:paraId="2F1502AF" w14:textId="77777777" w:rsidR="007C4061" w:rsidRPr="00533C32" w:rsidRDefault="007C4061" w:rsidP="006352FE">
      <w:pPr>
        <w:pStyle w:val="Heading4"/>
      </w:pPr>
      <w:bookmarkStart w:id="1238" w:name="_Toc20127101"/>
      <w:bookmarkStart w:id="1239" w:name="_Toc27589077"/>
      <w:bookmarkStart w:id="1240" w:name="_Toc36459878"/>
      <w:bookmarkStart w:id="1241" w:name="_Toc45029462"/>
      <w:bookmarkStart w:id="1242" w:name="_Toc56520738"/>
      <w:bookmarkStart w:id="1243" w:name="_Toc67728691"/>
      <w:r w:rsidRPr="00533C32">
        <w:t>5.2.27.3</w:t>
      </w:r>
      <w:r w:rsidRPr="00533C32">
        <w:tab/>
        <w:t>Resource Standard Methods</w:t>
      </w:r>
      <w:bookmarkEnd w:id="1238"/>
      <w:bookmarkEnd w:id="1239"/>
      <w:bookmarkEnd w:id="1240"/>
      <w:bookmarkEnd w:id="1241"/>
      <w:bookmarkEnd w:id="1242"/>
      <w:bookmarkEnd w:id="1243"/>
    </w:p>
    <w:p w14:paraId="5414D162" w14:textId="77777777" w:rsidR="007C4061" w:rsidRPr="00533C32" w:rsidRDefault="007C4061" w:rsidP="006352FE">
      <w:pPr>
        <w:pStyle w:val="Heading5"/>
      </w:pPr>
      <w:bookmarkStart w:id="1244" w:name="_Toc20127102"/>
      <w:bookmarkStart w:id="1245" w:name="_Toc27589078"/>
      <w:bookmarkStart w:id="1246" w:name="_Toc36459879"/>
      <w:bookmarkStart w:id="1247" w:name="_Toc45029463"/>
      <w:bookmarkStart w:id="1248" w:name="_Toc56520739"/>
      <w:bookmarkStart w:id="1249" w:name="_Toc67728692"/>
      <w:r w:rsidRPr="00533C32">
        <w:t>5.2.27.3.1</w:t>
      </w:r>
      <w:r w:rsidRPr="00533C32">
        <w:tab/>
        <w:t>GET</w:t>
      </w:r>
      <w:bookmarkEnd w:id="1244"/>
      <w:bookmarkEnd w:id="1245"/>
      <w:bookmarkEnd w:id="1246"/>
      <w:bookmarkEnd w:id="1247"/>
      <w:bookmarkEnd w:id="1248"/>
      <w:bookmarkEnd w:id="1249"/>
    </w:p>
    <w:p w14:paraId="3DB18653" w14:textId="77777777" w:rsidR="007C4061" w:rsidRPr="00533C32" w:rsidRDefault="007C4061" w:rsidP="007C4061">
      <w:r w:rsidRPr="00533C32">
        <w:t>This method shall support the URI query parameters specified in table 5.2.27.3.1-1.</w:t>
      </w:r>
    </w:p>
    <w:p w14:paraId="5E7B034E" w14:textId="77777777"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702F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AA9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823EC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FD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EFFC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78A06" w14:textId="77777777" w:rsidR="007C4061" w:rsidRPr="00D5200C" w:rsidRDefault="007C4061" w:rsidP="00C17C4C">
            <w:pPr>
              <w:pStyle w:val="TAH"/>
              <w:rPr>
                <w:lang w:val="en-US"/>
              </w:rPr>
            </w:pPr>
            <w:r w:rsidRPr="00D5200C">
              <w:rPr>
                <w:lang w:val="en-US"/>
              </w:rPr>
              <w:t>Description</w:t>
            </w:r>
          </w:p>
        </w:tc>
      </w:tr>
      <w:tr w:rsidR="007C4061" w:rsidRPr="00BC4D08" w14:paraId="7BFBB7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8A7297"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75AB3B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DAC66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F50D9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17AAAE" w14:textId="77777777" w:rsidR="007C4061" w:rsidRPr="00D5200C" w:rsidRDefault="007C4061" w:rsidP="00C17C4C">
            <w:pPr>
              <w:pStyle w:val="TAL"/>
              <w:rPr>
                <w:lang w:val="en-US"/>
              </w:rPr>
            </w:pPr>
          </w:p>
        </w:tc>
      </w:tr>
    </w:tbl>
    <w:p w14:paraId="02CD6802" w14:textId="77777777" w:rsidR="007C4061" w:rsidRPr="00533C32" w:rsidRDefault="007C4061" w:rsidP="007C4061"/>
    <w:p w14:paraId="1D1BD026" w14:textId="77777777"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14:paraId="4F0CF6DB"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B1AB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7111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08726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9D6B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4E5F7A" w14:textId="77777777" w:rsidR="007C4061" w:rsidRPr="00D5200C" w:rsidRDefault="007C4061" w:rsidP="00C17C4C">
            <w:pPr>
              <w:pStyle w:val="TAH"/>
              <w:rPr>
                <w:lang w:val="en-US"/>
              </w:rPr>
            </w:pPr>
            <w:r w:rsidRPr="00D5200C">
              <w:rPr>
                <w:lang w:val="en-US"/>
              </w:rPr>
              <w:t>Description</w:t>
            </w:r>
          </w:p>
        </w:tc>
      </w:tr>
      <w:tr w:rsidR="007C4061" w:rsidRPr="00BC4D08" w14:paraId="78E1BF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1F7BF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E2E2E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28B38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B3D0C" w14:textId="77777777" w:rsidR="007C4061" w:rsidRPr="00D5200C" w:rsidRDefault="007C4061" w:rsidP="00C17C4C">
            <w:pPr>
              <w:pStyle w:val="TAL"/>
              <w:rPr>
                <w:lang w:val="en-US"/>
              </w:rPr>
            </w:pPr>
          </w:p>
        </w:tc>
      </w:tr>
    </w:tbl>
    <w:p w14:paraId="077B045D" w14:textId="77777777" w:rsidR="007C4061" w:rsidRPr="00533C32" w:rsidRDefault="007C4061" w:rsidP="007C4061"/>
    <w:p w14:paraId="156305E1"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FB092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E555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FB50D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5958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B313CB" w14:textId="77777777" w:rsidR="007C4061" w:rsidRPr="00D5200C" w:rsidRDefault="007C4061" w:rsidP="00C17C4C">
            <w:pPr>
              <w:pStyle w:val="TAH"/>
              <w:rPr>
                <w:lang w:val="en-US"/>
              </w:rPr>
            </w:pPr>
            <w:r w:rsidRPr="00D5200C">
              <w:rPr>
                <w:lang w:val="en-US"/>
              </w:rPr>
              <w:t>Response</w:t>
            </w:r>
          </w:p>
          <w:p w14:paraId="250B26B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A1241" w14:textId="77777777" w:rsidR="007C4061" w:rsidRPr="00D5200C" w:rsidRDefault="007C4061" w:rsidP="00C17C4C">
            <w:pPr>
              <w:pStyle w:val="TAH"/>
              <w:rPr>
                <w:lang w:val="en-US"/>
              </w:rPr>
            </w:pPr>
            <w:r w:rsidRPr="00D5200C">
              <w:rPr>
                <w:lang w:val="en-US"/>
              </w:rPr>
              <w:t>Description</w:t>
            </w:r>
          </w:p>
        </w:tc>
      </w:tr>
      <w:tr w:rsidR="007C4061" w:rsidRPr="00BC4D08" w14:paraId="65885A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9BDAB8"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4622706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3E01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BFB6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D66FB5"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6AF5D7E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05DCD6"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467C048" w14:textId="77777777" w:rsidR="007C4061" w:rsidRPr="00533C32" w:rsidRDefault="007C4061" w:rsidP="007C4061">
      <w:pPr>
        <w:ind w:firstLine="284"/>
        <w:rPr>
          <w:lang w:eastAsia="zh-CN"/>
        </w:rPr>
      </w:pPr>
    </w:p>
    <w:p w14:paraId="4B487993" w14:textId="77777777" w:rsidR="007C4061" w:rsidRPr="00533C32" w:rsidRDefault="007C4061" w:rsidP="006352FE">
      <w:pPr>
        <w:pStyle w:val="Heading4"/>
      </w:pPr>
      <w:bookmarkStart w:id="1250" w:name="_Toc20127103"/>
      <w:bookmarkStart w:id="1251" w:name="_Toc27589079"/>
      <w:bookmarkStart w:id="1252" w:name="_Toc36459880"/>
      <w:bookmarkStart w:id="1253" w:name="_Toc45029464"/>
      <w:bookmarkStart w:id="1254" w:name="_Toc56520740"/>
      <w:bookmarkStart w:id="1255" w:name="_Toc67728693"/>
      <w:r w:rsidRPr="00533C32">
        <w:t>5.2.28</w:t>
      </w:r>
      <w:r w:rsidRPr="00533C32">
        <w:tab/>
        <w:t xml:space="preserve">Resource: </w:t>
      </w:r>
      <w:r w:rsidRPr="00533C32">
        <w:rPr>
          <w:color w:val="000000"/>
          <w:lang w:eastAsia="en-GB"/>
        </w:rPr>
        <w:t>EeProfile</w:t>
      </w:r>
      <w:r w:rsidRPr="00533C32">
        <w:t>Data</w:t>
      </w:r>
      <w:bookmarkEnd w:id="1250"/>
      <w:bookmarkEnd w:id="1251"/>
      <w:bookmarkEnd w:id="1252"/>
      <w:bookmarkEnd w:id="1253"/>
      <w:bookmarkEnd w:id="1254"/>
      <w:bookmarkEnd w:id="1255"/>
    </w:p>
    <w:p w14:paraId="366CDA23" w14:textId="77777777" w:rsidR="007C4061" w:rsidRPr="00533C32" w:rsidRDefault="007C4061" w:rsidP="006352FE">
      <w:pPr>
        <w:pStyle w:val="Heading5"/>
      </w:pPr>
      <w:bookmarkStart w:id="1256" w:name="_Toc20127104"/>
      <w:bookmarkStart w:id="1257" w:name="_Toc27589080"/>
      <w:bookmarkStart w:id="1258" w:name="_Toc36459881"/>
      <w:bookmarkStart w:id="1259" w:name="_Toc45029465"/>
      <w:bookmarkStart w:id="1260" w:name="_Toc56520741"/>
      <w:bookmarkStart w:id="1261" w:name="_Toc67728694"/>
      <w:r w:rsidRPr="00533C32">
        <w:t>5.2.28.1</w:t>
      </w:r>
      <w:r w:rsidRPr="00533C32">
        <w:tab/>
        <w:t>Description</w:t>
      </w:r>
      <w:bookmarkEnd w:id="1256"/>
      <w:bookmarkEnd w:id="1257"/>
      <w:bookmarkEnd w:id="1258"/>
      <w:bookmarkEnd w:id="1259"/>
      <w:bookmarkEnd w:id="1260"/>
      <w:bookmarkEnd w:id="1261"/>
    </w:p>
    <w:p w14:paraId="08F95379" w14:textId="77777777" w:rsidR="007C4061" w:rsidRPr="00533C32" w:rsidRDefault="007C4061" w:rsidP="007C4061">
      <w:pPr>
        <w:outlineLvl w:val="0"/>
      </w:pPr>
      <w:r w:rsidRPr="00533C32">
        <w:t>This resource represents a list of the Event Exposure Profile Data. It is queried by the UDM by either GPSI or SUPI.</w:t>
      </w:r>
    </w:p>
    <w:p w14:paraId="60040BDE" w14:textId="77777777" w:rsidR="007C4061" w:rsidRPr="00533C32" w:rsidRDefault="007C4061" w:rsidP="006352FE">
      <w:pPr>
        <w:pStyle w:val="Heading5"/>
      </w:pPr>
      <w:bookmarkStart w:id="1262" w:name="_Toc20127105"/>
      <w:bookmarkStart w:id="1263" w:name="_Toc27589081"/>
      <w:bookmarkStart w:id="1264" w:name="_Toc36459882"/>
      <w:bookmarkStart w:id="1265" w:name="_Toc45029466"/>
      <w:bookmarkStart w:id="1266" w:name="_Toc56520742"/>
      <w:bookmarkStart w:id="1267" w:name="_Toc67728695"/>
      <w:r w:rsidRPr="00533C32">
        <w:t>5.2.28.2</w:t>
      </w:r>
      <w:r w:rsidRPr="00533C32">
        <w:tab/>
        <w:t>Resource Definition</w:t>
      </w:r>
      <w:bookmarkEnd w:id="1262"/>
      <w:bookmarkEnd w:id="1263"/>
      <w:bookmarkEnd w:id="1264"/>
      <w:bookmarkEnd w:id="1265"/>
      <w:bookmarkEnd w:id="1266"/>
      <w:bookmarkEnd w:id="1267"/>
    </w:p>
    <w:p w14:paraId="1648255C"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68CDE880"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3E5D6B8A"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AE7E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35C5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A027F" w14:textId="77777777" w:rsidR="007C4061" w:rsidRPr="00D5200C" w:rsidRDefault="007C4061" w:rsidP="00C17C4C">
            <w:pPr>
              <w:pStyle w:val="TAH"/>
              <w:rPr>
                <w:lang w:val="en-US"/>
              </w:rPr>
            </w:pPr>
            <w:r w:rsidRPr="00D5200C">
              <w:rPr>
                <w:lang w:val="en-US"/>
              </w:rPr>
              <w:t>Definition</w:t>
            </w:r>
          </w:p>
        </w:tc>
      </w:tr>
      <w:tr w:rsidR="007C4061" w:rsidRPr="00BC4D08" w14:paraId="2BDBC88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4749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218B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FD8AA3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A9A49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AEBE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16082F0C" w14:textId="77777777" w:rsidR="007C4061" w:rsidRPr="00533C32" w:rsidRDefault="007C4061" w:rsidP="007C4061"/>
    <w:p w14:paraId="53019203" w14:textId="77777777" w:rsidR="007C4061" w:rsidRPr="00533C32" w:rsidRDefault="007C4061" w:rsidP="006352FE">
      <w:pPr>
        <w:pStyle w:val="Heading5"/>
      </w:pPr>
      <w:bookmarkStart w:id="1268" w:name="_Toc20127106"/>
      <w:bookmarkStart w:id="1269" w:name="_Toc27589082"/>
      <w:bookmarkStart w:id="1270" w:name="_Toc36459883"/>
      <w:bookmarkStart w:id="1271" w:name="_Toc45029467"/>
      <w:bookmarkStart w:id="1272" w:name="_Toc56520743"/>
      <w:bookmarkStart w:id="1273" w:name="_Toc67728696"/>
      <w:r w:rsidRPr="00533C32">
        <w:t>5.2.28.3</w:t>
      </w:r>
      <w:r w:rsidRPr="00533C32">
        <w:tab/>
        <w:t>Resource Standard Methods</w:t>
      </w:r>
      <w:bookmarkEnd w:id="1268"/>
      <w:bookmarkEnd w:id="1269"/>
      <w:bookmarkEnd w:id="1270"/>
      <w:bookmarkEnd w:id="1271"/>
      <w:bookmarkEnd w:id="1272"/>
      <w:bookmarkEnd w:id="1273"/>
    </w:p>
    <w:p w14:paraId="7E4B4ED5" w14:textId="77777777" w:rsidR="007C4061" w:rsidRPr="00533C32" w:rsidRDefault="007C4061" w:rsidP="007C4061">
      <w:pPr>
        <w:pStyle w:val="Heading6"/>
      </w:pPr>
      <w:bookmarkStart w:id="1274" w:name="_Toc20127107"/>
      <w:bookmarkStart w:id="1275" w:name="_Toc27589083"/>
      <w:bookmarkStart w:id="1276" w:name="_Toc36459884"/>
      <w:bookmarkStart w:id="1277" w:name="_Toc45029468"/>
      <w:bookmarkStart w:id="1278" w:name="_Toc56520744"/>
      <w:bookmarkStart w:id="1279" w:name="_Toc67728697"/>
      <w:r w:rsidRPr="00533C32">
        <w:t>5.2.28.3.1</w:t>
      </w:r>
      <w:r w:rsidRPr="00533C32">
        <w:tab/>
        <w:t>GET</w:t>
      </w:r>
      <w:bookmarkEnd w:id="1274"/>
      <w:bookmarkEnd w:id="1275"/>
      <w:bookmarkEnd w:id="1276"/>
      <w:bookmarkEnd w:id="1277"/>
      <w:bookmarkEnd w:id="1278"/>
      <w:bookmarkEnd w:id="1279"/>
    </w:p>
    <w:p w14:paraId="2A1C481A" w14:textId="77777777" w:rsidR="007C4061" w:rsidRPr="00533C32" w:rsidRDefault="007C4061" w:rsidP="007C4061">
      <w:pPr>
        <w:outlineLvl w:val="0"/>
      </w:pPr>
      <w:r w:rsidRPr="00533C32">
        <w:t>This method shall support the URI query parameters specified in table 5.2.28.3.1-1.</w:t>
      </w:r>
    </w:p>
    <w:p w14:paraId="1A06D7B4"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267BCE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DC8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4200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A9D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F6838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1530B" w14:textId="77777777" w:rsidR="007C4061" w:rsidRPr="00D5200C" w:rsidRDefault="007C4061" w:rsidP="00C17C4C">
            <w:pPr>
              <w:pStyle w:val="TAH"/>
              <w:rPr>
                <w:lang w:val="en-US"/>
              </w:rPr>
            </w:pPr>
            <w:r w:rsidRPr="00D5200C">
              <w:rPr>
                <w:lang w:val="en-US"/>
              </w:rPr>
              <w:t>Description</w:t>
            </w:r>
          </w:p>
        </w:tc>
      </w:tr>
      <w:tr w:rsidR="007C4061" w:rsidRPr="00BC4D08" w14:paraId="47B1070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A42D76"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70FB43"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063E253"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EE71B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508CE16E"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02B96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67C87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81B7F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7C91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F10E21"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3B7E07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326EE4C" w14:textId="77777777" w:rsidR="007C4061" w:rsidRPr="00533C32" w:rsidRDefault="007C4061" w:rsidP="007C4061"/>
    <w:p w14:paraId="5790A117"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6280D422" w14:textId="77777777"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A518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5701F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D3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9BF7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68265" w14:textId="77777777" w:rsidR="007C4061" w:rsidRPr="00D5200C" w:rsidRDefault="007C4061" w:rsidP="00C17C4C">
            <w:pPr>
              <w:pStyle w:val="TAH"/>
              <w:rPr>
                <w:lang w:val="en-US"/>
              </w:rPr>
            </w:pPr>
            <w:r w:rsidRPr="00D5200C">
              <w:rPr>
                <w:lang w:val="en-US"/>
              </w:rPr>
              <w:t>Description</w:t>
            </w:r>
          </w:p>
        </w:tc>
      </w:tr>
      <w:tr w:rsidR="007C4061" w:rsidRPr="00BC4D08" w14:paraId="4815B6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B1C48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CE252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74DBA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51A96BD" w14:textId="77777777" w:rsidR="007C4061" w:rsidRPr="00D5200C" w:rsidRDefault="007C4061" w:rsidP="00C17C4C">
            <w:pPr>
              <w:pStyle w:val="TAL"/>
              <w:rPr>
                <w:lang w:val="en-US"/>
              </w:rPr>
            </w:pPr>
          </w:p>
        </w:tc>
      </w:tr>
    </w:tbl>
    <w:p w14:paraId="03FB2E00" w14:textId="77777777" w:rsidR="007C4061" w:rsidRPr="00533C32" w:rsidRDefault="007C4061" w:rsidP="007C4061"/>
    <w:p w14:paraId="56207251" w14:textId="77777777"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F2F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E6F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A13EC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F192E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9DC6D7" w14:textId="77777777" w:rsidR="007C4061" w:rsidRPr="00D5200C" w:rsidRDefault="007C4061" w:rsidP="00C17C4C">
            <w:pPr>
              <w:pStyle w:val="TAH"/>
              <w:rPr>
                <w:lang w:val="en-US"/>
              </w:rPr>
            </w:pPr>
            <w:r w:rsidRPr="00D5200C">
              <w:rPr>
                <w:lang w:val="en-US"/>
              </w:rPr>
              <w:t>Response</w:t>
            </w:r>
          </w:p>
          <w:p w14:paraId="70E209E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A30763" w14:textId="77777777" w:rsidR="007C4061" w:rsidRPr="00D5200C" w:rsidRDefault="007C4061" w:rsidP="00C17C4C">
            <w:pPr>
              <w:pStyle w:val="TAH"/>
              <w:rPr>
                <w:lang w:val="en-US"/>
              </w:rPr>
            </w:pPr>
            <w:r w:rsidRPr="00D5200C">
              <w:rPr>
                <w:lang w:val="en-US"/>
              </w:rPr>
              <w:t>Description</w:t>
            </w:r>
          </w:p>
        </w:tc>
      </w:tr>
      <w:tr w:rsidR="007C4061" w:rsidRPr="00BC4D08" w14:paraId="089B0EE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AD62B"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DE6EF3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F74B2C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FC52C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00F3EF"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1B021EB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96E5F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60F300" w14:textId="77777777" w:rsidR="007C4061" w:rsidRPr="00533C32" w:rsidRDefault="007C4061" w:rsidP="007C4061">
      <w:pPr>
        <w:ind w:firstLine="284"/>
        <w:rPr>
          <w:lang w:eastAsia="zh-CN"/>
        </w:rPr>
      </w:pPr>
    </w:p>
    <w:p w14:paraId="11571A66" w14:textId="77777777" w:rsidR="007C4061" w:rsidRPr="00533C32" w:rsidRDefault="007C4061" w:rsidP="006352FE">
      <w:pPr>
        <w:pStyle w:val="Heading3"/>
        <w:ind w:left="1418"/>
      </w:pPr>
      <w:bookmarkStart w:id="1280" w:name="_Toc20127108"/>
      <w:bookmarkStart w:id="1281" w:name="_Toc27589084"/>
      <w:bookmarkStart w:id="1282" w:name="_Toc36459885"/>
      <w:bookmarkStart w:id="1283" w:name="_Toc45029469"/>
      <w:bookmarkStart w:id="1284" w:name="_Toc56520745"/>
      <w:bookmarkStart w:id="1285" w:name="_Toc67728698"/>
      <w:r w:rsidRPr="00533C32">
        <w:t>5.2.29</w:t>
      </w:r>
      <w:r w:rsidRPr="00533C32">
        <w:tab/>
        <w:t>Resource: EeGroupSubscriptions</w:t>
      </w:r>
      <w:bookmarkEnd w:id="1280"/>
      <w:bookmarkEnd w:id="1281"/>
      <w:bookmarkEnd w:id="1282"/>
      <w:bookmarkEnd w:id="1283"/>
      <w:bookmarkEnd w:id="1284"/>
      <w:bookmarkEnd w:id="1285"/>
    </w:p>
    <w:p w14:paraId="559C74E6" w14:textId="77777777" w:rsidR="007C4061" w:rsidRPr="00533C32" w:rsidRDefault="007C4061" w:rsidP="006352FE">
      <w:pPr>
        <w:pStyle w:val="Heading4"/>
        <w:ind w:left="1702"/>
      </w:pPr>
      <w:bookmarkStart w:id="1286" w:name="_Toc20127109"/>
      <w:bookmarkStart w:id="1287" w:name="_Toc27589085"/>
      <w:bookmarkStart w:id="1288" w:name="_Toc36459886"/>
      <w:bookmarkStart w:id="1289" w:name="_Toc45029470"/>
      <w:bookmarkStart w:id="1290" w:name="_Toc56520746"/>
      <w:bookmarkStart w:id="1291" w:name="_Toc67728699"/>
      <w:r w:rsidRPr="00533C32">
        <w:t>5.2.29.1</w:t>
      </w:r>
      <w:r w:rsidRPr="00533C32">
        <w:tab/>
        <w:t>Description</w:t>
      </w:r>
      <w:bookmarkEnd w:id="1286"/>
      <w:bookmarkEnd w:id="1287"/>
      <w:bookmarkEnd w:id="1288"/>
      <w:bookmarkEnd w:id="1289"/>
      <w:bookmarkEnd w:id="1290"/>
      <w:bookmarkEnd w:id="1291"/>
    </w:p>
    <w:p w14:paraId="6E3D7E15" w14:textId="77777777" w:rsidR="007C4061" w:rsidRPr="00533C32" w:rsidRDefault="007C4061" w:rsidP="007C4061">
      <w:pPr>
        <w:ind w:left="284"/>
      </w:pPr>
      <w:r w:rsidRPr="00533C32">
        <w:t>This resource represents the collection of EE Subscriptions for a group of UEs or any UE (i.e. all UEs).</w:t>
      </w:r>
    </w:p>
    <w:p w14:paraId="481AE65C"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0445A4" w14:textId="77777777" w:rsidR="007C4061" w:rsidRPr="00533C32" w:rsidRDefault="007C4061" w:rsidP="006352FE">
      <w:pPr>
        <w:pStyle w:val="Heading4"/>
        <w:ind w:left="1702"/>
      </w:pPr>
      <w:bookmarkStart w:id="1292" w:name="_Toc20127110"/>
      <w:bookmarkStart w:id="1293" w:name="_Toc27589086"/>
      <w:bookmarkStart w:id="1294" w:name="_Toc36459887"/>
      <w:bookmarkStart w:id="1295" w:name="_Toc45029471"/>
      <w:bookmarkStart w:id="1296" w:name="_Toc56520747"/>
      <w:bookmarkStart w:id="1297" w:name="_Toc67728700"/>
      <w:r w:rsidRPr="00533C32">
        <w:t>5.2.29.2</w:t>
      </w:r>
      <w:r w:rsidRPr="00533C32">
        <w:tab/>
        <w:t>Resource Definition</w:t>
      </w:r>
      <w:bookmarkEnd w:id="1292"/>
      <w:bookmarkEnd w:id="1293"/>
      <w:bookmarkEnd w:id="1294"/>
      <w:bookmarkEnd w:id="1295"/>
      <w:bookmarkEnd w:id="1296"/>
      <w:bookmarkEnd w:id="1297"/>
    </w:p>
    <w:p w14:paraId="7DF085D5"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0F4B33B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530CC123"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69C20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5A2F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E2447A" w14:textId="77777777" w:rsidR="007C4061" w:rsidRPr="00D5200C" w:rsidRDefault="007C4061" w:rsidP="00C17C4C">
            <w:pPr>
              <w:pStyle w:val="TAH"/>
              <w:rPr>
                <w:lang w:val="en-US"/>
              </w:rPr>
            </w:pPr>
            <w:r w:rsidRPr="00D5200C">
              <w:rPr>
                <w:lang w:val="en-US"/>
              </w:rPr>
              <w:t>Definition</w:t>
            </w:r>
          </w:p>
        </w:tc>
      </w:tr>
      <w:tr w:rsidR="007C4061" w:rsidRPr="00BC4D08" w14:paraId="5C292BD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4477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3B37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AA958B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8456E9"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070722"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298" w:name="_Hlk531306423"/>
            <w:r w:rsidRPr="00D5200C">
              <w:rPr>
                <w:lang w:val="en-US"/>
              </w:rPr>
              <w:t>[^@]</w:t>
            </w:r>
            <w:bookmarkEnd w:id="1298"/>
            <w:r w:rsidRPr="00D5200C">
              <w:rPr>
                <w:lang w:val="en-US"/>
              </w:rPr>
              <w:t>+@[^@]+|anyUE)$</w:t>
            </w:r>
            <w:r w:rsidRPr="00D5200C">
              <w:rPr>
                <w:lang w:val="sv-SE"/>
              </w:rPr>
              <w:t>'</w:t>
            </w:r>
          </w:p>
        </w:tc>
      </w:tr>
    </w:tbl>
    <w:p w14:paraId="6DBCB174" w14:textId="77777777" w:rsidR="007C4061" w:rsidRPr="00533C32" w:rsidRDefault="007C4061" w:rsidP="007C4061">
      <w:pPr>
        <w:ind w:left="284"/>
      </w:pPr>
    </w:p>
    <w:p w14:paraId="7AF09497" w14:textId="77777777" w:rsidR="007C4061" w:rsidRPr="00533C32" w:rsidRDefault="007C4061" w:rsidP="007C4061">
      <w:pPr>
        <w:pStyle w:val="Heading4"/>
        <w:ind w:left="1702"/>
      </w:pPr>
      <w:bookmarkStart w:id="1299" w:name="_Toc20127111"/>
      <w:bookmarkStart w:id="1300" w:name="_Toc27589087"/>
      <w:bookmarkStart w:id="1301" w:name="_Toc36459888"/>
      <w:bookmarkStart w:id="1302" w:name="_Toc45029472"/>
      <w:bookmarkStart w:id="1303" w:name="_Toc56520748"/>
      <w:bookmarkStart w:id="1304" w:name="_Toc67728701"/>
      <w:r w:rsidRPr="00533C32">
        <w:t>5.2.29.3</w:t>
      </w:r>
      <w:r w:rsidRPr="00533C32">
        <w:tab/>
        <w:t>Resource Standard Methods</w:t>
      </w:r>
      <w:bookmarkEnd w:id="1299"/>
      <w:bookmarkEnd w:id="1300"/>
      <w:bookmarkEnd w:id="1301"/>
      <w:bookmarkEnd w:id="1302"/>
      <w:bookmarkEnd w:id="1303"/>
      <w:bookmarkEnd w:id="1304"/>
    </w:p>
    <w:p w14:paraId="7A8162F5" w14:textId="77777777" w:rsidR="007C4061" w:rsidRPr="00533C32" w:rsidRDefault="007C4061" w:rsidP="007C4061">
      <w:pPr>
        <w:pStyle w:val="Heading5"/>
        <w:ind w:left="1985"/>
      </w:pPr>
      <w:bookmarkStart w:id="1305" w:name="_Toc20127112"/>
      <w:bookmarkStart w:id="1306" w:name="_Toc27589088"/>
      <w:bookmarkStart w:id="1307" w:name="_Toc36459889"/>
      <w:bookmarkStart w:id="1308" w:name="_Toc45029473"/>
      <w:bookmarkStart w:id="1309" w:name="_Toc56520749"/>
      <w:bookmarkStart w:id="1310" w:name="_Toc67728702"/>
      <w:r w:rsidRPr="00533C32">
        <w:t>5.2.29.3.1</w:t>
      </w:r>
      <w:r w:rsidRPr="00533C32">
        <w:tab/>
        <w:t>GET</w:t>
      </w:r>
      <w:bookmarkEnd w:id="1305"/>
      <w:bookmarkEnd w:id="1306"/>
      <w:bookmarkEnd w:id="1307"/>
      <w:bookmarkEnd w:id="1308"/>
      <w:bookmarkEnd w:id="1309"/>
      <w:bookmarkEnd w:id="1310"/>
    </w:p>
    <w:p w14:paraId="50BE45D1" w14:textId="77777777" w:rsidR="007C4061" w:rsidRPr="00533C32" w:rsidRDefault="007C4061" w:rsidP="007C4061">
      <w:pPr>
        <w:ind w:left="284"/>
        <w:outlineLvl w:val="0"/>
      </w:pPr>
      <w:r w:rsidRPr="00533C32">
        <w:t>This method shall support the URI query parameters specified in table 5.2.29.3.1-1.</w:t>
      </w:r>
    </w:p>
    <w:p w14:paraId="2E8943A9"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E5257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F570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C04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4D5E1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1F2CA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31ED" w14:textId="77777777" w:rsidR="007C4061" w:rsidRPr="00D5200C" w:rsidRDefault="007C4061" w:rsidP="00C17C4C">
            <w:pPr>
              <w:pStyle w:val="TAH"/>
              <w:rPr>
                <w:lang w:val="en-US"/>
              </w:rPr>
            </w:pPr>
            <w:r w:rsidRPr="00D5200C">
              <w:rPr>
                <w:lang w:val="en-US"/>
              </w:rPr>
              <w:t>Description</w:t>
            </w:r>
          </w:p>
        </w:tc>
      </w:tr>
      <w:tr w:rsidR="007C4061" w:rsidRPr="00BC4D08" w14:paraId="17DC6E6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DB344D"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72414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3FB37D"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6D582B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803E107"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E8473B4" w14:textId="77777777" w:rsidR="007C4061" w:rsidRPr="00533C32" w:rsidRDefault="007C4061" w:rsidP="007C4061">
      <w:pPr>
        <w:ind w:left="284"/>
      </w:pPr>
    </w:p>
    <w:p w14:paraId="3A57BE1F"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53257D4F"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817C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4515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93BA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2900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BF08D" w14:textId="77777777" w:rsidR="007C4061" w:rsidRPr="00D5200C" w:rsidRDefault="007C4061" w:rsidP="00C17C4C">
            <w:pPr>
              <w:pStyle w:val="TAH"/>
              <w:rPr>
                <w:lang w:val="en-US"/>
              </w:rPr>
            </w:pPr>
            <w:r w:rsidRPr="00D5200C">
              <w:rPr>
                <w:lang w:val="en-US"/>
              </w:rPr>
              <w:t>Description</w:t>
            </w:r>
          </w:p>
        </w:tc>
      </w:tr>
      <w:tr w:rsidR="007C4061" w:rsidRPr="00BC4D08" w14:paraId="44F547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B617B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B8DE8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3E0EC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CAB101" w14:textId="77777777" w:rsidR="007C4061" w:rsidRPr="00D5200C" w:rsidRDefault="007C4061" w:rsidP="00C17C4C">
            <w:pPr>
              <w:pStyle w:val="TAL"/>
              <w:rPr>
                <w:lang w:val="en-US"/>
              </w:rPr>
            </w:pPr>
          </w:p>
        </w:tc>
      </w:tr>
    </w:tbl>
    <w:p w14:paraId="10CDBF02" w14:textId="77777777" w:rsidR="007C4061" w:rsidRPr="00533C32" w:rsidRDefault="007C4061" w:rsidP="007C4061">
      <w:pPr>
        <w:ind w:left="284"/>
      </w:pPr>
    </w:p>
    <w:p w14:paraId="40255CAF" w14:textId="77777777"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1F8C471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617E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4AD83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58A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A0C6CB" w14:textId="77777777" w:rsidR="007C4061" w:rsidRPr="00D5200C" w:rsidRDefault="007C4061" w:rsidP="00C17C4C">
            <w:pPr>
              <w:pStyle w:val="TAH"/>
              <w:rPr>
                <w:lang w:val="en-US"/>
              </w:rPr>
            </w:pPr>
            <w:r w:rsidRPr="00D5200C">
              <w:rPr>
                <w:lang w:val="en-US"/>
              </w:rPr>
              <w:t>Response</w:t>
            </w:r>
          </w:p>
          <w:p w14:paraId="17F7131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A34B4A" w14:textId="77777777" w:rsidR="007C4061" w:rsidRPr="00D5200C" w:rsidRDefault="007C4061" w:rsidP="00C17C4C">
            <w:pPr>
              <w:pStyle w:val="TAH"/>
              <w:rPr>
                <w:lang w:val="en-US"/>
              </w:rPr>
            </w:pPr>
            <w:r w:rsidRPr="00D5200C">
              <w:rPr>
                <w:lang w:val="en-US"/>
              </w:rPr>
              <w:t>Description</w:t>
            </w:r>
          </w:p>
        </w:tc>
      </w:tr>
      <w:tr w:rsidR="007C4061" w:rsidRPr="00BC4D08" w14:paraId="2817746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90759A"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FC87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F5DB5D"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BED7F1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306174"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08119D9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D9AE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6D89423" w14:textId="77777777" w:rsidR="007C4061" w:rsidRPr="00533C32" w:rsidRDefault="007C4061" w:rsidP="007C4061">
      <w:pPr>
        <w:ind w:left="284"/>
      </w:pPr>
    </w:p>
    <w:p w14:paraId="5DB7BF1B" w14:textId="77777777" w:rsidR="007C4061" w:rsidRPr="00533C32" w:rsidRDefault="007C4061" w:rsidP="007C4061">
      <w:pPr>
        <w:pStyle w:val="Heading5"/>
        <w:ind w:left="1985"/>
      </w:pPr>
      <w:bookmarkStart w:id="1311" w:name="_Toc20127113"/>
      <w:bookmarkStart w:id="1312" w:name="_Toc27589089"/>
      <w:bookmarkStart w:id="1313" w:name="_Toc36459890"/>
      <w:bookmarkStart w:id="1314" w:name="_Toc45029474"/>
      <w:bookmarkStart w:id="1315" w:name="_Toc56520750"/>
      <w:bookmarkStart w:id="1316" w:name="_Toc67728703"/>
      <w:r w:rsidRPr="00533C32">
        <w:lastRenderedPageBreak/>
        <w:t>5.2.29.3.2</w:t>
      </w:r>
      <w:r w:rsidRPr="00533C32">
        <w:tab/>
        <w:t>POST</w:t>
      </w:r>
      <w:bookmarkEnd w:id="1311"/>
      <w:bookmarkEnd w:id="1312"/>
      <w:bookmarkEnd w:id="1313"/>
      <w:bookmarkEnd w:id="1314"/>
      <w:bookmarkEnd w:id="1315"/>
      <w:bookmarkEnd w:id="1316"/>
    </w:p>
    <w:p w14:paraId="6D2B5815" w14:textId="77777777" w:rsidR="007C4061" w:rsidRPr="00533C32" w:rsidRDefault="007C4061" w:rsidP="007C4061">
      <w:pPr>
        <w:ind w:left="284"/>
      </w:pPr>
      <w:r w:rsidRPr="00533C32">
        <w:t>This method shall support the URI query parameters specified in table 5.2.29.3.2-1.</w:t>
      </w:r>
    </w:p>
    <w:p w14:paraId="32DEFF56"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8583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F65AB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1E09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2B6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5F56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4A047" w14:textId="77777777" w:rsidR="007C4061" w:rsidRPr="00D5200C" w:rsidRDefault="007C4061" w:rsidP="00C17C4C">
            <w:pPr>
              <w:pStyle w:val="TAH"/>
              <w:rPr>
                <w:lang w:val="en-US"/>
              </w:rPr>
            </w:pPr>
            <w:r w:rsidRPr="00D5200C">
              <w:rPr>
                <w:lang w:val="en-US"/>
              </w:rPr>
              <w:t>Description</w:t>
            </w:r>
          </w:p>
        </w:tc>
      </w:tr>
      <w:tr w:rsidR="007C4061" w:rsidRPr="00BC4D08" w14:paraId="52C277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067AA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9D23E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8163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F8EAAA"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D4F3574" w14:textId="77777777" w:rsidR="007C4061" w:rsidRPr="00D5200C" w:rsidRDefault="007C4061" w:rsidP="00C17C4C">
            <w:pPr>
              <w:pStyle w:val="TAL"/>
              <w:rPr>
                <w:lang w:val="en-US"/>
              </w:rPr>
            </w:pPr>
          </w:p>
        </w:tc>
      </w:tr>
    </w:tbl>
    <w:p w14:paraId="097843E9" w14:textId="77777777" w:rsidR="007C4061" w:rsidRPr="00533C32" w:rsidRDefault="007C4061" w:rsidP="007C4061">
      <w:pPr>
        <w:ind w:left="284"/>
      </w:pPr>
    </w:p>
    <w:p w14:paraId="65D2089A"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45A0D64F"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AB506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4A7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5B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17A1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AC9A61" w14:textId="77777777" w:rsidR="007C4061" w:rsidRPr="00D5200C" w:rsidRDefault="007C4061" w:rsidP="00C17C4C">
            <w:pPr>
              <w:pStyle w:val="TAH"/>
              <w:rPr>
                <w:lang w:val="en-US"/>
              </w:rPr>
            </w:pPr>
            <w:r w:rsidRPr="00D5200C">
              <w:rPr>
                <w:lang w:val="en-US"/>
              </w:rPr>
              <w:t>Description</w:t>
            </w:r>
          </w:p>
        </w:tc>
      </w:tr>
      <w:tr w:rsidR="007C4061" w:rsidRPr="00BC4D08" w14:paraId="47483452"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413979F5"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508785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40FE186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6EFBA725" w14:textId="77777777" w:rsidR="007C4061" w:rsidRPr="00D5200C" w:rsidRDefault="007C4061" w:rsidP="00C17C4C">
            <w:pPr>
              <w:pStyle w:val="TAL"/>
              <w:rPr>
                <w:lang w:val="en-US"/>
              </w:rPr>
            </w:pPr>
            <w:r w:rsidRPr="00D5200C">
              <w:rPr>
                <w:lang w:val="en-US"/>
              </w:rPr>
              <w:t>Identifies the data subscription to be stored in the UDR.</w:t>
            </w:r>
          </w:p>
        </w:tc>
      </w:tr>
    </w:tbl>
    <w:p w14:paraId="380C0DA0" w14:textId="77777777" w:rsidR="007C4061" w:rsidRPr="00533C32" w:rsidRDefault="007C4061" w:rsidP="007C4061">
      <w:pPr>
        <w:ind w:left="284"/>
      </w:pPr>
    </w:p>
    <w:p w14:paraId="417372D0"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70C38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087E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EB39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1B9DA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7C2992" w14:textId="77777777" w:rsidR="007C4061" w:rsidRPr="00D5200C" w:rsidRDefault="007C4061" w:rsidP="00C17C4C">
            <w:pPr>
              <w:pStyle w:val="TAH"/>
              <w:rPr>
                <w:lang w:val="en-US"/>
              </w:rPr>
            </w:pPr>
            <w:r w:rsidRPr="00D5200C">
              <w:rPr>
                <w:lang w:val="en-US"/>
              </w:rPr>
              <w:t>Response</w:t>
            </w:r>
          </w:p>
          <w:p w14:paraId="2453A3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AD8676" w14:textId="77777777" w:rsidR="007C4061" w:rsidRPr="00D5200C" w:rsidRDefault="007C4061" w:rsidP="00C17C4C">
            <w:pPr>
              <w:pStyle w:val="TAH"/>
              <w:rPr>
                <w:lang w:val="en-US"/>
              </w:rPr>
            </w:pPr>
            <w:r w:rsidRPr="00D5200C">
              <w:rPr>
                <w:lang w:val="en-US"/>
              </w:rPr>
              <w:t>Description</w:t>
            </w:r>
          </w:p>
        </w:tc>
      </w:tr>
      <w:tr w:rsidR="007C4061" w:rsidRPr="00BC4D08" w14:paraId="73846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E08C52"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3740F5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E3A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3FC53"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973CC54"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0A7273A2" w14:textId="77777777" w:rsidR="007C4061" w:rsidRPr="00D5200C" w:rsidRDefault="007C4061" w:rsidP="00C17C4C">
            <w:pPr>
              <w:pStyle w:val="TAL"/>
              <w:rPr>
                <w:lang w:val="en-US"/>
              </w:rPr>
            </w:pPr>
          </w:p>
          <w:p w14:paraId="63CABB68"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3DBE25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B2AE7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58839DE" w14:textId="77777777" w:rsidR="007C4061" w:rsidRPr="00533C32" w:rsidRDefault="007C4061" w:rsidP="007C4061"/>
    <w:p w14:paraId="6620CE17" w14:textId="77777777" w:rsidR="007C4061" w:rsidRPr="00533C32" w:rsidRDefault="007C4061" w:rsidP="006352FE">
      <w:pPr>
        <w:pStyle w:val="Heading3"/>
      </w:pPr>
      <w:bookmarkStart w:id="1317" w:name="_Toc20127114"/>
      <w:bookmarkStart w:id="1318" w:name="_Toc27589090"/>
      <w:bookmarkStart w:id="1319" w:name="_Toc36459891"/>
      <w:bookmarkStart w:id="1320" w:name="_Toc45029475"/>
      <w:bookmarkStart w:id="1321" w:name="_Toc56520751"/>
      <w:bookmarkStart w:id="1322" w:name="_Toc67728704"/>
      <w:r w:rsidRPr="00533C32">
        <w:rPr>
          <w:lang w:val="de-DE"/>
        </w:rPr>
        <w:t>5.2.30</w:t>
      </w:r>
      <w:r w:rsidRPr="00533C32">
        <w:tab/>
        <w:t>Resource: SharedData</w:t>
      </w:r>
      <w:bookmarkEnd w:id="1317"/>
      <w:bookmarkEnd w:id="1318"/>
      <w:bookmarkEnd w:id="1319"/>
      <w:bookmarkEnd w:id="1320"/>
      <w:bookmarkEnd w:id="1321"/>
      <w:bookmarkEnd w:id="1322"/>
    </w:p>
    <w:p w14:paraId="138F3D66" w14:textId="77777777" w:rsidR="007C4061" w:rsidRPr="00533C32" w:rsidRDefault="007C4061" w:rsidP="006352FE">
      <w:pPr>
        <w:pStyle w:val="Heading4"/>
      </w:pPr>
      <w:bookmarkStart w:id="1323" w:name="_Toc20127115"/>
      <w:bookmarkStart w:id="1324" w:name="_Toc27589091"/>
      <w:bookmarkStart w:id="1325" w:name="_Toc36459892"/>
      <w:bookmarkStart w:id="1326" w:name="_Toc45029476"/>
      <w:bookmarkStart w:id="1327" w:name="_Toc56520752"/>
      <w:bookmarkStart w:id="1328" w:name="_Toc67728705"/>
      <w:r w:rsidRPr="00533C32">
        <w:rPr>
          <w:lang w:val="de-DE"/>
        </w:rPr>
        <w:t>5.2.30</w:t>
      </w:r>
      <w:r w:rsidRPr="00533C32">
        <w:t>.1</w:t>
      </w:r>
      <w:r w:rsidRPr="00533C32">
        <w:tab/>
        <w:t>Description</w:t>
      </w:r>
      <w:bookmarkEnd w:id="1323"/>
      <w:bookmarkEnd w:id="1324"/>
      <w:bookmarkEnd w:id="1325"/>
      <w:bookmarkEnd w:id="1326"/>
      <w:bookmarkEnd w:id="1327"/>
      <w:bookmarkEnd w:id="1328"/>
    </w:p>
    <w:p w14:paraId="79331AE3" w14:textId="77777777" w:rsidR="007C4061" w:rsidRPr="00533C32" w:rsidRDefault="007C4061" w:rsidP="007C4061">
      <w:pPr>
        <w:rPr>
          <w:lang w:eastAsia="zh-CN"/>
        </w:rPr>
      </w:pPr>
      <w:r w:rsidRPr="00533C32">
        <w:t>This resource represents the collection of data that can be shared by multiple UEs.</w:t>
      </w:r>
    </w:p>
    <w:p w14:paraId="389B7671" w14:textId="77777777" w:rsidR="007C4061" w:rsidRPr="00533C32" w:rsidRDefault="007C4061" w:rsidP="006352FE">
      <w:pPr>
        <w:pStyle w:val="Heading4"/>
      </w:pPr>
      <w:bookmarkStart w:id="1329" w:name="_Toc20127116"/>
      <w:bookmarkStart w:id="1330" w:name="_Toc27589092"/>
      <w:bookmarkStart w:id="1331" w:name="_Toc36459893"/>
      <w:bookmarkStart w:id="1332" w:name="_Toc45029477"/>
      <w:bookmarkStart w:id="1333" w:name="_Toc56520753"/>
      <w:bookmarkStart w:id="1334" w:name="_Toc67728706"/>
      <w:r w:rsidRPr="00533C32">
        <w:rPr>
          <w:lang w:val="de-DE"/>
        </w:rPr>
        <w:t>5.2.30</w:t>
      </w:r>
      <w:r w:rsidRPr="00533C32">
        <w:t>.2</w:t>
      </w:r>
      <w:r w:rsidRPr="00533C32">
        <w:tab/>
        <w:t>Resource Definition</w:t>
      </w:r>
      <w:bookmarkEnd w:id="1329"/>
      <w:bookmarkEnd w:id="1330"/>
      <w:bookmarkEnd w:id="1331"/>
      <w:bookmarkEnd w:id="1332"/>
      <w:bookmarkEnd w:id="1333"/>
      <w:bookmarkEnd w:id="1334"/>
    </w:p>
    <w:p w14:paraId="3F1BB02E" w14:textId="77777777" w:rsidR="007C4061" w:rsidRPr="00533C32" w:rsidRDefault="007C4061" w:rsidP="007C4061">
      <w:r w:rsidRPr="00533C32">
        <w:t>Resource URI: {apiRoot}/nudr-dr/&lt;apiVersion&gt;/subscription-data/shared-data</w:t>
      </w:r>
    </w:p>
    <w:p w14:paraId="2442BA77"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EF83455"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D054E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FC77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759C98" w14:textId="77777777" w:rsidR="007C4061" w:rsidRPr="00D5200C" w:rsidRDefault="007C4061" w:rsidP="00C17C4C">
            <w:pPr>
              <w:pStyle w:val="TAH"/>
              <w:rPr>
                <w:lang w:val="en-US"/>
              </w:rPr>
            </w:pPr>
            <w:r w:rsidRPr="00D5200C">
              <w:rPr>
                <w:lang w:val="en-US"/>
              </w:rPr>
              <w:t>Definition</w:t>
            </w:r>
          </w:p>
        </w:tc>
      </w:tr>
      <w:tr w:rsidR="007C4061" w:rsidRPr="00BC4D08" w14:paraId="1FF3652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A0BE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F74D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77D6B34" w14:textId="77777777" w:rsidR="007C4061" w:rsidRPr="00533C32" w:rsidRDefault="007C4061" w:rsidP="007C4061"/>
    <w:p w14:paraId="01868D66" w14:textId="77777777" w:rsidR="007C4061" w:rsidRPr="00533C32" w:rsidRDefault="007C4061" w:rsidP="006352FE">
      <w:pPr>
        <w:pStyle w:val="Heading4"/>
      </w:pPr>
      <w:bookmarkStart w:id="1335" w:name="_Toc20127117"/>
      <w:bookmarkStart w:id="1336" w:name="_Toc27589093"/>
      <w:bookmarkStart w:id="1337" w:name="_Toc36459894"/>
      <w:bookmarkStart w:id="1338" w:name="_Toc45029478"/>
      <w:bookmarkStart w:id="1339" w:name="_Toc56520754"/>
      <w:bookmarkStart w:id="1340" w:name="_Toc67728707"/>
      <w:r w:rsidRPr="00533C32">
        <w:rPr>
          <w:lang w:val="de-DE"/>
        </w:rPr>
        <w:t>5.2.30</w:t>
      </w:r>
      <w:r w:rsidRPr="00533C32">
        <w:t>.3</w:t>
      </w:r>
      <w:r w:rsidRPr="00533C32">
        <w:tab/>
        <w:t>Resource Standard Methods</w:t>
      </w:r>
      <w:bookmarkEnd w:id="1335"/>
      <w:bookmarkEnd w:id="1336"/>
      <w:bookmarkEnd w:id="1337"/>
      <w:bookmarkEnd w:id="1338"/>
      <w:bookmarkEnd w:id="1339"/>
      <w:bookmarkEnd w:id="1340"/>
    </w:p>
    <w:p w14:paraId="21EB3DED" w14:textId="77777777" w:rsidR="007C4061" w:rsidRPr="00533C32" w:rsidRDefault="007C4061" w:rsidP="006352FE">
      <w:pPr>
        <w:pStyle w:val="Heading5"/>
      </w:pPr>
      <w:bookmarkStart w:id="1341" w:name="_Toc20127118"/>
      <w:bookmarkStart w:id="1342" w:name="_Toc27589094"/>
      <w:bookmarkStart w:id="1343" w:name="_Toc36459895"/>
      <w:bookmarkStart w:id="1344" w:name="_Toc45029479"/>
      <w:bookmarkStart w:id="1345" w:name="_Toc56520755"/>
      <w:bookmarkStart w:id="1346" w:name="_Hlk517692056"/>
      <w:bookmarkStart w:id="1347" w:name="_Toc67728708"/>
      <w:r w:rsidRPr="00533C32">
        <w:t>5.2.30.3.1</w:t>
      </w:r>
      <w:r w:rsidRPr="00533C32">
        <w:tab/>
        <w:t>GET</w:t>
      </w:r>
      <w:bookmarkEnd w:id="1341"/>
      <w:bookmarkEnd w:id="1342"/>
      <w:bookmarkEnd w:id="1343"/>
      <w:bookmarkEnd w:id="1344"/>
      <w:bookmarkEnd w:id="1345"/>
      <w:bookmarkEnd w:id="1347"/>
    </w:p>
    <w:p w14:paraId="58B36598" w14:textId="77777777" w:rsidR="007C4061" w:rsidRPr="00533C32" w:rsidRDefault="007C4061" w:rsidP="007C4061">
      <w:r w:rsidRPr="00533C32">
        <w:t>This method shall support the URI query parameters specified in table 5.2.30.3.1-1.</w:t>
      </w:r>
    </w:p>
    <w:p w14:paraId="754D5BE8"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6331179"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33CBDA27"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2E7CE236"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07FEF582"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B1D1F11"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DBAC7" w14:textId="77777777" w:rsidR="007C4061" w:rsidRPr="00D5200C" w:rsidRDefault="007C4061" w:rsidP="00C17C4C">
            <w:pPr>
              <w:pStyle w:val="TAH"/>
              <w:rPr>
                <w:lang w:val="en-US"/>
              </w:rPr>
            </w:pPr>
            <w:r w:rsidRPr="00D5200C">
              <w:rPr>
                <w:lang w:val="en-US"/>
              </w:rPr>
              <w:t>Description</w:t>
            </w:r>
          </w:p>
        </w:tc>
      </w:tr>
      <w:tr w:rsidR="007C4061" w:rsidRPr="00BC4D08" w14:paraId="1CAD3D62"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50323D1A"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25EE8BC"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E13496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44F44E89"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B75AE51" w14:textId="77777777" w:rsidR="007C4061" w:rsidRPr="00D5200C" w:rsidRDefault="007C4061" w:rsidP="00C17C4C">
            <w:pPr>
              <w:pStyle w:val="TAL"/>
              <w:rPr>
                <w:lang w:val="en-US"/>
              </w:rPr>
            </w:pPr>
          </w:p>
        </w:tc>
      </w:tr>
      <w:tr w:rsidR="007C4061" w:rsidRPr="00BC4D08" w14:paraId="6BBC8E7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3D189811"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38E983E"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40737B15"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2945B883"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72C431E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BB15F31" w14:textId="77777777" w:rsidR="007C4061" w:rsidRPr="00533C32" w:rsidRDefault="007C4061" w:rsidP="007C4061"/>
    <w:p w14:paraId="1E9DA20F" w14:textId="77777777"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14:paraId="205EE953"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18C6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29E0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0308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221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6BD009" w14:textId="77777777" w:rsidR="007C4061" w:rsidRPr="00D5200C" w:rsidRDefault="007C4061" w:rsidP="00C17C4C">
            <w:pPr>
              <w:pStyle w:val="TAH"/>
              <w:rPr>
                <w:lang w:val="en-US"/>
              </w:rPr>
            </w:pPr>
            <w:r w:rsidRPr="00D5200C">
              <w:rPr>
                <w:lang w:val="en-US"/>
              </w:rPr>
              <w:t>Description</w:t>
            </w:r>
          </w:p>
        </w:tc>
      </w:tr>
      <w:tr w:rsidR="007C4061" w:rsidRPr="00BC4D08" w14:paraId="51939A2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4D5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35F5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17734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AD8352" w14:textId="77777777" w:rsidR="007C4061" w:rsidRPr="00D5200C" w:rsidRDefault="007C4061" w:rsidP="00C17C4C">
            <w:pPr>
              <w:pStyle w:val="TAL"/>
              <w:rPr>
                <w:lang w:val="en-US"/>
              </w:rPr>
            </w:pPr>
          </w:p>
        </w:tc>
      </w:tr>
    </w:tbl>
    <w:p w14:paraId="268EDC29" w14:textId="77777777" w:rsidR="007C4061" w:rsidRPr="00533C32" w:rsidRDefault="007C4061" w:rsidP="007C4061"/>
    <w:p w14:paraId="51A0D7A0"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69F6336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7D00F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A2C5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A4CD9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6F0F17" w14:textId="77777777" w:rsidR="007C4061" w:rsidRPr="00D5200C" w:rsidRDefault="007C4061" w:rsidP="00C17C4C">
            <w:pPr>
              <w:pStyle w:val="TAH"/>
              <w:rPr>
                <w:lang w:val="en-US"/>
              </w:rPr>
            </w:pPr>
            <w:r w:rsidRPr="00D5200C">
              <w:rPr>
                <w:lang w:val="en-US"/>
              </w:rPr>
              <w:t>Response</w:t>
            </w:r>
          </w:p>
          <w:p w14:paraId="45A2AFE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434D39" w14:textId="77777777" w:rsidR="007C4061" w:rsidRPr="00D5200C" w:rsidRDefault="007C4061" w:rsidP="00C17C4C">
            <w:pPr>
              <w:pStyle w:val="TAH"/>
              <w:rPr>
                <w:lang w:val="en-US"/>
              </w:rPr>
            </w:pPr>
            <w:r w:rsidRPr="00D5200C">
              <w:rPr>
                <w:lang w:val="en-US"/>
              </w:rPr>
              <w:t>Description</w:t>
            </w:r>
          </w:p>
        </w:tc>
      </w:tr>
      <w:tr w:rsidR="007C4061" w:rsidRPr="00BC4D08" w14:paraId="271214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201E37"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C33E53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DEE5D6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C81349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3CC7E33"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6EA53F1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9A6F1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46"/>
    </w:tbl>
    <w:p w14:paraId="54723EEE" w14:textId="77777777" w:rsidR="007C4061" w:rsidRPr="00533C32" w:rsidRDefault="007C4061" w:rsidP="007C4061">
      <w:pPr>
        <w:rPr>
          <w:lang w:eastAsia="zh-CN"/>
        </w:rPr>
      </w:pPr>
    </w:p>
    <w:p w14:paraId="3DE507C1" w14:textId="77777777" w:rsidR="007C4061" w:rsidRPr="00533C32" w:rsidRDefault="007C4061" w:rsidP="006352FE">
      <w:pPr>
        <w:pStyle w:val="Heading3"/>
      </w:pPr>
      <w:bookmarkStart w:id="1348" w:name="_Toc20127119"/>
      <w:bookmarkStart w:id="1349" w:name="_Toc27589095"/>
      <w:bookmarkStart w:id="1350" w:name="_Toc36459896"/>
      <w:bookmarkStart w:id="1351" w:name="_Toc45029480"/>
      <w:bookmarkStart w:id="1352" w:name="_Toc56520756"/>
      <w:bookmarkStart w:id="1353" w:name="_Toc67728709"/>
      <w:r w:rsidRPr="00533C32">
        <w:t>5.2.31</w:t>
      </w:r>
      <w:r w:rsidRPr="00533C32">
        <w:tab/>
        <w:t xml:space="preserve">Resource: </w:t>
      </w:r>
      <w:r w:rsidRPr="00533C32">
        <w:rPr>
          <w:lang w:val="de-DE"/>
        </w:rPr>
        <w:t>AmfSubscriptionInfo</w:t>
      </w:r>
      <w:bookmarkEnd w:id="1348"/>
      <w:bookmarkEnd w:id="1349"/>
      <w:bookmarkEnd w:id="1350"/>
      <w:bookmarkEnd w:id="1351"/>
      <w:bookmarkEnd w:id="1352"/>
      <w:bookmarkEnd w:id="1353"/>
    </w:p>
    <w:p w14:paraId="1667420B" w14:textId="77777777" w:rsidR="007C4061" w:rsidRPr="00533C32" w:rsidRDefault="007C4061" w:rsidP="006352FE">
      <w:pPr>
        <w:pStyle w:val="Heading4"/>
      </w:pPr>
      <w:bookmarkStart w:id="1354" w:name="_Toc20127120"/>
      <w:bookmarkStart w:id="1355" w:name="_Toc27589096"/>
      <w:bookmarkStart w:id="1356" w:name="_Toc36459897"/>
      <w:bookmarkStart w:id="1357" w:name="_Toc45029481"/>
      <w:bookmarkStart w:id="1358" w:name="_Toc56520757"/>
      <w:bookmarkStart w:id="1359" w:name="_Hlk533022630"/>
      <w:bookmarkStart w:id="1360" w:name="_Toc67728710"/>
      <w:r w:rsidRPr="00533C32">
        <w:t>5.2.31.1</w:t>
      </w:r>
      <w:r w:rsidRPr="00533C32">
        <w:tab/>
        <w:t>Description</w:t>
      </w:r>
      <w:bookmarkEnd w:id="1354"/>
      <w:bookmarkEnd w:id="1355"/>
      <w:bookmarkEnd w:id="1356"/>
      <w:bookmarkEnd w:id="1357"/>
      <w:bookmarkEnd w:id="1358"/>
      <w:bookmarkEnd w:id="1360"/>
    </w:p>
    <w:p w14:paraId="125D6C0D"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59"/>
    <w:p w14:paraId="2506F03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3A1805" w14:textId="77777777" w:rsidR="007C4061" w:rsidRPr="00533C32" w:rsidRDefault="007C4061" w:rsidP="006352FE">
      <w:pPr>
        <w:pStyle w:val="Heading4"/>
      </w:pPr>
      <w:bookmarkStart w:id="1361" w:name="_Toc20127121"/>
      <w:bookmarkStart w:id="1362" w:name="_Toc27589097"/>
      <w:bookmarkStart w:id="1363" w:name="_Toc36459898"/>
      <w:bookmarkStart w:id="1364" w:name="_Toc45029482"/>
      <w:bookmarkStart w:id="1365" w:name="_Toc56520758"/>
      <w:bookmarkStart w:id="1366" w:name="_Toc67728711"/>
      <w:r w:rsidRPr="00533C32">
        <w:t>5.2.31.2</w:t>
      </w:r>
      <w:r w:rsidRPr="00533C32">
        <w:tab/>
        <w:t>Resource Definition</w:t>
      </w:r>
      <w:bookmarkEnd w:id="1361"/>
      <w:bookmarkEnd w:id="1362"/>
      <w:bookmarkEnd w:id="1363"/>
      <w:bookmarkEnd w:id="1364"/>
      <w:bookmarkEnd w:id="1365"/>
      <w:bookmarkEnd w:id="1366"/>
    </w:p>
    <w:p w14:paraId="4DB8277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2CCF1484"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1F52D157"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C41C9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35B1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EFEC1B" w14:textId="77777777" w:rsidR="007C4061" w:rsidRPr="00D5200C" w:rsidRDefault="007C4061" w:rsidP="00C17C4C">
            <w:pPr>
              <w:pStyle w:val="TAH"/>
              <w:rPr>
                <w:lang w:val="en-US"/>
              </w:rPr>
            </w:pPr>
            <w:r w:rsidRPr="00D5200C">
              <w:rPr>
                <w:lang w:val="en-US"/>
              </w:rPr>
              <w:t>Definition</w:t>
            </w:r>
          </w:p>
        </w:tc>
      </w:tr>
      <w:tr w:rsidR="007C4061" w:rsidRPr="00BC4D08" w14:paraId="693CE8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D0EAC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B4C5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80345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BB944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359A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2479738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9E119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151FFF" w14:textId="77777777" w:rsidR="007C4061" w:rsidRPr="00D5200C" w:rsidRDefault="007C4061" w:rsidP="00C17C4C">
            <w:pPr>
              <w:pStyle w:val="TAL"/>
              <w:rPr>
                <w:lang w:val="en-US"/>
              </w:rPr>
            </w:pPr>
            <w:r w:rsidRPr="00D5200C">
              <w:rPr>
                <w:lang w:val="en-US"/>
              </w:rPr>
              <w:t>Identifier of the subscription (allocated by the UDM)</w:t>
            </w:r>
          </w:p>
        </w:tc>
      </w:tr>
    </w:tbl>
    <w:p w14:paraId="625289B7" w14:textId="77777777" w:rsidR="007C4061" w:rsidRPr="00533C32" w:rsidRDefault="007C4061" w:rsidP="007C4061"/>
    <w:p w14:paraId="137A12BE" w14:textId="77777777" w:rsidR="007C4061" w:rsidRPr="00533C32" w:rsidRDefault="007C4061" w:rsidP="006352FE">
      <w:pPr>
        <w:pStyle w:val="Heading4"/>
      </w:pPr>
      <w:bookmarkStart w:id="1367" w:name="_Toc20127122"/>
      <w:bookmarkStart w:id="1368" w:name="_Toc27589098"/>
      <w:bookmarkStart w:id="1369" w:name="_Toc36459899"/>
      <w:bookmarkStart w:id="1370" w:name="_Toc45029483"/>
      <w:bookmarkStart w:id="1371" w:name="_Toc56520759"/>
      <w:bookmarkStart w:id="1372" w:name="_Toc67728712"/>
      <w:r w:rsidRPr="00533C32">
        <w:t>5.2.31.3</w:t>
      </w:r>
      <w:r w:rsidRPr="00533C32">
        <w:tab/>
        <w:t>Resource Standard Methods</w:t>
      </w:r>
      <w:bookmarkEnd w:id="1367"/>
      <w:bookmarkEnd w:id="1368"/>
      <w:bookmarkEnd w:id="1369"/>
      <w:bookmarkEnd w:id="1370"/>
      <w:bookmarkEnd w:id="1371"/>
      <w:bookmarkEnd w:id="1372"/>
    </w:p>
    <w:p w14:paraId="4D2DADA8" w14:textId="77777777" w:rsidR="007C4061" w:rsidRPr="00533C32" w:rsidRDefault="007C4061" w:rsidP="006352FE">
      <w:pPr>
        <w:pStyle w:val="Heading5"/>
      </w:pPr>
      <w:bookmarkStart w:id="1373" w:name="_Toc20127123"/>
      <w:bookmarkStart w:id="1374" w:name="_Toc27589099"/>
      <w:bookmarkStart w:id="1375" w:name="_Toc36459900"/>
      <w:bookmarkStart w:id="1376" w:name="_Toc45029484"/>
      <w:bookmarkStart w:id="1377" w:name="_Toc56520760"/>
      <w:bookmarkStart w:id="1378" w:name="_Toc67728713"/>
      <w:r w:rsidRPr="00533C32">
        <w:t>5.2.31.3.1</w:t>
      </w:r>
      <w:r w:rsidRPr="00533C32">
        <w:tab/>
        <w:t>PUT</w:t>
      </w:r>
      <w:bookmarkEnd w:id="1373"/>
      <w:bookmarkEnd w:id="1374"/>
      <w:bookmarkEnd w:id="1375"/>
      <w:bookmarkEnd w:id="1376"/>
      <w:bookmarkEnd w:id="1377"/>
      <w:bookmarkEnd w:id="1378"/>
    </w:p>
    <w:p w14:paraId="6C6BED6E" w14:textId="77777777" w:rsidR="007C4061" w:rsidRPr="00533C32" w:rsidRDefault="007C4061" w:rsidP="007C4061">
      <w:pPr>
        <w:outlineLvl w:val="0"/>
      </w:pPr>
      <w:r w:rsidRPr="00533C32">
        <w:t>This method shall support the URI query parameters specified in table 5.2.31.3.1-1.</w:t>
      </w:r>
    </w:p>
    <w:p w14:paraId="03808848"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7941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8D43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3678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77C9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D3587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59C47" w14:textId="77777777" w:rsidR="007C4061" w:rsidRPr="00D5200C" w:rsidRDefault="007C4061" w:rsidP="00C17C4C">
            <w:pPr>
              <w:pStyle w:val="TAH"/>
              <w:rPr>
                <w:lang w:val="en-US"/>
              </w:rPr>
            </w:pPr>
            <w:r w:rsidRPr="00D5200C">
              <w:rPr>
                <w:lang w:val="en-US"/>
              </w:rPr>
              <w:t>Description</w:t>
            </w:r>
          </w:p>
        </w:tc>
      </w:tr>
      <w:tr w:rsidR="007C4061" w:rsidRPr="00BC4D08" w14:paraId="38E8E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E253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3AEDBA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1D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D00D8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A325AB" w14:textId="77777777" w:rsidR="007C4061" w:rsidRPr="00D5200C" w:rsidRDefault="007C4061" w:rsidP="00C17C4C">
            <w:pPr>
              <w:pStyle w:val="TAL"/>
              <w:rPr>
                <w:lang w:val="en-US"/>
              </w:rPr>
            </w:pPr>
          </w:p>
        </w:tc>
      </w:tr>
    </w:tbl>
    <w:p w14:paraId="5A963085" w14:textId="77777777" w:rsidR="007C4061" w:rsidRPr="00533C32" w:rsidRDefault="007C4061" w:rsidP="007C4061"/>
    <w:p w14:paraId="4ED04D96"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283D4338" w14:textId="77777777"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BFB05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48790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572E5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ADA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C1146" w14:textId="77777777" w:rsidR="007C4061" w:rsidRPr="00D5200C" w:rsidRDefault="007C4061" w:rsidP="00C17C4C">
            <w:pPr>
              <w:pStyle w:val="TAH"/>
              <w:rPr>
                <w:lang w:val="en-US"/>
              </w:rPr>
            </w:pPr>
            <w:r w:rsidRPr="00D5200C">
              <w:rPr>
                <w:lang w:val="en-US"/>
              </w:rPr>
              <w:t>Description</w:t>
            </w:r>
          </w:p>
        </w:tc>
      </w:tr>
      <w:tr w:rsidR="007C4061" w:rsidRPr="00BC4D08" w14:paraId="1634993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DC50C4"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4136FA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AE5A11"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3C20B35" w14:textId="77777777" w:rsidR="007C4061" w:rsidRPr="00D5200C" w:rsidRDefault="007C4061" w:rsidP="00C17C4C">
            <w:pPr>
              <w:pStyle w:val="TAL"/>
              <w:rPr>
                <w:lang w:val="en-US"/>
              </w:rPr>
            </w:pPr>
            <w:r w:rsidRPr="00D5200C">
              <w:rPr>
                <w:lang w:val="en-US"/>
              </w:rPr>
              <w:t xml:space="preserve">AMF subscription info for one or two AMFs </w:t>
            </w:r>
          </w:p>
        </w:tc>
      </w:tr>
    </w:tbl>
    <w:p w14:paraId="7AE7A0B5" w14:textId="77777777" w:rsidR="007C4061" w:rsidRPr="00533C32" w:rsidRDefault="007C4061" w:rsidP="007C4061"/>
    <w:p w14:paraId="230D4102"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E333C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83A9F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1B4F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C8B0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93016" w14:textId="77777777" w:rsidR="007C4061" w:rsidRPr="00D5200C" w:rsidRDefault="007C4061" w:rsidP="00C17C4C">
            <w:pPr>
              <w:pStyle w:val="TAH"/>
              <w:rPr>
                <w:lang w:val="en-US"/>
              </w:rPr>
            </w:pPr>
            <w:r w:rsidRPr="00D5200C">
              <w:rPr>
                <w:lang w:val="en-US"/>
              </w:rPr>
              <w:t>Response</w:t>
            </w:r>
          </w:p>
          <w:p w14:paraId="355696E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71C3D" w14:textId="77777777" w:rsidR="007C4061" w:rsidRPr="00D5200C" w:rsidRDefault="007C4061" w:rsidP="00C17C4C">
            <w:pPr>
              <w:pStyle w:val="TAH"/>
              <w:rPr>
                <w:lang w:val="en-US"/>
              </w:rPr>
            </w:pPr>
            <w:r w:rsidRPr="00D5200C">
              <w:rPr>
                <w:lang w:val="en-US"/>
              </w:rPr>
              <w:t>Description</w:t>
            </w:r>
          </w:p>
        </w:tc>
      </w:tr>
      <w:tr w:rsidR="007C4061" w:rsidRPr="00BC4D08" w14:paraId="3F0C488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A7F3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C391B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EABFE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D03C3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A2A7C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BA6CC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48245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58F7EC94" w14:textId="77777777" w:rsidR="007C4061" w:rsidRPr="00533C32" w:rsidRDefault="007C4061" w:rsidP="007C4061">
      <w:pPr>
        <w:rPr>
          <w:lang w:eastAsia="zh-CN"/>
        </w:rPr>
      </w:pPr>
    </w:p>
    <w:p w14:paraId="3A3BBE5C" w14:textId="77777777" w:rsidR="007C4061" w:rsidRPr="00533C32" w:rsidRDefault="007C4061" w:rsidP="006352FE">
      <w:pPr>
        <w:pStyle w:val="Heading5"/>
      </w:pPr>
      <w:bookmarkStart w:id="1379" w:name="_Toc20127124"/>
      <w:bookmarkStart w:id="1380" w:name="_Toc27589100"/>
      <w:bookmarkStart w:id="1381" w:name="_Toc36459901"/>
      <w:bookmarkStart w:id="1382" w:name="_Toc45029485"/>
      <w:bookmarkStart w:id="1383" w:name="_Toc56520761"/>
      <w:bookmarkStart w:id="1384" w:name="_Toc67728714"/>
      <w:r w:rsidRPr="00533C32">
        <w:t>5.2.31.3.2</w:t>
      </w:r>
      <w:r w:rsidRPr="00533C32">
        <w:tab/>
        <w:t>DELETE</w:t>
      </w:r>
      <w:bookmarkEnd w:id="1379"/>
      <w:bookmarkEnd w:id="1380"/>
      <w:bookmarkEnd w:id="1381"/>
      <w:bookmarkEnd w:id="1382"/>
      <w:bookmarkEnd w:id="1383"/>
      <w:bookmarkEnd w:id="1384"/>
    </w:p>
    <w:p w14:paraId="2102AC09" w14:textId="77777777" w:rsidR="007C4061" w:rsidRPr="00533C32" w:rsidRDefault="007C4061" w:rsidP="007C4061">
      <w:pPr>
        <w:outlineLvl w:val="0"/>
      </w:pPr>
      <w:r w:rsidRPr="00533C32">
        <w:t>This method shall support the URI query parameters specified in table 5.2.31.3.2-1.</w:t>
      </w:r>
    </w:p>
    <w:p w14:paraId="7E8E9C39"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6969C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C376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B779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BF53C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FE5B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365E9" w14:textId="77777777" w:rsidR="007C4061" w:rsidRPr="00D5200C" w:rsidRDefault="007C4061" w:rsidP="00C17C4C">
            <w:pPr>
              <w:pStyle w:val="TAH"/>
              <w:rPr>
                <w:lang w:val="en-US"/>
              </w:rPr>
            </w:pPr>
            <w:r w:rsidRPr="00D5200C">
              <w:rPr>
                <w:lang w:val="en-US"/>
              </w:rPr>
              <w:t>Description</w:t>
            </w:r>
          </w:p>
        </w:tc>
      </w:tr>
      <w:tr w:rsidR="007C4061" w:rsidRPr="00BC4D08" w14:paraId="45A7797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0C7B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F9D04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B8877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31BF3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826D4A" w14:textId="77777777" w:rsidR="007C4061" w:rsidRPr="00D5200C" w:rsidRDefault="007C4061" w:rsidP="00C17C4C">
            <w:pPr>
              <w:pStyle w:val="TAL"/>
              <w:rPr>
                <w:lang w:val="en-US"/>
              </w:rPr>
            </w:pPr>
          </w:p>
        </w:tc>
      </w:tr>
    </w:tbl>
    <w:p w14:paraId="44EB8BF1" w14:textId="77777777" w:rsidR="007C4061" w:rsidRPr="00533C32" w:rsidRDefault="007C4061" w:rsidP="007C4061"/>
    <w:p w14:paraId="1B6481DB"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79D67836"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C7500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CE9E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99A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1A9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F1D00C" w14:textId="77777777" w:rsidR="007C4061" w:rsidRPr="00D5200C" w:rsidRDefault="007C4061" w:rsidP="00C17C4C">
            <w:pPr>
              <w:pStyle w:val="TAH"/>
              <w:rPr>
                <w:lang w:val="en-US"/>
              </w:rPr>
            </w:pPr>
            <w:r w:rsidRPr="00D5200C">
              <w:rPr>
                <w:lang w:val="en-US"/>
              </w:rPr>
              <w:t>Description</w:t>
            </w:r>
          </w:p>
        </w:tc>
      </w:tr>
      <w:tr w:rsidR="007C4061" w:rsidRPr="00BC4D08" w14:paraId="7D10C0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56C79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3376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4A38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6851A3" w14:textId="77777777" w:rsidR="007C4061" w:rsidRPr="00D5200C" w:rsidRDefault="007C4061" w:rsidP="00C17C4C">
            <w:pPr>
              <w:pStyle w:val="TAL"/>
              <w:rPr>
                <w:lang w:val="en-US"/>
              </w:rPr>
            </w:pPr>
          </w:p>
        </w:tc>
      </w:tr>
    </w:tbl>
    <w:p w14:paraId="06C6B884" w14:textId="77777777" w:rsidR="007C4061" w:rsidRPr="00533C32" w:rsidRDefault="007C4061" w:rsidP="007C4061"/>
    <w:p w14:paraId="10A16737"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D154B2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1527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C6776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DE824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8C6EA" w14:textId="77777777" w:rsidR="007C4061" w:rsidRPr="00D5200C" w:rsidRDefault="007C4061" w:rsidP="00C17C4C">
            <w:pPr>
              <w:pStyle w:val="TAH"/>
              <w:rPr>
                <w:lang w:val="en-US"/>
              </w:rPr>
            </w:pPr>
            <w:r w:rsidRPr="00D5200C">
              <w:rPr>
                <w:lang w:val="en-US"/>
              </w:rPr>
              <w:t>Response</w:t>
            </w:r>
          </w:p>
          <w:p w14:paraId="0833F92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E9B6C4" w14:textId="77777777" w:rsidR="007C4061" w:rsidRPr="00D5200C" w:rsidRDefault="007C4061" w:rsidP="00C17C4C">
            <w:pPr>
              <w:pStyle w:val="TAH"/>
              <w:rPr>
                <w:lang w:val="en-US"/>
              </w:rPr>
            </w:pPr>
            <w:r w:rsidRPr="00D5200C">
              <w:rPr>
                <w:lang w:val="en-US"/>
              </w:rPr>
              <w:t>Description</w:t>
            </w:r>
          </w:p>
        </w:tc>
      </w:tr>
      <w:tr w:rsidR="007C4061" w:rsidRPr="00BC4D08" w14:paraId="0B0DC0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0073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523EE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43B6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C5C7B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8CE3D8"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0D496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91FE4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5696DDC4" w14:textId="77777777" w:rsidR="007C4061" w:rsidRPr="00533C32" w:rsidRDefault="007C4061" w:rsidP="007C4061"/>
    <w:p w14:paraId="74C68137" w14:textId="77777777" w:rsidR="007C4061" w:rsidRPr="00533C32" w:rsidRDefault="007C4061" w:rsidP="006352FE">
      <w:pPr>
        <w:pStyle w:val="Heading5"/>
      </w:pPr>
      <w:bookmarkStart w:id="1385" w:name="_Toc20127125"/>
      <w:bookmarkStart w:id="1386" w:name="_Toc27589101"/>
      <w:bookmarkStart w:id="1387" w:name="_Toc36459902"/>
      <w:bookmarkStart w:id="1388" w:name="_Toc45029486"/>
      <w:bookmarkStart w:id="1389" w:name="_Toc56520762"/>
      <w:bookmarkStart w:id="1390" w:name="_Toc67728715"/>
      <w:r w:rsidRPr="00533C32">
        <w:t>5.2.31.3.</w:t>
      </w:r>
      <w:r w:rsidRPr="00533C32">
        <w:rPr>
          <w:lang w:val="de-DE"/>
        </w:rPr>
        <w:t>3</w:t>
      </w:r>
      <w:r w:rsidRPr="00533C32">
        <w:tab/>
      </w:r>
      <w:r w:rsidRPr="00533C32">
        <w:rPr>
          <w:lang w:val="de-DE"/>
        </w:rPr>
        <w:t>GET</w:t>
      </w:r>
      <w:bookmarkEnd w:id="1385"/>
      <w:bookmarkEnd w:id="1386"/>
      <w:bookmarkEnd w:id="1387"/>
      <w:bookmarkEnd w:id="1388"/>
      <w:bookmarkEnd w:id="1389"/>
      <w:bookmarkEnd w:id="1390"/>
    </w:p>
    <w:p w14:paraId="7E581316" w14:textId="77777777" w:rsidR="007C4061" w:rsidRPr="00533C32" w:rsidRDefault="007C4061" w:rsidP="007C4061">
      <w:pPr>
        <w:outlineLvl w:val="0"/>
      </w:pPr>
      <w:r w:rsidRPr="00533C32">
        <w:t>This method shall support the URI query parameters specified in table 5.2.31.3.3-1.</w:t>
      </w:r>
    </w:p>
    <w:p w14:paraId="13E139CB" w14:textId="77777777"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EBF8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72CB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6EF6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4A47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E913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4E96F" w14:textId="77777777" w:rsidR="007C4061" w:rsidRPr="00D5200C" w:rsidRDefault="007C4061" w:rsidP="00C17C4C">
            <w:pPr>
              <w:pStyle w:val="TAH"/>
              <w:rPr>
                <w:lang w:val="en-US"/>
              </w:rPr>
            </w:pPr>
            <w:r w:rsidRPr="00D5200C">
              <w:rPr>
                <w:lang w:val="en-US"/>
              </w:rPr>
              <w:t>Description</w:t>
            </w:r>
          </w:p>
        </w:tc>
      </w:tr>
      <w:tr w:rsidR="007C4061" w:rsidRPr="00BC4D08" w14:paraId="1EE111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B0DFC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853BE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783E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6CF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285F68" w14:textId="77777777" w:rsidR="007C4061" w:rsidRPr="00D5200C" w:rsidRDefault="007C4061" w:rsidP="00C17C4C">
            <w:pPr>
              <w:pStyle w:val="TAL"/>
              <w:rPr>
                <w:lang w:val="en-US"/>
              </w:rPr>
            </w:pPr>
          </w:p>
        </w:tc>
      </w:tr>
    </w:tbl>
    <w:p w14:paraId="3B7A1960" w14:textId="77777777" w:rsidR="007C4061" w:rsidRPr="00533C32" w:rsidRDefault="007C4061" w:rsidP="007C4061"/>
    <w:p w14:paraId="562C5503"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7DC62575"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7C0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803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D4952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6B8A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1E933" w14:textId="77777777" w:rsidR="007C4061" w:rsidRPr="00D5200C" w:rsidRDefault="007C4061" w:rsidP="00C17C4C">
            <w:pPr>
              <w:pStyle w:val="TAH"/>
              <w:rPr>
                <w:lang w:val="en-US"/>
              </w:rPr>
            </w:pPr>
            <w:r w:rsidRPr="00D5200C">
              <w:rPr>
                <w:lang w:val="en-US"/>
              </w:rPr>
              <w:t>Description</w:t>
            </w:r>
          </w:p>
        </w:tc>
      </w:tr>
      <w:tr w:rsidR="007C4061" w:rsidRPr="00BC4D08" w14:paraId="4287A7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CEA6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D9528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FC8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EC7D17" w14:textId="77777777" w:rsidR="007C4061" w:rsidRPr="00D5200C" w:rsidRDefault="007C4061" w:rsidP="00C17C4C">
            <w:pPr>
              <w:pStyle w:val="TAL"/>
              <w:rPr>
                <w:lang w:val="en-US"/>
              </w:rPr>
            </w:pPr>
          </w:p>
        </w:tc>
      </w:tr>
    </w:tbl>
    <w:p w14:paraId="6933E85F" w14:textId="77777777" w:rsidR="007C4061" w:rsidRPr="00533C32" w:rsidRDefault="007C4061" w:rsidP="007C4061"/>
    <w:p w14:paraId="07667309" w14:textId="77777777"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77DCB0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7D0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D3D5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57DB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5CC67" w14:textId="77777777" w:rsidR="007C4061" w:rsidRPr="00D5200C" w:rsidRDefault="007C4061" w:rsidP="00C17C4C">
            <w:pPr>
              <w:pStyle w:val="TAH"/>
              <w:rPr>
                <w:lang w:val="en-US"/>
              </w:rPr>
            </w:pPr>
            <w:r w:rsidRPr="00D5200C">
              <w:rPr>
                <w:lang w:val="en-US"/>
              </w:rPr>
              <w:t>Response</w:t>
            </w:r>
          </w:p>
          <w:p w14:paraId="6FFF6FB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6ED48B" w14:textId="77777777" w:rsidR="007C4061" w:rsidRPr="00D5200C" w:rsidRDefault="007C4061" w:rsidP="00C17C4C">
            <w:pPr>
              <w:pStyle w:val="TAH"/>
              <w:rPr>
                <w:lang w:val="en-US"/>
              </w:rPr>
            </w:pPr>
            <w:r w:rsidRPr="00D5200C">
              <w:rPr>
                <w:lang w:val="en-US"/>
              </w:rPr>
              <w:t>Description</w:t>
            </w:r>
          </w:p>
        </w:tc>
      </w:tr>
      <w:tr w:rsidR="007C4061" w:rsidRPr="00BC4D08" w14:paraId="6343FDA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D6204"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756232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902227"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A7B23D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1A9146"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1DA971A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7A81E"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87AA71C" w14:textId="77777777" w:rsidR="007C4061" w:rsidRPr="00533C32" w:rsidRDefault="007C4061" w:rsidP="007C4061"/>
    <w:p w14:paraId="6469858E" w14:textId="77777777" w:rsidR="007C4061" w:rsidRPr="00533C32" w:rsidRDefault="007C4061" w:rsidP="006352FE">
      <w:pPr>
        <w:pStyle w:val="Heading5"/>
      </w:pPr>
      <w:bookmarkStart w:id="1391" w:name="_Toc20127126"/>
      <w:bookmarkStart w:id="1392" w:name="_Toc27589102"/>
      <w:bookmarkStart w:id="1393" w:name="_Toc36459903"/>
      <w:bookmarkStart w:id="1394" w:name="_Toc45029487"/>
      <w:bookmarkStart w:id="1395" w:name="_Toc56520763"/>
      <w:bookmarkStart w:id="1396" w:name="_Toc67728716"/>
      <w:r w:rsidRPr="00533C32">
        <w:t>5.2.31.3.</w:t>
      </w:r>
      <w:r w:rsidRPr="00533C32">
        <w:rPr>
          <w:lang w:val="de-DE"/>
        </w:rPr>
        <w:t>4</w:t>
      </w:r>
      <w:r w:rsidRPr="00533C32">
        <w:tab/>
        <w:t>PATCH</w:t>
      </w:r>
      <w:bookmarkEnd w:id="1391"/>
      <w:bookmarkEnd w:id="1392"/>
      <w:bookmarkEnd w:id="1393"/>
      <w:bookmarkEnd w:id="1394"/>
      <w:bookmarkEnd w:id="1395"/>
      <w:bookmarkEnd w:id="1396"/>
    </w:p>
    <w:p w14:paraId="3F35951E" w14:textId="77777777" w:rsidR="007C4061" w:rsidRPr="00533C32" w:rsidRDefault="007C4061" w:rsidP="007C4061">
      <w:pPr>
        <w:rPr>
          <w:lang w:eastAsia="zh-CN"/>
        </w:rPr>
      </w:pPr>
      <w:r w:rsidRPr="00533C32">
        <w:rPr>
          <w:lang w:eastAsia="zh-CN"/>
        </w:rPr>
        <w:t>This method is used to modify the AMF subscription Infos in the UDR.</w:t>
      </w:r>
    </w:p>
    <w:p w14:paraId="05A67565" w14:textId="77777777" w:rsidR="007C4061" w:rsidRPr="00533C32" w:rsidRDefault="007C4061" w:rsidP="007C4061">
      <w:r w:rsidRPr="00533C32">
        <w:t>This method shall support the URI query parameters specified in table 5.2.31.3.4-1.</w:t>
      </w:r>
    </w:p>
    <w:p w14:paraId="5DF260D5"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062B9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79AD9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0618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E7F1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C4C7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ED29D" w14:textId="77777777" w:rsidR="007C4061" w:rsidRPr="00D5200C" w:rsidRDefault="007C4061" w:rsidP="00C17C4C">
            <w:pPr>
              <w:pStyle w:val="TAH"/>
              <w:rPr>
                <w:lang w:val="en-US"/>
              </w:rPr>
            </w:pPr>
            <w:r w:rsidRPr="00D5200C">
              <w:rPr>
                <w:lang w:val="en-US"/>
              </w:rPr>
              <w:t>Description</w:t>
            </w:r>
          </w:p>
        </w:tc>
      </w:tr>
      <w:tr w:rsidR="007C4061" w:rsidRPr="00BC4D08" w14:paraId="7EA218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6A0C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D6661A0"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BBC22CB"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8FC6A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C3ABC9" w14:textId="77777777" w:rsidR="007C4061" w:rsidRPr="00D5200C" w:rsidRDefault="007C4061" w:rsidP="00C17C4C">
            <w:pPr>
              <w:pStyle w:val="TAL"/>
              <w:rPr>
                <w:lang w:val="en-US"/>
              </w:rPr>
            </w:pPr>
            <w:r w:rsidRPr="00F9317B">
              <w:rPr>
                <w:rFonts w:cs="Arial"/>
                <w:szCs w:val="18"/>
              </w:rPr>
              <w:t>see 3GPP TS 29.500 [4] clause 6.6</w:t>
            </w:r>
          </w:p>
        </w:tc>
      </w:tr>
    </w:tbl>
    <w:p w14:paraId="2B99C32C" w14:textId="77777777" w:rsidR="007C4061" w:rsidRPr="00533C32" w:rsidRDefault="007C4061" w:rsidP="007C4061">
      <w:pPr>
        <w:pStyle w:val="Guidance"/>
      </w:pPr>
    </w:p>
    <w:p w14:paraId="44E1417B"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1099E500"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38D97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F2F84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ACBD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B35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17741" w14:textId="77777777" w:rsidR="007C4061" w:rsidRPr="00D5200C" w:rsidRDefault="007C4061" w:rsidP="00C17C4C">
            <w:pPr>
              <w:pStyle w:val="TAH"/>
              <w:rPr>
                <w:lang w:val="en-US"/>
              </w:rPr>
            </w:pPr>
            <w:r w:rsidRPr="00D5200C">
              <w:rPr>
                <w:lang w:val="en-US"/>
              </w:rPr>
              <w:t>Description</w:t>
            </w:r>
          </w:p>
        </w:tc>
      </w:tr>
      <w:tr w:rsidR="007C4061" w:rsidRPr="00BC4D08" w14:paraId="5C8C42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FCB1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3B2F8B"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9BD4D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F40305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BED110B" w14:textId="77777777" w:rsidR="007C4061" w:rsidRPr="00533C32" w:rsidRDefault="007C4061" w:rsidP="007C4061"/>
    <w:p w14:paraId="20B38BCB"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0281D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306B87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ED51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2A25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3B81AE" w14:textId="77777777" w:rsidR="007C4061" w:rsidRPr="00D5200C" w:rsidRDefault="007C4061" w:rsidP="00C17C4C">
            <w:pPr>
              <w:pStyle w:val="TAH"/>
              <w:rPr>
                <w:lang w:val="en-US"/>
              </w:rPr>
            </w:pPr>
            <w:r w:rsidRPr="00D5200C">
              <w:rPr>
                <w:lang w:val="en-US"/>
              </w:rPr>
              <w:t>Response</w:t>
            </w:r>
          </w:p>
          <w:p w14:paraId="2DEADD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3BC508" w14:textId="77777777" w:rsidR="007C4061" w:rsidRPr="00D5200C" w:rsidRDefault="007C4061" w:rsidP="00C17C4C">
            <w:pPr>
              <w:pStyle w:val="TAH"/>
              <w:rPr>
                <w:lang w:val="en-US"/>
              </w:rPr>
            </w:pPr>
            <w:r w:rsidRPr="00D5200C">
              <w:rPr>
                <w:lang w:val="en-US"/>
              </w:rPr>
              <w:t>Description</w:t>
            </w:r>
          </w:p>
        </w:tc>
      </w:tr>
      <w:tr w:rsidR="007C4061" w:rsidRPr="00BC4D08" w14:paraId="4853667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3D2A2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2878B8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FFF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B95FB5D"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3D909A2"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E5C481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8DC7AE"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43234C1"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51EA216"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3CF4E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8BB2EE"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2EBB95C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45E53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77EA9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F7AB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C4CDB3"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0141D7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3065519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6EDA6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0BE523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8C602" w14:textId="6F1B5E36" w:rsidR="007C4061" w:rsidRDefault="007C4061" w:rsidP="007C4061">
      <w:pPr>
        <w:rPr>
          <w:lang w:eastAsia="zh-CN"/>
        </w:rPr>
      </w:pPr>
    </w:p>
    <w:p w14:paraId="5A6579E2" w14:textId="1DE1E29B" w:rsidR="00293538" w:rsidRDefault="00293538" w:rsidP="00293538">
      <w:pPr>
        <w:pStyle w:val="Heading3"/>
      </w:pPr>
      <w:bookmarkStart w:id="1397" w:name="_Toc67728717"/>
      <w:r>
        <w:t>5.2.31A</w:t>
      </w:r>
      <w:r>
        <w:tab/>
        <w:t>Resource: Smf</w:t>
      </w:r>
      <w:r>
        <w:rPr>
          <w:lang w:val="de-DE"/>
        </w:rPr>
        <w:t>SubscriptionInfo</w:t>
      </w:r>
      <w:bookmarkEnd w:id="1397"/>
    </w:p>
    <w:p w14:paraId="0201C213" w14:textId="19CCD46D" w:rsidR="00293538" w:rsidRDefault="00293538" w:rsidP="00293538">
      <w:pPr>
        <w:pStyle w:val="Heading4"/>
      </w:pPr>
      <w:bookmarkStart w:id="1398" w:name="_Toc67728718"/>
      <w:r>
        <w:t>5.2.31A.1</w:t>
      </w:r>
      <w:r>
        <w:tab/>
        <w:t>Description</w:t>
      </w:r>
      <w:bookmarkEnd w:id="1398"/>
    </w:p>
    <w:p w14:paraId="187F06C1" w14:textId="77777777" w:rsidR="00293538" w:rsidRDefault="00293538" w:rsidP="00293538">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Y</w:t>
      </w:r>
      <w:r>
        <w:t>]). After successful subscription at the SMF, the UDM needs to store within the UDR related information, e.g. the SubscriptionId allocated by the SMF.</w:t>
      </w:r>
    </w:p>
    <w:p w14:paraId="5C32E844" w14:textId="77777777" w:rsidR="00293538" w:rsidRDefault="00293538" w:rsidP="00293538">
      <w:pPr>
        <w:outlineLvl w:val="0"/>
      </w:pPr>
      <w:r>
        <w:t>This resource is modelled with the Document resource archetype (see clause</w:t>
      </w:r>
      <w:r>
        <w:rPr>
          <w:lang w:val="en-US"/>
        </w:rPr>
        <w:t> </w:t>
      </w:r>
      <w:r>
        <w:t>C.1 of 3GPP TS 29.501 [</w:t>
      </w:r>
      <w:r>
        <w:rPr>
          <w:lang w:eastAsia="zh-CN"/>
        </w:rPr>
        <w:t>7</w:t>
      </w:r>
      <w:r>
        <w:t>]).</w:t>
      </w:r>
    </w:p>
    <w:p w14:paraId="2805547E" w14:textId="605B3F57" w:rsidR="00293538" w:rsidRDefault="00293538" w:rsidP="00293538">
      <w:pPr>
        <w:pStyle w:val="Heading4"/>
      </w:pPr>
      <w:bookmarkStart w:id="1399" w:name="_Toc67728719"/>
      <w:r>
        <w:lastRenderedPageBreak/>
        <w:t>5.2.31A.2</w:t>
      </w:r>
      <w:r>
        <w:tab/>
        <w:t>Resource Definition</w:t>
      </w:r>
      <w:bookmarkEnd w:id="1399"/>
    </w:p>
    <w:p w14:paraId="6F872CCE" w14:textId="77777777" w:rsidR="00293538" w:rsidRDefault="00293538" w:rsidP="00293538">
      <w:pPr>
        <w:outlineLvl w:val="0"/>
      </w:pPr>
      <w:r>
        <w:t>Resource URI: {apiRoot}/nudr-dr/&lt;apiVersion&gt;/subscription-data/{ueId}/</w:t>
      </w:r>
      <w:r>
        <w:rPr>
          <w:lang w:eastAsia="zh-CN"/>
        </w:rPr>
        <w:t>context-data/</w:t>
      </w:r>
      <w:r>
        <w:t>ee-subscriptions/{subsId}/smf-subscriptions</w:t>
      </w:r>
    </w:p>
    <w:p w14:paraId="2FCEBC2B" w14:textId="0CA36F14" w:rsidR="00293538" w:rsidRDefault="00293538" w:rsidP="00293538">
      <w:pPr>
        <w:outlineLvl w:val="0"/>
        <w:rPr>
          <w:rFonts w:ascii="Arial" w:hAnsi="Arial" w:cs="Arial"/>
        </w:rPr>
      </w:pPr>
      <w:r>
        <w:t>This resource shall support the resource URI variables defined in table 5.2.31A.2-1</w:t>
      </w:r>
      <w:r>
        <w:rPr>
          <w:rFonts w:ascii="Arial" w:hAnsi="Arial" w:cs="Arial"/>
        </w:rPr>
        <w:t>.</w:t>
      </w:r>
    </w:p>
    <w:p w14:paraId="291595AA" w14:textId="5FDCFB85" w:rsidR="00293538" w:rsidRDefault="00293538" w:rsidP="00293538">
      <w:pPr>
        <w:pStyle w:val="TH"/>
        <w:outlineLvl w:val="0"/>
        <w:rPr>
          <w:rFonts w:cs="Arial"/>
        </w:rPr>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93538" w14:paraId="1107DC0B"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1B5EA5" w14:textId="77777777" w:rsidR="00293538" w:rsidRDefault="00293538" w:rsidP="00050F92">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0AA927" w14:textId="77777777" w:rsidR="00293538" w:rsidRDefault="00293538" w:rsidP="00050F92">
            <w:pPr>
              <w:pStyle w:val="TAH"/>
              <w:rPr>
                <w:lang w:val="en-US" w:eastAsia="en-GB"/>
              </w:rPr>
            </w:pPr>
            <w:r>
              <w:rPr>
                <w:lang w:val="en-US" w:eastAsia="en-GB"/>
              </w:rPr>
              <w:t>Definition</w:t>
            </w:r>
          </w:p>
        </w:tc>
      </w:tr>
      <w:tr w:rsidR="00293538" w14:paraId="6A13EB3F"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13F2D" w14:textId="77777777" w:rsidR="00293538" w:rsidRDefault="00293538" w:rsidP="00050F92">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319AFE" w14:textId="77777777" w:rsidR="00293538" w:rsidRDefault="00293538" w:rsidP="00050F92">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293538" w14:paraId="4EA57920"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34BC16" w14:textId="77777777" w:rsidR="00293538" w:rsidRDefault="00293538" w:rsidP="00050F92">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20568F" w14:textId="77777777" w:rsidR="00293538" w:rsidRDefault="00293538" w:rsidP="00050F92">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293538" w14:paraId="400BB647"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249DE9" w14:textId="77777777" w:rsidR="00293538" w:rsidRDefault="00293538" w:rsidP="00050F92">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CAD2F4" w14:textId="77777777" w:rsidR="00293538" w:rsidRDefault="00293538" w:rsidP="00050F92">
            <w:pPr>
              <w:pStyle w:val="TAL"/>
              <w:rPr>
                <w:lang w:val="en-US" w:eastAsia="en-GB"/>
              </w:rPr>
            </w:pPr>
            <w:r>
              <w:rPr>
                <w:lang w:val="en-US" w:eastAsia="en-GB"/>
              </w:rPr>
              <w:t>Identifier of the subscription (allocated by the UDM)</w:t>
            </w:r>
          </w:p>
        </w:tc>
      </w:tr>
    </w:tbl>
    <w:p w14:paraId="1C5CA141" w14:textId="77777777" w:rsidR="00293538" w:rsidRDefault="00293538" w:rsidP="00293538"/>
    <w:p w14:paraId="28A2FDD3" w14:textId="36ECBE05" w:rsidR="00293538" w:rsidRDefault="00293538" w:rsidP="00293538">
      <w:pPr>
        <w:pStyle w:val="Heading4"/>
      </w:pPr>
      <w:bookmarkStart w:id="1400" w:name="_Toc67728720"/>
      <w:r>
        <w:t>5.2.31A.3</w:t>
      </w:r>
      <w:r>
        <w:tab/>
        <w:t>Resource Standard Methods</w:t>
      </w:r>
      <w:bookmarkEnd w:id="1400"/>
    </w:p>
    <w:p w14:paraId="0FF05EDF" w14:textId="318C1067" w:rsidR="00293538" w:rsidRDefault="00293538" w:rsidP="00293538">
      <w:pPr>
        <w:pStyle w:val="Heading5"/>
      </w:pPr>
      <w:bookmarkStart w:id="1401" w:name="_Toc67728721"/>
      <w:r>
        <w:t>5.2.31A.3.1</w:t>
      </w:r>
      <w:r>
        <w:tab/>
        <w:t>PUT</w:t>
      </w:r>
      <w:bookmarkEnd w:id="1401"/>
    </w:p>
    <w:p w14:paraId="137454FA" w14:textId="6EC169C1" w:rsidR="00293538" w:rsidRDefault="00293538" w:rsidP="00293538">
      <w:pPr>
        <w:outlineLvl w:val="0"/>
      </w:pPr>
      <w:r>
        <w:t>This method shall support the URI query parameters specified in table 5.2.31A.3.1-1.</w:t>
      </w:r>
    </w:p>
    <w:p w14:paraId="70ECA4A1" w14:textId="43E95BAE" w:rsidR="00293538" w:rsidRDefault="00293538" w:rsidP="00293538">
      <w:pPr>
        <w:pStyle w:val="TH"/>
        <w:outlineLvl w:val="0"/>
        <w:rPr>
          <w:rFonts w:cs="Arial"/>
        </w:rPr>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1F35E81E"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49BF7" w14:textId="77777777" w:rsidR="00293538" w:rsidRDefault="00293538"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9026BA" w14:textId="77777777" w:rsidR="00293538" w:rsidRDefault="00293538"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2A78CD" w14:textId="77777777" w:rsidR="00293538" w:rsidRDefault="00293538"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91209" w14:textId="77777777" w:rsidR="00293538" w:rsidRDefault="00293538"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E5BAA4" w14:textId="77777777" w:rsidR="00293538" w:rsidRDefault="00293538" w:rsidP="00050F92">
            <w:pPr>
              <w:pStyle w:val="TAH"/>
              <w:rPr>
                <w:lang w:val="en-US" w:eastAsia="en-GB"/>
              </w:rPr>
            </w:pPr>
            <w:r>
              <w:rPr>
                <w:lang w:val="en-US" w:eastAsia="en-GB"/>
              </w:rPr>
              <w:t>Description</w:t>
            </w:r>
          </w:p>
        </w:tc>
      </w:tr>
      <w:tr w:rsidR="00293538" w14:paraId="0E9A1A24"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685C3" w14:textId="77777777" w:rsidR="00293538" w:rsidRDefault="00293538"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51672E3" w14:textId="77777777" w:rsidR="00293538" w:rsidRDefault="00293538"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94261C8" w14:textId="77777777" w:rsidR="00293538" w:rsidRDefault="00293538"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2ADFE09" w14:textId="77777777" w:rsidR="00293538" w:rsidRDefault="00293538"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F78AF2" w14:textId="77777777" w:rsidR="00293538" w:rsidRDefault="00293538" w:rsidP="00050F92">
            <w:pPr>
              <w:pStyle w:val="TAL"/>
              <w:rPr>
                <w:lang w:val="en-US" w:eastAsia="en-GB"/>
              </w:rPr>
            </w:pPr>
          </w:p>
        </w:tc>
      </w:tr>
    </w:tbl>
    <w:p w14:paraId="48E9A1B5" w14:textId="77777777" w:rsidR="00293538" w:rsidRDefault="00293538" w:rsidP="00293538"/>
    <w:p w14:paraId="45ED734C" w14:textId="368829F4" w:rsidR="00293538" w:rsidRDefault="00293538" w:rsidP="00293538">
      <w:r>
        <w:t>This method shall support the request data structures specified in table 5.2.31A.3.1-2 and the response data structures, and response codes specified in table 5.2.31A.3.1-3.</w:t>
      </w:r>
    </w:p>
    <w:p w14:paraId="416CFC95" w14:textId="200E5F5C" w:rsidR="00293538" w:rsidRDefault="00293538" w:rsidP="00293538">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05C61672"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22AF08" w14:textId="77777777" w:rsidR="00293538" w:rsidRDefault="00293538"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183A7" w14:textId="77777777" w:rsidR="00293538" w:rsidRDefault="00293538"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4448D" w14:textId="77777777" w:rsidR="00293538" w:rsidRDefault="00293538"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06DFD7" w14:textId="77777777" w:rsidR="00293538" w:rsidRDefault="00293538" w:rsidP="00050F92">
            <w:pPr>
              <w:pStyle w:val="TAH"/>
              <w:rPr>
                <w:lang w:val="en-US" w:eastAsia="en-GB"/>
              </w:rPr>
            </w:pPr>
            <w:r>
              <w:rPr>
                <w:lang w:val="en-US" w:eastAsia="en-GB"/>
              </w:rPr>
              <w:t>Description</w:t>
            </w:r>
          </w:p>
        </w:tc>
      </w:tr>
      <w:tr w:rsidR="00293538" w14:paraId="03984B2D"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7D700" w14:textId="77777777" w:rsidR="00293538" w:rsidRDefault="00293538" w:rsidP="00050F92">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3DFEEB3" w14:textId="77777777" w:rsidR="00293538" w:rsidRDefault="00293538" w:rsidP="00050F92">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10D4F863" w14:textId="77777777" w:rsidR="00293538" w:rsidRDefault="00293538" w:rsidP="00050F92">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554999A6" w14:textId="77777777" w:rsidR="00293538" w:rsidRDefault="00293538" w:rsidP="00050F92">
            <w:pPr>
              <w:pStyle w:val="TAL"/>
              <w:rPr>
                <w:lang w:val="en-US" w:eastAsia="en-GB"/>
              </w:rPr>
            </w:pPr>
            <w:r>
              <w:rPr>
                <w:lang w:val="en-US" w:eastAsia="en-GB"/>
              </w:rPr>
              <w:t xml:space="preserve">SMF subscription info </w:t>
            </w:r>
          </w:p>
        </w:tc>
      </w:tr>
    </w:tbl>
    <w:p w14:paraId="0488B6F9" w14:textId="77777777" w:rsidR="00293538" w:rsidRDefault="00293538" w:rsidP="00293538"/>
    <w:p w14:paraId="0BE015B9" w14:textId="1E1334F4" w:rsidR="00293538" w:rsidRDefault="00293538" w:rsidP="00293538">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93538" w14:paraId="71509C8B"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E1494" w14:textId="77777777" w:rsidR="00293538" w:rsidRDefault="00293538"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83859" w14:textId="77777777" w:rsidR="00293538" w:rsidRDefault="00293538"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768C38" w14:textId="77777777" w:rsidR="00293538" w:rsidRDefault="00293538"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EE0AAC" w14:textId="77777777" w:rsidR="00293538" w:rsidRDefault="00293538" w:rsidP="00050F92">
            <w:pPr>
              <w:pStyle w:val="TAH"/>
              <w:rPr>
                <w:lang w:val="en-US" w:eastAsia="en-GB"/>
              </w:rPr>
            </w:pPr>
            <w:r>
              <w:rPr>
                <w:lang w:val="en-US" w:eastAsia="en-GB"/>
              </w:rPr>
              <w:t>Response</w:t>
            </w:r>
          </w:p>
          <w:p w14:paraId="1B1C4985" w14:textId="77777777" w:rsidR="00293538" w:rsidRDefault="00293538"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3D2F69" w14:textId="77777777" w:rsidR="00293538" w:rsidRDefault="00293538" w:rsidP="00050F92">
            <w:pPr>
              <w:pStyle w:val="TAH"/>
              <w:rPr>
                <w:lang w:val="en-US" w:eastAsia="en-GB"/>
              </w:rPr>
            </w:pPr>
            <w:r>
              <w:rPr>
                <w:lang w:val="en-US" w:eastAsia="en-GB"/>
              </w:rPr>
              <w:t>Description</w:t>
            </w:r>
          </w:p>
        </w:tc>
      </w:tr>
      <w:tr w:rsidR="00293538" w14:paraId="1177AF38"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272B0" w14:textId="77777777" w:rsidR="00293538" w:rsidRDefault="00293538" w:rsidP="00050F92">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9469CE2" w14:textId="77777777" w:rsidR="00293538" w:rsidRDefault="00293538" w:rsidP="00050F92">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4FD66DE" w14:textId="77777777" w:rsidR="00293538" w:rsidRDefault="00293538" w:rsidP="00050F92">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860012F" w14:textId="77777777" w:rsidR="00293538" w:rsidRDefault="00293538" w:rsidP="00050F92">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1A13D5" w14:textId="77777777" w:rsidR="00293538" w:rsidRDefault="00293538" w:rsidP="00050F92">
            <w:pPr>
              <w:pStyle w:val="TAL"/>
              <w:rPr>
                <w:lang w:val="en-US" w:eastAsia="en-GB"/>
              </w:rPr>
            </w:pPr>
            <w:r>
              <w:rPr>
                <w:lang w:val="en-US" w:eastAsia="en-GB"/>
              </w:rPr>
              <w:t>Upon success, an empty response body shall be returned.</w:t>
            </w:r>
          </w:p>
        </w:tc>
      </w:tr>
      <w:tr w:rsidR="00293538" w14:paraId="37B8A878"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89ACD8" w14:textId="77777777" w:rsidR="00293538" w:rsidRDefault="00293538"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4223E0CE" w14:textId="77777777" w:rsidR="00293538" w:rsidRDefault="00293538" w:rsidP="00293538">
      <w:pPr>
        <w:rPr>
          <w:lang w:eastAsia="zh-CN"/>
        </w:rPr>
      </w:pPr>
    </w:p>
    <w:p w14:paraId="7574172C" w14:textId="2A67F5D2" w:rsidR="00293538" w:rsidRDefault="00293538" w:rsidP="00293538">
      <w:pPr>
        <w:pStyle w:val="Heading5"/>
      </w:pPr>
      <w:bookmarkStart w:id="1402" w:name="_Toc67728722"/>
      <w:r>
        <w:t>5.2.31A.3.2</w:t>
      </w:r>
      <w:r>
        <w:tab/>
        <w:t>DELETE</w:t>
      </w:r>
      <w:bookmarkEnd w:id="1402"/>
    </w:p>
    <w:p w14:paraId="01A9F91C" w14:textId="137CC2AF" w:rsidR="00293538" w:rsidRDefault="00293538" w:rsidP="00293538">
      <w:pPr>
        <w:outlineLvl w:val="0"/>
      </w:pPr>
      <w:r>
        <w:t>This method shall support the URI query parameters specified in table 5.2.31A.3.2-1.</w:t>
      </w:r>
    </w:p>
    <w:p w14:paraId="70C6600A" w14:textId="1388DD03" w:rsidR="00293538" w:rsidRDefault="00293538" w:rsidP="00293538">
      <w:pPr>
        <w:pStyle w:val="TH"/>
        <w:outlineLvl w:val="0"/>
        <w:rPr>
          <w:rFonts w:cs="Arial"/>
        </w:rPr>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53B13C59"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F5AAC" w14:textId="77777777" w:rsidR="00293538" w:rsidRDefault="00293538"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261AE1" w14:textId="77777777" w:rsidR="00293538" w:rsidRDefault="00293538"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E1EB86" w14:textId="77777777" w:rsidR="00293538" w:rsidRDefault="00293538"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55FF3" w14:textId="77777777" w:rsidR="00293538" w:rsidRDefault="00293538"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ED941" w14:textId="77777777" w:rsidR="00293538" w:rsidRDefault="00293538" w:rsidP="00050F92">
            <w:pPr>
              <w:pStyle w:val="TAH"/>
              <w:rPr>
                <w:lang w:val="en-US" w:eastAsia="en-GB"/>
              </w:rPr>
            </w:pPr>
            <w:r>
              <w:rPr>
                <w:lang w:val="en-US" w:eastAsia="en-GB"/>
              </w:rPr>
              <w:t>Description</w:t>
            </w:r>
          </w:p>
        </w:tc>
      </w:tr>
      <w:tr w:rsidR="00293538" w14:paraId="1E7EFC6A"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6502D7" w14:textId="77777777" w:rsidR="00293538" w:rsidRDefault="00293538"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B2ACA26" w14:textId="77777777" w:rsidR="00293538" w:rsidRDefault="00293538"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399D7B1" w14:textId="77777777" w:rsidR="00293538" w:rsidRDefault="00293538"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FF46A81" w14:textId="77777777" w:rsidR="00293538" w:rsidRDefault="00293538"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A6C276" w14:textId="77777777" w:rsidR="00293538" w:rsidRDefault="00293538" w:rsidP="00050F92">
            <w:pPr>
              <w:pStyle w:val="TAL"/>
              <w:rPr>
                <w:lang w:val="en-US" w:eastAsia="en-GB"/>
              </w:rPr>
            </w:pPr>
          </w:p>
        </w:tc>
      </w:tr>
    </w:tbl>
    <w:p w14:paraId="08A6364B" w14:textId="77777777" w:rsidR="00293538" w:rsidRDefault="00293538" w:rsidP="00293538"/>
    <w:p w14:paraId="6B7D8F2B" w14:textId="40807FE2" w:rsidR="00293538" w:rsidRDefault="00293538" w:rsidP="00293538">
      <w:r>
        <w:t>This method shall support the request data structures specified in table 5.2.31A.3.2-2 and the response data structures, and response codes specified in table 5.2.31A.3.2-3.</w:t>
      </w:r>
    </w:p>
    <w:p w14:paraId="4AEA601A" w14:textId="05FC50DF" w:rsidR="00293538" w:rsidRDefault="00293538" w:rsidP="00293538">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23A5C93E"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75AC79" w14:textId="77777777" w:rsidR="00293538" w:rsidRDefault="00293538"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66E6E" w14:textId="77777777" w:rsidR="00293538" w:rsidRDefault="00293538"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A74EF3" w14:textId="77777777" w:rsidR="00293538" w:rsidRDefault="00293538"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C83B7" w14:textId="77777777" w:rsidR="00293538" w:rsidRDefault="00293538" w:rsidP="00050F92">
            <w:pPr>
              <w:pStyle w:val="TAH"/>
              <w:rPr>
                <w:lang w:val="en-US" w:eastAsia="en-GB"/>
              </w:rPr>
            </w:pPr>
            <w:r>
              <w:rPr>
                <w:lang w:val="en-US" w:eastAsia="en-GB"/>
              </w:rPr>
              <w:t>Description</w:t>
            </w:r>
          </w:p>
        </w:tc>
      </w:tr>
      <w:tr w:rsidR="00293538" w14:paraId="21200712"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26071F" w14:textId="77777777" w:rsidR="00293538" w:rsidRDefault="00293538" w:rsidP="00050F92">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FEC0190" w14:textId="77777777" w:rsidR="00293538" w:rsidRDefault="00293538" w:rsidP="00050F92">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C04A7DC" w14:textId="77777777" w:rsidR="00293538" w:rsidRDefault="00293538" w:rsidP="00050F92">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09A885C2" w14:textId="77777777" w:rsidR="00293538" w:rsidRDefault="00293538" w:rsidP="00050F92">
            <w:pPr>
              <w:pStyle w:val="TAL"/>
              <w:rPr>
                <w:lang w:val="en-US" w:eastAsia="en-GB"/>
              </w:rPr>
            </w:pPr>
          </w:p>
        </w:tc>
      </w:tr>
    </w:tbl>
    <w:p w14:paraId="64BBFBBA" w14:textId="77777777" w:rsidR="00293538" w:rsidRDefault="00293538" w:rsidP="00293538"/>
    <w:p w14:paraId="1AB505A2" w14:textId="66C53FE1" w:rsidR="00293538" w:rsidRDefault="00293538" w:rsidP="00293538">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93538" w14:paraId="3DE11508"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5E361" w14:textId="77777777" w:rsidR="00293538" w:rsidRDefault="00293538"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0DDAC" w14:textId="77777777" w:rsidR="00293538" w:rsidRDefault="00293538"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14FCBB" w14:textId="77777777" w:rsidR="00293538" w:rsidRDefault="00293538"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06554" w14:textId="77777777" w:rsidR="00293538" w:rsidRDefault="00293538" w:rsidP="00050F92">
            <w:pPr>
              <w:pStyle w:val="TAH"/>
              <w:rPr>
                <w:lang w:val="en-US" w:eastAsia="en-GB"/>
              </w:rPr>
            </w:pPr>
            <w:r>
              <w:rPr>
                <w:lang w:val="en-US" w:eastAsia="en-GB"/>
              </w:rPr>
              <w:t>Response</w:t>
            </w:r>
          </w:p>
          <w:p w14:paraId="5DAC27B9" w14:textId="77777777" w:rsidR="00293538" w:rsidRDefault="00293538"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CC6BD" w14:textId="77777777" w:rsidR="00293538" w:rsidRDefault="00293538" w:rsidP="00050F92">
            <w:pPr>
              <w:pStyle w:val="TAH"/>
              <w:rPr>
                <w:lang w:val="en-US" w:eastAsia="en-GB"/>
              </w:rPr>
            </w:pPr>
            <w:r>
              <w:rPr>
                <w:lang w:val="en-US" w:eastAsia="en-GB"/>
              </w:rPr>
              <w:t>Description</w:t>
            </w:r>
          </w:p>
        </w:tc>
      </w:tr>
      <w:tr w:rsidR="00293538" w14:paraId="36323D5D"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F09B9C" w14:textId="77777777" w:rsidR="00293538" w:rsidRDefault="00293538" w:rsidP="00050F92">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F8EA95A" w14:textId="77777777" w:rsidR="00293538" w:rsidRDefault="00293538" w:rsidP="00050F92">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F03E14C" w14:textId="77777777" w:rsidR="00293538" w:rsidRDefault="00293538" w:rsidP="00050F92">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2E70756" w14:textId="77777777" w:rsidR="00293538" w:rsidRDefault="00293538" w:rsidP="00050F92">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114934" w14:textId="77777777" w:rsidR="00293538" w:rsidRDefault="00293538" w:rsidP="00050F92">
            <w:pPr>
              <w:pStyle w:val="TAL"/>
              <w:rPr>
                <w:lang w:val="en-US" w:eastAsia="en-GB"/>
              </w:rPr>
            </w:pPr>
            <w:r>
              <w:rPr>
                <w:lang w:val="en-US" w:eastAsia="en-GB"/>
              </w:rPr>
              <w:t>Upon success, an empty response body shall be returned.</w:t>
            </w:r>
          </w:p>
        </w:tc>
      </w:tr>
      <w:tr w:rsidR="00293538" w14:paraId="119BBF0E"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68DAB9" w14:textId="77777777" w:rsidR="00293538" w:rsidRDefault="00293538"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1EFD3961" w14:textId="77777777" w:rsidR="00293538" w:rsidRDefault="00293538" w:rsidP="00293538"/>
    <w:p w14:paraId="738F080A" w14:textId="6662CD57" w:rsidR="00293538" w:rsidRDefault="00293538" w:rsidP="00293538">
      <w:pPr>
        <w:pStyle w:val="Heading5"/>
      </w:pPr>
      <w:bookmarkStart w:id="1403" w:name="_Toc67728723"/>
      <w:r>
        <w:t>5.2.31A.3.</w:t>
      </w:r>
      <w:r>
        <w:rPr>
          <w:lang w:val="de-DE"/>
        </w:rPr>
        <w:t>3</w:t>
      </w:r>
      <w:r>
        <w:tab/>
      </w:r>
      <w:r>
        <w:rPr>
          <w:lang w:val="de-DE"/>
        </w:rPr>
        <w:t>GET</w:t>
      </w:r>
      <w:bookmarkEnd w:id="1403"/>
    </w:p>
    <w:p w14:paraId="5134649D" w14:textId="68351CAB" w:rsidR="00293538" w:rsidRDefault="00293538" w:rsidP="00293538">
      <w:pPr>
        <w:outlineLvl w:val="0"/>
      </w:pPr>
      <w:r>
        <w:t>This method shall support the URI query parameters specified in table 5.2.31A.3.3-1.</w:t>
      </w:r>
    </w:p>
    <w:p w14:paraId="6204B3F9" w14:textId="2EC854D7" w:rsidR="00293538" w:rsidRDefault="00293538" w:rsidP="00293538">
      <w:pPr>
        <w:pStyle w:val="TH"/>
        <w:outlineLvl w:val="0"/>
        <w:rPr>
          <w:rFonts w:cs="Arial"/>
        </w:rPr>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44A5B044"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794899" w14:textId="77777777" w:rsidR="00293538" w:rsidRDefault="00293538"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E2FA0F" w14:textId="77777777" w:rsidR="00293538" w:rsidRDefault="00293538"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0018A" w14:textId="77777777" w:rsidR="00293538" w:rsidRDefault="00293538"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80125" w14:textId="77777777" w:rsidR="00293538" w:rsidRDefault="00293538"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0C580" w14:textId="77777777" w:rsidR="00293538" w:rsidRDefault="00293538" w:rsidP="00050F92">
            <w:pPr>
              <w:pStyle w:val="TAH"/>
              <w:rPr>
                <w:lang w:val="en-US" w:eastAsia="en-GB"/>
              </w:rPr>
            </w:pPr>
            <w:r>
              <w:rPr>
                <w:lang w:val="en-US" w:eastAsia="en-GB"/>
              </w:rPr>
              <w:t>Description</w:t>
            </w:r>
          </w:p>
        </w:tc>
      </w:tr>
      <w:tr w:rsidR="00293538" w14:paraId="51FCA3E9"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6808C8" w14:textId="77777777" w:rsidR="00293538" w:rsidRDefault="00293538"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9259F98" w14:textId="77777777" w:rsidR="00293538" w:rsidRDefault="00293538"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3687A3C" w14:textId="77777777" w:rsidR="00293538" w:rsidRDefault="00293538"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3A263ED7" w14:textId="77777777" w:rsidR="00293538" w:rsidRDefault="00293538"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459F49" w14:textId="77777777" w:rsidR="00293538" w:rsidRDefault="00293538" w:rsidP="00050F92">
            <w:pPr>
              <w:pStyle w:val="TAL"/>
              <w:rPr>
                <w:lang w:val="en-US" w:eastAsia="en-GB"/>
              </w:rPr>
            </w:pPr>
          </w:p>
        </w:tc>
      </w:tr>
    </w:tbl>
    <w:p w14:paraId="64290D2A" w14:textId="77777777" w:rsidR="00293538" w:rsidRDefault="00293538" w:rsidP="00293538"/>
    <w:p w14:paraId="15EAF733" w14:textId="6410233A" w:rsidR="00293538" w:rsidRDefault="00293538" w:rsidP="00293538">
      <w:r>
        <w:t>This method shall support the request data structures specified in table 5.2.31A.3.3-2 and the response data structures and response codes specified in table 5.2.31A.3.3-3.</w:t>
      </w:r>
    </w:p>
    <w:p w14:paraId="721A2B6D" w14:textId="3B9DEB54" w:rsidR="00293538" w:rsidRDefault="00293538" w:rsidP="00293538">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71A1E651"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0F4DF" w14:textId="77777777" w:rsidR="00293538" w:rsidRDefault="00293538"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F0E04" w14:textId="77777777" w:rsidR="00293538" w:rsidRDefault="00293538"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8984CC" w14:textId="77777777" w:rsidR="00293538" w:rsidRDefault="00293538"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85BAE" w14:textId="77777777" w:rsidR="00293538" w:rsidRDefault="00293538" w:rsidP="00050F92">
            <w:pPr>
              <w:pStyle w:val="TAH"/>
              <w:rPr>
                <w:lang w:val="en-US" w:eastAsia="en-GB"/>
              </w:rPr>
            </w:pPr>
            <w:r>
              <w:rPr>
                <w:lang w:val="en-US" w:eastAsia="en-GB"/>
              </w:rPr>
              <w:t>Description</w:t>
            </w:r>
          </w:p>
        </w:tc>
      </w:tr>
      <w:tr w:rsidR="00293538" w14:paraId="0DB07811"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0DB5E6" w14:textId="77777777" w:rsidR="00293538" w:rsidRDefault="00293538" w:rsidP="00050F92">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80817CB" w14:textId="77777777" w:rsidR="00293538" w:rsidRDefault="00293538" w:rsidP="00050F92">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39857521" w14:textId="77777777" w:rsidR="00293538" w:rsidRDefault="00293538" w:rsidP="00050F92">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4FEB372C" w14:textId="77777777" w:rsidR="00293538" w:rsidRDefault="00293538" w:rsidP="00050F92">
            <w:pPr>
              <w:pStyle w:val="TAL"/>
              <w:rPr>
                <w:lang w:val="en-US" w:eastAsia="en-GB"/>
              </w:rPr>
            </w:pPr>
          </w:p>
        </w:tc>
      </w:tr>
    </w:tbl>
    <w:p w14:paraId="45FAD8ED" w14:textId="77777777" w:rsidR="00293538" w:rsidRDefault="00293538" w:rsidP="00293538"/>
    <w:p w14:paraId="4360D124" w14:textId="734E14C7" w:rsidR="00293538" w:rsidRDefault="00293538" w:rsidP="00293538">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93538" w14:paraId="70E8B695"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443222" w14:textId="77777777" w:rsidR="00293538" w:rsidRDefault="00293538"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443D4E" w14:textId="77777777" w:rsidR="00293538" w:rsidRDefault="00293538"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F0DC64" w14:textId="77777777" w:rsidR="00293538" w:rsidRDefault="00293538"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438FF8" w14:textId="77777777" w:rsidR="00293538" w:rsidRDefault="00293538" w:rsidP="00050F92">
            <w:pPr>
              <w:pStyle w:val="TAH"/>
              <w:rPr>
                <w:lang w:val="en-US" w:eastAsia="en-GB"/>
              </w:rPr>
            </w:pPr>
            <w:r>
              <w:rPr>
                <w:lang w:val="en-US" w:eastAsia="en-GB"/>
              </w:rPr>
              <w:t>Response</w:t>
            </w:r>
          </w:p>
          <w:p w14:paraId="08F6D3F2" w14:textId="77777777" w:rsidR="00293538" w:rsidRDefault="00293538"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D9CE5" w14:textId="77777777" w:rsidR="00293538" w:rsidRDefault="00293538" w:rsidP="00050F92">
            <w:pPr>
              <w:pStyle w:val="TAH"/>
              <w:rPr>
                <w:lang w:val="en-US" w:eastAsia="en-GB"/>
              </w:rPr>
            </w:pPr>
            <w:r>
              <w:rPr>
                <w:lang w:val="en-US" w:eastAsia="en-GB"/>
              </w:rPr>
              <w:t>Description</w:t>
            </w:r>
          </w:p>
        </w:tc>
      </w:tr>
      <w:tr w:rsidR="00293538" w14:paraId="499AC33C"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B17794" w14:textId="77777777" w:rsidR="00293538" w:rsidRDefault="00293538" w:rsidP="00050F92">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5453DF5" w14:textId="77777777" w:rsidR="00293538" w:rsidRDefault="00293538" w:rsidP="00050F92">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7C66CDFF" w14:textId="77777777" w:rsidR="00293538" w:rsidRDefault="00293538" w:rsidP="00050F92">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EF9A25B" w14:textId="77777777" w:rsidR="00293538" w:rsidRDefault="00293538" w:rsidP="00050F92">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63422" w14:textId="77777777" w:rsidR="00293538" w:rsidRDefault="00293538" w:rsidP="00050F92">
            <w:pPr>
              <w:pStyle w:val="TAL"/>
              <w:rPr>
                <w:lang w:val="en-US" w:eastAsia="en-GB"/>
              </w:rPr>
            </w:pPr>
            <w:r>
              <w:rPr>
                <w:lang w:val="en-US" w:eastAsia="en-GB"/>
              </w:rPr>
              <w:t>Upon success, a response body containing SMF Subscription Infos shall be returned.</w:t>
            </w:r>
          </w:p>
        </w:tc>
      </w:tr>
      <w:tr w:rsidR="00293538" w14:paraId="38814002"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40A831" w14:textId="77777777" w:rsidR="00293538" w:rsidRDefault="00293538"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51816F42" w14:textId="77777777" w:rsidR="00293538" w:rsidRDefault="00293538" w:rsidP="00293538"/>
    <w:p w14:paraId="6D960B58" w14:textId="33C17C73" w:rsidR="00293538" w:rsidRDefault="00293538" w:rsidP="00293538">
      <w:pPr>
        <w:pStyle w:val="Heading5"/>
      </w:pPr>
      <w:bookmarkStart w:id="1404" w:name="_Toc67728724"/>
      <w:r>
        <w:t>5.2.31A.3.</w:t>
      </w:r>
      <w:r>
        <w:rPr>
          <w:lang w:val="de-DE"/>
        </w:rPr>
        <w:t>4</w:t>
      </w:r>
      <w:r>
        <w:tab/>
        <w:t>PATCH</w:t>
      </w:r>
      <w:bookmarkEnd w:id="1404"/>
    </w:p>
    <w:p w14:paraId="303E1D0A" w14:textId="77777777" w:rsidR="00293538" w:rsidRDefault="00293538" w:rsidP="00293538">
      <w:pPr>
        <w:rPr>
          <w:lang w:eastAsia="zh-CN"/>
        </w:rPr>
      </w:pPr>
      <w:r>
        <w:rPr>
          <w:lang w:eastAsia="zh-CN"/>
        </w:rPr>
        <w:t>This method is used to modify the SMF subscription Infos in the UDR.</w:t>
      </w:r>
    </w:p>
    <w:p w14:paraId="59ECDC07" w14:textId="659541E3" w:rsidR="00293538" w:rsidRDefault="00293538" w:rsidP="00293538">
      <w:r>
        <w:t>This method shall support the URI query parameters specified in table 5.2.31A.3.4-1.</w:t>
      </w:r>
    </w:p>
    <w:p w14:paraId="6EC1D8C0" w14:textId="10AB7FEB" w:rsidR="00293538" w:rsidRDefault="00293538" w:rsidP="00293538">
      <w:pPr>
        <w:pStyle w:val="TH"/>
        <w:outlineLvl w:val="0"/>
        <w:rPr>
          <w:rFonts w:cs="Arial"/>
        </w:rPr>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93538" w14:paraId="411ED850"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52048" w14:textId="77777777" w:rsidR="00293538" w:rsidRDefault="00293538"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D43E99" w14:textId="77777777" w:rsidR="00293538" w:rsidRDefault="00293538"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7268A0" w14:textId="77777777" w:rsidR="00293538" w:rsidRDefault="00293538"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246AF6" w14:textId="77777777" w:rsidR="00293538" w:rsidRDefault="00293538" w:rsidP="00050F92">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838FC" w14:textId="77777777" w:rsidR="00293538" w:rsidRDefault="00293538" w:rsidP="00050F92">
            <w:pPr>
              <w:pStyle w:val="TAH"/>
              <w:rPr>
                <w:lang w:val="en-US" w:eastAsia="en-GB"/>
              </w:rPr>
            </w:pPr>
            <w:r>
              <w:rPr>
                <w:lang w:val="en-US" w:eastAsia="en-GB"/>
              </w:rPr>
              <w:t>Description</w:t>
            </w:r>
          </w:p>
        </w:tc>
      </w:tr>
      <w:tr w:rsidR="00293538" w14:paraId="043532FD"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5D5AD0" w14:textId="77777777" w:rsidR="00293538" w:rsidRDefault="00293538" w:rsidP="00050F92">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371D107" w14:textId="77777777" w:rsidR="00293538" w:rsidRDefault="00293538" w:rsidP="00050F92">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6CCFDD" w14:textId="77777777" w:rsidR="00293538" w:rsidRDefault="00293538" w:rsidP="00050F92">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596F0E5A" w14:textId="77777777" w:rsidR="00293538" w:rsidRDefault="00293538" w:rsidP="00050F92">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866DF6" w14:textId="77777777" w:rsidR="00293538" w:rsidRDefault="00293538" w:rsidP="00050F92">
            <w:pPr>
              <w:pStyle w:val="TAL"/>
              <w:rPr>
                <w:lang w:val="en-US" w:eastAsia="en-GB"/>
              </w:rPr>
            </w:pPr>
            <w:r>
              <w:rPr>
                <w:rFonts w:cs="Arial"/>
                <w:szCs w:val="18"/>
                <w:lang w:eastAsia="en-GB"/>
              </w:rPr>
              <w:t>see 3GPP TS 29.500 [4] clause 6.6</w:t>
            </w:r>
          </w:p>
        </w:tc>
      </w:tr>
    </w:tbl>
    <w:p w14:paraId="07F1C55E" w14:textId="77777777" w:rsidR="00293538" w:rsidRDefault="00293538" w:rsidP="00293538">
      <w:pPr>
        <w:pStyle w:val="Guidance"/>
      </w:pPr>
    </w:p>
    <w:p w14:paraId="612D5620" w14:textId="1CAB0042" w:rsidR="00293538" w:rsidRDefault="00293538" w:rsidP="00293538">
      <w:r>
        <w:t>This method shall support the request data structures specified in table 5.2.31A.3.2-2 and the response data structures, and response codes specified in table 5.2.31A.3.4-3.</w:t>
      </w:r>
    </w:p>
    <w:p w14:paraId="234E058F" w14:textId="09A0CE1E" w:rsidR="00293538" w:rsidRDefault="00293538" w:rsidP="00293538">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429850E6"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380310" w14:textId="77777777" w:rsidR="00293538" w:rsidRDefault="00293538"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A3490" w14:textId="77777777" w:rsidR="00293538" w:rsidRDefault="00293538"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1F312F" w14:textId="77777777" w:rsidR="00293538" w:rsidRDefault="00293538"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EC3BF" w14:textId="77777777" w:rsidR="00293538" w:rsidRDefault="00293538" w:rsidP="00050F92">
            <w:pPr>
              <w:pStyle w:val="TAH"/>
              <w:rPr>
                <w:lang w:val="en-US" w:eastAsia="en-GB"/>
              </w:rPr>
            </w:pPr>
            <w:r>
              <w:rPr>
                <w:lang w:val="en-US" w:eastAsia="en-GB"/>
              </w:rPr>
              <w:t>Description</w:t>
            </w:r>
          </w:p>
        </w:tc>
      </w:tr>
      <w:tr w:rsidR="00293538" w14:paraId="2C500CBB"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647193" w14:textId="77777777" w:rsidR="00293538" w:rsidRDefault="00293538" w:rsidP="00050F92">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66156D" w14:textId="77777777" w:rsidR="00293538" w:rsidRDefault="00293538" w:rsidP="00050F92">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750EE90" w14:textId="77777777" w:rsidR="00293538" w:rsidRDefault="00293538" w:rsidP="00050F92">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6DCB673" w14:textId="77777777" w:rsidR="00293538" w:rsidRDefault="00293538" w:rsidP="00050F92">
            <w:pPr>
              <w:pStyle w:val="TAL"/>
              <w:rPr>
                <w:lang w:val="en-US" w:eastAsia="zh-CN"/>
              </w:rPr>
            </w:pPr>
            <w:r>
              <w:rPr>
                <w:lang w:val="en-US" w:eastAsia="zh-CN"/>
              </w:rPr>
              <w:t>Contains the delta data to the provisioned parameter data</w:t>
            </w:r>
          </w:p>
        </w:tc>
      </w:tr>
    </w:tbl>
    <w:p w14:paraId="16052931" w14:textId="77777777" w:rsidR="00293538" w:rsidRDefault="00293538" w:rsidP="00293538"/>
    <w:p w14:paraId="5F0A0CAC" w14:textId="378E9B10" w:rsidR="00293538" w:rsidRDefault="00293538" w:rsidP="00293538">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93538" w14:paraId="599BCE16" w14:textId="77777777" w:rsidTr="00050F9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951474" w14:textId="77777777" w:rsidR="00293538" w:rsidRDefault="00293538"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3E642F" w14:textId="77777777" w:rsidR="00293538" w:rsidRDefault="00293538"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9621D6" w14:textId="77777777" w:rsidR="00293538" w:rsidRDefault="00293538"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CE283" w14:textId="77777777" w:rsidR="00293538" w:rsidRDefault="00293538" w:rsidP="00050F92">
            <w:pPr>
              <w:pStyle w:val="TAH"/>
              <w:rPr>
                <w:lang w:val="en-US" w:eastAsia="en-GB"/>
              </w:rPr>
            </w:pPr>
            <w:r>
              <w:rPr>
                <w:lang w:val="en-US" w:eastAsia="en-GB"/>
              </w:rPr>
              <w:t>Response</w:t>
            </w:r>
          </w:p>
          <w:p w14:paraId="2CAA9847" w14:textId="77777777" w:rsidR="00293538" w:rsidRDefault="00293538"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A0A9B8" w14:textId="77777777" w:rsidR="00293538" w:rsidRDefault="00293538" w:rsidP="00050F92">
            <w:pPr>
              <w:pStyle w:val="TAH"/>
              <w:rPr>
                <w:lang w:val="en-US" w:eastAsia="en-GB"/>
              </w:rPr>
            </w:pPr>
            <w:r>
              <w:rPr>
                <w:lang w:val="en-US" w:eastAsia="en-GB"/>
              </w:rPr>
              <w:t>Description</w:t>
            </w:r>
          </w:p>
        </w:tc>
      </w:tr>
      <w:tr w:rsidR="00293538" w14:paraId="566FAAEC"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DFE74" w14:textId="77777777" w:rsidR="00293538" w:rsidRDefault="00293538" w:rsidP="00050F92">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578786" w14:textId="77777777" w:rsidR="00293538" w:rsidRDefault="00293538" w:rsidP="00050F92">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AF70249" w14:textId="77777777" w:rsidR="00293538" w:rsidRDefault="00293538" w:rsidP="00050F92">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11F85DC" w14:textId="77777777" w:rsidR="00293538" w:rsidRDefault="00293538" w:rsidP="00050F92">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15F0C82" w14:textId="77777777" w:rsidR="00293538" w:rsidRDefault="00293538" w:rsidP="00050F92">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293538" w14:paraId="79CB761C"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4FCF575" w14:textId="77777777" w:rsidR="00293538" w:rsidRDefault="00293538" w:rsidP="00050F92">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7613530" w14:textId="77777777" w:rsidR="00293538" w:rsidRDefault="00293538" w:rsidP="00050F92">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742484D" w14:textId="77777777" w:rsidR="00293538" w:rsidRDefault="00293538" w:rsidP="00050F92">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DCB852" w14:textId="77777777" w:rsidR="00293538" w:rsidRDefault="00293538" w:rsidP="00050F92">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297EF7D" w14:textId="77777777" w:rsidR="00293538" w:rsidRDefault="00293538" w:rsidP="00050F92">
            <w:pPr>
              <w:pStyle w:val="TAL"/>
              <w:rPr>
                <w:lang w:val="en-US" w:eastAsia="en-GB"/>
              </w:rPr>
            </w:pPr>
            <w:r>
              <w:rPr>
                <w:lang w:eastAsia="zh-CN"/>
              </w:rPr>
              <w:t>Upon success, the execution report is returned. (NOTE 2)</w:t>
            </w:r>
          </w:p>
        </w:tc>
      </w:tr>
      <w:tr w:rsidR="00293538" w14:paraId="7746CA4F"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7EF900" w14:textId="77777777" w:rsidR="00293538" w:rsidRDefault="00293538" w:rsidP="00050F92">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B232CF8" w14:textId="77777777" w:rsidR="00293538" w:rsidRDefault="00293538" w:rsidP="00050F92">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F811A3B" w14:textId="77777777" w:rsidR="00293538" w:rsidRDefault="00293538" w:rsidP="00050F92">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6D8381A" w14:textId="77777777" w:rsidR="00293538" w:rsidRDefault="00293538" w:rsidP="00050F92">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ED2239" w14:textId="77777777" w:rsidR="00293538" w:rsidRDefault="00293538" w:rsidP="00050F92">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293538" w14:paraId="12A0641E" w14:textId="77777777" w:rsidTr="00050F9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CC1E39" w14:textId="77777777" w:rsidR="00293538" w:rsidRDefault="00293538" w:rsidP="00050F92">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3EB075B5" w14:textId="77777777" w:rsidR="00293538" w:rsidRDefault="00293538" w:rsidP="00050F92">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FA28B2" w14:textId="77777777" w:rsidR="00293538" w:rsidRPr="00293538" w:rsidRDefault="00293538" w:rsidP="007C4061">
      <w:pPr>
        <w:rPr>
          <w:lang w:eastAsia="zh-CN"/>
        </w:rPr>
      </w:pPr>
    </w:p>
    <w:p w14:paraId="17D109A1" w14:textId="77777777" w:rsidR="007C4061" w:rsidRPr="00533C32" w:rsidRDefault="007C4061" w:rsidP="006352FE">
      <w:pPr>
        <w:pStyle w:val="Heading3"/>
      </w:pPr>
      <w:bookmarkStart w:id="1405" w:name="_Toc20127127"/>
      <w:bookmarkStart w:id="1406" w:name="_Toc27589103"/>
      <w:bookmarkStart w:id="1407" w:name="_Toc36459904"/>
      <w:bookmarkStart w:id="1408" w:name="_Toc45029488"/>
      <w:bookmarkStart w:id="1409" w:name="_Toc56520764"/>
      <w:bookmarkStart w:id="1410" w:name="_Toc67728725"/>
      <w:r w:rsidRPr="00533C32">
        <w:t>5.2.32</w:t>
      </w:r>
      <w:r w:rsidRPr="00533C32">
        <w:tab/>
        <w:t>Resource: ContextData</w:t>
      </w:r>
      <w:bookmarkEnd w:id="1405"/>
      <w:bookmarkEnd w:id="1406"/>
      <w:bookmarkEnd w:id="1407"/>
      <w:bookmarkEnd w:id="1408"/>
      <w:bookmarkEnd w:id="1409"/>
      <w:bookmarkEnd w:id="1410"/>
    </w:p>
    <w:p w14:paraId="496B233B" w14:textId="77777777" w:rsidR="007C4061" w:rsidRPr="00533C32" w:rsidRDefault="007C4061" w:rsidP="006352FE">
      <w:pPr>
        <w:pStyle w:val="Heading4"/>
      </w:pPr>
      <w:bookmarkStart w:id="1411" w:name="_Toc20127128"/>
      <w:bookmarkStart w:id="1412" w:name="_Toc27589104"/>
      <w:bookmarkStart w:id="1413" w:name="_Toc36459905"/>
      <w:bookmarkStart w:id="1414" w:name="_Toc45029489"/>
      <w:bookmarkStart w:id="1415" w:name="_Toc56520765"/>
      <w:bookmarkStart w:id="1416" w:name="_Toc67728726"/>
      <w:r w:rsidRPr="00533C32">
        <w:t>5.2.32.1</w:t>
      </w:r>
      <w:r w:rsidRPr="00533C32">
        <w:tab/>
        <w:t>Description</w:t>
      </w:r>
      <w:bookmarkEnd w:id="1411"/>
      <w:bookmarkEnd w:id="1412"/>
      <w:bookmarkEnd w:id="1413"/>
      <w:bookmarkEnd w:id="1414"/>
      <w:bookmarkEnd w:id="1415"/>
      <w:bookmarkEnd w:id="1416"/>
    </w:p>
    <w:p w14:paraId="2E335BB0" w14:textId="77777777" w:rsidR="007C4061" w:rsidRPr="00533C32" w:rsidRDefault="007C4061" w:rsidP="007C4061">
      <w:pPr>
        <w:rPr>
          <w:lang w:eastAsia="zh-CN"/>
        </w:rPr>
      </w:pPr>
      <w:r w:rsidRPr="00533C32">
        <w:t>This resource represents the ContextData for a UE ID.</w:t>
      </w:r>
    </w:p>
    <w:p w14:paraId="03512CD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319C34" w14:textId="77777777" w:rsidR="007C4061" w:rsidRPr="00533C32" w:rsidRDefault="007C4061" w:rsidP="006352FE">
      <w:pPr>
        <w:pStyle w:val="Heading4"/>
      </w:pPr>
      <w:bookmarkStart w:id="1417" w:name="_Toc20127129"/>
      <w:bookmarkStart w:id="1418" w:name="_Toc27589105"/>
      <w:bookmarkStart w:id="1419" w:name="_Toc36459906"/>
      <w:bookmarkStart w:id="1420" w:name="_Toc45029490"/>
      <w:bookmarkStart w:id="1421" w:name="_Toc56520766"/>
      <w:bookmarkStart w:id="1422" w:name="_Toc67728727"/>
      <w:r w:rsidRPr="00533C32">
        <w:t>5.2.32.2</w:t>
      </w:r>
      <w:r w:rsidRPr="00533C32">
        <w:tab/>
        <w:t>Resource Definition</w:t>
      </w:r>
      <w:bookmarkEnd w:id="1417"/>
      <w:bookmarkEnd w:id="1418"/>
      <w:bookmarkEnd w:id="1419"/>
      <w:bookmarkEnd w:id="1420"/>
      <w:bookmarkEnd w:id="1421"/>
      <w:bookmarkEnd w:id="1422"/>
    </w:p>
    <w:p w14:paraId="764252E7"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69735ADB"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097175FA"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34811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C7B9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CDC18" w14:textId="77777777" w:rsidR="007C4061" w:rsidRPr="00D5200C" w:rsidRDefault="007C4061" w:rsidP="00C17C4C">
            <w:pPr>
              <w:pStyle w:val="TAH"/>
              <w:rPr>
                <w:lang w:val="en-US"/>
              </w:rPr>
            </w:pPr>
            <w:r w:rsidRPr="00D5200C">
              <w:rPr>
                <w:lang w:val="en-US"/>
              </w:rPr>
              <w:t>Definition</w:t>
            </w:r>
          </w:p>
        </w:tc>
      </w:tr>
      <w:tr w:rsidR="007C4061" w:rsidRPr="00BC4D08" w14:paraId="345C39D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498A0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400DC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39562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24DF8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10DA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24F3E0B2" w14:textId="77777777" w:rsidR="007C4061" w:rsidRPr="00533C32" w:rsidRDefault="007C4061" w:rsidP="007C4061"/>
    <w:p w14:paraId="3AFFDC17" w14:textId="77777777" w:rsidR="007C4061" w:rsidRPr="00533C32" w:rsidRDefault="007C4061" w:rsidP="006352FE">
      <w:pPr>
        <w:pStyle w:val="Heading4"/>
      </w:pPr>
      <w:bookmarkStart w:id="1423" w:name="_Toc20127130"/>
      <w:bookmarkStart w:id="1424" w:name="_Toc27589106"/>
      <w:bookmarkStart w:id="1425" w:name="_Toc36459907"/>
      <w:bookmarkStart w:id="1426" w:name="_Toc45029491"/>
      <w:bookmarkStart w:id="1427" w:name="_Toc56520767"/>
      <w:bookmarkStart w:id="1428" w:name="_Toc67728728"/>
      <w:r w:rsidRPr="00533C32">
        <w:t>5.2.32.3</w:t>
      </w:r>
      <w:r w:rsidRPr="00533C32">
        <w:tab/>
        <w:t>Resource Standard Methods</w:t>
      </w:r>
      <w:bookmarkEnd w:id="1423"/>
      <w:bookmarkEnd w:id="1424"/>
      <w:bookmarkEnd w:id="1425"/>
      <w:bookmarkEnd w:id="1426"/>
      <w:bookmarkEnd w:id="1427"/>
      <w:bookmarkEnd w:id="1428"/>
    </w:p>
    <w:p w14:paraId="04AB2684" w14:textId="77777777" w:rsidR="007C4061" w:rsidRPr="00533C32" w:rsidRDefault="007C4061" w:rsidP="006352FE">
      <w:pPr>
        <w:pStyle w:val="Heading5"/>
      </w:pPr>
      <w:bookmarkStart w:id="1429" w:name="_Toc20127131"/>
      <w:bookmarkStart w:id="1430" w:name="_Toc27589107"/>
      <w:bookmarkStart w:id="1431" w:name="_Toc36459908"/>
      <w:bookmarkStart w:id="1432" w:name="_Toc45029492"/>
      <w:bookmarkStart w:id="1433" w:name="_Toc56520768"/>
      <w:bookmarkStart w:id="1434" w:name="_Toc67728729"/>
      <w:r w:rsidRPr="00533C32">
        <w:t>5.2.32.3.1</w:t>
      </w:r>
      <w:r w:rsidRPr="00533C32">
        <w:tab/>
        <w:t>GET</w:t>
      </w:r>
      <w:bookmarkEnd w:id="1429"/>
      <w:bookmarkEnd w:id="1430"/>
      <w:bookmarkEnd w:id="1431"/>
      <w:bookmarkEnd w:id="1432"/>
      <w:bookmarkEnd w:id="1433"/>
      <w:bookmarkEnd w:id="1434"/>
    </w:p>
    <w:p w14:paraId="34F1465C" w14:textId="77777777" w:rsidR="007C4061" w:rsidRPr="00533C32" w:rsidRDefault="007C4061" w:rsidP="007C4061">
      <w:r w:rsidRPr="00533C32">
        <w:t>This method shall support the URI query parameters specified in table 5.2.32.3.1-1.</w:t>
      </w:r>
    </w:p>
    <w:p w14:paraId="2724F7F0"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76E173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4874B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B2C2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A05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0D00A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FCDA7" w14:textId="77777777" w:rsidR="007C4061" w:rsidRPr="00D5200C" w:rsidRDefault="007C4061" w:rsidP="00C17C4C">
            <w:pPr>
              <w:pStyle w:val="TAH"/>
              <w:rPr>
                <w:lang w:val="en-US"/>
              </w:rPr>
            </w:pPr>
            <w:r w:rsidRPr="00D5200C">
              <w:rPr>
                <w:lang w:val="en-US"/>
              </w:rPr>
              <w:t>Description</w:t>
            </w:r>
          </w:p>
        </w:tc>
      </w:tr>
      <w:tr w:rsidR="007C4061" w:rsidRPr="00BC4D08" w14:paraId="185795E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1BF4F8"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45919FD7"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7EADDB76"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6EC92E55"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036572" w14:textId="77777777" w:rsidR="007C4061" w:rsidRPr="00D5200C" w:rsidRDefault="007C4061" w:rsidP="00565D26">
            <w:pPr>
              <w:pStyle w:val="TAL"/>
              <w:rPr>
                <w:lang w:val="en-US"/>
              </w:rPr>
            </w:pPr>
            <w:r w:rsidRPr="00D5200C">
              <w:rPr>
                <w:lang w:val="en-US" w:eastAsia="zh-CN"/>
              </w:rPr>
              <w:t>If included, this IE shall contain the names of context data sets to be retrieved.</w:t>
            </w:r>
          </w:p>
        </w:tc>
      </w:tr>
    </w:tbl>
    <w:p w14:paraId="731F0121" w14:textId="77777777" w:rsidR="007C4061" w:rsidRPr="00533C32" w:rsidRDefault="007C4061" w:rsidP="007C4061"/>
    <w:p w14:paraId="077B4800"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1F85E8F7"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8F320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711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F65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78398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4E196" w14:textId="77777777" w:rsidR="007C4061" w:rsidRPr="00D5200C" w:rsidRDefault="007C4061" w:rsidP="00C17C4C">
            <w:pPr>
              <w:pStyle w:val="TAH"/>
              <w:rPr>
                <w:lang w:val="en-US"/>
              </w:rPr>
            </w:pPr>
            <w:r w:rsidRPr="00D5200C">
              <w:rPr>
                <w:lang w:val="en-US"/>
              </w:rPr>
              <w:t>Description</w:t>
            </w:r>
          </w:p>
        </w:tc>
      </w:tr>
      <w:tr w:rsidR="007C4061" w:rsidRPr="00BC4D08" w14:paraId="421A374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E033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34F21D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D0FC8F"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75C52D" w14:textId="77777777" w:rsidR="007C4061" w:rsidRPr="00D5200C" w:rsidRDefault="007C4061" w:rsidP="00C17C4C">
            <w:pPr>
              <w:pStyle w:val="TAL"/>
              <w:rPr>
                <w:lang w:val="en-US"/>
              </w:rPr>
            </w:pPr>
          </w:p>
        </w:tc>
      </w:tr>
    </w:tbl>
    <w:p w14:paraId="02C74FE0" w14:textId="77777777" w:rsidR="007C4061" w:rsidRPr="00533C32" w:rsidRDefault="007C4061" w:rsidP="007C4061"/>
    <w:p w14:paraId="334FF6E1" w14:textId="77777777" w:rsidR="007C4061" w:rsidRPr="00533C32" w:rsidRDefault="007C4061" w:rsidP="006352FE">
      <w:pPr>
        <w:pStyle w:val="TH"/>
        <w:outlineLvl w:val="0"/>
      </w:pPr>
      <w:r w:rsidRPr="00533C32">
        <w:lastRenderedPageBreak/>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D23C9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BED9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ACCF7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9FC8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C6A4F" w14:textId="77777777" w:rsidR="007C4061" w:rsidRPr="00D5200C" w:rsidRDefault="007C4061" w:rsidP="00C17C4C">
            <w:pPr>
              <w:pStyle w:val="TAH"/>
              <w:rPr>
                <w:lang w:val="en-US"/>
              </w:rPr>
            </w:pPr>
            <w:r w:rsidRPr="00D5200C">
              <w:rPr>
                <w:lang w:val="en-US"/>
              </w:rPr>
              <w:t>Response</w:t>
            </w:r>
          </w:p>
          <w:p w14:paraId="2FE74A4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19E0CF" w14:textId="77777777" w:rsidR="007C4061" w:rsidRPr="00D5200C" w:rsidRDefault="007C4061" w:rsidP="00C17C4C">
            <w:pPr>
              <w:pStyle w:val="TAH"/>
              <w:rPr>
                <w:lang w:val="en-US"/>
              </w:rPr>
            </w:pPr>
            <w:r w:rsidRPr="00D5200C">
              <w:rPr>
                <w:lang w:val="en-US"/>
              </w:rPr>
              <w:t>Description</w:t>
            </w:r>
          </w:p>
        </w:tc>
      </w:tr>
      <w:tr w:rsidR="007C4061" w:rsidRPr="00BC4D08" w14:paraId="025EF50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A5893"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7CD4C75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9EFF01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B08C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EBE938"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3098F1A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EA750B"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767A74AB" w14:textId="77777777" w:rsidR="007C4061" w:rsidRPr="00533C32" w:rsidRDefault="007C4061" w:rsidP="007C4061">
      <w:pPr>
        <w:rPr>
          <w:lang w:eastAsia="zh-CN"/>
        </w:rPr>
      </w:pPr>
    </w:p>
    <w:p w14:paraId="52DAB364" w14:textId="77777777" w:rsidR="007C4061" w:rsidRPr="00533C32" w:rsidRDefault="007C4061" w:rsidP="006352FE">
      <w:pPr>
        <w:pStyle w:val="Heading3"/>
      </w:pPr>
      <w:bookmarkStart w:id="1435" w:name="_Toc20127132"/>
      <w:bookmarkStart w:id="1436" w:name="_Toc27589108"/>
      <w:bookmarkStart w:id="1437" w:name="_Toc36459909"/>
      <w:bookmarkStart w:id="1438" w:name="_Toc45029493"/>
      <w:bookmarkStart w:id="1439" w:name="_Toc56520769"/>
      <w:bookmarkStart w:id="1440" w:name="_Toc67728730"/>
      <w:r w:rsidRPr="00533C32">
        <w:rPr>
          <w:lang w:val="de-DE"/>
        </w:rPr>
        <w:t>5.2.33</w:t>
      </w:r>
      <w:r w:rsidRPr="00533C32">
        <w:tab/>
        <w:t>Resource: GroupIdentifiers</w:t>
      </w:r>
      <w:bookmarkEnd w:id="1435"/>
      <w:bookmarkEnd w:id="1436"/>
      <w:bookmarkEnd w:id="1437"/>
      <w:bookmarkEnd w:id="1438"/>
      <w:bookmarkEnd w:id="1439"/>
      <w:bookmarkEnd w:id="1440"/>
    </w:p>
    <w:p w14:paraId="2B20D321" w14:textId="77777777" w:rsidR="007C4061" w:rsidRPr="00533C32" w:rsidRDefault="007C4061" w:rsidP="006352FE">
      <w:pPr>
        <w:pStyle w:val="Heading4"/>
      </w:pPr>
      <w:bookmarkStart w:id="1441" w:name="_Toc20127133"/>
      <w:bookmarkStart w:id="1442" w:name="_Toc27589109"/>
      <w:bookmarkStart w:id="1443" w:name="_Toc36459910"/>
      <w:bookmarkStart w:id="1444" w:name="_Toc45029494"/>
      <w:bookmarkStart w:id="1445" w:name="_Toc56520770"/>
      <w:bookmarkStart w:id="1446" w:name="_Toc67728731"/>
      <w:r w:rsidRPr="00533C32">
        <w:rPr>
          <w:lang w:val="de-DE"/>
        </w:rPr>
        <w:t>5.2.33</w:t>
      </w:r>
      <w:r w:rsidRPr="00533C32">
        <w:t>.1</w:t>
      </w:r>
      <w:r w:rsidRPr="00533C32">
        <w:tab/>
        <w:t>Description</w:t>
      </w:r>
      <w:bookmarkEnd w:id="1441"/>
      <w:bookmarkEnd w:id="1442"/>
      <w:bookmarkEnd w:id="1443"/>
      <w:bookmarkEnd w:id="1444"/>
      <w:bookmarkEnd w:id="1445"/>
      <w:bookmarkEnd w:id="1446"/>
    </w:p>
    <w:p w14:paraId="25505DA0" w14:textId="77777777" w:rsidR="007C4061" w:rsidRPr="00533C32" w:rsidRDefault="007C4061" w:rsidP="007C4061">
      <w:pPr>
        <w:rPr>
          <w:lang w:eastAsia="zh-CN"/>
        </w:rPr>
      </w:pPr>
      <w:r w:rsidRPr="00533C32">
        <w:t>This resource represents the collection of data that can be shared by multiple UEs.</w:t>
      </w:r>
    </w:p>
    <w:p w14:paraId="1724854A" w14:textId="77777777" w:rsidR="007C4061" w:rsidRPr="00533C32" w:rsidRDefault="007C4061" w:rsidP="006352FE">
      <w:pPr>
        <w:pStyle w:val="Heading4"/>
      </w:pPr>
      <w:bookmarkStart w:id="1447" w:name="_Toc20127134"/>
      <w:bookmarkStart w:id="1448" w:name="_Toc27589110"/>
      <w:bookmarkStart w:id="1449" w:name="_Toc36459911"/>
      <w:bookmarkStart w:id="1450" w:name="_Toc45029495"/>
      <w:bookmarkStart w:id="1451" w:name="_Toc56520771"/>
      <w:bookmarkStart w:id="1452" w:name="_Toc67728732"/>
      <w:r w:rsidRPr="00533C32">
        <w:rPr>
          <w:lang w:val="de-DE"/>
        </w:rPr>
        <w:t>5.2.33</w:t>
      </w:r>
      <w:r w:rsidRPr="00533C32">
        <w:t>.2</w:t>
      </w:r>
      <w:r w:rsidRPr="00533C32">
        <w:tab/>
        <w:t>Resource Definition</w:t>
      </w:r>
      <w:bookmarkEnd w:id="1447"/>
      <w:bookmarkEnd w:id="1448"/>
      <w:bookmarkEnd w:id="1449"/>
      <w:bookmarkEnd w:id="1450"/>
      <w:bookmarkEnd w:id="1451"/>
      <w:bookmarkEnd w:id="1452"/>
    </w:p>
    <w:p w14:paraId="6F1A2A44"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59D4705B"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45E7446D"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F12BC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8DC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747D21" w14:textId="77777777" w:rsidR="007C4061" w:rsidRPr="00D5200C" w:rsidRDefault="007C4061" w:rsidP="00C17C4C">
            <w:pPr>
              <w:pStyle w:val="TAH"/>
              <w:rPr>
                <w:lang w:val="en-US"/>
              </w:rPr>
            </w:pPr>
            <w:r w:rsidRPr="00D5200C">
              <w:rPr>
                <w:lang w:val="en-US"/>
              </w:rPr>
              <w:t>Definition</w:t>
            </w:r>
          </w:p>
        </w:tc>
      </w:tr>
      <w:tr w:rsidR="007C4061" w:rsidRPr="00BC4D08" w14:paraId="66D2FB3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28AA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B7E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6FBF021" w14:textId="77777777" w:rsidR="007C4061" w:rsidRPr="00533C32" w:rsidRDefault="007C4061" w:rsidP="007C4061"/>
    <w:p w14:paraId="4A37ED97" w14:textId="77777777" w:rsidR="007C4061" w:rsidRPr="00533C32" w:rsidRDefault="007C4061" w:rsidP="006352FE">
      <w:pPr>
        <w:pStyle w:val="Heading4"/>
      </w:pPr>
      <w:bookmarkStart w:id="1453" w:name="_Toc20127135"/>
      <w:bookmarkStart w:id="1454" w:name="_Toc27589111"/>
      <w:bookmarkStart w:id="1455" w:name="_Toc36459912"/>
      <w:bookmarkStart w:id="1456" w:name="_Toc45029496"/>
      <w:bookmarkStart w:id="1457" w:name="_Toc56520772"/>
      <w:bookmarkStart w:id="1458" w:name="_Toc67728733"/>
      <w:r w:rsidRPr="00533C32">
        <w:rPr>
          <w:lang w:val="de-DE"/>
        </w:rPr>
        <w:t>5.2.33</w:t>
      </w:r>
      <w:r w:rsidRPr="00533C32">
        <w:t>.3</w:t>
      </w:r>
      <w:r w:rsidRPr="00533C32">
        <w:tab/>
        <w:t>Resource Standard Methods</w:t>
      </w:r>
      <w:bookmarkEnd w:id="1453"/>
      <w:bookmarkEnd w:id="1454"/>
      <w:bookmarkEnd w:id="1455"/>
      <w:bookmarkEnd w:id="1456"/>
      <w:bookmarkEnd w:id="1457"/>
      <w:bookmarkEnd w:id="1458"/>
    </w:p>
    <w:p w14:paraId="5EA29E42" w14:textId="77777777" w:rsidR="007C4061" w:rsidRPr="00533C32" w:rsidRDefault="007C4061" w:rsidP="006352FE">
      <w:pPr>
        <w:pStyle w:val="Heading5"/>
      </w:pPr>
      <w:bookmarkStart w:id="1459" w:name="_Toc20127136"/>
      <w:bookmarkStart w:id="1460" w:name="_Toc27589112"/>
      <w:bookmarkStart w:id="1461" w:name="_Toc36459913"/>
      <w:bookmarkStart w:id="1462" w:name="_Toc45029497"/>
      <w:bookmarkStart w:id="1463" w:name="_Toc56520773"/>
      <w:bookmarkStart w:id="1464" w:name="_Toc67728734"/>
      <w:r w:rsidRPr="00533C32">
        <w:t>5.2.33.3.1</w:t>
      </w:r>
      <w:r w:rsidRPr="00533C32">
        <w:tab/>
        <w:t>GET</w:t>
      </w:r>
      <w:bookmarkEnd w:id="1459"/>
      <w:bookmarkEnd w:id="1460"/>
      <w:bookmarkEnd w:id="1461"/>
      <w:bookmarkEnd w:id="1462"/>
      <w:bookmarkEnd w:id="1463"/>
      <w:bookmarkEnd w:id="1464"/>
    </w:p>
    <w:p w14:paraId="1F9E331A" w14:textId="77777777" w:rsidR="007C4061" w:rsidRPr="00533C32" w:rsidRDefault="007C4061" w:rsidP="007C4061">
      <w:r w:rsidRPr="00533C32">
        <w:t>This method shall support the URI query parameters specified in table 5.2.33.3.1-1.</w:t>
      </w:r>
    </w:p>
    <w:p w14:paraId="131B4038"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5F3AD2C1"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77B5AAB"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252200B"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53A4429A"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F9BEA7B"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F5708" w14:textId="77777777" w:rsidR="007C4061" w:rsidRPr="00D5200C" w:rsidRDefault="007C4061" w:rsidP="00C17C4C">
            <w:pPr>
              <w:pStyle w:val="TAH"/>
              <w:rPr>
                <w:lang w:val="en-US"/>
              </w:rPr>
            </w:pPr>
            <w:r w:rsidRPr="00D5200C">
              <w:rPr>
                <w:lang w:val="en-US"/>
              </w:rPr>
              <w:t>Description</w:t>
            </w:r>
          </w:p>
        </w:tc>
      </w:tr>
      <w:tr w:rsidR="007C4061" w:rsidRPr="00BC4D08" w14:paraId="3C00B57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6EB411E6"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D1F91F4"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F2EF89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80450A4"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7896607E"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84ABC4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23E5B18"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2D39586C"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C0203A0"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451DA2E"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32BF460"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4B65DF0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6269D02"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126210B3"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72754A1"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AE687C5"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8F35DE5"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4CAEA066"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1E2ACCCB" w14:textId="77777777" w:rsidR="007C4061" w:rsidRPr="00D5200C" w:rsidRDefault="007C4061" w:rsidP="00C17C4C">
            <w:pPr>
              <w:pStyle w:val="TAL"/>
              <w:rPr>
                <w:lang w:val="en-US"/>
              </w:rPr>
            </w:pPr>
            <w:r w:rsidRPr="00F9317B">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6AFF3DC4" w14:textId="77777777" w:rsidR="007C4061" w:rsidRPr="00D5200C" w:rsidRDefault="007C4061" w:rsidP="00C17C4C">
            <w:pPr>
              <w:pStyle w:val="TAL"/>
              <w:rPr>
                <w:lang w:val="en-US"/>
              </w:rPr>
            </w:pPr>
            <w:r w:rsidRPr="00F9317B">
              <w:rPr>
                <w:rFonts w:hint="eastAsia"/>
                <w:lang w:eastAsia="zh-CN"/>
              </w:rPr>
              <w:t>b</w:t>
            </w:r>
            <w:r w:rsidRPr="00F9317B">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CF186FB" w14:textId="77777777" w:rsidR="007C4061" w:rsidRPr="00D5200C" w:rsidRDefault="007C4061" w:rsidP="00C17C4C">
            <w:pPr>
              <w:pStyle w:val="TAC"/>
              <w:rPr>
                <w:lang w:val="en-US"/>
              </w:rPr>
            </w:pPr>
            <w:r w:rsidRPr="00F9317B">
              <w:t>C</w:t>
            </w:r>
          </w:p>
        </w:tc>
        <w:tc>
          <w:tcPr>
            <w:tcW w:w="551" w:type="pct"/>
            <w:tcBorders>
              <w:top w:val="single" w:sz="4" w:space="0" w:color="auto"/>
              <w:left w:val="single" w:sz="6" w:space="0" w:color="000000"/>
              <w:bottom w:val="single" w:sz="4" w:space="0" w:color="auto"/>
              <w:right w:val="single" w:sz="6" w:space="0" w:color="000000"/>
            </w:tcBorders>
            <w:hideMark/>
          </w:tcPr>
          <w:p w14:paraId="38D431E9" w14:textId="77777777" w:rsidR="007C4061" w:rsidRPr="00D5200C" w:rsidRDefault="007C4061" w:rsidP="00C17C4C">
            <w:pPr>
              <w:pStyle w:val="TAL"/>
              <w:rPr>
                <w:lang w:val="en-US"/>
              </w:rPr>
            </w:pPr>
            <w:r w:rsidRPr="00F9317B">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3F8B929C" w14:textId="77777777" w:rsidR="007C4061" w:rsidRPr="00895517" w:rsidRDefault="007C4061" w:rsidP="00C17C4C">
            <w:pPr>
              <w:pStyle w:val="TAL"/>
              <w:rPr>
                <w:rFonts w:cs="Arial"/>
                <w:szCs w:val="18"/>
                <w:lang w:eastAsia="zh-CN"/>
              </w:rPr>
            </w:pPr>
            <w:r w:rsidRPr="00F9317B">
              <w:rPr>
                <w:rFonts w:cs="Arial" w:hint="eastAsia"/>
                <w:szCs w:val="18"/>
                <w:lang w:eastAsia="zh-CN"/>
              </w:rPr>
              <w:t>I</w:t>
            </w:r>
            <w:r w:rsidRPr="00F9317B">
              <w:rPr>
                <w:rFonts w:cs="Arial"/>
                <w:szCs w:val="18"/>
                <w:lang w:eastAsia="zh-CN"/>
              </w:rPr>
              <w:t>ndication whether UE identifiers are required or not.</w:t>
            </w:r>
          </w:p>
          <w:p w14:paraId="688431C7" w14:textId="77777777" w:rsidR="007C4061" w:rsidRPr="00895517" w:rsidRDefault="007C4061" w:rsidP="00C17C4C">
            <w:pPr>
              <w:pStyle w:val="TAL"/>
              <w:rPr>
                <w:rFonts w:cs="Arial"/>
                <w:szCs w:val="18"/>
              </w:rPr>
            </w:pPr>
          </w:p>
          <w:p w14:paraId="32768798" w14:textId="77777777" w:rsidR="007C4061" w:rsidRPr="00895517" w:rsidRDefault="007C4061" w:rsidP="00C17C4C">
            <w:pPr>
              <w:pStyle w:val="TAL"/>
              <w:rPr>
                <w:rFonts w:cs="Arial"/>
                <w:szCs w:val="18"/>
              </w:rPr>
            </w:pPr>
            <w:r w:rsidRPr="00F9317B">
              <w:rPr>
                <w:rFonts w:cs="Arial"/>
                <w:szCs w:val="18"/>
              </w:rPr>
              <w:t>When present, it shall be set as following:</w:t>
            </w:r>
          </w:p>
          <w:p w14:paraId="083CA611" w14:textId="77777777" w:rsidR="007C4061" w:rsidRPr="00895517" w:rsidRDefault="007C4061" w:rsidP="00C17C4C">
            <w:pPr>
              <w:pStyle w:val="TAL"/>
              <w:rPr>
                <w:rFonts w:cs="Arial"/>
                <w:szCs w:val="18"/>
              </w:rPr>
            </w:pPr>
            <w:r w:rsidRPr="00F9317B">
              <w:rPr>
                <w:rFonts w:cs="Arial"/>
                <w:szCs w:val="18"/>
              </w:rPr>
              <w:t>- true: UE identifiers are required</w:t>
            </w:r>
          </w:p>
          <w:p w14:paraId="19BB9778" w14:textId="77777777" w:rsidR="007C4061" w:rsidRPr="00D5200C" w:rsidRDefault="007C4061" w:rsidP="00C17C4C">
            <w:pPr>
              <w:pStyle w:val="TAL"/>
              <w:rPr>
                <w:rFonts w:cs="Arial"/>
                <w:szCs w:val="18"/>
                <w:lang w:val="en-US"/>
              </w:rPr>
            </w:pPr>
            <w:r w:rsidRPr="00F9317B">
              <w:rPr>
                <w:rFonts w:cs="Arial"/>
                <w:szCs w:val="18"/>
              </w:rPr>
              <w:t>- false (default): UE identifiers are not required</w:t>
            </w:r>
          </w:p>
        </w:tc>
      </w:tr>
      <w:tr w:rsidR="007C4061" w:rsidRPr="00BC4D08" w14:paraId="2233826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4C3FAC"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2D1F5A61" w14:textId="77777777" w:rsidR="007C4061" w:rsidRPr="00533C32" w:rsidRDefault="007C4061" w:rsidP="007C4061"/>
    <w:p w14:paraId="26DAF95B" w14:textId="77777777" w:rsidR="007C4061" w:rsidRPr="00533C32" w:rsidRDefault="007C4061" w:rsidP="007C4061">
      <w:r w:rsidRPr="00533C32">
        <w:t>Either the ext-group-id or the int-group-id shall be present in the request.</w:t>
      </w:r>
    </w:p>
    <w:p w14:paraId="399CE1CA"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528ED208"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226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C5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4497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74752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E9E0C" w14:textId="77777777" w:rsidR="007C4061" w:rsidRPr="00D5200C" w:rsidRDefault="007C4061" w:rsidP="00C17C4C">
            <w:pPr>
              <w:pStyle w:val="TAH"/>
              <w:rPr>
                <w:lang w:val="en-US"/>
              </w:rPr>
            </w:pPr>
            <w:r w:rsidRPr="00D5200C">
              <w:rPr>
                <w:lang w:val="en-US"/>
              </w:rPr>
              <w:t>Description</w:t>
            </w:r>
          </w:p>
        </w:tc>
      </w:tr>
      <w:tr w:rsidR="007C4061" w:rsidRPr="00BC4D08" w14:paraId="50DD961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4EA4C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13414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BD01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FD3B6D" w14:textId="77777777" w:rsidR="007C4061" w:rsidRPr="00D5200C" w:rsidRDefault="007C4061" w:rsidP="00C17C4C">
            <w:pPr>
              <w:pStyle w:val="TAL"/>
              <w:rPr>
                <w:lang w:val="en-US"/>
              </w:rPr>
            </w:pPr>
          </w:p>
        </w:tc>
      </w:tr>
    </w:tbl>
    <w:p w14:paraId="5FD4EEB7" w14:textId="77777777" w:rsidR="007C4061" w:rsidRPr="00533C32" w:rsidRDefault="007C4061" w:rsidP="007C4061"/>
    <w:p w14:paraId="06D6B8F4" w14:textId="77777777" w:rsidR="007C4061" w:rsidRPr="00533C32" w:rsidRDefault="007C4061" w:rsidP="006352FE">
      <w:pPr>
        <w:pStyle w:val="TH"/>
        <w:outlineLvl w:val="0"/>
      </w:pPr>
      <w:r w:rsidRPr="00533C32">
        <w:lastRenderedPageBreak/>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A35D8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20D4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456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AAE01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63301D" w14:textId="77777777" w:rsidR="007C4061" w:rsidRPr="00D5200C" w:rsidRDefault="007C4061" w:rsidP="00C17C4C">
            <w:pPr>
              <w:pStyle w:val="TAH"/>
              <w:rPr>
                <w:lang w:val="en-US"/>
              </w:rPr>
            </w:pPr>
            <w:r w:rsidRPr="00D5200C">
              <w:rPr>
                <w:lang w:val="en-US"/>
              </w:rPr>
              <w:t>Response</w:t>
            </w:r>
          </w:p>
          <w:p w14:paraId="7C39A1F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08AF31" w14:textId="77777777" w:rsidR="007C4061" w:rsidRPr="00D5200C" w:rsidRDefault="007C4061" w:rsidP="00C17C4C">
            <w:pPr>
              <w:pStyle w:val="TAH"/>
              <w:rPr>
                <w:lang w:val="en-US"/>
              </w:rPr>
            </w:pPr>
            <w:r w:rsidRPr="00D5200C">
              <w:rPr>
                <w:lang w:val="en-US"/>
              </w:rPr>
              <w:t>Description</w:t>
            </w:r>
          </w:p>
        </w:tc>
      </w:tr>
      <w:tr w:rsidR="007C4061" w:rsidRPr="00BC4D08" w14:paraId="43EF25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CDB656"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04D8B41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882C98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C7AFA3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DE0193"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62C42CF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04C1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FE611E" w14:textId="77777777" w:rsidR="007C4061" w:rsidRPr="00533C32" w:rsidRDefault="007C4061" w:rsidP="007C4061">
      <w:pPr>
        <w:rPr>
          <w:lang w:eastAsia="zh-CN"/>
        </w:rPr>
      </w:pPr>
    </w:p>
    <w:p w14:paraId="2BE07DC3" w14:textId="77777777" w:rsidR="007C4061" w:rsidRPr="00533C32" w:rsidRDefault="007C4061" w:rsidP="006352FE">
      <w:pPr>
        <w:pStyle w:val="Heading3"/>
      </w:pPr>
      <w:bookmarkStart w:id="1465" w:name="_Toc20127137"/>
      <w:bookmarkStart w:id="1466" w:name="_Toc27589113"/>
      <w:bookmarkStart w:id="1467" w:name="_Toc36459914"/>
      <w:bookmarkStart w:id="1468" w:name="_Toc45029498"/>
      <w:bookmarkStart w:id="1469" w:name="_Toc56520774"/>
      <w:bookmarkStart w:id="1470" w:name="_Toc67728735"/>
      <w:r w:rsidRPr="00533C32">
        <w:rPr>
          <w:lang w:val="de-DE"/>
        </w:rPr>
        <w:t>5.2.</w:t>
      </w:r>
      <w:r w:rsidRPr="00072181">
        <w:rPr>
          <w:lang w:val="de-DE"/>
        </w:rPr>
        <w:t>34</w:t>
      </w:r>
      <w:r w:rsidRPr="00533C32">
        <w:tab/>
        <w:t>Resource: 5GVnGroups</w:t>
      </w:r>
      <w:bookmarkEnd w:id="1465"/>
      <w:bookmarkEnd w:id="1466"/>
      <w:bookmarkEnd w:id="1467"/>
      <w:bookmarkEnd w:id="1468"/>
      <w:bookmarkEnd w:id="1469"/>
      <w:bookmarkEnd w:id="1470"/>
    </w:p>
    <w:p w14:paraId="5E456EB7" w14:textId="77777777" w:rsidR="007C4061" w:rsidRPr="00533C32" w:rsidRDefault="007C4061" w:rsidP="006352FE">
      <w:pPr>
        <w:pStyle w:val="Heading4"/>
      </w:pPr>
      <w:bookmarkStart w:id="1471" w:name="_Toc20127138"/>
      <w:bookmarkStart w:id="1472" w:name="_Toc27589114"/>
      <w:bookmarkStart w:id="1473" w:name="_Toc36459915"/>
      <w:bookmarkStart w:id="1474" w:name="_Toc45029499"/>
      <w:bookmarkStart w:id="1475" w:name="_Toc56520775"/>
      <w:bookmarkStart w:id="1476" w:name="_Toc67728736"/>
      <w:r w:rsidRPr="00533C32">
        <w:rPr>
          <w:lang w:val="de-DE"/>
        </w:rPr>
        <w:t>5.2.</w:t>
      </w:r>
      <w:r w:rsidRPr="00072181">
        <w:rPr>
          <w:lang w:val="de-DE"/>
        </w:rPr>
        <w:t>34</w:t>
      </w:r>
      <w:r w:rsidRPr="00533C32">
        <w:t>.1</w:t>
      </w:r>
      <w:r w:rsidRPr="00533C32">
        <w:tab/>
        <w:t>Description</w:t>
      </w:r>
      <w:bookmarkEnd w:id="1471"/>
      <w:bookmarkEnd w:id="1472"/>
      <w:bookmarkEnd w:id="1473"/>
      <w:bookmarkEnd w:id="1474"/>
      <w:bookmarkEnd w:id="1475"/>
      <w:bookmarkEnd w:id="1476"/>
    </w:p>
    <w:p w14:paraId="28B54A42" w14:textId="77777777" w:rsidR="007C4061" w:rsidRPr="00533C32" w:rsidRDefault="007C4061" w:rsidP="007C4061">
      <w:pPr>
        <w:rPr>
          <w:lang w:eastAsia="zh-CN"/>
        </w:rPr>
      </w:pPr>
      <w:r w:rsidRPr="00533C32">
        <w:t>This resource represents the store of 5G VN Group data.</w:t>
      </w:r>
    </w:p>
    <w:p w14:paraId="4DEE8F68" w14:textId="77777777" w:rsidR="007C4061" w:rsidRPr="00533C32" w:rsidRDefault="007C4061" w:rsidP="006352FE">
      <w:pPr>
        <w:pStyle w:val="Heading4"/>
      </w:pPr>
      <w:bookmarkStart w:id="1477" w:name="_Toc20127139"/>
      <w:bookmarkStart w:id="1478" w:name="_Toc27589115"/>
      <w:bookmarkStart w:id="1479" w:name="_Toc36459916"/>
      <w:bookmarkStart w:id="1480" w:name="_Toc45029500"/>
      <w:bookmarkStart w:id="1481" w:name="_Toc56520776"/>
      <w:bookmarkStart w:id="1482" w:name="_Toc67728737"/>
      <w:r w:rsidRPr="00533C32">
        <w:rPr>
          <w:lang w:val="de-DE"/>
        </w:rPr>
        <w:t>5.2.34</w:t>
      </w:r>
      <w:r w:rsidRPr="00533C32">
        <w:t>.2</w:t>
      </w:r>
      <w:r w:rsidRPr="00533C32">
        <w:tab/>
        <w:t>Resource Definition</w:t>
      </w:r>
      <w:bookmarkEnd w:id="1477"/>
      <w:bookmarkEnd w:id="1478"/>
      <w:bookmarkEnd w:id="1479"/>
      <w:bookmarkEnd w:id="1480"/>
      <w:bookmarkEnd w:id="1481"/>
      <w:bookmarkEnd w:id="1482"/>
    </w:p>
    <w:p w14:paraId="540062EB"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2DDFBEEB" w14:textId="77777777"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14:paraId="7BAC064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CF11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79A18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3628FD" w14:textId="77777777" w:rsidR="007C4061" w:rsidRPr="00D5200C" w:rsidRDefault="007C4061" w:rsidP="00C17C4C">
            <w:pPr>
              <w:pStyle w:val="TAH"/>
              <w:rPr>
                <w:lang w:val="en-US"/>
              </w:rPr>
            </w:pPr>
            <w:r w:rsidRPr="00D5200C">
              <w:rPr>
                <w:lang w:val="en-US"/>
              </w:rPr>
              <w:t>Definition</w:t>
            </w:r>
          </w:p>
        </w:tc>
      </w:tr>
      <w:tr w:rsidR="007C4061" w:rsidRPr="00BC4D08" w14:paraId="04AC01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EBDA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26202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5D212A6" w14:textId="77777777" w:rsidR="007C4061" w:rsidRPr="00533C32" w:rsidRDefault="007C4061" w:rsidP="007C4061"/>
    <w:p w14:paraId="77223D52" w14:textId="77777777" w:rsidR="007C4061" w:rsidRPr="00533C32" w:rsidRDefault="007C4061" w:rsidP="006352FE">
      <w:pPr>
        <w:pStyle w:val="Heading4"/>
      </w:pPr>
      <w:bookmarkStart w:id="1483" w:name="_Toc20127140"/>
      <w:bookmarkStart w:id="1484" w:name="_Toc27589116"/>
      <w:bookmarkStart w:id="1485" w:name="_Toc36459917"/>
      <w:bookmarkStart w:id="1486" w:name="_Toc45029501"/>
      <w:bookmarkStart w:id="1487" w:name="_Toc56520777"/>
      <w:bookmarkStart w:id="1488" w:name="_Toc67728738"/>
      <w:r w:rsidRPr="00533C32">
        <w:rPr>
          <w:lang w:val="de-DE"/>
        </w:rPr>
        <w:t>5.2.34</w:t>
      </w:r>
      <w:r w:rsidRPr="00533C32">
        <w:t>.3</w:t>
      </w:r>
      <w:r w:rsidRPr="00533C32">
        <w:tab/>
        <w:t>Resource Standard Methods</w:t>
      </w:r>
      <w:bookmarkEnd w:id="1483"/>
      <w:bookmarkEnd w:id="1484"/>
      <w:bookmarkEnd w:id="1485"/>
      <w:bookmarkEnd w:id="1486"/>
      <w:bookmarkEnd w:id="1487"/>
      <w:bookmarkEnd w:id="1488"/>
    </w:p>
    <w:p w14:paraId="77977CE1" w14:textId="77777777" w:rsidR="007C4061" w:rsidRPr="00533C32" w:rsidRDefault="007C4061" w:rsidP="006352FE">
      <w:pPr>
        <w:pStyle w:val="Heading5"/>
      </w:pPr>
      <w:bookmarkStart w:id="1489" w:name="_Toc20127141"/>
      <w:bookmarkStart w:id="1490" w:name="_Toc27589117"/>
      <w:bookmarkStart w:id="1491" w:name="_Toc36459918"/>
      <w:bookmarkStart w:id="1492" w:name="_Toc45029502"/>
      <w:bookmarkStart w:id="1493" w:name="_Toc56520778"/>
      <w:bookmarkStart w:id="1494" w:name="_Toc67728739"/>
      <w:r w:rsidRPr="00533C32">
        <w:t>5.2.</w:t>
      </w:r>
      <w:r w:rsidRPr="00072181">
        <w:t>34</w:t>
      </w:r>
      <w:r w:rsidRPr="00533C32">
        <w:t>.3.1</w:t>
      </w:r>
      <w:r w:rsidRPr="00533C32">
        <w:tab/>
        <w:t>GET</w:t>
      </w:r>
      <w:bookmarkEnd w:id="1489"/>
      <w:bookmarkEnd w:id="1490"/>
      <w:bookmarkEnd w:id="1491"/>
      <w:bookmarkEnd w:id="1492"/>
      <w:bookmarkEnd w:id="1493"/>
      <w:bookmarkEnd w:id="1494"/>
    </w:p>
    <w:p w14:paraId="099EBAF4" w14:textId="77777777" w:rsidR="007C4061" w:rsidRPr="00533C32" w:rsidRDefault="007C4061" w:rsidP="007C4061">
      <w:r w:rsidRPr="00533C32">
        <w:t>This method shall support the URI query parameters specified in table 5.2.</w:t>
      </w:r>
      <w:r w:rsidRPr="00072181">
        <w:t>34</w:t>
      </w:r>
      <w:r w:rsidRPr="00533C32">
        <w:t>.3.1-1.</w:t>
      </w:r>
    </w:p>
    <w:p w14:paraId="2976D5D1"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7FA9508E"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F58F16"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D7F28D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24F9960"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BBD1B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92B28" w14:textId="77777777" w:rsidR="007C4061" w:rsidRPr="00D5200C" w:rsidRDefault="007C4061" w:rsidP="00C17C4C">
            <w:pPr>
              <w:pStyle w:val="TAH"/>
              <w:rPr>
                <w:lang w:val="en-US"/>
              </w:rPr>
            </w:pPr>
            <w:r w:rsidRPr="00D5200C">
              <w:rPr>
                <w:lang w:val="en-US"/>
              </w:rPr>
              <w:t>Description</w:t>
            </w:r>
          </w:p>
        </w:tc>
      </w:tr>
      <w:tr w:rsidR="007C4061" w:rsidRPr="00BC4D08" w14:paraId="5D47E44B"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1D844C2D"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776B2619"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A17F6C"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2A23345"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3959A29"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A0E0370" w14:textId="77777777" w:rsidR="007C4061" w:rsidRPr="00533C32" w:rsidRDefault="007C4061" w:rsidP="007C4061"/>
    <w:p w14:paraId="76A6B2A1"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741FCD9C"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8A1F5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1FD5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E406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3964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D5F0F7" w14:textId="77777777" w:rsidR="007C4061" w:rsidRPr="00D5200C" w:rsidRDefault="007C4061" w:rsidP="00C17C4C">
            <w:pPr>
              <w:pStyle w:val="TAH"/>
              <w:rPr>
                <w:lang w:val="en-US"/>
              </w:rPr>
            </w:pPr>
            <w:r w:rsidRPr="00D5200C">
              <w:rPr>
                <w:lang w:val="en-US"/>
              </w:rPr>
              <w:t>Description</w:t>
            </w:r>
          </w:p>
        </w:tc>
      </w:tr>
      <w:tr w:rsidR="007C4061" w:rsidRPr="00BC4D08" w14:paraId="7909ADF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E0AD1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5C06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75CF8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68358" w14:textId="77777777" w:rsidR="007C4061" w:rsidRPr="00D5200C" w:rsidRDefault="007C4061" w:rsidP="00C17C4C">
            <w:pPr>
              <w:pStyle w:val="TAL"/>
              <w:rPr>
                <w:lang w:val="en-US"/>
              </w:rPr>
            </w:pPr>
          </w:p>
        </w:tc>
      </w:tr>
    </w:tbl>
    <w:p w14:paraId="0364E030" w14:textId="77777777" w:rsidR="007C4061" w:rsidRPr="00533C32" w:rsidRDefault="007C4061" w:rsidP="007C4061"/>
    <w:p w14:paraId="4FF94F1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24FAE8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C851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6AAB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4AFF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4221EC" w14:textId="77777777" w:rsidR="007C4061" w:rsidRPr="00D5200C" w:rsidRDefault="007C4061" w:rsidP="00C17C4C">
            <w:pPr>
              <w:pStyle w:val="TAH"/>
              <w:rPr>
                <w:lang w:val="en-US"/>
              </w:rPr>
            </w:pPr>
            <w:r w:rsidRPr="00D5200C">
              <w:rPr>
                <w:lang w:val="en-US"/>
              </w:rPr>
              <w:t>Response</w:t>
            </w:r>
          </w:p>
          <w:p w14:paraId="2D1C24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0F81B" w14:textId="77777777" w:rsidR="007C4061" w:rsidRPr="00D5200C" w:rsidRDefault="007C4061" w:rsidP="00C17C4C">
            <w:pPr>
              <w:pStyle w:val="TAH"/>
              <w:rPr>
                <w:lang w:val="en-US"/>
              </w:rPr>
            </w:pPr>
            <w:r w:rsidRPr="00D5200C">
              <w:rPr>
                <w:lang w:val="en-US"/>
              </w:rPr>
              <w:t>Description</w:t>
            </w:r>
          </w:p>
        </w:tc>
      </w:tr>
      <w:tr w:rsidR="007C4061" w:rsidRPr="00BC4D08" w14:paraId="496741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A8A018"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8128B9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A81F5A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6B9BA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2DAD89"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5CBF23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93D38F7"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BCAD27E" w14:textId="77777777" w:rsidR="007C4061" w:rsidRPr="00533C32" w:rsidRDefault="007C4061" w:rsidP="007C4061">
      <w:pPr>
        <w:rPr>
          <w:lang w:eastAsia="zh-CN"/>
        </w:rPr>
      </w:pPr>
    </w:p>
    <w:p w14:paraId="1EF9F488" w14:textId="77777777" w:rsidR="007C4061" w:rsidRPr="00533C32" w:rsidRDefault="007C4061" w:rsidP="006352FE">
      <w:pPr>
        <w:pStyle w:val="Heading3"/>
      </w:pPr>
      <w:bookmarkStart w:id="1495" w:name="_Toc20127142"/>
      <w:bookmarkStart w:id="1496" w:name="_Toc27589118"/>
      <w:bookmarkStart w:id="1497" w:name="_Toc36459919"/>
      <w:bookmarkStart w:id="1498" w:name="_Toc45029503"/>
      <w:bookmarkStart w:id="1499" w:name="_Toc56520779"/>
      <w:bookmarkStart w:id="1500" w:name="_Toc67728740"/>
      <w:r w:rsidRPr="00533C32">
        <w:lastRenderedPageBreak/>
        <w:t>5.2.</w:t>
      </w:r>
      <w:r w:rsidRPr="00072181">
        <w:t>35</w:t>
      </w:r>
      <w:r w:rsidRPr="00533C32">
        <w:tab/>
        <w:t>Resource: Individual5GVnGroup</w:t>
      </w:r>
      <w:bookmarkEnd w:id="1495"/>
      <w:bookmarkEnd w:id="1496"/>
      <w:bookmarkEnd w:id="1497"/>
      <w:bookmarkEnd w:id="1498"/>
      <w:bookmarkEnd w:id="1499"/>
      <w:bookmarkEnd w:id="1500"/>
    </w:p>
    <w:p w14:paraId="7626C731" w14:textId="77777777" w:rsidR="007C4061" w:rsidRPr="00533C32" w:rsidRDefault="007C4061" w:rsidP="006352FE">
      <w:pPr>
        <w:pStyle w:val="Heading4"/>
      </w:pPr>
      <w:bookmarkStart w:id="1501" w:name="_Toc20127143"/>
      <w:bookmarkStart w:id="1502" w:name="_Toc27589119"/>
      <w:bookmarkStart w:id="1503" w:name="_Toc36459920"/>
      <w:bookmarkStart w:id="1504" w:name="_Toc45029504"/>
      <w:bookmarkStart w:id="1505" w:name="_Toc56520780"/>
      <w:bookmarkStart w:id="1506" w:name="_Toc67728741"/>
      <w:r w:rsidRPr="00533C32">
        <w:t>5.2.35.1</w:t>
      </w:r>
      <w:r w:rsidRPr="00533C32">
        <w:tab/>
        <w:t>Description</w:t>
      </w:r>
      <w:bookmarkEnd w:id="1501"/>
      <w:bookmarkEnd w:id="1502"/>
      <w:bookmarkEnd w:id="1503"/>
      <w:bookmarkEnd w:id="1504"/>
      <w:bookmarkEnd w:id="1505"/>
      <w:bookmarkEnd w:id="1506"/>
    </w:p>
    <w:p w14:paraId="48B48F12" w14:textId="77777777" w:rsidR="007C4061" w:rsidRPr="00533C32" w:rsidRDefault="007C4061" w:rsidP="007C4061">
      <w:r w:rsidRPr="00533C32">
        <w:t>This resource represents an individual 5G VN Group.</w:t>
      </w:r>
    </w:p>
    <w:p w14:paraId="51E1918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981E9D" w14:textId="77777777" w:rsidR="007C4061" w:rsidRPr="00533C32" w:rsidRDefault="007C4061" w:rsidP="006352FE">
      <w:pPr>
        <w:pStyle w:val="Heading4"/>
      </w:pPr>
      <w:bookmarkStart w:id="1507" w:name="_Toc20127144"/>
      <w:bookmarkStart w:id="1508" w:name="_Toc27589120"/>
      <w:bookmarkStart w:id="1509" w:name="_Toc36459921"/>
      <w:bookmarkStart w:id="1510" w:name="_Toc45029505"/>
      <w:bookmarkStart w:id="1511" w:name="_Toc56520781"/>
      <w:bookmarkStart w:id="1512" w:name="_Toc67728742"/>
      <w:r w:rsidRPr="00533C32">
        <w:t>5.2.35.2</w:t>
      </w:r>
      <w:r w:rsidRPr="00533C32">
        <w:tab/>
        <w:t>Resource Definition</w:t>
      </w:r>
      <w:bookmarkEnd w:id="1507"/>
      <w:bookmarkEnd w:id="1508"/>
      <w:bookmarkEnd w:id="1509"/>
      <w:bookmarkEnd w:id="1510"/>
      <w:bookmarkEnd w:id="1511"/>
      <w:bookmarkEnd w:id="1512"/>
    </w:p>
    <w:p w14:paraId="47DB4693" w14:textId="77777777" w:rsidR="007C4061" w:rsidRPr="00533C32" w:rsidRDefault="007C4061" w:rsidP="007C4061">
      <w:pPr>
        <w:outlineLvl w:val="0"/>
      </w:pPr>
      <w:r w:rsidRPr="00533C32">
        <w:t>Resource URI: {apiRoot}/nudr-dr/&lt;apiVersion&gt;/subscription-data/group-data/5g-vn-groups/{externalGroupId}</w:t>
      </w:r>
    </w:p>
    <w:p w14:paraId="422F5190"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2C58EB30"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61006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435D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59EE19" w14:textId="77777777" w:rsidR="007C4061" w:rsidRPr="00D5200C" w:rsidRDefault="007C4061" w:rsidP="00C17C4C">
            <w:pPr>
              <w:pStyle w:val="TAH"/>
              <w:rPr>
                <w:lang w:val="en-US"/>
              </w:rPr>
            </w:pPr>
            <w:r w:rsidRPr="00D5200C">
              <w:rPr>
                <w:lang w:val="en-US"/>
              </w:rPr>
              <w:t>Definition</w:t>
            </w:r>
          </w:p>
        </w:tc>
      </w:tr>
      <w:tr w:rsidR="007C4061" w:rsidRPr="00BC4D08" w14:paraId="052BC0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DFF38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8D6A1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84A6C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5BE25"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C98B1" w14:textId="77777777" w:rsidR="007C4061" w:rsidRPr="00D5200C" w:rsidRDefault="007C4061" w:rsidP="00C17C4C">
            <w:pPr>
              <w:pStyle w:val="TAL"/>
              <w:rPr>
                <w:lang w:val="en-US"/>
              </w:rPr>
            </w:pPr>
            <w:r w:rsidRPr="00D5200C">
              <w:rPr>
                <w:lang w:val="en-US"/>
              </w:rPr>
              <w:t>Represents the External Identifier of the group</w:t>
            </w:r>
          </w:p>
        </w:tc>
      </w:tr>
    </w:tbl>
    <w:p w14:paraId="2A327A05" w14:textId="77777777" w:rsidR="007C4061" w:rsidRPr="00533C32" w:rsidRDefault="007C4061" w:rsidP="007C4061"/>
    <w:p w14:paraId="6D7FD8C5" w14:textId="77777777" w:rsidR="007C4061" w:rsidRPr="00533C32" w:rsidRDefault="007C4061" w:rsidP="006352FE">
      <w:pPr>
        <w:pStyle w:val="Heading4"/>
      </w:pPr>
      <w:bookmarkStart w:id="1513" w:name="_Toc20127145"/>
      <w:bookmarkStart w:id="1514" w:name="_Toc27589121"/>
      <w:bookmarkStart w:id="1515" w:name="_Toc36459922"/>
      <w:bookmarkStart w:id="1516" w:name="_Toc45029506"/>
      <w:bookmarkStart w:id="1517" w:name="_Toc56520782"/>
      <w:bookmarkStart w:id="1518" w:name="_Toc67728743"/>
      <w:r w:rsidRPr="00533C32">
        <w:t>5.2.35.3</w:t>
      </w:r>
      <w:r w:rsidRPr="00533C32">
        <w:tab/>
        <w:t>Resource Standard Methods</w:t>
      </w:r>
      <w:bookmarkEnd w:id="1513"/>
      <w:bookmarkEnd w:id="1514"/>
      <w:bookmarkEnd w:id="1515"/>
      <w:bookmarkEnd w:id="1516"/>
      <w:bookmarkEnd w:id="1517"/>
      <w:bookmarkEnd w:id="1518"/>
    </w:p>
    <w:p w14:paraId="5CABFE4B" w14:textId="77777777" w:rsidR="007C4061" w:rsidRPr="00533C32" w:rsidRDefault="007C4061" w:rsidP="006352FE">
      <w:pPr>
        <w:pStyle w:val="Heading5"/>
      </w:pPr>
      <w:bookmarkStart w:id="1519" w:name="_Toc20127146"/>
      <w:bookmarkStart w:id="1520" w:name="_Toc27589122"/>
      <w:bookmarkStart w:id="1521" w:name="_Toc36459923"/>
      <w:bookmarkStart w:id="1522" w:name="_Toc45029507"/>
      <w:bookmarkStart w:id="1523" w:name="_Toc56520783"/>
      <w:bookmarkStart w:id="1524" w:name="_Toc67728744"/>
      <w:r w:rsidRPr="00533C32">
        <w:t>5.2.35.3.1</w:t>
      </w:r>
      <w:r w:rsidRPr="00533C32">
        <w:tab/>
        <w:t>PUT</w:t>
      </w:r>
      <w:bookmarkEnd w:id="1519"/>
      <w:bookmarkEnd w:id="1520"/>
      <w:bookmarkEnd w:id="1521"/>
      <w:bookmarkEnd w:id="1522"/>
      <w:bookmarkEnd w:id="1523"/>
      <w:bookmarkEnd w:id="1524"/>
    </w:p>
    <w:p w14:paraId="4D475F7B" w14:textId="77777777" w:rsidR="007C4061" w:rsidRPr="00533C32" w:rsidRDefault="007C4061" w:rsidP="007C4061">
      <w:pPr>
        <w:outlineLvl w:val="0"/>
      </w:pPr>
      <w:r w:rsidRPr="00533C32">
        <w:t>This method shall support the URI query parameters specified in table 5.2.35.3.1-1.</w:t>
      </w:r>
    </w:p>
    <w:p w14:paraId="4626E287"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97FF77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CD1DA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F7438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E6137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85A7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3047C" w14:textId="77777777" w:rsidR="007C4061" w:rsidRPr="00D5200C" w:rsidRDefault="007C4061" w:rsidP="00C17C4C">
            <w:pPr>
              <w:pStyle w:val="TAH"/>
              <w:rPr>
                <w:lang w:val="en-US"/>
              </w:rPr>
            </w:pPr>
            <w:r w:rsidRPr="00D5200C">
              <w:rPr>
                <w:lang w:val="en-US"/>
              </w:rPr>
              <w:t>Description</w:t>
            </w:r>
          </w:p>
        </w:tc>
      </w:tr>
      <w:tr w:rsidR="007C4061" w:rsidRPr="00BC4D08" w14:paraId="3121090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466CB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5C7C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8DFD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45D9E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C55A2B" w14:textId="77777777" w:rsidR="007C4061" w:rsidRPr="00D5200C" w:rsidRDefault="007C4061" w:rsidP="00C17C4C">
            <w:pPr>
              <w:pStyle w:val="TAL"/>
              <w:rPr>
                <w:lang w:val="en-US"/>
              </w:rPr>
            </w:pPr>
          </w:p>
        </w:tc>
      </w:tr>
    </w:tbl>
    <w:p w14:paraId="5B63159F" w14:textId="77777777" w:rsidR="007C4061" w:rsidRPr="00533C32" w:rsidRDefault="007C4061" w:rsidP="007C4061"/>
    <w:p w14:paraId="03415FB0"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7E009E21"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5890A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F44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199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37B8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BE448D" w14:textId="77777777" w:rsidR="007C4061" w:rsidRPr="00D5200C" w:rsidRDefault="007C4061" w:rsidP="00C17C4C">
            <w:pPr>
              <w:pStyle w:val="TAH"/>
              <w:rPr>
                <w:lang w:val="en-US"/>
              </w:rPr>
            </w:pPr>
            <w:r w:rsidRPr="00D5200C">
              <w:rPr>
                <w:lang w:val="en-US"/>
              </w:rPr>
              <w:t>Description</w:t>
            </w:r>
          </w:p>
        </w:tc>
      </w:tr>
      <w:tr w:rsidR="007C4061" w:rsidRPr="00BC4D08" w14:paraId="76B7AA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B1BEFE"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19F8E0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D5F49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151AF2" w14:textId="77777777" w:rsidR="007C4061" w:rsidRPr="00D5200C" w:rsidRDefault="007C4061" w:rsidP="00C17C4C">
            <w:pPr>
              <w:pStyle w:val="TAL"/>
              <w:rPr>
                <w:lang w:val="en-US"/>
              </w:rPr>
            </w:pPr>
            <w:r w:rsidRPr="00D5200C">
              <w:rPr>
                <w:lang w:val="en-US"/>
              </w:rPr>
              <w:t>See 3GPP TS 29.503 [6]</w:t>
            </w:r>
          </w:p>
        </w:tc>
      </w:tr>
    </w:tbl>
    <w:p w14:paraId="7F2341F7" w14:textId="77777777" w:rsidR="007C4061" w:rsidRPr="00533C32" w:rsidRDefault="007C4061" w:rsidP="007C4061"/>
    <w:p w14:paraId="06A6A4D5"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A0BE20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E3BD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ABD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ECCCB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5EA35" w14:textId="77777777" w:rsidR="007C4061" w:rsidRPr="00D5200C" w:rsidRDefault="007C4061" w:rsidP="00C17C4C">
            <w:pPr>
              <w:pStyle w:val="TAH"/>
              <w:rPr>
                <w:lang w:val="en-US"/>
              </w:rPr>
            </w:pPr>
            <w:r w:rsidRPr="00D5200C">
              <w:rPr>
                <w:lang w:val="en-US"/>
              </w:rPr>
              <w:t>Response</w:t>
            </w:r>
          </w:p>
          <w:p w14:paraId="30A6E4C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A33A9A" w14:textId="77777777" w:rsidR="007C4061" w:rsidRPr="00D5200C" w:rsidRDefault="007C4061" w:rsidP="00C17C4C">
            <w:pPr>
              <w:pStyle w:val="TAH"/>
              <w:rPr>
                <w:lang w:val="en-US"/>
              </w:rPr>
            </w:pPr>
            <w:r w:rsidRPr="00D5200C">
              <w:rPr>
                <w:lang w:val="en-US"/>
              </w:rPr>
              <w:t>Description</w:t>
            </w:r>
          </w:p>
        </w:tc>
      </w:tr>
      <w:tr w:rsidR="007C4061" w:rsidRPr="00BC4D08" w14:paraId="571155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EB6709"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15DC901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990E20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3C034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579C3B"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0052B42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0C056C"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38DC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F607914"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11F7D6"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35DCB72"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709F084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D6DB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00D3947" w14:textId="77777777" w:rsidR="007C4061" w:rsidRPr="00533C32" w:rsidRDefault="007C4061" w:rsidP="007C4061">
      <w:pPr>
        <w:rPr>
          <w:lang w:eastAsia="zh-CN"/>
        </w:rPr>
      </w:pPr>
    </w:p>
    <w:p w14:paraId="365B1629" w14:textId="77777777" w:rsidR="007C4061" w:rsidRPr="00533C32" w:rsidRDefault="007C4061" w:rsidP="006352FE">
      <w:pPr>
        <w:pStyle w:val="Heading5"/>
      </w:pPr>
      <w:bookmarkStart w:id="1525" w:name="_Toc20127147"/>
      <w:bookmarkStart w:id="1526" w:name="_Toc27589123"/>
      <w:bookmarkStart w:id="1527" w:name="_Toc36459924"/>
      <w:bookmarkStart w:id="1528" w:name="_Toc45029508"/>
      <w:bookmarkStart w:id="1529" w:name="_Toc56520784"/>
      <w:bookmarkStart w:id="1530" w:name="_Toc67728745"/>
      <w:r w:rsidRPr="00533C32">
        <w:t>5.2.35.3.2</w:t>
      </w:r>
      <w:r w:rsidRPr="00533C32">
        <w:tab/>
        <w:t>DELETE</w:t>
      </w:r>
      <w:bookmarkEnd w:id="1525"/>
      <w:bookmarkEnd w:id="1526"/>
      <w:bookmarkEnd w:id="1527"/>
      <w:bookmarkEnd w:id="1528"/>
      <w:bookmarkEnd w:id="1529"/>
      <w:bookmarkEnd w:id="1530"/>
    </w:p>
    <w:p w14:paraId="5F6DF3AA" w14:textId="77777777" w:rsidR="007C4061" w:rsidRPr="00533C32" w:rsidRDefault="007C4061" w:rsidP="007C4061">
      <w:pPr>
        <w:outlineLvl w:val="0"/>
      </w:pPr>
      <w:r w:rsidRPr="00533C32">
        <w:t>This method shall support the URI query parameters specified in table 5.2.35.3.2-1.</w:t>
      </w:r>
    </w:p>
    <w:p w14:paraId="1829B99F" w14:textId="77777777" w:rsidR="007C4061" w:rsidRPr="00533C32" w:rsidRDefault="007C4061" w:rsidP="006352FE">
      <w:pPr>
        <w:pStyle w:val="TH"/>
        <w:outlineLvl w:val="0"/>
        <w:rPr>
          <w:rFonts w:cs="Arial"/>
        </w:rPr>
      </w:pPr>
      <w:r w:rsidRPr="00533C32">
        <w:lastRenderedPageBreak/>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8B31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2BBB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A822B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497C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B5F5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C6A3EA" w14:textId="77777777" w:rsidR="007C4061" w:rsidRPr="00D5200C" w:rsidRDefault="007C4061" w:rsidP="00C17C4C">
            <w:pPr>
              <w:pStyle w:val="TAH"/>
              <w:rPr>
                <w:lang w:val="en-US"/>
              </w:rPr>
            </w:pPr>
            <w:r w:rsidRPr="00D5200C">
              <w:rPr>
                <w:lang w:val="en-US"/>
              </w:rPr>
              <w:t>Description</w:t>
            </w:r>
          </w:p>
        </w:tc>
      </w:tr>
      <w:tr w:rsidR="007C4061" w:rsidRPr="00BC4D08" w14:paraId="492FC5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E8B9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12B6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401563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54DF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D00F7D1" w14:textId="77777777" w:rsidR="007C4061" w:rsidRPr="00D5200C" w:rsidRDefault="007C4061" w:rsidP="00C17C4C">
            <w:pPr>
              <w:pStyle w:val="TAL"/>
              <w:rPr>
                <w:lang w:val="en-US"/>
              </w:rPr>
            </w:pPr>
          </w:p>
        </w:tc>
      </w:tr>
    </w:tbl>
    <w:p w14:paraId="48C9B785" w14:textId="77777777" w:rsidR="007C4061" w:rsidRPr="00533C32" w:rsidRDefault="007C4061" w:rsidP="007C4061"/>
    <w:p w14:paraId="7D9244A7"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6F60A49D"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7A119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98153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73CF4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2C16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21C575" w14:textId="77777777" w:rsidR="007C4061" w:rsidRPr="00D5200C" w:rsidRDefault="007C4061" w:rsidP="00C17C4C">
            <w:pPr>
              <w:pStyle w:val="TAH"/>
              <w:rPr>
                <w:lang w:val="en-US"/>
              </w:rPr>
            </w:pPr>
            <w:r w:rsidRPr="00D5200C">
              <w:rPr>
                <w:lang w:val="en-US"/>
              </w:rPr>
              <w:t>Description</w:t>
            </w:r>
          </w:p>
        </w:tc>
      </w:tr>
      <w:tr w:rsidR="007C4061" w:rsidRPr="00BC4D08" w14:paraId="1F9BD9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4FE75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66A77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80F2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EC3AE3" w14:textId="77777777" w:rsidR="007C4061" w:rsidRPr="00D5200C" w:rsidRDefault="007C4061" w:rsidP="00C17C4C">
            <w:pPr>
              <w:pStyle w:val="TAL"/>
              <w:rPr>
                <w:lang w:val="en-US"/>
              </w:rPr>
            </w:pPr>
          </w:p>
        </w:tc>
      </w:tr>
    </w:tbl>
    <w:p w14:paraId="38E959D7" w14:textId="77777777" w:rsidR="007C4061" w:rsidRPr="00533C32" w:rsidRDefault="007C4061" w:rsidP="007C4061"/>
    <w:p w14:paraId="6B2869C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B58F8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6F5E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8FC2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2E360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DBB04A" w14:textId="77777777" w:rsidR="007C4061" w:rsidRPr="00D5200C" w:rsidRDefault="007C4061" w:rsidP="00C17C4C">
            <w:pPr>
              <w:pStyle w:val="TAH"/>
              <w:rPr>
                <w:lang w:val="en-US"/>
              </w:rPr>
            </w:pPr>
            <w:r w:rsidRPr="00D5200C">
              <w:rPr>
                <w:lang w:val="en-US"/>
              </w:rPr>
              <w:t>Response</w:t>
            </w:r>
          </w:p>
          <w:p w14:paraId="6706E9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383BC0" w14:textId="77777777" w:rsidR="007C4061" w:rsidRPr="00D5200C" w:rsidRDefault="007C4061" w:rsidP="00C17C4C">
            <w:pPr>
              <w:pStyle w:val="TAH"/>
              <w:rPr>
                <w:lang w:val="en-US"/>
              </w:rPr>
            </w:pPr>
            <w:r w:rsidRPr="00D5200C">
              <w:rPr>
                <w:lang w:val="en-US"/>
              </w:rPr>
              <w:t>Description</w:t>
            </w:r>
          </w:p>
        </w:tc>
      </w:tr>
      <w:tr w:rsidR="007C4061" w:rsidRPr="00BC4D08" w14:paraId="37610E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BCEF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7EA2F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93F503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F4864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D00BC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297F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759D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109022" w14:textId="77777777" w:rsidR="007C4061" w:rsidRPr="00533C32" w:rsidRDefault="007C4061" w:rsidP="007C4061">
      <w:pPr>
        <w:rPr>
          <w:lang w:eastAsia="zh-CN"/>
        </w:rPr>
      </w:pPr>
    </w:p>
    <w:p w14:paraId="35763EBF" w14:textId="77777777" w:rsidR="007C4061" w:rsidRPr="00533C32" w:rsidRDefault="007C4061" w:rsidP="006352FE">
      <w:pPr>
        <w:pStyle w:val="Heading5"/>
      </w:pPr>
      <w:bookmarkStart w:id="1531" w:name="_Toc20127148"/>
      <w:bookmarkStart w:id="1532" w:name="_Toc27589124"/>
      <w:bookmarkStart w:id="1533" w:name="_Toc36459925"/>
      <w:bookmarkStart w:id="1534" w:name="_Toc45029509"/>
      <w:bookmarkStart w:id="1535" w:name="_Toc56520785"/>
      <w:bookmarkStart w:id="1536" w:name="_Toc67728746"/>
      <w:r w:rsidRPr="00533C32">
        <w:t>5.2.35.3.</w:t>
      </w:r>
      <w:r w:rsidRPr="00533C32">
        <w:rPr>
          <w:lang w:val="de-DE"/>
        </w:rPr>
        <w:t>3</w:t>
      </w:r>
      <w:r w:rsidRPr="00533C32">
        <w:tab/>
        <w:t>PATCH</w:t>
      </w:r>
      <w:bookmarkEnd w:id="1531"/>
      <w:bookmarkEnd w:id="1532"/>
      <w:bookmarkEnd w:id="1533"/>
      <w:bookmarkEnd w:id="1534"/>
      <w:bookmarkEnd w:id="1535"/>
      <w:bookmarkEnd w:id="1536"/>
    </w:p>
    <w:p w14:paraId="1451E96D"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2574AB6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9B728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F653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5C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32A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E1C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FA7F7" w14:textId="77777777" w:rsidR="007C4061" w:rsidRPr="00D5200C" w:rsidRDefault="007C4061" w:rsidP="00C17C4C">
            <w:pPr>
              <w:pStyle w:val="TAH"/>
              <w:rPr>
                <w:lang w:val="en-US"/>
              </w:rPr>
            </w:pPr>
            <w:r w:rsidRPr="00D5200C">
              <w:rPr>
                <w:lang w:val="en-US"/>
              </w:rPr>
              <w:t>Description</w:t>
            </w:r>
          </w:p>
        </w:tc>
      </w:tr>
      <w:tr w:rsidR="007C4061" w:rsidRPr="00BC4D08" w14:paraId="0551610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8600B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3D6F5A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789ADAE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7CD1547"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62FB7" w14:textId="77777777" w:rsidR="007C4061" w:rsidRPr="00D5200C" w:rsidRDefault="007C4061" w:rsidP="00C17C4C">
            <w:pPr>
              <w:pStyle w:val="TAL"/>
              <w:rPr>
                <w:lang w:val="en-US"/>
              </w:rPr>
            </w:pPr>
            <w:r w:rsidRPr="00F9317B">
              <w:rPr>
                <w:rFonts w:cs="Arial"/>
                <w:szCs w:val="18"/>
              </w:rPr>
              <w:t>see 3GPP TS 29.500 [4] clause 6.6</w:t>
            </w:r>
          </w:p>
        </w:tc>
      </w:tr>
    </w:tbl>
    <w:p w14:paraId="1E048325" w14:textId="77777777" w:rsidR="007C4061" w:rsidRPr="00533C32" w:rsidRDefault="007C4061" w:rsidP="007C4061">
      <w:pPr>
        <w:pStyle w:val="Guidance"/>
      </w:pPr>
    </w:p>
    <w:p w14:paraId="2E27D2FF"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8D64F16"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273962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4DF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4C94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4AB12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7B6236" w14:textId="77777777" w:rsidR="007C4061" w:rsidRPr="00D5200C" w:rsidRDefault="007C4061" w:rsidP="00C17C4C">
            <w:pPr>
              <w:pStyle w:val="TAH"/>
              <w:rPr>
                <w:lang w:val="en-US"/>
              </w:rPr>
            </w:pPr>
            <w:r w:rsidRPr="00D5200C">
              <w:rPr>
                <w:lang w:val="en-US"/>
              </w:rPr>
              <w:t>Description</w:t>
            </w:r>
          </w:p>
        </w:tc>
      </w:tr>
      <w:tr w:rsidR="007C4061" w:rsidRPr="00BC4D08" w14:paraId="5C635B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54E6A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22931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7229E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BD89F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6ACB0CC2" w14:textId="77777777" w:rsidR="007C4061" w:rsidRPr="00533C32" w:rsidRDefault="007C4061" w:rsidP="007C4061"/>
    <w:p w14:paraId="0AB55103"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BCF366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F18E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7FCA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D4AE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AD6D6" w14:textId="77777777" w:rsidR="007C4061" w:rsidRPr="00D5200C" w:rsidRDefault="007C4061" w:rsidP="00C17C4C">
            <w:pPr>
              <w:pStyle w:val="TAH"/>
              <w:rPr>
                <w:lang w:val="en-US"/>
              </w:rPr>
            </w:pPr>
            <w:r w:rsidRPr="00D5200C">
              <w:rPr>
                <w:lang w:val="en-US"/>
              </w:rPr>
              <w:t>Response</w:t>
            </w:r>
          </w:p>
          <w:p w14:paraId="75508C8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2B3CFB" w14:textId="77777777" w:rsidR="007C4061" w:rsidRPr="00D5200C" w:rsidRDefault="007C4061" w:rsidP="00C17C4C">
            <w:pPr>
              <w:pStyle w:val="TAH"/>
              <w:rPr>
                <w:lang w:val="en-US"/>
              </w:rPr>
            </w:pPr>
            <w:r w:rsidRPr="00D5200C">
              <w:rPr>
                <w:lang w:val="en-US"/>
              </w:rPr>
              <w:t>Description</w:t>
            </w:r>
          </w:p>
        </w:tc>
      </w:tr>
      <w:tr w:rsidR="007C4061" w:rsidRPr="00BC4D08" w14:paraId="4E0559E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68249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1501CF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97398A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B41A9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D814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5F93CC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622D2"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982A577"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4126B2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A63F8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1DF7E32"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2B374FC"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559E545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616A5F0"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E8A63B"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3DE833"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3F0199EF"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3B7B4283"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71B507E8"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99B8F6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1FD97AE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54CAC8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983DB97"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728BDED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AF08D4F"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7969FA52"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01548AF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FD53AE" w14:textId="77777777" w:rsidR="007C4061" w:rsidRPr="00D5200C" w:rsidRDefault="007C4061" w:rsidP="00C17C4C">
            <w:pPr>
              <w:pStyle w:val="TAN"/>
              <w:rPr>
                <w:lang w:val="en-US"/>
              </w:rPr>
            </w:pPr>
            <w:r w:rsidRPr="00D5200C">
              <w:rPr>
                <w:lang w:val="en-US"/>
              </w:rPr>
              <w:lastRenderedPageBreak/>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980128D"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649E45" w14:textId="77777777" w:rsidR="007C4061" w:rsidRPr="00533C32" w:rsidRDefault="007C4061" w:rsidP="007C4061">
      <w:pPr>
        <w:rPr>
          <w:lang w:eastAsia="zh-CN"/>
        </w:rPr>
      </w:pPr>
    </w:p>
    <w:p w14:paraId="661883CC" w14:textId="77777777" w:rsidR="007C4061" w:rsidRPr="00533C32" w:rsidRDefault="007C4061" w:rsidP="006352FE">
      <w:pPr>
        <w:pStyle w:val="Heading5"/>
      </w:pPr>
      <w:bookmarkStart w:id="1537" w:name="_Toc20127149"/>
      <w:bookmarkStart w:id="1538" w:name="_Toc27589125"/>
      <w:bookmarkStart w:id="1539" w:name="_Toc36459926"/>
      <w:bookmarkStart w:id="1540" w:name="_Toc45029510"/>
      <w:bookmarkStart w:id="1541" w:name="_Toc56520786"/>
      <w:bookmarkStart w:id="1542" w:name="_Toc67728747"/>
      <w:r w:rsidRPr="00533C32">
        <w:t>5.2.35.3.4</w:t>
      </w:r>
      <w:r w:rsidRPr="00533C32">
        <w:tab/>
        <w:t>GET</w:t>
      </w:r>
      <w:bookmarkEnd w:id="1537"/>
      <w:bookmarkEnd w:id="1538"/>
      <w:bookmarkEnd w:id="1539"/>
      <w:bookmarkEnd w:id="1540"/>
      <w:bookmarkEnd w:id="1541"/>
      <w:bookmarkEnd w:id="1542"/>
    </w:p>
    <w:p w14:paraId="5585206F" w14:textId="77777777" w:rsidR="007C4061" w:rsidRPr="00533C32" w:rsidRDefault="007C4061" w:rsidP="007C4061">
      <w:r w:rsidRPr="00533C32">
        <w:t>This method shall support the URI query parameters specified in table 5.2.35.3.4-1.</w:t>
      </w:r>
    </w:p>
    <w:p w14:paraId="6F3A1318"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305ED07"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1FB7895"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D9F28"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7DF8FC3"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9AD13B"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9906A" w14:textId="77777777" w:rsidR="007C4061" w:rsidRPr="00D5200C" w:rsidRDefault="007C4061" w:rsidP="00C17C4C">
            <w:pPr>
              <w:pStyle w:val="TAH"/>
              <w:rPr>
                <w:lang w:val="en-US"/>
              </w:rPr>
            </w:pPr>
            <w:r w:rsidRPr="00D5200C">
              <w:rPr>
                <w:lang w:val="en-US"/>
              </w:rPr>
              <w:t>Description</w:t>
            </w:r>
          </w:p>
        </w:tc>
      </w:tr>
      <w:tr w:rsidR="007C4061" w:rsidRPr="00BC4D08" w14:paraId="6FCDCC5F"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562FA11"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200D75"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5B10C9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43C8A1D"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18B808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5264DD9" w14:textId="77777777" w:rsidR="007C4061" w:rsidRPr="00533C32" w:rsidRDefault="007C4061" w:rsidP="007C4061"/>
    <w:p w14:paraId="6985690D"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3E1C1527"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83E7BE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64558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3010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BA43B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51188" w14:textId="77777777" w:rsidR="007C4061" w:rsidRPr="00D5200C" w:rsidRDefault="007C4061" w:rsidP="00C17C4C">
            <w:pPr>
              <w:pStyle w:val="TAH"/>
              <w:rPr>
                <w:lang w:val="en-US"/>
              </w:rPr>
            </w:pPr>
            <w:r w:rsidRPr="00D5200C">
              <w:rPr>
                <w:lang w:val="en-US"/>
              </w:rPr>
              <w:t>Description</w:t>
            </w:r>
          </w:p>
        </w:tc>
      </w:tr>
      <w:tr w:rsidR="007C4061" w:rsidRPr="00BC4D08" w14:paraId="762B34D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2328A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FDC48B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DD91F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352DCF" w14:textId="77777777" w:rsidR="007C4061" w:rsidRPr="00D5200C" w:rsidRDefault="007C4061" w:rsidP="00C17C4C">
            <w:pPr>
              <w:pStyle w:val="TAL"/>
              <w:rPr>
                <w:lang w:val="en-US"/>
              </w:rPr>
            </w:pPr>
          </w:p>
        </w:tc>
      </w:tr>
    </w:tbl>
    <w:p w14:paraId="72960EDD" w14:textId="77777777" w:rsidR="007C4061" w:rsidRPr="00533C32" w:rsidRDefault="007C4061" w:rsidP="007C4061"/>
    <w:p w14:paraId="01C52582" w14:textId="77777777"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7E7FA00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3C8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AE31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B7C2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A8CC71" w14:textId="77777777" w:rsidR="007C4061" w:rsidRPr="00D5200C" w:rsidRDefault="007C4061" w:rsidP="00C17C4C">
            <w:pPr>
              <w:pStyle w:val="TAH"/>
              <w:rPr>
                <w:lang w:val="en-US"/>
              </w:rPr>
            </w:pPr>
            <w:r w:rsidRPr="00D5200C">
              <w:rPr>
                <w:lang w:val="en-US"/>
              </w:rPr>
              <w:t>Response</w:t>
            </w:r>
          </w:p>
          <w:p w14:paraId="6BB7F6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7E11DA" w14:textId="77777777" w:rsidR="007C4061" w:rsidRPr="00D5200C" w:rsidRDefault="007C4061" w:rsidP="00C17C4C">
            <w:pPr>
              <w:pStyle w:val="TAH"/>
              <w:rPr>
                <w:lang w:val="en-US"/>
              </w:rPr>
            </w:pPr>
            <w:r w:rsidRPr="00D5200C">
              <w:rPr>
                <w:lang w:val="en-US"/>
              </w:rPr>
              <w:t>Description</w:t>
            </w:r>
          </w:p>
        </w:tc>
      </w:tr>
      <w:tr w:rsidR="007C4061" w:rsidRPr="00BC4D08" w14:paraId="3AA5C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BF3FC"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E3BB55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A84C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A993DC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E38659"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4F35880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370E8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3AFF105" w14:textId="77777777" w:rsidR="007C4061" w:rsidRDefault="007C4061" w:rsidP="007C4061">
      <w:pPr>
        <w:rPr>
          <w:lang w:eastAsia="zh-CN"/>
        </w:rPr>
      </w:pPr>
    </w:p>
    <w:p w14:paraId="1FBE386A" w14:textId="77777777" w:rsidR="007C4061" w:rsidRPr="00533C32" w:rsidRDefault="007C4061" w:rsidP="006352FE">
      <w:pPr>
        <w:pStyle w:val="Heading3"/>
      </w:pPr>
      <w:bookmarkStart w:id="1543" w:name="_Toc27589126"/>
      <w:bookmarkStart w:id="1544" w:name="_Toc36459927"/>
      <w:bookmarkStart w:id="1545" w:name="_Toc45029511"/>
      <w:bookmarkStart w:id="1546" w:name="_Toc56520787"/>
      <w:bookmarkStart w:id="1547" w:name="_Toc67728748"/>
      <w:r>
        <w:t>5.2.36</w:t>
      </w:r>
      <w:r w:rsidRPr="00533C32">
        <w:tab/>
        <w:t xml:space="preserve">Resource: </w:t>
      </w:r>
      <w:r>
        <w:rPr>
          <w:rFonts w:hint="eastAsia"/>
          <w:lang w:eastAsia="zh-CN"/>
        </w:rPr>
        <w:t>LcsPrivacySubscriptionData</w:t>
      </w:r>
      <w:bookmarkEnd w:id="1543"/>
      <w:bookmarkEnd w:id="1544"/>
      <w:bookmarkEnd w:id="1545"/>
      <w:bookmarkEnd w:id="1546"/>
      <w:bookmarkEnd w:id="1547"/>
    </w:p>
    <w:p w14:paraId="5F870E0D" w14:textId="77777777" w:rsidR="007C4061" w:rsidRPr="00533C32" w:rsidRDefault="007C4061" w:rsidP="006352FE">
      <w:pPr>
        <w:pStyle w:val="Heading4"/>
      </w:pPr>
      <w:bookmarkStart w:id="1548" w:name="_Toc27589127"/>
      <w:bookmarkStart w:id="1549" w:name="_Toc36459928"/>
      <w:bookmarkStart w:id="1550" w:name="_Toc45029512"/>
      <w:bookmarkStart w:id="1551" w:name="_Toc56520788"/>
      <w:bookmarkStart w:id="1552" w:name="_Toc67728749"/>
      <w:r>
        <w:t>5.2.36</w:t>
      </w:r>
      <w:r w:rsidRPr="00533C32">
        <w:t>.1</w:t>
      </w:r>
      <w:r w:rsidRPr="00533C32">
        <w:tab/>
        <w:t>Description</w:t>
      </w:r>
      <w:bookmarkEnd w:id="1548"/>
      <w:bookmarkEnd w:id="1549"/>
      <w:bookmarkEnd w:id="1550"/>
      <w:bookmarkEnd w:id="1551"/>
      <w:bookmarkEnd w:id="1552"/>
    </w:p>
    <w:p w14:paraId="5B32F6DE"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4D357CF0"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06D84F" w14:textId="77777777" w:rsidR="007C4061" w:rsidRPr="00533C32" w:rsidRDefault="007C4061" w:rsidP="006352FE">
      <w:pPr>
        <w:pStyle w:val="Heading4"/>
      </w:pPr>
      <w:bookmarkStart w:id="1553" w:name="_Toc27589128"/>
      <w:bookmarkStart w:id="1554" w:name="_Toc36459929"/>
      <w:bookmarkStart w:id="1555" w:name="_Toc45029513"/>
      <w:bookmarkStart w:id="1556" w:name="_Toc56520789"/>
      <w:bookmarkStart w:id="1557" w:name="_Toc67728750"/>
      <w:r>
        <w:t>5.2.36</w:t>
      </w:r>
      <w:r w:rsidRPr="00533C32">
        <w:t>.2</w:t>
      </w:r>
      <w:r w:rsidRPr="00533C32">
        <w:tab/>
        <w:t>Resource Definition</w:t>
      </w:r>
      <w:bookmarkEnd w:id="1553"/>
      <w:bookmarkEnd w:id="1554"/>
      <w:bookmarkEnd w:id="1555"/>
      <w:bookmarkEnd w:id="1556"/>
      <w:bookmarkEnd w:id="1557"/>
    </w:p>
    <w:p w14:paraId="59A50F5C"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2C4B3342"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5BFA47F6"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69C04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A792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F4161" w14:textId="77777777" w:rsidR="007C4061" w:rsidRPr="00D5200C" w:rsidRDefault="007C4061" w:rsidP="00C17C4C">
            <w:pPr>
              <w:pStyle w:val="TAH"/>
              <w:rPr>
                <w:lang w:val="en-US"/>
              </w:rPr>
            </w:pPr>
            <w:r w:rsidRPr="00D5200C">
              <w:rPr>
                <w:lang w:val="en-US"/>
              </w:rPr>
              <w:t>Definition</w:t>
            </w:r>
          </w:p>
        </w:tc>
      </w:tr>
      <w:tr w:rsidR="007C4061" w:rsidRPr="00BC4D08" w14:paraId="7D2A17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59E9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6C2091"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CFE52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C6B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67178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F9317B">
              <w:t>See pattern of type VarUeId in 3GPP TS 29.571 [3]</w:t>
            </w:r>
            <w:r w:rsidR="008064EB" w:rsidRPr="00F9317B">
              <w:rPr>
                <w:rFonts w:hint="eastAsia"/>
                <w:lang w:eastAsia="zh-CN"/>
              </w:rPr>
              <w:t>.</w:t>
            </w:r>
          </w:p>
        </w:tc>
      </w:tr>
    </w:tbl>
    <w:p w14:paraId="33AD5599" w14:textId="77777777" w:rsidR="007C4061" w:rsidRPr="00533C32" w:rsidRDefault="007C4061" w:rsidP="007C4061"/>
    <w:p w14:paraId="1BB9B04B" w14:textId="77777777" w:rsidR="007C4061" w:rsidRPr="00533C32" w:rsidRDefault="007C4061" w:rsidP="006352FE">
      <w:pPr>
        <w:pStyle w:val="Heading4"/>
      </w:pPr>
      <w:bookmarkStart w:id="1558" w:name="_Toc27589129"/>
      <w:bookmarkStart w:id="1559" w:name="_Toc36459930"/>
      <w:bookmarkStart w:id="1560" w:name="_Toc45029514"/>
      <w:bookmarkStart w:id="1561" w:name="_Toc56520790"/>
      <w:bookmarkStart w:id="1562" w:name="_Toc67728751"/>
      <w:r>
        <w:lastRenderedPageBreak/>
        <w:t>5.2.36.</w:t>
      </w:r>
      <w:r w:rsidRPr="00533C32">
        <w:t>3</w:t>
      </w:r>
      <w:r w:rsidRPr="00533C32">
        <w:tab/>
        <w:t>Resource Standard Methods</w:t>
      </w:r>
      <w:bookmarkEnd w:id="1558"/>
      <w:bookmarkEnd w:id="1559"/>
      <w:bookmarkEnd w:id="1560"/>
      <w:bookmarkEnd w:id="1561"/>
      <w:bookmarkEnd w:id="1562"/>
    </w:p>
    <w:p w14:paraId="3DACDB54" w14:textId="77777777" w:rsidR="007C4061" w:rsidRPr="00533C32" w:rsidRDefault="007C4061" w:rsidP="006352FE">
      <w:pPr>
        <w:pStyle w:val="Heading5"/>
      </w:pPr>
      <w:bookmarkStart w:id="1563" w:name="_Toc27589130"/>
      <w:bookmarkStart w:id="1564" w:name="_Toc36459931"/>
      <w:bookmarkStart w:id="1565" w:name="_Toc45029515"/>
      <w:bookmarkStart w:id="1566" w:name="_Toc56520791"/>
      <w:bookmarkStart w:id="1567" w:name="_Toc67728752"/>
      <w:r>
        <w:t>5.2.36.</w:t>
      </w:r>
      <w:r w:rsidRPr="00533C32">
        <w:t>3.1</w:t>
      </w:r>
      <w:r w:rsidRPr="00533C32">
        <w:tab/>
        <w:t>GET</w:t>
      </w:r>
      <w:bookmarkEnd w:id="1563"/>
      <w:bookmarkEnd w:id="1564"/>
      <w:bookmarkEnd w:id="1565"/>
      <w:bookmarkEnd w:id="1566"/>
      <w:bookmarkEnd w:id="1567"/>
    </w:p>
    <w:p w14:paraId="2B66F431" w14:textId="77777777" w:rsidR="007C4061" w:rsidRPr="00533C32" w:rsidRDefault="007C4061" w:rsidP="007C4061">
      <w:r w:rsidRPr="00533C32">
        <w:t xml:space="preserve">This method shall support the URI query parameters specified in table </w:t>
      </w:r>
      <w:r>
        <w:t>5.2.36.</w:t>
      </w:r>
      <w:r w:rsidRPr="00533C32">
        <w:t>3.1-1.</w:t>
      </w:r>
    </w:p>
    <w:p w14:paraId="27B2CB00"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1D631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2989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45A22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B0B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23F5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94D0DD" w14:textId="77777777" w:rsidR="007C4061" w:rsidRPr="00D5200C" w:rsidRDefault="007C4061" w:rsidP="00C17C4C">
            <w:pPr>
              <w:pStyle w:val="TAH"/>
              <w:rPr>
                <w:lang w:val="en-US"/>
              </w:rPr>
            </w:pPr>
            <w:r w:rsidRPr="00D5200C">
              <w:rPr>
                <w:lang w:val="en-US"/>
              </w:rPr>
              <w:t>Description</w:t>
            </w:r>
          </w:p>
        </w:tc>
      </w:tr>
      <w:tr w:rsidR="007C4061" w:rsidRPr="00BC4D08" w14:paraId="47715A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70052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83B802"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937200F"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D5B8B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1B1E9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89D8D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7286C"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969F29"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864BF4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A3F3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028CF18"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2F4D5A02" w14:textId="77777777" w:rsidR="007C4061" w:rsidRPr="00533C32" w:rsidRDefault="007C4061" w:rsidP="007C4061"/>
    <w:p w14:paraId="4582C024"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411EE82"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50536D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F7CB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19C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731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37B7D" w14:textId="77777777" w:rsidR="007C4061" w:rsidRPr="00D5200C" w:rsidRDefault="007C4061" w:rsidP="00C17C4C">
            <w:pPr>
              <w:pStyle w:val="TAH"/>
              <w:rPr>
                <w:lang w:val="en-US"/>
              </w:rPr>
            </w:pPr>
            <w:r w:rsidRPr="00D5200C">
              <w:rPr>
                <w:lang w:val="en-US"/>
              </w:rPr>
              <w:t>Description</w:t>
            </w:r>
          </w:p>
        </w:tc>
      </w:tr>
      <w:tr w:rsidR="007C4061" w:rsidRPr="00BC4D08" w14:paraId="0EC7D6B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15381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15E7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E2FB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58D3F2" w14:textId="77777777" w:rsidR="007C4061" w:rsidRPr="00D5200C" w:rsidRDefault="007C4061" w:rsidP="00C17C4C">
            <w:pPr>
              <w:pStyle w:val="TAL"/>
              <w:rPr>
                <w:lang w:val="en-US"/>
              </w:rPr>
            </w:pPr>
          </w:p>
        </w:tc>
      </w:tr>
    </w:tbl>
    <w:p w14:paraId="2385D2D3" w14:textId="77777777" w:rsidR="007C4061" w:rsidRPr="00533C32" w:rsidRDefault="007C4061" w:rsidP="007C4061"/>
    <w:p w14:paraId="5FF5AB0A" w14:textId="77777777"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6F39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F75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4BD0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78689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517712" w14:textId="77777777" w:rsidR="007C4061" w:rsidRPr="00D5200C" w:rsidRDefault="007C4061" w:rsidP="00C17C4C">
            <w:pPr>
              <w:pStyle w:val="TAH"/>
              <w:rPr>
                <w:lang w:val="en-US"/>
              </w:rPr>
            </w:pPr>
            <w:r w:rsidRPr="00D5200C">
              <w:rPr>
                <w:lang w:val="en-US"/>
              </w:rPr>
              <w:t>Response</w:t>
            </w:r>
          </w:p>
          <w:p w14:paraId="5951BD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F07635" w14:textId="77777777" w:rsidR="007C4061" w:rsidRPr="00D5200C" w:rsidRDefault="007C4061" w:rsidP="00C17C4C">
            <w:pPr>
              <w:pStyle w:val="TAH"/>
              <w:rPr>
                <w:lang w:val="en-US"/>
              </w:rPr>
            </w:pPr>
            <w:r w:rsidRPr="00D5200C">
              <w:rPr>
                <w:lang w:val="en-US"/>
              </w:rPr>
              <w:t>Description</w:t>
            </w:r>
          </w:p>
        </w:tc>
      </w:tr>
      <w:tr w:rsidR="007C4061" w:rsidRPr="00BC4D08" w14:paraId="2CB2E5E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ED6EF2" w14:textId="77777777" w:rsidR="007C4061" w:rsidRPr="00D5200C" w:rsidRDefault="007C4061" w:rsidP="00C17C4C">
            <w:pPr>
              <w:pStyle w:val="TAL"/>
              <w:rPr>
                <w:lang w:val="en-US"/>
              </w:rPr>
            </w:pPr>
            <w:r w:rsidRPr="00F9317B">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64C61B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15D79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FCBD4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55B0E" w14:textId="77777777" w:rsidR="007C4061" w:rsidRPr="00D5200C" w:rsidRDefault="007C4061" w:rsidP="00C17C4C">
            <w:pPr>
              <w:pStyle w:val="TAL"/>
              <w:rPr>
                <w:lang w:val="en-US"/>
              </w:rPr>
            </w:pPr>
            <w:r w:rsidRPr="00D5200C">
              <w:rPr>
                <w:lang w:val="en-US"/>
              </w:rPr>
              <w:t xml:space="preserve">Upon success, a response body containing the </w:t>
            </w:r>
            <w:r w:rsidRPr="00F9317B">
              <w:t>LCS Privacy Subscription Data</w:t>
            </w:r>
            <w:r w:rsidRPr="00D5200C">
              <w:rPr>
                <w:lang w:val="en-US"/>
              </w:rPr>
              <w:t xml:space="preserve"> shall be returned.</w:t>
            </w:r>
          </w:p>
        </w:tc>
      </w:tr>
      <w:tr w:rsidR="007C4061" w:rsidRPr="00BC4D08" w14:paraId="0CC155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2AA32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0074164" w14:textId="77777777" w:rsidR="007C4061" w:rsidRDefault="007C4061" w:rsidP="007C4061">
      <w:pPr>
        <w:rPr>
          <w:lang w:eastAsia="zh-CN"/>
        </w:rPr>
      </w:pPr>
    </w:p>
    <w:p w14:paraId="6164982E" w14:textId="77777777" w:rsidR="007C4061" w:rsidRPr="00533C32" w:rsidRDefault="007C4061" w:rsidP="006352FE">
      <w:pPr>
        <w:pStyle w:val="Heading3"/>
      </w:pPr>
      <w:bookmarkStart w:id="1568" w:name="_Toc27589131"/>
      <w:bookmarkStart w:id="1569" w:name="_Toc36459932"/>
      <w:bookmarkStart w:id="1570" w:name="_Toc45029516"/>
      <w:bookmarkStart w:id="1571" w:name="_Toc56520792"/>
      <w:bookmarkStart w:id="1572" w:name="_Toc67728753"/>
      <w:r>
        <w:t>5.2.37</w:t>
      </w:r>
      <w:r w:rsidRPr="00533C32">
        <w:tab/>
        <w:t xml:space="preserve">Resource: </w:t>
      </w:r>
      <w:r>
        <w:rPr>
          <w:rFonts w:hint="eastAsia"/>
          <w:lang w:eastAsia="zh-CN"/>
        </w:rPr>
        <w:t>LcsMobileOriginatedSubscriptionData</w:t>
      </w:r>
      <w:bookmarkEnd w:id="1568"/>
      <w:bookmarkEnd w:id="1569"/>
      <w:bookmarkEnd w:id="1570"/>
      <w:bookmarkEnd w:id="1571"/>
      <w:bookmarkEnd w:id="1572"/>
    </w:p>
    <w:p w14:paraId="6B2F0A7B" w14:textId="77777777" w:rsidR="007C4061" w:rsidRPr="00533C32" w:rsidRDefault="007C4061" w:rsidP="006352FE">
      <w:pPr>
        <w:pStyle w:val="Heading4"/>
      </w:pPr>
      <w:bookmarkStart w:id="1573" w:name="_Toc27589132"/>
      <w:bookmarkStart w:id="1574" w:name="_Toc36459933"/>
      <w:bookmarkStart w:id="1575" w:name="_Toc45029517"/>
      <w:bookmarkStart w:id="1576" w:name="_Toc56520793"/>
      <w:bookmarkStart w:id="1577" w:name="_Toc67728754"/>
      <w:r>
        <w:t>5.2.37</w:t>
      </w:r>
      <w:r w:rsidRPr="00533C32">
        <w:t>.1</w:t>
      </w:r>
      <w:r w:rsidRPr="00533C32">
        <w:tab/>
        <w:t>Description</w:t>
      </w:r>
      <w:bookmarkEnd w:id="1573"/>
      <w:bookmarkEnd w:id="1574"/>
      <w:bookmarkEnd w:id="1575"/>
      <w:bookmarkEnd w:id="1576"/>
      <w:bookmarkEnd w:id="1577"/>
    </w:p>
    <w:p w14:paraId="06B1EE7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7317417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388A4A" w14:textId="77777777" w:rsidR="007C4061" w:rsidRPr="00533C32" w:rsidRDefault="007C4061" w:rsidP="006352FE">
      <w:pPr>
        <w:pStyle w:val="Heading4"/>
      </w:pPr>
      <w:bookmarkStart w:id="1578" w:name="_Toc27589133"/>
      <w:bookmarkStart w:id="1579" w:name="_Toc36459934"/>
      <w:bookmarkStart w:id="1580" w:name="_Toc45029518"/>
      <w:bookmarkStart w:id="1581" w:name="_Toc56520794"/>
      <w:bookmarkStart w:id="1582" w:name="_Toc67728755"/>
      <w:r>
        <w:t>5.2.37</w:t>
      </w:r>
      <w:r w:rsidRPr="00533C32">
        <w:t>.2</w:t>
      </w:r>
      <w:r w:rsidRPr="00533C32">
        <w:tab/>
        <w:t>Resource Definition</w:t>
      </w:r>
      <w:bookmarkEnd w:id="1578"/>
      <w:bookmarkEnd w:id="1579"/>
      <w:bookmarkEnd w:id="1580"/>
      <w:bookmarkEnd w:id="1581"/>
      <w:bookmarkEnd w:id="1582"/>
    </w:p>
    <w:p w14:paraId="3A1E1B1D"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30030665" w14:textId="77777777"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F1928E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6E6BC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237E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84010" w14:textId="77777777" w:rsidR="007C4061" w:rsidRPr="00D5200C" w:rsidRDefault="007C4061" w:rsidP="00C17C4C">
            <w:pPr>
              <w:pStyle w:val="TAH"/>
              <w:rPr>
                <w:lang w:val="en-US"/>
              </w:rPr>
            </w:pPr>
            <w:r w:rsidRPr="00D5200C">
              <w:rPr>
                <w:lang w:val="en-US"/>
              </w:rPr>
              <w:t>Definition</w:t>
            </w:r>
          </w:p>
        </w:tc>
      </w:tr>
      <w:tr w:rsidR="007C4061" w:rsidRPr="00BC4D08" w14:paraId="2B27289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2A549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FCED44"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E3F82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4BF4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EFCAB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F9317B">
              <w:t>See pattern of type VarUeId in 3GPP TS 29.571 [3]</w:t>
            </w:r>
          </w:p>
        </w:tc>
      </w:tr>
    </w:tbl>
    <w:p w14:paraId="158D9DE7" w14:textId="77777777" w:rsidR="007C4061" w:rsidRPr="00533C32" w:rsidRDefault="007C4061" w:rsidP="007C4061"/>
    <w:p w14:paraId="74EF7391" w14:textId="77777777" w:rsidR="007C4061" w:rsidRPr="00533C32" w:rsidRDefault="007C4061" w:rsidP="006352FE">
      <w:pPr>
        <w:pStyle w:val="Heading4"/>
      </w:pPr>
      <w:bookmarkStart w:id="1583" w:name="_Toc27589134"/>
      <w:bookmarkStart w:id="1584" w:name="_Toc36459935"/>
      <w:bookmarkStart w:id="1585" w:name="_Toc45029519"/>
      <w:bookmarkStart w:id="1586" w:name="_Toc56520795"/>
      <w:bookmarkStart w:id="1587" w:name="_Toc67728756"/>
      <w:r>
        <w:lastRenderedPageBreak/>
        <w:t>5.2.37.</w:t>
      </w:r>
      <w:r w:rsidRPr="00533C32">
        <w:t>3</w:t>
      </w:r>
      <w:r w:rsidRPr="00533C32">
        <w:tab/>
        <w:t>Resource Standard Methods</w:t>
      </w:r>
      <w:bookmarkEnd w:id="1583"/>
      <w:bookmarkEnd w:id="1584"/>
      <w:bookmarkEnd w:id="1585"/>
      <w:bookmarkEnd w:id="1586"/>
      <w:bookmarkEnd w:id="1587"/>
    </w:p>
    <w:p w14:paraId="21317AE9" w14:textId="77777777" w:rsidR="007C4061" w:rsidRPr="00533C32" w:rsidRDefault="007C4061" w:rsidP="006352FE">
      <w:pPr>
        <w:pStyle w:val="Heading5"/>
      </w:pPr>
      <w:bookmarkStart w:id="1588" w:name="_Toc27589135"/>
      <w:bookmarkStart w:id="1589" w:name="_Toc36459936"/>
      <w:bookmarkStart w:id="1590" w:name="_Toc45029520"/>
      <w:bookmarkStart w:id="1591" w:name="_Toc56520796"/>
      <w:bookmarkStart w:id="1592" w:name="_Toc67728757"/>
      <w:r>
        <w:t>5.2.37.</w:t>
      </w:r>
      <w:r w:rsidRPr="00533C32">
        <w:t>3.1</w:t>
      </w:r>
      <w:r w:rsidRPr="00533C32">
        <w:tab/>
        <w:t>GET</w:t>
      </w:r>
      <w:bookmarkEnd w:id="1588"/>
      <w:bookmarkEnd w:id="1589"/>
      <w:bookmarkEnd w:id="1590"/>
      <w:bookmarkEnd w:id="1591"/>
      <w:bookmarkEnd w:id="1592"/>
    </w:p>
    <w:p w14:paraId="02451297" w14:textId="77777777" w:rsidR="007C4061" w:rsidRPr="00533C32" w:rsidRDefault="007C4061" w:rsidP="007C4061">
      <w:r w:rsidRPr="00533C32">
        <w:t xml:space="preserve">This method shall support the URI query parameters specified in table </w:t>
      </w:r>
      <w:r>
        <w:t>5.2.37.</w:t>
      </w:r>
      <w:r w:rsidRPr="00533C32">
        <w:t>3.1-1.</w:t>
      </w:r>
    </w:p>
    <w:p w14:paraId="2EE6EB72"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C8AC0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E33D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0E471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CB1AF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68A76" w14:textId="77777777" w:rsidR="007C4061" w:rsidRPr="00D5200C" w:rsidRDefault="007C4061" w:rsidP="00C17C4C">
            <w:pPr>
              <w:pStyle w:val="TAH"/>
              <w:rPr>
                <w:lang w:val="en-US"/>
              </w:rPr>
            </w:pPr>
            <w:r w:rsidRPr="00D5200C">
              <w:rPr>
                <w:lang w:val="en-US"/>
              </w:rPr>
              <w:t>Description</w:t>
            </w:r>
          </w:p>
        </w:tc>
      </w:tr>
      <w:tr w:rsidR="007C4061" w:rsidRPr="00BC4D08" w14:paraId="74D5EC3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F70592"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C9D911F"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3D53F5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6EC71E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D9AD2F"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B48D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3FB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70EBF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19A83D"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5824D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E8B4A77"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39ACD708" w14:textId="77777777" w:rsidR="007C4061" w:rsidRPr="00533C32" w:rsidRDefault="007C4061" w:rsidP="007C4061"/>
    <w:p w14:paraId="36C220ED"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507607D4"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EECBD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72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1B7E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080C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33C57" w14:textId="77777777" w:rsidR="007C4061" w:rsidRPr="00D5200C" w:rsidRDefault="007C4061" w:rsidP="00C17C4C">
            <w:pPr>
              <w:pStyle w:val="TAH"/>
              <w:rPr>
                <w:lang w:val="en-US"/>
              </w:rPr>
            </w:pPr>
            <w:r w:rsidRPr="00D5200C">
              <w:rPr>
                <w:lang w:val="en-US"/>
              </w:rPr>
              <w:t>Description</w:t>
            </w:r>
          </w:p>
        </w:tc>
      </w:tr>
      <w:tr w:rsidR="007C4061" w:rsidRPr="00BC4D08" w14:paraId="6A1007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EE91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103BF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D875A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2741B1" w14:textId="77777777" w:rsidR="007C4061" w:rsidRPr="00D5200C" w:rsidRDefault="007C4061" w:rsidP="00C17C4C">
            <w:pPr>
              <w:pStyle w:val="TAL"/>
              <w:rPr>
                <w:lang w:val="en-US"/>
              </w:rPr>
            </w:pPr>
          </w:p>
        </w:tc>
      </w:tr>
    </w:tbl>
    <w:p w14:paraId="03EA8EAF" w14:textId="77777777" w:rsidR="007C4061" w:rsidRPr="00533C32" w:rsidRDefault="007C4061" w:rsidP="007C4061"/>
    <w:p w14:paraId="58707BB5" w14:textId="77777777"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9BC95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6A81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AA81C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423F0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79F506" w14:textId="77777777" w:rsidR="007C4061" w:rsidRPr="00D5200C" w:rsidRDefault="007C4061" w:rsidP="00C17C4C">
            <w:pPr>
              <w:pStyle w:val="TAH"/>
              <w:rPr>
                <w:lang w:val="en-US"/>
              </w:rPr>
            </w:pPr>
            <w:r w:rsidRPr="00D5200C">
              <w:rPr>
                <w:lang w:val="en-US"/>
              </w:rPr>
              <w:t>Response</w:t>
            </w:r>
          </w:p>
          <w:p w14:paraId="74B9A11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662596" w14:textId="77777777" w:rsidR="007C4061" w:rsidRPr="00D5200C" w:rsidRDefault="007C4061" w:rsidP="00C17C4C">
            <w:pPr>
              <w:pStyle w:val="TAH"/>
              <w:rPr>
                <w:lang w:val="en-US"/>
              </w:rPr>
            </w:pPr>
            <w:r w:rsidRPr="00D5200C">
              <w:rPr>
                <w:lang w:val="en-US"/>
              </w:rPr>
              <w:t>Description</w:t>
            </w:r>
          </w:p>
        </w:tc>
      </w:tr>
      <w:tr w:rsidR="007C4061" w:rsidRPr="00BC4D08" w14:paraId="3CDFFAD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B7253" w14:textId="77777777" w:rsidR="007C4061" w:rsidRPr="00D5200C" w:rsidRDefault="007C4061" w:rsidP="00C17C4C">
            <w:pPr>
              <w:pStyle w:val="TAL"/>
              <w:rPr>
                <w:lang w:val="en-US"/>
              </w:rPr>
            </w:pPr>
            <w:r w:rsidRPr="00F9317B">
              <w:t>LcsMoData</w:t>
            </w:r>
          </w:p>
        </w:tc>
        <w:tc>
          <w:tcPr>
            <w:tcW w:w="225" w:type="pct"/>
            <w:tcBorders>
              <w:top w:val="single" w:sz="4" w:space="0" w:color="auto"/>
              <w:left w:val="single" w:sz="6" w:space="0" w:color="000000"/>
              <w:bottom w:val="single" w:sz="4" w:space="0" w:color="auto"/>
              <w:right w:val="single" w:sz="6" w:space="0" w:color="000000"/>
            </w:tcBorders>
            <w:hideMark/>
          </w:tcPr>
          <w:p w14:paraId="3C1D83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4DFC7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DC2FE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27CC93" w14:textId="77777777" w:rsidR="007C4061" w:rsidRPr="00D5200C" w:rsidRDefault="007C4061" w:rsidP="00C17C4C">
            <w:pPr>
              <w:pStyle w:val="TAL"/>
              <w:rPr>
                <w:lang w:val="en-US"/>
              </w:rPr>
            </w:pPr>
            <w:r w:rsidRPr="00D5200C">
              <w:rPr>
                <w:lang w:val="en-US"/>
              </w:rPr>
              <w:t xml:space="preserve">Upon success, a response body containing the </w:t>
            </w:r>
            <w:r w:rsidRPr="00F9317B">
              <w:t>LCS Mobile Originated Subscription Data</w:t>
            </w:r>
            <w:r w:rsidRPr="00D5200C">
              <w:rPr>
                <w:lang w:val="en-US"/>
              </w:rPr>
              <w:t xml:space="preserve"> shall be returned.</w:t>
            </w:r>
          </w:p>
        </w:tc>
      </w:tr>
      <w:tr w:rsidR="007C4061" w:rsidRPr="00BC4D08" w14:paraId="5E1DEC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A7095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F59766" w14:textId="77777777" w:rsidR="007C4061" w:rsidRPr="0066462D" w:rsidRDefault="007C4061" w:rsidP="007C4061">
      <w:pPr>
        <w:rPr>
          <w:noProof/>
          <w:sz w:val="24"/>
          <w:lang w:val="fr-FR" w:eastAsia="zh-CN"/>
        </w:rPr>
      </w:pPr>
    </w:p>
    <w:p w14:paraId="34BDF461" w14:textId="77777777" w:rsidR="007C4061" w:rsidRPr="00533C32" w:rsidRDefault="007C4061" w:rsidP="006352FE">
      <w:pPr>
        <w:pStyle w:val="Heading3"/>
      </w:pPr>
      <w:bookmarkStart w:id="1593" w:name="_Toc27589136"/>
      <w:bookmarkStart w:id="1594" w:name="_Toc36459937"/>
      <w:bookmarkStart w:id="1595" w:name="_Toc45029521"/>
      <w:bookmarkStart w:id="1596" w:name="_Toc56520797"/>
      <w:bookmarkStart w:id="1597" w:name="_Toc67728758"/>
      <w:r>
        <w:t>5.2.38</w:t>
      </w:r>
      <w:r w:rsidRPr="00533C32">
        <w:tab/>
        <w:t xml:space="preserve">Resource: </w:t>
      </w:r>
      <w:r>
        <w:rPr>
          <w:rFonts w:hint="eastAsia"/>
          <w:lang w:eastAsia="zh-CN"/>
        </w:rPr>
        <w:t>NiddAuthorizationData</w:t>
      </w:r>
      <w:bookmarkEnd w:id="1593"/>
      <w:bookmarkEnd w:id="1594"/>
      <w:bookmarkEnd w:id="1595"/>
      <w:bookmarkEnd w:id="1596"/>
      <w:bookmarkEnd w:id="1597"/>
    </w:p>
    <w:p w14:paraId="7654FC49" w14:textId="77777777" w:rsidR="007C4061" w:rsidRPr="00757737" w:rsidRDefault="007C4061" w:rsidP="006352FE">
      <w:pPr>
        <w:pStyle w:val="Heading4"/>
      </w:pPr>
      <w:bookmarkStart w:id="1598" w:name="_Toc27589137"/>
      <w:bookmarkStart w:id="1599" w:name="_Toc36459938"/>
      <w:bookmarkStart w:id="1600" w:name="_Toc45029522"/>
      <w:bookmarkStart w:id="1601" w:name="_Toc56520798"/>
      <w:bookmarkStart w:id="1602" w:name="_Toc67728759"/>
      <w:r w:rsidRPr="00757737">
        <w:t>5.2.</w:t>
      </w:r>
      <w:r>
        <w:t>38</w:t>
      </w:r>
      <w:r w:rsidRPr="00757737">
        <w:t>.1</w:t>
      </w:r>
      <w:r w:rsidRPr="00757737">
        <w:tab/>
        <w:t>Description</w:t>
      </w:r>
      <w:bookmarkEnd w:id="1598"/>
      <w:bookmarkEnd w:id="1599"/>
      <w:bookmarkEnd w:id="1600"/>
      <w:bookmarkEnd w:id="1601"/>
      <w:bookmarkEnd w:id="1602"/>
    </w:p>
    <w:p w14:paraId="355F6E90"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9214F7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2A188" w14:textId="77777777" w:rsidR="007C4061" w:rsidRPr="00533C32" w:rsidRDefault="007C4061" w:rsidP="006352FE">
      <w:pPr>
        <w:pStyle w:val="Heading4"/>
      </w:pPr>
      <w:bookmarkStart w:id="1603" w:name="_Toc27589138"/>
      <w:bookmarkStart w:id="1604" w:name="_Toc36459939"/>
      <w:bookmarkStart w:id="1605" w:name="_Toc45029523"/>
      <w:bookmarkStart w:id="1606" w:name="_Toc56520799"/>
      <w:bookmarkStart w:id="1607" w:name="_Toc67728760"/>
      <w:r>
        <w:t>5.2.38</w:t>
      </w:r>
      <w:r w:rsidRPr="00533C32">
        <w:t>.2</w:t>
      </w:r>
      <w:r w:rsidRPr="00533C32">
        <w:tab/>
        <w:t>Resource Definition</w:t>
      </w:r>
      <w:bookmarkEnd w:id="1603"/>
      <w:bookmarkEnd w:id="1604"/>
      <w:bookmarkEnd w:id="1605"/>
      <w:bookmarkEnd w:id="1606"/>
      <w:bookmarkEnd w:id="1607"/>
    </w:p>
    <w:p w14:paraId="602BD0AC" w14:textId="77777777" w:rsidR="007C4061" w:rsidRPr="00757737" w:rsidRDefault="007C4061" w:rsidP="007C4061">
      <w:r w:rsidRPr="00533C32">
        <w:t>Resource URI: {apiRoot}/nudr-dr/&lt;apiVersion&gt;/subscription-data/{ueId</w:t>
      </w:r>
      <w:r>
        <w:t>}/nidd-authorization</w:t>
      </w:r>
      <w:r w:rsidRPr="00533C32">
        <w:t>-data</w:t>
      </w:r>
    </w:p>
    <w:p w14:paraId="0BF1307A"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3EDD7191"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3CFD63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5A98D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A5A5A1" w14:textId="77777777" w:rsidR="007C4061" w:rsidRPr="00D5200C" w:rsidRDefault="007C4061" w:rsidP="00C17C4C">
            <w:pPr>
              <w:pStyle w:val="TAH"/>
              <w:rPr>
                <w:lang w:val="en-US"/>
              </w:rPr>
            </w:pPr>
            <w:r w:rsidRPr="00D5200C">
              <w:rPr>
                <w:lang w:val="en-US"/>
              </w:rPr>
              <w:t>Definition</w:t>
            </w:r>
          </w:p>
        </w:tc>
      </w:tr>
      <w:tr w:rsidR="007C4061" w:rsidRPr="00BC4D08" w14:paraId="4D421B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92BA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ECB0AA"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B901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4FC3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CE528"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^(msisdn-[0-9]{5,15}|.+|extid-[^@]+@[^@]+|extgroupid-[^@]+@[^@]+)$'</w:t>
            </w:r>
          </w:p>
        </w:tc>
      </w:tr>
    </w:tbl>
    <w:p w14:paraId="30CCC749" w14:textId="77777777" w:rsidR="007C4061" w:rsidRPr="00533C32" w:rsidRDefault="007C4061" w:rsidP="007C4061"/>
    <w:p w14:paraId="3B061968" w14:textId="77777777" w:rsidR="007C4061" w:rsidRPr="00533C32" w:rsidRDefault="007C4061" w:rsidP="006352FE">
      <w:pPr>
        <w:pStyle w:val="Heading4"/>
      </w:pPr>
      <w:bookmarkStart w:id="1608" w:name="_Toc27589139"/>
      <w:bookmarkStart w:id="1609" w:name="_Toc36459940"/>
      <w:bookmarkStart w:id="1610" w:name="_Toc45029524"/>
      <w:bookmarkStart w:id="1611" w:name="_Toc56520800"/>
      <w:bookmarkStart w:id="1612" w:name="_Toc67728761"/>
      <w:r>
        <w:lastRenderedPageBreak/>
        <w:t>5.2.38</w:t>
      </w:r>
      <w:r w:rsidRPr="00533C32">
        <w:t>.3</w:t>
      </w:r>
      <w:r w:rsidRPr="00533C32">
        <w:tab/>
        <w:t>Resource Standard Methods</w:t>
      </w:r>
      <w:bookmarkEnd w:id="1608"/>
      <w:bookmarkEnd w:id="1609"/>
      <w:bookmarkEnd w:id="1610"/>
      <w:bookmarkEnd w:id="1611"/>
      <w:bookmarkEnd w:id="1612"/>
    </w:p>
    <w:p w14:paraId="7409751B" w14:textId="77777777" w:rsidR="007C4061" w:rsidRPr="00533C32" w:rsidRDefault="007C4061" w:rsidP="006352FE">
      <w:pPr>
        <w:pStyle w:val="Heading5"/>
      </w:pPr>
      <w:bookmarkStart w:id="1613" w:name="_Toc27589140"/>
      <w:bookmarkStart w:id="1614" w:name="_Toc36459941"/>
      <w:bookmarkStart w:id="1615" w:name="_Toc45029525"/>
      <w:bookmarkStart w:id="1616" w:name="_Toc56520801"/>
      <w:bookmarkStart w:id="1617" w:name="_Toc67728762"/>
      <w:r>
        <w:t>5.2.38</w:t>
      </w:r>
      <w:r w:rsidRPr="00533C32">
        <w:t>.3.1</w:t>
      </w:r>
      <w:r w:rsidRPr="00533C32">
        <w:tab/>
        <w:t>GET</w:t>
      </w:r>
      <w:bookmarkEnd w:id="1613"/>
      <w:bookmarkEnd w:id="1614"/>
      <w:bookmarkEnd w:id="1615"/>
      <w:bookmarkEnd w:id="1616"/>
      <w:bookmarkEnd w:id="1617"/>
    </w:p>
    <w:p w14:paraId="29DE9435" w14:textId="77777777" w:rsidR="007C4061" w:rsidRPr="00533C32" w:rsidRDefault="007C4061" w:rsidP="007C4061">
      <w:r w:rsidRPr="00533C32">
        <w:t xml:space="preserve">This method shall support the URI query parameters specified in table </w:t>
      </w:r>
      <w:r>
        <w:t>5.2.38</w:t>
      </w:r>
      <w:r w:rsidRPr="00533C32">
        <w:t>.3.1-1.</w:t>
      </w:r>
    </w:p>
    <w:p w14:paraId="5AE8716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142B44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54109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0DD2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3EB6C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F6A3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E8F46" w14:textId="77777777" w:rsidR="007C4061" w:rsidRPr="00D5200C" w:rsidRDefault="007C4061" w:rsidP="00C17C4C">
            <w:pPr>
              <w:pStyle w:val="TAH"/>
              <w:rPr>
                <w:lang w:val="en-US"/>
              </w:rPr>
            </w:pPr>
            <w:r w:rsidRPr="00D5200C">
              <w:rPr>
                <w:lang w:val="en-US"/>
              </w:rPr>
              <w:t>Description</w:t>
            </w:r>
          </w:p>
        </w:tc>
      </w:tr>
      <w:tr w:rsidR="007C4061" w:rsidRPr="00BC4D08" w14:paraId="61EEACC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ECD4D3" w14:textId="77777777" w:rsidR="007C4061" w:rsidRPr="00D5200C" w:rsidRDefault="007C4061" w:rsidP="00C17C4C">
            <w:pPr>
              <w:pStyle w:val="TAL"/>
              <w:rPr>
                <w:lang w:val="en-US" w:eastAsia="zh-CN"/>
              </w:rPr>
            </w:pPr>
            <w:r w:rsidRPr="00F9317B">
              <w:t>single-nssai</w:t>
            </w:r>
          </w:p>
        </w:tc>
        <w:tc>
          <w:tcPr>
            <w:tcW w:w="732" w:type="pct"/>
            <w:tcBorders>
              <w:top w:val="single" w:sz="4" w:space="0" w:color="auto"/>
              <w:left w:val="single" w:sz="6" w:space="0" w:color="000000"/>
              <w:bottom w:val="single" w:sz="4" w:space="0" w:color="auto"/>
              <w:right w:val="single" w:sz="6" w:space="0" w:color="000000"/>
            </w:tcBorders>
          </w:tcPr>
          <w:p w14:paraId="4AAD8A94" w14:textId="77777777" w:rsidR="007C4061" w:rsidRPr="00D5200C" w:rsidRDefault="007C4061" w:rsidP="00C17C4C">
            <w:pPr>
              <w:pStyle w:val="TAL"/>
              <w:rPr>
                <w:lang w:val="en-US"/>
              </w:rPr>
            </w:pPr>
            <w:r w:rsidRPr="00F9317B">
              <w:t>Snssai</w:t>
            </w:r>
          </w:p>
        </w:tc>
        <w:tc>
          <w:tcPr>
            <w:tcW w:w="217" w:type="pct"/>
            <w:tcBorders>
              <w:top w:val="single" w:sz="4" w:space="0" w:color="auto"/>
              <w:left w:val="single" w:sz="6" w:space="0" w:color="000000"/>
              <w:bottom w:val="single" w:sz="4" w:space="0" w:color="auto"/>
              <w:right w:val="single" w:sz="6" w:space="0" w:color="000000"/>
            </w:tcBorders>
          </w:tcPr>
          <w:p w14:paraId="7EAA2721"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14:paraId="60AC153F"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80042"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C8BFE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1C6849F5" w14:textId="77777777" w:rsidR="007C4061" w:rsidRPr="00D5200C" w:rsidRDefault="007C4061" w:rsidP="00C17C4C">
            <w:pPr>
              <w:pStyle w:val="TAL"/>
              <w:rPr>
                <w:lang w:val="en-US" w:eastAsia="zh-CN"/>
              </w:rPr>
            </w:pPr>
            <w:r w:rsidRPr="00F9317B">
              <w:t>dnn</w:t>
            </w:r>
          </w:p>
        </w:tc>
        <w:tc>
          <w:tcPr>
            <w:tcW w:w="732" w:type="pct"/>
            <w:tcBorders>
              <w:top w:val="single" w:sz="4" w:space="0" w:color="auto"/>
              <w:left w:val="single" w:sz="6" w:space="0" w:color="000000"/>
              <w:bottom w:val="single" w:sz="4" w:space="0" w:color="auto"/>
              <w:right w:val="single" w:sz="6" w:space="0" w:color="000000"/>
            </w:tcBorders>
          </w:tcPr>
          <w:p w14:paraId="67E9FDCA" w14:textId="77777777" w:rsidR="007C4061" w:rsidRPr="00D5200C" w:rsidRDefault="007C4061" w:rsidP="00C17C4C">
            <w:pPr>
              <w:pStyle w:val="TAL"/>
              <w:rPr>
                <w:lang w:val="en-US"/>
              </w:rPr>
            </w:pPr>
            <w:r w:rsidRPr="00F9317B">
              <w:t>Dnn</w:t>
            </w:r>
          </w:p>
        </w:tc>
        <w:tc>
          <w:tcPr>
            <w:tcW w:w="217" w:type="pct"/>
            <w:tcBorders>
              <w:top w:val="single" w:sz="4" w:space="0" w:color="auto"/>
              <w:left w:val="single" w:sz="6" w:space="0" w:color="000000"/>
              <w:bottom w:val="single" w:sz="4" w:space="0" w:color="auto"/>
              <w:right w:val="single" w:sz="6" w:space="0" w:color="000000"/>
            </w:tcBorders>
          </w:tcPr>
          <w:p w14:paraId="16BA1AA8"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14:paraId="7C9D6490"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14:paraId="3D27D7BB" w14:textId="77777777" w:rsidR="007C4061" w:rsidRPr="00D5200C" w:rsidRDefault="007C4061" w:rsidP="00C17C4C">
            <w:pPr>
              <w:pStyle w:val="TAL"/>
              <w:rPr>
                <w:lang w:val="en-US"/>
              </w:rPr>
            </w:pPr>
          </w:p>
        </w:tc>
      </w:tr>
      <w:tr w:rsidR="007C4061" w:rsidRPr="00BC4D08" w14:paraId="62546D9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61B5C8E0" w14:textId="77777777" w:rsidR="007C4061" w:rsidRPr="00D5200C" w:rsidRDefault="007C4061" w:rsidP="00C17C4C">
            <w:pPr>
              <w:pStyle w:val="TAL"/>
              <w:rPr>
                <w:lang w:val="en-US" w:eastAsia="zh-CN"/>
              </w:rPr>
            </w:pPr>
            <w:r w:rsidRPr="00F9317B">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15E822A7" w14:textId="77777777" w:rsidR="007C4061" w:rsidRPr="00D5200C" w:rsidRDefault="007C4061" w:rsidP="00C17C4C">
            <w:pPr>
              <w:pStyle w:val="TAL"/>
              <w:rPr>
                <w:lang w:val="en-US"/>
              </w:rPr>
            </w:pPr>
            <w:r w:rsidRPr="00F9317B">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05861C04"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6" w:space="0" w:color="000000"/>
              <w:right w:val="single" w:sz="6" w:space="0" w:color="000000"/>
            </w:tcBorders>
          </w:tcPr>
          <w:p w14:paraId="04ED738A"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4761D72" w14:textId="77777777" w:rsidR="007C4061" w:rsidRPr="00D5200C" w:rsidRDefault="007C4061" w:rsidP="00C17C4C">
            <w:pPr>
              <w:pStyle w:val="TAL"/>
              <w:rPr>
                <w:lang w:val="en-US"/>
              </w:rPr>
            </w:pPr>
          </w:p>
        </w:tc>
      </w:tr>
    </w:tbl>
    <w:p w14:paraId="5BFDF9A6" w14:textId="77777777" w:rsidR="007C4061" w:rsidRPr="00533C32" w:rsidRDefault="007C4061" w:rsidP="007C4061"/>
    <w:p w14:paraId="395F3870"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1504E01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2DD0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152C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E8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0A00A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2EA8" w14:textId="77777777" w:rsidR="007C4061" w:rsidRPr="00D5200C" w:rsidRDefault="007C4061" w:rsidP="00C17C4C">
            <w:pPr>
              <w:pStyle w:val="TAH"/>
              <w:rPr>
                <w:lang w:val="en-US"/>
              </w:rPr>
            </w:pPr>
            <w:r w:rsidRPr="00D5200C">
              <w:rPr>
                <w:lang w:val="en-US"/>
              </w:rPr>
              <w:t>Description</w:t>
            </w:r>
          </w:p>
        </w:tc>
      </w:tr>
      <w:tr w:rsidR="007C4061" w:rsidRPr="00BC4D08" w14:paraId="3B78B25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D5B134"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FBEE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E88AF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27230F" w14:textId="77777777" w:rsidR="007C4061" w:rsidRPr="00D5200C" w:rsidRDefault="007C4061" w:rsidP="00C17C4C">
            <w:pPr>
              <w:pStyle w:val="TAL"/>
              <w:rPr>
                <w:lang w:val="en-US"/>
              </w:rPr>
            </w:pPr>
          </w:p>
        </w:tc>
      </w:tr>
    </w:tbl>
    <w:p w14:paraId="205DAC4A" w14:textId="77777777" w:rsidR="007C4061" w:rsidRPr="00533C32" w:rsidRDefault="007C4061" w:rsidP="007C4061"/>
    <w:p w14:paraId="44A744B6" w14:textId="77777777"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10691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3CB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B39D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E96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E141B2" w14:textId="77777777" w:rsidR="007C4061" w:rsidRPr="00D5200C" w:rsidRDefault="007C4061" w:rsidP="00C17C4C">
            <w:pPr>
              <w:pStyle w:val="TAH"/>
              <w:rPr>
                <w:lang w:val="en-US"/>
              </w:rPr>
            </w:pPr>
            <w:r w:rsidRPr="00D5200C">
              <w:rPr>
                <w:lang w:val="en-US"/>
              </w:rPr>
              <w:t>Response</w:t>
            </w:r>
          </w:p>
          <w:p w14:paraId="39A1E83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723D6" w14:textId="77777777" w:rsidR="007C4061" w:rsidRPr="00D5200C" w:rsidRDefault="007C4061" w:rsidP="00C17C4C">
            <w:pPr>
              <w:pStyle w:val="TAH"/>
              <w:rPr>
                <w:lang w:val="en-US"/>
              </w:rPr>
            </w:pPr>
            <w:r w:rsidRPr="00D5200C">
              <w:rPr>
                <w:lang w:val="en-US"/>
              </w:rPr>
              <w:t>Description</w:t>
            </w:r>
          </w:p>
        </w:tc>
      </w:tr>
      <w:tr w:rsidR="007C4061" w:rsidRPr="00BC4D08" w14:paraId="2139099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0E5D07"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613B99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C302A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D4ADC1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A93E8"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4A06268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32C040"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00C343" w14:textId="77777777" w:rsidR="007C4061" w:rsidRDefault="007C4061" w:rsidP="007C4061">
      <w:pPr>
        <w:rPr>
          <w:lang w:eastAsia="zh-CN"/>
        </w:rPr>
      </w:pPr>
    </w:p>
    <w:p w14:paraId="5D4FC059" w14:textId="77777777" w:rsidR="007C4061" w:rsidRDefault="007C4061" w:rsidP="006352FE">
      <w:pPr>
        <w:pStyle w:val="Heading3"/>
      </w:pPr>
      <w:bookmarkStart w:id="1618" w:name="_Toc36459942"/>
      <w:bookmarkStart w:id="1619" w:name="_Toc45029526"/>
      <w:bookmarkStart w:id="1620" w:name="_Toc56520802"/>
      <w:bookmarkStart w:id="1621" w:name="_Toc67728763"/>
      <w:r>
        <w:t>5.2.39</w:t>
      </w:r>
      <w:r>
        <w:tab/>
        <w:t xml:space="preserve">Resource: </w:t>
      </w:r>
      <w:r>
        <w:rPr>
          <w:rFonts w:hint="eastAsia"/>
          <w:lang w:eastAsia="zh-CN"/>
        </w:rPr>
        <w:t>C</w:t>
      </w:r>
      <w:r>
        <w:rPr>
          <w:lang w:eastAsia="zh-CN"/>
        </w:rPr>
        <w:t>overageRestrictionData</w:t>
      </w:r>
      <w:bookmarkEnd w:id="1618"/>
      <w:bookmarkEnd w:id="1619"/>
      <w:bookmarkEnd w:id="1620"/>
      <w:bookmarkEnd w:id="1621"/>
    </w:p>
    <w:p w14:paraId="5792FC75" w14:textId="77777777" w:rsidR="007C4061" w:rsidRDefault="007C4061" w:rsidP="006352FE">
      <w:pPr>
        <w:pStyle w:val="Heading4"/>
        <w:rPr>
          <w:rFonts w:eastAsia="SimSun"/>
        </w:rPr>
      </w:pPr>
      <w:bookmarkStart w:id="1622" w:name="_Toc36459943"/>
      <w:bookmarkStart w:id="1623" w:name="_Toc45029527"/>
      <w:bookmarkStart w:id="1624" w:name="_Toc56520803"/>
      <w:bookmarkStart w:id="1625" w:name="_Toc67728764"/>
      <w:r>
        <w:t>5.2.39.1</w:t>
      </w:r>
      <w:r>
        <w:tab/>
        <w:t>Description</w:t>
      </w:r>
      <w:bookmarkEnd w:id="1622"/>
      <w:bookmarkEnd w:id="1623"/>
      <w:bookmarkEnd w:id="1624"/>
      <w:bookmarkEnd w:id="1625"/>
    </w:p>
    <w:p w14:paraId="3CEC0473"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4573717D"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78D5ADB6" w14:textId="77777777" w:rsidR="007C4061" w:rsidRDefault="007C4061" w:rsidP="006352FE">
      <w:pPr>
        <w:pStyle w:val="Heading4"/>
      </w:pPr>
      <w:bookmarkStart w:id="1626" w:name="_Toc36459944"/>
      <w:bookmarkStart w:id="1627" w:name="_Toc45029528"/>
      <w:bookmarkStart w:id="1628" w:name="_Toc56520804"/>
      <w:bookmarkStart w:id="1629" w:name="_Toc67728765"/>
      <w:r>
        <w:t>5.2.39.2</w:t>
      </w:r>
      <w:r>
        <w:tab/>
        <w:t>Resource Definition</w:t>
      </w:r>
      <w:bookmarkEnd w:id="1626"/>
      <w:bookmarkEnd w:id="1627"/>
      <w:bookmarkEnd w:id="1628"/>
      <w:bookmarkEnd w:id="1629"/>
    </w:p>
    <w:p w14:paraId="38760F23" w14:textId="77777777" w:rsidR="007C4061" w:rsidRDefault="007C4061" w:rsidP="007C4061">
      <w:r>
        <w:t>Resource URI: {apiRoot}/nudr-dr/&lt;apiVersion&gt;/subscription-data/{ueId}/</w:t>
      </w:r>
      <w:r w:rsidRPr="006E7C29">
        <w:rPr>
          <w:lang w:val="en-US"/>
        </w:rPr>
        <w:t>coverage-restriction-data</w:t>
      </w:r>
    </w:p>
    <w:p w14:paraId="242F7A79"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4C7A35BE"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CB8F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6CA64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47724" w14:textId="77777777" w:rsidR="007C4061" w:rsidRPr="00D5200C" w:rsidRDefault="007C4061" w:rsidP="00C17C4C">
            <w:pPr>
              <w:pStyle w:val="TAH"/>
              <w:rPr>
                <w:lang w:val="en-US"/>
              </w:rPr>
            </w:pPr>
            <w:r w:rsidRPr="00D5200C">
              <w:rPr>
                <w:lang w:val="en-US"/>
              </w:rPr>
              <w:t>Definition</w:t>
            </w:r>
          </w:p>
        </w:tc>
      </w:tr>
      <w:tr w:rsidR="007C4061" w:rsidRPr="00BC4D08" w14:paraId="173AB95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CD8D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28C5D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3726F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568E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F6D430"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w:t>
            </w:r>
          </w:p>
        </w:tc>
      </w:tr>
    </w:tbl>
    <w:p w14:paraId="73DE3FAC" w14:textId="77777777" w:rsidR="007C4061" w:rsidRDefault="007C4061" w:rsidP="007C4061"/>
    <w:p w14:paraId="303D8BF1" w14:textId="77777777" w:rsidR="007C4061" w:rsidRDefault="007C4061" w:rsidP="006352FE">
      <w:pPr>
        <w:pStyle w:val="Heading4"/>
      </w:pPr>
      <w:bookmarkStart w:id="1630" w:name="_Toc36459945"/>
      <w:bookmarkStart w:id="1631" w:name="_Toc45029529"/>
      <w:bookmarkStart w:id="1632" w:name="_Toc56520805"/>
      <w:bookmarkStart w:id="1633" w:name="_Toc67728766"/>
      <w:r>
        <w:lastRenderedPageBreak/>
        <w:t>5.2.39.3</w:t>
      </w:r>
      <w:r>
        <w:tab/>
        <w:t>Resource Standard Methods</w:t>
      </w:r>
      <w:bookmarkEnd w:id="1630"/>
      <w:bookmarkEnd w:id="1631"/>
      <w:bookmarkEnd w:id="1632"/>
      <w:bookmarkEnd w:id="1633"/>
    </w:p>
    <w:p w14:paraId="442E6A1A" w14:textId="77777777" w:rsidR="007C4061" w:rsidRDefault="007C4061" w:rsidP="006352FE">
      <w:pPr>
        <w:pStyle w:val="Heading5"/>
      </w:pPr>
      <w:bookmarkStart w:id="1634" w:name="_Toc36459946"/>
      <w:bookmarkStart w:id="1635" w:name="_Toc45029530"/>
      <w:bookmarkStart w:id="1636" w:name="_Toc56520806"/>
      <w:bookmarkStart w:id="1637" w:name="_Toc67728767"/>
      <w:r>
        <w:t>5.2.39.3.1</w:t>
      </w:r>
      <w:r>
        <w:tab/>
        <w:t>GET</w:t>
      </w:r>
      <w:bookmarkEnd w:id="1634"/>
      <w:bookmarkEnd w:id="1635"/>
      <w:bookmarkEnd w:id="1636"/>
      <w:bookmarkEnd w:id="1637"/>
    </w:p>
    <w:p w14:paraId="43A94136" w14:textId="77777777" w:rsidR="007C4061" w:rsidRDefault="007C4061" w:rsidP="007C4061">
      <w:r>
        <w:t>This method shall support the URI query parameters specified in table 5.2.39.3.1-1.</w:t>
      </w:r>
    </w:p>
    <w:p w14:paraId="4F377F52"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2C686279"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F1C4A4D"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B5B39D3"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622EE"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36BEAE"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DF838" w14:textId="77777777" w:rsidR="007C4061" w:rsidRPr="00D5200C" w:rsidRDefault="007C4061" w:rsidP="00C17C4C">
            <w:pPr>
              <w:pStyle w:val="TAH"/>
              <w:rPr>
                <w:lang w:val="en-US"/>
              </w:rPr>
            </w:pPr>
            <w:r w:rsidRPr="00D5200C">
              <w:rPr>
                <w:lang w:val="en-US"/>
              </w:rPr>
              <w:t>Description</w:t>
            </w:r>
          </w:p>
        </w:tc>
      </w:tr>
      <w:tr w:rsidR="007C4061" w:rsidRPr="00BC4D08" w14:paraId="5BBFBC2A"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B96858A"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88DC0D9"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112C03C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998C95"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7DB31F2B"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65A287B9" w14:textId="77777777" w:rsidR="007C4061" w:rsidRDefault="007C4061" w:rsidP="007C4061"/>
    <w:p w14:paraId="273DB6B3" w14:textId="77777777" w:rsidR="007C4061" w:rsidRDefault="007C4061" w:rsidP="007C4061">
      <w:r>
        <w:t>This method shall support the request data structures specified in table 5.2.39.3.1-2 and the response data structures and response codes specified in table 5.2.39.3.1-3.</w:t>
      </w:r>
    </w:p>
    <w:p w14:paraId="0596B97D"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9AA28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696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D1C48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6DF2E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C2955" w14:textId="77777777" w:rsidR="007C4061" w:rsidRPr="00D5200C" w:rsidRDefault="007C4061" w:rsidP="00C17C4C">
            <w:pPr>
              <w:pStyle w:val="TAH"/>
              <w:rPr>
                <w:lang w:val="en-US"/>
              </w:rPr>
            </w:pPr>
            <w:r w:rsidRPr="00D5200C">
              <w:rPr>
                <w:lang w:val="en-US"/>
              </w:rPr>
              <w:t>Description</w:t>
            </w:r>
          </w:p>
        </w:tc>
      </w:tr>
      <w:tr w:rsidR="007C4061" w:rsidRPr="00BC4D08" w14:paraId="0D2427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A109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3BABA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34F8F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40DB27" w14:textId="77777777" w:rsidR="007C4061" w:rsidRPr="00D5200C" w:rsidRDefault="007C4061" w:rsidP="00C17C4C">
            <w:pPr>
              <w:pStyle w:val="TAL"/>
              <w:rPr>
                <w:lang w:val="en-US"/>
              </w:rPr>
            </w:pPr>
          </w:p>
        </w:tc>
      </w:tr>
    </w:tbl>
    <w:p w14:paraId="3F0A8780" w14:textId="77777777" w:rsidR="007C4061" w:rsidRDefault="007C4061" w:rsidP="007C4061"/>
    <w:p w14:paraId="11FD1BBA"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768246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D57C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BD69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8EB9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69A0D" w14:textId="77777777" w:rsidR="007C4061" w:rsidRPr="00D5200C" w:rsidRDefault="007C4061" w:rsidP="00C17C4C">
            <w:pPr>
              <w:pStyle w:val="TAH"/>
              <w:rPr>
                <w:lang w:val="en-US"/>
              </w:rPr>
            </w:pPr>
            <w:r w:rsidRPr="00D5200C">
              <w:rPr>
                <w:lang w:val="en-US"/>
              </w:rPr>
              <w:t>Response</w:t>
            </w:r>
          </w:p>
          <w:p w14:paraId="7C30EC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EBC14" w14:textId="77777777" w:rsidR="007C4061" w:rsidRPr="00D5200C" w:rsidRDefault="007C4061" w:rsidP="00C17C4C">
            <w:pPr>
              <w:pStyle w:val="TAH"/>
              <w:rPr>
                <w:lang w:val="en-US"/>
              </w:rPr>
            </w:pPr>
            <w:r w:rsidRPr="00D5200C">
              <w:rPr>
                <w:lang w:val="en-US"/>
              </w:rPr>
              <w:t>Description</w:t>
            </w:r>
          </w:p>
        </w:tc>
      </w:tr>
      <w:tr w:rsidR="007C4061" w:rsidRPr="00BC4D08" w14:paraId="25B3465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C715A6" w14:textId="77777777"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6967DE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66930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6A3B10"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68B34D"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ECB89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9D9E3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41643EEA" w14:textId="77777777" w:rsidR="007C4061" w:rsidRDefault="007C4061" w:rsidP="007C4061">
      <w:pPr>
        <w:rPr>
          <w:lang w:eastAsia="zh-CN"/>
        </w:rPr>
      </w:pPr>
    </w:p>
    <w:p w14:paraId="3DCE7DCF" w14:textId="77777777" w:rsidR="00DF72DC" w:rsidRPr="00533C32" w:rsidRDefault="00DF72DC" w:rsidP="00DF72DC">
      <w:pPr>
        <w:pStyle w:val="Heading3"/>
      </w:pPr>
      <w:bookmarkStart w:id="1638" w:name="_Toc45029531"/>
      <w:bookmarkStart w:id="1639" w:name="_Toc56520807"/>
      <w:bookmarkStart w:id="1640" w:name="_Toc67728768"/>
      <w:r>
        <w:t>5.2.</w:t>
      </w:r>
      <w:r>
        <w:rPr>
          <w:rFonts w:hint="eastAsia"/>
          <w:lang w:eastAsia="zh-CN"/>
        </w:rPr>
        <w:t>40</w:t>
      </w:r>
      <w:r w:rsidRPr="00533C32">
        <w:tab/>
        <w:t xml:space="preserve">Resource: </w:t>
      </w:r>
      <w:r w:rsidRPr="004666B2">
        <w:t>Location</w:t>
      </w:r>
      <w:bookmarkEnd w:id="1638"/>
      <w:bookmarkEnd w:id="1639"/>
      <w:bookmarkEnd w:id="1640"/>
    </w:p>
    <w:p w14:paraId="35BD5022" w14:textId="77777777" w:rsidR="008E4FE9" w:rsidRPr="00533C32" w:rsidRDefault="008E4FE9" w:rsidP="008E4FE9">
      <w:pPr>
        <w:pStyle w:val="Heading4"/>
      </w:pPr>
      <w:bookmarkStart w:id="1641" w:name="_Toc45029532"/>
      <w:bookmarkStart w:id="1642" w:name="_Toc56520808"/>
      <w:bookmarkStart w:id="1643" w:name="_Toc67728769"/>
      <w:r>
        <w:t>5.2.40</w:t>
      </w:r>
      <w:r w:rsidRPr="00533C32">
        <w:t>.1</w:t>
      </w:r>
      <w:r w:rsidRPr="00533C32">
        <w:tab/>
        <w:t>Description</w:t>
      </w:r>
      <w:bookmarkEnd w:id="1641"/>
      <w:bookmarkEnd w:id="1642"/>
      <w:bookmarkEnd w:id="1643"/>
    </w:p>
    <w:p w14:paraId="3AB7EB57"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3CCC2AEB"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9749B1" w14:textId="77777777" w:rsidR="008E4FE9" w:rsidRPr="00533C32" w:rsidRDefault="008E4FE9" w:rsidP="008E4FE9">
      <w:pPr>
        <w:pStyle w:val="Heading4"/>
      </w:pPr>
      <w:bookmarkStart w:id="1644" w:name="_Toc45029533"/>
      <w:bookmarkStart w:id="1645" w:name="_Toc56520809"/>
      <w:bookmarkStart w:id="1646" w:name="_Toc67728770"/>
      <w:r>
        <w:t>5.2.40</w:t>
      </w:r>
      <w:r w:rsidRPr="00533C32">
        <w:t>.2</w:t>
      </w:r>
      <w:r w:rsidRPr="00533C32">
        <w:tab/>
        <w:t>Resource Definition</w:t>
      </w:r>
      <w:bookmarkEnd w:id="1644"/>
      <w:bookmarkEnd w:id="1645"/>
      <w:bookmarkEnd w:id="1646"/>
    </w:p>
    <w:p w14:paraId="69F300B6" w14:textId="77777777" w:rsidR="008E4FE9" w:rsidRPr="00533C32" w:rsidRDefault="008E4FE9" w:rsidP="008E4FE9">
      <w:r w:rsidRPr="00533C32">
        <w:t>Resource URI: {apiRoot}/nudr-dr/&lt;apiVersion&gt;/subscription-data/{</w:t>
      </w:r>
      <w:r w:rsidRPr="00533C32">
        <w:rPr>
          <w:lang w:eastAsia="zh-CN"/>
        </w:rPr>
        <w:t>ueId</w:t>
      </w:r>
      <w:r>
        <w:t>}/context-data/location</w:t>
      </w:r>
    </w:p>
    <w:p w14:paraId="2A6F383C"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07CD21C7"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4F998C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9589CF"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4C514" w14:textId="77777777" w:rsidR="008E4FE9" w:rsidRPr="00D5200C" w:rsidRDefault="008E4FE9" w:rsidP="00C17C4C">
            <w:pPr>
              <w:pStyle w:val="TAH"/>
              <w:rPr>
                <w:lang w:val="en-US"/>
              </w:rPr>
            </w:pPr>
            <w:r w:rsidRPr="00D5200C">
              <w:rPr>
                <w:lang w:val="en-US"/>
              </w:rPr>
              <w:t>Definition</w:t>
            </w:r>
          </w:p>
        </w:tc>
      </w:tr>
      <w:tr w:rsidR="008E4FE9" w:rsidRPr="00BC4D08" w14:paraId="4587A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A72495"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334916"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4167DE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0BC36"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7108B5"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F9317B">
              <w:t>See pattern of type VarUeId in 3GPP TS 29.571 [3]</w:t>
            </w:r>
          </w:p>
        </w:tc>
      </w:tr>
    </w:tbl>
    <w:p w14:paraId="48C50736" w14:textId="77777777" w:rsidR="008E4FE9" w:rsidRPr="00533C32" w:rsidRDefault="008E4FE9" w:rsidP="008E4FE9"/>
    <w:p w14:paraId="49B28453" w14:textId="77777777" w:rsidR="008E4FE9" w:rsidRPr="00533C32" w:rsidRDefault="008E4FE9" w:rsidP="008E4FE9">
      <w:pPr>
        <w:pStyle w:val="Heading4"/>
      </w:pPr>
      <w:bookmarkStart w:id="1647" w:name="_Toc45029534"/>
      <w:bookmarkStart w:id="1648" w:name="_Toc56520810"/>
      <w:bookmarkStart w:id="1649" w:name="_Toc67728771"/>
      <w:r>
        <w:t>5.2.40</w:t>
      </w:r>
      <w:r w:rsidRPr="00533C32">
        <w:t>.3</w:t>
      </w:r>
      <w:r w:rsidRPr="00533C32">
        <w:tab/>
        <w:t>Resource Standard Methods</w:t>
      </w:r>
      <w:bookmarkEnd w:id="1647"/>
      <w:bookmarkEnd w:id="1648"/>
      <w:bookmarkEnd w:id="1649"/>
    </w:p>
    <w:p w14:paraId="608B3898" w14:textId="77777777" w:rsidR="008E4FE9" w:rsidRPr="00533C32" w:rsidRDefault="008E4FE9" w:rsidP="008E4FE9">
      <w:pPr>
        <w:pStyle w:val="Heading5"/>
      </w:pPr>
      <w:bookmarkStart w:id="1650" w:name="_Toc45029535"/>
      <w:bookmarkStart w:id="1651" w:name="_Toc56520811"/>
      <w:bookmarkStart w:id="1652" w:name="_Toc67728772"/>
      <w:r>
        <w:t>5.2.40.3.1</w:t>
      </w:r>
      <w:r w:rsidRPr="00533C32">
        <w:tab/>
        <w:t>GET</w:t>
      </w:r>
      <w:bookmarkEnd w:id="1650"/>
      <w:bookmarkEnd w:id="1651"/>
      <w:bookmarkEnd w:id="1652"/>
    </w:p>
    <w:p w14:paraId="58071441"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22A0F72E" w14:textId="77777777" w:rsidR="008E4FE9" w:rsidRPr="00533C32" w:rsidRDefault="008E4FE9" w:rsidP="008E4FE9">
      <w:pPr>
        <w:pStyle w:val="TH"/>
        <w:outlineLvl w:val="0"/>
        <w:rPr>
          <w:rFonts w:cs="Arial"/>
        </w:rPr>
      </w:pPr>
      <w:r w:rsidRPr="00533C32">
        <w:lastRenderedPageBreak/>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17186FBA"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3752F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768A80"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3AC0FE4"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AEA6AE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1502C7" w14:textId="77777777" w:rsidR="008E4FE9" w:rsidRPr="00D5200C" w:rsidRDefault="008E4FE9" w:rsidP="00C17C4C">
            <w:pPr>
              <w:pStyle w:val="TAH"/>
              <w:rPr>
                <w:lang w:val="en-US"/>
              </w:rPr>
            </w:pPr>
            <w:r w:rsidRPr="00D5200C">
              <w:rPr>
                <w:lang w:val="en-US"/>
              </w:rPr>
              <w:t>Description</w:t>
            </w:r>
          </w:p>
        </w:tc>
      </w:tr>
      <w:tr w:rsidR="008E4FE9" w:rsidRPr="00BC4D08" w14:paraId="723AB555"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F82E779"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F6C992"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59FE438"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2030DB0"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A30EE81"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514B825A" w14:textId="77777777" w:rsidR="008E4FE9" w:rsidRPr="00533C32" w:rsidRDefault="008E4FE9" w:rsidP="008E4FE9"/>
    <w:p w14:paraId="58D495EE"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E88A02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7253D0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73F592"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0A4F4"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4DFF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19AFF" w14:textId="77777777" w:rsidR="008E4FE9" w:rsidRPr="00D5200C" w:rsidRDefault="008E4FE9" w:rsidP="00C17C4C">
            <w:pPr>
              <w:pStyle w:val="TAH"/>
              <w:rPr>
                <w:lang w:val="en-US"/>
              </w:rPr>
            </w:pPr>
            <w:r w:rsidRPr="00D5200C">
              <w:rPr>
                <w:lang w:val="en-US"/>
              </w:rPr>
              <w:t>Description</w:t>
            </w:r>
          </w:p>
        </w:tc>
      </w:tr>
      <w:tr w:rsidR="008E4FE9" w:rsidRPr="00BC4D08" w14:paraId="2321671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83C97B"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D52703"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4661D3"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123BD49" w14:textId="77777777" w:rsidR="008E4FE9" w:rsidRPr="00D5200C" w:rsidRDefault="008E4FE9" w:rsidP="00C17C4C">
            <w:pPr>
              <w:pStyle w:val="TAL"/>
              <w:rPr>
                <w:lang w:val="en-US"/>
              </w:rPr>
            </w:pPr>
          </w:p>
        </w:tc>
      </w:tr>
    </w:tbl>
    <w:p w14:paraId="537BF74D" w14:textId="77777777" w:rsidR="008E4FE9" w:rsidRPr="00533C32" w:rsidRDefault="008E4FE9" w:rsidP="008E4FE9"/>
    <w:p w14:paraId="55CB360A"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35B8220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4FB24"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83884B"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107498"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55D2C5" w14:textId="77777777" w:rsidR="008E4FE9" w:rsidRPr="00D5200C" w:rsidRDefault="008E4FE9" w:rsidP="00C17C4C">
            <w:pPr>
              <w:pStyle w:val="TAH"/>
              <w:rPr>
                <w:lang w:val="en-US"/>
              </w:rPr>
            </w:pPr>
            <w:r w:rsidRPr="00D5200C">
              <w:rPr>
                <w:lang w:val="en-US"/>
              </w:rPr>
              <w:t>Response</w:t>
            </w:r>
          </w:p>
          <w:p w14:paraId="5083AA74"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2F0AA4" w14:textId="77777777" w:rsidR="008E4FE9" w:rsidRPr="00D5200C" w:rsidRDefault="008E4FE9" w:rsidP="00C17C4C">
            <w:pPr>
              <w:pStyle w:val="TAH"/>
              <w:rPr>
                <w:lang w:val="en-US"/>
              </w:rPr>
            </w:pPr>
            <w:r w:rsidRPr="00D5200C">
              <w:rPr>
                <w:lang w:val="en-US"/>
              </w:rPr>
              <w:t>Description</w:t>
            </w:r>
          </w:p>
        </w:tc>
      </w:tr>
      <w:tr w:rsidR="008E4FE9" w:rsidRPr="00BC4D08" w14:paraId="7D50F03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FD2D78" w14:textId="77777777" w:rsidR="008E4FE9" w:rsidRPr="00D5200C" w:rsidRDefault="008E4FE9" w:rsidP="00C17C4C">
            <w:pPr>
              <w:pStyle w:val="TAL"/>
              <w:rPr>
                <w:lang w:val="en-US"/>
              </w:rPr>
            </w:pPr>
            <w:r w:rsidRPr="00F9317B">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52C63BC5"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EFD30E"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807570"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2609BF" w14:textId="77777777" w:rsidR="008E4FE9" w:rsidRPr="00D5200C" w:rsidRDefault="008E4FE9" w:rsidP="00C17C4C">
            <w:pPr>
              <w:pStyle w:val="TAL"/>
              <w:rPr>
                <w:lang w:val="en-US"/>
              </w:rPr>
            </w:pPr>
            <w:r w:rsidRPr="00D5200C">
              <w:rPr>
                <w:lang w:val="en-US"/>
              </w:rPr>
              <w:t xml:space="preserve">Upon success, a response body containing the </w:t>
            </w:r>
            <w:r w:rsidRPr="00F9317B">
              <w:rPr>
                <w:lang w:eastAsia="zh-CN"/>
              </w:rPr>
              <w:t>L</w:t>
            </w:r>
            <w:r w:rsidRPr="00F9317B">
              <w:rPr>
                <w:rFonts w:hint="eastAsia"/>
                <w:lang w:eastAsia="zh-CN"/>
              </w:rPr>
              <w:t>ocation</w:t>
            </w:r>
            <w:r w:rsidRPr="00F9317B">
              <w:t xml:space="preserve">Info </w:t>
            </w:r>
            <w:r w:rsidRPr="00D5200C">
              <w:rPr>
                <w:lang w:val="en-US"/>
              </w:rPr>
              <w:t>shall be returned.</w:t>
            </w:r>
          </w:p>
        </w:tc>
      </w:tr>
      <w:tr w:rsidR="008E4FE9" w:rsidRPr="00BC4D08" w14:paraId="376C5F4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1BD2A2"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390EDA1" w14:textId="77777777" w:rsidR="008E4FE9" w:rsidRDefault="008E4FE9" w:rsidP="007C4061">
      <w:pPr>
        <w:rPr>
          <w:lang w:eastAsia="zh-CN"/>
        </w:rPr>
      </w:pPr>
    </w:p>
    <w:p w14:paraId="79F91F76" w14:textId="77777777" w:rsidR="00A260B2" w:rsidRDefault="00A260B2" w:rsidP="00A260B2">
      <w:pPr>
        <w:pStyle w:val="Heading3"/>
      </w:pPr>
      <w:bookmarkStart w:id="1653" w:name="_Toc45029536"/>
      <w:bookmarkStart w:id="1654" w:name="_Toc56520812"/>
      <w:bookmarkStart w:id="1655" w:name="_Toc67728773"/>
      <w:r>
        <w:t>5.2.41</w:t>
      </w:r>
      <w:r>
        <w:tab/>
        <w:t xml:space="preserve">Resource: </w:t>
      </w:r>
      <w:r>
        <w:rPr>
          <w:lang w:eastAsia="zh-CN"/>
        </w:rPr>
        <w:t>V2xSubscriptionData</w:t>
      </w:r>
      <w:bookmarkEnd w:id="1653"/>
      <w:bookmarkEnd w:id="1654"/>
      <w:bookmarkEnd w:id="1655"/>
    </w:p>
    <w:p w14:paraId="6538FA3C" w14:textId="77777777" w:rsidR="00A260B2" w:rsidRDefault="00A260B2" w:rsidP="00A260B2">
      <w:pPr>
        <w:pStyle w:val="Heading4"/>
        <w:rPr>
          <w:rFonts w:eastAsia="SimSun"/>
        </w:rPr>
      </w:pPr>
      <w:bookmarkStart w:id="1656" w:name="_Toc45029537"/>
      <w:bookmarkStart w:id="1657" w:name="_Toc56520813"/>
      <w:bookmarkStart w:id="1658" w:name="_Toc67728774"/>
      <w:r>
        <w:t>5.2.41.1</w:t>
      </w:r>
      <w:r>
        <w:tab/>
        <w:t>Description</w:t>
      </w:r>
      <w:bookmarkEnd w:id="1656"/>
      <w:bookmarkEnd w:id="1657"/>
      <w:bookmarkEnd w:id="1658"/>
    </w:p>
    <w:p w14:paraId="55E4C01D"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43AAFD17"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BC2C0E" w14:textId="77777777" w:rsidR="00A260B2" w:rsidRDefault="00A260B2" w:rsidP="00A260B2">
      <w:pPr>
        <w:pStyle w:val="Heading4"/>
      </w:pPr>
      <w:bookmarkStart w:id="1659" w:name="_Toc45029538"/>
      <w:bookmarkStart w:id="1660" w:name="_Toc56520814"/>
      <w:bookmarkStart w:id="1661" w:name="_Toc67728775"/>
      <w:r>
        <w:t>5.2.41.2</w:t>
      </w:r>
      <w:r>
        <w:tab/>
        <w:t>Resource Definition</w:t>
      </w:r>
      <w:bookmarkEnd w:id="1659"/>
      <w:bookmarkEnd w:id="1660"/>
      <w:bookmarkEnd w:id="1661"/>
    </w:p>
    <w:p w14:paraId="7AF2E09C" w14:textId="77777777" w:rsidR="00A260B2" w:rsidRDefault="00A260B2" w:rsidP="00A260B2">
      <w:r>
        <w:t>Resource URI: {apiRoot}/nudr-dr/&lt;apiVersion&gt;/subscription-data/{ueId}/</w:t>
      </w:r>
      <w:r>
        <w:rPr>
          <w:lang w:val="en-US"/>
        </w:rPr>
        <w:t>v2x-data</w:t>
      </w:r>
    </w:p>
    <w:p w14:paraId="529FC478"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56411CEA"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28CF97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FF1760"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307399" w14:textId="77777777" w:rsidR="00A260B2" w:rsidRDefault="00A260B2" w:rsidP="00C17C4C">
            <w:pPr>
              <w:pStyle w:val="TAH"/>
              <w:rPr>
                <w:lang w:val="en-US"/>
              </w:rPr>
            </w:pPr>
            <w:r>
              <w:rPr>
                <w:lang w:val="en-US"/>
              </w:rPr>
              <w:t>Definition</w:t>
            </w:r>
          </w:p>
        </w:tc>
      </w:tr>
      <w:tr w:rsidR="00A260B2" w14:paraId="4B954C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F3674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CD2872"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6BA83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9AD485"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D7BEAC" w14:textId="77777777" w:rsidR="00A260B2" w:rsidRDefault="00A260B2" w:rsidP="00C17C4C">
            <w:pPr>
              <w:pStyle w:val="TAL"/>
              <w:rPr>
                <w:lang w:val="en-US"/>
              </w:rPr>
            </w:pPr>
            <w:r>
              <w:rPr>
                <w:lang w:val="en-US"/>
              </w:rPr>
              <w:t xml:space="preserve">Represents </w:t>
            </w:r>
            <w:r w:rsidRPr="00F9317B">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F9317B">
              <w:br/>
            </w:r>
            <w:r w:rsidRPr="00F9317B">
              <w:tab/>
              <w:t>pattern: See pattern of type VarUeId in 3GPP TS 29.571 [3]</w:t>
            </w:r>
          </w:p>
        </w:tc>
      </w:tr>
    </w:tbl>
    <w:p w14:paraId="3C52EBF6" w14:textId="77777777" w:rsidR="00A260B2" w:rsidRDefault="00A260B2" w:rsidP="00A260B2"/>
    <w:p w14:paraId="543313E2" w14:textId="77777777" w:rsidR="00A260B2" w:rsidRDefault="00A260B2" w:rsidP="00A260B2">
      <w:pPr>
        <w:pStyle w:val="Heading4"/>
      </w:pPr>
      <w:bookmarkStart w:id="1662" w:name="_Toc45029539"/>
      <w:bookmarkStart w:id="1663" w:name="_Toc56520815"/>
      <w:bookmarkStart w:id="1664" w:name="_Toc67728776"/>
      <w:r>
        <w:t>5.2.41.3</w:t>
      </w:r>
      <w:r>
        <w:tab/>
        <w:t>Resource Standard Methods</w:t>
      </w:r>
      <w:bookmarkEnd w:id="1662"/>
      <w:bookmarkEnd w:id="1663"/>
      <w:bookmarkEnd w:id="1664"/>
    </w:p>
    <w:p w14:paraId="468EA4EF" w14:textId="77777777" w:rsidR="00A260B2" w:rsidRDefault="00A260B2" w:rsidP="00A260B2">
      <w:pPr>
        <w:pStyle w:val="Heading5"/>
      </w:pPr>
      <w:bookmarkStart w:id="1665" w:name="_Toc45029540"/>
      <w:bookmarkStart w:id="1666" w:name="_Toc56520816"/>
      <w:bookmarkStart w:id="1667" w:name="_Toc67728777"/>
      <w:r>
        <w:t>5.2.41.3.1</w:t>
      </w:r>
      <w:r>
        <w:tab/>
        <w:t>GET</w:t>
      </w:r>
      <w:bookmarkEnd w:id="1665"/>
      <w:bookmarkEnd w:id="1666"/>
      <w:bookmarkEnd w:id="1667"/>
    </w:p>
    <w:p w14:paraId="695A4AE0" w14:textId="77777777" w:rsidR="00A260B2" w:rsidRDefault="00A260B2" w:rsidP="00A260B2">
      <w:r>
        <w:t>This method shall support the URI query parameters specified in table 5.2.41.3.1-1.</w:t>
      </w:r>
    </w:p>
    <w:p w14:paraId="47F75C59"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34F53205"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9EAE87"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D9A55F9"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E0FEB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984A03"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C09EB" w14:textId="77777777" w:rsidR="00A260B2" w:rsidRDefault="00A260B2" w:rsidP="00C17C4C">
            <w:pPr>
              <w:pStyle w:val="TAH"/>
              <w:rPr>
                <w:lang w:val="en-US"/>
              </w:rPr>
            </w:pPr>
            <w:r>
              <w:rPr>
                <w:lang w:val="en-US"/>
              </w:rPr>
              <w:t>Description</w:t>
            </w:r>
          </w:p>
        </w:tc>
      </w:tr>
      <w:tr w:rsidR="00A260B2" w14:paraId="47BBC8E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D8CC5C1"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C8B5215"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D8C8B7"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991390"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5903130"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0A17BEFC" w14:textId="77777777" w:rsidR="00A260B2" w:rsidRDefault="00A260B2" w:rsidP="00A260B2"/>
    <w:p w14:paraId="4C067455" w14:textId="77777777" w:rsidR="00A260B2" w:rsidRDefault="00A260B2" w:rsidP="00A260B2">
      <w:r>
        <w:lastRenderedPageBreak/>
        <w:t>This method shall support the request data structures specified in table 5.2.41.3.1-2 and the response data structures and response codes specified in table 5.2.41.3.1-3.</w:t>
      </w:r>
    </w:p>
    <w:p w14:paraId="2EA9AFDB"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54C10B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C2945"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580532"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CC33CC"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EBCA6A" w14:textId="77777777" w:rsidR="00A260B2" w:rsidRDefault="00A260B2" w:rsidP="00C17C4C">
            <w:pPr>
              <w:pStyle w:val="TAH"/>
              <w:rPr>
                <w:lang w:val="en-US"/>
              </w:rPr>
            </w:pPr>
            <w:r>
              <w:rPr>
                <w:lang w:val="en-US"/>
              </w:rPr>
              <w:t>Description</w:t>
            </w:r>
          </w:p>
        </w:tc>
      </w:tr>
      <w:tr w:rsidR="00A260B2" w14:paraId="057319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F2F953"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5390C2"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E557BE"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3D1C3" w14:textId="77777777" w:rsidR="00A260B2" w:rsidRDefault="00A260B2" w:rsidP="00C17C4C">
            <w:pPr>
              <w:pStyle w:val="TAL"/>
              <w:rPr>
                <w:lang w:val="en-US"/>
              </w:rPr>
            </w:pPr>
          </w:p>
        </w:tc>
      </w:tr>
    </w:tbl>
    <w:p w14:paraId="2BA46703" w14:textId="77777777" w:rsidR="00A260B2" w:rsidRDefault="00A260B2" w:rsidP="00A260B2"/>
    <w:p w14:paraId="5D1098D5"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0BA862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40CCD"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C041D"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A6BF1A"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FE17DE" w14:textId="77777777" w:rsidR="00A260B2" w:rsidRDefault="00A260B2" w:rsidP="00C17C4C">
            <w:pPr>
              <w:pStyle w:val="TAH"/>
              <w:rPr>
                <w:lang w:val="en-US"/>
              </w:rPr>
            </w:pPr>
            <w:r>
              <w:rPr>
                <w:lang w:val="en-US"/>
              </w:rPr>
              <w:t>Response</w:t>
            </w:r>
          </w:p>
          <w:p w14:paraId="60E68E2A"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E8DE64" w14:textId="77777777" w:rsidR="00A260B2" w:rsidRDefault="00A260B2" w:rsidP="00C17C4C">
            <w:pPr>
              <w:pStyle w:val="TAH"/>
              <w:rPr>
                <w:lang w:val="en-US"/>
              </w:rPr>
            </w:pPr>
            <w:r>
              <w:rPr>
                <w:lang w:val="en-US"/>
              </w:rPr>
              <w:t>Description</w:t>
            </w:r>
          </w:p>
        </w:tc>
      </w:tr>
      <w:tr w:rsidR="00A260B2" w14:paraId="791B64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E4BB01" w14:textId="77777777" w:rsidR="00A260B2" w:rsidRDefault="00A260B2" w:rsidP="00C17C4C">
            <w:pPr>
              <w:pStyle w:val="TAL"/>
              <w:rPr>
                <w:lang w:val="en-US"/>
              </w:rPr>
            </w:pPr>
            <w:r w:rsidRPr="00F9317B">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2E6FA97"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285BE8"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5AA015"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BC2670"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110BBF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E151ED"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A0744BA" w14:textId="77777777" w:rsidR="00A260B2" w:rsidRDefault="00A260B2" w:rsidP="007C4061">
      <w:pPr>
        <w:rPr>
          <w:lang w:eastAsia="zh-CN"/>
        </w:rPr>
      </w:pPr>
    </w:p>
    <w:p w14:paraId="23E4592E" w14:textId="77777777" w:rsidR="00344CEB" w:rsidRDefault="00344CEB" w:rsidP="00344CEB">
      <w:pPr>
        <w:pStyle w:val="Heading3"/>
      </w:pPr>
      <w:bookmarkStart w:id="1668" w:name="_Toc56520817"/>
      <w:bookmarkStart w:id="1669" w:name="_Toc67728778"/>
      <w:r>
        <w:t>5.2.42</w:t>
      </w:r>
      <w:r>
        <w:tab/>
        <w:t xml:space="preserve">Resource: </w:t>
      </w:r>
      <w:r w:rsidRPr="00BC2907">
        <w:rPr>
          <w:lang w:eastAsia="zh-CN"/>
        </w:rPr>
        <w:t>LcsBroadcastAssistanceSubscriptionData</w:t>
      </w:r>
      <w:bookmarkEnd w:id="1668"/>
      <w:bookmarkEnd w:id="1669"/>
    </w:p>
    <w:p w14:paraId="0A3E09BD" w14:textId="77777777" w:rsidR="00344CEB" w:rsidRDefault="00344CEB" w:rsidP="00344CEB">
      <w:pPr>
        <w:pStyle w:val="Heading4"/>
      </w:pPr>
      <w:bookmarkStart w:id="1670" w:name="_Toc56520818"/>
      <w:bookmarkStart w:id="1671" w:name="_Toc67728779"/>
      <w:r>
        <w:t>5.2.42.1</w:t>
      </w:r>
      <w:r>
        <w:tab/>
        <w:t>Description</w:t>
      </w:r>
      <w:bookmarkEnd w:id="1670"/>
      <w:bookmarkEnd w:id="1671"/>
    </w:p>
    <w:p w14:paraId="09084AD7"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E2BCFE8"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D3BACB" w14:textId="77777777" w:rsidR="00344CEB" w:rsidRDefault="00344CEB" w:rsidP="00344CEB">
      <w:pPr>
        <w:pStyle w:val="Heading4"/>
      </w:pPr>
      <w:bookmarkStart w:id="1672" w:name="_Toc56520819"/>
      <w:bookmarkStart w:id="1673" w:name="_Toc67728780"/>
      <w:r>
        <w:t>5.2.42.2</w:t>
      </w:r>
      <w:r>
        <w:tab/>
        <w:t>Resource Definition</w:t>
      </w:r>
      <w:bookmarkEnd w:id="1672"/>
      <w:bookmarkEnd w:id="1673"/>
    </w:p>
    <w:p w14:paraId="02B1CA7A"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79B15DCB"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24682CC9" w14:textId="77777777" w:rsidR="00344CEB" w:rsidRDefault="00344CEB" w:rsidP="00344CEB">
      <w:pPr>
        <w:pStyle w:val="TH"/>
        <w:outlineLvl w:val="0"/>
        <w:rPr>
          <w:rFonts w:cs="Arial"/>
        </w:rPr>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43165C92"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8AE520" w14:textId="77777777" w:rsidR="00344CEB" w:rsidRDefault="00344CEB" w:rsidP="008B323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4C8C1" w14:textId="77777777" w:rsidR="00344CEB" w:rsidRDefault="00344CEB" w:rsidP="008B3231">
            <w:pPr>
              <w:pStyle w:val="TAH"/>
              <w:rPr>
                <w:lang w:val="en-US"/>
              </w:rPr>
            </w:pPr>
            <w:r>
              <w:rPr>
                <w:lang w:val="en-US"/>
              </w:rPr>
              <w:t>Definition</w:t>
            </w:r>
          </w:p>
        </w:tc>
      </w:tr>
      <w:tr w:rsidR="00344CEB" w14:paraId="3E775253"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EA1951" w14:textId="77777777" w:rsidR="00344CEB" w:rsidRDefault="00344CEB" w:rsidP="008B323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A0ED1" w14:textId="77777777" w:rsidR="00344CEB" w:rsidRDefault="00344CEB" w:rsidP="008B323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4E80DF41"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E114C" w14:textId="77777777" w:rsidR="00344CEB" w:rsidRDefault="00344CEB" w:rsidP="008B323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A4D9B" w14:textId="77777777" w:rsidR="00344CEB" w:rsidRDefault="00344CEB" w:rsidP="008B323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774FE13D" w14:textId="77777777" w:rsidR="00344CEB" w:rsidRDefault="00344CEB" w:rsidP="008B3231">
            <w:pPr>
              <w:pStyle w:val="TAL"/>
              <w:rPr>
                <w:lang w:val="en-US"/>
              </w:rPr>
            </w:pPr>
            <w:r>
              <w:rPr>
                <w:lang w:val="en-US"/>
              </w:rPr>
              <w:tab/>
            </w:r>
            <w:r w:rsidRPr="00F9317B">
              <w:t>See pattern of type VarUeId in 3GPP TS 29.571 [3]</w:t>
            </w:r>
          </w:p>
        </w:tc>
      </w:tr>
      <w:tr w:rsidR="00344CEB" w14:paraId="4292FCE5"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tcPr>
          <w:p w14:paraId="4101A624" w14:textId="77777777" w:rsidR="00344CEB" w:rsidRDefault="00344CEB" w:rsidP="008B323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74F91A2" w14:textId="77777777" w:rsidR="00344CEB" w:rsidRDefault="00344CEB" w:rsidP="008B323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1BFCBF93" w14:textId="77777777" w:rsidR="00344CEB" w:rsidRDefault="00344CEB" w:rsidP="00344CEB"/>
    <w:p w14:paraId="4A4E30D6" w14:textId="77777777" w:rsidR="00344CEB" w:rsidRDefault="00344CEB" w:rsidP="00344CEB">
      <w:pPr>
        <w:pStyle w:val="Heading4"/>
      </w:pPr>
      <w:bookmarkStart w:id="1674" w:name="_Toc56520820"/>
      <w:bookmarkStart w:id="1675" w:name="_Toc67728781"/>
      <w:r>
        <w:t>5.2.42.3</w:t>
      </w:r>
      <w:r>
        <w:tab/>
        <w:t>Resource Standard Methods</w:t>
      </w:r>
      <w:bookmarkEnd w:id="1674"/>
      <w:bookmarkEnd w:id="1675"/>
    </w:p>
    <w:p w14:paraId="34B451B1" w14:textId="77777777" w:rsidR="00344CEB" w:rsidRDefault="00344CEB" w:rsidP="00344CEB">
      <w:pPr>
        <w:pStyle w:val="Heading5"/>
      </w:pPr>
      <w:bookmarkStart w:id="1676" w:name="_Toc56520821"/>
      <w:bookmarkStart w:id="1677" w:name="_Toc67728782"/>
      <w:r>
        <w:t>5.2.42.3.1</w:t>
      </w:r>
      <w:r>
        <w:tab/>
        <w:t>GET</w:t>
      </w:r>
      <w:bookmarkEnd w:id="1676"/>
      <w:bookmarkEnd w:id="1677"/>
    </w:p>
    <w:p w14:paraId="04AEC5E0" w14:textId="77777777" w:rsidR="00344CEB" w:rsidRDefault="00344CEB" w:rsidP="00344CEB">
      <w:r>
        <w:t>This method shall support the URI query parameters specified in table 5.2.42.3.1-1.</w:t>
      </w:r>
    </w:p>
    <w:p w14:paraId="3FE9DC4B"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1617101E" w14:textId="77777777" w:rsidTr="008B323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9B512C0" w14:textId="77777777" w:rsidR="00344CEB" w:rsidRDefault="00344CEB" w:rsidP="008B323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29CF9A4" w14:textId="77777777" w:rsidR="00344CEB" w:rsidRDefault="00344CEB" w:rsidP="008B323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B21AA4B"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58EF569" w14:textId="77777777" w:rsidR="00344CEB" w:rsidRDefault="00344CEB" w:rsidP="008B323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998C8" w14:textId="77777777" w:rsidR="00344CEB" w:rsidRDefault="00344CEB" w:rsidP="008B3231">
            <w:pPr>
              <w:pStyle w:val="TAH"/>
              <w:rPr>
                <w:lang w:val="en-US"/>
              </w:rPr>
            </w:pPr>
            <w:r>
              <w:rPr>
                <w:lang w:val="en-US"/>
              </w:rPr>
              <w:t>Description</w:t>
            </w:r>
          </w:p>
        </w:tc>
      </w:tr>
      <w:tr w:rsidR="00344CEB" w14:paraId="43A98A3B" w14:textId="77777777" w:rsidTr="008B323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DD2121D" w14:textId="77777777" w:rsidR="00344CEB" w:rsidRDefault="00344CEB" w:rsidP="008B323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F0D9363" w14:textId="77777777" w:rsidR="00344CEB" w:rsidRDefault="00344CEB" w:rsidP="008B323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56DC2749" w14:textId="77777777" w:rsidR="00344CEB" w:rsidRDefault="00344CEB" w:rsidP="008B323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6DC120E" w14:textId="77777777" w:rsidR="00344CEB" w:rsidRDefault="00344CEB" w:rsidP="008B323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53AD8A90" w14:textId="77777777" w:rsidR="00344CEB" w:rsidRDefault="00344CEB" w:rsidP="008B323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A28E40E" w14:textId="77777777" w:rsidR="00344CEB" w:rsidRDefault="00344CEB" w:rsidP="00344CEB"/>
    <w:p w14:paraId="6DC1D921" w14:textId="77777777" w:rsidR="00344CEB" w:rsidRDefault="00344CEB" w:rsidP="00344CEB">
      <w:r>
        <w:t>This method shall support the request data structures specified in table 5.2.42.3.1-2 and the response data structures and response codes specified in table 5.2.42.3.1-3.</w:t>
      </w:r>
    </w:p>
    <w:p w14:paraId="40B3C458" w14:textId="77777777" w:rsidR="00344CEB" w:rsidRDefault="00344CEB" w:rsidP="00344CEB">
      <w:pPr>
        <w:pStyle w:val="TH"/>
        <w:outlineLvl w:val="0"/>
      </w:pPr>
      <w:r>
        <w:lastRenderedPageBreak/>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65D44271" w14:textId="77777777" w:rsidTr="008B32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03976" w14:textId="77777777" w:rsidR="00344CEB" w:rsidRDefault="00344CEB" w:rsidP="008B323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294760" w14:textId="77777777" w:rsidR="00344CEB" w:rsidRDefault="00344CEB" w:rsidP="008B323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A3E9BD" w14:textId="77777777" w:rsidR="00344CEB" w:rsidRDefault="00344CEB" w:rsidP="008B323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AFCE1" w14:textId="77777777" w:rsidR="00344CEB" w:rsidRDefault="00344CEB" w:rsidP="008B3231">
            <w:pPr>
              <w:pStyle w:val="TAH"/>
              <w:rPr>
                <w:lang w:val="en-US"/>
              </w:rPr>
            </w:pPr>
            <w:r>
              <w:rPr>
                <w:lang w:val="en-US"/>
              </w:rPr>
              <w:t>Description</w:t>
            </w:r>
          </w:p>
        </w:tc>
      </w:tr>
      <w:tr w:rsidR="00344CEB" w14:paraId="3B949CFD" w14:textId="77777777" w:rsidTr="008B323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05C8D0" w14:textId="77777777" w:rsidR="00344CEB" w:rsidRDefault="00344CEB" w:rsidP="008B323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58C48" w14:textId="77777777" w:rsidR="00344CEB" w:rsidRDefault="00344CEB" w:rsidP="008B323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139341" w14:textId="77777777" w:rsidR="00344CEB" w:rsidRDefault="00344CEB" w:rsidP="008B323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04EA13" w14:textId="77777777" w:rsidR="00344CEB" w:rsidRDefault="00344CEB" w:rsidP="008B3231">
            <w:pPr>
              <w:pStyle w:val="TAL"/>
              <w:rPr>
                <w:lang w:val="en-US"/>
              </w:rPr>
            </w:pPr>
          </w:p>
        </w:tc>
      </w:tr>
    </w:tbl>
    <w:p w14:paraId="4F5777B1" w14:textId="77777777" w:rsidR="00344CEB" w:rsidRDefault="00344CEB" w:rsidP="00344CEB"/>
    <w:p w14:paraId="69979CB6"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57CAE17B" w14:textId="77777777" w:rsidTr="008B323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863E308" w14:textId="77777777" w:rsidR="00344CEB" w:rsidRDefault="00344CEB" w:rsidP="008B323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B099FD8"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45F7B6" w14:textId="77777777" w:rsidR="00344CEB" w:rsidRDefault="00344CEB" w:rsidP="008B323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63CDD94" w14:textId="77777777" w:rsidR="00344CEB" w:rsidRDefault="00344CEB" w:rsidP="008B3231">
            <w:pPr>
              <w:pStyle w:val="TAH"/>
              <w:rPr>
                <w:lang w:val="en-US"/>
              </w:rPr>
            </w:pPr>
            <w:r>
              <w:rPr>
                <w:lang w:val="en-US"/>
              </w:rPr>
              <w:t>Response</w:t>
            </w:r>
          </w:p>
          <w:p w14:paraId="580D5626" w14:textId="77777777" w:rsidR="00344CEB" w:rsidRDefault="00344CEB" w:rsidP="008B323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12AED26A" w14:textId="77777777" w:rsidR="00344CEB" w:rsidRDefault="00344CEB" w:rsidP="008B3231">
            <w:pPr>
              <w:pStyle w:val="TAH"/>
              <w:rPr>
                <w:lang w:val="en-US"/>
              </w:rPr>
            </w:pPr>
            <w:r>
              <w:rPr>
                <w:lang w:val="en-US"/>
              </w:rPr>
              <w:t>Description</w:t>
            </w:r>
          </w:p>
        </w:tc>
      </w:tr>
      <w:tr w:rsidR="00344CEB" w14:paraId="602AAAF1" w14:textId="77777777" w:rsidTr="008B323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1D3915A2" w14:textId="77777777" w:rsidR="00344CEB" w:rsidRDefault="00344CEB" w:rsidP="008B3231">
            <w:pPr>
              <w:pStyle w:val="TAL"/>
              <w:rPr>
                <w:lang w:val="en-US"/>
              </w:rPr>
            </w:pPr>
            <w:r w:rsidRPr="00F9317B">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1FFBB8C" w14:textId="77777777" w:rsidR="00344CEB" w:rsidRDefault="00344CEB" w:rsidP="008B323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ACABF94" w14:textId="77777777" w:rsidR="00344CEB" w:rsidRDefault="00344CEB" w:rsidP="008B323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0F2462D1" w14:textId="77777777" w:rsidR="00344CEB" w:rsidRDefault="00344CEB" w:rsidP="008B323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01EF9B6F" w14:textId="77777777" w:rsidR="00344CEB" w:rsidRDefault="00344CEB" w:rsidP="008B3231">
            <w:pPr>
              <w:pStyle w:val="TAL"/>
              <w:rPr>
                <w:lang w:val="en-US"/>
              </w:rPr>
            </w:pPr>
            <w:r>
              <w:rPr>
                <w:lang w:val="en-US"/>
              </w:rPr>
              <w:t xml:space="preserve">Upon success, a response body containing the LCS </w:t>
            </w:r>
            <w:r w:rsidRPr="00F9317B">
              <w:rPr>
                <w:rFonts w:cs="Arial"/>
                <w:szCs w:val="18"/>
              </w:rPr>
              <w:t>Broadcast Assistance Data Subscription Data</w:t>
            </w:r>
            <w:r>
              <w:rPr>
                <w:lang w:val="en-US"/>
              </w:rPr>
              <w:t xml:space="preserve"> shall be returned.</w:t>
            </w:r>
          </w:p>
        </w:tc>
      </w:tr>
      <w:tr w:rsidR="00344CEB" w14:paraId="1B7C4CDF" w14:textId="77777777" w:rsidTr="008B323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ECD38A" w14:textId="77777777" w:rsidR="00344CEB" w:rsidRDefault="00344CEB" w:rsidP="008B3231">
            <w:pPr>
              <w:pStyle w:val="TAL"/>
              <w:rPr>
                <w:lang w:val="en-US"/>
              </w:rPr>
            </w:pPr>
            <w:r>
              <w:rPr>
                <w:lang w:val="en-US"/>
              </w:rPr>
              <w:t>NOTE:</w:t>
            </w:r>
            <w:r>
              <w:rPr>
                <w:lang w:val="en-US"/>
              </w:rPr>
              <w:tab/>
              <w:t>In addition common data structures as listed in table 5.5-1 are supported.</w:t>
            </w:r>
          </w:p>
        </w:tc>
      </w:tr>
    </w:tbl>
    <w:p w14:paraId="0A9DC488" w14:textId="77777777" w:rsidR="002B3142" w:rsidRDefault="002B3142" w:rsidP="002B3142">
      <w:pPr>
        <w:rPr>
          <w:lang w:val="de-DE"/>
        </w:rPr>
      </w:pPr>
      <w:bookmarkStart w:id="1678" w:name="_Toc56520822"/>
    </w:p>
    <w:p w14:paraId="61894DC0" w14:textId="77777777" w:rsidR="00F228BD" w:rsidRDefault="00F228BD" w:rsidP="00F228BD">
      <w:pPr>
        <w:pStyle w:val="Heading3"/>
      </w:pPr>
      <w:bookmarkStart w:id="1679" w:name="_Toc67728783"/>
      <w:r>
        <w:rPr>
          <w:lang w:val="de-DE"/>
        </w:rPr>
        <w:t>5.2.</w:t>
      </w:r>
      <w:r w:rsidRPr="00F228BD">
        <w:rPr>
          <w:lang w:val="de-DE"/>
        </w:rPr>
        <w:t>43</w:t>
      </w:r>
      <w:r>
        <w:tab/>
        <w:t>Resource: 5GVnGroupsInternal</w:t>
      </w:r>
      <w:bookmarkEnd w:id="1678"/>
      <w:bookmarkEnd w:id="1679"/>
    </w:p>
    <w:p w14:paraId="6B78AF5D" w14:textId="77777777" w:rsidR="00F228BD" w:rsidRDefault="00F228BD" w:rsidP="00F228BD">
      <w:pPr>
        <w:pStyle w:val="Heading4"/>
      </w:pPr>
      <w:bookmarkStart w:id="1680" w:name="_Toc56520823"/>
      <w:bookmarkStart w:id="1681" w:name="_Toc67728784"/>
      <w:r>
        <w:rPr>
          <w:lang w:val="de-DE"/>
        </w:rPr>
        <w:t>5.2.43</w:t>
      </w:r>
      <w:r>
        <w:t>.1</w:t>
      </w:r>
      <w:r>
        <w:tab/>
        <w:t>Description</w:t>
      </w:r>
      <w:bookmarkEnd w:id="1680"/>
      <w:bookmarkEnd w:id="1681"/>
    </w:p>
    <w:p w14:paraId="0FEC8337" w14:textId="77777777" w:rsidR="00F228BD" w:rsidRDefault="00F228BD" w:rsidP="00F228B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7F729557" w14:textId="77777777" w:rsidR="00F228BD" w:rsidRDefault="00F228BD" w:rsidP="00F228BD">
      <w:pPr>
        <w:pStyle w:val="Heading4"/>
      </w:pPr>
      <w:bookmarkStart w:id="1682" w:name="_Toc56520824"/>
      <w:bookmarkStart w:id="1683" w:name="_Toc67728785"/>
      <w:r>
        <w:rPr>
          <w:lang w:val="de-DE"/>
        </w:rPr>
        <w:t>5.2.43</w:t>
      </w:r>
      <w:r>
        <w:t>.2</w:t>
      </w:r>
      <w:r>
        <w:tab/>
        <w:t>Resource Definition</w:t>
      </w:r>
      <w:bookmarkEnd w:id="1682"/>
      <w:bookmarkEnd w:id="1683"/>
    </w:p>
    <w:p w14:paraId="69D82BEE" w14:textId="77777777" w:rsidR="00F228BD" w:rsidRDefault="00F228BD" w:rsidP="00F228BD">
      <w:r>
        <w:t>Resource URI: {apiRoot}/nudr-dr/</w:t>
      </w:r>
      <w:r>
        <w:rPr>
          <w:lang w:eastAsia="zh-CN"/>
        </w:rPr>
        <w:t>&lt;apiVersion&gt;</w:t>
      </w:r>
      <w:r>
        <w:t>/subscription-data/group-data/5g-vn-groups/internal</w:t>
      </w:r>
    </w:p>
    <w:p w14:paraId="251A3715" w14:textId="77777777" w:rsidR="00F228BD" w:rsidRDefault="00F228BD" w:rsidP="00F228BD">
      <w:pPr>
        <w:rPr>
          <w:rFonts w:ascii="Arial" w:hAnsi="Arial" w:cs="Arial"/>
        </w:rPr>
      </w:pPr>
      <w:r>
        <w:t>This resource shall support the resource URI variables defined in table 5.2.43.2-1</w:t>
      </w:r>
      <w:r>
        <w:rPr>
          <w:rFonts w:ascii="Arial" w:hAnsi="Arial" w:cs="Arial"/>
        </w:rPr>
        <w:t>.</w:t>
      </w:r>
    </w:p>
    <w:p w14:paraId="79BFF080" w14:textId="77777777" w:rsidR="00F228BD" w:rsidRDefault="00F228BD" w:rsidP="00F228BD">
      <w:pPr>
        <w:pStyle w:val="TH"/>
        <w:outlineLvl w:val="0"/>
        <w:rPr>
          <w:rFonts w:cs="Arial"/>
        </w:rPr>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28BD" w14:paraId="0CE014D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7A5077" w14:textId="77777777" w:rsidR="00F228BD" w:rsidRDefault="00F228B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6DC9B6" w14:textId="77777777" w:rsidR="00F228BD" w:rsidRDefault="00F228BD">
            <w:pPr>
              <w:pStyle w:val="TAH"/>
              <w:rPr>
                <w:lang w:val="en-US"/>
              </w:rPr>
            </w:pPr>
            <w:r>
              <w:rPr>
                <w:lang w:val="en-US"/>
              </w:rPr>
              <w:t>Definition</w:t>
            </w:r>
          </w:p>
        </w:tc>
      </w:tr>
      <w:tr w:rsidR="00F228BD" w14:paraId="604500C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8C987C" w14:textId="77777777" w:rsidR="00F228BD" w:rsidRDefault="00F228B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C283BF" w14:textId="77777777" w:rsidR="00F228BD" w:rsidRDefault="00F228BD">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23C2D62" w14:textId="77777777" w:rsidR="00F228BD" w:rsidRPr="00F228BD" w:rsidRDefault="00F228BD" w:rsidP="00F228BD"/>
    <w:p w14:paraId="69A5E6EF" w14:textId="77777777" w:rsidR="00F228BD" w:rsidRDefault="00F228BD" w:rsidP="00F228BD">
      <w:pPr>
        <w:pStyle w:val="Heading4"/>
      </w:pPr>
      <w:bookmarkStart w:id="1684" w:name="_Toc56520825"/>
      <w:bookmarkStart w:id="1685" w:name="_Toc67728786"/>
      <w:r>
        <w:rPr>
          <w:lang w:val="de-DE"/>
        </w:rPr>
        <w:t>5.2.43</w:t>
      </w:r>
      <w:r>
        <w:t>.3</w:t>
      </w:r>
      <w:r>
        <w:tab/>
        <w:t>Resource Standard Methods</w:t>
      </w:r>
      <w:bookmarkEnd w:id="1684"/>
      <w:bookmarkEnd w:id="1685"/>
    </w:p>
    <w:p w14:paraId="1C9952F7" w14:textId="77777777" w:rsidR="00F228BD" w:rsidRDefault="00F228BD" w:rsidP="00F228BD">
      <w:pPr>
        <w:pStyle w:val="Heading5"/>
      </w:pPr>
      <w:bookmarkStart w:id="1686" w:name="_Toc56520826"/>
      <w:bookmarkStart w:id="1687" w:name="_Toc67728787"/>
      <w:r>
        <w:t>5.2.43.3.1</w:t>
      </w:r>
      <w:r>
        <w:tab/>
        <w:t>GET</w:t>
      </w:r>
      <w:bookmarkEnd w:id="1686"/>
      <w:bookmarkEnd w:id="1687"/>
    </w:p>
    <w:p w14:paraId="41109609" w14:textId="77777777" w:rsidR="00F228BD" w:rsidRDefault="00F228BD" w:rsidP="00F228BD">
      <w:r>
        <w:t>This method shall support the URI query parameters specified in table 5.2.43.3.1-1.</w:t>
      </w:r>
    </w:p>
    <w:p w14:paraId="3458BBF9" w14:textId="77777777" w:rsidR="00F228BD" w:rsidRDefault="00F228BD" w:rsidP="00F228BD">
      <w:pPr>
        <w:pStyle w:val="TH"/>
        <w:outlineLvl w:val="0"/>
        <w:rPr>
          <w:rFonts w:cs="Arial"/>
        </w:rPr>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F228BD" w14:paraId="62AFEA60" w14:textId="77777777" w:rsidTr="00F228B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301E17" w14:textId="77777777" w:rsidR="00F228BD" w:rsidRDefault="00F228BD">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FFF4202" w14:textId="77777777" w:rsidR="00F228BD" w:rsidRDefault="00F228BD">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E93FE8C"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92710" w14:textId="77777777" w:rsidR="00F228BD" w:rsidRDefault="00F228BD">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C615C" w14:textId="77777777" w:rsidR="00F228BD" w:rsidRDefault="00F228BD">
            <w:pPr>
              <w:pStyle w:val="TAH"/>
              <w:rPr>
                <w:lang w:val="en-US"/>
              </w:rPr>
            </w:pPr>
            <w:r>
              <w:rPr>
                <w:lang w:val="en-US"/>
              </w:rPr>
              <w:t>Description</w:t>
            </w:r>
          </w:p>
        </w:tc>
      </w:tr>
      <w:tr w:rsidR="00F228BD" w14:paraId="0309A359" w14:textId="77777777" w:rsidTr="00F228BD">
        <w:trPr>
          <w:jc w:val="center"/>
        </w:trPr>
        <w:tc>
          <w:tcPr>
            <w:tcW w:w="788" w:type="pct"/>
            <w:tcBorders>
              <w:top w:val="single" w:sz="4" w:space="0" w:color="auto"/>
              <w:left w:val="single" w:sz="6" w:space="0" w:color="000000"/>
              <w:bottom w:val="single" w:sz="4" w:space="0" w:color="auto"/>
              <w:right w:val="single" w:sz="6" w:space="0" w:color="000000"/>
            </w:tcBorders>
            <w:hideMark/>
          </w:tcPr>
          <w:p w14:paraId="11BF4AB5" w14:textId="77777777" w:rsidR="00F228BD" w:rsidRDefault="00F228BD">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72A1AF75" w14:textId="77777777" w:rsidR="00F228BD" w:rsidRDefault="00F228BD">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3FD51410"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C6F8DB1" w14:textId="77777777" w:rsidR="00F228BD" w:rsidRDefault="00F228BD">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E9B9E03" w14:textId="77777777" w:rsidR="00F228BD" w:rsidRDefault="00F228BD">
            <w:pPr>
              <w:pStyle w:val="TAL"/>
              <w:rPr>
                <w:rFonts w:cs="Arial"/>
                <w:szCs w:val="18"/>
                <w:lang w:val="en-US"/>
              </w:rPr>
            </w:pPr>
            <w:r>
              <w:rPr>
                <w:rFonts w:cs="Arial"/>
                <w:szCs w:val="18"/>
                <w:lang w:val="en-US"/>
              </w:rPr>
              <w:t>Return those 5G VN groups whose Internal Group ID corresponds with any of the Group IDs in this list.</w:t>
            </w:r>
          </w:p>
        </w:tc>
      </w:tr>
    </w:tbl>
    <w:p w14:paraId="23CC4109" w14:textId="77777777" w:rsidR="00F228BD" w:rsidRPr="00F228BD" w:rsidRDefault="00F228BD" w:rsidP="00F228BD"/>
    <w:p w14:paraId="6DE7B67C" w14:textId="77777777" w:rsidR="00F228BD" w:rsidRDefault="00F228BD" w:rsidP="00F228BD">
      <w:r>
        <w:t>This method shall support the request data structures specified in table 5.2.43.3.1-2 and the response data structures and response codes specified in table 5.2.43.3.1-3.</w:t>
      </w:r>
    </w:p>
    <w:p w14:paraId="6D509713" w14:textId="77777777" w:rsidR="00F228BD" w:rsidRDefault="00F228BD" w:rsidP="00F228B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228BD" w14:paraId="1DEFCA02" w14:textId="77777777" w:rsidTr="00F228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C0A0A0" w14:textId="77777777" w:rsidR="00F228BD" w:rsidRDefault="00F228B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EE32E" w14:textId="77777777" w:rsidR="00F228BD" w:rsidRDefault="00F228B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BE395F" w14:textId="77777777" w:rsidR="00F228BD" w:rsidRDefault="00F228B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BCD4D" w14:textId="77777777" w:rsidR="00F228BD" w:rsidRDefault="00F228BD">
            <w:pPr>
              <w:pStyle w:val="TAH"/>
              <w:rPr>
                <w:lang w:val="en-US"/>
              </w:rPr>
            </w:pPr>
            <w:r>
              <w:rPr>
                <w:lang w:val="en-US"/>
              </w:rPr>
              <w:t>Description</w:t>
            </w:r>
          </w:p>
        </w:tc>
      </w:tr>
      <w:tr w:rsidR="00F228BD" w14:paraId="23B0880D" w14:textId="77777777" w:rsidTr="00F228B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2569B3" w14:textId="77777777" w:rsidR="00F228BD" w:rsidRDefault="00F228B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54A9A2" w14:textId="77777777" w:rsidR="00F228BD" w:rsidRDefault="00F228B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FC68C4" w14:textId="77777777" w:rsidR="00F228BD" w:rsidRDefault="00F228B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4C1AE5" w14:textId="77777777" w:rsidR="00F228BD" w:rsidRDefault="00F228BD">
            <w:pPr>
              <w:pStyle w:val="TAL"/>
              <w:rPr>
                <w:lang w:val="en-US"/>
              </w:rPr>
            </w:pPr>
          </w:p>
        </w:tc>
      </w:tr>
    </w:tbl>
    <w:p w14:paraId="466031CA" w14:textId="77777777" w:rsidR="00F228BD" w:rsidRPr="00F228BD" w:rsidRDefault="00F228BD" w:rsidP="00F228BD"/>
    <w:p w14:paraId="7362EEC4" w14:textId="77777777" w:rsidR="00F228BD" w:rsidRDefault="00F228BD" w:rsidP="00F228B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F228BD" w14:paraId="14267CB1" w14:textId="77777777" w:rsidTr="00F228BD">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356ED3FC" w14:textId="77777777" w:rsidR="00F228BD" w:rsidRDefault="00F228B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7C72AE8"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C6079C" w14:textId="77777777" w:rsidR="00F228BD" w:rsidRDefault="00F228BD">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E1EB2ED" w14:textId="77777777" w:rsidR="00F228BD" w:rsidRDefault="00F228BD">
            <w:pPr>
              <w:pStyle w:val="TAH"/>
              <w:rPr>
                <w:lang w:val="en-US"/>
              </w:rPr>
            </w:pPr>
            <w:r>
              <w:rPr>
                <w:lang w:val="en-US"/>
              </w:rPr>
              <w:t>Response</w:t>
            </w:r>
          </w:p>
          <w:p w14:paraId="7AC32455" w14:textId="77777777" w:rsidR="00F228BD" w:rsidRDefault="00F228BD">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2B55C2FF" w14:textId="77777777" w:rsidR="00F228BD" w:rsidRDefault="00F228BD">
            <w:pPr>
              <w:pStyle w:val="TAH"/>
              <w:rPr>
                <w:lang w:val="en-US"/>
              </w:rPr>
            </w:pPr>
            <w:r>
              <w:rPr>
                <w:lang w:val="en-US"/>
              </w:rPr>
              <w:t>Description</w:t>
            </w:r>
          </w:p>
        </w:tc>
      </w:tr>
      <w:tr w:rsidR="00F228BD" w14:paraId="269191BE" w14:textId="77777777" w:rsidTr="00F228BD">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38A53CA" w14:textId="77777777" w:rsidR="00F228BD" w:rsidRDefault="00F228BD">
            <w:pPr>
              <w:pStyle w:val="TAL"/>
              <w:rPr>
                <w:lang w:val="en-US"/>
              </w:rPr>
            </w:pPr>
            <w:r>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0CBD3CC9"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52D19AAC" w14:textId="77777777" w:rsidR="00F228BD" w:rsidRDefault="00F228BD">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E27A667" w14:textId="77777777" w:rsidR="00F228BD" w:rsidRDefault="00F228BD">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227A92A" w14:textId="77777777" w:rsidR="00F228BD" w:rsidRDefault="00F228BD">
            <w:pPr>
              <w:pStyle w:val="TAL"/>
              <w:rPr>
                <w:lang w:val="en-US"/>
              </w:rPr>
            </w:pPr>
            <w:r>
              <w:rPr>
                <w:lang w:val="en-US"/>
              </w:rPr>
              <w:t>Upon success, a response body containing the map (list of key-value pairs where ExtGroupId (see 3GPP TS 29.503 [6] serves as key) of 5GVnGroupConfiguration shall be returned.</w:t>
            </w:r>
          </w:p>
        </w:tc>
      </w:tr>
    </w:tbl>
    <w:p w14:paraId="3990E590" w14:textId="77777777" w:rsidR="00344CEB" w:rsidRPr="00344CEB" w:rsidRDefault="00344CEB" w:rsidP="007C4061">
      <w:pPr>
        <w:rPr>
          <w:lang w:eastAsia="zh-CN"/>
        </w:rPr>
      </w:pPr>
    </w:p>
    <w:p w14:paraId="06C3A05B" w14:textId="77777777" w:rsidR="007C4061" w:rsidRPr="00533C32" w:rsidRDefault="007C4061" w:rsidP="006352FE">
      <w:pPr>
        <w:pStyle w:val="Heading2"/>
      </w:pPr>
      <w:bookmarkStart w:id="1688" w:name="_Toc20127150"/>
      <w:bookmarkStart w:id="1689" w:name="_Toc27589141"/>
      <w:bookmarkStart w:id="1690" w:name="_Toc36459947"/>
      <w:bookmarkStart w:id="1691" w:name="_Toc45029541"/>
      <w:bookmarkStart w:id="1692" w:name="_Toc56520827"/>
      <w:bookmarkStart w:id="1693" w:name="_Toc67728788"/>
      <w:r w:rsidRPr="00533C32">
        <w:t>5.</w:t>
      </w:r>
      <w:r w:rsidRPr="00533C32">
        <w:rPr>
          <w:lang w:eastAsia="zh-CN"/>
        </w:rPr>
        <w:t>3</w:t>
      </w:r>
      <w:r w:rsidRPr="00533C32">
        <w:tab/>
        <w:t>Notifications</w:t>
      </w:r>
      <w:bookmarkEnd w:id="1688"/>
      <w:bookmarkEnd w:id="1689"/>
      <w:bookmarkEnd w:id="1690"/>
      <w:bookmarkEnd w:id="1691"/>
      <w:bookmarkEnd w:id="1692"/>
      <w:bookmarkEnd w:id="1693"/>
    </w:p>
    <w:p w14:paraId="19EB6AC6" w14:textId="77777777" w:rsidR="007C4061" w:rsidRPr="00533C32" w:rsidRDefault="007C4061" w:rsidP="006352FE">
      <w:pPr>
        <w:pStyle w:val="Heading3"/>
      </w:pPr>
      <w:bookmarkStart w:id="1694" w:name="_Toc20127151"/>
      <w:bookmarkStart w:id="1695" w:name="_Toc27589142"/>
      <w:bookmarkStart w:id="1696" w:name="_Toc36459948"/>
      <w:bookmarkStart w:id="1697" w:name="_Toc45029542"/>
      <w:bookmarkStart w:id="1698" w:name="_Toc56520828"/>
      <w:bookmarkStart w:id="1699" w:name="_Toc67728789"/>
      <w:r w:rsidRPr="00533C32">
        <w:t>5.</w:t>
      </w:r>
      <w:r w:rsidRPr="00533C32">
        <w:rPr>
          <w:lang w:eastAsia="zh-CN"/>
        </w:rPr>
        <w:t>3</w:t>
      </w:r>
      <w:r w:rsidRPr="00533C32">
        <w:t>.1</w:t>
      </w:r>
      <w:r w:rsidRPr="00533C32">
        <w:tab/>
        <w:t>General</w:t>
      </w:r>
      <w:bookmarkEnd w:id="1694"/>
      <w:bookmarkEnd w:id="1695"/>
      <w:bookmarkEnd w:id="1696"/>
      <w:bookmarkEnd w:id="1697"/>
      <w:bookmarkEnd w:id="1698"/>
      <w:bookmarkEnd w:id="1699"/>
    </w:p>
    <w:p w14:paraId="776BEBBE"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23FD29C" w14:textId="77777777" w:rsidR="007C4061" w:rsidRPr="00533C32" w:rsidRDefault="007C4061" w:rsidP="006352FE">
      <w:pPr>
        <w:pStyle w:val="Heading3"/>
        <w:rPr>
          <w:lang w:eastAsia="zh-CN"/>
        </w:rPr>
      </w:pPr>
      <w:bookmarkStart w:id="1700" w:name="_Toc20127152"/>
      <w:bookmarkStart w:id="1701" w:name="_Toc27589143"/>
      <w:bookmarkStart w:id="1702" w:name="_Toc36459949"/>
      <w:bookmarkStart w:id="1703" w:name="_Toc45029543"/>
      <w:bookmarkStart w:id="1704" w:name="_Toc56520829"/>
      <w:bookmarkStart w:id="1705" w:name="_Toc67728790"/>
      <w:r w:rsidRPr="00533C32">
        <w:t>5.</w:t>
      </w:r>
      <w:r w:rsidRPr="00533C32">
        <w:rPr>
          <w:lang w:eastAsia="zh-CN"/>
        </w:rPr>
        <w:t>3</w:t>
      </w:r>
      <w:r w:rsidRPr="00533C32">
        <w:t>.2</w:t>
      </w:r>
      <w:r w:rsidRPr="00533C32">
        <w:tab/>
        <w:t>Data Change Notification</w:t>
      </w:r>
      <w:bookmarkEnd w:id="1700"/>
      <w:bookmarkEnd w:id="1701"/>
      <w:bookmarkEnd w:id="1702"/>
      <w:bookmarkEnd w:id="1703"/>
      <w:bookmarkEnd w:id="1704"/>
      <w:bookmarkEnd w:id="1705"/>
    </w:p>
    <w:p w14:paraId="657F6471"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633D1E9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3ACC5C87"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4D068BAC" w14:textId="77777777" w:rsidR="007C4061" w:rsidRPr="00533C32" w:rsidRDefault="007C4061" w:rsidP="007C4061">
      <w:pPr>
        <w:pStyle w:val="B1"/>
        <w:rPr>
          <w:lang w:eastAsia="zh-CN"/>
        </w:rPr>
      </w:pPr>
      <w:r w:rsidRPr="00533C32">
        <w:rPr>
          <w:lang w:eastAsia="zh-CN"/>
        </w:rPr>
        <w:t>-</w:t>
      </w:r>
      <w:r w:rsidRPr="00533C32">
        <w:rPr>
          <w:lang w:eastAsia="zh-CN"/>
        </w:rPr>
        <w:tab/>
      </w:r>
      <w:r w:rsidR="00DA76B0">
        <w:rPr>
          <w:lang w:eastAsia="zh-CN"/>
        </w:rPr>
        <w:t xml:space="preserve">If the UDM uses implicit subscriptions to receive notifications from UDR, </w:t>
      </w:r>
      <w:r w:rsidR="00DA76B0">
        <w:t>t</w:t>
      </w:r>
      <w:r w:rsidRPr="00533C32">
        <w:t xml:space="preserve">he UDM </w:t>
      </w:r>
      <w:r w:rsidR="00DA76B0">
        <w:t>shall</w:t>
      </w:r>
      <w:r w:rsidR="00DA76B0" w:rsidRPr="00533C32">
        <w:t xml:space="preserve"> </w:t>
      </w:r>
      <w:r w:rsidRPr="00533C32">
        <w:t>register in NRF a default notification URI globally at NF Profile level</w:t>
      </w:r>
      <w:r w:rsidR="00DA76B0">
        <w:t xml:space="preserve"> (see 3GPP TS 29.510 [19], clause 6.1.6.2.2)</w:t>
      </w:r>
      <w:r w:rsidRPr="00533C32">
        <w:t>, rather than registering individual default notification URIs per NF Service.</w:t>
      </w:r>
    </w:p>
    <w:p w14:paraId="0F291D27"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7502893" w14:textId="77777777" w:rsidR="007C4061" w:rsidRPr="00533C32" w:rsidRDefault="007C4061" w:rsidP="007C406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9316D37" w14:textId="77777777" w:rsidR="007C4061" w:rsidRPr="00533C32" w:rsidRDefault="007C4061" w:rsidP="007C4061">
      <w:r w:rsidRPr="00533C32">
        <w:t>Resource URI: {callbackReference}</w:t>
      </w:r>
    </w:p>
    <w:p w14:paraId="18379A58" w14:textId="77777777" w:rsidR="007C4061" w:rsidRPr="00533C32" w:rsidRDefault="007C4061" w:rsidP="007C4061">
      <w:r w:rsidRPr="00533C32">
        <w:t>Support of URI query parameters is specified in table 5.</w:t>
      </w:r>
      <w:r w:rsidRPr="00533C32">
        <w:rPr>
          <w:lang w:eastAsia="zh-CN"/>
        </w:rPr>
        <w:t>3</w:t>
      </w:r>
      <w:r w:rsidRPr="00533C32">
        <w:t>.2-1.</w:t>
      </w:r>
    </w:p>
    <w:p w14:paraId="2828E0C3" w14:textId="77777777"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B3D7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4354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0FC2E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3C5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A777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B6BE6B" w14:textId="77777777" w:rsidR="007C4061" w:rsidRPr="00D5200C" w:rsidRDefault="007C4061" w:rsidP="00C17C4C">
            <w:pPr>
              <w:pStyle w:val="TAH"/>
              <w:rPr>
                <w:lang w:val="en-US"/>
              </w:rPr>
            </w:pPr>
            <w:r w:rsidRPr="00D5200C">
              <w:rPr>
                <w:lang w:val="en-US"/>
              </w:rPr>
              <w:t>Description</w:t>
            </w:r>
          </w:p>
        </w:tc>
      </w:tr>
      <w:tr w:rsidR="007C4061" w:rsidRPr="00BC4D08" w14:paraId="5FC3B8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66DD2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53EBC9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D5D92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F79AE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FE16F6" w14:textId="77777777" w:rsidR="007C4061" w:rsidRPr="00D5200C" w:rsidRDefault="007C4061" w:rsidP="00C17C4C">
            <w:pPr>
              <w:pStyle w:val="TAL"/>
              <w:rPr>
                <w:lang w:val="en-US"/>
              </w:rPr>
            </w:pPr>
          </w:p>
        </w:tc>
      </w:tr>
    </w:tbl>
    <w:p w14:paraId="727E7EC0" w14:textId="77777777" w:rsidR="007C4061" w:rsidRPr="00533C32" w:rsidRDefault="007C4061" w:rsidP="007C4061"/>
    <w:p w14:paraId="79D1801C"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752CB5D1"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5448C526"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F4818A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7612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6876A91"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0FFC23" w14:textId="77777777" w:rsidR="007C4061" w:rsidRPr="00D5200C" w:rsidRDefault="007C4061" w:rsidP="00C17C4C">
            <w:pPr>
              <w:pStyle w:val="TAH"/>
              <w:rPr>
                <w:lang w:val="en-US"/>
              </w:rPr>
            </w:pPr>
            <w:r w:rsidRPr="00D5200C">
              <w:rPr>
                <w:lang w:val="en-US"/>
              </w:rPr>
              <w:t>Description</w:t>
            </w:r>
          </w:p>
        </w:tc>
      </w:tr>
      <w:tr w:rsidR="007C4061" w:rsidRPr="00BC4D08" w14:paraId="29BC44C5"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6C01501" w14:textId="77777777" w:rsidR="007C4061" w:rsidRPr="00D5200C" w:rsidRDefault="007C4061" w:rsidP="002A1470">
            <w:pPr>
              <w:pStyle w:val="TAL"/>
              <w:rPr>
                <w:lang w:val="en-US"/>
              </w:rPr>
            </w:pPr>
            <w:r w:rsidRPr="00D5200C">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1F284CF" w14:textId="77777777" w:rsidR="007C4061" w:rsidRPr="00D5200C" w:rsidRDefault="007C4061" w:rsidP="002A1470">
            <w:pPr>
              <w:pStyle w:val="TAL"/>
              <w:rPr>
                <w:lang w:val="en-US"/>
              </w:rPr>
            </w:pPr>
            <w:r w:rsidRPr="00D5200C">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FDDAA94" w14:textId="77777777" w:rsidR="007C4061" w:rsidRPr="00D5200C" w:rsidRDefault="007C4061" w:rsidP="002A1470">
            <w:pPr>
              <w:pStyle w:val="TAL"/>
              <w:rPr>
                <w:lang w:val="en-US"/>
              </w:rPr>
            </w:pPr>
            <w:r w:rsidRPr="00D5200C">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15E5BE25" w14:textId="77777777" w:rsidR="007C4061" w:rsidRPr="00D5200C" w:rsidRDefault="007C4061" w:rsidP="002A1470">
            <w:pPr>
              <w:pStyle w:val="TAL"/>
              <w:rPr>
                <w:lang w:val="en-US"/>
              </w:rPr>
            </w:pPr>
          </w:p>
        </w:tc>
      </w:tr>
    </w:tbl>
    <w:p w14:paraId="36A6FD4D" w14:textId="77777777" w:rsidR="007C4061" w:rsidRPr="00533C32" w:rsidRDefault="007C4061" w:rsidP="007C4061"/>
    <w:p w14:paraId="3F50549B"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E68557B" w14:textId="77777777" w:rsidTr="002A14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CA8BC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6170D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1D0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2232E3" w14:textId="77777777" w:rsidR="007C4061" w:rsidRPr="00D5200C" w:rsidRDefault="007C4061" w:rsidP="00C17C4C">
            <w:pPr>
              <w:pStyle w:val="TAH"/>
              <w:rPr>
                <w:lang w:val="en-US"/>
              </w:rPr>
            </w:pPr>
            <w:r w:rsidRPr="00D5200C">
              <w:rPr>
                <w:lang w:val="en-US"/>
              </w:rPr>
              <w:t>Response</w:t>
            </w:r>
          </w:p>
          <w:p w14:paraId="62070E39"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B97FCB" w14:textId="77777777" w:rsidR="007C4061" w:rsidRPr="00D5200C" w:rsidRDefault="007C4061" w:rsidP="00C17C4C">
            <w:pPr>
              <w:pStyle w:val="TAH"/>
              <w:rPr>
                <w:lang w:val="en-US"/>
              </w:rPr>
            </w:pPr>
            <w:r w:rsidRPr="00D5200C">
              <w:rPr>
                <w:lang w:val="en-US"/>
              </w:rPr>
              <w:t>Description</w:t>
            </w:r>
          </w:p>
        </w:tc>
      </w:tr>
      <w:tr w:rsidR="007C4061" w:rsidRPr="00BC4D08" w14:paraId="5D41B782" w14:textId="77777777" w:rsidTr="002A147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A4152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8CBEE8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28A92D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2F8410"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5EEA4ABA" w14:textId="77777777" w:rsidR="007C4061" w:rsidRPr="00D5200C" w:rsidRDefault="007C4061" w:rsidP="00C17C4C">
            <w:pPr>
              <w:pStyle w:val="TAL"/>
              <w:rPr>
                <w:lang w:val="en-US"/>
              </w:rPr>
            </w:pPr>
            <w:r w:rsidRPr="00D5200C">
              <w:rPr>
                <w:lang w:val="en-US"/>
              </w:rPr>
              <w:t>Upon success, an empty response body shall be returned.</w:t>
            </w:r>
          </w:p>
        </w:tc>
      </w:tr>
    </w:tbl>
    <w:p w14:paraId="3D29CC52" w14:textId="77777777" w:rsidR="002B3142" w:rsidRDefault="002B3142" w:rsidP="002B3142">
      <w:bookmarkStart w:id="1706" w:name="_Toc56520830"/>
    </w:p>
    <w:p w14:paraId="07903451" w14:textId="77777777" w:rsidR="00EA615B" w:rsidRDefault="00EA615B" w:rsidP="00EA615B">
      <w:pPr>
        <w:pStyle w:val="Heading3"/>
        <w:rPr>
          <w:lang w:eastAsia="zh-CN"/>
        </w:rPr>
      </w:pPr>
      <w:bookmarkStart w:id="1707" w:name="_Toc67728791"/>
      <w:r>
        <w:lastRenderedPageBreak/>
        <w:t>5.</w:t>
      </w:r>
      <w:r>
        <w:rPr>
          <w:lang w:eastAsia="zh-CN"/>
        </w:rPr>
        <w:t>3</w:t>
      </w:r>
      <w:r>
        <w:t>.3</w:t>
      </w:r>
      <w:r>
        <w:tab/>
        <w:t>Data Removal Notification</w:t>
      </w:r>
      <w:bookmarkEnd w:id="1706"/>
      <w:bookmarkEnd w:id="1707"/>
    </w:p>
    <w:p w14:paraId="4233C8B0" w14:textId="77777777" w:rsidR="00EA615B" w:rsidRDefault="00EA615B" w:rsidP="00EA615B">
      <w:pPr>
        <w:rPr>
          <w:lang w:eastAsia="zh-CN"/>
        </w:rPr>
      </w:pPr>
      <w:r>
        <w:t>The POST method shall be used for Data Removal Notifications</w:t>
      </w:r>
      <w:r>
        <w:rPr>
          <w:lang w:eastAsia="zh-CN"/>
        </w:rPr>
        <w:t>.</w:t>
      </w:r>
    </w:p>
    <w:p w14:paraId="57A6E9CB" w14:textId="77777777" w:rsidR="00EA615B" w:rsidRDefault="00EA615B" w:rsidP="00EA615B">
      <w:pPr>
        <w:rPr>
          <w:lang w:eastAsia="zh-CN"/>
        </w:rPr>
      </w:pPr>
      <w:r>
        <w:rPr>
          <w:lang w:eastAsia="zh-CN"/>
        </w:rPr>
        <w:t>Data Removal Notifications are used for subscription withdraw cases implicitly subscribed by the UDM.</w:t>
      </w:r>
    </w:p>
    <w:p w14:paraId="3963F321" w14:textId="77777777" w:rsidR="00EA615B" w:rsidRDefault="00EA615B" w:rsidP="00EA615B">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4A72FF6C" w14:textId="77777777" w:rsidR="00EA615B" w:rsidRDefault="00EA615B" w:rsidP="00EA615B">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38BDA22F" w14:textId="77777777" w:rsidR="00EA615B" w:rsidRDefault="00EA615B" w:rsidP="00EA615B">
      <w:r>
        <w:t>The "callback" clause of the OpenAPI specification found in Annex A.2 associated to the POST method of the "subs-to-notif" resource shall be used as the notification request.</w:t>
      </w:r>
    </w:p>
    <w:p w14:paraId="5E03B7A5" w14:textId="77777777" w:rsidR="00EA615B" w:rsidRDefault="00EA615B" w:rsidP="00EA615B">
      <w:r>
        <w:t>Resource URI: {callbackReference}</w:t>
      </w:r>
    </w:p>
    <w:p w14:paraId="4FA91539" w14:textId="77777777" w:rsidR="00EA615B" w:rsidRDefault="00EA615B" w:rsidP="00EA615B">
      <w:r>
        <w:t>Support of URI query parameters is specified in table 5.</w:t>
      </w:r>
      <w:r>
        <w:rPr>
          <w:lang w:eastAsia="zh-CN"/>
        </w:rPr>
        <w:t>3</w:t>
      </w:r>
      <w:r>
        <w:t>.3-1.</w:t>
      </w:r>
    </w:p>
    <w:p w14:paraId="24A01535" w14:textId="77777777" w:rsidR="00EA615B" w:rsidRDefault="00EA615B" w:rsidP="00EA615B">
      <w:pPr>
        <w:pStyle w:val="TH"/>
        <w:outlineLvl w:val="0"/>
        <w:rPr>
          <w:rFonts w:cs="Arial"/>
        </w:rPr>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615B" w14:paraId="31A23333"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6281" w14:textId="77777777" w:rsidR="00EA615B" w:rsidRDefault="00EA615B">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81B6F2" w14:textId="77777777" w:rsidR="00EA615B" w:rsidRDefault="00EA615B">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5431B6" w14:textId="77777777" w:rsidR="00EA615B" w:rsidRDefault="00EA615B">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3FE1D" w14:textId="77777777" w:rsidR="00EA615B" w:rsidRDefault="00EA615B">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88710" w14:textId="77777777" w:rsidR="00EA615B" w:rsidRDefault="00EA615B">
            <w:pPr>
              <w:pStyle w:val="TAH"/>
              <w:rPr>
                <w:lang w:val="en-US"/>
              </w:rPr>
            </w:pPr>
            <w:r>
              <w:rPr>
                <w:lang w:val="en-US"/>
              </w:rPr>
              <w:t>Description</w:t>
            </w:r>
          </w:p>
        </w:tc>
      </w:tr>
      <w:tr w:rsidR="00EA615B" w14:paraId="41BDD1F3"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9302D2" w14:textId="77777777" w:rsidR="00EA615B" w:rsidRDefault="00EA615B">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DFFD38" w14:textId="77777777" w:rsidR="00EA615B" w:rsidRDefault="00EA615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021965" w14:textId="77777777" w:rsidR="00EA615B" w:rsidRDefault="00EA615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51F8B" w14:textId="77777777" w:rsidR="00EA615B" w:rsidRDefault="00EA615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E7E80C" w14:textId="77777777" w:rsidR="00EA615B" w:rsidRDefault="00EA615B">
            <w:pPr>
              <w:pStyle w:val="TAL"/>
              <w:rPr>
                <w:lang w:val="en-US"/>
              </w:rPr>
            </w:pPr>
          </w:p>
        </w:tc>
      </w:tr>
    </w:tbl>
    <w:p w14:paraId="2A2C3CF5" w14:textId="77777777" w:rsidR="00EA615B" w:rsidRDefault="00EA615B" w:rsidP="00EA615B"/>
    <w:p w14:paraId="7E2B4922" w14:textId="77777777" w:rsidR="00EA615B" w:rsidRDefault="00EA615B" w:rsidP="00EA615B">
      <w:r>
        <w:t>Support of request data structures is specified in table 5.</w:t>
      </w:r>
      <w:r>
        <w:rPr>
          <w:lang w:eastAsia="zh-CN"/>
        </w:rPr>
        <w:t>3</w:t>
      </w:r>
      <w:r>
        <w:t>.3-2 and of response data structures and response codes is specified in table 5.3.3-3.</w:t>
      </w:r>
    </w:p>
    <w:p w14:paraId="5DA19E27" w14:textId="77777777" w:rsidR="00EA615B" w:rsidRDefault="00EA615B" w:rsidP="00EA615B">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EA615B" w14:paraId="2A08E809"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C3D214D" w14:textId="77777777" w:rsidR="00EA615B" w:rsidRDefault="00EA615B">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3465C" w14:textId="77777777" w:rsidR="00EA615B" w:rsidRDefault="00EA615B">
            <w:pPr>
              <w:pStyle w:val="TAH"/>
              <w:rPr>
                <w:lang w:val="en-US"/>
              </w:rPr>
            </w:pPr>
            <w:r>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1F2AE2" w14:textId="77777777" w:rsidR="00EA615B" w:rsidRDefault="00EA615B">
            <w:pPr>
              <w:pStyle w:val="TAH"/>
              <w:rPr>
                <w:lang w:val="en-US"/>
              </w:rPr>
            </w:pPr>
            <w:r>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D1CDC" w14:textId="77777777" w:rsidR="00EA615B" w:rsidRDefault="00EA615B">
            <w:pPr>
              <w:pStyle w:val="TAH"/>
              <w:rPr>
                <w:lang w:val="en-US"/>
              </w:rPr>
            </w:pPr>
            <w:r>
              <w:rPr>
                <w:lang w:val="en-US"/>
              </w:rPr>
              <w:t>Description</w:t>
            </w:r>
          </w:p>
        </w:tc>
      </w:tr>
      <w:tr w:rsidR="00EA615B" w14:paraId="5BBC4BAA"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BA5904" w14:textId="77777777" w:rsidR="00EA615B" w:rsidRDefault="00EA615B">
            <w:pPr>
              <w:pStyle w:val="TAH"/>
              <w:rPr>
                <w:b w:val="0"/>
                <w:lang w:val="en-US"/>
              </w:rPr>
            </w:pPr>
            <w:r>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5CDB0" w14:textId="77777777" w:rsidR="00EA615B" w:rsidRDefault="00EA615B">
            <w:pPr>
              <w:pStyle w:val="TAH"/>
              <w:rPr>
                <w:b w:val="0"/>
                <w:lang w:val="en-US"/>
              </w:rPr>
            </w:pPr>
            <w:r>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E0AD9B" w14:textId="77777777" w:rsidR="00EA615B" w:rsidRDefault="00EA615B">
            <w:pPr>
              <w:pStyle w:val="TAH"/>
              <w:rPr>
                <w:b w:val="0"/>
                <w:lang w:val="en-US"/>
              </w:rPr>
            </w:pPr>
            <w:r>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0F6E3" w14:textId="77777777" w:rsidR="00EA615B" w:rsidRDefault="00EA615B" w:rsidP="00EA615B">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61AF937F" w14:textId="77777777" w:rsidR="00EA615B" w:rsidRDefault="00EA615B" w:rsidP="00EA615B"/>
    <w:p w14:paraId="27BA47B4" w14:textId="77777777" w:rsidR="00EA615B" w:rsidRDefault="00EA615B" w:rsidP="00EA615B">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A615B" w14:paraId="23B2D439"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D92B1" w14:textId="77777777" w:rsidR="00EA615B" w:rsidRDefault="00EA615B">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D16306" w14:textId="77777777" w:rsidR="00EA615B" w:rsidRDefault="00EA615B">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D0A509" w14:textId="77777777" w:rsidR="00EA615B" w:rsidRDefault="00EA615B">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82B87" w14:textId="77777777" w:rsidR="00EA615B" w:rsidRDefault="00EA615B">
            <w:pPr>
              <w:pStyle w:val="TAH"/>
              <w:rPr>
                <w:lang w:val="en-US"/>
              </w:rPr>
            </w:pPr>
            <w:r>
              <w:rPr>
                <w:lang w:val="en-US"/>
              </w:rPr>
              <w:t>Response</w:t>
            </w:r>
          </w:p>
          <w:p w14:paraId="378AAB0B" w14:textId="77777777" w:rsidR="00EA615B" w:rsidRDefault="00EA615B">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D08608" w14:textId="77777777" w:rsidR="00EA615B" w:rsidRDefault="00EA615B">
            <w:pPr>
              <w:pStyle w:val="TAH"/>
              <w:rPr>
                <w:lang w:val="en-US"/>
              </w:rPr>
            </w:pPr>
            <w:r>
              <w:rPr>
                <w:lang w:val="en-US"/>
              </w:rPr>
              <w:t>Description</w:t>
            </w:r>
          </w:p>
        </w:tc>
      </w:tr>
      <w:tr w:rsidR="00EA615B" w14:paraId="10CF894A"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45717" w14:textId="77777777" w:rsidR="00EA615B" w:rsidRDefault="00EA615B">
            <w:pPr>
              <w:pStyle w:val="TAL"/>
              <w:rPr>
                <w:lang w:val="en-US"/>
              </w:rPr>
            </w:pPr>
            <w:r>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0DD2AA" w14:textId="77777777" w:rsidR="00EA615B" w:rsidRDefault="00EA615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B579E45" w14:textId="77777777" w:rsidR="00EA615B" w:rsidRDefault="00EA615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5FA718" w14:textId="77777777" w:rsidR="00EA615B" w:rsidRDefault="00EA615B">
            <w:pPr>
              <w:pStyle w:val="TAL"/>
              <w:rPr>
                <w:lang w:val="en-US"/>
              </w:rPr>
            </w:pPr>
            <w:r>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F99F818" w14:textId="77777777" w:rsidR="00EA615B" w:rsidRDefault="00EA615B">
            <w:pPr>
              <w:pStyle w:val="TAL"/>
              <w:rPr>
                <w:lang w:val="en-US"/>
              </w:rPr>
            </w:pPr>
            <w:r>
              <w:rPr>
                <w:lang w:val="en-US"/>
              </w:rPr>
              <w:t>Upon success, an empty response body shall be returned.</w:t>
            </w:r>
          </w:p>
        </w:tc>
      </w:tr>
      <w:tr w:rsidR="00EA615B" w14:paraId="1B17E203" w14:textId="77777777" w:rsidTr="00EA615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283D3" w14:textId="77777777" w:rsidR="00EA615B" w:rsidRDefault="00EA615B" w:rsidP="00EA615B">
            <w:pPr>
              <w:pStyle w:val="TAN"/>
              <w:rPr>
                <w:lang w:val="en-US"/>
              </w:rPr>
            </w:pPr>
            <w:r>
              <w:rPr>
                <w:lang w:val="en-US"/>
              </w:rPr>
              <w:t>NOTE:</w:t>
            </w:r>
            <w:r>
              <w:rPr>
                <w:lang w:val="en-US"/>
              </w:rPr>
              <w:tab/>
              <w:t>In addition common data structures as listed in table 5.5-1 are supported.</w:t>
            </w:r>
          </w:p>
        </w:tc>
      </w:tr>
    </w:tbl>
    <w:p w14:paraId="7E4654F1" w14:textId="77777777" w:rsidR="007C4061" w:rsidRPr="00533C32" w:rsidRDefault="007C4061" w:rsidP="007C4061"/>
    <w:p w14:paraId="6B35A92B" w14:textId="77777777" w:rsidR="007C4061" w:rsidRPr="00533C32" w:rsidRDefault="007C4061" w:rsidP="006352FE">
      <w:pPr>
        <w:pStyle w:val="Heading2"/>
      </w:pPr>
      <w:bookmarkStart w:id="1708" w:name="_Toc20127153"/>
      <w:bookmarkStart w:id="1709" w:name="_Toc27589144"/>
      <w:bookmarkStart w:id="1710" w:name="_Toc36459950"/>
      <w:bookmarkStart w:id="1711" w:name="_Toc45029544"/>
      <w:bookmarkStart w:id="1712" w:name="_Toc56520831"/>
      <w:bookmarkStart w:id="1713" w:name="_Toc67728792"/>
      <w:r w:rsidRPr="00533C32">
        <w:rPr>
          <w:lang w:eastAsia="zh-CN"/>
        </w:rPr>
        <w:t>5.4</w:t>
      </w:r>
      <w:r w:rsidRPr="00533C32">
        <w:rPr>
          <w:lang w:eastAsia="zh-CN"/>
        </w:rPr>
        <w:tab/>
      </w:r>
      <w:r w:rsidRPr="00533C32">
        <w:t>Data Model</w:t>
      </w:r>
      <w:bookmarkEnd w:id="1708"/>
      <w:bookmarkEnd w:id="1709"/>
      <w:bookmarkEnd w:id="1710"/>
      <w:bookmarkEnd w:id="1711"/>
      <w:bookmarkEnd w:id="1712"/>
      <w:bookmarkEnd w:id="1713"/>
    </w:p>
    <w:p w14:paraId="04A7CE23" w14:textId="77777777" w:rsidR="007C4061" w:rsidRPr="00533C32" w:rsidRDefault="007C4061" w:rsidP="006352FE">
      <w:pPr>
        <w:pStyle w:val="Heading3"/>
      </w:pPr>
      <w:bookmarkStart w:id="1714" w:name="_Toc20127154"/>
      <w:bookmarkStart w:id="1715" w:name="_Toc27589145"/>
      <w:bookmarkStart w:id="1716" w:name="_Toc36459951"/>
      <w:bookmarkStart w:id="1717" w:name="_Toc45029545"/>
      <w:bookmarkStart w:id="1718" w:name="_Toc56520832"/>
      <w:bookmarkStart w:id="1719" w:name="_Toc67728793"/>
      <w:r w:rsidRPr="00533C32">
        <w:t>5.4.1</w:t>
      </w:r>
      <w:r w:rsidRPr="00533C32">
        <w:tab/>
        <w:t>General</w:t>
      </w:r>
      <w:bookmarkEnd w:id="1714"/>
      <w:bookmarkEnd w:id="1715"/>
      <w:bookmarkEnd w:id="1716"/>
      <w:bookmarkEnd w:id="1717"/>
      <w:bookmarkEnd w:id="1718"/>
      <w:bookmarkEnd w:id="1719"/>
    </w:p>
    <w:p w14:paraId="349BBD67" w14:textId="77777777" w:rsidR="007C4061" w:rsidRPr="00533C32" w:rsidRDefault="007C4061" w:rsidP="007C4061">
      <w:r w:rsidRPr="00533C32">
        <w:t>This clause specifies the application data model supported by the API.</w:t>
      </w:r>
    </w:p>
    <w:p w14:paraId="55BDE418"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70E45817" w14:textId="77777777" w:rsidR="007C4061" w:rsidRPr="00533C32" w:rsidRDefault="007C4061" w:rsidP="006352FE">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14:paraId="337A65C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03144F5D" w14:textId="77777777"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D355091" w14:textId="77777777"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160A3D8" w14:textId="77777777" w:rsidR="007C4061" w:rsidRPr="00D5200C" w:rsidRDefault="007C4061" w:rsidP="00C17C4C">
            <w:pPr>
              <w:pStyle w:val="TAH"/>
              <w:rPr>
                <w:lang w:val="en-US"/>
              </w:rPr>
            </w:pPr>
            <w:r w:rsidRPr="00D5200C">
              <w:rPr>
                <w:lang w:val="en-US"/>
              </w:rPr>
              <w:t>Description</w:t>
            </w:r>
          </w:p>
        </w:tc>
      </w:tr>
      <w:tr w:rsidR="007C4061" w:rsidRPr="00BC4D08" w14:paraId="19ACDF1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99FEBCB"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725BCCA" w14:textId="77777777"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DC8568B"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5A22F2A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7F6A7CF" w14:textId="77777777"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6C9063BF" w14:textId="77777777"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7A4F9563"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40CC3BD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9C48622" w14:textId="77777777"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35A6B11" w14:textId="77777777"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CA452A"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56D70F5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62184CB" w14:textId="77777777"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EF05515" w14:textId="77777777"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64FCF1D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3D2D5DC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374399A" w14:textId="77777777"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CD276E0" w14:textId="77777777"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6127567A"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719563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072DAB5" w14:textId="77777777"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213D1591" w14:textId="77777777"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711DEA"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6E7F075"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B11B9F6" w14:textId="77777777"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17B775" w14:textId="77777777"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2E5D9F9" w14:textId="77777777" w:rsidR="007C4061" w:rsidRPr="00D5200C" w:rsidRDefault="007C4061" w:rsidP="00C17C4C">
            <w:pPr>
              <w:pStyle w:val="TAL"/>
              <w:rPr>
                <w:rFonts w:cs="Arial"/>
                <w:szCs w:val="18"/>
                <w:lang w:val="en-US" w:eastAsia="zh-CN"/>
              </w:rPr>
            </w:pPr>
          </w:p>
        </w:tc>
      </w:tr>
      <w:tr w:rsidR="007C4061" w:rsidRPr="00BC4D08" w14:paraId="0A8F9C8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B00B1E3" w14:textId="77777777"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14B53533" w14:textId="77777777"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6C69004"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4B52FA28"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275C8C8" w14:textId="77777777"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3BA4684A" w14:textId="77777777"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2D41AB3C"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5B2C91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953B6CF" w14:textId="77777777"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B98FAB8"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6D71E51"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420A996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6DA4682" w14:textId="77777777"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ECFD56D"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63B7529"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1B4BCAC0"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BAD149D" w14:textId="77777777"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29FC83FB" w14:textId="77777777"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57600FD2"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233F9E5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5ADEAF6"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3C1BB696" w14:textId="77777777"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0E385C75"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31B5E904"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AA94A8A"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B9D640E" w14:textId="77777777"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50143158" w14:textId="77777777" w:rsidR="007C4061" w:rsidRPr="00533C32" w:rsidRDefault="007C4061" w:rsidP="00C17C4C">
            <w:pPr>
              <w:pStyle w:val="TAL"/>
              <w:rPr>
                <w:rFonts w:cs="Arial"/>
                <w:szCs w:val="18"/>
                <w:lang w:val="en-US" w:eastAsia="zh-CN"/>
              </w:rPr>
            </w:pPr>
          </w:p>
        </w:tc>
      </w:tr>
      <w:tr w:rsidR="00ED3F91" w:rsidRPr="00BC4D08" w14:paraId="534265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AB91572"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19788BD6" w14:textId="77777777"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409946EA" w14:textId="77777777" w:rsidR="00ED3F91" w:rsidRPr="00533C32" w:rsidRDefault="00ED3F91" w:rsidP="00C17C4C">
            <w:pPr>
              <w:pStyle w:val="TAL"/>
              <w:rPr>
                <w:rFonts w:cs="Arial"/>
                <w:szCs w:val="18"/>
                <w:lang w:val="en-US" w:eastAsia="zh-CN"/>
              </w:rPr>
            </w:pPr>
          </w:p>
        </w:tc>
      </w:tr>
      <w:tr w:rsidR="00ED3F91" w:rsidRPr="00BC4D08" w14:paraId="7DCAA57A"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353758E8"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275A97FF"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5985D1B3" w14:textId="77777777" w:rsidR="00ED3F91" w:rsidRPr="00533C32" w:rsidRDefault="00ED3F91" w:rsidP="00C17C4C">
            <w:pPr>
              <w:pStyle w:val="TAL"/>
              <w:rPr>
                <w:rFonts w:cs="Arial"/>
                <w:szCs w:val="18"/>
                <w:lang w:val="en-US" w:eastAsia="zh-CN"/>
              </w:rPr>
            </w:pPr>
          </w:p>
        </w:tc>
      </w:tr>
      <w:tr w:rsidR="00ED3F91" w:rsidRPr="00BC4D08" w14:paraId="430D0F0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23B3746"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14C45F4F"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4C891C3C" w14:textId="77777777" w:rsidR="00ED3F91" w:rsidRPr="00533C32" w:rsidRDefault="00ED3F91" w:rsidP="00C17C4C">
            <w:pPr>
              <w:pStyle w:val="TAL"/>
              <w:rPr>
                <w:rFonts w:cs="Arial"/>
                <w:szCs w:val="18"/>
                <w:lang w:val="en-US" w:eastAsia="zh-CN"/>
              </w:rPr>
            </w:pPr>
          </w:p>
        </w:tc>
      </w:tr>
      <w:tr w:rsidR="00B63604" w:rsidRPr="00BC4D08" w14:paraId="27E6459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54C88E6" w14:textId="58C74351" w:rsidR="00B63604" w:rsidRDefault="00B63604" w:rsidP="00B63604">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342C962E" w14:textId="7D8486B4" w:rsidR="00B63604" w:rsidRDefault="00B63604" w:rsidP="00B63604">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2D8A2626" w14:textId="7872518D" w:rsidR="00B63604" w:rsidRPr="00533C32" w:rsidRDefault="00B63604" w:rsidP="00B63604">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B63604" w:rsidRPr="00BC4D08" w14:paraId="391E959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7161EA1" w14:textId="54AF82BC" w:rsidR="00B63604" w:rsidRDefault="00B63604" w:rsidP="00B63604">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26A2062B" w14:textId="3AFCE5C4" w:rsidR="00B63604" w:rsidRDefault="00B63604" w:rsidP="00B63604">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30D366E1" w14:textId="213F3263" w:rsidR="00B63604" w:rsidRPr="00533C32" w:rsidRDefault="00B63604" w:rsidP="00B63604">
            <w:pPr>
              <w:pStyle w:val="TAL"/>
              <w:rPr>
                <w:rFonts w:cs="Arial"/>
                <w:szCs w:val="18"/>
                <w:lang w:val="en-US" w:eastAsia="zh-CN"/>
              </w:rPr>
            </w:pPr>
            <w:r>
              <w:t>Contains info about a single SMF event subscription</w:t>
            </w:r>
          </w:p>
        </w:tc>
      </w:tr>
      <w:tr w:rsidR="00B63604" w:rsidRPr="00BC4D08" w14:paraId="1875EF0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5F62E7A1" w14:textId="4BC35CEC" w:rsidR="00B63604" w:rsidRDefault="00B63604" w:rsidP="00B63604">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05CF669" w14:textId="6B64134A" w:rsidR="00B63604" w:rsidRDefault="00B63604" w:rsidP="00B63604">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965FBB4" w14:textId="77777777" w:rsidR="00B63604" w:rsidRPr="00533C32" w:rsidRDefault="00B63604" w:rsidP="00B63604">
            <w:pPr>
              <w:pStyle w:val="TAL"/>
              <w:rPr>
                <w:rFonts w:cs="Arial"/>
                <w:szCs w:val="18"/>
                <w:lang w:val="en-US" w:eastAsia="zh-CN"/>
              </w:rPr>
            </w:pPr>
          </w:p>
        </w:tc>
      </w:tr>
      <w:tr w:rsidR="00B63604" w:rsidRPr="00BC4D08" w14:paraId="17CABBD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706423A" w14:textId="77777777" w:rsidR="00B63604" w:rsidRPr="00D5200C" w:rsidRDefault="00B63604" w:rsidP="00B63604">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6279E3B" w14:textId="77777777" w:rsidR="00B63604" w:rsidRPr="00D5200C" w:rsidRDefault="00B63604" w:rsidP="00B63604">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8EE449A" w14:textId="77777777" w:rsidR="00B63604" w:rsidRPr="00D5200C" w:rsidRDefault="00B63604" w:rsidP="00B63604">
            <w:pPr>
              <w:pStyle w:val="TAL"/>
              <w:rPr>
                <w:rFonts w:cs="Arial"/>
                <w:szCs w:val="18"/>
                <w:lang w:val="en-US" w:eastAsia="zh-CN"/>
              </w:rPr>
            </w:pPr>
          </w:p>
        </w:tc>
      </w:tr>
      <w:tr w:rsidR="00B63604" w:rsidRPr="00BC4D08" w14:paraId="0C1F073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795C0AF" w14:textId="77777777" w:rsidR="00B63604" w:rsidRPr="00D5200C" w:rsidRDefault="00B63604" w:rsidP="00B63604">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70DEAA5" w14:textId="77777777" w:rsidR="00B63604" w:rsidRPr="00D5200C" w:rsidRDefault="00B63604" w:rsidP="00B63604">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BEF7316" w14:textId="77777777" w:rsidR="00B63604" w:rsidRPr="00533C32" w:rsidRDefault="00B63604" w:rsidP="00B63604">
            <w:pPr>
              <w:pStyle w:val="TAL"/>
              <w:rPr>
                <w:rFonts w:cs="Arial"/>
                <w:szCs w:val="18"/>
                <w:lang w:val="en-US" w:eastAsia="zh-CN"/>
              </w:rPr>
            </w:pPr>
          </w:p>
        </w:tc>
      </w:tr>
      <w:tr w:rsidR="00B63604" w:rsidRPr="00BC4D08" w14:paraId="11257D7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D644B88" w14:textId="77777777" w:rsidR="00B63604" w:rsidRPr="00D5200C" w:rsidRDefault="00B63604" w:rsidP="00B63604">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2BB25AA1" w14:textId="77777777" w:rsidR="00B63604" w:rsidRPr="00D5200C" w:rsidRDefault="00B63604" w:rsidP="00B63604">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744B8B22" w14:textId="77777777" w:rsidR="00B63604" w:rsidRPr="00533C32" w:rsidRDefault="00B63604" w:rsidP="00B63604">
            <w:pPr>
              <w:pStyle w:val="TAL"/>
              <w:rPr>
                <w:rFonts w:cs="Arial"/>
                <w:szCs w:val="18"/>
                <w:lang w:val="en-US" w:eastAsia="zh-CN"/>
              </w:rPr>
            </w:pPr>
          </w:p>
        </w:tc>
      </w:tr>
      <w:tr w:rsidR="00B63604" w:rsidRPr="00BC4D08" w14:paraId="4966B77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64BA156" w14:textId="77777777" w:rsidR="00B63604" w:rsidRPr="00D5200C" w:rsidRDefault="00B63604" w:rsidP="00B63604">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E794F48" w14:textId="77777777" w:rsidR="00B63604" w:rsidRPr="00D5200C" w:rsidRDefault="00B63604" w:rsidP="00B63604">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EE384B4" w14:textId="77777777" w:rsidR="00B63604" w:rsidRPr="00533C32" w:rsidRDefault="00B63604" w:rsidP="00B63604">
            <w:pPr>
              <w:pStyle w:val="TAL"/>
              <w:rPr>
                <w:rFonts w:cs="Arial"/>
                <w:szCs w:val="18"/>
                <w:lang w:val="en-US" w:eastAsia="zh-CN"/>
              </w:rPr>
            </w:pPr>
          </w:p>
        </w:tc>
      </w:tr>
      <w:tr w:rsidR="00B63604" w:rsidRPr="00BC4D08" w14:paraId="0455076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49A4F45" w14:textId="77777777" w:rsidR="00B63604" w:rsidRPr="00D5200C" w:rsidRDefault="00B63604" w:rsidP="00B63604">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2EDFAC29" w14:textId="77777777" w:rsidR="00B63604" w:rsidRPr="00D5200C" w:rsidRDefault="00B63604" w:rsidP="00B63604">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5DC6D2C" w14:textId="77777777" w:rsidR="00B63604" w:rsidRPr="00533C32" w:rsidRDefault="00B63604" w:rsidP="00B63604">
            <w:pPr>
              <w:pStyle w:val="TAL"/>
              <w:rPr>
                <w:rFonts w:cs="Arial"/>
                <w:szCs w:val="18"/>
                <w:lang w:val="en-US" w:eastAsia="zh-CN"/>
              </w:rPr>
            </w:pPr>
          </w:p>
        </w:tc>
      </w:tr>
      <w:tr w:rsidR="00B63604" w:rsidRPr="00BC4D08" w14:paraId="3C1656F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D08D846" w14:textId="77777777" w:rsidR="00B63604" w:rsidRPr="00D5200C" w:rsidRDefault="00B63604" w:rsidP="00B63604">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75DCC92" w14:textId="77777777" w:rsidR="00B63604" w:rsidRPr="00D5200C" w:rsidRDefault="00B63604" w:rsidP="00B63604">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147DE066" w14:textId="77777777" w:rsidR="00B63604" w:rsidRPr="00533C32" w:rsidRDefault="00B63604" w:rsidP="00B63604">
            <w:pPr>
              <w:pStyle w:val="TAL"/>
              <w:rPr>
                <w:rFonts w:cs="Arial"/>
                <w:szCs w:val="18"/>
                <w:lang w:val="en-US" w:eastAsia="zh-CN"/>
              </w:rPr>
            </w:pPr>
          </w:p>
        </w:tc>
      </w:tr>
    </w:tbl>
    <w:p w14:paraId="4013E8A6" w14:textId="77777777" w:rsidR="007C4061" w:rsidRPr="00533C32" w:rsidRDefault="007C4061" w:rsidP="007C4061">
      <w:pPr>
        <w:rPr>
          <w:lang w:eastAsia="zh-CN"/>
        </w:rPr>
      </w:pPr>
    </w:p>
    <w:p w14:paraId="56D0FFB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AF01B41"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7C4061" w:rsidRPr="00BC4D08" w14:paraId="07CBC04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52506C" w14:textId="77777777" w:rsidR="007C4061" w:rsidRPr="00D5200C" w:rsidRDefault="007C4061" w:rsidP="00C17C4C">
            <w:pPr>
              <w:pStyle w:val="TAH"/>
              <w:rPr>
                <w:lang w:val="en-US" w:eastAsia="zh-CN"/>
              </w:rPr>
            </w:pPr>
            <w:r w:rsidRPr="00D5200C">
              <w:rPr>
                <w:lang w:val="en-US" w:eastAsia="zh-CN"/>
              </w:rPr>
              <w:t>`</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E427D5" w14:textId="77777777" w:rsidR="007C4061" w:rsidRPr="00D5200C" w:rsidRDefault="007C4061" w:rsidP="00C17C4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D9061A" w14:textId="77777777" w:rsidR="007C4061" w:rsidRPr="00D5200C" w:rsidRDefault="007C4061" w:rsidP="00C17C4C">
            <w:pPr>
              <w:pStyle w:val="TAH"/>
              <w:rPr>
                <w:lang w:val="en-US"/>
              </w:rPr>
            </w:pPr>
            <w:r w:rsidRPr="00D5200C">
              <w:rPr>
                <w:lang w:val="en-US"/>
              </w:rPr>
              <w:t>Comments</w:t>
            </w:r>
          </w:p>
        </w:tc>
      </w:tr>
      <w:tr w:rsidR="007C4061" w:rsidRPr="00BC4D08" w14:paraId="204FC98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E9B48EB" w14:textId="77777777" w:rsidR="007C4061" w:rsidRPr="00D5200C" w:rsidRDefault="007C4061" w:rsidP="00C17C4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4927E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F8C9C2B"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8CA1AD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F32AD1" w14:textId="77777777" w:rsidR="007C4061" w:rsidRPr="00D5200C" w:rsidRDefault="007C4061" w:rsidP="00C17C4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EBE678C"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997349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34B4B391"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C747F99" w14:textId="77777777" w:rsidR="007C4061" w:rsidRPr="00D5200C" w:rsidRDefault="007C4061" w:rsidP="00C17C4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C4FF417"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1253D23A"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4DA980C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35999DF" w14:textId="77777777" w:rsidR="007C4061" w:rsidRPr="00D5200C" w:rsidRDefault="007C4061" w:rsidP="00C17C4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F70AB7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506F01EB" w14:textId="77777777" w:rsidR="007C4061" w:rsidRPr="00D5200C" w:rsidRDefault="007C4061" w:rsidP="00C17C4C">
            <w:pPr>
              <w:pStyle w:val="TAL"/>
              <w:rPr>
                <w:lang w:val="en-US"/>
              </w:rPr>
            </w:pPr>
          </w:p>
        </w:tc>
      </w:tr>
      <w:tr w:rsidR="007C4061" w:rsidRPr="00BC4D08" w14:paraId="1092862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ABEBF37" w14:textId="77777777" w:rsidR="007C4061" w:rsidRPr="00D5200C" w:rsidRDefault="007C4061" w:rsidP="00C17C4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2BA8829"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49064504"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6C45B36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031F6B0" w14:textId="77777777" w:rsidR="007C4061" w:rsidRPr="00D5200C" w:rsidRDefault="007C4061" w:rsidP="00C17C4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7D19A52"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F1A3A91" w14:textId="77777777" w:rsidR="007C4061" w:rsidRPr="00D5200C" w:rsidRDefault="007C4061" w:rsidP="00C17C4C">
            <w:pPr>
              <w:pStyle w:val="TAL"/>
              <w:rPr>
                <w:rFonts w:cs="Arial"/>
                <w:szCs w:val="18"/>
                <w:lang w:val="en-US"/>
              </w:rPr>
            </w:pPr>
          </w:p>
        </w:tc>
      </w:tr>
      <w:tr w:rsidR="007C4061" w:rsidRPr="00BC4D08" w14:paraId="4E4DE3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005161" w14:textId="77777777" w:rsidR="007C4061" w:rsidRPr="00D5200C" w:rsidRDefault="007C4061" w:rsidP="00C17C4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C3EE3DC"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3B83ECD" w14:textId="77777777" w:rsidR="007C4061" w:rsidRPr="00D5200C" w:rsidRDefault="007C4061" w:rsidP="00C17C4C">
            <w:pPr>
              <w:pStyle w:val="TAL"/>
              <w:rPr>
                <w:rFonts w:cs="Arial"/>
                <w:szCs w:val="18"/>
                <w:lang w:val="en-US"/>
              </w:rPr>
            </w:pPr>
          </w:p>
        </w:tc>
      </w:tr>
      <w:tr w:rsidR="007C4061" w:rsidRPr="00BC4D08" w14:paraId="7ECFC2F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D25A186" w14:textId="77777777" w:rsidR="007C4061" w:rsidRPr="00D5200C" w:rsidRDefault="007C4061" w:rsidP="00C17C4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7B25471"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F5E46D3" w14:textId="77777777" w:rsidR="007C4061" w:rsidRPr="00D5200C" w:rsidRDefault="007C4061" w:rsidP="00C17C4C">
            <w:pPr>
              <w:pStyle w:val="TAL"/>
              <w:rPr>
                <w:rFonts w:cs="Arial"/>
                <w:szCs w:val="18"/>
                <w:lang w:val="en-US"/>
              </w:rPr>
            </w:pPr>
          </w:p>
        </w:tc>
      </w:tr>
      <w:tr w:rsidR="007C4061" w:rsidRPr="00BC4D08" w14:paraId="66BD68A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377BEC0" w14:textId="77777777" w:rsidR="007C4061" w:rsidRPr="00D5200C" w:rsidRDefault="007C4061" w:rsidP="00C17C4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23DD7BA2" w14:textId="77777777" w:rsidR="007C4061" w:rsidRPr="00D5200C" w:rsidRDefault="007C4061" w:rsidP="00C17C4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02DCABF4"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1F8289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B64FE02" w14:textId="77777777" w:rsidR="007C4061" w:rsidRPr="00D5200C" w:rsidRDefault="007C4061" w:rsidP="00C17C4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3C713857"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E8B427C"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12F8067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DF2451A" w14:textId="77777777" w:rsidR="007C4061" w:rsidRPr="00D5200C" w:rsidRDefault="007C4061" w:rsidP="00C17C4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51E7E4"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B39C99B" w14:textId="77777777" w:rsidR="007C4061" w:rsidRPr="00D5200C" w:rsidRDefault="007C4061" w:rsidP="00C17C4C">
            <w:pPr>
              <w:pStyle w:val="TAL"/>
              <w:rPr>
                <w:rFonts w:cs="Arial"/>
                <w:szCs w:val="18"/>
                <w:lang w:val="en-US"/>
              </w:rPr>
            </w:pPr>
          </w:p>
        </w:tc>
      </w:tr>
      <w:tr w:rsidR="007C4061" w:rsidRPr="00BC4D08" w14:paraId="38D1D41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01DEFAE" w14:textId="77777777" w:rsidR="007C4061" w:rsidRPr="00D5200C" w:rsidRDefault="007C4061" w:rsidP="00C17C4C">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780D33C"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434634A" w14:textId="77777777" w:rsidR="007C4061" w:rsidRPr="00D5200C" w:rsidRDefault="007C4061" w:rsidP="00C17C4C">
            <w:pPr>
              <w:pStyle w:val="TAL"/>
              <w:rPr>
                <w:rFonts w:cs="Arial"/>
                <w:szCs w:val="18"/>
                <w:lang w:val="en-US"/>
              </w:rPr>
            </w:pPr>
          </w:p>
        </w:tc>
      </w:tr>
      <w:tr w:rsidR="007C4061" w:rsidRPr="00BC4D08" w14:paraId="5AF1810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C257C3" w14:textId="77777777" w:rsidR="007C4061" w:rsidRPr="00D5200C" w:rsidRDefault="007C4061" w:rsidP="00C17C4C">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0EADB2C7"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8B03517"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4CD2489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F0DDC9" w14:textId="77777777" w:rsidR="007C4061" w:rsidRPr="00D5200C" w:rsidRDefault="007C4061" w:rsidP="00C17C4C">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C7950D9" w14:textId="77777777" w:rsidR="007C4061" w:rsidRPr="00D5200C" w:rsidRDefault="007C4061" w:rsidP="00C17C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51F4CCD" w14:textId="77777777" w:rsidR="007C4061" w:rsidRPr="00D5200C" w:rsidRDefault="007C4061" w:rsidP="00C17C4C">
            <w:pPr>
              <w:pStyle w:val="TAL"/>
              <w:rPr>
                <w:rFonts w:cs="Arial"/>
                <w:szCs w:val="18"/>
                <w:lang w:val="en-US" w:eastAsia="zh-CN"/>
              </w:rPr>
            </w:pPr>
          </w:p>
        </w:tc>
      </w:tr>
      <w:tr w:rsidR="007C4061" w:rsidRPr="00BC4D08" w14:paraId="77AE38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A38777E" w14:textId="77777777" w:rsidR="007C4061" w:rsidRPr="00D5200C" w:rsidRDefault="007C4061" w:rsidP="00C17C4C">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34CE90D" w14:textId="77777777" w:rsidR="007C4061" w:rsidRPr="00D5200C" w:rsidRDefault="007C4061" w:rsidP="00C17C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956E1D" w14:textId="77777777" w:rsidR="007C4061" w:rsidRPr="00D5200C" w:rsidRDefault="007C4061" w:rsidP="00C17C4C">
            <w:pPr>
              <w:pStyle w:val="TAL"/>
              <w:rPr>
                <w:rFonts w:cs="Arial"/>
                <w:szCs w:val="18"/>
                <w:lang w:val="en-US" w:eastAsia="zh-CN"/>
              </w:rPr>
            </w:pPr>
          </w:p>
        </w:tc>
      </w:tr>
      <w:tr w:rsidR="007C4061" w:rsidRPr="00BC4D08" w14:paraId="4AE51B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CAFFF7" w14:textId="77777777" w:rsidR="007C4061" w:rsidRPr="00D5200C" w:rsidRDefault="007C4061" w:rsidP="00C17C4C">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13CA8A2A"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C23223B" w14:textId="77777777" w:rsidR="007C4061" w:rsidRPr="00D5200C" w:rsidRDefault="007C4061" w:rsidP="00C17C4C">
            <w:pPr>
              <w:pStyle w:val="TAL"/>
              <w:rPr>
                <w:rFonts w:cs="Arial"/>
                <w:szCs w:val="18"/>
                <w:lang w:val="en-US" w:eastAsia="zh-CN"/>
              </w:rPr>
            </w:pPr>
          </w:p>
        </w:tc>
      </w:tr>
      <w:tr w:rsidR="007C4061" w:rsidRPr="00BC4D08" w14:paraId="19B08D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258524C" w14:textId="77777777" w:rsidR="007C4061" w:rsidRPr="00D5200C" w:rsidRDefault="007C4061" w:rsidP="00C17C4C">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15A0354"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53E7F91" w14:textId="77777777" w:rsidR="007C4061" w:rsidRPr="00D5200C" w:rsidRDefault="007C4061" w:rsidP="00C17C4C">
            <w:pPr>
              <w:pStyle w:val="TAL"/>
              <w:rPr>
                <w:rFonts w:cs="Arial"/>
                <w:szCs w:val="18"/>
                <w:lang w:val="en-US" w:eastAsia="zh-CN"/>
              </w:rPr>
            </w:pPr>
          </w:p>
        </w:tc>
      </w:tr>
      <w:tr w:rsidR="007C4061" w:rsidRPr="00BC4D08" w14:paraId="24F4E9F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524FDB2" w14:textId="77777777" w:rsidR="007C4061" w:rsidRPr="00D5200C" w:rsidRDefault="007C4061" w:rsidP="00C17C4C">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1725634B"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05EEE9E"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34E262A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2C12011" w14:textId="77777777" w:rsidR="007C4061" w:rsidRPr="00D5200C" w:rsidRDefault="007C4061" w:rsidP="00C17C4C">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25F81CDF"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A7851AE"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14D3CD2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BF00785" w14:textId="77777777" w:rsidR="007C4061" w:rsidRPr="00D5200C" w:rsidRDefault="007C4061" w:rsidP="00C17C4C">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725D6B81"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4F22D2D" w14:textId="77777777" w:rsidR="007C4061" w:rsidRPr="00D5200C" w:rsidRDefault="007C4061" w:rsidP="00C17C4C">
            <w:pPr>
              <w:pStyle w:val="TAL"/>
              <w:rPr>
                <w:lang w:val="en-US" w:eastAsia="zh-CN"/>
              </w:rPr>
            </w:pPr>
            <w:r w:rsidRPr="00D5200C">
              <w:rPr>
                <w:lang w:val="en-US" w:eastAsia="zh-CN"/>
              </w:rPr>
              <w:t>String represents the SUPI or GPSI.</w:t>
            </w:r>
          </w:p>
          <w:p w14:paraId="59BBCDD2" w14:textId="77777777" w:rsidR="007C4061" w:rsidRPr="00D5200C" w:rsidRDefault="007C4061" w:rsidP="00C17C4C">
            <w:pPr>
              <w:pStyle w:val="TAL"/>
              <w:rPr>
                <w:rFonts w:cs="Arial"/>
                <w:szCs w:val="18"/>
                <w:lang w:val="en-US"/>
              </w:rPr>
            </w:pPr>
          </w:p>
        </w:tc>
      </w:tr>
      <w:tr w:rsidR="007C4061" w:rsidRPr="00BC4D08" w14:paraId="178E229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C721F2C" w14:textId="77777777" w:rsidR="007C4061" w:rsidRPr="00D5200C" w:rsidRDefault="007C4061" w:rsidP="00C17C4C">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612291D5"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64170B9" w14:textId="77777777" w:rsidR="007C4061" w:rsidRPr="00D5200C" w:rsidRDefault="007C4061" w:rsidP="00C17C4C">
            <w:pPr>
              <w:pStyle w:val="TAL"/>
              <w:rPr>
                <w:lang w:val="en-US" w:eastAsia="zh-CN"/>
              </w:rPr>
            </w:pPr>
          </w:p>
        </w:tc>
      </w:tr>
      <w:tr w:rsidR="007C4061" w:rsidRPr="00BC4D08" w14:paraId="69E698B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2D24D08" w14:textId="77777777" w:rsidR="007C4061" w:rsidRPr="00533C32" w:rsidRDefault="007C4061" w:rsidP="00C17C4C">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18E1F2A4"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F26430A"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5520608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7DACA0" w14:textId="77777777" w:rsidR="007C4061" w:rsidRPr="00D5200C" w:rsidRDefault="007C4061" w:rsidP="00C17C4C">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654518A"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BC8E5B0"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030E4A9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2357AE" w14:textId="77777777" w:rsidR="007C4061" w:rsidRPr="00D5200C" w:rsidRDefault="007C4061" w:rsidP="00C17C4C">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24E7A31A"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568DDB5" w14:textId="77777777" w:rsidR="007C4061" w:rsidRPr="00D5200C" w:rsidRDefault="007C4061" w:rsidP="00C17C4C">
            <w:pPr>
              <w:pStyle w:val="TAL"/>
              <w:rPr>
                <w:lang w:val="en-US" w:eastAsia="zh-CN"/>
              </w:rPr>
            </w:pPr>
          </w:p>
        </w:tc>
      </w:tr>
      <w:tr w:rsidR="007C4061" w:rsidRPr="00BC4D08" w14:paraId="03705194"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51250D" w14:textId="77777777" w:rsidR="007C4061" w:rsidRPr="00D5200C" w:rsidRDefault="007C4061" w:rsidP="00C17C4C">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02075086"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6DA8E544"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67055CE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6F64627" w14:textId="77777777" w:rsidR="007C4061" w:rsidRPr="00D5200C" w:rsidRDefault="007C4061" w:rsidP="00C17C4C">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30EE002A"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3589155D" w14:textId="77777777" w:rsidR="007C4061" w:rsidRPr="00D5200C" w:rsidRDefault="007C4061" w:rsidP="00C17C4C">
            <w:pPr>
              <w:pStyle w:val="TAL"/>
              <w:rPr>
                <w:lang w:val="en-US" w:eastAsia="zh-CN"/>
              </w:rPr>
            </w:pPr>
          </w:p>
        </w:tc>
      </w:tr>
      <w:tr w:rsidR="007C4061" w:rsidRPr="00BC4D08" w14:paraId="50ACC6C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3CA4576" w14:textId="77777777" w:rsidR="007C4061" w:rsidRPr="00D5200C" w:rsidRDefault="007C4061" w:rsidP="00C17C4C">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11D7B283"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AE7FB9F" w14:textId="77777777" w:rsidR="007C4061" w:rsidRPr="00D5200C" w:rsidRDefault="007C4061" w:rsidP="00C17C4C">
            <w:pPr>
              <w:pStyle w:val="TAL"/>
              <w:rPr>
                <w:lang w:val="en-US" w:eastAsia="zh-CN"/>
              </w:rPr>
            </w:pPr>
          </w:p>
        </w:tc>
      </w:tr>
      <w:tr w:rsidR="007C4061" w:rsidRPr="00BC4D08" w14:paraId="51A18E0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35741" w14:textId="77777777" w:rsidR="007C4061" w:rsidRPr="00D5200C" w:rsidRDefault="007C4061" w:rsidP="00C17C4C">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0B47159C"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4114AF9A" w14:textId="77777777" w:rsidR="007C4061" w:rsidRPr="00D5200C" w:rsidRDefault="007C4061" w:rsidP="00C17C4C">
            <w:pPr>
              <w:pStyle w:val="TAL"/>
              <w:rPr>
                <w:lang w:val="en-US" w:eastAsia="zh-CN"/>
              </w:rPr>
            </w:pPr>
          </w:p>
        </w:tc>
      </w:tr>
      <w:tr w:rsidR="007C4061" w:rsidRPr="00BC4D08" w14:paraId="2AD43A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DD339CD" w14:textId="77777777" w:rsidR="007C4061" w:rsidRPr="00D5200C" w:rsidRDefault="007C4061" w:rsidP="00C17C4C">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B5D4656"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603B6A" w14:textId="77777777" w:rsidR="007C4061" w:rsidRPr="00D5200C" w:rsidRDefault="007C4061" w:rsidP="00C17C4C">
            <w:pPr>
              <w:pStyle w:val="TAL"/>
              <w:rPr>
                <w:lang w:val="en-US" w:eastAsia="zh-CN"/>
              </w:rPr>
            </w:pPr>
          </w:p>
        </w:tc>
      </w:tr>
      <w:tr w:rsidR="007C4061" w:rsidRPr="00BC4D08" w14:paraId="084F64B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AC8ED79" w14:textId="77777777" w:rsidR="007C4061" w:rsidRPr="00D5200C" w:rsidRDefault="007C4061" w:rsidP="00C17C4C">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794B10F9" w14:textId="77777777" w:rsidR="007C4061" w:rsidRPr="00D5200C" w:rsidRDefault="007C4061" w:rsidP="00C17C4C">
            <w:pPr>
              <w:pStyle w:val="TAL"/>
              <w:rPr>
                <w:lang w:val="en-US" w:eastAsia="en-GB"/>
              </w:rPr>
            </w:pPr>
            <w:r w:rsidRPr="00F9317B">
              <w:t>3GPP TS 29.571 [7]</w:t>
            </w:r>
          </w:p>
        </w:tc>
        <w:tc>
          <w:tcPr>
            <w:tcW w:w="4017" w:type="dxa"/>
            <w:gridSpan w:val="2"/>
            <w:tcBorders>
              <w:top w:val="single" w:sz="4" w:space="0" w:color="auto"/>
              <w:left w:val="single" w:sz="4" w:space="0" w:color="auto"/>
              <w:bottom w:val="single" w:sz="4" w:space="0" w:color="auto"/>
              <w:right w:val="single" w:sz="4" w:space="0" w:color="auto"/>
            </w:tcBorders>
          </w:tcPr>
          <w:p w14:paraId="4FD70E60" w14:textId="77777777" w:rsidR="007C4061" w:rsidRPr="00D5200C" w:rsidRDefault="007C4061" w:rsidP="00C17C4C">
            <w:pPr>
              <w:pStyle w:val="TAL"/>
              <w:rPr>
                <w:lang w:val="en-US" w:eastAsia="zh-CN"/>
              </w:rPr>
            </w:pPr>
          </w:p>
        </w:tc>
      </w:tr>
      <w:tr w:rsidR="007C4061" w:rsidRPr="00BC4D08" w14:paraId="64885FA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8D6E91D" w14:textId="77777777" w:rsidR="007C4061" w:rsidRPr="00895517" w:rsidRDefault="007C4061" w:rsidP="00C17C4C">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17B9DF52" w14:textId="77777777" w:rsidR="007C4061" w:rsidRPr="00895517" w:rsidRDefault="007C4061" w:rsidP="00C17C4C">
            <w:pPr>
              <w:pStyle w:val="TAL"/>
            </w:pPr>
            <w:r w:rsidRPr="00F9317B">
              <w:t>3GPP TS 29.571 [7]</w:t>
            </w:r>
          </w:p>
        </w:tc>
        <w:tc>
          <w:tcPr>
            <w:tcW w:w="4017" w:type="dxa"/>
            <w:gridSpan w:val="2"/>
            <w:tcBorders>
              <w:top w:val="single" w:sz="4" w:space="0" w:color="auto"/>
              <w:left w:val="single" w:sz="4" w:space="0" w:color="auto"/>
              <w:bottom w:val="single" w:sz="4" w:space="0" w:color="auto"/>
              <w:right w:val="single" w:sz="4" w:space="0" w:color="auto"/>
            </w:tcBorders>
          </w:tcPr>
          <w:p w14:paraId="50B901D6" w14:textId="77777777" w:rsidR="007C4061" w:rsidRPr="00D5200C" w:rsidRDefault="007C4061" w:rsidP="00C17C4C">
            <w:pPr>
              <w:pStyle w:val="TAL"/>
              <w:rPr>
                <w:lang w:val="en-US" w:eastAsia="zh-CN"/>
              </w:rPr>
            </w:pPr>
          </w:p>
        </w:tc>
      </w:tr>
      <w:tr w:rsidR="007C4061" w:rsidRPr="00BC4D08" w14:paraId="576EA0F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ECAA5F8" w14:textId="77777777" w:rsidR="007C4061" w:rsidRPr="00895517" w:rsidRDefault="007C4061" w:rsidP="00C17C4C">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1F4DF130" w14:textId="77777777" w:rsidR="007C4061" w:rsidRPr="00895517" w:rsidRDefault="007C4061" w:rsidP="00C17C4C">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C2A8CF7" w14:textId="77777777" w:rsidR="007C4061" w:rsidRPr="00D5200C" w:rsidRDefault="007C4061" w:rsidP="00C17C4C">
            <w:pPr>
              <w:pStyle w:val="TAL"/>
              <w:rPr>
                <w:lang w:val="en-US" w:eastAsia="zh-CN"/>
              </w:rPr>
            </w:pPr>
          </w:p>
        </w:tc>
      </w:tr>
      <w:tr w:rsidR="007C4061" w:rsidRPr="00BC4D08" w14:paraId="3B8F9BD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A231221" w14:textId="77777777" w:rsidR="007C4061" w:rsidRPr="00895517" w:rsidRDefault="007C4061" w:rsidP="00C17C4C">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E7B5E5F"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DE028F2" w14:textId="77777777" w:rsidR="007C4061" w:rsidRPr="00D5200C" w:rsidRDefault="007C4061" w:rsidP="00C17C4C">
            <w:pPr>
              <w:pStyle w:val="TAL"/>
              <w:rPr>
                <w:lang w:val="en-US" w:eastAsia="zh-CN"/>
              </w:rPr>
            </w:pPr>
            <w:r w:rsidRPr="00F9317B">
              <w:t>LCS Privacy Subscription Data</w:t>
            </w:r>
          </w:p>
        </w:tc>
      </w:tr>
      <w:tr w:rsidR="007C4061" w:rsidRPr="00BC4D08" w14:paraId="51FC3B8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B3FDC" w14:textId="77777777" w:rsidR="007C4061" w:rsidRPr="00895517" w:rsidRDefault="007C4061" w:rsidP="00C17C4C">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AAD94D8"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033E59B" w14:textId="77777777" w:rsidR="007C4061" w:rsidRPr="00895517" w:rsidRDefault="007C4061" w:rsidP="00C17C4C">
            <w:pPr>
              <w:pStyle w:val="TAL"/>
            </w:pPr>
            <w:r w:rsidRPr="00F9317B">
              <w:t>LCS Mobile Originated Subscription Data</w:t>
            </w:r>
          </w:p>
        </w:tc>
      </w:tr>
      <w:tr w:rsidR="007C4061" w:rsidRPr="00BC4D08" w14:paraId="066F5D7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485A508" w14:textId="77777777" w:rsidR="007C4061" w:rsidRPr="00895517" w:rsidRDefault="007C4061" w:rsidP="00C17C4C">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618F3B5" w14:textId="77777777" w:rsidR="007C4061" w:rsidRPr="00D5200C" w:rsidRDefault="007C4061" w:rsidP="00C17C4C">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64A2B64" w14:textId="77777777" w:rsidR="007C4061" w:rsidRPr="00895517" w:rsidRDefault="007C4061" w:rsidP="00C17C4C">
            <w:pPr>
              <w:pStyle w:val="TAL"/>
            </w:pPr>
          </w:p>
        </w:tc>
      </w:tr>
      <w:tr w:rsidR="007C4061" w:rsidRPr="00BC4D08" w14:paraId="4DD04B1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9626D28" w14:textId="77777777" w:rsidR="007C4061" w:rsidRPr="00895517" w:rsidRDefault="007C4061" w:rsidP="00C17C4C">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002952F" w14:textId="77777777" w:rsidR="007C4061" w:rsidRPr="00D5200C" w:rsidRDefault="007C4061" w:rsidP="00C17C4C">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E221D72" w14:textId="77777777" w:rsidR="007C4061" w:rsidRPr="00895517" w:rsidRDefault="007C4061" w:rsidP="00C17C4C">
            <w:pPr>
              <w:pStyle w:val="TAL"/>
            </w:pPr>
          </w:p>
        </w:tc>
      </w:tr>
      <w:tr w:rsidR="007C4061" w:rsidRPr="00BC4D08" w14:paraId="2BAD574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ADCD545" w14:textId="77777777"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14EE88D8"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E04729B" w14:textId="77777777" w:rsidR="007C4061" w:rsidRPr="00895517" w:rsidRDefault="007C4061" w:rsidP="00C17C4C">
            <w:pPr>
              <w:pStyle w:val="TAL"/>
            </w:pPr>
          </w:p>
        </w:tc>
      </w:tr>
      <w:tr w:rsidR="009F4712" w:rsidRPr="00BC4D08" w14:paraId="0E64F53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3F96C99" w14:textId="77777777" w:rsidR="009F4712" w:rsidRPr="00895517" w:rsidRDefault="009F4712" w:rsidP="00C17C4C">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02C7F976" w14:textId="77777777" w:rsidR="009F4712" w:rsidRPr="00D5200C" w:rsidRDefault="009F4712"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CB9C91B" w14:textId="77777777" w:rsidR="009F4712" w:rsidRPr="00895517" w:rsidRDefault="009F4712" w:rsidP="00C17C4C">
            <w:pPr>
              <w:pStyle w:val="TAL"/>
            </w:pPr>
          </w:p>
        </w:tc>
      </w:tr>
      <w:tr w:rsidR="00006207" w:rsidRPr="00BC4D08" w14:paraId="4DFB778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22018BE" w14:textId="77777777" w:rsidR="00006207" w:rsidRPr="00895517" w:rsidRDefault="00006207" w:rsidP="00C17C4C">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34622217" w14:textId="77777777" w:rsidR="00006207" w:rsidRPr="00D5200C" w:rsidRDefault="00006207" w:rsidP="00C17C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3C2A9DE" w14:textId="77777777" w:rsidR="00006207" w:rsidRPr="00895517" w:rsidRDefault="00006207" w:rsidP="00C17C4C">
            <w:pPr>
              <w:pStyle w:val="TAL"/>
            </w:pPr>
            <w:r w:rsidRPr="00F9317B">
              <w:rPr>
                <w:rFonts w:hint="eastAsia"/>
                <w:lang w:eastAsia="zh-CN"/>
              </w:rPr>
              <w:t>V</w:t>
            </w:r>
            <w:r w:rsidRPr="00F9317B">
              <w:rPr>
                <w:lang w:eastAsia="zh-CN"/>
              </w:rPr>
              <w:t>2X Subscription Data</w:t>
            </w:r>
          </w:p>
        </w:tc>
      </w:tr>
      <w:tr w:rsidR="00777364" w:rsidRPr="00BC4D08" w14:paraId="3E2B57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32438C6" w14:textId="77777777" w:rsidR="00777364" w:rsidRPr="00895517" w:rsidRDefault="00777364" w:rsidP="00C17C4C">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5FA2E483"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725549A" w14:textId="77777777" w:rsidR="00777364" w:rsidRPr="00895517" w:rsidRDefault="00777364" w:rsidP="00C17C4C">
            <w:pPr>
              <w:pStyle w:val="TAL"/>
              <w:rPr>
                <w:lang w:eastAsia="zh-CN"/>
              </w:rPr>
            </w:pPr>
          </w:p>
        </w:tc>
      </w:tr>
      <w:tr w:rsidR="00777364" w:rsidRPr="00BC4D08" w14:paraId="4F8F4E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FD0AAB3" w14:textId="77777777" w:rsidR="00777364" w:rsidRPr="00895517" w:rsidRDefault="00777364" w:rsidP="00C17C4C">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233156BE"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6D975F7" w14:textId="77777777" w:rsidR="00777364" w:rsidRPr="00895517" w:rsidRDefault="00777364" w:rsidP="00C17C4C">
            <w:pPr>
              <w:pStyle w:val="TAL"/>
              <w:rPr>
                <w:lang w:eastAsia="zh-CN"/>
              </w:rPr>
            </w:pPr>
          </w:p>
        </w:tc>
      </w:tr>
      <w:tr w:rsidR="00777364" w:rsidRPr="00BC4D08" w14:paraId="76F78A3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7BEF4A5" w14:textId="77777777" w:rsidR="00777364" w:rsidRPr="00895517" w:rsidRDefault="00777364" w:rsidP="00C17C4C">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03BC3F21"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7CE78A7" w14:textId="77777777" w:rsidR="00777364" w:rsidRPr="00895517" w:rsidRDefault="00777364" w:rsidP="00C17C4C">
            <w:pPr>
              <w:pStyle w:val="TAL"/>
              <w:rPr>
                <w:lang w:eastAsia="zh-CN"/>
              </w:rPr>
            </w:pPr>
          </w:p>
        </w:tc>
      </w:tr>
      <w:tr w:rsidR="00E2179D" w:rsidRPr="00BC4D08" w14:paraId="4BED5DB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D4661" w14:textId="77777777" w:rsidR="00E2179D" w:rsidRDefault="00E2179D" w:rsidP="00C17C4C">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E01C34B" w14:textId="77777777" w:rsidR="00E2179D" w:rsidRPr="00533C32" w:rsidRDefault="00E2179D" w:rsidP="00C17C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ADD5BB" w14:textId="77777777" w:rsidR="00E2179D" w:rsidRPr="00895517" w:rsidRDefault="00E2179D" w:rsidP="00C17C4C">
            <w:pPr>
              <w:pStyle w:val="TAL"/>
              <w:rPr>
                <w:lang w:eastAsia="zh-CN"/>
              </w:rPr>
            </w:pPr>
            <w:bookmarkStart w:id="1720" w:name="_Hlk40710916"/>
            <w:r w:rsidRPr="00F9317B">
              <w:rPr>
                <w:rFonts w:cs="Arial"/>
                <w:szCs w:val="18"/>
              </w:rPr>
              <w:t>LCS Broadcast Assistance Data Types</w:t>
            </w:r>
            <w:bookmarkEnd w:id="1720"/>
          </w:p>
        </w:tc>
      </w:tr>
      <w:tr w:rsidR="007F39EE" w:rsidRPr="00EC1758" w14:paraId="3A48F70A"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23E8430" w14:textId="77777777" w:rsidR="007F39EE" w:rsidRPr="00895517" w:rsidRDefault="007F39EE" w:rsidP="00050F92">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5361D89D" w14:textId="77777777" w:rsidR="007F39EE" w:rsidRDefault="007F39EE" w:rsidP="00050F92">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BBFDB32" w14:textId="77777777" w:rsidR="007F39EE" w:rsidRPr="00EC1758" w:rsidRDefault="007F39EE" w:rsidP="00050F92">
            <w:pPr>
              <w:pStyle w:val="TAL"/>
              <w:rPr>
                <w:rFonts w:cs="Arial"/>
                <w:szCs w:val="18"/>
              </w:rPr>
            </w:pPr>
          </w:p>
        </w:tc>
      </w:tr>
      <w:tr w:rsidR="00E76269" w:rsidRPr="00EC1758" w14:paraId="5B2E2265"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1F483" w14:textId="07E26DC9" w:rsidR="00E76269" w:rsidRDefault="00E76269" w:rsidP="00E76269">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5BBDFBB0" w14:textId="149A7F48" w:rsidR="00E76269" w:rsidRPr="00533C32" w:rsidRDefault="00E76269" w:rsidP="00E76269">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226D6E53" w14:textId="77777777" w:rsidR="00E76269" w:rsidRPr="00EC1758" w:rsidRDefault="00E76269" w:rsidP="00E76269">
            <w:pPr>
              <w:pStyle w:val="TAL"/>
              <w:rPr>
                <w:rFonts w:cs="Arial"/>
                <w:szCs w:val="18"/>
              </w:rPr>
            </w:pPr>
          </w:p>
        </w:tc>
      </w:tr>
    </w:tbl>
    <w:p w14:paraId="6C304BC1" w14:textId="77777777" w:rsidR="007C4061" w:rsidRPr="00533C32" w:rsidRDefault="007C4061" w:rsidP="007C4061"/>
    <w:p w14:paraId="13D72001" w14:textId="77777777" w:rsidR="007C4061" w:rsidRPr="00533C32" w:rsidRDefault="007C4061" w:rsidP="006352FE">
      <w:pPr>
        <w:pStyle w:val="Heading3"/>
      </w:pPr>
      <w:bookmarkStart w:id="1721" w:name="_Toc20127155"/>
      <w:bookmarkStart w:id="1722" w:name="_Toc27589146"/>
      <w:bookmarkStart w:id="1723" w:name="_Toc36459952"/>
      <w:bookmarkStart w:id="1724" w:name="_Toc45029546"/>
      <w:bookmarkStart w:id="1725" w:name="_Toc56520833"/>
      <w:bookmarkStart w:id="1726" w:name="_Toc67728794"/>
      <w:r w:rsidRPr="00533C32">
        <w:t>5.4.2</w:t>
      </w:r>
      <w:r w:rsidRPr="00533C32">
        <w:tab/>
        <w:t>Structured data types</w:t>
      </w:r>
      <w:bookmarkEnd w:id="1721"/>
      <w:bookmarkEnd w:id="1722"/>
      <w:bookmarkEnd w:id="1723"/>
      <w:bookmarkEnd w:id="1724"/>
      <w:bookmarkEnd w:id="1725"/>
      <w:bookmarkEnd w:id="1726"/>
    </w:p>
    <w:p w14:paraId="3EF387A0" w14:textId="77777777" w:rsidR="007C4061" w:rsidRPr="00533C32" w:rsidRDefault="007C4061" w:rsidP="006352FE">
      <w:pPr>
        <w:pStyle w:val="Heading4"/>
      </w:pPr>
      <w:bookmarkStart w:id="1727" w:name="_Toc20127156"/>
      <w:bookmarkStart w:id="1728" w:name="_Toc27589147"/>
      <w:bookmarkStart w:id="1729" w:name="_Toc36459953"/>
      <w:bookmarkStart w:id="1730" w:name="_Toc45029547"/>
      <w:bookmarkStart w:id="1731" w:name="_Toc56520834"/>
      <w:bookmarkStart w:id="1732" w:name="_Toc67728795"/>
      <w:r w:rsidRPr="00533C32">
        <w:t>5.4.2.1</w:t>
      </w:r>
      <w:r w:rsidRPr="00533C32">
        <w:tab/>
        <w:t>Introduction</w:t>
      </w:r>
      <w:bookmarkEnd w:id="1727"/>
      <w:bookmarkEnd w:id="1728"/>
      <w:bookmarkEnd w:id="1729"/>
      <w:bookmarkEnd w:id="1730"/>
      <w:bookmarkEnd w:id="1731"/>
      <w:bookmarkEnd w:id="1732"/>
    </w:p>
    <w:p w14:paraId="1FA6E6FC" w14:textId="77777777" w:rsidR="007C4061" w:rsidRPr="00533C32" w:rsidRDefault="007C4061" w:rsidP="007C4061">
      <w:r w:rsidRPr="00533C32">
        <w:t>This clause defines the structures to be used in resource representations.</w:t>
      </w:r>
    </w:p>
    <w:p w14:paraId="60F80D90" w14:textId="77777777" w:rsidR="007C4061" w:rsidRPr="00533C32" w:rsidRDefault="007C4061" w:rsidP="006352FE">
      <w:pPr>
        <w:pStyle w:val="Heading4"/>
      </w:pPr>
      <w:bookmarkStart w:id="1733" w:name="_Toc20127157"/>
      <w:bookmarkStart w:id="1734" w:name="_Toc27589148"/>
      <w:bookmarkStart w:id="1735" w:name="_Toc36459954"/>
      <w:bookmarkStart w:id="1736" w:name="_Toc45029548"/>
      <w:bookmarkStart w:id="1737" w:name="_Toc56520835"/>
      <w:bookmarkStart w:id="1738" w:name="_Toc67728796"/>
      <w:r w:rsidRPr="00533C32">
        <w:lastRenderedPageBreak/>
        <w:t>5.4.2.2</w:t>
      </w:r>
      <w:r w:rsidRPr="00533C32">
        <w:tab/>
        <w:t>Type: AuthenticationSubscription</w:t>
      </w:r>
      <w:bookmarkEnd w:id="1733"/>
      <w:bookmarkEnd w:id="1734"/>
      <w:bookmarkEnd w:id="1735"/>
      <w:bookmarkEnd w:id="1736"/>
      <w:bookmarkEnd w:id="1737"/>
      <w:bookmarkEnd w:id="1738"/>
    </w:p>
    <w:p w14:paraId="272D3A1C"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DD072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1B1420"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DFBB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BAA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46CEE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7BF7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4A95B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BA3206"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21DD0B2"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CDBFF33"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EDA384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4ACF65A"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7A737AE9" w14:textId="77777777" w:rsidR="00CA70DD" w:rsidRPr="00D5200C" w:rsidRDefault="00CA70DD" w:rsidP="00C17C4C">
            <w:pPr>
              <w:pStyle w:val="TAL"/>
              <w:rPr>
                <w:rFonts w:cs="Arial"/>
                <w:szCs w:val="18"/>
                <w:lang w:val="en-US" w:eastAsia="zh-CN"/>
              </w:rPr>
            </w:pPr>
          </w:p>
          <w:p w14:paraId="3B3F40E5"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6FE11E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2BBE37"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92D48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94A091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A7A1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C3A7E94"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3B16AC69"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7CCAB8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A532D03"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53F28DF3"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3C9685"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672DB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752285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EE6AC9">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05E351EE"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CCF4C5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C6B11"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F74149C"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3478FAC"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5F7BA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1751B1"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1EA5E1AC"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7ADB98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AF882F"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0834D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9E0C83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6CEBB3"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09AFB15"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349F324A"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5A591CAB"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963E16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B2DE4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3F066E7C"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C96E53"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9A59D7"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757854"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5F9605A8"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2057CE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CA6743"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1AE83615"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96F74B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DD1C9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49FC392" w14:textId="77777777" w:rsidR="007C4061" w:rsidRPr="00D5200C" w:rsidRDefault="007C4061" w:rsidP="00C17C4C">
            <w:pPr>
              <w:pStyle w:val="TAL"/>
              <w:rPr>
                <w:lang w:val="en-US" w:eastAsia="en-GB"/>
              </w:rPr>
            </w:pPr>
            <w:r w:rsidRPr="00D5200C">
              <w:rPr>
                <w:lang w:val="en-US" w:eastAsia="en-GB"/>
              </w:rPr>
              <w:t>Hexstring of the encrypted OPC Key.</w:t>
            </w:r>
          </w:p>
          <w:p w14:paraId="301EA0A4"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210311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96AFFF"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AEA94F0"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60AA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69BAD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232F5A6" w14:textId="77777777" w:rsidR="007C4061" w:rsidRPr="00D5200C" w:rsidRDefault="007C4061" w:rsidP="00C17C4C">
            <w:pPr>
              <w:pStyle w:val="TAL"/>
              <w:rPr>
                <w:lang w:val="en-US" w:eastAsia="en-GB"/>
              </w:rPr>
            </w:pPr>
            <w:r w:rsidRPr="00D5200C">
              <w:rPr>
                <w:lang w:val="en-US" w:eastAsia="en-GB"/>
              </w:rPr>
              <w:t>Hexstring of the encrypted TOPC Key.</w:t>
            </w:r>
          </w:p>
          <w:p w14:paraId="7806A5B6"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413502" w:rsidRPr="00BC4D08" w14:paraId="01E1957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A17D426" w14:textId="723B184B" w:rsidR="00413502" w:rsidRPr="00D5200C" w:rsidRDefault="00413502" w:rsidP="00413502">
            <w:pPr>
              <w:pStyle w:val="TAL"/>
              <w:rPr>
                <w:lang w:val="en-US" w:eastAsia="zh-CN"/>
              </w:rPr>
            </w:pPr>
            <w:r>
              <w:t>hssGroupId</w:t>
            </w:r>
          </w:p>
        </w:tc>
        <w:tc>
          <w:tcPr>
            <w:tcW w:w="1559" w:type="dxa"/>
            <w:tcBorders>
              <w:top w:val="single" w:sz="4" w:space="0" w:color="auto"/>
              <w:left w:val="single" w:sz="4" w:space="0" w:color="auto"/>
              <w:bottom w:val="single" w:sz="4" w:space="0" w:color="auto"/>
              <w:right w:val="single" w:sz="4" w:space="0" w:color="auto"/>
            </w:tcBorders>
          </w:tcPr>
          <w:p w14:paraId="1F3280A9" w14:textId="601FDE38" w:rsidR="00413502" w:rsidRPr="00D5200C" w:rsidRDefault="00413502" w:rsidP="00413502">
            <w:pPr>
              <w:pStyle w:val="TAL"/>
              <w:rPr>
                <w:lang w:val="en-US"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F7E987A" w14:textId="419CF69E" w:rsidR="00413502" w:rsidRPr="00D5200C" w:rsidRDefault="00413502" w:rsidP="00413502">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6AC6C4A" w14:textId="3DADD0EF" w:rsidR="00413502" w:rsidRPr="00D5200C" w:rsidRDefault="00413502" w:rsidP="00413502">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tcPr>
          <w:p w14:paraId="503529E1" w14:textId="77777777" w:rsidR="00413502" w:rsidRDefault="00413502" w:rsidP="00413502">
            <w:pPr>
              <w:pStyle w:val="TAL"/>
              <w:rPr>
                <w:rFonts w:cs="Arial"/>
                <w:szCs w:val="18"/>
                <w:lang w:eastAsia="zh-CN"/>
              </w:rPr>
            </w:pPr>
            <w:r>
              <w:rPr>
                <w:rFonts w:cs="Arial"/>
                <w:szCs w:val="18"/>
              </w:rPr>
              <w:t xml:space="preserve">Identity of the HSS group associated with the subscription that might be used by the UDM to discover the HSS; see </w:t>
            </w:r>
            <w:r>
              <w:rPr>
                <w:rFonts w:cs="Arial"/>
                <w:szCs w:val="18"/>
                <w:lang w:eastAsia="zh-CN"/>
              </w:rPr>
              <w:t>3GPP TS 29.510 [19].</w:t>
            </w:r>
          </w:p>
          <w:p w14:paraId="7FC34957" w14:textId="22947A67" w:rsidR="00413502" w:rsidRPr="00D5200C" w:rsidRDefault="00413502" w:rsidP="00413502">
            <w:pPr>
              <w:pStyle w:val="TAL"/>
              <w:rPr>
                <w:lang w:val="en-US" w:eastAsia="en-GB"/>
              </w:rPr>
            </w:pPr>
            <w:r>
              <w:rPr>
                <w:rFonts w:cs="Arial"/>
                <w:szCs w:val="18"/>
                <w:lang w:eastAsia="zh-CN"/>
              </w:rPr>
              <w:t xml:space="preserve">This attribute may be present if the </w:t>
            </w:r>
            <w:r w:rsidRPr="00D5200C">
              <w:rPr>
                <w:lang w:val="en-US" w:eastAsia="zh-CN"/>
              </w:rPr>
              <w:t>vectorGenerationInHss</w:t>
            </w:r>
            <w:r>
              <w:rPr>
                <w:lang w:val="en-US" w:eastAsia="zh-CN"/>
              </w:rPr>
              <w:t xml:space="preserve"> attribute is present and set to True.</w:t>
            </w:r>
          </w:p>
        </w:tc>
      </w:tr>
      <w:tr w:rsidR="00413502" w:rsidRPr="00BC4D08" w14:paraId="0039241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389846" w14:textId="77777777" w:rsidR="00413502" w:rsidRPr="00D5200C" w:rsidRDefault="00413502" w:rsidP="00413502">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40368980" w14:textId="77777777" w:rsidR="00413502" w:rsidRPr="00D5200C" w:rsidRDefault="00413502" w:rsidP="00413502">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745C5B3" w14:textId="77777777" w:rsidR="00413502" w:rsidRPr="00D5200C" w:rsidRDefault="00413502" w:rsidP="0041350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BE2179" w14:textId="77777777" w:rsidR="00413502" w:rsidRPr="00D5200C" w:rsidRDefault="00413502" w:rsidP="0041350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B16D057" w14:textId="77777777" w:rsidR="00413502" w:rsidRPr="00D5200C" w:rsidRDefault="00413502" w:rsidP="00413502">
            <w:pPr>
              <w:pStyle w:val="TAL"/>
              <w:rPr>
                <w:lang w:val="en-US" w:eastAsia="en-GB"/>
              </w:rPr>
            </w:pPr>
            <w:r w:rsidRPr="00D5200C">
              <w:rPr>
                <w:lang w:val="en-US" w:eastAsia="en-GB"/>
              </w:rPr>
              <w:t>True indicates that the UDM needs to retrieve an Authentication Vector from the HSS;</w:t>
            </w:r>
          </w:p>
          <w:p w14:paraId="0543419F" w14:textId="77777777" w:rsidR="00413502" w:rsidRPr="00D5200C" w:rsidRDefault="00413502" w:rsidP="00413502">
            <w:pPr>
              <w:pStyle w:val="TAL"/>
              <w:rPr>
                <w:lang w:val="en-US" w:eastAsia="en-GB"/>
              </w:rPr>
            </w:pPr>
            <w:r w:rsidRPr="00D5200C">
              <w:rPr>
                <w:lang w:val="en-US" w:eastAsia="en-GB"/>
              </w:rPr>
              <w:t>False and absence indicates that vector generation shall be performed in the UDM.</w:t>
            </w:r>
          </w:p>
        </w:tc>
      </w:tr>
      <w:tr w:rsidR="00413502" w:rsidRPr="00533C32" w14:paraId="46D126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2A4A18" w14:textId="77777777" w:rsidR="00413502" w:rsidRPr="00533C32" w:rsidRDefault="00413502" w:rsidP="00413502">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106935FE" w14:textId="77777777" w:rsidR="00413502" w:rsidRPr="00533C32" w:rsidRDefault="00413502" w:rsidP="00413502">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2F4906C6" w14:textId="77777777" w:rsidR="00413502" w:rsidRPr="00533C3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F95A7EF" w14:textId="77777777" w:rsidR="00413502" w:rsidRPr="00533C32" w:rsidRDefault="00413502" w:rsidP="00413502">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B5832AC" w14:textId="77777777" w:rsidR="00413502" w:rsidRDefault="00413502" w:rsidP="00413502">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19CC8D4" w14:textId="77777777" w:rsidR="00413502" w:rsidRPr="001F68F2" w:rsidRDefault="00413502" w:rsidP="00413502">
            <w:pPr>
              <w:pStyle w:val="TAL"/>
              <w:rPr>
                <w:lang w:val="en-US" w:eastAsia="zh-CN"/>
              </w:rPr>
            </w:pPr>
            <w:r>
              <w:rPr>
                <w:lang w:val="en-US" w:eastAsia="en-GB"/>
              </w:rPr>
              <w:t>See NOTE</w:t>
            </w:r>
            <w:r>
              <w:rPr>
                <w:rFonts w:hint="eastAsia"/>
                <w:lang w:val="en-US" w:eastAsia="zh-CN"/>
              </w:rPr>
              <w:t>.</w:t>
            </w:r>
          </w:p>
        </w:tc>
      </w:tr>
      <w:tr w:rsidR="00413502" w:rsidRPr="00533C32" w14:paraId="4582E0C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0BB693A" w14:textId="77777777" w:rsidR="00413502" w:rsidRDefault="00413502" w:rsidP="00413502">
            <w:pPr>
              <w:pStyle w:val="TAL"/>
              <w:rPr>
                <w:lang w:val="en-US" w:eastAsia="zh-CN"/>
              </w:rPr>
            </w:pPr>
            <w:r>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10C0C32B" w14:textId="77777777" w:rsidR="00413502" w:rsidRPr="00533C3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C0E14" w14:textId="77777777"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4FDB7"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063742" w14:textId="77777777" w:rsidR="00413502" w:rsidRPr="001F68F2" w:rsidRDefault="00413502" w:rsidP="00413502">
            <w:pPr>
              <w:pStyle w:val="TAL"/>
              <w:rPr>
                <w:lang w:val="en-US" w:eastAsia="en-GB"/>
              </w:rPr>
            </w:pPr>
            <w:r>
              <w:rPr>
                <w:lang w:val="en-US" w:eastAsia="en-GB"/>
              </w:rPr>
              <w:t>true: indicates that authentication by the home network is not required if authentication has been completed by the W-5GAN. See 3GPP TS 33.501 [9] clause 7b.</w:t>
            </w:r>
            <w:r>
              <w:rPr>
                <w:lang w:val="en-US" w:eastAsia="en-GB"/>
              </w:rPr>
              <w:br/>
              <w:t>false (default): otherwise.</w:t>
            </w:r>
          </w:p>
        </w:tc>
      </w:tr>
      <w:tr w:rsidR="00413502" w:rsidRPr="00533C32" w14:paraId="11212DC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8F516AB" w14:textId="77777777" w:rsidR="00413502" w:rsidRDefault="00413502" w:rsidP="00413502">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D736DB1" w14:textId="77777777" w:rsidR="00413502" w:rsidRDefault="00413502" w:rsidP="00413502">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50441BC2" w14:textId="77777777" w:rsidR="00413502" w:rsidRDefault="00413502" w:rsidP="00413502">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5FE9B013"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314B780" w14:textId="77777777" w:rsidR="00413502" w:rsidRDefault="00413502" w:rsidP="00413502">
            <w:pPr>
              <w:pStyle w:val="TAL"/>
              <w:rPr>
                <w:lang w:val="en-US" w:eastAsia="en-GB"/>
              </w:rPr>
            </w:pPr>
            <w:r>
              <w:rPr>
                <w:lang w:val="en-US" w:eastAsia="en-GB"/>
              </w:rPr>
              <w:t>If present, this IE shall contain the UE's SUPI which shall contain an IMSI.</w:t>
            </w:r>
          </w:p>
          <w:p w14:paraId="6CD060DF" w14:textId="77777777" w:rsidR="00413502" w:rsidRDefault="00413502" w:rsidP="00413502">
            <w:pPr>
              <w:pStyle w:val="TAL"/>
              <w:rPr>
                <w:lang w:val="en-US" w:eastAsia="en-GB"/>
              </w:rPr>
            </w:pPr>
            <w:r>
              <w:rPr>
                <w:lang w:val="en-US" w:eastAsia="en-GB"/>
              </w:rPr>
              <w:t>It shall be present if the subscription is allowed to be identified by a pseudonym of the SUPI e.g. by a GCI or GLI that is not the SUPI.</w:t>
            </w:r>
          </w:p>
        </w:tc>
      </w:tr>
      <w:tr w:rsidR="00413502" w:rsidRPr="00533C32" w14:paraId="0619592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137CCB4" w14:textId="4B24F5D6" w:rsidR="00413502" w:rsidRDefault="00413502" w:rsidP="00413502">
            <w:pPr>
              <w:pStyle w:val="TAL"/>
              <w:rPr>
                <w:lang w:val="en-US" w:eastAsia="zh-CN"/>
              </w:rPr>
            </w:pPr>
            <w:r>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24B4CE30" w14:textId="63F7F01A" w:rsidR="0041350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56D523" w14:textId="39C2FBB9"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3B876A" w14:textId="083FBFBA"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AAFC0B" w14:textId="77777777" w:rsidR="00413502" w:rsidRDefault="00413502" w:rsidP="00413502">
            <w:pPr>
              <w:pStyle w:val="TAL"/>
              <w:rPr>
                <w:lang w:val="en-US" w:eastAsia="en-GB"/>
              </w:rPr>
            </w:pPr>
            <w:r w:rsidRPr="000D5DD7">
              <w:rPr>
                <w:lang w:val="en-US" w:eastAsia="en-GB"/>
              </w:rPr>
              <w:t>T</w:t>
            </w:r>
            <w:r>
              <w:rPr>
                <w:lang w:val="en-US" w:eastAsia="en-GB"/>
              </w:rPr>
              <w:t xml:space="preserve">his IE indicates </w:t>
            </w:r>
            <w:r w:rsidRPr="000D5DD7">
              <w:rPr>
                <w:lang w:val="en-US" w:eastAsia="en-GB"/>
              </w:rPr>
              <w:t>whether or not the subscriber is allowed to use AKMA</w:t>
            </w:r>
            <w:r>
              <w:rPr>
                <w:lang w:val="en-US" w:eastAsia="en-GB"/>
              </w:rPr>
              <w:t>:</w:t>
            </w:r>
          </w:p>
          <w:p w14:paraId="0A93F1B0" w14:textId="77777777" w:rsidR="00413502" w:rsidRDefault="00413502" w:rsidP="00413502">
            <w:pPr>
              <w:pStyle w:val="TAL"/>
              <w:rPr>
                <w:lang w:val="en-US" w:eastAsia="en-GB"/>
              </w:rPr>
            </w:pPr>
            <w:r>
              <w:rPr>
                <w:lang w:val="en-US" w:eastAsia="en-GB"/>
              </w:rPr>
              <w:t>- true: subscriber is allowed to use AKMA</w:t>
            </w:r>
          </w:p>
          <w:p w14:paraId="2BC6D656" w14:textId="68ABAF8C" w:rsidR="00413502" w:rsidRDefault="00413502" w:rsidP="00413502">
            <w:pPr>
              <w:pStyle w:val="TAL"/>
              <w:rPr>
                <w:lang w:val="en-US" w:eastAsia="en-GB"/>
              </w:rPr>
            </w:pPr>
            <w:r>
              <w:rPr>
                <w:lang w:val="en-US" w:eastAsia="en-GB"/>
              </w:rPr>
              <w:t>- absent or false: subscriber is not allowed to use AKMA</w:t>
            </w:r>
          </w:p>
        </w:tc>
      </w:tr>
      <w:tr w:rsidR="00413502" w:rsidRPr="00544965" w14:paraId="447666C5"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E5A1A1" w14:textId="77777777" w:rsidR="00413502" w:rsidRPr="00895517" w:rsidRDefault="00413502" w:rsidP="00413502">
            <w:pPr>
              <w:pStyle w:val="TAN"/>
            </w:pPr>
            <w:r w:rsidRPr="00F9317B">
              <w:t>NOTE:</w:t>
            </w:r>
            <w:r w:rsidRPr="00F9317B">
              <w:tab/>
              <w:t>The attribute n5gcDeviceAuthMethod is used for EAP-TLS, which is described in the informative annex</w:t>
            </w:r>
            <w:r>
              <w:rPr>
                <w:lang w:val="en-US"/>
              </w:rPr>
              <w:t> </w:t>
            </w:r>
            <w:r w:rsidRPr="00F9317B">
              <w:t>O of 3GPP TS 33.501 [9] and is not mandatory to support.</w:t>
            </w:r>
          </w:p>
        </w:tc>
      </w:tr>
    </w:tbl>
    <w:p w14:paraId="0D515FC6" w14:textId="77777777" w:rsidR="007C4061" w:rsidRPr="00533C32" w:rsidRDefault="007C4061" w:rsidP="007C4061">
      <w:pPr>
        <w:rPr>
          <w:lang w:val="en-US"/>
        </w:rPr>
      </w:pPr>
    </w:p>
    <w:p w14:paraId="05D3D7FF" w14:textId="77777777" w:rsidR="007C4061" w:rsidRPr="00533C32" w:rsidRDefault="007C4061" w:rsidP="006352FE">
      <w:pPr>
        <w:pStyle w:val="Heading4"/>
        <w:rPr>
          <w:lang w:eastAsia="zh-CN"/>
        </w:rPr>
      </w:pPr>
      <w:bookmarkStart w:id="1739" w:name="_Toc20127158"/>
      <w:bookmarkStart w:id="1740" w:name="_Toc27589149"/>
      <w:bookmarkStart w:id="1741" w:name="_Toc36459955"/>
      <w:bookmarkStart w:id="1742" w:name="_Toc45029549"/>
      <w:bookmarkStart w:id="1743" w:name="_Toc56520836"/>
      <w:bookmarkStart w:id="1744" w:name="_Toc67728797"/>
      <w:r w:rsidRPr="00533C32">
        <w:t>5.4.2.</w:t>
      </w:r>
      <w:r w:rsidRPr="00533C32">
        <w:rPr>
          <w:lang w:eastAsia="zh-CN"/>
        </w:rPr>
        <w:t>3</w:t>
      </w:r>
      <w:r w:rsidRPr="00533C32">
        <w:tab/>
        <w:t xml:space="preserve">Type: </w:t>
      </w:r>
      <w:r w:rsidRPr="00533C32">
        <w:rPr>
          <w:lang w:eastAsia="zh-CN"/>
        </w:rPr>
        <w:t>OperatorSpecificDataContainer</w:t>
      </w:r>
      <w:bookmarkEnd w:id="1739"/>
      <w:bookmarkEnd w:id="1740"/>
      <w:bookmarkEnd w:id="1741"/>
      <w:bookmarkEnd w:id="1742"/>
      <w:bookmarkEnd w:id="1743"/>
      <w:bookmarkEnd w:id="1744"/>
    </w:p>
    <w:p w14:paraId="2B11F36E"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1ACF3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B499BA"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A5B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30D5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29B4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C4EE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C5EE2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0B21EE"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219B6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D528BB6"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C6BD27"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D535A8E"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33937E4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14F001B"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EC3B16C"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47A5D1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5327E2"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022DD6BB" w14:textId="77777777" w:rsidR="007C4061" w:rsidRPr="00D5200C" w:rsidRDefault="007C4061" w:rsidP="00C17C4C">
            <w:pPr>
              <w:pStyle w:val="TAL"/>
              <w:rPr>
                <w:rFonts w:cs="Arial"/>
                <w:szCs w:val="18"/>
                <w:lang w:val="en-US" w:eastAsia="zh-CN"/>
              </w:rPr>
            </w:pPr>
          </w:p>
        </w:tc>
      </w:tr>
      <w:tr w:rsidR="007C4061" w:rsidRPr="00BC4D08" w14:paraId="5869BF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613CEC"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796AF842"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C2E39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A26CE1"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437B6BA"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3EFEFD8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F3116C"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6F051A5" w14:textId="77777777" w:rsidR="007C4061" w:rsidRPr="00D5200C" w:rsidRDefault="007C4061" w:rsidP="00C17C4C">
            <w:pPr>
              <w:pStyle w:val="TAL"/>
              <w:rPr>
                <w:lang w:val="en-US" w:eastAsia="zh-CN"/>
              </w:rPr>
            </w:pPr>
            <w:r w:rsidRPr="00F9317B">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9190F" w14:textId="77777777" w:rsidR="007C4061" w:rsidRPr="00D5200C" w:rsidRDefault="007C4061" w:rsidP="00C17C4C">
            <w:pPr>
              <w:pStyle w:val="TAC"/>
              <w:rPr>
                <w:lang w:val="en-US" w:eastAsia="zh-CN"/>
              </w:rPr>
            </w:pPr>
            <w:r w:rsidRPr="00F9317B">
              <w:t>C</w:t>
            </w:r>
          </w:p>
        </w:tc>
        <w:tc>
          <w:tcPr>
            <w:tcW w:w="1134" w:type="dxa"/>
            <w:tcBorders>
              <w:top w:val="single" w:sz="4" w:space="0" w:color="auto"/>
              <w:left w:val="single" w:sz="4" w:space="0" w:color="auto"/>
              <w:bottom w:val="single" w:sz="4" w:space="0" w:color="auto"/>
              <w:right w:val="single" w:sz="4" w:space="0" w:color="auto"/>
            </w:tcBorders>
            <w:hideMark/>
          </w:tcPr>
          <w:p w14:paraId="3CC3206D" w14:textId="77777777" w:rsidR="007C4061" w:rsidRPr="00D5200C" w:rsidRDefault="007C4061" w:rsidP="00C17C4C">
            <w:pPr>
              <w:pStyle w:val="TAL"/>
              <w:rPr>
                <w:lang w:val="en-US" w:eastAsia="zh-CN"/>
              </w:rPr>
            </w:pPr>
            <w:r w:rsidRPr="00F9317B">
              <w:t>0..1</w:t>
            </w:r>
          </w:p>
        </w:tc>
        <w:tc>
          <w:tcPr>
            <w:tcW w:w="4359" w:type="dxa"/>
            <w:tcBorders>
              <w:top w:val="single" w:sz="4" w:space="0" w:color="auto"/>
              <w:left w:val="single" w:sz="4" w:space="0" w:color="auto"/>
              <w:bottom w:val="single" w:sz="4" w:space="0" w:color="auto"/>
              <w:right w:val="single" w:sz="4" w:space="0" w:color="auto"/>
            </w:tcBorders>
          </w:tcPr>
          <w:p w14:paraId="24BFD67B" w14:textId="77777777" w:rsidR="007C4061" w:rsidRPr="00895517" w:rsidRDefault="007C4061" w:rsidP="00C17C4C">
            <w:pPr>
              <w:pStyle w:val="TAL"/>
            </w:pPr>
            <w:r w:rsidRPr="00F9317B">
              <w:t>Indicates the list of negotiated supported features.</w:t>
            </w:r>
          </w:p>
          <w:p w14:paraId="6E940133" w14:textId="77777777" w:rsidR="007C4061" w:rsidRPr="00D5200C" w:rsidRDefault="007C4061" w:rsidP="00C17C4C">
            <w:pPr>
              <w:pStyle w:val="TAL"/>
              <w:rPr>
                <w:rFonts w:cs="Arial"/>
                <w:szCs w:val="18"/>
                <w:lang w:val="en-US" w:eastAsia="zh-CN"/>
              </w:rPr>
            </w:pPr>
            <w:r w:rsidRPr="00F9317B">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F9317B">
              <w:rPr>
                <w:rFonts w:hint="eastAsia"/>
                <w:lang w:eastAsia="zh-CN"/>
              </w:rPr>
              <w:t>17</w:t>
            </w:r>
            <w:r w:rsidRPr="00F9317B">
              <w:t>].</w:t>
            </w:r>
          </w:p>
        </w:tc>
      </w:tr>
    </w:tbl>
    <w:p w14:paraId="57513BEC" w14:textId="77777777" w:rsidR="007C4061" w:rsidRPr="00533C32" w:rsidRDefault="007C4061" w:rsidP="007C4061">
      <w:pPr>
        <w:rPr>
          <w:lang w:eastAsia="zh-CN"/>
        </w:rPr>
      </w:pPr>
    </w:p>
    <w:p w14:paraId="6274ADB1"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31383ACA" w14:textId="77777777" w:rsidR="007C4061" w:rsidRPr="00533C32" w:rsidRDefault="007C4061" w:rsidP="007C4061">
      <w:pPr>
        <w:pStyle w:val="PL"/>
        <w:ind w:left="568"/>
      </w:pPr>
      <w:r w:rsidRPr="00533C32">
        <w:t>{</w:t>
      </w:r>
    </w:p>
    <w:p w14:paraId="553428E7" w14:textId="77777777" w:rsidR="007C4061" w:rsidRPr="00533C32" w:rsidRDefault="007C4061" w:rsidP="007C4061">
      <w:pPr>
        <w:pStyle w:val="PL"/>
        <w:ind w:left="568"/>
      </w:pPr>
      <w:r w:rsidRPr="00533C32">
        <w:t xml:space="preserve">  "dataType": "object",</w:t>
      </w:r>
    </w:p>
    <w:p w14:paraId="4D1217BC" w14:textId="77777777" w:rsidR="007C4061" w:rsidRPr="00533C32" w:rsidRDefault="007C4061" w:rsidP="007C4061">
      <w:pPr>
        <w:pStyle w:val="PL"/>
        <w:ind w:left="568"/>
      </w:pPr>
      <w:r w:rsidRPr="00533C32">
        <w:t xml:space="preserve">  "value": {</w:t>
      </w:r>
    </w:p>
    <w:p w14:paraId="4A255DC4" w14:textId="77777777" w:rsidR="007C4061" w:rsidRPr="00533C32" w:rsidRDefault="007C4061" w:rsidP="007C4061">
      <w:pPr>
        <w:pStyle w:val="PL"/>
        <w:ind w:left="568"/>
      </w:pPr>
      <w:r w:rsidRPr="00533C32">
        <w:t xml:space="preserve">    "operatorData1": "foo",</w:t>
      </w:r>
    </w:p>
    <w:p w14:paraId="168AF336" w14:textId="77777777" w:rsidR="007C4061" w:rsidRPr="00533C32" w:rsidRDefault="007C4061" w:rsidP="007C4061">
      <w:pPr>
        <w:pStyle w:val="PL"/>
        <w:ind w:left="568"/>
      </w:pPr>
      <w:r w:rsidRPr="00533C32">
        <w:t xml:space="preserve">    "operatorData2": 123,</w:t>
      </w:r>
    </w:p>
    <w:p w14:paraId="6BA10B46" w14:textId="77777777" w:rsidR="007C4061" w:rsidRPr="00533C32" w:rsidRDefault="007C4061" w:rsidP="007C4061">
      <w:pPr>
        <w:pStyle w:val="PL"/>
        <w:ind w:left="568"/>
      </w:pPr>
      <w:r w:rsidRPr="00533C32">
        <w:t xml:space="preserve">    "operatorData3": false</w:t>
      </w:r>
    </w:p>
    <w:p w14:paraId="1C3A6029" w14:textId="77777777" w:rsidR="007C4061" w:rsidRPr="00533C32" w:rsidRDefault="007C4061" w:rsidP="007C4061">
      <w:pPr>
        <w:pStyle w:val="PL"/>
        <w:ind w:left="568"/>
      </w:pPr>
      <w:r w:rsidRPr="00533C32">
        <w:t xml:space="preserve">  },</w:t>
      </w:r>
    </w:p>
    <w:p w14:paraId="0687D5BF" w14:textId="77777777" w:rsidR="007C4061" w:rsidRPr="00533C32" w:rsidRDefault="007C4061" w:rsidP="007C4061">
      <w:pPr>
        <w:pStyle w:val="PL"/>
        <w:ind w:left="568"/>
      </w:pPr>
      <w:r w:rsidRPr="00533C32">
        <w:t xml:space="preserve">  "dataTypeDefinition": "https://operator.com/definitions.json#/OpSpecificDataType"</w:t>
      </w:r>
    </w:p>
    <w:p w14:paraId="241FB37D" w14:textId="77777777" w:rsidR="007C4061" w:rsidRPr="00533C32" w:rsidRDefault="007C4061" w:rsidP="007C4061">
      <w:pPr>
        <w:pStyle w:val="PL"/>
        <w:ind w:left="568"/>
      </w:pPr>
      <w:r w:rsidRPr="00533C32">
        <w:t>}</w:t>
      </w:r>
    </w:p>
    <w:p w14:paraId="6F35979A" w14:textId="77777777" w:rsidR="007C4061" w:rsidRPr="00533C32" w:rsidRDefault="007C4061" w:rsidP="007C4061">
      <w:pPr>
        <w:pStyle w:val="PL"/>
      </w:pPr>
    </w:p>
    <w:p w14:paraId="7605DCF0" w14:textId="77777777" w:rsidR="007C4061" w:rsidRPr="00533C32" w:rsidRDefault="007C4061" w:rsidP="007C4061">
      <w:pPr>
        <w:pStyle w:val="EX"/>
        <w:rPr>
          <w:lang w:val="en-US"/>
        </w:rPr>
      </w:pPr>
      <w:r w:rsidRPr="00533C32">
        <w:rPr>
          <w:lang w:val="en-US"/>
        </w:rPr>
        <w:t>And where the file "/definitions.json" contains a fragment as follows:</w:t>
      </w:r>
    </w:p>
    <w:p w14:paraId="59F9D5E7" w14:textId="77777777" w:rsidR="007C4061" w:rsidRPr="00533C32" w:rsidRDefault="007C4061" w:rsidP="007C4061">
      <w:pPr>
        <w:pStyle w:val="PL"/>
        <w:ind w:left="568"/>
      </w:pPr>
      <w:r w:rsidRPr="00533C32">
        <w:t>{</w:t>
      </w:r>
    </w:p>
    <w:p w14:paraId="608FDC5A" w14:textId="77777777" w:rsidR="007C4061" w:rsidRPr="00533C32" w:rsidRDefault="007C4061" w:rsidP="006352FE">
      <w:pPr>
        <w:pStyle w:val="PL"/>
        <w:ind w:left="568"/>
        <w:outlineLvl w:val="0"/>
      </w:pPr>
      <w:r w:rsidRPr="00533C32">
        <w:t xml:space="preserve">  "OpSpecificDataType": {</w:t>
      </w:r>
    </w:p>
    <w:p w14:paraId="0A0555F2" w14:textId="77777777" w:rsidR="007C4061" w:rsidRPr="00533C32" w:rsidRDefault="007C4061" w:rsidP="007C4061">
      <w:pPr>
        <w:pStyle w:val="PL"/>
        <w:ind w:left="568"/>
      </w:pPr>
      <w:r w:rsidRPr="00533C32">
        <w:t xml:space="preserve">    "type": "object",</w:t>
      </w:r>
    </w:p>
    <w:p w14:paraId="09BED1F3" w14:textId="77777777" w:rsidR="007C4061" w:rsidRPr="00533C32" w:rsidRDefault="007C4061" w:rsidP="007C4061">
      <w:pPr>
        <w:pStyle w:val="PL"/>
        <w:ind w:left="568"/>
      </w:pPr>
      <w:r w:rsidRPr="00533C32">
        <w:t xml:space="preserve">    "properties": {</w:t>
      </w:r>
    </w:p>
    <w:p w14:paraId="7889111E" w14:textId="77777777" w:rsidR="007C4061" w:rsidRPr="00533C32" w:rsidRDefault="007C4061" w:rsidP="007C4061">
      <w:pPr>
        <w:pStyle w:val="PL"/>
        <w:ind w:left="568"/>
      </w:pPr>
      <w:r w:rsidRPr="00533C32">
        <w:t xml:space="preserve">      "operatorData1": {</w:t>
      </w:r>
    </w:p>
    <w:p w14:paraId="3D62B4CB" w14:textId="77777777" w:rsidR="007C4061" w:rsidRPr="00533C32" w:rsidRDefault="007C4061" w:rsidP="007C4061">
      <w:pPr>
        <w:pStyle w:val="PL"/>
        <w:ind w:left="568"/>
      </w:pPr>
      <w:r w:rsidRPr="00533C32">
        <w:t xml:space="preserve">        "type": "string"</w:t>
      </w:r>
    </w:p>
    <w:p w14:paraId="0EBEA432" w14:textId="77777777" w:rsidR="007C4061" w:rsidRPr="00533C32" w:rsidRDefault="007C4061" w:rsidP="007C4061">
      <w:pPr>
        <w:pStyle w:val="PL"/>
        <w:ind w:left="568"/>
      </w:pPr>
      <w:r w:rsidRPr="00533C32">
        <w:t xml:space="preserve">      },</w:t>
      </w:r>
    </w:p>
    <w:p w14:paraId="42ADBA7A" w14:textId="77777777" w:rsidR="007C4061" w:rsidRPr="00533C32" w:rsidRDefault="007C4061" w:rsidP="007C4061">
      <w:pPr>
        <w:pStyle w:val="PL"/>
        <w:ind w:left="568"/>
      </w:pPr>
      <w:r w:rsidRPr="00533C32">
        <w:t xml:space="preserve">      "operatorData2": {</w:t>
      </w:r>
    </w:p>
    <w:p w14:paraId="1DD7A986" w14:textId="77777777" w:rsidR="007C4061" w:rsidRPr="00533C32" w:rsidRDefault="007C4061" w:rsidP="007C4061">
      <w:pPr>
        <w:pStyle w:val="PL"/>
        <w:ind w:left="568"/>
      </w:pPr>
      <w:r w:rsidRPr="00533C32">
        <w:t xml:space="preserve">        "type": "integer"</w:t>
      </w:r>
    </w:p>
    <w:p w14:paraId="758F2CED" w14:textId="77777777" w:rsidR="007C4061" w:rsidRPr="00533C32" w:rsidRDefault="007C4061" w:rsidP="007C4061">
      <w:pPr>
        <w:pStyle w:val="PL"/>
        <w:ind w:left="568"/>
      </w:pPr>
      <w:r w:rsidRPr="00533C32">
        <w:t xml:space="preserve">      },</w:t>
      </w:r>
    </w:p>
    <w:p w14:paraId="10BB8998" w14:textId="77777777" w:rsidR="007C4061" w:rsidRPr="00533C32" w:rsidRDefault="007C4061" w:rsidP="007C4061">
      <w:pPr>
        <w:pStyle w:val="PL"/>
        <w:ind w:left="568"/>
      </w:pPr>
      <w:r w:rsidRPr="00533C32">
        <w:t xml:space="preserve">      "operatorData3": {</w:t>
      </w:r>
    </w:p>
    <w:p w14:paraId="059A4BB0" w14:textId="77777777" w:rsidR="007C4061" w:rsidRPr="00533C32" w:rsidRDefault="007C4061" w:rsidP="007C4061">
      <w:pPr>
        <w:pStyle w:val="PL"/>
        <w:ind w:left="568"/>
      </w:pPr>
      <w:r w:rsidRPr="00533C32">
        <w:t xml:space="preserve">        "type": "boolean"</w:t>
      </w:r>
    </w:p>
    <w:p w14:paraId="0B564CA6" w14:textId="77777777" w:rsidR="007C4061" w:rsidRPr="00533C32" w:rsidRDefault="007C4061" w:rsidP="007C4061">
      <w:pPr>
        <w:pStyle w:val="PL"/>
        <w:ind w:left="568"/>
      </w:pPr>
      <w:r w:rsidRPr="00533C32">
        <w:t xml:space="preserve">      }</w:t>
      </w:r>
    </w:p>
    <w:p w14:paraId="08C72824" w14:textId="77777777" w:rsidR="007C4061" w:rsidRPr="00533C32" w:rsidRDefault="007C4061" w:rsidP="007C4061">
      <w:pPr>
        <w:pStyle w:val="PL"/>
        <w:ind w:left="568"/>
      </w:pPr>
      <w:r w:rsidRPr="00533C32">
        <w:lastRenderedPageBreak/>
        <w:t xml:space="preserve">    }</w:t>
      </w:r>
    </w:p>
    <w:p w14:paraId="5B5BAA85" w14:textId="77777777" w:rsidR="007C4061" w:rsidRPr="00533C32" w:rsidRDefault="007C4061" w:rsidP="007C4061">
      <w:pPr>
        <w:pStyle w:val="PL"/>
        <w:ind w:left="568"/>
      </w:pPr>
      <w:r w:rsidRPr="00533C32">
        <w:t xml:space="preserve">  }</w:t>
      </w:r>
    </w:p>
    <w:p w14:paraId="66A9880E" w14:textId="77777777" w:rsidR="007C4061" w:rsidRPr="00533C32" w:rsidRDefault="007C4061" w:rsidP="007C4061">
      <w:pPr>
        <w:pStyle w:val="PL"/>
        <w:ind w:left="568"/>
      </w:pPr>
      <w:r w:rsidRPr="00533C32">
        <w:t>}</w:t>
      </w:r>
    </w:p>
    <w:p w14:paraId="10D575D4" w14:textId="77777777" w:rsidR="007C4061" w:rsidRPr="00533C32" w:rsidRDefault="007C4061" w:rsidP="007C4061">
      <w:pPr>
        <w:rPr>
          <w:lang w:eastAsia="zh-CN"/>
        </w:rPr>
      </w:pPr>
    </w:p>
    <w:p w14:paraId="6815F957" w14:textId="77777777" w:rsidR="007C4061" w:rsidRPr="00533C32" w:rsidRDefault="007C4061" w:rsidP="006352FE">
      <w:pPr>
        <w:pStyle w:val="Heading4"/>
      </w:pPr>
      <w:bookmarkStart w:id="1745" w:name="_Toc20127159"/>
      <w:bookmarkStart w:id="1746" w:name="_Toc27589150"/>
      <w:bookmarkStart w:id="1747" w:name="_Toc36459956"/>
      <w:bookmarkStart w:id="1748" w:name="_Toc45029550"/>
      <w:bookmarkStart w:id="1749" w:name="_Toc56520837"/>
      <w:bookmarkStart w:id="1750" w:name="_Toc67728798"/>
      <w:r w:rsidRPr="00533C32">
        <w:t>5.4.2.</w:t>
      </w:r>
      <w:r w:rsidRPr="00533C32">
        <w:rPr>
          <w:lang w:eastAsia="zh-CN"/>
        </w:rPr>
        <w:t>4</w:t>
      </w:r>
      <w:r w:rsidRPr="00533C32">
        <w:tab/>
        <w:t xml:space="preserve">Type: </w:t>
      </w:r>
      <w:r w:rsidRPr="00533C32">
        <w:rPr>
          <w:lang w:eastAsia="zh-CN"/>
        </w:rPr>
        <w:t>SmfRegList</w:t>
      </w:r>
      <w:bookmarkEnd w:id="1745"/>
      <w:bookmarkEnd w:id="1746"/>
      <w:bookmarkEnd w:id="1747"/>
      <w:bookmarkEnd w:id="1748"/>
      <w:bookmarkEnd w:id="1749"/>
      <w:bookmarkEnd w:id="1750"/>
    </w:p>
    <w:p w14:paraId="2E0B68B5"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29C2C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BCA307"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6EA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501D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3F0D7"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FB453E"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E1C2B1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733112"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A2E5E41"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29E82"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3E7B23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AAD1C1C"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29AF3302" w14:textId="77777777" w:rsidR="007C4061" w:rsidRPr="00533C32" w:rsidRDefault="007C4061" w:rsidP="007C4061"/>
    <w:p w14:paraId="41449909" w14:textId="77777777" w:rsidR="007C4061" w:rsidRPr="00533C32" w:rsidRDefault="007C4061" w:rsidP="006352FE">
      <w:pPr>
        <w:pStyle w:val="Heading4"/>
      </w:pPr>
      <w:bookmarkStart w:id="1751" w:name="_Toc20127160"/>
      <w:bookmarkStart w:id="1752" w:name="_Toc27589151"/>
      <w:bookmarkStart w:id="1753" w:name="_Toc36459957"/>
      <w:bookmarkStart w:id="1754" w:name="_Toc45029551"/>
      <w:bookmarkStart w:id="1755" w:name="_Toc56520838"/>
      <w:bookmarkStart w:id="1756" w:name="_Toc67728799"/>
      <w:r w:rsidRPr="00533C32">
        <w:t>5.4.2.</w:t>
      </w:r>
      <w:r w:rsidRPr="00533C32">
        <w:rPr>
          <w:lang w:eastAsia="zh-CN"/>
        </w:rPr>
        <w:t>5</w:t>
      </w:r>
      <w:r w:rsidRPr="00533C32">
        <w:tab/>
        <w:t>Type: SubscriptionDataSubscriptions</w:t>
      </w:r>
      <w:bookmarkEnd w:id="1751"/>
      <w:bookmarkEnd w:id="1752"/>
      <w:bookmarkEnd w:id="1753"/>
      <w:bookmarkEnd w:id="1754"/>
      <w:bookmarkEnd w:id="1755"/>
      <w:bookmarkEnd w:id="1756"/>
    </w:p>
    <w:p w14:paraId="7FAFC8C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77BEB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B68AAF"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30F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7B5D9"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7EDC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F9714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EBDFA3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F92EC"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5884125E"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1878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79F92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658FBBB"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19712A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935F70A"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652FE4C"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8F25DE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09853E"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9496DF1"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410BAF43" w14:textId="77777777" w:rsidR="007C4061" w:rsidRPr="00D5200C" w:rsidRDefault="007C4061" w:rsidP="00C17C4C">
            <w:pPr>
              <w:pStyle w:val="TAL"/>
              <w:rPr>
                <w:rFonts w:cs="Arial"/>
                <w:szCs w:val="18"/>
                <w:lang w:val="en-US" w:eastAsia="zh-CN"/>
              </w:rPr>
            </w:pPr>
          </w:p>
          <w:p w14:paraId="784F68B7"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64D10A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572412B"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3AE83D"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DEC28E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EAF1DA"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B4D054C"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7F2B1A9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9D0987"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1D835B4F"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352A251"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429D53E"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3E680DD"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CEA9A37" w14:textId="77777777" w:rsidR="007C4061" w:rsidRPr="00D5200C" w:rsidRDefault="007C4061" w:rsidP="00C17C4C">
            <w:pPr>
              <w:pStyle w:val="TAL"/>
              <w:rPr>
                <w:rFonts w:cs="Arial"/>
                <w:szCs w:val="18"/>
                <w:lang w:val="en-US" w:eastAsia="zh-CN"/>
              </w:rPr>
            </w:pPr>
            <w:r w:rsidRPr="00F9317B">
              <w:rPr>
                <w:rFonts w:cs="Arial" w:hint="eastAsia"/>
                <w:szCs w:val="18"/>
                <w:lang w:eastAsia="zh-CN"/>
              </w:rPr>
              <w:t>The URI shall take the form of either an absolute URI or an absolute-path reference as defined in IETF RFC 3986 [16].</w:t>
            </w:r>
          </w:p>
        </w:tc>
      </w:tr>
      <w:tr w:rsidR="007C4061" w:rsidRPr="00BC4D08" w14:paraId="27D4A1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A87211"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02CD436"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D5F3E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F9FDE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58DF709"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024ADAA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0CB21B7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8BB1A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33C646C"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EE557F0"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F6B8C6F"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F7523E"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1AFF25"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5C3AC06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F6E446"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A022BA"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861167C"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FA84F84"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6FF44D5"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4A007CF7" w14:textId="77777777" w:rsidR="007C4061" w:rsidRPr="00D5200C" w:rsidRDefault="007C4061" w:rsidP="00C17C4C">
            <w:pPr>
              <w:pStyle w:val="TAL"/>
              <w:rPr>
                <w:lang w:val="en-US"/>
              </w:rPr>
            </w:pPr>
          </w:p>
          <w:p w14:paraId="0FC6E48D"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0D3E02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4F303D5"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9E6DDDF"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8DA5F2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81E66F"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722D3B"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1EF1FE8E" w14:textId="77777777" w:rsidR="007C4061" w:rsidRPr="00533C32" w:rsidRDefault="007C4061" w:rsidP="007C4061">
      <w:pPr>
        <w:rPr>
          <w:lang w:val="en-US" w:eastAsia="zh-CN"/>
        </w:rPr>
      </w:pPr>
    </w:p>
    <w:p w14:paraId="44BF4735" w14:textId="77777777" w:rsidR="007C4061" w:rsidRPr="00533C32" w:rsidRDefault="007C4061" w:rsidP="006352FE">
      <w:pPr>
        <w:pStyle w:val="Heading4"/>
      </w:pPr>
      <w:bookmarkStart w:id="1757" w:name="_Toc20127161"/>
      <w:bookmarkStart w:id="1758" w:name="_Toc27589152"/>
      <w:bookmarkStart w:id="1759" w:name="_Toc36459958"/>
      <w:bookmarkStart w:id="1760" w:name="_Toc45029552"/>
      <w:bookmarkStart w:id="1761" w:name="_Toc56520839"/>
      <w:bookmarkStart w:id="1762" w:name="_Toc67728800"/>
      <w:r w:rsidRPr="00533C32">
        <w:lastRenderedPageBreak/>
        <w:t>5.4.2.</w:t>
      </w:r>
      <w:r w:rsidRPr="00533C32">
        <w:rPr>
          <w:lang w:eastAsia="zh-CN"/>
        </w:rPr>
        <w:t>6</w:t>
      </w:r>
      <w:r w:rsidRPr="00533C32">
        <w:tab/>
        <w:t>Type: DataChangeNotify</w:t>
      </w:r>
      <w:bookmarkEnd w:id="1757"/>
      <w:bookmarkEnd w:id="1758"/>
      <w:bookmarkEnd w:id="1759"/>
      <w:bookmarkEnd w:id="1760"/>
      <w:bookmarkEnd w:id="1761"/>
      <w:bookmarkEnd w:id="1762"/>
    </w:p>
    <w:p w14:paraId="791B89E0"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C5D8EA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855D79"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FB19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DB8E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1AC90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9F3FC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DD5BBB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3677B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09B28D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B7A3133"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9BE1F7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DC9B29B"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5C9923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908D9E"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395AA5C"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B55B98"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B87BDB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852996"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467BD54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9FD68CB"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9AA311B"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612A87F0"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DE5B1"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519989"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32F5F56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B169E6"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C38480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62F826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AB08D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7F8610"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4246D8BF"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7182BF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0D50881"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27B3EF4B"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CEFCD1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69BB1B6"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DFD8276"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326C956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BB0DC"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35BCAE9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28248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B28C1F7"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62880"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14:paraId="0AADA27D" w14:textId="77777777" w:rsidR="007C4061" w:rsidRPr="00533C32" w:rsidRDefault="007C4061" w:rsidP="007C4061">
      <w:pPr>
        <w:rPr>
          <w:lang w:eastAsia="zh-CN"/>
        </w:rPr>
      </w:pPr>
    </w:p>
    <w:p w14:paraId="423F3CBF" w14:textId="77777777" w:rsidR="007C4061" w:rsidRPr="00533C32" w:rsidRDefault="007C4061" w:rsidP="006352FE">
      <w:pPr>
        <w:pStyle w:val="Heading4"/>
      </w:pPr>
      <w:bookmarkStart w:id="1763" w:name="_Toc20127162"/>
      <w:bookmarkStart w:id="1764" w:name="_Toc27589153"/>
      <w:bookmarkStart w:id="1765" w:name="_Toc36459959"/>
      <w:bookmarkStart w:id="1766" w:name="_Toc45029553"/>
      <w:bookmarkStart w:id="1767" w:name="_Toc56520840"/>
      <w:bookmarkStart w:id="1768" w:name="_Toc67728801"/>
      <w:r w:rsidRPr="00533C32">
        <w:t>5.4.2.</w:t>
      </w:r>
      <w:r w:rsidRPr="00533C32">
        <w:rPr>
          <w:lang w:eastAsia="zh-CN"/>
        </w:rPr>
        <w:t>7</w:t>
      </w:r>
      <w:r w:rsidRPr="00533C32">
        <w:tab/>
        <w:t>Type: IdentityData</w:t>
      </w:r>
      <w:bookmarkEnd w:id="1763"/>
      <w:bookmarkEnd w:id="1764"/>
      <w:bookmarkEnd w:id="1765"/>
      <w:bookmarkEnd w:id="1766"/>
      <w:bookmarkEnd w:id="1767"/>
      <w:bookmarkEnd w:id="1768"/>
    </w:p>
    <w:p w14:paraId="0F0A5317"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33C77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25BD2"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93F3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9DB3E"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CC51"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06FD6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5567A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78B816"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403B0E3E"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49E29B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B3B02B"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327A352B"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46A332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A29BB5"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463C43DF"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1104A90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D5B51A"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391A9CB"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362BBA9F"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D79F1E" w14:textId="77777777" w:rsidR="007C4061" w:rsidRPr="00533C32" w:rsidRDefault="007C4061" w:rsidP="007C4061">
      <w:pPr>
        <w:rPr>
          <w:lang w:eastAsia="zh-CN"/>
        </w:rPr>
      </w:pPr>
    </w:p>
    <w:p w14:paraId="540035D0" w14:textId="77777777" w:rsidR="007C4061" w:rsidRPr="00533C32" w:rsidRDefault="007C4061" w:rsidP="006352FE">
      <w:pPr>
        <w:pStyle w:val="Heading3"/>
      </w:pPr>
      <w:bookmarkStart w:id="1769" w:name="_Toc20127163"/>
      <w:bookmarkStart w:id="1770" w:name="_Toc27589154"/>
      <w:bookmarkStart w:id="1771" w:name="_Toc36459960"/>
      <w:bookmarkStart w:id="1772" w:name="_Toc45029554"/>
      <w:bookmarkStart w:id="1773" w:name="_Toc56520841"/>
      <w:bookmarkStart w:id="1774" w:name="_Toc67728802"/>
      <w:r w:rsidRPr="00533C32">
        <w:lastRenderedPageBreak/>
        <w:t>5.4.2.8</w:t>
      </w:r>
      <w:r w:rsidRPr="00533C32">
        <w:tab/>
        <w:t>Type: ProvisionedDataSets</w:t>
      </w:r>
      <w:bookmarkEnd w:id="1769"/>
      <w:bookmarkEnd w:id="1770"/>
      <w:bookmarkEnd w:id="1771"/>
      <w:bookmarkEnd w:id="1772"/>
      <w:bookmarkEnd w:id="1773"/>
      <w:bookmarkEnd w:id="1774"/>
    </w:p>
    <w:p w14:paraId="271D4667"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6E65987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2AF17"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A3DEBF"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A5139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EE39C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2BC65D"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AA0453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967C99"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0A36C723"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2823D1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6F729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38C5B89"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21A2E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8C8D39"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4812A4AA"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0E43E94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57E76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D557298"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485368C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6573E0"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6C1B3955"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6B73645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4DE58F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107EE73"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7DD119D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75A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407C7AC5"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27EB76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4EAA1B"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EE0B6C9"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509CB8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D9C26B"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2047763"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5064D5C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68F6D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2C358"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DE5D9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647C31"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54FD2D01"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FB46AF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7832E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94602C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394352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DC70AE"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4DB8AD8" w14:textId="77777777" w:rsidR="007C4061" w:rsidRPr="00D5200C" w:rsidRDefault="007C4061" w:rsidP="00C17C4C">
            <w:pPr>
              <w:pStyle w:val="TAL"/>
              <w:rPr>
                <w:lang w:val="en-US"/>
              </w:rPr>
            </w:pPr>
            <w:r w:rsidRPr="00F9317B">
              <w:t>LcsPrivacyData</w:t>
            </w:r>
          </w:p>
        </w:tc>
        <w:tc>
          <w:tcPr>
            <w:tcW w:w="567" w:type="dxa"/>
            <w:tcBorders>
              <w:top w:val="single" w:sz="4" w:space="0" w:color="auto"/>
              <w:left w:val="single" w:sz="4" w:space="0" w:color="auto"/>
              <w:bottom w:val="single" w:sz="4" w:space="0" w:color="auto"/>
              <w:right w:val="single" w:sz="4" w:space="0" w:color="auto"/>
            </w:tcBorders>
            <w:hideMark/>
          </w:tcPr>
          <w:p w14:paraId="656A4CD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A11F1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705395" w14:textId="77777777" w:rsidR="007C4061" w:rsidRPr="00D5200C" w:rsidRDefault="007C4061" w:rsidP="00C17C4C">
            <w:pPr>
              <w:pStyle w:val="TAL"/>
              <w:rPr>
                <w:rFonts w:cs="Arial"/>
                <w:szCs w:val="18"/>
                <w:lang w:val="en-US"/>
              </w:rPr>
            </w:pPr>
            <w:r w:rsidRPr="00F9317B">
              <w:t>LCS Privacy Subscription Data</w:t>
            </w:r>
          </w:p>
        </w:tc>
      </w:tr>
      <w:tr w:rsidR="007C4061" w:rsidRPr="00BC4D08" w14:paraId="55C48F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C663C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63EE88FB" w14:textId="77777777" w:rsidR="007C4061" w:rsidRPr="00895517" w:rsidRDefault="007C4061" w:rsidP="00C17C4C">
            <w:pPr>
              <w:pStyle w:val="TAL"/>
            </w:pPr>
            <w:r w:rsidRPr="00F9317B">
              <w:t>LcsMoData</w:t>
            </w:r>
          </w:p>
        </w:tc>
        <w:tc>
          <w:tcPr>
            <w:tcW w:w="567" w:type="dxa"/>
            <w:tcBorders>
              <w:top w:val="single" w:sz="4" w:space="0" w:color="auto"/>
              <w:left w:val="single" w:sz="4" w:space="0" w:color="auto"/>
              <w:bottom w:val="single" w:sz="4" w:space="0" w:color="auto"/>
              <w:right w:val="single" w:sz="4" w:space="0" w:color="auto"/>
            </w:tcBorders>
            <w:hideMark/>
          </w:tcPr>
          <w:p w14:paraId="5109EE2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0260B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45A480" w14:textId="77777777" w:rsidR="007C4061" w:rsidRPr="00895517" w:rsidRDefault="007C4061" w:rsidP="00C17C4C">
            <w:pPr>
              <w:pStyle w:val="TAL"/>
            </w:pPr>
            <w:r w:rsidRPr="00F9317B">
              <w:t>LCS Mobile Originated Subscription Data</w:t>
            </w:r>
          </w:p>
        </w:tc>
      </w:tr>
      <w:tr w:rsidR="00E2179D" w:rsidRPr="00BC4D08" w14:paraId="178D22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C8BD2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600CA0A9" w14:textId="77777777" w:rsidR="00E2179D" w:rsidRPr="00895517" w:rsidRDefault="00E2179D" w:rsidP="00C17C4C">
            <w:pPr>
              <w:pStyle w:val="TAL"/>
            </w:pPr>
            <w:r w:rsidRPr="00F9317B">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5F7C4F08"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F0C55E"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5D06A5C" w14:textId="77777777" w:rsidR="00E2179D" w:rsidRPr="00895517" w:rsidRDefault="00E2179D" w:rsidP="00C17C4C">
            <w:pPr>
              <w:pStyle w:val="TAL"/>
            </w:pPr>
            <w:r w:rsidRPr="00F9317B">
              <w:rPr>
                <w:lang w:eastAsia="zh-CN"/>
              </w:rPr>
              <w:t>LCS Broadcast Assistance Subscription Data</w:t>
            </w:r>
          </w:p>
        </w:tc>
      </w:tr>
      <w:tr w:rsidR="00E2179D" w:rsidRPr="00BC4D08" w14:paraId="12DAD6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76B18A"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1085CB4F" w14:textId="77777777" w:rsidR="00E2179D" w:rsidRPr="00895517" w:rsidRDefault="00E2179D" w:rsidP="00C17C4C">
            <w:pPr>
              <w:pStyle w:val="TAL"/>
            </w:pPr>
            <w:r w:rsidRPr="00F9317B">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77D556CF"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703D7B"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2F3824F" w14:textId="77777777" w:rsidR="00E2179D" w:rsidRPr="00895517" w:rsidRDefault="00E2179D" w:rsidP="00C17C4C">
            <w:pPr>
              <w:pStyle w:val="TAL"/>
            </w:pPr>
            <w:r w:rsidRPr="00F9317B">
              <w:t>V2X Subscription Data</w:t>
            </w:r>
          </w:p>
        </w:tc>
      </w:tr>
    </w:tbl>
    <w:p w14:paraId="705F4497" w14:textId="77777777" w:rsidR="007C4061" w:rsidRPr="00533C32" w:rsidRDefault="007C4061" w:rsidP="007C4061">
      <w:pPr>
        <w:rPr>
          <w:lang w:eastAsia="zh-CN"/>
        </w:rPr>
      </w:pPr>
    </w:p>
    <w:p w14:paraId="11D750A4" w14:textId="77777777" w:rsidR="007C4061" w:rsidRPr="00533C32" w:rsidRDefault="007C4061" w:rsidP="006352FE">
      <w:pPr>
        <w:pStyle w:val="Heading4"/>
      </w:pPr>
      <w:bookmarkStart w:id="1775" w:name="_Toc20127164"/>
      <w:bookmarkStart w:id="1776" w:name="_Toc27589155"/>
      <w:bookmarkStart w:id="1777" w:name="_Toc36459961"/>
      <w:bookmarkStart w:id="1778" w:name="_Toc45029555"/>
      <w:bookmarkStart w:id="1779" w:name="_Toc56520842"/>
      <w:bookmarkStart w:id="1780" w:name="_Toc67728803"/>
      <w:r w:rsidRPr="00533C32">
        <w:t>5.4.2.</w:t>
      </w:r>
      <w:r w:rsidRPr="00533C32">
        <w:rPr>
          <w:lang w:eastAsia="zh-CN"/>
        </w:rPr>
        <w:t>9</w:t>
      </w:r>
      <w:r w:rsidRPr="00533C32">
        <w:tab/>
        <w:t>Type: SorData</w:t>
      </w:r>
      <w:bookmarkEnd w:id="1775"/>
      <w:bookmarkEnd w:id="1776"/>
      <w:bookmarkEnd w:id="1777"/>
      <w:bookmarkEnd w:id="1778"/>
      <w:bookmarkEnd w:id="1779"/>
      <w:bookmarkEnd w:id="1780"/>
    </w:p>
    <w:p w14:paraId="0C3D59C1"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BCEE5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A9011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9C20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8262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D4C6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F93D9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0753E7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0FB488"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218D78BC"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B5D880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E387C8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80E879C" w14:textId="77777777" w:rsidR="007C4061" w:rsidRPr="00D5200C" w:rsidRDefault="007C4061" w:rsidP="00C17C4C">
            <w:pPr>
              <w:pStyle w:val="TAL"/>
              <w:rPr>
                <w:lang w:val="en-US"/>
              </w:rPr>
            </w:pPr>
            <w:r w:rsidRPr="00D5200C">
              <w:rPr>
                <w:lang w:val="en-US"/>
              </w:rPr>
              <w:t>Point in time of provisioning</w:t>
            </w:r>
          </w:p>
        </w:tc>
      </w:tr>
      <w:tr w:rsidR="007C4061" w:rsidRPr="00BC4D08" w14:paraId="6F31B3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CEA506B"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41BF60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4FB97C19"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9DAAEF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76F213"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2567000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0CF74"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5FE382C2"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61C42B7"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38321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63409"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3D5745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7906AC"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6D01F78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7F8210C4"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CA32DA"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70DB494"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6EDE3BD9" w14:textId="77777777" w:rsidR="007C4061" w:rsidRPr="00533C32" w:rsidRDefault="007C4061" w:rsidP="007C4061">
      <w:pPr>
        <w:rPr>
          <w:lang w:val="en-US" w:eastAsia="zh-CN"/>
        </w:rPr>
      </w:pPr>
    </w:p>
    <w:p w14:paraId="5EAADDC7" w14:textId="77777777" w:rsidR="007C4061" w:rsidRPr="00533C32" w:rsidRDefault="007C4061" w:rsidP="007C4061">
      <w:pPr>
        <w:pStyle w:val="Heading4"/>
      </w:pPr>
      <w:bookmarkStart w:id="1781" w:name="_Toc20127165"/>
      <w:bookmarkStart w:id="1782" w:name="_Toc27589156"/>
      <w:bookmarkStart w:id="1783" w:name="_Toc36459962"/>
      <w:bookmarkStart w:id="1784" w:name="_Toc45029556"/>
      <w:bookmarkStart w:id="1785" w:name="_Toc56520843"/>
      <w:bookmarkStart w:id="1786" w:name="_Toc67728804"/>
      <w:r w:rsidRPr="00533C32">
        <w:t>5.4.2.</w:t>
      </w:r>
      <w:r w:rsidRPr="00533C32">
        <w:rPr>
          <w:lang w:eastAsia="zh-CN"/>
        </w:rPr>
        <w:t>9A</w:t>
      </w:r>
      <w:r w:rsidRPr="00533C32">
        <w:tab/>
        <w:t>Type: UpuData</w:t>
      </w:r>
      <w:bookmarkEnd w:id="1781"/>
      <w:bookmarkEnd w:id="1782"/>
      <w:bookmarkEnd w:id="1783"/>
      <w:bookmarkEnd w:id="1784"/>
      <w:bookmarkEnd w:id="1785"/>
      <w:bookmarkEnd w:id="1786"/>
    </w:p>
    <w:p w14:paraId="5C0B1580"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5BEDB4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44B328"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9CF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B3EC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28CD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2C51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EFE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EF95F9"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3596779"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43B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AA2E4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FBF4A38" w14:textId="77777777" w:rsidR="007C4061" w:rsidRPr="00D5200C" w:rsidRDefault="007C4061" w:rsidP="00C17C4C">
            <w:pPr>
              <w:pStyle w:val="TAL"/>
              <w:rPr>
                <w:lang w:val="en-US"/>
              </w:rPr>
            </w:pPr>
            <w:r w:rsidRPr="00D5200C">
              <w:rPr>
                <w:lang w:val="en-US"/>
              </w:rPr>
              <w:t>Point in time of provisioning</w:t>
            </w:r>
          </w:p>
        </w:tc>
      </w:tr>
      <w:tr w:rsidR="007C4061" w:rsidRPr="00BC4D08" w14:paraId="3F22D7C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D968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159FA6"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9A89E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5A87020"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E27157"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4F2830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6BD61A3"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A576A5B"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697EB1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23B15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D584A53"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21657D7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3DBD90E"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3422D8A3"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37DDA3EE"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CE6BC93"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DD287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4D8B5F8D" w14:textId="77777777" w:rsidR="007C4061" w:rsidRPr="00533C32" w:rsidRDefault="007C4061" w:rsidP="007C4061">
      <w:pPr>
        <w:rPr>
          <w:lang w:val="en-US" w:eastAsia="zh-CN"/>
        </w:rPr>
      </w:pPr>
    </w:p>
    <w:p w14:paraId="76DD80D5" w14:textId="77777777" w:rsidR="007C4061" w:rsidRPr="00533C32" w:rsidRDefault="007C4061" w:rsidP="007C4061">
      <w:pPr>
        <w:pStyle w:val="Heading4"/>
      </w:pPr>
      <w:bookmarkStart w:id="1787" w:name="_Toc20127166"/>
      <w:bookmarkStart w:id="1788" w:name="_Toc27589157"/>
      <w:bookmarkStart w:id="1789" w:name="_Toc36459963"/>
      <w:bookmarkStart w:id="1790" w:name="_Toc45029557"/>
      <w:bookmarkStart w:id="1791" w:name="_Toc56520844"/>
      <w:bookmarkStart w:id="1792" w:name="_Toc67728805"/>
      <w:r w:rsidRPr="00533C32">
        <w:lastRenderedPageBreak/>
        <w:t>5.4.2.</w:t>
      </w:r>
      <w:r w:rsidRPr="00533C32">
        <w:rPr>
          <w:rFonts w:hint="eastAsia"/>
          <w:lang w:eastAsia="zh-CN"/>
        </w:rPr>
        <w:t>9B</w:t>
      </w:r>
      <w:r w:rsidRPr="00533C32">
        <w:tab/>
        <w:t>Type: NssaiAckData</w:t>
      </w:r>
      <w:bookmarkEnd w:id="1787"/>
      <w:bookmarkEnd w:id="1788"/>
      <w:bookmarkEnd w:id="1789"/>
      <w:bookmarkEnd w:id="1790"/>
      <w:bookmarkEnd w:id="1791"/>
      <w:bookmarkEnd w:id="1792"/>
    </w:p>
    <w:p w14:paraId="2AA458B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44B15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BA57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37A9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634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7254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EC8D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09D7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9505A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307C338"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BD9217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3E5E88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16B7FF" w14:textId="77777777" w:rsidR="007C4061" w:rsidRPr="00D5200C" w:rsidRDefault="007C4061" w:rsidP="00C17C4C">
            <w:pPr>
              <w:pStyle w:val="TAL"/>
              <w:rPr>
                <w:lang w:val="en-US"/>
              </w:rPr>
            </w:pPr>
            <w:r w:rsidRPr="00D5200C">
              <w:rPr>
                <w:lang w:val="en-US"/>
              </w:rPr>
              <w:t>Point in time of provisioning</w:t>
            </w:r>
          </w:p>
        </w:tc>
      </w:tr>
      <w:tr w:rsidR="007C4061" w:rsidRPr="00BC4D08" w14:paraId="0DEAAC4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0B4F5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DF09294"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13411E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9FB87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74764A" w14:textId="77777777" w:rsidR="007C4061" w:rsidRPr="00D5200C" w:rsidRDefault="007C4061" w:rsidP="00C17C4C">
            <w:pPr>
              <w:pStyle w:val="TAL"/>
              <w:rPr>
                <w:lang w:val="en-US"/>
              </w:rPr>
            </w:pPr>
            <w:r w:rsidRPr="00D5200C">
              <w:rPr>
                <w:lang w:val="en-US"/>
              </w:rPr>
              <w:t>status of the Nssai update procedure</w:t>
            </w:r>
          </w:p>
        </w:tc>
      </w:tr>
    </w:tbl>
    <w:p w14:paraId="7EDF1C5E" w14:textId="77777777" w:rsidR="007C4061" w:rsidRPr="00533C32" w:rsidRDefault="007C4061" w:rsidP="007C4061">
      <w:pPr>
        <w:rPr>
          <w:lang w:eastAsia="zh-CN"/>
        </w:rPr>
      </w:pPr>
    </w:p>
    <w:p w14:paraId="50502B6C" w14:textId="77777777" w:rsidR="007C4061" w:rsidRPr="00533C32" w:rsidRDefault="007C4061" w:rsidP="007C4061">
      <w:pPr>
        <w:pStyle w:val="Heading4"/>
      </w:pPr>
      <w:bookmarkStart w:id="1793" w:name="_Toc20127167"/>
      <w:bookmarkStart w:id="1794" w:name="_Toc27589158"/>
      <w:bookmarkStart w:id="1795" w:name="_Toc36459964"/>
      <w:bookmarkStart w:id="1796" w:name="_Toc45029558"/>
      <w:bookmarkStart w:id="1797" w:name="_Toc56520845"/>
      <w:bookmarkStart w:id="1798" w:name="_Toc67728806"/>
      <w:r w:rsidRPr="00533C32">
        <w:t>5.4.2.</w:t>
      </w:r>
      <w:r w:rsidRPr="00533C32">
        <w:rPr>
          <w:rFonts w:hint="eastAsia"/>
          <w:lang w:eastAsia="zh-CN"/>
        </w:rPr>
        <w:t>9C</w:t>
      </w:r>
      <w:r w:rsidRPr="00533C32">
        <w:tab/>
        <w:t>Type: CagAckData</w:t>
      </w:r>
      <w:bookmarkEnd w:id="1793"/>
      <w:bookmarkEnd w:id="1794"/>
      <w:bookmarkEnd w:id="1795"/>
      <w:bookmarkEnd w:id="1796"/>
      <w:bookmarkEnd w:id="1797"/>
      <w:bookmarkEnd w:id="1798"/>
    </w:p>
    <w:p w14:paraId="2E9EB004"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014FE6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D364D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D163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D7917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F4585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ED424B"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B4916D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718AD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EE9365F"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3D7BE8C"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B5A0D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E8BA8B" w14:textId="77777777" w:rsidR="007C4061" w:rsidRPr="00D5200C" w:rsidRDefault="007C4061" w:rsidP="00C17C4C">
            <w:pPr>
              <w:pStyle w:val="TAL"/>
              <w:rPr>
                <w:lang w:val="en-US"/>
              </w:rPr>
            </w:pPr>
            <w:r w:rsidRPr="00D5200C">
              <w:rPr>
                <w:lang w:val="en-US"/>
              </w:rPr>
              <w:t>Point in time of provisioning</w:t>
            </w:r>
          </w:p>
        </w:tc>
      </w:tr>
      <w:tr w:rsidR="007C4061" w:rsidRPr="00BC4D08" w14:paraId="50C7E9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FD7C9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0A0728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55C90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0E0FA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7B21AE" w14:textId="77777777" w:rsidR="007C4061" w:rsidRPr="00D5200C" w:rsidRDefault="007C4061" w:rsidP="00C17C4C">
            <w:pPr>
              <w:pStyle w:val="TAL"/>
              <w:rPr>
                <w:lang w:val="en-US"/>
              </w:rPr>
            </w:pPr>
            <w:r w:rsidRPr="00D5200C">
              <w:rPr>
                <w:lang w:val="en-US"/>
              </w:rPr>
              <w:t>status of the Cag update procedure</w:t>
            </w:r>
          </w:p>
        </w:tc>
      </w:tr>
    </w:tbl>
    <w:p w14:paraId="206506A8" w14:textId="77777777" w:rsidR="007C4061" w:rsidRPr="00072181" w:rsidRDefault="007C4061" w:rsidP="007C4061">
      <w:pPr>
        <w:rPr>
          <w:lang w:eastAsia="zh-CN"/>
        </w:rPr>
      </w:pPr>
    </w:p>
    <w:p w14:paraId="5EBD164C" w14:textId="77777777" w:rsidR="007C4061" w:rsidRPr="00DE5E23" w:rsidRDefault="007C4061" w:rsidP="006352FE">
      <w:pPr>
        <w:pStyle w:val="Heading4"/>
        <w:rPr>
          <w:lang w:val="fi-FI" w:eastAsia="zh-CN"/>
        </w:rPr>
      </w:pPr>
      <w:bookmarkStart w:id="1799" w:name="_Toc20127168"/>
      <w:bookmarkStart w:id="1800" w:name="_Toc27589159"/>
      <w:bookmarkStart w:id="1801" w:name="_Toc36459965"/>
      <w:bookmarkStart w:id="1802" w:name="_Toc45029559"/>
      <w:bookmarkStart w:id="1803" w:name="_Toc56520846"/>
      <w:bookmarkStart w:id="1804" w:name="_Toc67728807"/>
      <w:r w:rsidRPr="00DE5E23">
        <w:rPr>
          <w:lang w:val="fi-FI"/>
        </w:rPr>
        <w:t>5.4.2.</w:t>
      </w:r>
      <w:r w:rsidRPr="00DE5E23">
        <w:rPr>
          <w:lang w:val="fi-FI" w:eastAsia="zh-CN"/>
        </w:rPr>
        <w:t>10</w:t>
      </w:r>
      <w:r w:rsidRPr="00DE5E23">
        <w:rPr>
          <w:lang w:val="fi-FI"/>
        </w:rPr>
        <w:tab/>
      </w:r>
      <w:r w:rsidRPr="00DE5E23">
        <w:rPr>
          <w:lang w:val="fi-FI" w:eastAsia="zh-CN"/>
        </w:rPr>
        <w:t>Void</w:t>
      </w:r>
      <w:bookmarkEnd w:id="1799"/>
      <w:bookmarkEnd w:id="1800"/>
      <w:bookmarkEnd w:id="1801"/>
      <w:bookmarkEnd w:id="1802"/>
      <w:bookmarkEnd w:id="1803"/>
      <w:bookmarkEnd w:id="1804"/>
    </w:p>
    <w:p w14:paraId="170D5574" w14:textId="77777777" w:rsidR="007C4061" w:rsidRPr="00DE5E23" w:rsidRDefault="007C4061" w:rsidP="007C4061">
      <w:pPr>
        <w:rPr>
          <w:lang w:val="fi-FI"/>
        </w:rPr>
      </w:pPr>
    </w:p>
    <w:p w14:paraId="7593EF92" w14:textId="77777777" w:rsidR="007C4061" w:rsidRPr="00DE5E23" w:rsidRDefault="007C4061" w:rsidP="006352FE">
      <w:pPr>
        <w:pStyle w:val="Heading4"/>
        <w:rPr>
          <w:lang w:val="fi-FI" w:eastAsia="zh-CN"/>
        </w:rPr>
      </w:pPr>
      <w:bookmarkStart w:id="1805" w:name="_Toc20127169"/>
      <w:bookmarkStart w:id="1806" w:name="_Toc27589160"/>
      <w:bookmarkStart w:id="1807" w:name="_Toc36459966"/>
      <w:bookmarkStart w:id="1808" w:name="_Toc45029560"/>
      <w:bookmarkStart w:id="1809" w:name="_Toc56520847"/>
      <w:bookmarkStart w:id="1810" w:name="_Toc67728808"/>
      <w:r w:rsidRPr="00DE5E23">
        <w:rPr>
          <w:lang w:val="fi-FI"/>
        </w:rPr>
        <w:t>5.4.2.</w:t>
      </w:r>
      <w:r w:rsidRPr="00DE5E23">
        <w:rPr>
          <w:lang w:val="fi-FI" w:eastAsia="zh-CN"/>
        </w:rPr>
        <w:t>11</w:t>
      </w:r>
      <w:r w:rsidRPr="00DE5E23">
        <w:rPr>
          <w:lang w:val="fi-FI"/>
        </w:rPr>
        <w:tab/>
      </w:r>
      <w:r w:rsidRPr="00DE5E23">
        <w:rPr>
          <w:lang w:val="fi-FI" w:eastAsia="zh-CN"/>
        </w:rPr>
        <w:t>Void</w:t>
      </w:r>
      <w:bookmarkEnd w:id="1805"/>
      <w:bookmarkEnd w:id="1806"/>
      <w:bookmarkEnd w:id="1807"/>
      <w:bookmarkEnd w:id="1808"/>
      <w:bookmarkEnd w:id="1809"/>
      <w:bookmarkEnd w:id="1810"/>
    </w:p>
    <w:p w14:paraId="475AA93A" w14:textId="77777777" w:rsidR="007C4061" w:rsidRPr="00DE5E23" w:rsidRDefault="007C4061" w:rsidP="006352FE">
      <w:pPr>
        <w:pStyle w:val="Heading4"/>
        <w:rPr>
          <w:lang w:val="fi-FI" w:eastAsia="zh-CN"/>
        </w:rPr>
      </w:pPr>
      <w:bookmarkStart w:id="1811" w:name="_Toc20127170"/>
      <w:bookmarkStart w:id="1812" w:name="_Toc27589161"/>
      <w:bookmarkStart w:id="1813" w:name="_Toc36459967"/>
      <w:bookmarkStart w:id="1814" w:name="_Toc45029561"/>
      <w:bookmarkStart w:id="1815" w:name="_Toc56520848"/>
      <w:bookmarkStart w:id="1816" w:name="_Toc67728809"/>
      <w:r w:rsidRPr="00DE5E23">
        <w:rPr>
          <w:lang w:val="fi-FI"/>
        </w:rPr>
        <w:t>5.4.2.</w:t>
      </w:r>
      <w:r w:rsidRPr="00DE5E23">
        <w:rPr>
          <w:lang w:val="fi-FI" w:eastAsia="zh-CN"/>
        </w:rPr>
        <w:t>12</w:t>
      </w:r>
      <w:r w:rsidRPr="00DE5E23">
        <w:rPr>
          <w:lang w:val="fi-FI"/>
        </w:rPr>
        <w:tab/>
      </w:r>
      <w:r w:rsidRPr="00DE5E23">
        <w:rPr>
          <w:lang w:val="fi-FI" w:eastAsia="zh-CN"/>
        </w:rPr>
        <w:t>Void</w:t>
      </w:r>
      <w:bookmarkEnd w:id="1811"/>
      <w:bookmarkEnd w:id="1812"/>
      <w:bookmarkEnd w:id="1813"/>
      <w:bookmarkEnd w:id="1814"/>
      <w:bookmarkEnd w:id="1815"/>
      <w:bookmarkEnd w:id="1816"/>
    </w:p>
    <w:p w14:paraId="7C1AF334" w14:textId="77777777" w:rsidR="007C4061" w:rsidRPr="00DE5E23" w:rsidRDefault="007C4061" w:rsidP="007C4061">
      <w:pPr>
        <w:rPr>
          <w:lang w:val="fi-FI"/>
        </w:rPr>
      </w:pPr>
    </w:p>
    <w:p w14:paraId="30F109A1" w14:textId="77777777" w:rsidR="007C4061" w:rsidRPr="00DE5E23" w:rsidRDefault="007C4061" w:rsidP="007C4061">
      <w:pPr>
        <w:rPr>
          <w:lang w:val="fi-FI"/>
        </w:rPr>
      </w:pPr>
    </w:p>
    <w:p w14:paraId="2A0B2328" w14:textId="77777777" w:rsidR="007C4061" w:rsidRPr="00DE5E23" w:rsidRDefault="007C4061" w:rsidP="006352FE">
      <w:pPr>
        <w:pStyle w:val="Heading4"/>
        <w:rPr>
          <w:lang w:val="fi-FI" w:eastAsia="zh-CN"/>
        </w:rPr>
      </w:pPr>
      <w:bookmarkStart w:id="1817" w:name="_Toc20127171"/>
      <w:bookmarkStart w:id="1818" w:name="_Toc27589162"/>
      <w:bookmarkStart w:id="1819" w:name="_Toc36459968"/>
      <w:bookmarkStart w:id="1820" w:name="_Toc45029562"/>
      <w:bookmarkStart w:id="1821" w:name="_Toc56520849"/>
      <w:bookmarkStart w:id="1822" w:name="_Toc67728810"/>
      <w:r w:rsidRPr="00DE5E23">
        <w:rPr>
          <w:lang w:val="fi-FI"/>
        </w:rPr>
        <w:t>5.4.2.</w:t>
      </w:r>
      <w:r w:rsidRPr="00DE5E23">
        <w:rPr>
          <w:lang w:val="fi-FI" w:eastAsia="zh-CN"/>
        </w:rPr>
        <w:t>13</w:t>
      </w:r>
      <w:r w:rsidRPr="00DE5E23">
        <w:rPr>
          <w:lang w:val="fi-FI"/>
        </w:rPr>
        <w:tab/>
      </w:r>
      <w:r w:rsidRPr="00DE5E23">
        <w:rPr>
          <w:lang w:val="fi-FI" w:eastAsia="zh-CN"/>
        </w:rPr>
        <w:t>Void</w:t>
      </w:r>
      <w:bookmarkEnd w:id="1817"/>
      <w:bookmarkEnd w:id="1818"/>
      <w:bookmarkEnd w:id="1819"/>
      <w:bookmarkEnd w:id="1820"/>
      <w:bookmarkEnd w:id="1821"/>
      <w:bookmarkEnd w:id="1822"/>
    </w:p>
    <w:p w14:paraId="08507BD1" w14:textId="77777777" w:rsidR="007C4061" w:rsidRPr="00DE5E23" w:rsidRDefault="007C4061" w:rsidP="007C4061">
      <w:pPr>
        <w:rPr>
          <w:lang w:val="fi-FI"/>
        </w:rPr>
      </w:pPr>
    </w:p>
    <w:p w14:paraId="12AAC2F1" w14:textId="77777777" w:rsidR="007C4061" w:rsidRPr="00DE5E23" w:rsidRDefault="007C4061" w:rsidP="006352FE">
      <w:pPr>
        <w:pStyle w:val="Heading4"/>
        <w:rPr>
          <w:lang w:val="fi-FI"/>
        </w:rPr>
      </w:pPr>
      <w:bookmarkStart w:id="1823" w:name="_Toc20127172"/>
      <w:bookmarkStart w:id="1824" w:name="_Toc27589163"/>
      <w:bookmarkStart w:id="1825" w:name="_Toc36459969"/>
      <w:bookmarkStart w:id="1826" w:name="_Toc45029563"/>
      <w:bookmarkStart w:id="1827" w:name="_Toc56520850"/>
      <w:bookmarkStart w:id="1828" w:name="_Toc67728811"/>
      <w:r w:rsidRPr="00DE5E23">
        <w:rPr>
          <w:lang w:val="fi-FI"/>
        </w:rPr>
        <w:t>5.4.2.</w:t>
      </w:r>
      <w:r w:rsidRPr="00DE5E23">
        <w:rPr>
          <w:lang w:val="fi-FI" w:eastAsia="zh-CN"/>
        </w:rPr>
        <w:t>14</w:t>
      </w:r>
      <w:r w:rsidRPr="00DE5E23">
        <w:rPr>
          <w:lang w:val="fi-FI"/>
        </w:rPr>
        <w:tab/>
      </w:r>
      <w:r w:rsidRPr="00DE5E23">
        <w:rPr>
          <w:lang w:val="fi-FI" w:eastAsia="zh-CN"/>
        </w:rPr>
        <w:t>Void</w:t>
      </w:r>
      <w:bookmarkEnd w:id="1823"/>
      <w:bookmarkEnd w:id="1824"/>
      <w:bookmarkEnd w:id="1825"/>
      <w:bookmarkEnd w:id="1826"/>
      <w:bookmarkEnd w:id="1827"/>
      <w:bookmarkEnd w:id="1828"/>
    </w:p>
    <w:p w14:paraId="3C054C00" w14:textId="77777777" w:rsidR="007C4061" w:rsidRPr="00DE5E23" w:rsidRDefault="007C4061" w:rsidP="007C4061">
      <w:pPr>
        <w:rPr>
          <w:lang w:val="fi-FI"/>
        </w:rPr>
      </w:pPr>
    </w:p>
    <w:p w14:paraId="32417B89" w14:textId="77777777" w:rsidR="007C4061" w:rsidRPr="00DE5E23" w:rsidRDefault="007C4061" w:rsidP="006352FE">
      <w:pPr>
        <w:pStyle w:val="Heading4"/>
        <w:rPr>
          <w:lang w:val="fi-FI" w:eastAsia="zh-CN"/>
        </w:rPr>
      </w:pPr>
      <w:bookmarkStart w:id="1829" w:name="_Toc20127173"/>
      <w:bookmarkStart w:id="1830" w:name="_Toc27589164"/>
      <w:bookmarkStart w:id="1831" w:name="_Toc36459970"/>
      <w:bookmarkStart w:id="1832" w:name="_Toc45029564"/>
      <w:bookmarkStart w:id="1833" w:name="_Toc56520851"/>
      <w:bookmarkStart w:id="1834" w:name="_Toc67728812"/>
      <w:r w:rsidRPr="00DE5E23">
        <w:rPr>
          <w:lang w:val="fi-FI"/>
        </w:rPr>
        <w:t>5.4.2.</w:t>
      </w:r>
      <w:r w:rsidRPr="00DE5E23">
        <w:rPr>
          <w:lang w:val="fi-FI" w:eastAsia="zh-CN"/>
        </w:rPr>
        <w:t>15</w:t>
      </w:r>
      <w:r w:rsidRPr="00DE5E23">
        <w:rPr>
          <w:lang w:val="fi-FI"/>
        </w:rPr>
        <w:tab/>
      </w:r>
      <w:r w:rsidRPr="00DE5E23">
        <w:rPr>
          <w:lang w:val="fi-FI" w:eastAsia="zh-CN"/>
        </w:rPr>
        <w:t>Void</w:t>
      </w:r>
      <w:bookmarkEnd w:id="1829"/>
      <w:bookmarkEnd w:id="1830"/>
      <w:bookmarkEnd w:id="1831"/>
      <w:bookmarkEnd w:id="1832"/>
      <w:bookmarkEnd w:id="1833"/>
      <w:bookmarkEnd w:id="1834"/>
    </w:p>
    <w:p w14:paraId="152D00F4" w14:textId="77777777" w:rsidR="007C4061" w:rsidRPr="00DE5E23" w:rsidRDefault="007C4061" w:rsidP="007C4061">
      <w:pPr>
        <w:rPr>
          <w:lang w:val="fi-FI"/>
        </w:rPr>
      </w:pPr>
    </w:p>
    <w:p w14:paraId="7A8A3D5F" w14:textId="77777777" w:rsidR="007C4061" w:rsidRPr="00533C32" w:rsidRDefault="007C4061" w:rsidP="006352FE">
      <w:pPr>
        <w:pStyle w:val="Heading4"/>
      </w:pPr>
      <w:bookmarkStart w:id="1835" w:name="_Toc20127174"/>
      <w:bookmarkStart w:id="1836" w:name="_Toc27589165"/>
      <w:bookmarkStart w:id="1837" w:name="_Toc36459971"/>
      <w:bookmarkStart w:id="1838" w:name="_Toc45029565"/>
      <w:bookmarkStart w:id="1839" w:name="_Toc56520852"/>
      <w:bookmarkStart w:id="1840" w:name="_Toc67728813"/>
      <w:r w:rsidRPr="00533C32">
        <w:t>5.4.2.</w:t>
      </w:r>
      <w:r w:rsidRPr="00533C32">
        <w:rPr>
          <w:lang w:eastAsia="zh-CN"/>
        </w:rPr>
        <w:t>16</w:t>
      </w:r>
      <w:r w:rsidRPr="00533C32">
        <w:tab/>
      </w:r>
      <w:r w:rsidRPr="00533C32">
        <w:rPr>
          <w:lang w:eastAsia="zh-CN"/>
        </w:rPr>
        <w:t>Void</w:t>
      </w:r>
      <w:bookmarkEnd w:id="1835"/>
      <w:bookmarkEnd w:id="1836"/>
      <w:bookmarkEnd w:id="1837"/>
      <w:bookmarkEnd w:id="1838"/>
      <w:bookmarkEnd w:id="1839"/>
      <w:bookmarkEnd w:id="1840"/>
    </w:p>
    <w:p w14:paraId="24615036" w14:textId="77777777" w:rsidR="007C4061" w:rsidRPr="00533C32" w:rsidRDefault="007C4061" w:rsidP="007C4061">
      <w:pPr>
        <w:rPr>
          <w:lang w:val="en-US"/>
        </w:rPr>
      </w:pPr>
    </w:p>
    <w:p w14:paraId="444EF445" w14:textId="77777777" w:rsidR="007C4061" w:rsidRPr="00533C32" w:rsidRDefault="007C4061" w:rsidP="006352FE">
      <w:pPr>
        <w:pStyle w:val="Heading4"/>
        <w:rPr>
          <w:lang w:eastAsia="zh-CN"/>
        </w:rPr>
      </w:pPr>
      <w:bookmarkStart w:id="1841" w:name="_Toc20127175"/>
      <w:bookmarkStart w:id="1842" w:name="_Toc27589166"/>
      <w:bookmarkStart w:id="1843" w:name="_Toc36459972"/>
      <w:bookmarkStart w:id="1844" w:name="_Toc45029566"/>
      <w:bookmarkStart w:id="1845" w:name="_Toc56520853"/>
      <w:bookmarkStart w:id="1846" w:name="_Toc67728814"/>
      <w:r w:rsidRPr="00533C32">
        <w:t>5.4.2.</w:t>
      </w:r>
      <w:r w:rsidRPr="00533C32">
        <w:rPr>
          <w:lang w:eastAsia="zh-CN"/>
        </w:rPr>
        <w:t>17</w:t>
      </w:r>
      <w:r w:rsidRPr="00533C32">
        <w:tab/>
      </w:r>
      <w:r w:rsidRPr="00533C32">
        <w:rPr>
          <w:lang w:eastAsia="zh-CN"/>
        </w:rPr>
        <w:t>Void</w:t>
      </w:r>
      <w:bookmarkEnd w:id="1841"/>
      <w:bookmarkEnd w:id="1842"/>
      <w:bookmarkEnd w:id="1843"/>
      <w:bookmarkEnd w:id="1844"/>
      <w:bookmarkEnd w:id="1845"/>
      <w:bookmarkEnd w:id="1846"/>
    </w:p>
    <w:p w14:paraId="23FDCDF0" w14:textId="77777777" w:rsidR="007C4061" w:rsidRPr="00533C32" w:rsidRDefault="007C4061" w:rsidP="007C4061"/>
    <w:p w14:paraId="5AD245FB" w14:textId="77777777" w:rsidR="007C4061" w:rsidRPr="00533C32" w:rsidRDefault="007C4061" w:rsidP="006352FE">
      <w:pPr>
        <w:pStyle w:val="Heading4"/>
        <w:rPr>
          <w:lang w:eastAsia="zh-CN"/>
        </w:rPr>
      </w:pPr>
      <w:bookmarkStart w:id="1847" w:name="_Toc20127176"/>
      <w:bookmarkStart w:id="1848" w:name="_Toc27589167"/>
      <w:bookmarkStart w:id="1849" w:name="_Toc36459973"/>
      <w:bookmarkStart w:id="1850" w:name="_Toc45029567"/>
      <w:bookmarkStart w:id="1851" w:name="_Toc56520854"/>
      <w:bookmarkStart w:id="1852" w:name="_Toc67728815"/>
      <w:r w:rsidRPr="00533C32">
        <w:t>5.4.2.</w:t>
      </w:r>
      <w:r w:rsidRPr="00533C32">
        <w:rPr>
          <w:lang w:eastAsia="zh-CN"/>
        </w:rPr>
        <w:t>18</w:t>
      </w:r>
      <w:r w:rsidRPr="00533C32">
        <w:tab/>
      </w:r>
      <w:r w:rsidRPr="00533C32">
        <w:rPr>
          <w:lang w:eastAsia="zh-CN"/>
        </w:rPr>
        <w:t>Void</w:t>
      </w:r>
      <w:bookmarkEnd w:id="1847"/>
      <w:bookmarkEnd w:id="1848"/>
      <w:bookmarkEnd w:id="1849"/>
      <w:bookmarkEnd w:id="1850"/>
      <w:bookmarkEnd w:id="1851"/>
      <w:bookmarkEnd w:id="1852"/>
    </w:p>
    <w:p w14:paraId="4FD38733" w14:textId="77777777" w:rsidR="007C4061" w:rsidRPr="00533C32" w:rsidRDefault="007C4061" w:rsidP="007C4061">
      <w:pPr>
        <w:rPr>
          <w:lang w:eastAsia="zh-CN"/>
        </w:rPr>
      </w:pPr>
    </w:p>
    <w:p w14:paraId="00F68147" w14:textId="77777777" w:rsidR="007C4061" w:rsidRPr="00533C32" w:rsidRDefault="007C4061" w:rsidP="006352FE">
      <w:pPr>
        <w:pStyle w:val="Heading4"/>
      </w:pPr>
      <w:bookmarkStart w:id="1853" w:name="_Toc20127177"/>
      <w:bookmarkStart w:id="1854" w:name="_Toc27589168"/>
      <w:bookmarkStart w:id="1855" w:name="_Toc36459974"/>
      <w:bookmarkStart w:id="1856" w:name="_Toc45029568"/>
      <w:bookmarkStart w:id="1857" w:name="_Toc56520855"/>
      <w:bookmarkStart w:id="1858" w:name="_Toc67728816"/>
      <w:r w:rsidRPr="00533C32">
        <w:lastRenderedPageBreak/>
        <w:t>5.4.2.</w:t>
      </w:r>
      <w:r w:rsidRPr="00533C32">
        <w:rPr>
          <w:lang w:val="de-DE" w:eastAsia="zh-CN"/>
        </w:rPr>
        <w:t>19</w:t>
      </w:r>
      <w:r w:rsidRPr="00533C32">
        <w:tab/>
        <w:t xml:space="preserve">Type: </w:t>
      </w:r>
      <w:r w:rsidRPr="00533C32">
        <w:rPr>
          <w:lang w:val="de-DE"/>
        </w:rPr>
        <w:t>AmfSubscriptionInfo</w:t>
      </w:r>
      <w:bookmarkEnd w:id="1853"/>
      <w:bookmarkEnd w:id="1854"/>
      <w:bookmarkEnd w:id="1855"/>
      <w:bookmarkEnd w:id="1856"/>
      <w:bookmarkEnd w:id="1857"/>
      <w:bookmarkEnd w:id="1858"/>
    </w:p>
    <w:p w14:paraId="0BCA3ACA"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BE5B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17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97900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DA6B2"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70FD6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6A3F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59E75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C2A2B9"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EE95AB0"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948F6B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F2DB02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BDB07"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617DCEC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B21013D"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C396019"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02857E0"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C02071"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A95064"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32E42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72F9A5"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7FDFF5BF"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E3932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9209A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8A1401"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r w:rsidR="004A478B" w:rsidRPr="00BC4D08" w14:paraId="47E674A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321E65F7" w14:textId="7A0ABC39" w:rsidR="004A478B" w:rsidRPr="00D5200C" w:rsidRDefault="004A478B" w:rsidP="004A478B">
            <w:pPr>
              <w:pStyle w:val="TAL"/>
              <w:rPr>
                <w:lang w:val="en-US"/>
              </w:rPr>
            </w:pPr>
            <w:r>
              <w:t>contextInfo</w:t>
            </w:r>
          </w:p>
        </w:tc>
        <w:tc>
          <w:tcPr>
            <w:tcW w:w="1559" w:type="dxa"/>
            <w:tcBorders>
              <w:top w:val="single" w:sz="4" w:space="0" w:color="auto"/>
              <w:left w:val="single" w:sz="4" w:space="0" w:color="auto"/>
              <w:bottom w:val="single" w:sz="4" w:space="0" w:color="auto"/>
              <w:right w:val="single" w:sz="4" w:space="0" w:color="auto"/>
            </w:tcBorders>
          </w:tcPr>
          <w:p w14:paraId="533A758B" w14:textId="08E3D5CA" w:rsidR="004A478B" w:rsidRPr="00D5200C" w:rsidRDefault="004A478B" w:rsidP="004A478B">
            <w:pPr>
              <w:pStyle w:val="TAL"/>
              <w:rPr>
                <w:lang w:val="en-US"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04BC33E9" w14:textId="278D5C42" w:rsidR="004A478B" w:rsidRPr="00D5200C" w:rsidRDefault="004A478B" w:rsidP="004A478B">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3202006" w14:textId="75191A74" w:rsidR="004A478B" w:rsidRPr="00D5200C" w:rsidRDefault="004A478B" w:rsidP="004A478B">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7970BA" w14:textId="5F18C31C" w:rsidR="004A478B" w:rsidRPr="00D5200C" w:rsidRDefault="004A478B" w:rsidP="004A478B">
            <w:pPr>
              <w:pStyle w:val="TAL"/>
              <w:rPr>
                <w:lang w:val="en-US"/>
              </w:rPr>
            </w:pPr>
            <w:r>
              <w:rPr>
                <w:rFonts w:cs="Arial"/>
                <w:szCs w:val="18"/>
              </w:rPr>
              <w:t>This IE if present may contain e.g. the headers received by the UDM along with the SdmSubscription.</w:t>
            </w:r>
          </w:p>
        </w:tc>
      </w:tr>
    </w:tbl>
    <w:p w14:paraId="30B093ED" w14:textId="77777777" w:rsidR="007C4061" w:rsidRPr="00533C32" w:rsidRDefault="007C4061" w:rsidP="007C4061">
      <w:pPr>
        <w:rPr>
          <w:lang w:eastAsia="zh-CN"/>
        </w:rPr>
      </w:pPr>
    </w:p>
    <w:p w14:paraId="0127BC8D" w14:textId="77777777" w:rsidR="007C4061" w:rsidRPr="00533C32" w:rsidRDefault="007C4061" w:rsidP="006352FE">
      <w:pPr>
        <w:pStyle w:val="Heading4"/>
      </w:pPr>
      <w:bookmarkStart w:id="1859" w:name="_Toc20127178"/>
      <w:bookmarkStart w:id="1860" w:name="_Toc27589169"/>
      <w:bookmarkStart w:id="1861" w:name="_Toc36459975"/>
      <w:bookmarkStart w:id="1862" w:name="_Toc45029569"/>
      <w:bookmarkStart w:id="1863" w:name="_Toc56520856"/>
      <w:bookmarkStart w:id="1864" w:name="_Toc67728817"/>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859"/>
      <w:bookmarkEnd w:id="1860"/>
      <w:bookmarkEnd w:id="1861"/>
      <w:bookmarkEnd w:id="1862"/>
      <w:bookmarkEnd w:id="1863"/>
      <w:bookmarkEnd w:id="1864"/>
    </w:p>
    <w:p w14:paraId="6C790B57"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FCC74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5098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C89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7F95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53E9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F2B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3F530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8EEFD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3952378"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7E63F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CE15D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F286611" w14:textId="77777777" w:rsidR="007C4061" w:rsidRPr="00D5200C" w:rsidRDefault="007C4061" w:rsidP="00C17C4C">
            <w:pPr>
              <w:pStyle w:val="TAL"/>
              <w:rPr>
                <w:lang w:val="en-US"/>
              </w:rPr>
            </w:pPr>
            <w:r w:rsidRPr="00D5200C">
              <w:rPr>
                <w:lang w:val="en-US"/>
              </w:rPr>
              <w:t>List of the event types that are restricted (if any) for the UE.</w:t>
            </w:r>
          </w:p>
          <w:p w14:paraId="7BE08445"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FC3FAE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625A5C"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7317BA0"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07A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569D5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5E00F9E" w14:textId="77777777" w:rsidR="007C4061" w:rsidRPr="00D5200C" w:rsidRDefault="007C4061" w:rsidP="00C17C4C">
            <w:pPr>
              <w:pStyle w:val="TAL"/>
              <w:rPr>
                <w:lang w:val="en-US"/>
              </w:rPr>
            </w:pPr>
          </w:p>
        </w:tc>
      </w:tr>
      <w:tr w:rsidR="00B2236A" w:rsidRPr="00BC4D08" w14:paraId="019372B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EE1CD84" w14:textId="73784DBE" w:rsidR="00B2236A" w:rsidRPr="00D5200C" w:rsidRDefault="00B2236A" w:rsidP="00B2236A">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962CED" w14:textId="694B5A8C" w:rsidR="00B2236A" w:rsidRPr="00D5200C" w:rsidRDefault="00B2236A" w:rsidP="00B2236A">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6746501E" w14:textId="0ADD95B0" w:rsidR="00B2236A" w:rsidRPr="00D5200C" w:rsidRDefault="00B2236A" w:rsidP="00B2236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7C8ECE" w14:textId="71C438D5" w:rsidR="00B2236A" w:rsidRPr="00D5200C" w:rsidRDefault="00B2236A" w:rsidP="00B2236A">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FC5308D" w14:textId="77777777" w:rsidR="00B2236A" w:rsidRDefault="00B2236A" w:rsidP="00B2236A">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387F2AA3" w14:textId="1AE45DBA" w:rsidR="00B2236A" w:rsidRPr="00D5200C" w:rsidRDefault="00B2236A" w:rsidP="00B2236A">
            <w:pPr>
              <w:pStyle w:val="TAL"/>
              <w:rPr>
                <w:lang w:val="en-US"/>
              </w:rPr>
            </w:pPr>
            <w:r>
              <w:rPr>
                <w:lang w:val="en-US"/>
              </w:rPr>
              <w:t>The absence of this IE indicates that monitoring by any MTC provider is allowed for any non restricted event type.</w:t>
            </w:r>
          </w:p>
        </w:tc>
      </w:tr>
      <w:tr w:rsidR="00FD5B2E" w:rsidRPr="00BC4D08" w14:paraId="5C2523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2E635BF" w14:textId="2F4FFB0B" w:rsidR="00FD5B2E" w:rsidRDefault="00FD5B2E" w:rsidP="00FD5B2E">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4A8B1FD" w14:textId="2A5E8FE4" w:rsidR="00FD5B2E" w:rsidRDefault="00FD5B2E" w:rsidP="00FD5B2E">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C0E2F8" w14:textId="08C2EED4"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D01670" w14:textId="3950FC0E"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F9B86D" w14:textId="72E27209" w:rsidR="00FD5B2E" w:rsidRDefault="00FD5B2E" w:rsidP="00FD5B2E">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restriceted in the EPC.</w:t>
            </w:r>
          </w:p>
        </w:tc>
      </w:tr>
      <w:tr w:rsidR="00FD5B2E" w:rsidRPr="00BC4D08" w14:paraId="601785F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05D6178" w14:textId="743DB203" w:rsidR="00FD5B2E" w:rsidRDefault="00FD5B2E" w:rsidP="00FD5B2E">
            <w:pPr>
              <w:pStyle w:val="TAL"/>
              <w:rPr>
                <w:lang w:val="en-US" w:eastAsia="zh-CN"/>
              </w:rPr>
            </w:pPr>
            <w:r>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59710AA4" w14:textId="7DE308E9" w:rsidR="00FD5B2E" w:rsidRDefault="00FD5B2E" w:rsidP="00FD5B2E">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60B20B72" w14:textId="09D9BB2C"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6DF466" w14:textId="00EE4973"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08478AC" w14:textId="77777777" w:rsidR="00FD5B2E" w:rsidRDefault="00FD5B2E" w:rsidP="00FD5B2E">
            <w:pPr>
              <w:pStyle w:val="TAL"/>
              <w:rPr>
                <w:lang w:val="en-US"/>
              </w:rPr>
            </w:pPr>
            <w:r w:rsidRPr="00316583">
              <w:rPr>
                <w:lang w:val="en-US"/>
              </w:rPr>
              <w:t>This IE contains the IMSI of the UE and should be present if the iwkEpcRestricted attribute is not set to True.</w:t>
            </w:r>
          </w:p>
          <w:p w14:paraId="05164BA9" w14:textId="77777777" w:rsidR="00FD5B2E" w:rsidRDefault="00FD5B2E" w:rsidP="00FD5B2E">
            <w:pPr>
              <w:pStyle w:val="TAL"/>
              <w:rPr>
                <w:lang w:val="en-US"/>
              </w:rPr>
            </w:pPr>
          </w:p>
          <w:p w14:paraId="7A45BAAD" w14:textId="436143EC" w:rsidR="00FD5B2E" w:rsidRDefault="00FD5B2E" w:rsidP="00FD5B2E">
            <w:pPr>
              <w:pStyle w:val="TAL"/>
              <w:rPr>
                <w:lang w:val="en-US"/>
              </w:rPr>
            </w:pPr>
            <w:r>
              <w:rPr>
                <w:rFonts w:cs="Arial"/>
                <w:szCs w:val="18"/>
              </w:rPr>
              <w:t>pattern: "^[0-9]{5,15}$"</w:t>
            </w:r>
          </w:p>
        </w:tc>
      </w:tr>
      <w:tr w:rsidR="00FD5B2E" w:rsidRPr="00BC4D08" w14:paraId="5800FF0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F5085DC" w14:textId="0577910D" w:rsidR="00FD5B2E" w:rsidRDefault="00FD5B2E" w:rsidP="00FD5B2E">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F2C09CF" w14:textId="57044ACE" w:rsidR="00FD5B2E" w:rsidRDefault="00FD5B2E" w:rsidP="00FD5B2E">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7812F94" w14:textId="5AB6ABAF"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0B1163" w14:textId="2CE5332A"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A6EDE4" w14:textId="6FE89CE2" w:rsidR="00FD5B2E" w:rsidRDefault="00FD5B2E" w:rsidP="00FD5B2E">
            <w:pPr>
              <w:pStyle w:val="TAL"/>
              <w:rPr>
                <w:lang w:val="en-US"/>
              </w:rPr>
            </w:pPr>
            <w:r w:rsidRPr="00790334">
              <w:rPr>
                <w:lang w:val="en-US"/>
              </w:rPr>
              <w:t>Identity of the HSS group associated with the subscription that might be used by the UDM to discover the HSS;</w:t>
            </w:r>
            <w:r>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7C7CEEB7" w14:textId="77777777" w:rsidR="007C4061" w:rsidRPr="00533C32" w:rsidRDefault="007C4061" w:rsidP="007C4061">
      <w:pPr>
        <w:rPr>
          <w:lang w:val="en-US" w:eastAsia="zh-CN"/>
        </w:rPr>
      </w:pPr>
    </w:p>
    <w:p w14:paraId="5FDEE647" w14:textId="77777777" w:rsidR="007C4061" w:rsidRPr="00533C32" w:rsidRDefault="007C4061" w:rsidP="006352FE">
      <w:pPr>
        <w:pStyle w:val="Heading4"/>
      </w:pPr>
      <w:bookmarkStart w:id="1865" w:name="_Toc20127179"/>
      <w:bookmarkStart w:id="1866" w:name="_Toc27589170"/>
      <w:bookmarkStart w:id="1867" w:name="_Toc36459976"/>
      <w:bookmarkStart w:id="1868" w:name="_Toc45029570"/>
      <w:bookmarkStart w:id="1869" w:name="_Toc56520857"/>
      <w:bookmarkStart w:id="1870" w:name="_Toc67728818"/>
      <w:r w:rsidRPr="00533C32">
        <w:t>5.4.2.</w:t>
      </w:r>
      <w:r w:rsidRPr="00533C32">
        <w:rPr>
          <w:lang w:eastAsia="zh-CN"/>
        </w:rPr>
        <w:t>21</w:t>
      </w:r>
      <w:r w:rsidRPr="00533C32">
        <w:tab/>
      </w:r>
      <w:r w:rsidRPr="00533C32">
        <w:rPr>
          <w:lang w:eastAsia="zh-CN"/>
        </w:rPr>
        <w:t>Void</w:t>
      </w:r>
      <w:bookmarkEnd w:id="1865"/>
      <w:bookmarkEnd w:id="1866"/>
      <w:bookmarkEnd w:id="1867"/>
      <w:bookmarkEnd w:id="1868"/>
      <w:bookmarkEnd w:id="1869"/>
      <w:bookmarkEnd w:id="1870"/>
    </w:p>
    <w:p w14:paraId="05351F1E" w14:textId="77777777" w:rsidR="007C4061" w:rsidRPr="00533C32" w:rsidRDefault="007C4061" w:rsidP="007C4061">
      <w:pPr>
        <w:rPr>
          <w:lang w:eastAsia="zh-CN"/>
        </w:rPr>
      </w:pPr>
    </w:p>
    <w:p w14:paraId="61F775E6" w14:textId="77777777" w:rsidR="007C4061" w:rsidRPr="00533C32" w:rsidRDefault="007C4061" w:rsidP="006352FE">
      <w:pPr>
        <w:pStyle w:val="Heading4"/>
      </w:pPr>
      <w:bookmarkStart w:id="1871" w:name="_Toc20127180"/>
      <w:bookmarkStart w:id="1872" w:name="_Toc27589171"/>
      <w:bookmarkStart w:id="1873" w:name="_Toc36459977"/>
      <w:bookmarkStart w:id="1874" w:name="_Toc45029571"/>
      <w:bookmarkStart w:id="1875" w:name="_Toc56520858"/>
      <w:bookmarkStart w:id="1876" w:name="_Toc67728819"/>
      <w:r w:rsidRPr="00533C32">
        <w:lastRenderedPageBreak/>
        <w:t>5.4.2.22</w:t>
      </w:r>
      <w:r w:rsidRPr="00533C32">
        <w:tab/>
        <w:t>Type: ContextDataSets</w:t>
      </w:r>
      <w:bookmarkEnd w:id="1871"/>
      <w:bookmarkEnd w:id="1872"/>
      <w:bookmarkEnd w:id="1873"/>
      <w:bookmarkEnd w:id="1874"/>
      <w:bookmarkEnd w:id="1875"/>
      <w:bookmarkEnd w:id="1876"/>
    </w:p>
    <w:p w14:paraId="6D72D4A4"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5DE328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47A7B"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8EBB7E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FAA5A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B1F33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4CCBF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C6F78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E9EDE62"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FC63BE1"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2F3FE5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70C350"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01DC5C"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332B8D3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6DF653"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48FD7B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D539A9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B5D75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B7784B8"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655B31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45E81"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63A3C33"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324595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4B008"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161F0AF"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38E969A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6956970"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5CFAF2AF"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223D0D4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3401C4"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353477EC"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504F60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873276"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76A7D04D"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EEF087F"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325A09D"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58F94E1"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10D43A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368D8F"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E1661E"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3D174518"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0C28C6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91075D"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7111C5A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8CB7D53"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71939BFC"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6D413A6"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29FF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6CBEDC2E"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62BF12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D94627" w14:textId="77777777" w:rsidR="007C4061" w:rsidRPr="00D5200C" w:rsidRDefault="007C4061" w:rsidP="00C17C4C">
            <w:pPr>
              <w:pStyle w:val="TAL"/>
              <w:rPr>
                <w:lang w:val="en-US"/>
              </w:rPr>
            </w:pPr>
            <w:r w:rsidRPr="00F9317B">
              <w:t>smfRegistrations</w:t>
            </w:r>
          </w:p>
        </w:tc>
        <w:tc>
          <w:tcPr>
            <w:tcW w:w="1842" w:type="dxa"/>
            <w:tcBorders>
              <w:top w:val="single" w:sz="4" w:space="0" w:color="auto"/>
              <w:left w:val="single" w:sz="4" w:space="0" w:color="auto"/>
              <w:bottom w:val="single" w:sz="4" w:space="0" w:color="auto"/>
              <w:right w:val="single" w:sz="4" w:space="0" w:color="auto"/>
            </w:tcBorders>
            <w:hideMark/>
          </w:tcPr>
          <w:p w14:paraId="17652AF3" w14:textId="77777777" w:rsidR="007C4061" w:rsidRPr="00D5200C" w:rsidRDefault="007C4061" w:rsidP="00C17C4C">
            <w:pPr>
              <w:pStyle w:val="TAL"/>
              <w:rPr>
                <w:lang w:val="en-US"/>
              </w:rPr>
            </w:pPr>
            <w:r w:rsidRPr="00F9317B">
              <w:t>SmfRegList</w:t>
            </w:r>
          </w:p>
        </w:tc>
        <w:tc>
          <w:tcPr>
            <w:tcW w:w="567" w:type="dxa"/>
            <w:tcBorders>
              <w:top w:val="single" w:sz="4" w:space="0" w:color="auto"/>
              <w:left w:val="single" w:sz="4" w:space="0" w:color="auto"/>
              <w:bottom w:val="single" w:sz="4" w:space="0" w:color="auto"/>
              <w:right w:val="single" w:sz="4" w:space="0" w:color="auto"/>
            </w:tcBorders>
            <w:hideMark/>
          </w:tcPr>
          <w:p w14:paraId="1F2D6B8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828C7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54293F" w14:textId="77777777" w:rsidR="007C4061" w:rsidRPr="00D5200C" w:rsidRDefault="007C4061" w:rsidP="00C17C4C">
            <w:pPr>
              <w:pStyle w:val="TAL"/>
              <w:rPr>
                <w:lang w:val="en-US"/>
              </w:rPr>
            </w:pPr>
            <w:r w:rsidRPr="00D5200C">
              <w:rPr>
                <w:lang w:val="en-US"/>
              </w:rPr>
              <w:t>SMF Registrations</w:t>
            </w:r>
          </w:p>
        </w:tc>
      </w:tr>
      <w:tr w:rsidR="00DE75C1" w:rsidRPr="00BC4D08" w14:paraId="3CF814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72A3732" w14:textId="77777777" w:rsidR="00DE75C1" w:rsidRPr="00895517" w:rsidRDefault="00DE75C1" w:rsidP="00C17C4C">
            <w:pPr>
              <w:pStyle w:val="TAL"/>
            </w:pPr>
            <w:r w:rsidRPr="00F9317B">
              <w:t>ipSmGw</w:t>
            </w:r>
          </w:p>
        </w:tc>
        <w:tc>
          <w:tcPr>
            <w:tcW w:w="1842" w:type="dxa"/>
            <w:tcBorders>
              <w:top w:val="single" w:sz="4" w:space="0" w:color="auto"/>
              <w:left w:val="single" w:sz="4" w:space="0" w:color="auto"/>
              <w:bottom w:val="single" w:sz="4" w:space="0" w:color="auto"/>
              <w:right w:val="single" w:sz="4" w:space="0" w:color="auto"/>
            </w:tcBorders>
            <w:hideMark/>
          </w:tcPr>
          <w:p w14:paraId="09945EFF" w14:textId="77777777" w:rsidR="00DE75C1" w:rsidRPr="00895517" w:rsidRDefault="00DE75C1" w:rsidP="00C17C4C">
            <w:pPr>
              <w:pStyle w:val="TAL"/>
            </w:pPr>
            <w:r w:rsidRPr="00F9317B">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C0D0A58"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52A42A"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C70C30F" w14:textId="77777777" w:rsidR="00DE75C1" w:rsidRPr="00D5200C" w:rsidRDefault="00DE75C1" w:rsidP="00C17C4C">
            <w:pPr>
              <w:pStyle w:val="TAL"/>
              <w:rPr>
                <w:lang w:val="en-US"/>
              </w:rPr>
            </w:pPr>
            <w:r>
              <w:rPr>
                <w:lang w:val="en-US"/>
              </w:rPr>
              <w:t>IP-SM-GW Registration</w:t>
            </w:r>
          </w:p>
        </w:tc>
      </w:tr>
    </w:tbl>
    <w:p w14:paraId="14395A0A" w14:textId="77777777" w:rsidR="007C4061" w:rsidRPr="00533C32" w:rsidRDefault="007C4061" w:rsidP="007C4061">
      <w:pPr>
        <w:rPr>
          <w:lang w:eastAsia="zh-CN"/>
        </w:rPr>
      </w:pPr>
    </w:p>
    <w:p w14:paraId="773FEBED" w14:textId="77777777" w:rsidR="007C4061" w:rsidRPr="00533C32" w:rsidRDefault="007C4061" w:rsidP="006352FE">
      <w:pPr>
        <w:pStyle w:val="Heading4"/>
      </w:pPr>
      <w:bookmarkStart w:id="1877" w:name="_Toc20127181"/>
      <w:bookmarkStart w:id="1878" w:name="_Toc27589172"/>
      <w:bookmarkStart w:id="1879" w:name="_Toc36459978"/>
      <w:bookmarkStart w:id="1880" w:name="_Toc45029572"/>
      <w:bookmarkStart w:id="1881" w:name="_Toc56520859"/>
      <w:bookmarkStart w:id="1882" w:name="_Toc67728820"/>
      <w:r w:rsidRPr="00533C32">
        <w:lastRenderedPageBreak/>
        <w:t>5.4.2.</w:t>
      </w:r>
      <w:r w:rsidRPr="00533C32">
        <w:rPr>
          <w:lang w:eastAsia="zh-CN"/>
        </w:rPr>
        <w:t>23</w:t>
      </w:r>
      <w:r w:rsidRPr="00533C32">
        <w:tab/>
        <w:t xml:space="preserve">Type: </w:t>
      </w:r>
      <w:r w:rsidRPr="00533C32">
        <w:rPr>
          <w:color w:val="000000"/>
          <w:lang w:eastAsia="en-GB"/>
        </w:rPr>
        <w:t>SequenceNumber</w:t>
      </w:r>
      <w:bookmarkEnd w:id="1877"/>
      <w:bookmarkEnd w:id="1878"/>
      <w:bookmarkEnd w:id="1879"/>
      <w:bookmarkEnd w:id="1880"/>
      <w:bookmarkEnd w:id="1881"/>
      <w:bookmarkEnd w:id="1882"/>
    </w:p>
    <w:p w14:paraId="6A4AC913"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ADA579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10BFF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1F77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F970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1B89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44D6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B5D1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55FEACB"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BF2F88"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008F60AF"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7CB8B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84072"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56EB390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76BA0D"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ECC72A4"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56E96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544D69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E8D485"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5B2DA33E" w14:textId="77777777" w:rsidR="007C4061" w:rsidRPr="00D5200C" w:rsidRDefault="007C4061" w:rsidP="00C17C4C">
            <w:pPr>
              <w:pStyle w:val="TAL"/>
              <w:rPr>
                <w:rFonts w:cs="Arial"/>
                <w:szCs w:val="18"/>
                <w:lang w:val="en-US"/>
              </w:rPr>
            </w:pPr>
          </w:p>
          <w:p w14:paraId="00DC72D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242D87FB" w14:textId="77777777" w:rsidR="007C4061" w:rsidRPr="00D5200C" w:rsidRDefault="007C4061" w:rsidP="00C17C4C">
            <w:pPr>
              <w:pStyle w:val="TAL"/>
              <w:rPr>
                <w:rFonts w:cs="Arial"/>
                <w:szCs w:val="18"/>
                <w:lang w:val="en-US"/>
              </w:rPr>
            </w:pPr>
          </w:p>
          <w:p w14:paraId="01C669AD"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33D0C763" w14:textId="77777777" w:rsidR="007C4061" w:rsidRPr="00D5200C" w:rsidRDefault="007C4061" w:rsidP="00C17C4C">
            <w:pPr>
              <w:pStyle w:val="TAL"/>
              <w:rPr>
                <w:rFonts w:cs="Arial"/>
                <w:szCs w:val="18"/>
                <w:lang w:val="en-US"/>
              </w:rPr>
            </w:pPr>
          </w:p>
          <w:p w14:paraId="6B7DDF45"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3719CB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8F80422"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C35B79"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4A9929F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EBD00E"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99956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1C068FFA" w14:textId="77777777" w:rsidR="007C4061" w:rsidRPr="00D5200C" w:rsidRDefault="007C4061" w:rsidP="00C17C4C">
            <w:pPr>
              <w:pStyle w:val="TAL"/>
              <w:rPr>
                <w:lang w:val="en-US"/>
              </w:rPr>
            </w:pPr>
          </w:p>
          <w:p w14:paraId="42CE3CB1" w14:textId="77777777" w:rsidR="007C4061" w:rsidRPr="00D5200C" w:rsidRDefault="007C4061" w:rsidP="00C17C4C">
            <w:pPr>
              <w:pStyle w:val="TAL"/>
              <w:rPr>
                <w:lang w:val="en-US"/>
              </w:rPr>
            </w:pPr>
            <w:r w:rsidRPr="00D5200C">
              <w:rPr>
                <w:lang w:val="en-US"/>
              </w:rPr>
              <w:t>The types of nodes currently defined are:</w:t>
            </w:r>
          </w:p>
          <w:p w14:paraId="7CFB2817" w14:textId="77777777" w:rsidR="007C4061" w:rsidRPr="00D5200C" w:rsidRDefault="007C4061" w:rsidP="00C17C4C">
            <w:pPr>
              <w:pStyle w:val="TAL"/>
              <w:rPr>
                <w:lang w:val="en-US"/>
              </w:rPr>
            </w:pPr>
            <w:r w:rsidRPr="00D5200C">
              <w:rPr>
                <w:lang w:val="en-US"/>
              </w:rPr>
              <w:t>- "ausf"</w:t>
            </w:r>
          </w:p>
          <w:p w14:paraId="4A3DF9BC"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46A2730B"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61244D5A"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48B8662A"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65342562"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C8B0F6C"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1DDB6E84"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062B6DFC" w14:textId="77777777" w:rsidR="007C4061" w:rsidRPr="00D5200C" w:rsidRDefault="007C4061" w:rsidP="00C17C4C">
            <w:pPr>
              <w:pStyle w:val="TAL"/>
              <w:rPr>
                <w:lang w:val="en-US"/>
              </w:rPr>
            </w:pPr>
          </w:p>
          <w:p w14:paraId="4B272095"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599C7F9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97F96B"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28487888"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7F44BA3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AA8D4C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09F6C4DC"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5AEAF01B" w14:textId="77777777" w:rsidR="007C4061" w:rsidRPr="00D5200C" w:rsidRDefault="007C4061" w:rsidP="00C17C4C">
            <w:pPr>
              <w:pStyle w:val="TAL"/>
              <w:rPr>
                <w:lang w:val="en-US"/>
              </w:rPr>
            </w:pPr>
          </w:p>
          <w:p w14:paraId="020A20E4"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6733B5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3D725CF"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4FD26D42"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56B66ED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C8181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A50CAE0" w14:textId="77777777" w:rsidR="007C4061" w:rsidRPr="00D5200C" w:rsidRDefault="007C4061" w:rsidP="00C17C4C">
            <w:pPr>
              <w:pStyle w:val="TAL"/>
              <w:rPr>
                <w:lang w:val="en-US"/>
              </w:rPr>
            </w:pPr>
            <w:r w:rsidRPr="00D5200C">
              <w:rPr>
                <w:lang w:val="en-US"/>
              </w:rPr>
              <w:t>Sign of the DIF value. It is applicable when the sqnScheme is "TIME_BASED".</w:t>
            </w:r>
          </w:p>
          <w:p w14:paraId="7883C6C4" w14:textId="77777777" w:rsidR="007C4061" w:rsidRPr="00D5200C" w:rsidRDefault="007C4061" w:rsidP="00C17C4C">
            <w:pPr>
              <w:pStyle w:val="TAL"/>
              <w:rPr>
                <w:lang w:val="en-US"/>
              </w:rPr>
            </w:pPr>
          </w:p>
          <w:p w14:paraId="726D53C6" w14:textId="77777777" w:rsidR="007C4061" w:rsidRPr="00D5200C" w:rsidRDefault="007C4061" w:rsidP="00C17C4C">
            <w:pPr>
              <w:pStyle w:val="TAL"/>
              <w:rPr>
                <w:lang w:val="en-US"/>
              </w:rPr>
            </w:pPr>
            <w:r w:rsidRPr="00D5200C">
              <w:rPr>
                <w:lang w:val="en-US"/>
              </w:rPr>
              <w:t>If not present, the default value is "NEGATIVE".</w:t>
            </w:r>
          </w:p>
        </w:tc>
      </w:tr>
    </w:tbl>
    <w:p w14:paraId="45C54450" w14:textId="77777777" w:rsidR="007C4061" w:rsidRDefault="007C4061" w:rsidP="007C4061">
      <w:pPr>
        <w:rPr>
          <w:lang w:val="en-US" w:eastAsia="zh-CN"/>
        </w:rPr>
      </w:pPr>
    </w:p>
    <w:p w14:paraId="3BDA7FBD" w14:textId="77777777" w:rsidR="00163495" w:rsidRPr="00533C32" w:rsidRDefault="00163495" w:rsidP="00163495">
      <w:pPr>
        <w:pStyle w:val="Heading4"/>
      </w:pPr>
      <w:bookmarkStart w:id="1883" w:name="_Toc45029573"/>
      <w:bookmarkStart w:id="1884" w:name="_Toc56520860"/>
      <w:bookmarkStart w:id="1885" w:name="_Toc67728821"/>
      <w:r w:rsidRPr="00533C32">
        <w:t>5.4.2.</w:t>
      </w:r>
      <w:r>
        <w:rPr>
          <w:rFonts w:hint="eastAsia"/>
          <w:lang w:eastAsia="zh-CN"/>
        </w:rPr>
        <w:t>24</w:t>
      </w:r>
      <w:r w:rsidRPr="00533C32">
        <w:tab/>
        <w:t xml:space="preserve">Type: </w:t>
      </w:r>
      <w:r>
        <w:rPr>
          <w:color w:val="000000"/>
          <w:lang w:eastAsia="en-GB"/>
        </w:rPr>
        <w:t>MessageWaitingData</w:t>
      </w:r>
      <w:bookmarkEnd w:id="1883"/>
      <w:bookmarkEnd w:id="1884"/>
      <w:bookmarkEnd w:id="1885"/>
    </w:p>
    <w:p w14:paraId="486344DC"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761B35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55858A"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F0BBE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654C50"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D3FCD"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F571CB"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42F361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EC47D4"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F8C4CC8"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46A7A69"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E6DB3F"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A75D634" w14:textId="77777777" w:rsidR="00163495" w:rsidRDefault="00163495" w:rsidP="00C17C4C">
            <w:pPr>
              <w:pStyle w:val="TAL"/>
              <w:rPr>
                <w:lang w:val="en-US"/>
              </w:rPr>
            </w:pPr>
            <w:r>
              <w:rPr>
                <w:lang w:val="en-US"/>
              </w:rPr>
              <w:t>List of addresses of SM-Service Center entities with SMS wating to be delivered to the UE.</w:t>
            </w:r>
          </w:p>
          <w:p w14:paraId="45A76C52" w14:textId="77777777" w:rsidR="00163495" w:rsidRPr="00533C32" w:rsidRDefault="00163495" w:rsidP="00C17C4C">
            <w:pPr>
              <w:pStyle w:val="TAL"/>
              <w:rPr>
                <w:lang w:val="en-US"/>
              </w:rPr>
            </w:pPr>
          </w:p>
        </w:tc>
      </w:tr>
    </w:tbl>
    <w:p w14:paraId="0DDF12B5" w14:textId="77777777" w:rsidR="00163495" w:rsidRPr="00533C32" w:rsidRDefault="00163495" w:rsidP="00163495">
      <w:pPr>
        <w:rPr>
          <w:lang w:val="en-US" w:eastAsia="zh-CN"/>
        </w:rPr>
      </w:pPr>
    </w:p>
    <w:p w14:paraId="41DD5B35" w14:textId="77777777" w:rsidR="00163495" w:rsidRPr="00533C32" w:rsidRDefault="00163495" w:rsidP="00163495">
      <w:pPr>
        <w:pStyle w:val="Heading4"/>
      </w:pPr>
      <w:bookmarkStart w:id="1886" w:name="_Toc45029574"/>
      <w:bookmarkStart w:id="1887" w:name="_Toc56520861"/>
      <w:bookmarkStart w:id="1888" w:name="_Toc67728822"/>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886"/>
      <w:bookmarkEnd w:id="1887"/>
      <w:bookmarkEnd w:id="1888"/>
    </w:p>
    <w:p w14:paraId="6400D59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36B6CB5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0F2427"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AB04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971E8"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138A27"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7CED6"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C78DB" w14:paraId="7D3599C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DA2F211" w14:textId="77777777" w:rsidR="00163495" w:rsidRPr="005C78DB" w:rsidRDefault="00163495" w:rsidP="00C17C4C">
            <w:pPr>
              <w:pStyle w:val="TAL"/>
              <w:rPr>
                <w:lang w:val="en-US"/>
              </w:rPr>
            </w:pPr>
            <w:r w:rsidRPr="005C78DB">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F2D3186" w14:textId="77777777" w:rsidR="00163495" w:rsidRPr="00805F00" w:rsidRDefault="00163495" w:rsidP="00C17C4C">
            <w:pPr>
              <w:pStyle w:val="TAL"/>
              <w:rPr>
                <w:lang w:val="en-US" w:eastAsia="zh-CN"/>
              </w:rPr>
            </w:pPr>
            <w:r w:rsidRPr="00805F0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3D18FC2" w14:textId="77777777" w:rsidR="00163495" w:rsidRPr="00194235" w:rsidRDefault="00163495" w:rsidP="00C17C4C">
            <w:pPr>
              <w:pStyle w:val="TAC"/>
              <w:rPr>
                <w:lang w:val="en-US"/>
              </w:rPr>
            </w:pPr>
            <w:r w:rsidRPr="00194235">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984FA84" w14:textId="77777777" w:rsidR="00163495" w:rsidRPr="00E76269" w:rsidRDefault="00163495" w:rsidP="00C17C4C">
            <w:pPr>
              <w:pStyle w:val="TAL"/>
              <w:rPr>
                <w:lang w:val="en-US"/>
              </w:rPr>
            </w:pPr>
            <w:r w:rsidRPr="002D593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8B6926" w14:textId="77777777" w:rsidR="00163495" w:rsidRPr="00523A6F" w:rsidRDefault="00163495" w:rsidP="00C17C4C">
            <w:pPr>
              <w:pStyle w:val="TAL"/>
              <w:rPr>
                <w:rFonts w:cs="Arial"/>
                <w:szCs w:val="18"/>
              </w:rPr>
            </w:pPr>
            <w:r w:rsidRPr="00413502">
              <w:rPr>
                <w:rFonts w:cs="Arial"/>
                <w:szCs w:val="18"/>
              </w:rPr>
              <w:t>International E.164 number of the SM-SC; it shall be present if the SM-SC supports the MAP protocol.</w:t>
            </w:r>
          </w:p>
          <w:p w14:paraId="184DD6C9" w14:textId="77777777" w:rsidR="00163495" w:rsidRPr="00696777" w:rsidRDefault="00163495" w:rsidP="00C17C4C">
            <w:pPr>
              <w:pStyle w:val="TAL"/>
              <w:rPr>
                <w:lang w:val="en-US"/>
              </w:rPr>
            </w:pPr>
          </w:p>
        </w:tc>
      </w:tr>
      <w:tr w:rsidR="00163495" w:rsidRPr="005C78DB" w14:paraId="29D081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5999C7" w14:textId="77777777" w:rsidR="00163495" w:rsidRPr="005C78DB" w:rsidRDefault="00163495" w:rsidP="00C17C4C">
            <w:pPr>
              <w:pStyle w:val="TAL"/>
              <w:rPr>
                <w:lang w:val="en-US"/>
              </w:rPr>
            </w:pPr>
            <w:r w:rsidRPr="005C78DB">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646D0E2E" w14:textId="77777777" w:rsidR="00163495" w:rsidRPr="005C78DB" w:rsidRDefault="00163495" w:rsidP="00C17C4C">
            <w:pPr>
              <w:pStyle w:val="TAL"/>
              <w:rPr>
                <w:lang w:val="en-US" w:eastAsia="zh-CN"/>
              </w:rPr>
            </w:pPr>
            <w:r w:rsidRPr="005C78DB">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46C5DEF7" w14:textId="77777777" w:rsidR="00163495" w:rsidRPr="005C78DB" w:rsidRDefault="00163495" w:rsidP="00C17C4C">
            <w:pPr>
              <w:pStyle w:val="TAC"/>
              <w:rPr>
                <w:lang w:val="en-US"/>
              </w:rPr>
            </w:pPr>
            <w:r w:rsidRPr="005C78DB">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00784EB" w14:textId="77777777" w:rsidR="00163495" w:rsidRPr="005C78DB" w:rsidRDefault="00163495" w:rsidP="00C17C4C">
            <w:pPr>
              <w:pStyle w:val="TAL"/>
              <w:rPr>
                <w:lang w:val="en-US"/>
              </w:rPr>
            </w:pPr>
            <w:r w:rsidRPr="005C78DB">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830762" w14:textId="77777777" w:rsidR="00163495" w:rsidRPr="005C78DB" w:rsidRDefault="00163495" w:rsidP="00C17C4C">
            <w:pPr>
              <w:pStyle w:val="TAL"/>
              <w:rPr>
                <w:rFonts w:cs="Arial"/>
                <w:szCs w:val="18"/>
              </w:rPr>
            </w:pPr>
            <w:r w:rsidRPr="005C78DB">
              <w:t>Diameter Identity of the SM-SC;</w:t>
            </w:r>
            <w:r w:rsidRPr="005C78DB">
              <w:rPr>
                <w:rFonts w:cs="Arial"/>
                <w:szCs w:val="18"/>
              </w:rPr>
              <w:t xml:space="preserve"> it shall be present if the SM-SC supports the Diameter protocol.</w:t>
            </w:r>
          </w:p>
          <w:p w14:paraId="5CBF168A" w14:textId="77777777" w:rsidR="00163495" w:rsidRPr="005C78DB" w:rsidRDefault="00163495" w:rsidP="00C17C4C">
            <w:pPr>
              <w:pStyle w:val="TAL"/>
              <w:rPr>
                <w:rFonts w:cs="Arial"/>
                <w:szCs w:val="18"/>
                <w:lang w:val="en-US"/>
              </w:rPr>
            </w:pPr>
          </w:p>
        </w:tc>
      </w:tr>
      <w:tr w:rsidR="00163495" w:rsidRPr="005C78DB" w14:paraId="6F5CAF7B"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59B89" w14:textId="77777777" w:rsidR="00163495" w:rsidRPr="005C78DB" w:rsidRDefault="00163495" w:rsidP="00C17C4C">
            <w:pPr>
              <w:pStyle w:val="TAN"/>
            </w:pPr>
            <w:r w:rsidRPr="005C78DB">
              <w:t>NOTE:</w:t>
            </w:r>
            <w:r w:rsidRPr="005C78DB">
              <w:tab/>
              <w:t>At least one of the properties, smscMapAddress or smscDiameterAddress, shall be present.</w:t>
            </w:r>
          </w:p>
        </w:tc>
      </w:tr>
    </w:tbl>
    <w:p w14:paraId="51C50448" w14:textId="690BEC3B" w:rsidR="00163495" w:rsidRDefault="00163495" w:rsidP="007C4061">
      <w:pPr>
        <w:rPr>
          <w:lang w:eastAsia="zh-CN"/>
        </w:rPr>
      </w:pPr>
    </w:p>
    <w:p w14:paraId="2E827A1C" w14:textId="2A88D418" w:rsidR="005D49C3" w:rsidRDefault="005D49C3" w:rsidP="005D49C3">
      <w:pPr>
        <w:pStyle w:val="Heading4"/>
      </w:pPr>
      <w:bookmarkStart w:id="1889" w:name="_Toc67728823"/>
      <w:r>
        <w:t>5.4.2.26</w:t>
      </w:r>
      <w:r>
        <w:tab/>
        <w:t>Type: SmfSubscriptionInfo</w:t>
      </w:r>
      <w:bookmarkEnd w:id="1889"/>
    </w:p>
    <w:p w14:paraId="5E934655" w14:textId="74A7AAAD" w:rsidR="005D49C3" w:rsidRDefault="005D49C3" w:rsidP="005D49C3">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728B75E1"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FE13A1" w14:textId="77777777" w:rsidR="005D49C3" w:rsidRDefault="005D49C3" w:rsidP="00050F92">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43DEC7" w14:textId="77777777" w:rsidR="005D49C3" w:rsidRDefault="005D49C3"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C66995" w14:textId="77777777" w:rsidR="005D49C3" w:rsidRDefault="005D49C3" w:rsidP="00050F92">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D6B8B" w14:textId="77777777" w:rsidR="005D49C3" w:rsidRDefault="005D49C3" w:rsidP="00050F92">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39B58" w14:textId="77777777" w:rsidR="005D49C3" w:rsidRDefault="005D49C3" w:rsidP="00050F92">
            <w:pPr>
              <w:pStyle w:val="TAH"/>
              <w:rPr>
                <w:rFonts w:cs="Arial"/>
                <w:szCs w:val="18"/>
                <w:lang w:val="en-US" w:eastAsia="en-GB"/>
              </w:rPr>
            </w:pPr>
            <w:r>
              <w:rPr>
                <w:rFonts w:cs="Arial"/>
                <w:szCs w:val="18"/>
                <w:lang w:val="en-US" w:eastAsia="en-GB"/>
              </w:rPr>
              <w:t>Description</w:t>
            </w:r>
          </w:p>
        </w:tc>
      </w:tr>
      <w:tr w:rsidR="005D49C3" w14:paraId="08E88ADF"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6B361CC4" w14:textId="77777777" w:rsidR="005D49C3" w:rsidRDefault="005D49C3" w:rsidP="00050F92">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15FA77ED" w14:textId="77777777" w:rsidR="005D49C3" w:rsidRDefault="005D49C3" w:rsidP="00050F92">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4D78827" w14:textId="77777777" w:rsidR="005D49C3" w:rsidRDefault="005D49C3"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B8F1DD5" w14:textId="77777777" w:rsidR="005D49C3" w:rsidRDefault="005D49C3" w:rsidP="00050F92">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5C7829CD" w14:textId="77777777" w:rsidR="005D49C3" w:rsidRDefault="005D49C3" w:rsidP="00050F92">
            <w:pPr>
              <w:pStyle w:val="TAL"/>
              <w:rPr>
                <w:rFonts w:cs="Arial"/>
                <w:szCs w:val="18"/>
                <w:lang w:val="en-US" w:eastAsia="en-GB"/>
              </w:rPr>
            </w:pPr>
            <w:r>
              <w:rPr>
                <w:lang w:val="en-US" w:eastAsia="en-GB"/>
              </w:rPr>
              <w:t>List of SmfSubscriptionItem objects</w:t>
            </w:r>
          </w:p>
        </w:tc>
      </w:tr>
    </w:tbl>
    <w:p w14:paraId="5C2447FB" w14:textId="77777777" w:rsidR="005D49C3" w:rsidRPr="007E6E17" w:rsidRDefault="005D49C3" w:rsidP="005D49C3"/>
    <w:p w14:paraId="76EA4025" w14:textId="345A032C" w:rsidR="005D49C3" w:rsidRDefault="005D49C3" w:rsidP="005D49C3">
      <w:pPr>
        <w:pStyle w:val="Heading4"/>
      </w:pPr>
      <w:bookmarkStart w:id="1890" w:name="_Toc67728824"/>
      <w:r>
        <w:t>5.4.2.27</w:t>
      </w:r>
      <w:r>
        <w:tab/>
        <w:t xml:space="preserve">Type: </w:t>
      </w:r>
      <w:r>
        <w:rPr>
          <w:lang w:val="de-DE"/>
        </w:rPr>
        <w:t>SmfSubscriptionItem</w:t>
      </w:r>
      <w:bookmarkEnd w:id="1890"/>
    </w:p>
    <w:p w14:paraId="13ABD516" w14:textId="7E4ABBD9" w:rsidR="005D49C3" w:rsidRDefault="005D49C3" w:rsidP="005D49C3">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5265D1BA"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1A7A65" w14:textId="77777777" w:rsidR="005D49C3" w:rsidRDefault="005D49C3" w:rsidP="00050F92">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64086" w14:textId="77777777" w:rsidR="005D49C3" w:rsidRDefault="005D49C3"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60144" w14:textId="77777777" w:rsidR="005D49C3" w:rsidRDefault="005D49C3" w:rsidP="00050F92">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B441A" w14:textId="77777777" w:rsidR="005D49C3" w:rsidRDefault="005D49C3" w:rsidP="00050F92">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06E57" w14:textId="77777777" w:rsidR="005D49C3" w:rsidRDefault="005D49C3" w:rsidP="00050F92">
            <w:pPr>
              <w:pStyle w:val="TAH"/>
              <w:rPr>
                <w:rFonts w:cs="Arial"/>
                <w:szCs w:val="18"/>
                <w:lang w:val="en-US" w:eastAsia="en-GB"/>
              </w:rPr>
            </w:pPr>
            <w:r>
              <w:rPr>
                <w:rFonts w:cs="Arial"/>
                <w:szCs w:val="18"/>
                <w:lang w:val="en-US" w:eastAsia="en-GB"/>
              </w:rPr>
              <w:t>Description</w:t>
            </w:r>
          </w:p>
        </w:tc>
      </w:tr>
      <w:tr w:rsidR="005D49C3" w14:paraId="43529478"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272BA969" w14:textId="77777777" w:rsidR="005D49C3" w:rsidRDefault="005D49C3" w:rsidP="00050F92">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10ED6A5" w14:textId="77777777" w:rsidR="005D49C3" w:rsidRDefault="005D49C3" w:rsidP="00050F92">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4D45F1" w14:textId="77777777" w:rsidR="005D49C3" w:rsidRDefault="005D49C3"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810BC3" w14:textId="77777777" w:rsidR="005D49C3" w:rsidRDefault="005D49C3" w:rsidP="00050F92">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DAD102F" w14:textId="77777777" w:rsidR="005D49C3" w:rsidRDefault="005D49C3" w:rsidP="00050F92">
            <w:pPr>
              <w:pStyle w:val="TAL"/>
              <w:rPr>
                <w:rFonts w:cs="Arial"/>
                <w:szCs w:val="18"/>
                <w:lang w:val="en-US" w:eastAsia="en-GB"/>
              </w:rPr>
            </w:pPr>
            <w:r>
              <w:rPr>
                <w:lang w:val="en-US" w:eastAsia="en-GB"/>
              </w:rPr>
              <w:t>InstanceId of the SMF to which the subscription was sent</w:t>
            </w:r>
          </w:p>
        </w:tc>
      </w:tr>
      <w:tr w:rsidR="005D49C3" w14:paraId="395DD038"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52169EAD" w14:textId="77777777" w:rsidR="005D49C3" w:rsidRDefault="005D49C3" w:rsidP="00050F92">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8D23FF1" w14:textId="77777777" w:rsidR="005D49C3" w:rsidRDefault="005D49C3" w:rsidP="00050F92">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4EBEC5F" w14:textId="77777777" w:rsidR="005D49C3" w:rsidRDefault="005D49C3"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9D7E0F7" w14:textId="77777777" w:rsidR="005D49C3" w:rsidRDefault="005D49C3" w:rsidP="00050F92">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9DE1F26" w14:textId="77777777" w:rsidR="005D49C3" w:rsidRDefault="005D49C3" w:rsidP="00050F92">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09728015" w14:textId="77777777" w:rsidR="005D49C3" w:rsidRPr="005D49C3" w:rsidRDefault="005D49C3" w:rsidP="007C4061">
      <w:pPr>
        <w:rPr>
          <w:lang w:eastAsia="zh-CN"/>
        </w:rPr>
      </w:pPr>
    </w:p>
    <w:p w14:paraId="45914B8B" w14:textId="117ECCB5" w:rsidR="005C78DB" w:rsidRPr="00805F00" w:rsidRDefault="005C78DB" w:rsidP="005C78DB">
      <w:pPr>
        <w:pStyle w:val="Heading4"/>
      </w:pPr>
      <w:bookmarkStart w:id="1891" w:name="_Hlk63169182"/>
      <w:bookmarkStart w:id="1892" w:name="_Toc67728825"/>
      <w:r w:rsidRPr="005D49C3">
        <w:t>5.4.2.</w:t>
      </w:r>
      <w:r w:rsidRPr="0091342F">
        <w:t>28</w:t>
      </w:r>
      <w:r w:rsidRPr="005C78DB">
        <w:tab/>
        <w:t>Type: MtcProvider</w:t>
      </w:r>
      <w:bookmarkEnd w:id="1892"/>
    </w:p>
    <w:p w14:paraId="720BE863" w14:textId="1D5C8F65" w:rsidR="005C78DB" w:rsidRPr="00533C32" w:rsidRDefault="005C78DB" w:rsidP="005C78DB">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C78DB" w:rsidRPr="00533C32" w14:paraId="1D9A03C0"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DF1673" w14:textId="77777777" w:rsidR="005C78DB" w:rsidRPr="00533C32" w:rsidRDefault="005C78DB" w:rsidP="00050F92">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6D169E" w14:textId="77777777" w:rsidR="005C78DB" w:rsidRPr="00533C32" w:rsidRDefault="005C78DB" w:rsidP="00050F92">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960E6" w14:textId="77777777" w:rsidR="005C78DB" w:rsidRPr="00533C32" w:rsidRDefault="005C78DB" w:rsidP="00050F92">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D7258F" w14:textId="77777777" w:rsidR="005C78DB" w:rsidRPr="00533C32" w:rsidRDefault="005C78DB" w:rsidP="00050F92">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8ACCD" w14:textId="77777777" w:rsidR="005C78DB" w:rsidRPr="00533C32" w:rsidRDefault="005C78DB" w:rsidP="00050F92">
            <w:pPr>
              <w:pStyle w:val="TAH"/>
              <w:rPr>
                <w:rFonts w:cs="Arial"/>
                <w:szCs w:val="18"/>
                <w:lang w:val="en-US"/>
              </w:rPr>
            </w:pPr>
            <w:r w:rsidRPr="00533C32">
              <w:rPr>
                <w:rFonts w:cs="Arial"/>
                <w:szCs w:val="18"/>
                <w:lang w:val="en-US"/>
              </w:rPr>
              <w:t>Description</w:t>
            </w:r>
          </w:p>
        </w:tc>
      </w:tr>
      <w:tr w:rsidR="005C78DB" w:rsidRPr="00533C32" w14:paraId="20A1A6A6"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388E96F8" w14:textId="77777777" w:rsidR="005C78DB" w:rsidRPr="00533C32" w:rsidRDefault="005C78DB" w:rsidP="00050F92">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142871A" w14:textId="77777777" w:rsidR="005C78DB" w:rsidRPr="00533C32" w:rsidRDefault="005C78DB" w:rsidP="00050F92">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0045D694" w14:textId="77777777" w:rsidR="005C78DB" w:rsidRPr="00533C32" w:rsidRDefault="005C78DB" w:rsidP="00050F9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458EFC" w14:textId="77777777" w:rsidR="005C78DB" w:rsidRPr="00533C32" w:rsidRDefault="005C78DB" w:rsidP="00050F92">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18B1B43" w14:textId="77777777" w:rsidR="005C78DB" w:rsidRPr="00533C32" w:rsidRDefault="005C78DB" w:rsidP="0091342F">
            <w:pPr>
              <w:keepNext/>
              <w:keepLines/>
              <w:spacing w:after="0"/>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5C78DB" w:rsidRPr="00533C32" w14:paraId="547293BF"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7482FB02" w14:textId="77777777" w:rsidR="005C78DB" w:rsidRPr="00533C32" w:rsidRDefault="005C78DB" w:rsidP="00050F92">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5FE483CB" w14:textId="77777777" w:rsidR="005C78DB" w:rsidRPr="00533C32" w:rsidRDefault="005C78DB" w:rsidP="00050F92">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A0FD8D" w14:textId="77777777" w:rsidR="005C78DB" w:rsidRPr="00533C32" w:rsidRDefault="005C78DB" w:rsidP="00050F9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2BFF43" w14:textId="77777777" w:rsidR="005C78DB" w:rsidRPr="00533C32" w:rsidRDefault="005C78DB" w:rsidP="00050F92">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EC7C8A" w14:textId="77777777" w:rsidR="005C78DB" w:rsidRPr="00533C32" w:rsidRDefault="005C78DB" w:rsidP="00050F92">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bookmarkEnd w:id="1891"/>
    </w:tbl>
    <w:p w14:paraId="365ED7F5" w14:textId="77777777" w:rsidR="005C78DB" w:rsidRPr="005C78DB" w:rsidRDefault="005C78DB" w:rsidP="007C4061">
      <w:pPr>
        <w:rPr>
          <w:lang w:eastAsia="zh-CN"/>
        </w:rPr>
      </w:pPr>
    </w:p>
    <w:p w14:paraId="0E422F14" w14:textId="77777777" w:rsidR="007C4061" w:rsidRPr="00533C32" w:rsidRDefault="007C4061" w:rsidP="006352FE">
      <w:pPr>
        <w:pStyle w:val="Heading3"/>
      </w:pPr>
      <w:bookmarkStart w:id="1893" w:name="_Toc20127182"/>
      <w:bookmarkStart w:id="1894" w:name="_Toc27589173"/>
      <w:bookmarkStart w:id="1895" w:name="_Toc36459979"/>
      <w:bookmarkStart w:id="1896" w:name="_Toc45029575"/>
      <w:bookmarkStart w:id="1897" w:name="_Toc56520862"/>
      <w:bookmarkStart w:id="1898" w:name="_Toc67728826"/>
      <w:r w:rsidRPr="00533C32">
        <w:t>5.4.3</w:t>
      </w:r>
      <w:r w:rsidRPr="00533C32">
        <w:tab/>
        <w:t>Simple data types and enumerations</w:t>
      </w:r>
      <w:bookmarkEnd w:id="1893"/>
      <w:bookmarkEnd w:id="1894"/>
      <w:bookmarkEnd w:id="1895"/>
      <w:bookmarkEnd w:id="1896"/>
      <w:bookmarkEnd w:id="1897"/>
      <w:bookmarkEnd w:id="1898"/>
    </w:p>
    <w:p w14:paraId="1C14BB7B" w14:textId="77777777" w:rsidR="007C4061" w:rsidRPr="00533C32" w:rsidRDefault="007C4061" w:rsidP="006352FE">
      <w:pPr>
        <w:pStyle w:val="Heading4"/>
      </w:pPr>
      <w:bookmarkStart w:id="1899" w:name="_Toc20127183"/>
      <w:bookmarkStart w:id="1900" w:name="_Toc27589174"/>
      <w:bookmarkStart w:id="1901" w:name="_Toc36459980"/>
      <w:bookmarkStart w:id="1902" w:name="_Toc45029576"/>
      <w:bookmarkStart w:id="1903" w:name="_Toc56520863"/>
      <w:bookmarkStart w:id="1904" w:name="_Toc67728827"/>
      <w:r w:rsidRPr="00533C32">
        <w:t>5.4.3.1</w:t>
      </w:r>
      <w:r w:rsidRPr="00533C32">
        <w:tab/>
        <w:t>Introduction</w:t>
      </w:r>
      <w:bookmarkEnd w:id="1899"/>
      <w:bookmarkEnd w:id="1900"/>
      <w:bookmarkEnd w:id="1901"/>
      <w:bookmarkEnd w:id="1902"/>
      <w:bookmarkEnd w:id="1903"/>
      <w:bookmarkEnd w:id="1904"/>
    </w:p>
    <w:p w14:paraId="62690D69" w14:textId="77777777" w:rsidR="007C4061" w:rsidRPr="00533C32" w:rsidRDefault="007C4061" w:rsidP="007C4061">
      <w:r w:rsidRPr="00533C32">
        <w:t>This clause defines simple data types and enumerations that can be referenced from data structures defined in the previous clauses.</w:t>
      </w:r>
    </w:p>
    <w:p w14:paraId="73346A08" w14:textId="77777777" w:rsidR="007C4061" w:rsidRPr="00533C32" w:rsidRDefault="007C4061" w:rsidP="006352FE">
      <w:pPr>
        <w:pStyle w:val="Heading4"/>
      </w:pPr>
      <w:bookmarkStart w:id="1905" w:name="_Toc20127184"/>
      <w:bookmarkStart w:id="1906" w:name="_Toc27589175"/>
      <w:bookmarkStart w:id="1907" w:name="_Toc36459981"/>
      <w:bookmarkStart w:id="1908" w:name="_Toc45029577"/>
      <w:bookmarkStart w:id="1909" w:name="_Toc56520864"/>
      <w:bookmarkStart w:id="1910" w:name="_Toc67728828"/>
      <w:r w:rsidRPr="00533C32">
        <w:t>5.4.3.2</w:t>
      </w:r>
      <w:r w:rsidRPr="00533C32">
        <w:tab/>
        <w:t>Simple data types</w:t>
      </w:r>
      <w:bookmarkEnd w:id="1905"/>
      <w:bookmarkEnd w:id="1906"/>
      <w:bookmarkEnd w:id="1907"/>
      <w:bookmarkEnd w:id="1908"/>
      <w:bookmarkEnd w:id="1909"/>
      <w:bookmarkEnd w:id="1910"/>
    </w:p>
    <w:p w14:paraId="3CD49C88" w14:textId="77777777" w:rsidR="007C4061" w:rsidRPr="00533C32" w:rsidRDefault="007C4061" w:rsidP="007C4061">
      <w:r w:rsidRPr="00533C32">
        <w:t>The simple data types defined in table 5.4.3.2-1 shall be supported.</w:t>
      </w:r>
    </w:p>
    <w:p w14:paraId="4385EF56" w14:textId="77777777" w:rsidR="007C4061" w:rsidRPr="00533C32" w:rsidRDefault="007C4061" w:rsidP="006352FE">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5BEB4DFB"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3B9F98"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664C87"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592CDBB" w14:textId="77777777" w:rsidR="007C4061" w:rsidRPr="00D5200C" w:rsidRDefault="007C4061" w:rsidP="00C17C4C">
            <w:pPr>
              <w:pStyle w:val="TAH"/>
              <w:rPr>
                <w:lang w:val="en-US"/>
              </w:rPr>
            </w:pPr>
            <w:r w:rsidRPr="00D5200C">
              <w:rPr>
                <w:lang w:val="en-US"/>
              </w:rPr>
              <w:t>Description</w:t>
            </w:r>
          </w:p>
        </w:tc>
      </w:tr>
    </w:tbl>
    <w:p w14:paraId="6D1B8839" w14:textId="77777777" w:rsidR="007C4061" w:rsidRPr="00533C32" w:rsidRDefault="007C4061" w:rsidP="007C4061"/>
    <w:p w14:paraId="5445DE14" w14:textId="77777777" w:rsidR="007C4061" w:rsidRPr="00533C32" w:rsidRDefault="007C4061" w:rsidP="006352FE">
      <w:pPr>
        <w:pStyle w:val="Heading4"/>
      </w:pPr>
      <w:bookmarkStart w:id="1911" w:name="_Toc20127185"/>
      <w:bookmarkStart w:id="1912" w:name="_Toc27589176"/>
      <w:bookmarkStart w:id="1913" w:name="_Toc36459982"/>
      <w:bookmarkStart w:id="1914" w:name="_Toc45029578"/>
      <w:bookmarkStart w:id="1915" w:name="_Toc56520865"/>
      <w:bookmarkStart w:id="1916" w:name="_Toc67728829"/>
      <w:r w:rsidRPr="00533C32">
        <w:t>5.4.3.3</w:t>
      </w:r>
      <w:r w:rsidRPr="00533C32">
        <w:tab/>
        <w:t xml:space="preserve">Enumeration: </w:t>
      </w:r>
      <w:r w:rsidRPr="00533C32">
        <w:rPr>
          <w:lang w:eastAsia="zh-CN"/>
        </w:rPr>
        <w:t>AuthMethod</w:t>
      </w:r>
      <w:bookmarkEnd w:id="1911"/>
      <w:bookmarkEnd w:id="1912"/>
      <w:bookmarkEnd w:id="1913"/>
      <w:bookmarkEnd w:id="1914"/>
      <w:bookmarkEnd w:id="1915"/>
      <w:bookmarkEnd w:id="1916"/>
    </w:p>
    <w:p w14:paraId="17658A59"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0C6DCD8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92D15"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353AD" w14:textId="77777777" w:rsidR="007C4061" w:rsidRPr="00D5200C" w:rsidRDefault="007C4061" w:rsidP="00C17C4C">
            <w:pPr>
              <w:pStyle w:val="TAH"/>
              <w:rPr>
                <w:lang w:val="en-US"/>
              </w:rPr>
            </w:pPr>
            <w:r w:rsidRPr="00D5200C">
              <w:rPr>
                <w:lang w:val="en-US"/>
              </w:rPr>
              <w:t>Description</w:t>
            </w:r>
          </w:p>
        </w:tc>
      </w:tr>
      <w:tr w:rsidR="007C4061" w:rsidRPr="00BC4D08" w14:paraId="1731F90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2216"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FA8F8" w14:textId="77777777" w:rsidR="007C4061" w:rsidRPr="00D5200C" w:rsidRDefault="007C4061" w:rsidP="00C17C4C">
            <w:pPr>
              <w:pStyle w:val="TAL"/>
              <w:rPr>
                <w:lang w:val="en-US"/>
              </w:rPr>
            </w:pPr>
            <w:r w:rsidRPr="00D5200C">
              <w:rPr>
                <w:lang w:val="en-US"/>
              </w:rPr>
              <w:t>5G AKA</w:t>
            </w:r>
          </w:p>
        </w:tc>
      </w:tr>
      <w:tr w:rsidR="007C4061" w:rsidRPr="00BC4D08" w14:paraId="2E583C3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C4215"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2215" w14:textId="77777777" w:rsidR="007C4061" w:rsidRPr="00D5200C" w:rsidRDefault="007C4061" w:rsidP="00C17C4C">
            <w:pPr>
              <w:pStyle w:val="TAL"/>
              <w:rPr>
                <w:lang w:val="en-US"/>
              </w:rPr>
            </w:pPr>
            <w:r w:rsidRPr="00D5200C">
              <w:rPr>
                <w:lang w:val="en-US"/>
              </w:rPr>
              <w:t>EAP AKA'</w:t>
            </w:r>
          </w:p>
        </w:tc>
      </w:tr>
      <w:tr w:rsidR="00CE2F1E" w:rsidRPr="00BC4D08" w14:paraId="1B728BD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0C14B5"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312BD" w14:textId="77777777" w:rsidR="00CE2F1E" w:rsidRPr="00D5200C" w:rsidRDefault="00CE2F1E" w:rsidP="00C17C4C">
            <w:pPr>
              <w:pStyle w:val="TAL"/>
              <w:rPr>
                <w:lang w:val="en-US"/>
              </w:rPr>
            </w:pPr>
            <w:r>
              <w:rPr>
                <w:lang w:val="en-US"/>
              </w:rPr>
              <w:t>EAP TLS</w:t>
            </w:r>
          </w:p>
        </w:tc>
      </w:tr>
    </w:tbl>
    <w:p w14:paraId="146C87C3" w14:textId="77777777" w:rsidR="007C4061" w:rsidRPr="00533C32" w:rsidRDefault="007C4061" w:rsidP="007C4061">
      <w:pPr>
        <w:rPr>
          <w:lang w:val="en-US" w:eastAsia="zh-CN"/>
        </w:rPr>
      </w:pPr>
    </w:p>
    <w:p w14:paraId="22A0FB97" w14:textId="77777777" w:rsidR="007C4061" w:rsidRPr="00533C32" w:rsidRDefault="007C4061" w:rsidP="006352FE">
      <w:pPr>
        <w:pStyle w:val="Heading4"/>
      </w:pPr>
      <w:bookmarkStart w:id="1917" w:name="_Toc20127186"/>
      <w:bookmarkStart w:id="1918" w:name="_Toc27589177"/>
      <w:bookmarkStart w:id="1919" w:name="_Toc36459983"/>
      <w:bookmarkStart w:id="1920" w:name="_Toc45029579"/>
      <w:bookmarkStart w:id="1921" w:name="_Toc56520866"/>
      <w:bookmarkStart w:id="1922" w:name="_Toc67728830"/>
      <w:r w:rsidRPr="00533C32">
        <w:t>5.4.3.4</w:t>
      </w:r>
      <w:r w:rsidRPr="00533C32">
        <w:tab/>
        <w:t>Enumeration: DataSetName</w:t>
      </w:r>
      <w:bookmarkEnd w:id="1917"/>
      <w:bookmarkEnd w:id="1918"/>
      <w:bookmarkEnd w:id="1919"/>
      <w:bookmarkEnd w:id="1920"/>
      <w:bookmarkEnd w:id="1921"/>
      <w:bookmarkEnd w:id="1922"/>
    </w:p>
    <w:p w14:paraId="14E088BB"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DAFC2D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EA1C3E"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4A33BE" w14:textId="77777777" w:rsidR="007C4061" w:rsidRPr="00D5200C" w:rsidRDefault="007C4061" w:rsidP="00C17C4C">
            <w:pPr>
              <w:pStyle w:val="TAH"/>
              <w:rPr>
                <w:lang w:val="en-US"/>
              </w:rPr>
            </w:pPr>
            <w:r w:rsidRPr="00D5200C">
              <w:rPr>
                <w:lang w:val="en-US"/>
              </w:rPr>
              <w:t>Description</w:t>
            </w:r>
          </w:p>
        </w:tc>
      </w:tr>
      <w:tr w:rsidR="007C4061" w:rsidRPr="00BC4D08" w14:paraId="3573F6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D34CA8"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0C7F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5B8A0F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09095"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78A1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732937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D8EE1"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F324C" w14:textId="77777777" w:rsidR="007C4061" w:rsidRPr="00D5200C" w:rsidRDefault="007C4061" w:rsidP="00C17C4C">
            <w:pPr>
              <w:pStyle w:val="TAL"/>
              <w:rPr>
                <w:lang w:val="en-US"/>
              </w:rPr>
            </w:pPr>
            <w:r w:rsidRPr="00D5200C">
              <w:rPr>
                <w:lang w:val="en-US"/>
              </w:rPr>
              <w:t>SMS Subscription Data</w:t>
            </w:r>
          </w:p>
        </w:tc>
      </w:tr>
      <w:tr w:rsidR="007C4061" w:rsidRPr="00BC4D08" w14:paraId="6B98784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40A72"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16E7D"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2049906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BA8A4"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17BDD" w14:textId="77777777" w:rsidR="007C4061" w:rsidRPr="00D5200C" w:rsidRDefault="007C4061" w:rsidP="00C17C4C">
            <w:pPr>
              <w:pStyle w:val="TAL"/>
              <w:rPr>
                <w:lang w:val="en-US"/>
              </w:rPr>
            </w:pPr>
            <w:r w:rsidRPr="00D5200C">
              <w:rPr>
                <w:lang w:val="en-US"/>
              </w:rPr>
              <w:t>Trace Data</w:t>
            </w:r>
          </w:p>
        </w:tc>
      </w:tr>
      <w:tr w:rsidR="007C4061" w:rsidRPr="00BC4D08" w14:paraId="5A3B91C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64F7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1020"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50DEEB92"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4B705"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DFCFA" w14:textId="77777777" w:rsidR="007C4061" w:rsidRPr="00D5200C" w:rsidRDefault="007C4061" w:rsidP="00C17C4C">
            <w:pPr>
              <w:pStyle w:val="TAL"/>
              <w:rPr>
                <w:lang w:val="en-US"/>
              </w:rPr>
            </w:pPr>
            <w:r w:rsidRPr="00F9317B">
              <w:t>LCS Privacy Subscription Data</w:t>
            </w:r>
          </w:p>
        </w:tc>
      </w:tr>
      <w:tr w:rsidR="007C4061" w:rsidRPr="00BC4D08" w14:paraId="6288EB4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001755"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BE2D0" w14:textId="77777777" w:rsidR="007C4061" w:rsidRPr="00895517" w:rsidRDefault="007C4061" w:rsidP="00C17C4C">
            <w:pPr>
              <w:pStyle w:val="TAL"/>
            </w:pPr>
            <w:r w:rsidRPr="00F9317B">
              <w:t>LCS Mobile Originated Subscription Data</w:t>
            </w:r>
          </w:p>
        </w:tc>
      </w:tr>
      <w:tr w:rsidR="0054135D" w:rsidRPr="00BC4D08" w14:paraId="21CE43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5DE1A"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65BD9" w14:textId="77777777" w:rsidR="0054135D" w:rsidRPr="00895517" w:rsidRDefault="0054135D" w:rsidP="00C17C4C">
            <w:pPr>
              <w:pStyle w:val="TAL"/>
            </w:pPr>
            <w:r w:rsidRPr="00F9317B">
              <w:rPr>
                <w:lang w:eastAsia="zh-CN"/>
              </w:rPr>
              <w:t>LCS Broadcast Assistance Subscription Data</w:t>
            </w:r>
          </w:p>
        </w:tc>
      </w:tr>
      <w:tr w:rsidR="0054135D" w:rsidRPr="00BC4D08" w14:paraId="78D35DC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FD9F9"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9C479" w14:textId="77777777" w:rsidR="0054135D" w:rsidRPr="00895517" w:rsidRDefault="0054135D" w:rsidP="00C17C4C">
            <w:pPr>
              <w:pStyle w:val="TAL"/>
            </w:pPr>
            <w:r w:rsidRPr="00F9317B">
              <w:rPr>
                <w:rFonts w:hint="eastAsia"/>
                <w:lang w:eastAsia="zh-CN"/>
              </w:rPr>
              <w:t>V</w:t>
            </w:r>
            <w:r w:rsidRPr="00F9317B">
              <w:rPr>
                <w:lang w:eastAsia="zh-CN"/>
              </w:rPr>
              <w:t xml:space="preserve">2X </w:t>
            </w:r>
            <w:r w:rsidRPr="00F9317B">
              <w:t>Subscription Data</w:t>
            </w:r>
          </w:p>
        </w:tc>
      </w:tr>
    </w:tbl>
    <w:p w14:paraId="5FC272FD" w14:textId="77777777" w:rsidR="007C4061" w:rsidRPr="00533C32" w:rsidRDefault="007C4061" w:rsidP="007C4061"/>
    <w:p w14:paraId="41C234F1" w14:textId="77777777" w:rsidR="007C4061" w:rsidRPr="00533C32" w:rsidRDefault="007C4061" w:rsidP="006352FE">
      <w:pPr>
        <w:pStyle w:val="Heading4"/>
        <w:rPr>
          <w:lang w:eastAsia="zh-CN"/>
        </w:rPr>
      </w:pPr>
      <w:bookmarkStart w:id="1923" w:name="_Toc20127187"/>
      <w:bookmarkStart w:id="1924" w:name="_Toc27589178"/>
      <w:bookmarkStart w:id="1925" w:name="_Toc36459984"/>
      <w:bookmarkStart w:id="1926" w:name="_Toc45029580"/>
      <w:bookmarkStart w:id="1927" w:name="_Toc56520867"/>
      <w:bookmarkStart w:id="1928" w:name="_Toc67728831"/>
      <w:r w:rsidRPr="00533C32">
        <w:t>5.4.3.</w:t>
      </w:r>
      <w:r w:rsidRPr="00533C32">
        <w:rPr>
          <w:lang w:eastAsia="zh-CN"/>
        </w:rPr>
        <w:t>5</w:t>
      </w:r>
      <w:r w:rsidRPr="00533C32">
        <w:tab/>
      </w:r>
      <w:r w:rsidRPr="00533C32">
        <w:rPr>
          <w:lang w:eastAsia="zh-CN"/>
        </w:rPr>
        <w:t>Void</w:t>
      </w:r>
      <w:bookmarkEnd w:id="1923"/>
      <w:bookmarkEnd w:id="1924"/>
      <w:bookmarkEnd w:id="1925"/>
      <w:bookmarkEnd w:id="1926"/>
      <w:bookmarkEnd w:id="1927"/>
      <w:bookmarkEnd w:id="1928"/>
    </w:p>
    <w:p w14:paraId="5275E401" w14:textId="77777777" w:rsidR="007C4061" w:rsidRPr="00533C32" w:rsidRDefault="007C4061" w:rsidP="007C4061">
      <w:pPr>
        <w:rPr>
          <w:lang w:val="en-US" w:eastAsia="zh-CN"/>
        </w:rPr>
      </w:pPr>
    </w:p>
    <w:p w14:paraId="0FB8EE21" w14:textId="77777777" w:rsidR="007C4061" w:rsidRPr="00533C32" w:rsidRDefault="007C4061" w:rsidP="006352FE">
      <w:pPr>
        <w:pStyle w:val="Heading4"/>
      </w:pPr>
      <w:bookmarkStart w:id="1929" w:name="_Toc20127188"/>
      <w:bookmarkStart w:id="1930" w:name="_Toc27589179"/>
      <w:bookmarkStart w:id="1931" w:name="_Toc36459985"/>
      <w:bookmarkStart w:id="1932" w:name="_Toc45029581"/>
      <w:bookmarkStart w:id="1933" w:name="_Toc56520868"/>
      <w:bookmarkStart w:id="1934" w:name="_Toc67728832"/>
      <w:r w:rsidRPr="00533C32">
        <w:t>5.4.3.</w:t>
      </w:r>
      <w:r w:rsidRPr="00533C32">
        <w:rPr>
          <w:lang w:eastAsia="zh-CN"/>
        </w:rPr>
        <w:t>6</w:t>
      </w:r>
      <w:r w:rsidRPr="00533C32">
        <w:tab/>
        <w:t>Enumeration: ContextDataSetName</w:t>
      </w:r>
      <w:bookmarkEnd w:id="1929"/>
      <w:bookmarkEnd w:id="1930"/>
      <w:bookmarkEnd w:id="1931"/>
      <w:bookmarkEnd w:id="1932"/>
      <w:bookmarkEnd w:id="1933"/>
      <w:bookmarkEnd w:id="1934"/>
    </w:p>
    <w:p w14:paraId="449433D1"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97D8ED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4ABE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9266C6" w14:textId="77777777" w:rsidR="007C4061" w:rsidRPr="00D5200C" w:rsidRDefault="007C4061" w:rsidP="00C17C4C">
            <w:pPr>
              <w:pStyle w:val="TAH"/>
              <w:rPr>
                <w:lang w:val="en-US"/>
              </w:rPr>
            </w:pPr>
            <w:r w:rsidRPr="00D5200C">
              <w:rPr>
                <w:lang w:val="en-US"/>
              </w:rPr>
              <w:t>Description</w:t>
            </w:r>
          </w:p>
        </w:tc>
      </w:tr>
      <w:tr w:rsidR="007C4061" w:rsidRPr="00BC4D08" w14:paraId="0EC5592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D06C5"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9B6C3" w14:textId="77777777" w:rsidR="007C4061" w:rsidRPr="00D5200C" w:rsidRDefault="007C4061" w:rsidP="00C17C4C">
            <w:pPr>
              <w:pStyle w:val="TAL"/>
              <w:rPr>
                <w:lang w:val="en-US"/>
              </w:rPr>
            </w:pPr>
            <w:r w:rsidRPr="00D5200C">
              <w:rPr>
                <w:lang w:val="en-US"/>
              </w:rPr>
              <w:t>AMF 3GPP Access Registration</w:t>
            </w:r>
          </w:p>
        </w:tc>
      </w:tr>
      <w:tr w:rsidR="007C4061" w:rsidRPr="00BC4D08" w14:paraId="6A724C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98F0C"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19873"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66CD7CA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D5A03"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2EF91" w14:textId="77777777" w:rsidR="007C4061" w:rsidRPr="00D5200C" w:rsidRDefault="007C4061" w:rsidP="00C17C4C">
            <w:pPr>
              <w:pStyle w:val="TAL"/>
              <w:rPr>
                <w:lang w:val="en-US"/>
              </w:rPr>
            </w:pPr>
            <w:r w:rsidRPr="00D5200C">
              <w:rPr>
                <w:lang w:val="en-US"/>
              </w:rPr>
              <w:t>SDM Subscriptions</w:t>
            </w:r>
          </w:p>
        </w:tc>
      </w:tr>
      <w:tr w:rsidR="007C4061" w:rsidRPr="00BC4D08" w14:paraId="74EBBA6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3A027"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3ECAE" w14:textId="77777777" w:rsidR="007C4061" w:rsidRPr="00D5200C" w:rsidRDefault="007C4061" w:rsidP="00C17C4C">
            <w:pPr>
              <w:pStyle w:val="TAL"/>
              <w:rPr>
                <w:lang w:val="en-US"/>
              </w:rPr>
            </w:pPr>
            <w:r w:rsidRPr="00D5200C">
              <w:rPr>
                <w:lang w:val="en-US"/>
              </w:rPr>
              <w:t>EE Subscriptions</w:t>
            </w:r>
          </w:p>
        </w:tc>
      </w:tr>
      <w:tr w:rsidR="007C4061" w:rsidRPr="00BC4D08" w14:paraId="1802A9A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5C0B78"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0B7A8" w14:textId="77777777" w:rsidR="007C4061" w:rsidRPr="00D5200C" w:rsidRDefault="007C4061" w:rsidP="00C17C4C">
            <w:pPr>
              <w:pStyle w:val="TAL"/>
              <w:rPr>
                <w:lang w:val="en-US"/>
              </w:rPr>
            </w:pPr>
            <w:r w:rsidRPr="00D5200C">
              <w:rPr>
                <w:lang w:val="en-US"/>
              </w:rPr>
              <w:t>SMSF 3GPP Access Registration</w:t>
            </w:r>
          </w:p>
        </w:tc>
      </w:tr>
      <w:tr w:rsidR="007C4061" w:rsidRPr="00BC4D08" w14:paraId="76542C6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3752A" w14:textId="77777777"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28BA7"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1748FED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8681A"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6A84" w14:textId="77777777" w:rsidR="007C4061" w:rsidRPr="00D5200C" w:rsidRDefault="007C4061" w:rsidP="00C17C4C">
            <w:pPr>
              <w:pStyle w:val="TAL"/>
              <w:rPr>
                <w:lang w:val="en-US"/>
              </w:rPr>
            </w:pPr>
            <w:r w:rsidRPr="00D5200C">
              <w:rPr>
                <w:lang w:val="en-US"/>
              </w:rPr>
              <w:t>UDR Subscriptions</w:t>
            </w:r>
          </w:p>
        </w:tc>
      </w:tr>
      <w:tr w:rsidR="007C4061" w:rsidRPr="00BC4D08" w14:paraId="18EC12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5D42C"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99A29" w14:textId="77777777" w:rsidR="007C4061" w:rsidRPr="00D5200C" w:rsidRDefault="007C4061" w:rsidP="00C17C4C">
            <w:pPr>
              <w:pStyle w:val="TAL"/>
              <w:rPr>
                <w:lang w:val="en-US"/>
              </w:rPr>
            </w:pPr>
            <w:r w:rsidRPr="00D5200C">
              <w:rPr>
                <w:lang w:val="en-US"/>
              </w:rPr>
              <w:t>SMF Registrations</w:t>
            </w:r>
          </w:p>
        </w:tc>
      </w:tr>
      <w:tr w:rsidR="00897220" w:rsidRPr="00BC4D08" w14:paraId="22D3D4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27397"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932F0" w14:textId="77777777" w:rsidR="00897220" w:rsidRPr="00D5200C" w:rsidRDefault="00897220" w:rsidP="00C17C4C">
            <w:pPr>
              <w:pStyle w:val="TAL"/>
              <w:rPr>
                <w:lang w:val="en-US"/>
              </w:rPr>
            </w:pPr>
            <w:r>
              <w:rPr>
                <w:lang w:val="en-US"/>
              </w:rPr>
              <w:t>IP-SM-GW Registration</w:t>
            </w:r>
          </w:p>
        </w:tc>
      </w:tr>
    </w:tbl>
    <w:p w14:paraId="33980F2C" w14:textId="77777777" w:rsidR="007C4061" w:rsidRPr="00533C32" w:rsidRDefault="007C4061" w:rsidP="007C4061">
      <w:pPr>
        <w:rPr>
          <w:lang w:eastAsia="zh-CN"/>
        </w:rPr>
      </w:pPr>
    </w:p>
    <w:p w14:paraId="6B8ADC21" w14:textId="77777777" w:rsidR="007C4061" w:rsidRPr="00533C32" w:rsidRDefault="007C4061" w:rsidP="006352FE">
      <w:pPr>
        <w:pStyle w:val="Heading4"/>
      </w:pPr>
      <w:bookmarkStart w:id="1935" w:name="_Toc20127189"/>
      <w:bookmarkStart w:id="1936" w:name="_Toc27589180"/>
      <w:bookmarkStart w:id="1937" w:name="_Toc36459986"/>
      <w:bookmarkStart w:id="1938" w:name="_Toc45029582"/>
      <w:bookmarkStart w:id="1939" w:name="_Toc56520869"/>
      <w:bookmarkStart w:id="1940" w:name="_Toc67728833"/>
      <w:r w:rsidRPr="00533C32">
        <w:lastRenderedPageBreak/>
        <w:t>5.4.3.</w:t>
      </w:r>
      <w:r w:rsidRPr="00533C32">
        <w:rPr>
          <w:lang w:eastAsia="zh-CN"/>
        </w:rPr>
        <w:t>7</w:t>
      </w:r>
      <w:r w:rsidRPr="00533C32">
        <w:tab/>
        <w:t xml:space="preserve">Enumeration: </w:t>
      </w:r>
      <w:r w:rsidRPr="00533C32">
        <w:rPr>
          <w:lang w:eastAsia="zh-CN"/>
        </w:rPr>
        <w:t>SqnScheme</w:t>
      </w:r>
      <w:bookmarkEnd w:id="1935"/>
      <w:bookmarkEnd w:id="1936"/>
      <w:bookmarkEnd w:id="1937"/>
      <w:bookmarkEnd w:id="1938"/>
      <w:bookmarkEnd w:id="1939"/>
      <w:bookmarkEnd w:id="1940"/>
    </w:p>
    <w:p w14:paraId="492BD353"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65540EF"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57026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2F3F0" w14:textId="77777777" w:rsidR="007C4061" w:rsidRPr="00D5200C" w:rsidRDefault="007C4061" w:rsidP="00C17C4C">
            <w:pPr>
              <w:pStyle w:val="TAH"/>
              <w:rPr>
                <w:lang w:val="en-US"/>
              </w:rPr>
            </w:pPr>
            <w:r w:rsidRPr="00D5200C">
              <w:rPr>
                <w:lang w:val="en-US"/>
              </w:rPr>
              <w:t>Description</w:t>
            </w:r>
          </w:p>
        </w:tc>
      </w:tr>
      <w:tr w:rsidR="007C4061" w:rsidRPr="00BC4D08" w14:paraId="396D843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90FAE"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B4D9E"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3E93FF8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5CEFA"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231F8"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64F9504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F2221"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3364"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7A2D4D7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9A289"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3700C291" w14:textId="77777777" w:rsidR="007C4061" w:rsidRPr="00533C32" w:rsidRDefault="007C4061" w:rsidP="007C4061">
      <w:pPr>
        <w:rPr>
          <w:lang w:val="en-US" w:eastAsia="zh-CN"/>
        </w:rPr>
      </w:pPr>
    </w:p>
    <w:p w14:paraId="3334F856" w14:textId="77777777" w:rsidR="007C4061" w:rsidRPr="00533C32" w:rsidRDefault="007C4061" w:rsidP="006352FE">
      <w:pPr>
        <w:pStyle w:val="Heading4"/>
      </w:pPr>
      <w:bookmarkStart w:id="1941" w:name="_Toc20127190"/>
      <w:bookmarkStart w:id="1942" w:name="_Toc27589181"/>
      <w:bookmarkStart w:id="1943" w:name="_Toc36459987"/>
      <w:bookmarkStart w:id="1944" w:name="_Toc45029583"/>
      <w:bookmarkStart w:id="1945" w:name="_Toc56520870"/>
      <w:bookmarkStart w:id="1946" w:name="_Toc67728834"/>
      <w:r w:rsidRPr="00533C32">
        <w:t>5.4.3.</w:t>
      </w:r>
      <w:r w:rsidRPr="00533C32">
        <w:rPr>
          <w:lang w:eastAsia="zh-CN"/>
        </w:rPr>
        <w:t>8</w:t>
      </w:r>
      <w:r w:rsidRPr="00533C32">
        <w:tab/>
        <w:t xml:space="preserve">Enumeration: </w:t>
      </w:r>
      <w:r w:rsidRPr="00533C32">
        <w:rPr>
          <w:lang w:eastAsia="zh-CN"/>
        </w:rPr>
        <w:t>Sign</w:t>
      </w:r>
      <w:bookmarkEnd w:id="1941"/>
      <w:bookmarkEnd w:id="1942"/>
      <w:bookmarkEnd w:id="1943"/>
      <w:bookmarkEnd w:id="1944"/>
      <w:bookmarkEnd w:id="1945"/>
      <w:bookmarkEnd w:id="1946"/>
    </w:p>
    <w:p w14:paraId="1227D5E9"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10033F3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45F6E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CE829" w14:textId="77777777" w:rsidR="007C4061" w:rsidRPr="00D5200C" w:rsidRDefault="007C4061" w:rsidP="00C17C4C">
            <w:pPr>
              <w:pStyle w:val="TAH"/>
              <w:rPr>
                <w:lang w:val="en-US"/>
              </w:rPr>
            </w:pPr>
            <w:r w:rsidRPr="00D5200C">
              <w:rPr>
                <w:lang w:val="en-US"/>
              </w:rPr>
              <w:t>Description</w:t>
            </w:r>
          </w:p>
        </w:tc>
      </w:tr>
      <w:tr w:rsidR="007C4061" w:rsidRPr="00BC4D08" w14:paraId="08A5290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9DF8E6"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856B" w14:textId="77777777" w:rsidR="007C4061" w:rsidRPr="00D5200C" w:rsidRDefault="007C4061" w:rsidP="00C17C4C">
            <w:pPr>
              <w:pStyle w:val="TAL"/>
              <w:rPr>
                <w:lang w:val="en-US"/>
              </w:rPr>
            </w:pPr>
          </w:p>
        </w:tc>
      </w:tr>
      <w:tr w:rsidR="007C4061" w:rsidRPr="00BC4D08" w14:paraId="612EA12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2914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C5E69" w14:textId="77777777" w:rsidR="007C4061" w:rsidRPr="00D5200C" w:rsidRDefault="007C4061" w:rsidP="00C17C4C">
            <w:pPr>
              <w:pStyle w:val="TAL"/>
              <w:rPr>
                <w:lang w:val="en-US"/>
              </w:rPr>
            </w:pPr>
          </w:p>
        </w:tc>
      </w:tr>
    </w:tbl>
    <w:p w14:paraId="54E97284" w14:textId="77777777" w:rsidR="007C4061" w:rsidRPr="00533C32" w:rsidRDefault="007C4061" w:rsidP="007C4061">
      <w:pPr>
        <w:rPr>
          <w:lang w:eastAsia="zh-CN"/>
        </w:rPr>
      </w:pPr>
    </w:p>
    <w:p w14:paraId="1ADB1CE1" w14:textId="77777777" w:rsidR="007C4061" w:rsidRPr="00533C32" w:rsidRDefault="007C4061" w:rsidP="006352FE">
      <w:pPr>
        <w:pStyle w:val="Heading4"/>
      </w:pPr>
      <w:bookmarkStart w:id="1947" w:name="_Toc20127191"/>
      <w:bookmarkStart w:id="1948" w:name="_Toc27589182"/>
      <w:bookmarkStart w:id="1949" w:name="_Toc36459988"/>
      <w:bookmarkStart w:id="1950" w:name="_Toc45029584"/>
      <w:bookmarkStart w:id="1951" w:name="_Toc56520871"/>
      <w:bookmarkStart w:id="1952" w:name="_Toc67728835"/>
      <w:r w:rsidRPr="00533C32">
        <w:t>5.4.3.</w:t>
      </w:r>
      <w:r w:rsidRPr="00533C32">
        <w:rPr>
          <w:lang w:eastAsia="zh-CN"/>
        </w:rPr>
        <w:t>9</w:t>
      </w:r>
      <w:r w:rsidRPr="00533C32">
        <w:tab/>
        <w:t>Enumeration: UeUpdateStatus</w:t>
      </w:r>
      <w:bookmarkEnd w:id="1947"/>
      <w:bookmarkEnd w:id="1948"/>
      <w:bookmarkEnd w:id="1949"/>
      <w:bookmarkEnd w:id="1950"/>
      <w:bookmarkEnd w:id="1951"/>
      <w:bookmarkEnd w:id="1952"/>
    </w:p>
    <w:p w14:paraId="62EF9EEE"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D076C8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B0FD56"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F37CCC" w14:textId="77777777" w:rsidR="007C4061" w:rsidRPr="00D5200C" w:rsidRDefault="007C4061" w:rsidP="00C17C4C">
            <w:pPr>
              <w:pStyle w:val="TAH"/>
              <w:rPr>
                <w:lang w:val="en-US"/>
              </w:rPr>
            </w:pPr>
            <w:r w:rsidRPr="00D5200C">
              <w:rPr>
                <w:lang w:val="en-US"/>
              </w:rPr>
              <w:t>Description</w:t>
            </w:r>
          </w:p>
        </w:tc>
      </w:tr>
      <w:tr w:rsidR="007C4061" w:rsidRPr="00BC4D08" w14:paraId="69078C4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C8A9C"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E4270"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4D8EDAD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CF4C7"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75B98"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6131C63C"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1314192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E4B49"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B1FEA"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60F830E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165334"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2976E"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14:paraId="2C77DA04" w14:textId="77777777" w:rsidR="007C4061" w:rsidRPr="00533C32" w:rsidRDefault="007C4061" w:rsidP="007C4061">
      <w:pPr>
        <w:rPr>
          <w:lang w:eastAsia="zh-CN"/>
        </w:rPr>
      </w:pPr>
    </w:p>
    <w:p w14:paraId="0CF3A0BA" w14:textId="77777777" w:rsidR="007C4061" w:rsidRPr="00533C32" w:rsidRDefault="007C4061" w:rsidP="006352FE">
      <w:pPr>
        <w:pStyle w:val="Heading3"/>
      </w:pPr>
      <w:bookmarkStart w:id="1953" w:name="_Toc20127192"/>
      <w:bookmarkStart w:id="1954" w:name="_Toc27589183"/>
      <w:bookmarkStart w:id="1955" w:name="_Toc36459989"/>
      <w:bookmarkStart w:id="1956" w:name="_Toc45029585"/>
      <w:bookmarkStart w:id="1957" w:name="_Toc56520872"/>
      <w:bookmarkStart w:id="1958" w:name="_Toc67728836"/>
      <w:r w:rsidRPr="00533C32">
        <w:t>5.4.4</w:t>
      </w:r>
      <w:r w:rsidRPr="00533C32">
        <w:tab/>
        <w:t>Binary data</w:t>
      </w:r>
      <w:bookmarkEnd w:id="1953"/>
      <w:bookmarkEnd w:id="1954"/>
      <w:bookmarkEnd w:id="1955"/>
      <w:bookmarkEnd w:id="1956"/>
      <w:bookmarkEnd w:id="1957"/>
      <w:bookmarkEnd w:id="1958"/>
    </w:p>
    <w:p w14:paraId="7969A7CE" w14:textId="77777777" w:rsidR="007C4061" w:rsidRPr="00533C32" w:rsidRDefault="007C4061" w:rsidP="007C4061">
      <w:pPr>
        <w:rPr>
          <w:lang w:eastAsia="zh-CN"/>
        </w:rPr>
      </w:pPr>
      <w:r w:rsidRPr="00533C32">
        <w:rPr>
          <w:lang w:eastAsia="zh-CN"/>
        </w:rPr>
        <w:t>N/A</w:t>
      </w:r>
    </w:p>
    <w:p w14:paraId="6557786E" w14:textId="77777777" w:rsidR="007C4061" w:rsidRPr="00533C32" w:rsidRDefault="007C4061" w:rsidP="006352FE">
      <w:pPr>
        <w:pStyle w:val="Heading2"/>
        <w:rPr>
          <w:lang w:eastAsia="zh-CN"/>
        </w:rPr>
      </w:pPr>
      <w:bookmarkStart w:id="1959" w:name="_Toc20127193"/>
      <w:bookmarkStart w:id="1960" w:name="_Toc27589184"/>
      <w:bookmarkStart w:id="1961" w:name="_Toc36459990"/>
      <w:bookmarkStart w:id="1962" w:name="_Toc45029586"/>
      <w:bookmarkStart w:id="1963" w:name="_Toc56520873"/>
      <w:bookmarkStart w:id="1964" w:name="_Toc67728837"/>
      <w:r w:rsidRPr="00533C32">
        <w:rPr>
          <w:lang w:eastAsia="zh-CN"/>
        </w:rPr>
        <w:lastRenderedPageBreak/>
        <w:t>5.5</w:t>
      </w:r>
      <w:r w:rsidRPr="00533C32">
        <w:rPr>
          <w:lang w:eastAsia="zh-CN"/>
        </w:rPr>
        <w:tab/>
        <w:t>Error handling</w:t>
      </w:r>
      <w:bookmarkEnd w:id="1959"/>
      <w:bookmarkEnd w:id="1960"/>
      <w:bookmarkEnd w:id="1961"/>
      <w:bookmarkEnd w:id="1962"/>
      <w:bookmarkEnd w:id="1963"/>
      <w:bookmarkEnd w:id="1964"/>
    </w:p>
    <w:p w14:paraId="67B3F1B2"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7D4C1C6B"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0312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B1E25"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5F05339"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FB58D31"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52F688AF" w14:textId="77777777" w:rsidR="007C4061" w:rsidRPr="00D5200C" w:rsidRDefault="007C4061" w:rsidP="00C17C4C">
            <w:pPr>
              <w:pStyle w:val="TAL"/>
              <w:rPr>
                <w:b/>
                <w:lang w:val="en-US"/>
              </w:rPr>
            </w:pPr>
            <w:r w:rsidRPr="00D5200C">
              <w:rPr>
                <w:b/>
                <w:lang w:val="en-US"/>
              </w:rPr>
              <w:t>Response</w:t>
            </w:r>
          </w:p>
          <w:p w14:paraId="56E69364"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66B139CB" w14:textId="77777777" w:rsidR="007C4061" w:rsidRPr="00D5200C" w:rsidRDefault="007C4061" w:rsidP="00C17C4C">
            <w:pPr>
              <w:pStyle w:val="TAL"/>
              <w:rPr>
                <w:b/>
                <w:lang w:val="en-US"/>
              </w:rPr>
            </w:pPr>
            <w:r w:rsidRPr="00D5200C">
              <w:rPr>
                <w:b/>
                <w:lang w:val="en-US"/>
              </w:rPr>
              <w:t>Description</w:t>
            </w:r>
          </w:p>
        </w:tc>
      </w:tr>
      <w:tr w:rsidR="007C4061" w:rsidRPr="00BC4D08" w14:paraId="3F19116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AB58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973EC51"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F3DB032"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C9D6706"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D862A7F"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5570C94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BD1F9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62E68D32"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1C3A04A" w14:textId="77777777" w:rsidR="007C4061" w:rsidRPr="00533C32" w:rsidRDefault="007C4061" w:rsidP="006352FE">
      <w:pPr>
        <w:pStyle w:val="Heading2"/>
      </w:pPr>
      <w:bookmarkStart w:id="1965" w:name="_Toc20127194"/>
      <w:bookmarkStart w:id="1966" w:name="_Toc27589185"/>
      <w:bookmarkStart w:id="1967" w:name="_Toc36459991"/>
      <w:bookmarkStart w:id="1968" w:name="_Toc45029587"/>
      <w:bookmarkStart w:id="1969" w:name="_Toc56520874"/>
      <w:bookmarkStart w:id="1970" w:name="_Toc67728838"/>
      <w:r w:rsidRPr="00533C32">
        <w:rPr>
          <w:lang w:eastAsia="zh-CN"/>
        </w:rPr>
        <w:t>5.6</w:t>
      </w:r>
      <w:r w:rsidRPr="00533C32">
        <w:rPr>
          <w:lang w:eastAsia="zh-CN"/>
        </w:rPr>
        <w:tab/>
        <w:t>Feature negotiation</w:t>
      </w:r>
      <w:bookmarkEnd w:id="1965"/>
      <w:bookmarkEnd w:id="1966"/>
      <w:bookmarkEnd w:id="1967"/>
      <w:bookmarkEnd w:id="1968"/>
      <w:bookmarkEnd w:id="1969"/>
      <w:bookmarkEnd w:id="1970"/>
    </w:p>
    <w:p w14:paraId="08E90AA8"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6F4A855A" w14:textId="77777777" w:rsidR="007C4061" w:rsidRPr="00533C32" w:rsidRDefault="007C4061" w:rsidP="007C4061">
      <w:pPr>
        <w:outlineLvl w:val="0"/>
        <w:rPr>
          <w:lang w:eastAsia="zh-CN"/>
        </w:rPr>
      </w:pPr>
    </w:p>
    <w:p w14:paraId="18EAC1FD" w14:textId="77777777" w:rsidR="007C4061" w:rsidRPr="00533C32" w:rsidRDefault="007C4061" w:rsidP="007C4061">
      <w:pPr>
        <w:pStyle w:val="Heading8"/>
      </w:pPr>
      <w:bookmarkStart w:id="1971" w:name="_Toc20127195"/>
      <w:bookmarkStart w:id="1972" w:name="_Toc27589186"/>
      <w:bookmarkStart w:id="1973" w:name="_Toc36459992"/>
      <w:bookmarkStart w:id="1974" w:name="_Toc45029588"/>
      <w:bookmarkStart w:id="1975" w:name="_Toc56520875"/>
      <w:bookmarkStart w:id="1976" w:name="_Toc67728839"/>
      <w:r w:rsidRPr="00533C32">
        <w:t>Annex A (normative):</w:t>
      </w:r>
      <w:r w:rsidRPr="00533C32">
        <w:br/>
        <w:t>OpenAPI specification</w:t>
      </w:r>
      <w:bookmarkEnd w:id="1971"/>
      <w:bookmarkEnd w:id="1972"/>
      <w:bookmarkEnd w:id="1973"/>
      <w:bookmarkEnd w:id="1974"/>
      <w:bookmarkEnd w:id="1975"/>
      <w:bookmarkEnd w:id="1976"/>
    </w:p>
    <w:p w14:paraId="0120B6CB" w14:textId="77777777" w:rsidR="007C4061" w:rsidRPr="00533C32" w:rsidRDefault="007C4061" w:rsidP="007C4061">
      <w:pPr>
        <w:pStyle w:val="Heading2"/>
      </w:pPr>
      <w:bookmarkStart w:id="1977" w:name="_Toc20127196"/>
      <w:bookmarkStart w:id="1978" w:name="_Toc27589187"/>
      <w:bookmarkStart w:id="1979" w:name="_Toc36459993"/>
      <w:bookmarkStart w:id="1980" w:name="_Toc45029589"/>
      <w:bookmarkStart w:id="1981" w:name="_Toc56520876"/>
      <w:bookmarkStart w:id="1982" w:name="_Toc67728840"/>
      <w:r w:rsidRPr="00533C32">
        <w:t>A.1</w:t>
      </w:r>
      <w:r w:rsidRPr="00533C32">
        <w:tab/>
        <w:t>General</w:t>
      </w:r>
      <w:bookmarkEnd w:id="1977"/>
      <w:bookmarkEnd w:id="1978"/>
      <w:bookmarkEnd w:id="1979"/>
      <w:bookmarkEnd w:id="1980"/>
      <w:bookmarkEnd w:id="1981"/>
      <w:bookmarkEnd w:id="1982"/>
    </w:p>
    <w:p w14:paraId="5F113FD8"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33CB20DB"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12B83945"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079B906" w14:textId="77777777"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18BBF46C" w14:textId="77777777" w:rsidR="007C4061" w:rsidRPr="00533C32" w:rsidRDefault="007C4061" w:rsidP="007C4061">
      <w:pPr>
        <w:pStyle w:val="Heading2"/>
      </w:pPr>
      <w:bookmarkStart w:id="1983" w:name="_Toc20127197"/>
      <w:bookmarkStart w:id="1984" w:name="_Toc27589188"/>
      <w:bookmarkStart w:id="1985" w:name="_Toc36459994"/>
      <w:bookmarkStart w:id="1986" w:name="_Toc45029590"/>
      <w:bookmarkStart w:id="1987" w:name="_Toc56520877"/>
      <w:bookmarkStart w:id="1988" w:name="_Toc67728841"/>
      <w:r w:rsidRPr="00533C32">
        <w:t>A.2</w:t>
      </w:r>
      <w:r w:rsidRPr="00533C32">
        <w:tab/>
        <w:t>Nudr_DataRepository API for Subscription Data</w:t>
      </w:r>
      <w:bookmarkEnd w:id="1983"/>
      <w:bookmarkEnd w:id="1984"/>
      <w:bookmarkEnd w:id="1985"/>
      <w:bookmarkEnd w:id="1986"/>
      <w:bookmarkEnd w:id="1987"/>
      <w:bookmarkEnd w:id="1988"/>
    </w:p>
    <w:p w14:paraId="7D9C9385" w14:textId="77777777" w:rsidR="007C4061" w:rsidRPr="00533C32" w:rsidRDefault="007C4061" w:rsidP="007C4061">
      <w:pPr>
        <w:rPr>
          <w:lang w:eastAsia="zh-CN"/>
        </w:rPr>
      </w:pPr>
      <w:bookmarkStart w:id="1989" w:name="historyclause"/>
      <w:r w:rsidRPr="00533C32">
        <w:t>For the purpose of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77777777" w:rsidR="007C4061" w:rsidRPr="00533C32" w:rsidRDefault="007C4061" w:rsidP="007C4061">
      <w:pPr>
        <w:pStyle w:val="PL"/>
      </w:pPr>
      <w:r w:rsidRPr="00533C32">
        <w:t>openapi: 3.0.0</w:t>
      </w:r>
    </w:p>
    <w:p w14:paraId="57787FC6" w14:textId="77777777" w:rsidR="007C4061" w:rsidRPr="00533C32" w:rsidRDefault="007C4061" w:rsidP="007C4061">
      <w:pPr>
        <w:pStyle w:val="PL"/>
        <w:rPr>
          <w:lang w:eastAsia="zh-CN"/>
        </w:rPr>
      </w:pPr>
      <w:r w:rsidRPr="00533C32">
        <w:t>info:</w:t>
      </w:r>
    </w:p>
    <w:p w14:paraId="44CAA925" w14:textId="77777777" w:rsidR="007C4061" w:rsidRPr="00533C32" w:rsidRDefault="007C4061" w:rsidP="007C4061">
      <w:pPr>
        <w:pStyle w:val="PL"/>
        <w:rPr>
          <w:lang w:eastAsia="zh-CN"/>
        </w:rPr>
      </w:pPr>
      <w:r w:rsidRPr="00533C32">
        <w:t xml:space="preserve">  version: '-'</w:t>
      </w:r>
    </w:p>
    <w:p w14:paraId="2DC7BE98"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2E79200" w14:textId="77777777" w:rsidR="007C4061" w:rsidRPr="00533C32" w:rsidRDefault="007C4061" w:rsidP="007C4061">
      <w:pPr>
        <w:pStyle w:val="PL"/>
        <w:rPr>
          <w:lang w:eastAsia="zh-CN"/>
        </w:rPr>
      </w:pPr>
      <w:r w:rsidRPr="00533C32">
        <w:t xml:space="preserve">  description: |</w:t>
      </w:r>
    </w:p>
    <w:p w14:paraId="68D90076"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67F38F5F"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05D02DEB" w14:textId="47A58384" w:rsidR="007C4061" w:rsidRPr="00533C32" w:rsidRDefault="007C4061" w:rsidP="007C4061">
      <w:pPr>
        <w:pStyle w:val="PL"/>
        <w:rPr>
          <w:lang w:eastAsia="zh-CN"/>
        </w:rPr>
      </w:pPr>
      <w:r w:rsidRPr="00533C32">
        <w:t xml:space="preserve">    © 20</w:t>
      </w:r>
      <w:r>
        <w:rPr>
          <w:rFonts w:hint="eastAsia"/>
          <w:lang w:eastAsia="zh-CN"/>
        </w:rPr>
        <w:t>2</w:t>
      </w:r>
      <w:r w:rsidR="00C87986">
        <w:rPr>
          <w:lang w:eastAsia="zh-CN"/>
        </w:rPr>
        <w:t>1</w:t>
      </w:r>
      <w:r w:rsidRPr="00533C32">
        <w:t>, 3GPP Organizational Partners (ARIB, ATIS, CCSA, ETSI, TSDSI, TTA, TTC).</w:t>
      </w:r>
    </w:p>
    <w:p w14:paraId="1E7E5442" w14:textId="77777777" w:rsidR="007C4061" w:rsidRPr="00533C32" w:rsidRDefault="007C4061" w:rsidP="007C4061">
      <w:pPr>
        <w:pStyle w:val="PL"/>
        <w:rPr>
          <w:lang w:eastAsia="zh-CN"/>
        </w:rPr>
      </w:pPr>
      <w:r w:rsidRPr="00533C32">
        <w:t xml:space="preserve">    All rights reserved.</w:t>
      </w:r>
    </w:p>
    <w:p w14:paraId="6F73312E" w14:textId="77777777" w:rsidR="007C4061" w:rsidRPr="00533C32" w:rsidRDefault="007C4061" w:rsidP="007C4061">
      <w:pPr>
        <w:pStyle w:val="PL"/>
        <w:rPr>
          <w:lang w:eastAsia="zh-CN"/>
        </w:rPr>
      </w:pPr>
    </w:p>
    <w:p w14:paraId="31329D4F" w14:textId="77777777" w:rsidR="007C4061" w:rsidRPr="00533C32" w:rsidRDefault="007C4061" w:rsidP="007C4061">
      <w:pPr>
        <w:pStyle w:val="PL"/>
      </w:pPr>
      <w:r w:rsidRPr="00533C32">
        <w:t>externalDocs:</w:t>
      </w:r>
    </w:p>
    <w:p w14:paraId="7DC9B33E" w14:textId="33B32CBB" w:rsidR="007C4061" w:rsidRPr="00533C32" w:rsidRDefault="007C4061" w:rsidP="007C4061">
      <w:pPr>
        <w:pStyle w:val="PL"/>
      </w:pPr>
      <w:r w:rsidRPr="00533C32">
        <w:t xml:space="preserve">  description: 3GPP TS 29.505 V1</w:t>
      </w:r>
      <w:r w:rsidR="00F775D9">
        <w:rPr>
          <w:rFonts w:hint="eastAsia"/>
          <w:lang w:eastAsia="zh-CN"/>
        </w:rPr>
        <w:t>7</w:t>
      </w:r>
      <w:r w:rsidRPr="00533C32">
        <w:t>.</w:t>
      </w:r>
      <w:r w:rsidR="00A4554C">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3DEE3FAB" w14:textId="77777777" w:rsidR="007C4061" w:rsidRPr="00533C32" w:rsidRDefault="007C4061" w:rsidP="007C4061">
      <w:pPr>
        <w:pStyle w:val="PL"/>
        <w:rPr>
          <w:lang w:eastAsia="zh-CN"/>
        </w:rPr>
      </w:pPr>
      <w:r w:rsidRPr="00533C32">
        <w:t xml:space="preserve">  url: 'http://www.3gpp.org/ftp/Specs/archive/29_series/29.505/'</w:t>
      </w:r>
    </w:p>
    <w:p w14:paraId="780D5D8E" w14:textId="77777777" w:rsidR="007C4061" w:rsidRPr="00533C32" w:rsidRDefault="007C4061" w:rsidP="007C4061">
      <w:pPr>
        <w:pStyle w:val="PL"/>
        <w:rPr>
          <w:lang w:eastAsia="zh-CN"/>
        </w:rPr>
      </w:pPr>
    </w:p>
    <w:p w14:paraId="33CB1A01" w14:textId="77777777" w:rsidR="007C4061" w:rsidRPr="00533C32" w:rsidRDefault="007C4061" w:rsidP="007C4061">
      <w:pPr>
        <w:pStyle w:val="PL"/>
      </w:pPr>
      <w:r w:rsidRPr="00533C32">
        <w:lastRenderedPageBreak/>
        <w:t>paths:</w:t>
      </w:r>
    </w:p>
    <w:p w14:paraId="11B1774D" w14:textId="77777777" w:rsidR="007C4061" w:rsidRPr="00533C32" w:rsidRDefault="007C4061" w:rsidP="007C4061">
      <w:pPr>
        <w:pStyle w:val="PL"/>
      </w:pPr>
    </w:p>
    <w:p w14:paraId="603A7DC4"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3EF7BC44" w14:textId="77777777" w:rsidR="007C4061" w:rsidRPr="00533C32" w:rsidRDefault="007C4061" w:rsidP="007C4061">
      <w:pPr>
        <w:pStyle w:val="PL"/>
      </w:pPr>
      <w:r w:rsidRPr="00533C32">
        <w:t xml:space="preserve">    get:</w:t>
      </w:r>
    </w:p>
    <w:p w14:paraId="40FE6467"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7A5EAC3D"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1D02A4C9" w14:textId="77777777" w:rsidR="007C4061" w:rsidRPr="00533C32" w:rsidRDefault="007C4061" w:rsidP="007C4061">
      <w:pPr>
        <w:pStyle w:val="PL"/>
      </w:pPr>
      <w:r w:rsidRPr="00533C32">
        <w:t xml:space="preserve">      tags:</w:t>
      </w:r>
    </w:p>
    <w:p w14:paraId="097879FB" w14:textId="77777777" w:rsidR="007C4061" w:rsidRPr="00533C32" w:rsidRDefault="007C4061" w:rsidP="007C4061">
      <w:pPr>
        <w:pStyle w:val="PL"/>
      </w:pPr>
      <w:r w:rsidRPr="00533C32">
        <w:t xml:space="preserve">        - Authentication Data (Document)</w:t>
      </w:r>
    </w:p>
    <w:p w14:paraId="6DEC462E" w14:textId="77777777" w:rsidR="0032353A" w:rsidRDefault="0032353A" w:rsidP="0032353A">
      <w:pPr>
        <w:pStyle w:val="PL"/>
      </w:pPr>
      <w:r>
        <w:t xml:space="preserve">      security:</w:t>
      </w:r>
    </w:p>
    <w:p w14:paraId="1C4D552A" w14:textId="77777777" w:rsidR="0032353A" w:rsidRDefault="0032353A" w:rsidP="0032353A">
      <w:pPr>
        <w:pStyle w:val="PL"/>
      </w:pPr>
      <w:r>
        <w:t xml:space="preserve">        - {}</w:t>
      </w:r>
    </w:p>
    <w:p w14:paraId="5DC8E8E0" w14:textId="77777777" w:rsidR="0032353A" w:rsidRDefault="0032353A" w:rsidP="0032353A">
      <w:pPr>
        <w:pStyle w:val="PL"/>
      </w:pPr>
      <w:r>
        <w:t xml:space="preserve">        - oAuth2ClientCredentials:</w:t>
      </w:r>
    </w:p>
    <w:p w14:paraId="7F9AB130" w14:textId="77777777" w:rsidR="0032353A" w:rsidRDefault="0032353A" w:rsidP="0032353A">
      <w:pPr>
        <w:pStyle w:val="PL"/>
      </w:pPr>
      <w:r>
        <w:t xml:space="preserve">          - nudr-dr</w:t>
      </w:r>
    </w:p>
    <w:p w14:paraId="6C8C7A24" w14:textId="77777777" w:rsidR="0032353A" w:rsidRDefault="0032353A" w:rsidP="0032353A">
      <w:pPr>
        <w:pStyle w:val="PL"/>
      </w:pPr>
      <w:r>
        <w:t xml:space="preserve">        - oAuth2ClientCredentials:</w:t>
      </w:r>
    </w:p>
    <w:p w14:paraId="6436B315" w14:textId="77777777" w:rsidR="0032353A" w:rsidRDefault="0032353A" w:rsidP="0032353A">
      <w:pPr>
        <w:pStyle w:val="PL"/>
      </w:pPr>
      <w:r>
        <w:t xml:space="preserve">          - nudr-dr</w:t>
      </w:r>
    </w:p>
    <w:p w14:paraId="21811E26" w14:textId="77777777" w:rsidR="0032353A" w:rsidRPr="00533C32" w:rsidRDefault="0032353A" w:rsidP="0032353A">
      <w:pPr>
        <w:pStyle w:val="PL"/>
      </w:pPr>
      <w:r>
        <w:t xml:space="preserve">          - nudr-dr:subscription-data:authentication-subscription:read</w:t>
      </w:r>
    </w:p>
    <w:p w14:paraId="716E5265" w14:textId="77777777" w:rsidR="007C4061" w:rsidRPr="00533C32" w:rsidRDefault="007C4061" w:rsidP="007C4061">
      <w:pPr>
        <w:pStyle w:val="PL"/>
      </w:pPr>
      <w:r w:rsidRPr="00533C32">
        <w:t xml:space="preserve">      parameters:</w:t>
      </w:r>
    </w:p>
    <w:p w14:paraId="305BEE8B" w14:textId="77777777" w:rsidR="007C4061" w:rsidRPr="00533C32" w:rsidRDefault="007C4061" w:rsidP="007C4061">
      <w:pPr>
        <w:pStyle w:val="PL"/>
      </w:pPr>
      <w:r w:rsidRPr="00533C32">
        <w:t xml:space="preserve">        - name: ueId</w:t>
      </w:r>
    </w:p>
    <w:p w14:paraId="51DB1C18" w14:textId="77777777" w:rsidR="007C4061" w:rsidRPr="00533C32" w:rsidRDefault="007C4061" w:rsidP="007C4061">
      <w:pPr>
        <w:pStyle w:val="PL"/>
      </w:pPr>
      <w:r w:rsidRPr="00533C32">
        <w:t xml:space="preserve">          in: path</w:t>
      </w:r>
    </w:p>
    <w:p w14:paraId="5DD19723" w14:textId="77777777" w:rsidR="007C4061" w:rsidRPr="00533C32" w:rsidRDefault="007C4061" w:rsidP="007C4061">
      <w:pPr>
        <w:pStyle w:val="PL"/>
      </w:pPr>
      <w:r w:rsidRPr="00533C32">
        <w:t xml:space="preserve">          description: UE id</w:t>
      </w:r>
    </w:p>
    <w:p w14:paraId="4CA0126D" w14:textId="77777777" w:rsidR="007C4061" w:rsidRPr="00533C32" w:rsidRDefault="007C4061" w:rsidP="007C4061">
      <w:pPr>
        <w:pStyle w:val="PL"/>
      </w:pPr>
      <w:r w:rsidRPr="00533C32">
        <w:t xml:space="preserve">          required: true</w:t>
      </w:r>
    </w:p>
    <w:p w14:paraId="33EFAAFA" w14:textId="77777777" w:rsidR="007C4061" w:rsidRPr="00533C32" w:rsidRDefault="007C4061" w:rsidP="007C4061">
      <w:pPr>
        <w:pStyle w:val="PL"/>
      </w:pPr>
      <w:r w:rsidRPr="00533C32">
        <w:t xml:space="preserve">          schema:</w:t>
      </w:r>
    </w:p>
    <w:p w14:paraId="0C7F0853" w14:textId="77777777" w:rsidR="007C4061" w:rsidRPr="00533C32" w:rsidRDefault="007C4061" w:rsidP="007C4061">
      <w:pPr>
        <w:pStyle w:val="PL"/>
        <w:rPr>
          <w:lang w:eastAsia="zh-CN"/>
        </w:rPr>
      </w:pPr>
      <w:r w:rsidRPr="00533C32">
        <w:t xml:space="preserve">            $ref: 'TS29571_CommonData.yaml#/components/schemas/</w:t>
      </w:r>
      <w:r w:rsidR="00EE6AC9">
        <w:t>Supi</w:t>
      </w:r>
      <w:r w:rsidRPr="00533C32">
        <w:t>'</w:t>
      </w:r>
    </w:p>
    <w:p w14:paraId="006F00EB" w14:textId="77777777" w:rsidR="007C4061" w:rsidRPr="00533C32" w:rsidRDefault="007C4061" w:rsidP="007C4061">
      <w:pPr>
        <w:pStyle w:val="PL"/>
      </w:pPr>
      <w:r w:rsidRPr="00533C32">
        <w:t xml:space="preserve">        - name: supported-features</w:t>
      </w:r>
    </w:p>
    <w:p w14:paraId="3D82E3A7" w14:textId="77777777" w:rsidR="007C4061" w:rsidRPr="00533C32" w:rsidRDefault="007C4061" w:rsidP="007C4061">
      <w:pPr>
        <w:pStyle w:val="PL"/>
      </w:pPr>
      <w:r w:rsidRPr="00533C32">
        <w:t xml:space="preserve">          in: query</w:t>
      </w:r>
    </w:p>
    <w:p w14:paraId="616464EB" w14:textId="77777777" w:rsidR="007C4061" w:rsidRPr="00533C32" w:rsidRDefault="007C4061" w:rsidP="007C4061">
      <w:pPr>
        <w:pStyle w:val="PL"/>
      </w:pPr>
      <w:r w:rsidRPr="00533C32">
        <w:t xml:space="preserve">          description: Supported Features</w:t>
      </w:r>
    </w:p>
    <w:p w14:paraId="63807C36" w14:textId="77777777" w:rsidR="007C4061" w:rsidRPr="00533C32" w:rsidRDefault="007C4061" w:rsidP="007C4061">
      <w:pPr>
        <w:pStyle w:val="PL"/>
      </w:pPr>
      <w:r w:rsidRPr="00533C32">
        <w:t xml:space="preserve">          schema:</w:t>
      </w:r>
    </w:p>
    <w:p w14:paraId="532A1296" w14:textId="77777777" w:rsidR="007C4061" w:rsidRPr="00533C32" w:rsidRDefault="007C4061" w:rsidP="007C4061">
      <w:pPr>
        <w:pStyle w:val="PL"/>
        <w:rPr>
          <w:lang w:eastAsia="zh-CN"/>
        </w:rPr>
      </w:pPr>
      <w:r w:rsidRPr="00533C32">
        <w:t xml:space="preserve">             $ref: 'TS29571_CommonData.yaml#/components/schemas/SupportedFeatures'</w:t>
      </w:r>
    </w:p>
    <w:p w14:paraId="1017DEB6" w14:textId="77777777" w:rsidR="007C4061" w:rsidRPr="00533C32" w:rsidRDefault="007C4061" w:rsidP="007C4061">
      <w:pPr>
        <w:pStyle w:val="PL"/>
      </w:pPr>
      <w:r w:rsidRPr="00533C32">
        <w:t xml:space="preserve">      responses:</w:t>
      </w:r>
    </w:p>
    <w:p w14:paraId="7EC793E7" w14:textId="77777777" w:rsidR="007C4061" w:rsidRPr="00533C32" w:rsidRDefault="007C4061" w:rsidP="007C4061">
      <w:pPr>
        <w:pStyle w:val="PL"/>
      </w:pPr>
      <w:r w:rsidRPr="00533C32">
        <w:t xml:space="preserve">        '200':</w:t>
      </w:r>
    </w:p>
    <w:p w14:paraId="4981F011" w14:textId="77777777" w:rsidR="007C4061" w:rsidRPr="00533C32" w:rsidRDefault="007C4061" w:rsidP="007C4061">
      <w:pPr>
        <w:pStyle w:val="PL"/>
      </w:pPr>
      <w:r w:rsidRPr="00533C32">
        <w:t xml:space="preserve">          description: Expected response to a valid request</w:t>
      </w:r>
    </w:p>
    <w:p w14:paraId="18E38C6D" w14:textId="77777777" w:rsidR="007C4061" w:rsidRPr="00533C32" w:rsidRDefault="007C4061" w:rsidP="007C4061">
      <w:pPr>
        <w:pStyle w:val="PL"/>
      </w:pPr>
      <w:r w:rsidRPr="00533C32">
        <w:t xml:space="preserve">          content:</w:t>
      </w:r>
    </w:p>
    <w:p w14:paraId="6C8EF9AD" w14:textId="77777777" w:rsidR="007C4061" w:rsidRPr="00533C32" w:rsidRDefault="007C4061" w:rsidP="007C4061">
      <w:pPr>
        <w:pStyle w:val="PL"/>
      </w:pPr>
      <w:r w:rsidRPr="00533C32">
        <w:t xml:space="preserve">            application/json:</w:t>
      </w:r>
    </w:p>
    <w:p w14:paraId="440D5802" w14:textId="77777777" w:rsidR="007C4061" w:rsidRPr="00533C32" w:rsidRDefault="007C4061" w:rsidP="007C4061">
      <w:pPr>
        <w:pStyle w:val="PL"/>
      </w:pPr>
      <w:r w:rsidRPr="00533C32">
        <w:t xml:space="preserve">              schema:</w:t>
      </w:r>
    </w:p>
    <w:p w14:paraId="4EF62FCC"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5594949A" w14:textId="77777777" w:rsidR="007C4061" w:rsidRDefault="007C4061" w:rsidP="007C4061">
      <w:pPr>
        <w:pStyle w:val="PL"/>
        <w:rPr>
          <w:lang w:eastAsia="zh-CN"/>
        </w:rPr>
      </w:pPr>
      <w:r w:rsidRPr="00533C32">
        <w:t xml:space="preserve">        default:</w:t>
      </w:r>
    </w:p>
    <w:p w14:paraId="4015BC93"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1CF02B12" w14:textId="77777777" w:rsidR="00A0150A" w:rsidRPr="00533C32" w:rsidRDefault="00A0150A" w:rsidP="007C4061">
      <w:pPr>
        <w:pStyle w:val="PL"/>
        <w:rPr>
          <w:lang w:eastAsia="zh-CN"/>
        </w:rPr>
      </w:pPr>
    </w:p>
    <w:p w14:paraId="44B118F2" w14:textId="77777777" w:rsidR="007C4061" w:rsidRPr="00533C32" w:rsidRDefault="007C4061" w:rsidP="007C4061">
      <w:pPr>
        <w:pStyle w:val="PL"/>
      </w:pPr>
      <w:r w:rsidRPr="00533C32">
        <w:t xml:space="preserve">    patch:</w:t>
      </w:r>
    </w:p>
    <w:p w14:paraId="5916D9B9"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5CAB77EE"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3924CA9D" w14:textId="77777777" w:rsidR="007C4061" w:rsidRPr="00533C32" w:rsidRDefault="007C4061" w:rsidP="007C4061">
      <w:pPr>
        <w:pStyle w:val="PL"/>
      </w:pPr>
      <w:r w:rsidRPr="00533C32">
        <w:t xml:space="preserve">      tags:</w:t>
      </w:r>
    </w:p>
    <w:p w14:paraId="537DCB1E"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1BE60ED3" w14:textId="77777777" w:rsidR="00492F59" w:rsidRDefault="00492F59" w:rsidP="00492F59">
      <w:pPr>
        <w:pStyle w:val="PL"/>
      </w:pPr>
      <w:r>
        <w:t xml:space="preserve">      security:</w:t>
      </w:r>
    </w:p>
    <w:p w14:paraId="63D36EB8" w14:textId="77777777" w:rsidR="00492F59" w:rsidRDefault="00492F59" w:rsidP="00492F59">
      <w:pPr>
        <w:pStyle w:val="PL"/>
      </w:pPr>
      <w:r>
        <w:t xml:space="preserve">        - {}</w:t>
      </w:r>
    </w:p>
    <w:p w14:paraId="414B8048" w14:textId="77777777" w:rsidR="00492F59" w:rsidRDefault="00492F59" w:rsidP="00492F59">
      <w:pPr>
        <w:pStyle w:val="PL"/>
      </w:pPr>
      <w:r>
        <w:t xml:space="preserve">        - oAuth2ClientCredentials:</w:t>
      </w:r>
    </w:p>
    <w:p w14:paraId="0885122B" w14:textId="77777777" w:rsidR="00492F59" w:rsidRDefault="00492F59" w:rsidP="00492F59">
      <w:pPr>
        <w:pStyle w:val="PL"/>
      </w:pPr>
      <w:r>
        <w:t xml:space="preserve">          - nudr-dr</w:t>
      </w:r>
    </w:p>
    <w:p w14:paraId="74169E16" w14:textId="77777777" w:rsidR="00492F59" w:rsidRDefault="00492F59" w:rsidP="00492F59">
      <w:pPr>
        <w:pStyle w:val="PL"/>
      </w:pPr>
      <w:r>
        <w:t xml:space="preserve">        - oAuth2ClientCredentials:</w:t>
      </w:r>
    </w:p>
    <w:p w14:paraId="22BBA11D" w14:textId="77777777" w:rsidR="00492F59" w:rsidRDefault="00492F59" w:rsidP="00492F59">
      <w:pPr>
        <w:pStyle w:val="PL"/>
      </w:pPr>
      <w:r>
        <w:t xml:space="preserve">          - nudr-dr</w:t>
      </w:r>
    </w:p>
    <w:p w14:paraId="13209766" w14:textId="77777777" w:rsidR="00492F59" w:rsidRPr="00533C32" w:rsidRDefault="00492F59" w:rsidP="00492F59">
      <w:pPr>
        <w:pStyle w:val="PL"/>
      </w:pPr>
      <w:r>
        <w:t xml:space="preserve">          - nudr-dr:subscription-data:authentication-subscription:modify</w:t>
      </w:r>
    </w:p>
    <w:p w14:paraId="645CF0EE" w14:textId="77777777" w:rsidR="007C4061" w:rsidRPr="00533C32" w:rsidRDefault="007C4061" w:rsidP="007C4061">
      <w:pPr>
        <w:pStyle w:val="PL"/>
      </w:pPr>
      <w:r w:rsidRPr="00533C32">
        <w:t xml:space="preserve">      parameters:</w:t>
      </w:r>
    </w:p>
    <w:p w14:paraId="5C93C23C" w14:textId="77777777" w:rsidR="007C4061" w:rsidRPr="00533C32" w:rsidRDefault="007C4061" w:rsidP="007C4061">
      <w:pPr>
        <w:pStyle w:val="PL"/>
      </w:pPr>
      <w:r w:rsidRPr="00533C32">
        <w:t xml:space="preserve">        - name: ueId</w:t>
      </w:r>
    </w:p>
    <w:p w14:paraId="2B8F6797" w14:textId="77777777" w:rsidR="007C4061" w:rsidRPr="00533C32" w:rsidRDefault="007C4061" w:rsidP="007C4061">
      <w:pPr>
        <w:pStyle w:val="PL"/>
      </w:pPr>
      <w:r w:rsidRPr="00533C32">
        <w:t xml:space="preserve">          in: path</w:t>
      </w:r>
    </w:p>
    <w:p w14:paraId="3785E5FF" w14:textId="77777777" w:rsidR="007C4061" w:rsidRPr="00533C32" w:rsidRDefault="007C4061" w:rsidP="007C4061">
      <w:pPr>
        <w:pStyle w:val="PL"/>
      </w:pPr>
      <w:r w:rsidRPr="00533C32">
        <w:t xml:space="preserve">          description: UE id</w:t>
      </w:r>
    </w:p>
    <w:p w14:paraId="26D52ED2" w14:textId="77777777" w:rsidR="007C4061" w:rsidRPr="00533C32" w:rsidRDefault="007C4061" w:rsidP="007C4061">
      <w:pPr>
        <w:pStyle w:val="PL"/>
      </w:pPr>
      <w:r w:rsidRPr="00533C32">
        <w:t xml:space="preserve">          required: true</w:t>
      </w:r>
    </w:p>
    <w:p w14:paraId="5B71F731" w14:textId="77777777" w:rsidR="007C4061" w:rsidRPr="00533C32" w:rsidRDefault="007C4061" w:rsidP="007C4061">
      <w:pPr>
        <w:pStyle w:val="PL"/>
      </w:pPr>
      <w:r w:rsidRPr="00533C32">
        <w:t xml:space="preserve">          schema:</w:t>
      </w:r>
    </w:p>
    <w:p w14:paraId="3E2508E3" w14:textId="77777777" w:rsidR="007C4061" w:rsidRDefault="007C4061" w:rsidP="007C4061">
      <w:pPr>
        <w:pStyle w:val="PL"/>
        <w:rPr>
          <w:lang w:eastAsia="zh-CN"/>
        </w:rPr>
      </w:pPr>
      <w:r w:rsidRPr="00533C32">
        <w:t xml:space="preserve">            $ref: 'TS29571_CommonData.yaml#/components/schemas/</w:t>
      </w:r>
      <w:r w:rsidR="00EE6AC9">
        <w:t>Supi</w:t>
      </w:r>
      <w:r w:rsidRPr="00533C32">
        <w:t>'</w:t>
      </w:r>
    </w:p>
    <w:p w14:paraId="2DD2D07F" w14:textId="77777777" w:rsidR="007C4061" w:rsidRPr="002857AD" w:rsidRDefault="007C4061" w:rsidP="007C4061">
      <w:pPr>
        <w:pStyle w:val="PL"/>
      </w:pPr>
      <w:r w:rsidRPr="002857AD">
        <w:t xml:space="preserve">        - name: supported-features</w:t>
      </w:r>
    </w:p>
    <w:p w14:paraId="0B955E6C" w14:textId="77777777" w:rsidR="007C4061" w:rsidRPr="002857AD" w:rsidRDefault="007C4061" w:rsidP="007C4061">
      <w:pPr>
        <w:pStyle w:val="PL"/>
      </w:pPr>
      <w:r w:rsidRPr="002857AD">
        <w:t xml:space="preserve">          in: query</w:t>
      </w:r>
    </w:p>
    <w:p w14:paraId="7C54173E" w14:textId="77777777" w:rsidR="007C4061" w:rsidRPr="002857AD" w:rsidRDefault="007C4061" w:rsidP="007C4061">
      <w:pPr>
        <w:pStyle w:val="PL"/>
      </w:pPr>
      <w:r w:rsidRPr="002857AD">
        <w:t xml:space="preserve">          description: Features required to be supported by the target NF</w:t>
      </w:r>
    </w:p>
    <w:p w14:paraId="410CA6B3" w14:textId="77777777" w:rsidR="007C4061" w:rsidRPr="002857AD" w:rsidRDefault="007C4061" w:rsidP="007C4061">
      <w:pPr>
        <w:pStyle w:val="PL"/>
      </w:pPr>
      <w:r w:rsidRPr="002857AD">
        <w:t xml:space="preserve">          schema:</w:t>
      </w:r>
    </w:p>
    <w:p w14:paraId="1D640090" w14:textId="77777777" w:rsidR="007C4061" w:rsidRPr="00533C32" w:rsidRDefault="007C4061" w:rsidP="007C4061">
      <w:pPr>
        <w:pStyle w:val="PL"/>
        <w:rPr>
          <w:lang w:eastAsia="zh-CN"/>
        </w:rPr>
      </w:pPr>
      <w:r w:rsidRPr="002857AD">
        <w:t xml:space="preserve">            $ref: 'TS29571_CommonData.yaml#/components/schemas/SupportedFeatures'</w:t>
      </w:r>
    </w:p>
    <w:p w14:paraId="20765E7E" w14:textId="77777777" w:rsidR="007C4061" w:rsidRPr="00533C32" w:rsidRDefault="007C4061" w:rsidP="007C4061">
      <w:pPr>
        <w:pStyle w:val="PL"/>
      </w:pPr>
      <w:r w:rsidRPr="00533C32">
        <w:t xml:space="preserve">      requestBody:</w:t>
      </w:r>
    </w:p>
    <w:p w14:paraId="7813DADE" w14:textId="77777777" w:rsidR="007C4061" w:rsidRPr="00533C32" w:rsidRDefault="007C4061" w:rsidP="007C4061">
      <w:pPr>
        <w:pStyle w:val="PL"/>
      </w:pPr>
      <w:r w:rsidRPr="00533C32">
        <w:t xml:space="preserve">        content:</w:t>
      </w:r>
    </w:p>
    <w:p w14:paraId="2CC06159" w14:textId="77777777" w:rsidR="007C4061" w:rsidRPr="00533C32" w:rsidRDefault="007C4061" w:rsidP="007C4061">
      <w:pPr>
        <w:pStyle w:val="PL"/>
      </w:pPr>
      <w:r w:rsidRPr="00533C32">
        <w:t xml:space="preserve">          application/json-patch+json:</w:t>
      </w:r>
    </w:p>
    <w:p w14:paraId="6B635FFB" w14:textId="77777777" w:rsidR="007C4061" w:rsidRPr="00533C32" w:rsidRDefault="007C4061" w:rsidP="007C4061">
      <w:pPr>
        <w:pStyle w:val="PL"/>
      </w:pPr>
      <w:r w:rsidRPr="00533C32">
        <w:t xml:space="preserve">            schema:</w:t>
      </w:r>
    </w:p>
    <w:p w14:paraId="5E66196B" w14:textId="77777777" w:rsidR="007C4061" w:rsidRPr="00533C32" w:rsidRDefault="007C4061" w:rsidP="007C4061">
      <w:pPr>
        <w:pStyle w:val="PL"/>
      </w:pPr>
      <w:r w:rsidRPr="00533C32">
        <w:t xml:space="preserve">              type: array</w:t>
      </w:r>
    </w:p>
    <w:p w14:paraId="0DE9F3D1" w14:textId="77777777" w:rsidR="007C4061" w:rsidRPr="00533C32" w:rsidRDefault="007C4061" w:rsidP="007C4061">
      <w:pPr>
        <w:pStyle w:val="PL"/>
      </w:pPr>
      <w:r w:rsidRPr="00533C32">
        <w:t xml:space="preserve">              items:</w:t>
      </w:r>
    </w:p>
    <w:p w14:paraId="633B5983" w14:textId="77777777" w:rsidR="007C4061" w:rsidRPr="00533C32" w:rsidRDefault="007C4061" w:rsidP="007C4061">
      <w:pPr>
        <w:pStyle w:val="PL"/>
      </w:pPr>
      <w:r w:rsidRPr="00533C32">
        <w:t xml:space="preserve">                $ref: 'TS29571_CommonData.yaml#/components/schemas/PatchItem'</w:t>
      </w:r>
    </w:p>
    <w:p w14:paraId="76E5E674" w14:textId="77777777" w:rsidR="007C4061" w:rsidRPr="00533C32" w:rsidRDefault="007C4061" w:rsidP="007C4061">
      <w:pPr>
        <w:pStyle w:val="PL"/>
      </w:pPr>
      <w:r w:rsidRPr="00533C32">
        <w:t xml:space="preserve">        required: true</w:t>
      </w:r>
    </w:p>
    <w:p w14:paraId="6CC6F79C" w14:textId="77777777" w:rsidR="007C4061" w:rsidRPr="00533C32" w:rsidRDefault="007C4061" w:rsidP="007C4061">
      <w:pPr>
        <w:pStyle w:val="PL"/>
      </w:pPr>
      <w:r w:rsidRPr="00533C32">
        <w:t xml:space="preserve">      responses:</w:t>
      </w:r>
    </w:p>
    <w:p w14:paraId="28160519" w14:textId="77777777" w:rsidR="007C4061" w:rsidRPr="00533C32" w:rsidRDefault="007C4061" w:rsidP="007C4061">
      <w:pPr>
        <w:pStyle w:val="PL"/>
      </w:pPr>
      <w:r w:rsidRPr="00533C32">
        <w:t xml:space="preserve">        '204':</w:t>
      </w:r>
    </w:p>
    <w:p w14:paraId="6FCE596F" w14:textId="77777777" w:rsidR="007C4061" w:rsidRPr="00533C32" w:rsidRDefault="007C4061" w:rsidP="007C4061">
      <w:pPr>
        <w:pStyle w:val="PL"/>
      </w:pPr>
      <w:r w:rsidRPr="00533C32">
        <w:t xml:space="preserve">          description: Expected response to a valid request</w:t>
      </w:r>
    </w:p>
    <w:p w14:paraId="5A49F0DB" w14:textId="77777777" w:rsidR="007C4061" w:rsidRPr="00533C32" w:rsidRDefault="007C4061" w:rsidP="007C4061">
      <w:pPr>
        <w:pStyle w:val="PL"/>
      </w:pPr>
      <w:r w:rsidRPr="00533C32">
        <w:t xml:space="preserve">        '403':</w:t>
      </w:r>
    </w:p>
    <w:p w14:paraId="61A9F35F" w14:textId="77777777" w:rsidR="007C4061" w:rsidRPr="00533C32" w:rsidRDefault="007C4061" w:rsidP="007C4061">
      <w:pPr>
        <w:pStyle w:val="PL"/>
      </w:pPr>
      <w:r w:rsidRPr="00533C32">
        <w:t xml:space="preserve">          description: modification is rejected</w:t>
      </w:r>
    </w:p>
    <w:p w14:paraId="4FEA8057" w14:textId="77777777" w:rsidR="007C4061" w:rsidRPr="00533C32" w:rsidRDefault="007C4061" w:rsidP="007C4061">
      <w:pPr>
        <w:pStyle w:val="PL"/>
      </w:pPr>
      <w:r w:rsidRPr="00533C32">
        <w:t xml:space="preserve">          content:</w:t>
      </w:r>
    </w:p>
    <w:p w14:paraId="724A7AF8" w14:textId="77777777" w:rsidR="007C4061" w:rsidRPr="00533C32" w:rsidRDefault="007C4061" w:rsidP="007C4061">
      <w:pPr>
        <w:pStyle w:val="PL"/>
      </w:pPr>
      <w:r w:rsidRPr="00533C32">
        <w:t xml:space="preserve">            application/problem+json:</w:t>
      </w:r>
    </w:p>
    <w:p w14:paraId="2E5C757B" w14:textId="77777777" w:rsidR="007C4061" w:rsidRPr="00533C32" w:rsidRDefault="007C4061" w:rsidP="007C4061">
      <w:pPr>
        <w:pStyle w:val="PL"/>
      </w:pPr>
      <w:r w:rsidRPr="00533C32">
        <w:t xml:space="preserve">              schema:</w:t>
      </w:r>
    </w:p>
    <w:p w14:paraId="2C13AD0D" w14:textId="77777777" w:rsidR="007C4061" w:rsidRPr="00533C32" w:rsidRDefault="007C4061" w:rsidP="007C4061">
      <w:pPr>
        <w:pStyle w:val="PL"/>
      </w:pPr>
      <w:r w:rsidRPr="00533C32">
        <w:t xml:space="preserve">                $ref: 'TS29571_CommonData.yaml#/components/schemas/ProblemDetails'</w:t>
      </w:r>
    </w:p>
    <w:p w14:paraId="09E29C80" w14:textId="77777777" w:rsidR="007C4061" w:rsidRDefault="007C4061" w:rsidP="007C4061">
      <w:pPr>
        <w:pStyle w:val="PL"/>
        <w:rPr>
          <w:lang w:eastAsia="zh-CN"/>
        </w:rPr>
      </w:pPr>
      <w:r>
        <w:rPr>
          <w:rFonts w:hint="eastAsia"/>
          <w:lang w:eastAsia="zh-CN"/>
        </w:rPr>
        <w:lastRenderedPageBreak/>
        <w:t xml:space="preserve">        '200':</w:t>
      </w:r>
    </w:p>
    <w:p w14:paraId="559A86A2" w14:textId="77777777" w:rsidR="007C4061" w:rsidRPr="000B71E3" w:rsidRDefault="007C4061" w:rsidP="007C4061">
      <w:pPr>
        <w:pStyle w:val="PL"/>
      </w:pPr>
      <w:r w:rsidRPr="000B71E3">
        <w:t xml:space="preserve">          description: Expected response to a valid request</w:t>
      </w:r>
    </w:p>
    <w:p w14:paraId="242BCE2B" w14:textId="77777777" w:rsidR="007C4061" w:rsidRPr="000B71E3" w:rsidRDefault="007C4061" w:rsidP="007C4061">
      <w:pPr>
        <w:pStyle w:val="PL"/>
      </w:pPr>
      <w:r w:rsidRPr="000B71E3">
        <w:t xml:space="preserve">          content:</w:t>
      </w:r>
    </w:p>
    <w:p w14:paraId="3F910EE1" w14:textId="77777777" w:rsidR="007C4061" w:rsidRPr="000B71E3" w:rsidRDefault="007C4061" w:rsidP="007C4061">
      <w:pPr>
        <w:pStyle w:val="PL"/>
      </w:pPr>
      <w:r w:rsidRPr="000B71E3">
        <w:t xml:space="preserve">            application/json:</w:t>
      </w:r>
    </w:p>
    <w:p w14:paraId="3AF49D9D" w14:textId="77777777" w:rsidR="007C4061" w:rsidRPr="000B71E3" w:rsidRDefault="007C4061" w:rsidP="007C4061">
      <w:pPr>
        <w:pStyle w:val="PL"/>
      </w:pPr>
      <w:r w:rsidRPr="000B71E3">
        <w:t xml:space="preserve">              schema:</w:t>
      </w:r>
    </w:p>
    <w:p w14:paraId="554F5BA3"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07B609E" w14:textId="77777777" w:rsidR="007C4061" w:rsidRDefault="007C4061" w:rsidP="007C4061">
      <w:pPr>
        <w:pStyle w:val="PL"/>
        <w:rPr>
          <w:lang w:eastAsia="zh-CN"/>
        </w:rPr>
      </w:pPr>
      <w:r w:rsidRPr="00533C32">
        <w:t xml:space="preserve">        default:</w:t>
      </w:r>
    </w:p>
    <w:p w14:paraId="78367685"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5C6DC673" w14:textId="77777777" w:rsidR="007C4061" w:rsidRPr="00533C32" w:rsidRDefault="007C4061" w:rsidP="007C4061">
      <w:pPr>
        <w:pStyle w:val="PL"/>
        <w:rPr>
          <w:lang w:eastAsia="zh-CN"/>
        </w:rPr>
      </w:pPr>
    </w:p>
    <w:p w14:paraId="7A63069C"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440190E6" w14:textId="77777777" w:rsidR="007C4061" w:rsidRPr="00533C32" w:rsidRDefault="007C4061" w:rsidP="007C4061">
      <w:pPr>
        <w:pStyle w:val="PL"/>
      </w:pPr>
      <w:r w:rsidRPr="00533C32">
        <w:t xml:space="preserve">    put:</w:t>
      </w:r>
    </w:p>
    <w:p w14:paraId="0B2095B5" w14:textId="77777777" w:rsidR="007C4061" w:rsidRPr="00533C32" w:rsidRDefault="007C4061" w:rsidP="007C4061">
      <w:pPr>
        <w:pStyle w:val="PL"/>
      </w:pPr>
      <w:r w:rsidRPr="00533C32">
        <w:t xml:space="preserve">      summary: To store the Authentication Status data of a UE</w:t>
      </w:r>
    </w:p>
    <w:p w14:paraId="7C1C0589" w14:textId="77777777" w:rsidR="007C4061" w:rsidRPr="00533C32" w:rsidRDefault="007C4061" w:rsidP="007C4061">
      <w:pPr>
        <w:pStyle w:val="PL"/>
      </w:pPr>
      <w:r w:rsidRPr="00533C32">
        <w:t xml:space="preserve">      operationId: CreateAuthenticationStatus</w:t>
      </w:r>
    </w:p>
    <w:p w14:paraId="5A0D4F3B" w14:textId="77777777" w:rsidR="007C4061" w:rsidRPr="00533C32" w:rsidRDefault="007C4061" w:rsidP="007C4061">
      <w:pPr>
        <w:pStyle w:val="PL"/>
      </w:pPr>
      <w:r w:rsidRPr="00533C32">
        <w:t xml:space="preserve">      tags:</w:t>
      </w:r>
    </w:p>
    <w:p w14:paraId="4BA56B04" w14:textId="77777777" w:rsidR="007C4061" w:rsidRDefault="007C4061" w:rsidP="007C4061">
      <w:pPr>
        <w:pStyle w:val="PL"/>
        <w:rPr>
          <w:lang w:eastAsia="zh-CN"/>
        </w:rPr>
      </w:pPr>
      <w:r w:rsidRPr="00533C32">
        <w:t xml:space="preserve">        - Authentication Status (Document)</w:t>
      </w:r>
    </w:p>
    <w:p w14:paraId="24075777" w14:textId="77777777" w:rsidR="00455CE6" w:rsidRDefault="00455CE6" w:rsidP="00455CE6">
      <w:pPr>
        <w:pStyle w:val="PL"/>
      </w:pPr>
      <w:r>
        <w:t xml:space="preserve">      security:</w:t>
      </w:r>
    </w:p>
    <w:p w14:paraId="48B32FFF" w14:textId="77777777" w:rsidR="00455CE6" w:rsidRDefault="00455CE6" w:rsidP="00455CE6">
      <w:pPr>
        <w:pStyle w:val="PL"/>
      </w:pPr>
      <w:r>
        <w:t xml:space="preserve">        - {}</w:t>
      </w:r>
    </w:p>
    <w:p w14:paraId="1D451338" w14:textId="77777777" w:rsidR="00455CE6" w:rsidRDefault="00455CE6" w:rsidP="00455CE6">
      <w:pPr>
        <w:pStyle w:val="PL"/>
      </w:pPr>
      <w:r>
        <w:t xml:space="preserve">        - oAuth2ClientCredentials:</w:t>
      </w:r>
    </w:p>
    <w:p w14:paraId="7DFF0D0D" w14:textId="77777777" w:rsidR="00455CE6" w:rsidRDefault="00455CE6" w:rsidP="00455CE6">
      <w:pPr>
        <w:pStyle w:val="PL"/>
      </w:pPr>
      <w:r>
        <w:t xml:space="preserve">          - nudr-dr</w:t>
      </w:r>
    </w:p>
    <w:p w14:paraId="3CA4B764" w14:textId="77777777" w:rsidR="00455CE6" w:rsidRDefault="00455CE6" w:rsidP="00455CE6">
      <w:pPr>
        <w:pStyle w:val="PL"/>
      </w:pPr>
      <w:r>
        <w:t xml:space="preserve">        - oAuth2ClientCredentials:</w:t>
      </w:r>
    </w:p>
    <w:p w14:paraId="161C40FC" w14:textId="77777777" w:rsidR="00455CE6" w:rsidRDefault="00455CE6" w:rsidP="00455CE6">
      <w:pPr>
        <w:pStyle w:val="PL"/>
      </w:pPr>
      <w:r>
        <w:t xml:space="preserve">          - nudr-dr</w:t>
      </w:r>
    </w:p>
    <w:p w14:paraId="54F5CC3A" w14:textId="77777777" w:rsidR="00455CE6" w:rsidRPr="00455CE6" w:rsidRDefault="00455CE6" w:rsidP="007C4061">
      <w:pPr>
        <w:pStyle w:val="PL"/>
        <w:rPr>
          <w:lang w:eastAsia="zh-CN"/>
        </w:rPr>
      </w:pPr>
      <w:r>
        <w:t xml:space="preserve">          - nudr-dr:subscription-data</w:t>
      </w:r>
    </w:p>
    <w:p w14:paraId="74A8AE40" w14:textId="77777777" w:rsidR="007C4061" w:rsidRPr="00533C32" w:rsidRDefault="007C4061" w:rsidP="007C4061">
      <w:pPr>
        <w:pStyle w:val="PL"/>
      </w:pPr>
      <w:r w:rsidRPr="00533C32">
        <w:t xml:space="preserve">      parameters:</w:t>
      </w:r>
    </w:p>
    <w:p w14:paraId="0631BDA5" w14:textId="77777777" w:rsidR="007C4061" w:rsidRPr="00533C32" w:rsidRDefault="007C4061" w:rsidP="007C4061">
      <w:pPr>
        <w:pStyle w:val="PL"/>
      </w:pPr>
      <w:r w:rsidRPr="00533C32">
        <w:t xml:space="preserve">        - name: ueId</w:t>
      </w:r>
    </w:p>
    <w:p w14:paraId="3D45281A" w14:textId="77777777" w:rsidR="007C4061" w:rsidRPr="00533C32" w:rsidRDefault="007C4061" w:rsidP="007C4061">
      <w:pPr>
        <w:pStyle w:val="PL"/>
      </w:pPr>
      <w:r w:rsidRPr="00533C32">
        <w:t xml:space="preserve">          in: path</w:t>
      </w:r>
    </w:p>
    <w:p w14:paraId="21203A06" w14:textId="77777777" w:rsidR="007C4061" w:rsidRPr="00533C32" w:rsidRDefault="007C4061" w:rsidP="007C4061">
      <w:pPr>
        <w:pStyle w:val="PL"/>
      </w:pPr>
      <w:r w:rsidRPr="00533C32">
        <w:t xml:space="preserve">          description: UE id</w:t>
      </w:r>
    </w:p>
    <w:p w14:paraId="6C5EC414" w14:textId="77777777" w:rsidR="007C4061" w:rsidRPr="00533C32" w:rsidRDefault="007C4061" w:rsidP="007C4061">
      <w:pPr>
        <w:pStyle w:val="PL"/>
      </w:pPr>
      <w:r w:rsidRPr="00533C32">
        <w:t xml:space="preserve">          required: true</w:t>
      </w:r>
    </w:p>
    <w:p w14:paraId="0A95338C" w14:textId="77777777" w:rsidR="007C4061" w:rsidRPr="00533C32" w:rsidRDefault="007C4061" w:rsidP="007C4061">
      <w:pPr>
        <w:pStyle w:val="PL"/>
      </w:pPr>
      <w:r w:rsidRPr="00533C32">
        <w:t xml:space="preserve">          schema:</w:t>
      </w:r>
    </w:p>
    <w:p w14:paraId="18E73424"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78C7F7FB" w14:textId="77777777" w:rsidR="007C4061" w:rsidRPr="00533C32" w:rsidRDefault="007C4061" w:rsidP="007C4061">
      <w:pPr>
        <w:pStyle w:val="PL"/>
      </w:pPr>
      <w:r w:rsidRPr="00533C32">
        <w:t xml:space="preserve">      requestBody:</w:t>
      </w:r>
    </w:p>
    <w:p w14:paraId="2A814D26" w14:textId="77777777" w:rsidR="007C4061" w:rsidRPr="00533C32" w:rsidRDefault="007C4061" w:rsidP="007C4061">
      <w:pPr>
        <w:pStyle w:val="PL"/>
      </w:pPr>
      <w:r w:rsidRPr="00533C32">
        <w:t xml:space="preserve">        content:</w:t>
      </w:r>
    </w:p>
    <w:p w14:paraId="3D79731C" w14:textId="77777777" w:rsidR="007C4061" w:rsidRPr="00533C32" w:rsidRDefault="007C4061" w:rsidP="007C4061">
      <w:pPr>
        <w:pStyle w:val="PL"/>
      </w:pPr>
      <w:r w:rsidRPr="00533C32">
        <w:t xml:space="preserve">          application/json:</w:t>
      </w:r>
    </w:p>
    <w:p w14:paraId="7741DDDF" w14:textId="77777777" w:rsidR="007C4061" w:rsidRPr="00533C32" w:rsidRDefault="007C4061" w:rsidP="007C4061">
      <w:pPr>
        <w:pStyle w:val="PL"/>
      </w:pPr>
      <w:r w:rsidRPr="00533C32">
        <w:t xml:space="preserve">            schema:</w:t>
      </w:r>
    </w:p>
    <w:p w14:paraId="34E9B903"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CB39673" w14:textId="77777777" w:rsidR="0074632F" w:rsidRPr="00533C32" w:rsidRDefault="0074632F" w:rsidP="0074632F">
      <w:pPr>
        <w:pStyle w:val="PL"/>
        <w:outlineLvl w:val="0"/>
      </w:pPr>
      <w:r>
        <w:t xml:space="preserve">        </w:t>
      </w:r>
      <w:r w:rsidRPr="003722F2">
        <w:t>required: true</w:t>
      </w:r>
    </w:p>
    <w:p w14:paraId="056B6B74" w14:textId="77777777" w:rsidR="007C4061" w:rsidRPr="00533C32" w:rsidRDefault="007C4061" w:rsidP="007C4061">
      <w:pPr>
        <w:pStyle w:val="PL"/>
      </w:pPr>
      <w:r w:rsidRPr="00533C32">
        <w:t xml:space="preserve">      responses:</w:t>
      </w:r>
    </w:p>
    <w:p w14:paraId="0505FFEF" w14:textId="77777777" w:rsidR="007C4061" w:rsidRPr="00533C32" w:rsidRDefault="007C4061" w:rsidP="007C4061">
      <w:pPr>
        <w:pStyle w:val="PL"/>
      </w:pPr>
      <w:r w:rsidRPr="00533C32">
        <w:t xml:space="preserve">        '204':</w:t>
      </w:r>
    </w:p>
    <w:p w14:paraId="52382F8B" w14:textId="77777777" w:rsidR="007C4061" w:rsidRPr="00533C32" w:rsidRDefault="007C4061" w:rsidP="007C4061">
      <w:pPr>
        <w:pStyle w:val="PL"/>
      </w:pPr>
      <w:r w:rsidRPr="00533C32">
        <w:t xml:space="preserve">          description: Upon success, an empty response body shall be returned</w:t>
      </w:r>
    </w:p>
    <w:p w14:paraId="5084B86B" w14:textId="77777777" w:rsidR="007C4061" w:rsidRDefault="007C4061" w:rsidP="007C4061">
      <w:pPr>
        <w:pStyle w:val="PL"/>
        <w:rPr>
          <w:lang w:eastAsia="zh-CN"/>
        </w:rPr>
      </w:pPr>
      <w:r w:rsidRPr="00533C32">
        <w:t xml:space="preserve">        default:</w:t>
      </w:r>
    </w:p>
    <w:p w14:paraId="0EA3C14F"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B3B9E69" w14:textId="77777777" w:rsidR="007C4061" w:rsidRPr="00533C32" w:rsidRDefault="007C4061" w:rsidP="007C4061">
      <w:pPr>
        <w:pStyle w:val="PL"/>
      </w:pPr>
    </w:p>
    <w:p w14:paraId="7938EA26" w14:textId="77777777" w:rsidR="007C4061" w:rsidRPr="00533C32" w:rsidRDefault="007C4061" w:rsidP="007C4061">
      <w:pPr>
        <w:pStyle w:val="PL"/>
      </w:pPr>
      <w:r w:rsidRPr="00533C32">
        <w:t xml:space="preserve">    get:</w:t>
      </w:r>
    </w:p>
    <w:p w14:paraId="177BA300" w14:textId="77777777" w:rsidR="007C4061" w:rsidRPr="00533C32" w:rsidRDefault="007C4061" w:rsidP="007C4061">
      <w:pPr>
        <w:pStyle w:val="PL"/>
      </w:pPr>
      <w:r w:rsidRPr="00533C32">
        <w:t xml:space="preserve">      summary: Retrieves the Authentication Status of a UE</w:t>
      </w:r>
    </w:p>
    <w:p w14:paraId="7D28FFC1" w14:textId="77777777" w:rsidR="007C4061" w:rsidRPr="00533C32" w:rsidRDefault="007C4061" w:rsidP="007C4061">
      <w:pPr>
        <w:pStyle w:val="PL"/>
      </w:pPr>
      <w:r w:rsidRPr="00533C32">
        <w:t xml:space="preserve">      operationId: QueryAuthenticationStatus</w:t>
      </w:r>
    </w:p>
    <w:p w14:paraId="28E87744" w14:textId="77777777" w:rsidR="007C4061" w:rsidRPr="00533C32" w:rsidRDefault="007C4061" w:rsidP="007C4061">
      <w:pPr>
        <w:pStyle w:val="PL"/>
      </w:pPr>
      <w:r w:rsidRPr="00533C32">
        <w:t xml:space="preserve">      tags:</w:t>
      </w:r>
    </w:p>
    <w:p w14:paraId="793431C2" w14:textId="77777777" w:rsidR="007C4061" w:rsidRDefault="007C4061" w:rsidP="007C4061">
      <w:pPr>
        <w:pStyle w:val="PL"/>
        <w:rPr>
          <w:lang w:eastAsia="zh-CN"/>
        </w:rPr>
      </w:pPr>
      <w:r w:rsidRPr="00533C32">
        <w:t xml:space="preserve">        - AuthEvent (Document)</w:t>
      </w:r>
    </w:p>
    <w:p w14:paraId="6265D94F" w14:textId="77777777" w:rsidR="00455CE6" w:rsidRDefault="00455CE6" w:rsidP="00455CE6">
      <w:pPr>
        <w:pStyle w:val="PL"/>
      </w:pPr>
      <w:r>
        <w:t xml:space="preserve">      security:</w:t>
      </w:r>
    </w:p>
    <w:p w14:paraId="784E9306" w14:textId="77777777" w:rsidR="00455CE6" w:rsidRDefault="00455CE6" w:rsidP="00455CE6">
      <w:pPr>
        <w:pStyle w:val="PL"/>
      </w:pPr>
      <w:r>
        <w:t xml:space="preserve">        - {}</w:t>
      </w:r>
    </w:p>
    <w:p w14:paraId="796B3986" w14:textId="77777777" w:rsidR="00455CE6" w:rsidRDefault="00455CE6" w:rsidP="00455CE6">
      <w:pPr>
        <w:pStyle w:val="PL"/>
      </w:pPr>
      <w:r>
        <w:t xml:space="preserve">        - oAuth2ClientCredentials:</w:t>
      </w:r>
    </w:p>
    <w:p w14:paraId="218ABCB2" w14:textId="77777777" w:rsidR="00455CE6" w:rsidRDefault="00455CE6" w:rsidP="00455CE6">
      <w:pPr>
        <w:pStyle w:val="PL"/>
      </w:pPr>
      <w:r>
        <w:t xml:space="preserve">          - nudr-dr</w:t>
      </w:r>
    </w:p>
    <w:p w14:paraId="6275CB9C" w14:textId="77777777" w:rsidR="00455CE6" w:rsidRDefault="00455CE6" w:rsidP="00455CE6">
      <w:pPr>
        <w:pStyle w:val="PL"/>
      </w:pPr>
      <w:r>
        <w:t xml:space="preserve">        - oAuth2ClientCredentials:</w:t>
      </w:r>
    </w:p>
    <w:p w14:paraId="5C10FC6F" w14:textId="77777777" w:rsidR="00455CE6" w:rsidRDefault="00455CE6" w:rsidP="00455CE6">
      <w:pPr>
        <w:pStyle w:val="PL"/>
      </w:pPr>
      <w:r>
        <w:t xml:space="preserve">          - nudr-dr</w:t>
      </w:r>
    </w:p>
    <w:p w14:paraId="12B10339" w14:textId="77777777" w:rsidR="00455CE6" w:rsidRPr="00455CE6" w:rsidRDefault="00455CE6" w:rsidP="007C4061">
      <w:pPr>
        <w:pStyle w:val="PL"/>
        <w:rPr>
          <w:lang w:eastAsia="zh-CN"/>
        </w:rPr>
      </w:pPr>
      <w:r>
        <w:t xml:space="preserve">          - nudr-dr:subscription-data</w:t>
      </w:r>
    </w:p>
    <w:p w14:paraId="2BD54D77" w14:textId="77777777" w:rsidR="007C4061" w:rsidRPr="00533C32" w:rsidRDefault="007C4061" w:rsidP="007C4061">
      <w:pPr>
        <w:pStyle w:val="PL"/>
      </w:pPr>
      <w:r w:rsidRPr="00533C32">
        <w:t xml:space="preserve">      parameters:</w:t>
      </w:r>
    </w:p>
    <w:p w14:paraId="3109AB11" w14:textId="77777777" w:rsidR="007C4061" w:rsidRPr="00533C32" w:rsidRDefault="007C4061" w:rsidP="007C4061">
      <w:pPr>
        <w:pStyle w:val="PL"/>
      </w:pPr>
      <w:r w:rsidRPr="00533C32">
        <w:t xml:space="preserve">        - name: ueId</w:t>
      </w:r>
    </w:p>
    <w:p w14:paraId="5AF48709" w14:textId="77777777" w:rsidR="007C4061" w:rsidRPr="00533C32" w:rsidRDefault="007C4061" w:rsidP="007C4061">
      <w:pPr>
        <w:pStyle w:val="PL"/>
      </w:pPr>
      <w:r w:rsidRPr="00533C32">
        <w:t xml:space="preserve">          in: path</w:t>
      </w:r>
    </w:p>
    <w:p w14:paraId="71ED58A1" w14:textId="77777777" w:rsidR="007C4061" w:rsidRPr="00533C32" w:rsidRDefault="007C4061" w:rsidP="007C4061">
      <w:pPr>
        <w:pStyle w:val="PL"/>
      </w:pPr>
      <w:r w:rsidRPr="00533C32">
        <w:t xml:space="preserve">          description: UE id</w:t>
      </w:r>
    </w:p>
    <w:p w14:paraId="396E1C10" w14:textId="77777777" w:rsidR="007C4061" w:rsidRPr="00533C32" w:rsidRDefault="007C4061" w:rsidP="007C4061">
      <w:pPr>
        <w:pStyle w:val="PL"/>
      </w:pPr>
      <w:r w:rsidRPr="00533C32">
        <w:t xml:space="preserve">          required: true</w:t>
      </w:r>
    </w:p>
    <w:p w14:paraId="50376A27" w14:textId="77777777" w:rsidR="007C4061" w:rsidRPr="00533C32" w:rsidRDefault="007C4061" w:rsidP="007C4061">
      <w:pPr>
        <w:pStyle w:val="PL"/>
      </w:pPr>
      <w:r w:rsidRPr="00533C32">
        <w:t xml:space="preserve">          schema:</w:t>
      </w:r>
    </w:p>
    <w:p w14:paraId="78F03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2EB182F" w14:textId="77777777" w:rsidR="007C4061" w:rsidRPr="00533C32" w:rsidRDefault="007C4061" w:rsidP="007C4061">
      <w:pPr>
        <w:pStyle w:val="PL"/>
        <w:rPr>
          <w:lang w:eastAsia="zh-CN"/>
        </w:rPr>
      </w:pPr>
      <w:r w:rsidRPr="00533C32">
        <w:rPr>
          <w:lang w:eastAsia="zh-CN"/>
        </w:rPr>
        <w:t xml:space="preserve">        - name: fields</w:t>
      </w:r>
    </w:p>
    <w:p w14:paraId="000B89E3" w14:textId="77777777" w:rsidR="007C4061" w:rsidRPr="00533C32" w:rsidRDefault="007C4061" w:rsidP="007C4061">
      <w:pPr>
        <w:pStyle w:val="PL"/>
        <w:rPr>
          <w:lang w:eastAsia="zh-CN"/>
        </w:rPr>
      </w:pPr>
      <w:r w:rsidRPr="00533C32">
        <w:rPr>
          <w:lang w:eastAsia="zh-CN"/>
        </w:rPr>
        <w:t xml:space="preserve">          in: query</w:t>
      </w:r>
    </w:p>
    <w:p w14:paraId="55B56F87" w14:textId="77777777" w:rsidR="007C4061" w:rsidRPr="00533C32" w:rsidRDefault="007C4061" w:rsidP="007C4061">
      <w:pPr>
        <w:pStyle w:val="PL"/>
        <w:rPr>
          <w:lang w:eastAsia="zh-CN"/>
        </w:rPr>
      </w:pPr>
      <w:r w:rsidRPr="00533C32">
        <w:rPr>
          <w:lang w:eastAsia="zh-CN"/>
        </w:rPr>
        <w:t xml:space="preserve">          description: attributes to be retrieved</w:t>
      </w:r>
    </w:p>
    <w:p w14:paraId="2C847260" w14:textId="77777777" w:rsidR="007C4061" w:rsidRPr="00533C32" w:rsidRDefault="007C4061" w:rsidP="007C4061">
      <w:pPr>
        <w:pStyle w:val="PL"/>
        <w:rPr>
          <w:lang w:eastAsia="zh-CN"/>
        </w:rPr>
      </w:pPr>
      <w:r w:rsidRPr="00533C32">
        <w:rPr>
          <w:lang w:eastAsia="zh-CN"/>
        </w:rPr>
        <w:t xml:space="preserve">          required: false</w:t>
      </w:r>
    </w:p>
    <w:p w14:paraId="7024964D" w14:textId="77777777" w:rsidR="007C4061" w:rsidRPr="00533C32" w:rsidRDefault="007C4061" w:rsidP="007C4061">
      <w:pPr>
        <w:pStyle w:val="PL"/>
        <w:rPr>
          <w:lang w:eastAsia="zh-CN"/>
        </w:rPr>
      </w:pPr>
      <w:r w:rsidRPr="00533C32">
        <w:rPr>
          <w:lang w:eastAsia="zh-CN"/>
        </w:rPr>
        <w:t xml:space="preserve">          schema:</w:t>
      </w:r>
    </w:p>
    <w:p w14:paraId="46A70879" w14:textId="77777777" w:rsidR="007C4061" w:rsidRPr="00533C32" w:rsidRDefault="007C4061" w:rsidP="007C4061">
      <w:pPr>
        <w:pStyle w:val="PL"/>
        <w:rPr>
          <w:lang w:eastAsia="zh-CN"/>
        </w:rPr>
      </w:pPr>
      <w:r w:rsidRPr="00533C32">
        <w:rPr>
          <w:lang w:eastAsia="zh-CN"/>
        </w:rPr>
        <w:t xml:space="preserve">            type: array</w:t>
      </w:r>
    </w:p>
    <w:p w14:paraId="10FCF795" w14:textId="77777777" w:rsidR="007C4061" w:rsidRPr="00533C32" w:rsidRDefault="007C4061" w:rsidP="007C4061">
      <w:pPr>
        <w:pStyle w:val="PL"/>
        <w:rPr>
          <w:lang w:eastAsia="zh-CN"/>
        </w:rPr>
      </w:pPr>
      <w:r w:rsidRPr="00533C32">
        <w:rPr>
          <w:lang w:eastAsia="zh-CN"/>
        </w:rPr>
        <w:t xml:space="preserve">            items:</w:t>
      </w:r>
    </w:p>
    <w:p w14:paraId="53B2B8A3" w14:textId="77777777" w:rsidR="007C4061" w:rsidRPr="00533C32" w:rsidRDefault="007C4061" w:rsidP="007C4061">
      <w:pPr>
        <w:pStyle w:val="PL"/>
        <w:rPr>
          <w:lang w:eastAsia="zh-CN"/>
        </w:rPr>
      </w:pPr>
      <w:r w:rsidRPr="00533C32">
        <w:rPr>
          <w:lang w:eastAsia="zh-CN"/>
        </w:rPr>
        <w:t xml:space="preserve">              type: string</w:t>
      </w:r>
    </w:p>
    <w:p w14:paraId="0A62372F" w14:textId="77777777" w:rsidR="007C4061" w:rsidRPr="00533C32" w:rsidRDefault="007C4061" w:rsidP="007C4061">
      <w:pPr>
        <w:pStyle w:val="PL"/>
      </w:pPr>
      <w:r w:rsidRPr="00533C32">
        <w:t xml:space="preserve">            minItems: 1</w:t>
      </w:r>
    </w:p>
    <w:p w14:paraId="74EBC41D" w14:textId="77777777" w:rsidR="007C4061" w:rsidRPr="00533C32" w:rsidRDefault="007C4061" w:rsidP="007C4061">
      <w:pPr>
        <w:pStyle w:val="PL"/>
      </w:pPr>
      <w:r w:rsidRPr="00533C32">
        <w:t xml:space="preserve">          style: form</w:t>
      </w:r>
    </w:p>
    <w:p w14:paraId="13CF75AA" w14:textId="77777777" w:rsidR="007C4061" w:rsidRPr="00533C32" w:rsidRDefault="007C4061" w:rsidP="007C4061">
      <w:pPr>
        <w:pStyle w:val="PL"/>
        <w:rPr>
          <w:lang w:eastAsia="zh-CN"/>
        </w:rPr>
      </w:pPr>
      <w:r w:rsidRPr="00533C32">
        <w:t xml:space="preserve">          explode: false</w:t>
      </w:r>
    </w:p>
    <w:p w14:paraId="18E1A83E"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24000FD1" w14:textId="77777777" w:rsidR="007C4061" w:rsidRPr="00533C32" w:rsidRDefault="007C4061" w:rsidP="007C4061">
      <w:pPr>
        <w:pStyle w:val="PL"/>
      </w:pPr>
      <w:r w:rsidRPr="00533C32">
        <w:t xml:space="preserve">          description: Supported Features</w:t>
      </w:r>
    </w:p>
    <w:p w14:paraId="316B8EBB" w14:textId="77777777" w:rsidR="007C4061" w:rsidRPr="00533C32" w:rsidRDefault="007C4061" w:rsidP="007C4061">
      <w:pPr>
        <w:pStyle w:val="PL"/>
      </w:pPr>
      <w:r w:rsidRPr="00533C32">
        <w:t xml:space="preserve">          in: query</w:t>
      </w:r>
    </w:p>
    <w:p w14:paraId="064F728E" w14:textId="77777777" w:rsidR="007C4061" w:rsidRPr="00533C32" w:rsidRDefault="007C4061" w:rsidP="007C4061">
      <w:pPr>
        <w:pStyle w:val="PL"/>
      </w:pPr>
      <w:r w:rsidRPr="00533C32">
        <w:t xml:space="preserve">          schema:</w:t>
      </w:r>
    </w:p>
    <w:p w14:paraId="30EA642A" w14:textId="77777777" w:rsidR="007C4061" w:rsidRPr="00533C32" w:rsidRDefault="007C4061" w:rsidP="007C4061">
      <w:pPr>
        <w:pStyle w:val="PL"/>
        <w:rPr>
          <w:lang w:eastAsia="zh-CN"/>
        </w:rPr>
      </w:pPr>
      <w:r w:rsidRPr="00533C32">
        <w:t xml:space="preserve">             $ref: 'TS29571_CommonData.yaml#/components/schemas/SupportedFeatures'</w:t>
      </w:r>
    </w:p>
    <w:p w14:paraId="2B116A0A" w14:textId="77777777" w:rsidR="007C4061" w:rsidRPr="00533C32" w:rsidRDefault="007C4061" w:rsidP="007C4061">
      <w:pPr>
        <w:pStyle w:val="PL"/>
      </w:pPr>
      <w:r w:rsidRPr="00533C32">
        <w:t xml:space="preserve">      responses:</w:t>
      </w:r>
    </w:p>
    <w:p w14:paraId="561DBFBF" w14:textId="77777777" w:rsidR="007C4061" w:rsidRPr="00533C32" w:rsidRDefault="007C4061" w:rsidP="007C4061">
      <w:pPr>
        <w:pStyle w:val="PL"/>
      </w:pPr>
      <w:r w:rsidRPr="00533C32">
        <w:t xml:space="preserve">        '200':</w:t>
      </w:r>
    </w:p>
    <w:p w14:paraId="4E51F27B" w14:textId="77777777" w:rsidR="007C4061" w:rsidRPr="00533C32" w:rsidRDefault="007C4061" w:rsidP="007C4061">
      <w:pPr>
        <w:pStyle w:val="PL"/>
      </w:pPr>
      <w:r w:rsidRPr="00533C32">
        <w:lastRenderedPageBreak/>
        <w:t xml:space="preserve">          description: Expected response to a valid request</w:t>
      </w:r>
    </w:p>
    <w:p w14:paraId="38D02855" w14:textId="77777777" w:rsidR="007C4061" w:rsidRPr="00533C32" w:rsidRDefault="007C4061" w:rsidP="007C4061">
      <w:pPr>
        <w:pStyle w:val="PL"/>
      </w:pPr>
      <w:r w:rsidRPr="00533C32">
        <w:t xml:space="preserve">          content:</w:t>
      </w:r>
    </w:p>
    <w:p w14:paraId="24A821F1" w14:textId="77777777" w:rsidR="007C4061" w:rsidRPr="00533C32" w:rsidRDefault="007C4061" w:rsidP="007C4061">
      <w:pPr>
        <w:pStyle w:val="PL"/>
      </w:pPr>
      <w:r w:rsidRPr="00533C32">
        <w:t xml:space="preserve">            application/json:</w:t>
      </w:r>
    </w:p>
    <w:p w14:paraId="612AE4F4" w14:textId="77777777" w:rsidR="007C4061" w:rsidRPr="00533C32" w:rsidRDefault="007C4061" w:rsidP="007C4061">
      <w:pPr>
        <w:pStyle w:val="PL"/>
      </w:pPr>
      <w:r w:rsidRPr="00533C32">
        <w:t xml:space="preserve">              schema:</w:t>
      </w:r>
    </w:p>
    <w:p w14:paraId="459E4CA4"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64EF0DE9" w14:textId="77777777" w:rsidR="007C4061" w:rsidRDefault="007C4061" w:rsidP="007C4061">
      <w:pPr>
        <w:pStyle w:val="PL"/>
        <w:rPr>
          <w:lang w:eastAsia="zh-CN"/>
        </w:rPr>
      </w:pPr>
      <w:r w:rsidRPr="00533C32">
        <w:t xml:space="preserve">        default:</w:t>
      </w:r>
    </w:p>
    <w:p w14:paraId="41F597C9"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05CCC254" w14:textId="77777777" w:rsidR="007C4061" w:rsidRDefault="007C4061" w:rsidP="007C4061">
      <w:pPr>
        <w:pStyle w:val="PL"/>
        <w:rPr>
          <w:lang w:eastAsia="zh-CN"/>
        </w:rPr>
      </w:pPr>
    </w:p>
    <w:p w14:paraId="1B47CEDC" w14:textId="77777777" w:rsidR="007C4061" w:rsidRPr="00533C32" w:rsidRDefault="007C4061" w:rsidP="007C4061">
      <w:pPr>
        <w:pStyle w:val="PL"/>
      </w:pPr>
      <w:r w:rsidRPr="00533C32">
        <w:t xml:space="preserve">    delete:</w:t>
      </w:r>
    </w:p>
    <w:p w14:paraId="2CD78632" w14:textId="77777777" w:rsidR="007C4061" w:rsidRPr="00533C32" w:rsidRDefault="007C4061" w:rsidP="007C4061">
      <w:pPr>
        <w:pStyle w:val="PL"/>
      </w:pPr>
      <w:r w:rsidRPr="00533C32">
        <w:t xml:space="preserve">      summary: To remove </w:t>
      </w:r>
      <w:r>
        <w:t>the Authentication Status of a UE</w:t>
      </w:r>
    </w:p>
    <w:p w14:paraId="6343EF73" w14:textId="77777777" w:rsidR="007C4061" w:rsidRPr="00533C32" w:rsidRDefault="007C4061" w:rsidP="007C4061">
      <w:pPr>
        <w:pStyle w:val="PL"/>
      </w:pPr>
      <w:r w:rsidRPr="00533C32">
        <w:t xml:space="preserve">      operationId: Delete</w:t>
      </w:r>
      <w:r>
        <w:t>AuthenticationStatus</w:t>
      </w:r>
    </w:p>
    <w:p w14:paraId="4045ECF6" w14:textId="77777777" w:rsidR="007C4061" w:rsidRPr="00533C32" w:rsidRDefault="007C4061" w:rsidP="007C4061">
      <w:pPr>
        <w:pStyle w:val="PL"/>
      </w:pPr>
      <w:r w:rsidRPr="00533C32">
        <w:t xml:space="preserve">      tags:</w:t>
      </w:r>
    </w:p>
    <w:p w14:paraId="55A07F92" w14:textId="77777777" w:rsidR="007C4061" w:rsidRDefault="007C4061" w:rsidP="007C4061">
      <w:pPr>
        <w:pStyle w:val="PL"/>
        <w:rPr>
          <w:lang w:eastAsia="zh-CN"/>
        </w:rPr>
      </w:pPr>
      <w:r w:rsidRPr="00533C32">
        <w:t xml:space="preserve">        - </w:t>
      </w:r>
      <w:r>
        <w:t>AuthEvent</w:t>
      </w:r>
      <w:r w:rsidRPr="00533C32">
        <w:t xml:space="preserve"> (Document)</w:t>
      </w:r>
    </w:p>
    <w:p w14:paraId="094AD497" w14:textId="77777777" w:rsidR="00455CE6" w:rsidRDefault="00455CE6" w:rsidP="00455CE6">
      <w:pPr>
        <w:pStyle w:val="PL"/>
      </w:pPr>
      <w:r>
        <w:t xml:space="preserve">      security:</w:t>
      </w:r>
    </w:p>
    <w:p w14:paraId="16CA6273" w14:textId="77777777" w:rsidR="00455CE6" w:rsidRDefault="00455CE6" w:rsidP="00455CE6">
      <w:pPr>
        <w:pStyle w:val="PL"/>
      </w:pPr>
      <w:r>
        <w:t xml:space="preserve">        - {}</w:t>
      </w:r>
    </w:p>
    <w:p w14:paraId="6D2F9517" w14:textId="77777777" w:rsidR="00455CE6" w:rsidRDefault="00455CE6" w:rsidP="00455CE6">
      <w:pPr>
        <w:pStyle w:val="PL"/>
      </w:pPr>
      <w:r>
        <w:t xml:space="preserve">        - oAuth2ClientCredentials:</w:t>
      </w:r>
    </w:p>
    <w:p w14:paraId="55777FDA" w14:textId="77777777" w:rsidR="00455CE6" w:rsidRDefault="00455CE6" w:rsidP="00455CE6">
      <w:pPr>
        <w:pStyle w:val="PL"/>
      </w:pPr>
      <w:r>
        <w:t xml:space="preserve">          - nudr-dr</w:t>
      </w:r>
    </w:p>
    <w:p w14:paraId="6470A8A2" w14:textId="77777777" w:rsidR="00455CE6" w:rsidRDefault="00455CE6" w:rsidP="00455CE6">
      <w:pPr>
        <w:pStyle w:val="PL"/>
      </w:pPr>
      <w:r>
        <w:t xml:space="preserve">        - oAuth2ClientCredentials:</w:t>
      </w:r>
    </w:p>
    <w:p w14:paraId="510231E8" w14:textId="77777777" w:rsidR="00455CE6" w:rsidRDefault="00455CE6" w:rsidP="00455CE6">
      <w:pPr>
        <w:pStyle w:val="PL"/>
      </w:pPr>
      <w:r>
        <w:t xml:space="preserve">          - nudr-dr</w:t>
      </w:r>
    </w:p>
    <w:p w14:paraId="5C417010" w14:textId="77777777" w:rsidR="00455CE6" w:rsidRPr="00455CE6" w:rsidRDefault="00455CE6" w:rsidP="007C4061">
      <w:pPr>
        <w:pStyle w:val="PL"/>
        <w:rPr>
          <w:lang w:eastAsia="zh-CN"/>
        </w:rPr>
      </w:pPr>
      <w:r>
        <w:t xml:space="preserve">          - nudr-dr:subscription-data</w:t>
      </w:r>
    </w:p>
    <w:p w14:paraId="55750D66" w14:textId="77777777" w:rsidR="007C4061" w:rsidRPr="00533C32" w:rsidRDefault="007C4061" w:rsidP="007C4061">
      <w:pPr>
        <w:pStyle w:val="PL"/>
      </w:pPr>
      <w:r w:rsidRPr="00533C32">
        <w:t xml:space="preserve">      parameters:</w:t>
      </w:r>
    </w:p>
    <w:p w14:paraId="068FD800" w14:textId="77777777" w:rsidR="007C4061" w:rsidRPr="00533C32" w:rsidRDefault="007C4061" w:rsidP="007C4061">
      <w:pPr>
        <w:pStyle w:val="PL"/>
      </w:pPr>
      <w:r w:rsidRPr="00533C32">
        <w:t xml:space="preserve">        - name: ueId</w:t>
      </w:r>
    </w:p>
    <w:p w14:paraId="575E3896" w14:textId="77777777" w:rsidR="007C4061" w:rsidRPr="00533C32" w:rsidRDefault="007C4061" w:rsidP="007C4061">
      <w:pPr>
        <w:pStyle w:val="PL"/>
      </w:pPr>
      <w:r w:rsidRPr="00533C32">
        <w:t xml:space="preserve">          in: path</w:t>
      </w:r>
    </w:p>
    <w:p w14:paraId="54ADC25C" w14:textId="77777777" w:rsidR="007C4061" w:rsidRPr="00533C32" w:rsidRDefault="007C4061" w:rsidP="007C4061">
      <w:pPr>
        <w:pStyle w:val="PL"/>
      </w:pPr>
      <w:r w:rsidRPr="00533C32">
        <w:t xml:space="preserve">          description: UE id</w:t>
      </w:r>
    </w:p>
    <w:p w14:paraId="29062488" w14:textId="77777777" w:rsidR="007C4061" w:rsidRPr="00533C32" w:rsidRDefault="007C4061" w:rsidP="007C4061">
      <w:pPr>
        <w:pStyle w:val="PL"/>
      </w:pPr>
      <w:r w:rsidRPr="00533C32">
        <w:t xml:space="preserve">          required: true</w:t>
      </w:r>
    </w:p>
    <w:p w14:paraId="6BB43877" w14:textId="77777777" w:rsidR="007C4061" w:rsidRPr="00533C32" w:rsidRDefault="007C4061" w:rsidP="007C4061">
      <w:pPr>
        <w:pStyle w:val="PL"/>
      </w:pPr>
      <w:r w:rsidRPr="00533C32">
        <w:t xml:space="preserve">          schema:</w:t>
      </w:r>
    </w:p>
    <w:p w14:paraId="7BE71CDF" w14:textId="77777777" w:rsidR="007C4061" w:rsidRPr="00533C32" w:rsidRDefault="007C4061" w:rsidP="007C4061">
      <w:pPr>
        <w:pStyle w:val="PL"/>
      </w:pPr>
      <w:r w:rsidRPr="00533C32">
        <w:t xml:space="preserve">            $ref: 'TS29571_CommonData.yaml#/components/schemas/</w:t>
      </w:r>
      <w:r w:rsidR="00204900">
        <w:t>Supi</w:t>
      </w:r>
      <w:r w:rsidRPr="00533C32">
        <w:t>'</w:t>
      </w:r>
    </w:p>
    <w:p w14:paraId="6C4B89B9" w14:textId="77777777" w:rsidR="007C4061" w:rsidRPr="00533C32" w:rsidRDefault="007C4061" w:rsidP="007C4061">
      <w:pPr>
        <w:pStyle w:val="PL"/>
      </w:pPr>
      <w:r w:rsidRPr="00533C32">
        <w:t xml:space="preserve">      responses:</w:t>
      </w:r>
    </w:p>
    <w:p w14:paraId="28EF8202" w14:textId="77777777" w:rsidR="007C4061" w:rsidRPr="00533C32" w:rsidRDefault="007C4061" w:rsidP="007C4061">
      <w:pPr>
        <w:pStyle w:val="PL"/>
      </w:pPr>
      <w:r w:rsidRPr="00533C32">
        <w:t xml:space="preserve">        '204':</w:t>
      </w:r>
    </w:p>
    <w:p w14:paraId="075B4DB0" w14:textId="77777777" w:rsidR="007C4061" w:rsidRPr="00533C32" w:rsidRDefault="007C4061" w:rsidP="007C4061">
      <w:pPr>
        <w:pStyle w:val="PL"/>
      </w:pPr>
      <w:r w:rsidRPr="00533C32">
        <w:t xml:space="preserve">          description: Upon success, an empty response body shall be returned.</w:t>
      </w:r>
    </w:p>
    <w:p w14:paraId="54C00CF0" w14:textId="77777777" w:rsidR="007C4061" w:rsidRDefault="007C4061" w:rsidP="007C4061">
      <w:pPr>
        <w:pStyle w:val="PL"/>
        <w:rPr>
          <w:lang w:eastAsia="zh-CN"/>
        </w:rPr>
      </w:pPr>
      <w:r w:rsidRPr="00533C32">
        <w:t xml:space="preserve">        default:</w:t>
      </w:r>
    </w:p>
    <w:p w14:paraId="66BD2F4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CB7357" w14:textId="77777777" w:rsidR="007C4061" w:rsidRDefault="007C4061" w:rsidP="007C4061">
      <w:pPr>
        <w:pStyle w:val="PL"/>
        <w:rPr>
          <w:lang w:eastAsia="zh-CN"/>
        </w:rPr>
      </w:pPr>
    </w:p>
    <w:p w14:paraId="52147B17"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6C2FAD2" w14:textId="77777777" w:rsidR="007B3A61" w:rsidRPr="00533C32" w:rsidRDefault="007B3A61" w:rsidP="007B3A61">
      <w:pPr>
        <w:pStyle w:val="PL"/>
      </w:pPr>
      <w:r w:rsidRPr="00533C32">
        <w:t xml:space="preserve">    put:</w:t>
      </w:r>
    </w:p>
    <w:p w14:paraId="311D367D"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48C017FA" w14:textId="77777777" w:rsidR="007B3A61" w:rsidRPr="00533C32" w:rsidRDefault="007B3A61" w:rsidP="007B3A61">
      <w:pPr>
        <w:pStyle w:val="PL"/>
      </w:pPr>
      <w:r w:rsidRPr="00533C32">
        <w:t xml:space="preserve">      operationId: Create</w:t>
      </w:r>
      <w:r>
        <w:t>Individual</w:t>
      </w:r>
      <w:r w:rsidRPr="00533C32">
        <w:t>AuthenticationStatus</w:t>
      </w:r>
    </w:p>
    <w:p w14:paraId="0C649F00" w14:textId="77777777" w:rsidR="007B3A61" w:rsidRPr="00533C32" w:rsidRDefault="007B3A61" w:rsidP="007B3A61">
      <w:pPr>
        <w:pStyle w:val="PL"/>
      </w:pPr>
      <w:r w:rsidRPr="00533C32">
        <w:t xml:space="preserve">      tags:</w:t>
      </w:r>
    </w:p>
    <w:p w14:paraId="0B3479ED" w14:textId="77777777" w:rsidR="007B3A61" w:rsidRDefault="007B3A61" w:rsidP="007B3A61">
      <w:pPr>
        <w:pStyle w:val="PL"/>
        <w:rPr>
          <w:lang w:eastAsia="zh-CN"/>
        </w:rPr>
      </w:pPr>
      <w:r w:rsidRPr="00533C32">
        <w:t xml:space="preserve">        - </w:t>
      </w:r>
      <w:r>
        <w:t xml:space="preserve">Individual </w:t>
      </w:r>
      <w:r w:rsidRPr="00533C32">
        <w:t>Authentication Status (Document)</w:t>
      </w:r>
    </w:p>
    <w:p w14:paraId="7736320A" w14:textId="77777777" w:rsidR="00455CE6" w:rsidRDefault="00455CE6" w:rsidP="00455CE6">
      <w:pPr>
        <w:pStyle w:val="PL"/>
      </w:pPr>
      <w:r>
        <w:t xml:space="preserve">      security:</w:t>
      </w:r>
    </w:p>
    <w:p w14:paraId="752AABA1" w14:textId="77777777" w:rsidR="00455CE6" w:rsidRDefault="00455CE6" w:rsidP="00455CE6">
      <w:pPr>
        <w:pStyle w:val="PL"/>
      </w:pPr>
      <w:r>
        <w:t xml:space="preserve">        - {}</w:t>
      </w:r>
    </w:p>
    <w:p w14:paraId="01074564" w14:textId="77777777" w:rsidR="00455CE6" w:rsidRDefault="00455CE6" w:rsidP="00455CE6">
      <w:pPr>
        <w:pStyle w:val="PL"/>
      </w:pPr>
      <w:r>
        <w:t xml:space="preserve">        - oAuth2ClientCredentials:</w:t>
      </w:r>
    </w:p>
    <w:p w14:paraId="0EFDB139" w14:textId="77777777" w:rsidR="00455CE6" w:rsidRDefault="00455CE6" w:rsidP="00455CE6">
      <w:pPr>
        <w:pStyle w:val="PL"/>
      </w:pPr>
      <w:r>
        <w:t xml:space="preserve">          - nudr-dr</w:t>
      </w:r>
    </w:p>
    <w:p w14:paraId="35848B69" w14:textId="77777777" w:rsidR="00455CE6" w:rsidRDefault="00455CE6" w:rsidP="00455CE6">
      <w:pPr>
        <w:pStyle w:val="PL"/>
      </w:pPr>
      <w:r>
        <w:t xml:space="preserve">        - oAuth2ClientCredentials:</w:t>
      </w:r>
    </w:p>
    <w:p w14:paraId="38E506DC" w14:textId="77777777" w:rsidR="00455CE6" w:rsidRDefault="00455CE6" w:rsidP="00455CE6">
      <w:pPr>
        <w:pStyle w:val="PL"/>
      </w:pPr>
      <w:r>
        <w:t xml:space="preserve">          - nudr-dr</w:t>
      </w:r>
    </w:p>
    <w:p w14:paraId="454501A2" w14:textId="77777777" w:rsidR="00455CE6" w:rsidRPr="00455CE6" w:rsidRDefault="00455CE6" w:rsidP="007B3A61">
      <w:pPr>
        <w:pStyle w:val="PL"/>
        <w:rPr>
          <w:lang w:eastAsia="zh-CN"/>
        </w:rPr>
      </w:pPr>
      <w:r>
        <w:t xml:space="preserve">          - nudr-dr:subscription-data</w:t>
      </w:r>
    </w:p>
    <w:p w14:paraId="035C8A48" w14:textId="77777777" w:rsidR="007B3A61" w:rsidRPr="00533C32" w:rsidRDefault="007B3A61" w:rsidP="007B3A61">
      <w:pPr>
        <w:pStyle w:val="PL"/>
      </w:pPr>
      <w:r w:rsidRPr="00533C32">
        <w:t xml:space="preserve">      parameters:</w:t>
      </w:r>
    </w:p>
    <w:p w14:paraId="1031AB40" w14:textId="77777777" w:rsidR="007B3A61" w:rsidRPr="00533C32" w:rsidRDefault="007B3A61" w:rsidP="007B3A61">
      <w:pPr>
        <w:pStyle w:val="PL"/>
      </w:pPr>
      <w:r w:rsidRPr="00533C32">
        <w:t xml:space="preserve">        - name: ueId</w:t>
      </w:r>
    </w:p>
    <w:p w14:paraId="5C83677A" w14:textId="77777777" w:rsidR="007B3A61" w:rsidRPr="00533C32" w:rsidRDefault="007B3A61" w:rsidP="007B3A61">
      <w:pPr>
        <w:pStyle w:val="PL"/>
      </w:pPr>
      <w:r w:rsidRPr="00533C32">
        <w:t xml:space="preserve">          in: path</w:t>
      </w:r>
    </w:p>
    <w:p w14:paraId="38259A1F" w14:textId="77777777" w:rsidR="007B3A61" w:rsidRPr="00533C32" w:rsidRDefault="007B3A61" w:rsidP="007B3A61">
      <w:pPr>
        <w:pStyle w:val="PL"/>
      </w:pPr>
      <w:r w:rsidRPr="00533C32">
        <w:t xml:space="preserve">          description: UE id</w:t>
      </w:r>
    </w:p>
    <w:p w14:paraId="15967932" w14:textId="77777777" w:rsidR="007B3A61" w:rsidRPr="00533C32" w:rsidRDefault="007B3A61" w:rsidP="007B3A61">
      <w:pPr>
        <w:pStyle w:val="PL"/>
      </w:pPr>
      <w:r w:rsidRPr="00533C32">
        <w:t xml:space="preserve">          required: true</w:t>
      </w:r>
    </w:p>
    <w:p w14:paraId="48B43626" w14:textId="77777777" w:rsidR="007B3A61" w:rsidRPr="00533C32" w:rsidRDefault="007B3A61" w:rsidP="007B3A61">
      <w:pPr>
        <w:pStyle w:val="PL"/>
      </w:pPr>
      <w:r w:rsidRPr="00533C32">
        <w:t xml:space="preserve">          schema:</w:t>
      </w:r>
    </w:p>
    <w:p w14:paraId="448E387B"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1F199702" w14:textId="77777777" w:rsidR="007B3A61" w:rsidRPr="006A7EE2" w:rsidRDefault="007B3A61" w:rsidP="007B3A61">
      <w:pPr>
        <w:pStyle w:val="PL"/>
      </w:pPr>
      <w:r w:rsidRPr="006A7EE2">
        <w:t xml:space="preserve">        - name: </w:t>
      </w:r>
      <w:r>
        <w:t>servingNetworkName</w:t>
      </w:r>
    </w:p>
    <w:p w14:paraId="33C2F6C7" w14:textId="77777777" w:rsidR="007B3A61" w:rsidRPr="006A7EE2" w:rsidRDefault="007B3A61" w:rsidP="007B3A61">
      <w:pPr>
        <w:pStyle w:val="PL"/>
      </w:pPr>
      <w:r w:rsidRPr="006A7EE2">
        <w:t xml:space="preserve">          in: path</w:t>
      </w:r>
    </w:p>
    <w:p w14:paraId="5981FBF8" w14:textId="77777777" w:rsidR="007B3A61" w:rsidRPr="006A7EE2" w:rsidRDefault="007B3A61" w:rsidP="007B3A61">
      <w:pPr>
        <w:pStyle w:val="PL"/>
      </w:pPr>
      <w:r w:rsidRPr="006A7EE2">
        <w:t xml:space="preserve">          description: </w:t>
      </w:r>
      <w:r>
        <w:t>Serving Network Name</w:t>
      </w:r>
    </w:p>
    <w:p w14:paraId="6AAC4477" w14:textId="77777777" w:rsidR="007B3A61" w:rsidRPr="006A7EE2" w:rsidRDefault="007B3A61" w:rsidP="007B3A61">
      <w:pPr>
        <w:pStyle w:val="PL"/>
      </w:pPr>
      <w:r w:rsidRPr="006A7EE2">
        <w:t xml:space="preserve">          required: true</w:t>
      </w:r>
    </w:p>
    <w:p w14:paraId="6DCB6E3B" w14:textId="77777777" w:rsidR="007B3A61" w:rsidRDefault="007B3A61" w:rsidP="007B3A61">
      <w:pPr>
        <w:pStyle w:val="PL"/>
      </w:pPr>
      <w:r w:rsidRPr="006A7EE2">
        <w:t xml:space="preserve">          schema:</w:t>
      </w:r>
    </w:p>
    <w:p w14:paraId="3050C7F1"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261341CB" w14:textId="77777777" w:rsidR="007B3A61" w:rsidRPr="00533C32" w:rsidRDefault="007B3A61" w:rsidP="007B3A61">
      <w:pPr>
        <w:pStyle w:val="PL"/>
      </w:pPr>
      <w:r w:rsidRPr="00533C32">
        <w:t xml:space="preserve">      requestBody:</w:t>
      </w:r>
    </w:p>
    <w:p w14:paraId="4BCFC909" w14:textId="77777777" w:rsidR="007B3A61" w:rsidRPr="00533C32" w:rsidRDefault="007B3A61" w:rsidP="007B3A61">
      <w:pPr>
        <w:pStyle w:val="PL"/>
      </w:pPr>
      <w:r w:rsidRPr="00533C32">
        <w:t xml:space="preserve">        content:</w:t>
      </w:r>
    </w:p>
    <w:p w14:paraId="7D603243" w14:textId="77777777" w:rsidR="007B3A61" w:rsidRPr="00533C32" w:rsidRDefault="007B3A61" w:rsidP="007B3A61">
      <w:pPr>
        <w:pStyle w:val="PL"/>
      </w:pPr>
      <w:r w:rsidRPr="00533C32">
        <w:t xml:space="preserve">          application/json:</w:t>
      </w:r>
    </w:p>
    <w:p w14:paraId="6E7525EE" w14:textId="77777777" w:rsidR="007B3A61" w:rsidRPr="00533C32" w:rsidRDefault="007B3A61" w:rsidP="007B3A61">
      <w:pPr>
        <w:pStyle w:val="PL"/>
      </w:pPr>
      <w:r w:rsidRPr="00533C32">
        <w:t xml:space="preserve">            schema:</w:t>
      </w:r>
    </w:p>
    <w:p w14:paraId="1F3D0364"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77BDA8E9" w14:textId="77777777" w:rsidR="0074632F" w:rsidRPr="00533C32" w:rsidRDefault="0074632F" w:rsidP="0074632F">
      <w:pPr>
        <w:pStyle w:val="PL"/>
        <w:outlineLvl w:val="0"/>
      </w:pPr>
      <w:r>
        <w:t xml:space="preserve">        </w:t>
      </w:r>
      <w:r w:rsidRPr="003722F2">
        <w:t>required: true</w:t>
      </w:r>
    </w:p>
    <w:p w14:paraId="02B7C469" w14:textId="77777777" w:rsidR="007B3A61" w:rsidRPr="00533C32" w:rsidRDefault="007B3A61" w:rsidP="007B3A61">
      <w:pPr>
        <w:pStyle w:val="PL"/>
      </w:pPr>
      <w:r w:rsidRPr="00533C32">
        <w:t xml:space="preserve">      responses:</w:t>
      </w:r>
    </w:p>
    <w:p w14:paraId="5EF6A2A5" w14:textId="77777777" w:rsidR="007B3A61" w:rsidRPr="00533C32" w:rsidRDefault="007B3A61" w:rsidP="007B3A61">
      <w:pPr>
        <w:pStyle w:val="PL"/>
      </w:pPr>
      <w:r w:rsidRPr="00533C32">
        <w:t xml:space="preserve">        '204':</w:t>
      </w:r>
    </w:p>
    <w:p w14:paraId="36CA7E1E" w14:textId="77777777" w:rsidR="007B3A61" w:rsidRPr="00533C32" w:rsidRDefault="007B3A61" w:rsidP="007B3A61">
      <w:pPr>
        <w:pStyle w:val="PL"/>
      </w:pPr>
      <w:r w:rsidRPr="00533C32">
        <w:t xml:space="preserve">          description: Upon success, an empty response body shall be returned</w:t>
      </w:r>
    </w:p>
    <w:p w14:paraId="11551E24" w14:textId="77777777" w:rsidR="007B3A61" w:rsidRDefault="007B3A61" w:rsidP="007B3A61">
      <w:pPr>
        <w:pStyle w:val="PL"/>
        <w:rPr>
          <w:lang w:eastAsia="zh-CN"/>
        </w:rPr>
      </w:pPr>
      <w:r w:rsidRPr="00533C32">
        <w:t xml:space="preserve">        default:</w:t>
      </w:r>
    </w:p>
    <w:p w14:paraId="09720B5F"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2AE924" w14:textId="77777777" w:rsidR="00A0150A" w:rsidRPr="00533C32" w:rsidRDefault="00A0150A" w:rsidP="007B3A61">
      <w:pPr>
        <w:pStyle w:val="PL"/>
        <w:rPr>
          <w:lang w:eastAsia="zh-CN"/>
        </w:rPr>
      </w:pPr>
    </w:p>
    <w:p w14:paraId="443EFBAB" w14:textId="77777777" w:rsidR="007B3A61" w:rsidRPr="00533C32" w:rsidRDefault="007B3A61" w:rsidP="007B3A61">
      <w:pPr>
        <w:pStyle w:val="PL"/>
      </w:pPr>
      <w:r w:rsidRPr="00533C32">
        <w:t xml:space="preserve">    get:</w:t>
      </w:r>
    </w:p>
    <w:p w14:paraId="3F49B70C"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0A001EBB" w14:textId="77777777" w:rsidR="007B3A61" w:rsidRPr="00533C32" w:rsidRDefault="007B3A61" w:rsidP="007B3A61">
      <w:pPr>
        <w:pStyle w:val="PL"/>
      </w:pPr>
      <w:r w:rsidRPr="00533C32">
        <w:t xml:space="preserve">      operationId: Query</w:t>
      </w:r>
      <w:r>
        <w:t>Individual</w:t>
      </w:r>
      <w:r w:rsidRPr="00533C32">
        <w:t>AuthenticationStatus</w:t>
      </w:r>
    </w:p>
    <w:p w14:paraId="41A79778" w14:textId="77777777" w:rsidR="007B3A61" w:rsidRPr="00533C32" w:rsidRDefault="007B3A61" w:rsidP="007B3A61">
      <w:pPr>
        <w:pStyle w:val="PL"/>
      </w:pPr>
      <w:r w:rsidRPr="00533C32">
        <w:t xml:space="preserve">      tags:</w:t>
      </w:r>
    </w:p>
    <w:p w14:paraId="556A9E86" w14:textId="77777777" w:rsidR="007B3A61" w:rsidRDefault="007B3A61" w:rsidP="007B3A61">
      <w:pPr>
        <w:pStyle w:val="PL"/>
        <w:rPr>
          <w:lang w:eastAsia="zh-CN"/>
        </w:rPr>
      </w:pPr>
      <w:r w:rsidRPr="00533C32">
        <w:t xml:space="preserve">        - </w:t>
      </w:r>
      <w:r>
        <w:t xml:space="preserve">Individual </w:t>
      </w:r>
      <w:r w:rsidRPr="00533C32">
        <w:t>AuthEvent (Document)</w:t>
      </w:r>
    </w:p>
    <w:p w14:paraId="765062E7" w14:textId="77777777" w:rsidR="00455CE6" w:rsidRDefault="00455CE6" w:rsidP="00455CE6">
      <w:pPr>
        <w:pStyle w:val="PL"/>
      </w:pPr>
      <w:r>
        <w:t xml:space="preserve">      security:</w:t>
      </w:r>
    </w:p>
    <w:p w14:paraId="04EF2B29" w14:textId="77777777" w:rsidR="00455CE6" w:rsidRDefault="00455CE6" w:rsidP="00455CE6">
      <w:pPr>
        <w:pStyle w:val="PL"/>
      </w:pPr>
      <w:r>
        <w:t xml:space="preserve">        - {}</w:t>
      </w:r>
    </w:p>
    <w:p w14:paraId="66578574" w14:textId="77777777" w:rsidR="00455CE6" w:rsidRDefault="00455CE6" w:rsidP="00455CE6">
      <w:pPr>
        <w:pStyle w:val="PL"/>
      </w:pPr>
      <w:r>
        <w:lastRenderedPageBreak/>
        <w:t xml:space="preserve">        - oAuth2ClientCredentials:</w:t>
      </w:r>
    </w:p>
    <w:p w14:paraId="46A7B0DF" w14:textId="77777777" w:rsidR="00455CE6" w:rsidRDefault="00455CE6" w:rsidP="00455CE6">
      <w:pPr>
        <w:pStyle w:val="PL"/>
      </w:pPr>
      <w:r>
        <w:t xml:space="preserve">          - nudr-dr</w:t>
      </w:r>
    </w:p>
    <w:p w14:paraId="2A392CE9" w14:textId="77777777" w:rsidR="00455CE6" w:rsidRDefault="00455CE6" w:rsidP="00455CE6">
      <w:pPr>
        <w:pStyle w:val="PL"/>
      </w:pPr>
      <w:r>
        <w:t xml:space="preserve">        - oAuth2ClientCredentials:</w:t>
      </w:r>
    </w:p>
    <w:p w14:paraId="6E7CAE93" w14:textId="77777777" w:rsidR="00455CE6" w:rsidRDefault="00455CE6" w:rsidP="00455CE6">
      <w:pPr>
        <w:pStyle w:val="PL"/>
      </w:pPr>
      <w:r>
        <w:t xml:space="preserve">          - nudr-dr</w:t>
      </w:r>
    </w:p>
    <w:p w14:paraId="404225A1" w14:textId="77777777" w:rsidR="00455CE6" w:rsidRPr="00455CE6" w:rsidRDefault="00455CE6" w:rsidP="007B3A61">
      <w:pPr>
        <w:pStyle w:val="PL"/>
        <w:rPr>
          <w:lang w:eastAsia="zh-CN"/>
        </w:rPr>
      </w:pPr>
      <w:r>
        <w:t xml:space="preserve">          - nudr-dr:subscription-data</w:t>
      </w:r>
    </w:p>
    <w:p w14:paraId="44AA5E71" w14:textId="77777777" w:rsidR="007B3A61" w:rsidRPr="00533C32" w:rsidRDefault="007B3A61" w:rsidP="007B3A61">
      <w:pPr>
        <w:pStyle w:val="PL"/>
      </w:pPr>
      <w:r w:rsidRPr="00533C32">
        <w:t xml:space="preserve">      parameters:</w:t>
      </w:r>
    </w:p>
    <w:p w14:paraId="56F5DD6E" w14:textId="77777777" w:rsidR="007B3A61" w:rsidRPr="00533C32" w:rsidRDefault="007B3A61" w:rsidP="007B3A61">
      <w:pPr>
        <w:pStyle w:val="PL"/>
      </w:pPr>
      <w:r w:rsidRPr="00533C32">
        <w:t xml:space="preserve">        - name: ueId</w:t>
      </w:r>
    </w:p>
    <w:p w14:paraId="313CB0A2" w14:textId="77777777" w:rsidR="007B3A61" w:rsidRPr="00533C32" w:rsidRDefault="007B3A61" w:rsidP="007B3A61">
      <w:pPr>
        <w:pStyle w:val="PL"/>
      </w:pPr>
      <w:r w:rsidRPr="00533C32">
        <w:t xml:space="preserve">          in: path</w:t>
      </w:r>
    </w:p>
    <w:p w14:paraId="0051115F" w14:textId="77777777" w:rsidR="007B3A61" w:rsidRPr="00533C32" w:rsidRDefault="007B3A61" w:rsidP="007B3A61">
      <w:pPr>
        <w:pStyle w:val="PL"/>
      </w:pPr>
      <w:r w:rsidRPr="00533C32">
        <w:t xml:space="preserve">          description: UE id</w:t>
      </w:r>
    </w:p>
    <w:p w14:paraId="411406CF" w14:textId="77777777" w:rsidR="007B3A61" w:rsidRPr="00533C32" w:rsidRDefault="007B3A61" w:rsidP="007B3A61">
      <w:pPr>
        <w:pStyle w:val="PL"/>
      </w:pPr>
      <w:r w:rsidRPr="00533C32">
        <w:t xml:space="preserve">          required: true</w:t>
      </w:r>
    </w:p>
    <w:p w14:paraId="38560DDD" w14:textId="77777777" w:rsidR="007B3A61" w:rsidRPr="00533C32" w:rsidRDefault="007B3A61" w:rsidP="007B3A61">
      <w:pPr>
        <w:pStyle w:val="PL"/>
      </w:pPr>
      <w:r w:rsidRPr="00533C32">
        <w:t xml:space="preserve">          schema:</w:t>
      </w:r>
    </w:p>
    <w:p w14:paraId="585EB744" w14:textId="77777777" w:rsidR="007B3A61" w:rsidRDefault="007B3A61" w:rsidP="007B3A61">
      <w:pPr>
        <w:pStyle w:val="PL"/>
      </w:pPr>
      <w:r w:rsidRPr="00533C32">
        <w:t xml:space="preserve">            $ref: 'TS29571_CommonData.yaml#/components/schemas/</w:t>
      </w:r>
      <w:r w:rsidR="00204900">
        <w:t>Supi</w:t>
      </w:r>
      <w:r w:rsidRPr="00533C32">
        <w:t>'</w:t>
      </w:r>
    </w:p>
    <w:p w14:paraId="44A99FB1" w14:textId="77777777" w:rsidR="007B3A61" w:rsidRPr="006A7EE2" w:rsidRDefault="007B3A61" w:rsidP="007B3A61">
      <w:pPr>
        <w:pStyle w:val="PL"/>
      </w:pPr>
      <w:r w:rsidRPr="006A7EE2">
        <w:t xml:space="preserve">        - name: </w:t>
      </w:r>
      <w:r>
        <w:t>servingNetworkName</w:t>
      </w:r>
    </w:p>
    <w:p w14:paraId="3A602A09" w14:textId="77777777" w:rsidR="007B3A61" w:rsidRPr="006A7EE2" w:rsidRDefault="007B3A61" w:rsidP="007B3A61">
      <w:pPr>
        <w:pStyle w:val="PL"/>
      </w:pPr>
      <w:r w:rsidRPr="006A7EE2">
        <w:t xml:space="preserve">          in: path</w:t>
      </w:r>
    </w:p>
    <w:p w14:paraId="163961DB" w14:textId="77777777" w:rsidR="007B3A61" w:rsidRPr="006A7EE2" w:rsidRDefault="007B3A61" w:rsidP="007B3A61">
      <w:pPr>
        <w:pStyle w:val="PL"/>
      </w:pPr>
      <w:r w:rsidRPr="006A7EE2">
        <w:t xml:space="preserve">          description: </w:t>
      </w:r>
      <w:r>
        <w:t>Serving Network Name</w:t>
      </w:r>
    </w:p>
    <w:p w14:paraId="326BC615" w14:textId="77777777" w:rsidR="007B3A61" w:rsidRPr="006A7EE2" w:rsidRDefault="007B3A61" w:rsidP="007B3A61">
      <w:pPr>
        <w:pStyle w:val="PL"/>
      </w:pPr>
      <w:r w:rsidRPr="006A7EE2">
        <w:t xml:space="preserve">          required: true</w:t>
      </w:r>
    </w:p>
    <w:p w14:paraId="6B9ADDF5" w14:textId="77777777" w:rsidR="007B3A61" w:rsidRDefault="007B3A61" w:rsidP="007B3A61">
      <w:pPr>
        <w:pStyle w:val="PL"/>
      </w:pPr>
      <w:r w:rsidRPr="006A7EE2">
        <w:t xml:space="preserve">          schema:</w:t>
      </w:r>
    </w:p>
    <w:p w14:paraId="2F41E10A"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0D62F8CE" w14:textId="77777777" w:rsidR="007B3A61" w:rsidRPr="00533C32" w:rsidRDefault="007B3A61" w:rsidP="007B3A61">
      <w:pPr>
        <w:pStyle w:val="PL"/>
        <w:rPr>
          <w:lang w:eastAsia="zh-CN"/>
        </w:rPr>
      </w:pPr>
      <w:r w:rsidRPr="00533C32">
        <w:rPr>
          <w:lang w:eastAsia="zh-CN"/>
        </w:rPr>
        <w:t xml:space="preserve">        - name: fields</w:t>
      </w:r>
    </w:p>
    <w:p w14:paraId="28EFA4D8" w14:textId="77777777" w:rsidR="007B3A61" w:rsidRPr="00533C32" w:rsidRDefault="007B3A61" w:rsidP="007B3A61">
      <w:pPr>
        <w:pStyle w:val="PL"/>
        <w:rPr>
          <w:lang w:eastAsia="zh-CN"/>
        </w:rPr>
      </w:pPr>
      <w:r w:rsidRPr="00533C32">
        <w:rPr>
          <w:lang w:eastAsia="zh-CN"/>
        </w:rPr>
        <w:t xml:space="preserve">          in: query</w:t>
      </w:r>
    </w:p>
    <w:p w14:paraId="0C93BA2E" w14:textId="77777777" w:rsidR="007B3A61" w:rsidRPr="00533C32" w:rsidRDefault="007B3A61" w:rsidP="007B3A61">
      <w:pPr>
        <w:pStyle w:val="PL"/>
        <w:rPr>
          <w:lang w:eastAsia="zh-CN"/>
        </w:rPr>
      </w:pPr>
      <w:r w:rsidRPr="00533C32">
        <w:rPr>
          <w:lang w:eastAsia="zh-CN"/>
        </w:rPr>
        <w:t xml:space="preserve">          description: attributes to be retrieved</w:t>
      </w:r>
    </w:p>
    <w:p w14:paraId="1A5A23AC" w14:textId="77777777" w:rsidR="007B3A61" w:rsidRPr="00533C32" w:rsidRDefault="007B3A61" w:rsidP="007B3A61">
      <w:pPr>
        <w:pStyle w:val="PL"/>
        <w:rPr>
          <w:lang w:eastAsia="zh-CN"/>
        </w:rPr>
      </w:pPr>
      <w:r w:rsidRPr="00533C32">
        <w:rPr>
          <w:lang w:eastAsia="zh-CN"/>
        </w:rPr>
        <w:t xml:space="preserve">          required: false</w:t>
      </w:r>
    </w:p>
    <w:p w14:paraId="0F17305D" w14:textId="77777777" w:rsidR="007B3A61" w:rsidRPr="00533C32" w:rsidRDefault="007B3A61" w:rsidP="007B3A61">
      <w:pPr>
        <w:pStyle w:val="PL"/>
        <w:rPr>
          <w:lang w:eastAsia="zh-CN"/>
        </w:rPr>
      </w:pPr>
      <w:r w:rsidRPr="00533C32">
        <w:rPr>
          <w:lang w:eastAsia="zh-CN"/>
        </w:rPr>
        <w:t xml:space="preserve">          schema:</w:t>
      </w:r>
    </w:p>
    <w:p w14:paraId="07A72014" w14:textId="77777777" w:rsidR="007B3A61" w:rsidRPr="00533C32" w:rsidRDefault="007B3A61" w:rsidP="007B3A61">
      <w:pPr>
        <w:pStyle w:val="PL"/>
        <w:rPr>
          <w:lang w:eastAsia="zh-CN"/>
        </w:rPr>
      </w:pPr>
      <w:r w:rsidRPr="00533C32">
        <w:rPr>
          <w:lang w:eastAsia="zh-CN"/>
        </w:rPr>
        <w:t xml:space="preserve">            type: array</w:t>
      </w:r>
    </w:p>
    <w:p w14:paraId="31864CE6" w14:textId="77777777" w:rsidR="007B3A61" w:rsidRPr="00533C32" w:rsidRDefault="007B3A61" w:rsidP="007B3A61">
      <w:pPr>
        <w:pStyle w:val="PL"/>
        <w:rPr>
          <w:lang w:eastAsia="zh-CN"/>
        </w:rPr>
      </w:pPr>
      <w:r w:rsidRPr="00533C32">
        <w:rPr>
          <w:lang w:eastAsia="zh-CN"/>
        </w:rPr>
        <w:t xml:space="preserve">            items:</w:t>
      </w:r>
    </w:p>
    <w:p w14:paraId="0840DEC9" w14:textId="77777777" w:rsidR="007B3A61" w:rsidRPr="00533C32" w:rsidRDefault="007B3A61" w:rsidP="007B3A61">
      <w:pPr>
        <w:pStyle w:val="PL"/>
        <w:rPr>
          <w:lang w:eastAsia="zh-CN"/>
        </w:rPr>
      </w:pPr>
      <w:r w:rsidRPr="00533C32">
        <w:rPr>
          <w:lang w:eastAsia="zh-CN"/>
        </w:rPr>
        <w:t xml:space="preserve">              type: string</w:t>
      </w:r>
    </w:p>
    <w:p w14:paraId="3BAF8695" w14:textId="77777777" w:rsidR="007B3A61" w:rsidRPr="00533C32" w:rsidRDefault="007B3A61" w:rsidP="007B3A61">
      <w:pPr>
        <w:pStyle w:val="PL"/>
      </w:pPr>
      <w:r w:rsidRPr="00533C32">
        <w:t xml:space="preserve">            minItems: 1</w:t>
      </w:r>
    </w:p>
    <w:p w14:paraId="57CAD97F" w14:textId="77777777" w:rsidR="007B3A61" w:rsidRPr="00533C32" w:rsidRDefault="007B3A61" w:rsidP="007B3A61">
      <w:pPr>
        <w:pStyle w:val="PL"/>
      </w:pPr>
      <w:r w:rsidRPr="00533C32">
        <w:t xml:space="preserve">          style: form</w:t>
      </w:r>
    </w:p>
    <w:p w14:paraId="1C06AF09" w14:textId="77777777" w:rsidR="007B3A61" w:rsidRPr="00533C32" w:rsidRDefault="007B3A61" w:rsidP="007B3A61">
      <w:pPr>
        <w:pStyle w:val="PL"/>
        <w:rPr>
          <w:lang w:eastAsia="zh-CN"/>
        </w:rPr>
      </w:pPr>
      <w:r w:rsidRPr="00533C32">
        <w:t xml:space="preserve">          explode: false</w:t>
      </w:r>
    </w:p>
    <w:p w14:paraId="4775B433"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098EF0C2" w14:textId="77777777" w:rsidR="007B3A61" w:rsidRPr="00533C32" w:rsidRDefault="007B3A61" w:rsidP="007B3A61">
      <w:pPr>
        <w:pStyle w:val="PL"/>
      </w:pPr>
      <w:r w:rsidRPr="00533C32">
        <w:t xml:space="preserve">          description: Supported Features</w:t>
      </w:r>
    </w:p>
    <w:p w14:paraId="4BB6E8FD" w14:textId="77777777" w:rsidR="007B3A61" w:rsidRPr="00533C32" w:rsidRDefault="007B3A61" w:rsidP="007B3A61">
      <w:pPr>
        <w:pStyle w:val="PL"/>
      </w:pPr>
      <w:r w:rsidRPr="00533C32">
        <w:t xml:space="preserve">          in: query</w:t>
      </w:r>
    </w:p>
    <w:p w14:paraId="431519B0" w14:textId="77777777" w:rsidR="007B3A61" w:rsidRPr="00533C32" w:rsidRDefault="007B3A61" w:rsidP="007B3A61">
      <w:pPr>
        <w:pStyle w:val="PL"/>
      </w:pPr>
      <w:r w:rsidRPr="00533C32">
        <w:t xml:space="preserve">          schema:</w:t>
      </w:r>
    </w:p>
    <w:p w14:paraId="1B873E5F" w14:textId="77777777" w:rsidR="007B3A61" w:rsidRDefault="007B3A61" w:rsidP="007B3A61">
      <w:pPr>
        <w:pStyle w:val="PL"/>
      </w:pPr>
      <w:r w:rsidRPr="00533C32">
        <w:t xml:space="preserve">             $ref: 'TS29571_CommonData.yaml#/components/schemas/SupportedFeatures'</w:t>
      </w:r>
    </w:p>
    <w:p w14:paraId="2E70764A" w14:textId="77777777" w:rsidR="007B3A61" w:rsidRPr="00533C32" w:rsidRDefault="007B3A61" w:rsidP="007B3A61">
      <w:pPr>
        <w:pStyle w:val="PL"/>
      </w:pPr>
      <w:r w:rsidRPr="00533C32">
        <w:t xml:space="preserve">      responses:</w:t>
      </w:r>
    </w:p>
    <w:p w14:paraId="2B76BC11" w14:textId="77777777" w:rsidR="007B3A61" w:rsidRPr="00533C32" w:rsidRDefault="007B3A61" w:rsidP="007B3A61">
      <w:pPr>
        <w:pStyle w:val="PL"/>
      </w:pPr>
      <w:r w:rsidRPr="00533C32">
        <w:t xml:space="preserve">        '200':</w:t>
      </w:r>
    </w:p>
    <w:p w14:paraId="0519A116" w14:textId="77777777" w:rsidR="007B3A61" w:rsidRPr="00533C32" w:rsidRDefault="007B3A61" w:rsidP="007B3A61">
      <w:pPr>
        <w:pStyle w:val="PL"/>
      </w:pPr>
      <w:r w:rsidRPr="00533C32">
        <w:t xml:space="preserve">          description: Expected response to a valid request</w:t>
      </w:r>
    </w:p>
    <w:p w14:paraId="4345725A" w14:textId="77777777" w:rsidR="007B3A61" w:rsidRPr="00533C32" w:rsidRDefault="007B3A61" w:rsidP="007B3A61">
      <w:pPr>
        <w:pStyle w:val="PL"/>
      </w:pPr>
      <w:r w:rsidRPr="00533C32">
        <w:t xml:space="preserve">          content:</w:t>
      </w:r>
    </w:p>
    <w:p w14:paraId="5A40CAB9" w14:textId="77777777" w:rsidR="007B3A61" w:rsidRPr="00533C32" w:rsidRDefault="007B3A61" w:rsidP="007B3A61">
      <w:pPr>
        <w:pStyle w:val="PL"/>
      </w:pPr>
      <w:r w:rsidRPr="00533C32">
        <w:t xml:space="preserve">            application/json:</w:t>
      </w:r>
    </w:p>
    <w:p w14:paraId="02AE07DB" w14:textId="77777777" w:rsidR="007B3A61" w:rsidRPr="00533C32" w:rsidRDefault="007B3A61" w:rsidP="007B3A61">
      <w:pPr>
        <w:pStyle w:val="PL"/>
      </w:pPr>
      <w:r w:rsidRPr="00533C32">
        <w:t xml:space="preserve">              schema:</w:t>
      </w:r>
    </w:p>
    <w:p w14:paraId="69701E91"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0D51A1DC" w14:textId="77777777" w:rsidR="007B3A61" w:rsidRDefault="007B3A61" w:rsidP="007B3A61">
      <w:pPr>
        <w:pStyle w:val="PL"/>
        <w:rPr>
          <w:lang w:eastAsia="zh-CN"/>
        </w:rPr>
      </w:pPr>
      <w:r w:rsidRPr="00533C32">
        <w:t xml:space="preserve">        default:</w:t>
      </w:r>
    </w:p>
    <w:p w14:paraId="0FBB1EBC"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896D36A" w14:textId="77777777" w:rsidR="007B3A61" w:rsidRPr="00533C32" w:rsidRDefault="007B3A61" w:rsidP="007B3A61">
      <w:pPr>
        <w:pStyle w:val="PL"/>
      </w:pPr>
    </w:p>
    <w:p w14:paraId="6D393710" w14:textId="77777777" w:rsidR="007B3A61" w:rsidRPr="00533C32" w:rsidRDefault="007B3A61" w:rsidP="007B3A61">
      <w:pPr>
        <w:pStyle w:val="PL"/>
      </w:pPr>
      <w:r w:rsidRPr="00533C32">
        <w:t xml:space="preserve">    delete:</w:t>
      </w:r>
    </w:p>
    <w:p w14:paraId="47024B6F" w14:textId="77777777" w:rsidR="007B3A61" w:rsidRPr="00533C32" w:rsidRDefault="007B3A61" w:rsidP="007B3A61">
      <w:pPr>
        <w:pStyle w:val="PL"/>
      </w:pPr>
      <w:r w:rsidRPr="00533C32">
        <w:t xml:space="preserve">      summary: To remove </w:t>
      </w:r>
      <w:r>
        <w:t>the Individual Authentication Status of a UE</w:t>
      </w:r>
    </w:p>
    <w:p w14:paraId="3E14CD72" w14:textId="77777777" w:rsidR="007B3A61" w:rsidRPr="00533C32" w:rsidRDefault="007B3A61" w:rsidP="007B3A61">
      <w:pPr>
        <w:pStyle w:val="PL"/>
      </w:pPr>
      <w:r w:rsidRPr="00533C32">
        <w:t xml:space="preserve">      operationId: Delete</w:t>
      </w:r>
      <w:r>
        <w:t>IndividualAuthenticationStatus</w:t>
      </w:r>
    </w:p>
    <w:p w14:paraId="3F1A6C60" w14:textId="77777777" w:rsidR="007B3A61" w:rsidRPr="00533C32" w:rsidRDefault="007B3A61" w:rsidP="007B3A61">
      <w:pPr>
        <w:pStyle w:val="PL"/>
      </w:pPr>
      <w:r w:rsidRPr="00533C32">
        <w:t xml:space="preserve">      tags:</w:t>
      </w:r>
    </w:p>
    <w:p w14:paraId="73BC702B" w14:textId="77777777" w:rsidR="007B3A61" w:rsidRDefault="007B3A61" w:rsidP="007B3A61">
      <w:pPr>
        <w:pStyle w:val="PL"/>
        <w:rPr>
          <w:lang w:eastAsia="zh-CN"/>
        </w:rPr>
      </w:pPr>
      <w:r w:rsidRPr="00533C32">
        <w:t xml:space="preserve">        - </w:t>
      </w:r>
      <w:r>
        <w:t>Individual AuthEvent</w:t>
      </w:r>
      <w:r w:rsidRPr="00533C32">
        <w:t xml:space="preserve"> (Document)</w:t>
      </w:r>
    </w:p>
    <w:p w14:paraId="1F2824E6" w14:textId="77777777" w:rsidR="00455CE6" w:rsidRDefault="00455CE6" w:rsidP="00455CE6">
      <w:pPr>
        <w:pStyle w:val="PL"/>
      </w:pPr>
      <w:r>
        <w:t xml:space="preserve">      security:</w:t>
      </w:r>
    </w:p>
    <w:p w14:paraId="621C4805" w14:textId="77777777" w:rsidR="00455CE6" w:rsidRDefault="00455CE6" w:rsidP="00455CE6">
      <w:pPr>
        <w:pStyle w:val="PL"/>
      </w:pPr>
      <w:r>
        <w:t xml:space="preserve">        - {}</w:t>
      </w:r>
    </w:p>
    <w:p w14:paraId="7203D80E" w14:textId="77777777" w:rsidR="00455CE6" w:rsidRDefault="00455CE6" w:rsidP="00455CE6">
      <w:pPr>
        <w:pStyle w:val="PL"/>
      </w:pPr>
      <w:r>
        <w:t xml:space="preserve">        - oAuth2ClientCredentials:</w:t>
      </w:r>
    </w:p>
    <w:p w14:paraId="1884950A" w14:textId="77777777" w:rsidR="00455CE6" w:rsidRDefault="00455CE6" w:rsidP="00455CE6">
      <w:pPr>
        <w:pStyle w:val="PL"/>
      </w:pPr>
      <w:r>
        <w:t xml:space="preserve">          - nudr-dr</w:t>
      </w:r>
    </w:p>
    <w:p w14:paraId="31564F2A" w14:textId="77777777" w:rsidR="00455CE6" w:rsidRDefault="00455CE6" w:rsidP="00455CE6">
      <w:pPr>
        <w:pStyle w:val="PL"/>
      </w:pPr>
      <w:r>
        <w:t xml:space="preserve">        - oAuth2ClientCredentials:</w:t>
      </w:r>
    </w:p>
    <w:p w14:paraId="5727D061" w14:textId="77777777" w:rsidR="00455CE6" w:rsidRDefault="00455CE6" w:rsidP="00455CE6">
      <w:pPr>
        <w:pStyle w:val="PL"/>
      </w:pPr>
      <w:r>
        <w:t xml:space="preserve">          - nudr-dr</w:t>
      </w:r>
    </w:p>
    <w:p w14:paraId="2D71F613" w14:textId="77777777" w:rsidR="00455CE6" w:rsidRPr="00533C32" w:rsidRDefault="00455CE6" w:rsidP="00455CE6">
      <w:pPr>
        <w:pStyle w:val="PL"/>
        <w:rPr>
          <w:lang w:eastAsia="zh-CN"/>
        </w:rPr>
      </w:pPr>
      <w:r>
        <w:t xml:space="preserve">          - nudr-dr:subscription-data</w:t>
      </w:r>
    </w:p>
    <w:p w14:paraId="07FA12C5" w14:textId="77777777" w:rsidR="007B3A61" w:rsidRPr="00533C32" w:rsidRDefault="007B3A61" w:rsidP="007B3A61">
      <w:pPr>
        <w:pStyle w:val="PL"/>
      </w:pPr>
      <w:r w:rsidRPr="00533C32">
        <w:t xml:space="preserve">      parameters:</w:t>
      </w:r>
    </w:p>
    <w:p w14:paraId="1FAEB735" w14:textId="77777777" w:rsidR="007B3A61" w:rsidRPr="00533C32" w:rsidRDefault="007B3A61" w:rsidP="007B3A61">
      <w:pPr>
        <w:pStyle w:val="PL"/>
      </w:pPr>
      <w:r w:rsidRPr="00533C32">
        <w:t xml:space="preserve">        - name: ueId</w:t>
      </w:r>
    </w:p>
    <w:p w14:paraId="0CB7231B" w14:textId="77777777" w:rsidR="007B3A61" w:rsidRPr="00533C32" w:rsidRDefault="007B3A61" w:rsidP="007B3A61">
      <w:pPr>
        <w:pStyle w:val="PL"/>
      </w:pPr>
      <w:r w:rsidRPr="00533C32">
        <w:t xml:space="preserve">          in: path</w:t>
      </w:r>
    </w:p>
    <w:p w14:paraId="68CA74C9" w14:textId="77777777" w:rsidR="007B3A61" w:rsidRPr="00533C32" w:rsidRDefault="007B3A61" w:rsidP="007B3A61">
      <w:pPr>
        <w:pStyle w:val="PL"/>
      </w:pPr>
      <w:r w:rsidRPr="00533C32">
        <w:t xml:space="preserve">          description: UE id</w:t>
      </w:r>
    </w:p>
    <w:p w14:paraId="39EF22C7" w14:textId="77777777" w:rsidR="007B3A61" w:rsidRPr="00533C32" w:rsidRDefault="007B3A61" w:rsidP="007B3A61">
      <w:pPr>
        <w:pStyle w:val="PL"/>
      </w:pPr>
      <w:r w:rsidRPr="00533C32">
        <w:t xml:space="preserve">          required: true</w:t>
      </w:r>
    </w:p>
    <w:p w14:paraId="26160B61" w14:textId="77777777" w:rsidR="007B3A61" w:rsidRPr="00533C32" w:rsidRDefault="007B3A61" w:rsidP="007B3A61">
      <w:pPr>
        <w:pStyle w:val="PL"/>
      </w:pPr>
      <w:r w:rsidRPr="00533C32">
        <w:t xml:space="preserve">          schema:</w:t>
      </w:r>
    </w:p>
    <w:p w14:paraId="36BF4EF9" w14:textId="77777777" w:rsidR="007B3A61" w:rsidRDefault="007B3A61" w:rsidP="007B3A61">
      <w:pPr>
        <w:pStyle w:val="PL"/>
      </w:pPr>
      <w:r w:rsidRPr="00533C32">
        <w:t xml:space="preserve">            $ref: 'TS29571_CommonData.yaml#/components/schemas/</w:t>
      </w:r>
      <w:r w:rsidR="00204900">
        <w:t>Supi</w:t>
      </w:r>
      <w:r w:rsidRPr="00533C32">
        <w:t>'</w:t>
      </w:r>
    </w:p>
    <w:p w14:paraId="64456BEA" w14:textId="77777777" w:rsidR="007B3A61" w:rsidRPr="006A7EE2" w:rsidRDefault="007B3A61" w:rsidP="007B3A61">
      <w:pPr>
        <w:pStyle w:val="PL"/>
      </w:pPr>
      <w:r w:rsidRPr="006A7EE2">
        <w:t xml:space="preserve">        - name: </w:t>
      </w:r>
      <w:r>
        <w:t>servingNetworkName</w:t>
      </w:r>
    </w:p>
    <w:p w14:paraId="5649D875" w14:textId="77777777" w:rsidR="007B3A61" w:rsidRPr="006A7EE2" w:rsidRDefault="007B3A61" w:rsidP="007B3A61">
      <w:pPr>
        <w:pStyle w:val="PL"/>
      </w:pPr>
      <w:r w:rsidRPr="006A7EE2">
        <w:t xml:space="preserve">          in: path</w:t>
      </w:r>
    </w:p>
    <w:p w14:paraId="6A01E248" w14:textId="77777777" w:rsidR="007B3A61" w:rsidRPr="006A7EE2" w:rsidRDefault="007B3A61" w:rsidP="007B3A61">
      <w:pPr>
        <w:pStyle w:val="PL"/>
      </w:pPr>
      <w:r w:rsidRPr="006A7EE2">
        <w:t xml:space="preserve">          description: </w:t>
      </w:r>
      <w:r>
        <w:t>Serving Network Name</w:t>
      </w:r>
    </w:p>
    <w:p w14:paraId="6552E5EE" w14:textId="77777777" w:rsidR="007B3A61" w:rsidRPr="006A7EE2" w:rsidRDefault="007B3A61" w:rsidP="007B3A61">
      <w:pPr>
        <w:pStyle w:val="PL"/>
      </w:pPr>
      <w:r w:rsidRPr="006A7EE2">
        <w:t xml:space="preserve">          required: true</w:t>
      </w:r>
    </w:p>
    <w:p w14:paraId="384BCC61" w14:textId="77777777" w:rsidR="007B3A61" w:rsidRDefault="007B3A61" w:rsidP="007B3A61">
      <w:pPr>
        <w:pStyle w:val="PL"/>
      </w:pPr>
      <w:r w:rsidRPr="006A7EE2">
        <w:t xml:space="preserve">          schema:</w:t>
      </w:r>
    </w:p>
    <w:p w14:paraId="4EEC74D0"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604A25A7" w14:textId="77777777" w:rsidR="007B3A61" w:rsidRPr="00533C32" w:rsidRDefault="007B3A61" w:rsidP="007B3A61">
      <w:pPr>
        <w:pStyle w:val="PL"/>
      </w:pPr>
      <w:r w:rsidRPr="00533C32">
        <w:t xml:space="preserve">      responses:</w:t>
      </w:r>
    </w:p>
    <w:p w14:paraId="17936C8F" w14:textId="77777777" w:rsidR="007B3A61" w:rsidRPr="00533C32" w:rsidRDefault="007B3A61" w:rsidP="007B3A61">
      <w:pPr>
        <w:pStyle w:val="PL"/>
      </w:pPr>
      <w:r w:rsidRPr="00533C32">
        <w:t xml:space="preserve">        '204':</w:t>
      </w:r>
    </w:p>
    <w:p w14:paraId="0DB86B37" w14:textId="77777777" w:rsidR="007B3A61" w:rsidRPr="00533C32" w:rsidRDefault="007B3A61" w:rsidP="007B3A61">
      <w:pPr>
        <w:pStyle w:val="PL"/>
      </w:pPr>
      <w:r w:rsidRPr="00533C32">
        <w:t xml:space="preserve">          description: Upon success, an empty response body shall be returned.</w:t>
      </w:r>
    </w:p>
    <w:p w14:paraId="76F5D878" w14:textId="77777777" w:rsidR="007B3A61" w:rsidRDefault="007B3A61" w:rsidP="007B3A61">
      <w:pPr>
        <w:pStyle w:val="PL"/>
        <w:rPr>
          <w:lang w:eastAsia="zh-CN"/>
        </w:rPr>
      </w:pPr>
      <w:r w:rsidRPr="00533C32">
        <w:t xml:space="preserve">        default:</w:t>
      </w:r>
    </w:p>
    <w:p w14:paraId="507E7C56"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F74DC1E" w14:textId="77777777" w:rsidR="007B3A61" w:rsidRPr="00533C32" w:rsidRDefault="007B3A61" w:rsidP="007C4061">
      <w:pPr>
        <w:pStyle w:val="PL"/>
        <w:rPr>
          <w:lang w:eastAsia="zh-CN"/>
        </w:rPr>
      </w:pPr>
    </w:p>
    <w:p w14:paraId="612D1B73" w14:textId="77777777" w:rsidR="007C4061" w:rsidRPr="00533C32" w:rsidRDefault="007C4061" w:rsidP="007C4061">
      <w:pPr>
        <w:pStyle w:val="PL"/>
      </w:pPr>
      <w:r w:rsidRPr="00533C32">
        <w:t xml:space="preserve">  /subscription-data/{ueId}/</w:t>
      </w:r>
      <w:r w:rsidRPr="00533C32">
        <w:rPr>
          <w:kern w:val="2"/>
        </w:rPr>
        <w:t>ue-update-confirmation-data/sor-data:</w:t>
      </w:r>
    </w:p>
    <w:p w14:paraId="1A82FF98" w14:textId="77777777" w:rsidR="007C4061" w:rsidRPr="00533C32" w:rsidRDefault="007C4061" w:rsidP="007C4061">
      <w:pPr>
        <w:pStyle w:val="PL"/>
      </w:pPr>
      <w:r w:rsidRPr="00533C32">
        <w:t xml:space="preserve">    put:</w:t>
      </w:r>
    </w:p>
    <w:p w14:paraId="2E942484" w14:textId="77777777" w:rsidR="007C4061" w:rsidRPr="00533C32" w:rsidRDefault="007C4061" w:rsidP="007C4061">
      <w:pPr>
        <w:pStyle w:val="PL"/>
      </w:pPr>
      <w:r w:rsidRPr="00533C32">
        <w:t xml:space="preserve">      summary: To store the SoR acknowledgement information of a UE</w:t>
      </w:r>
    </w:p>
    <w:p w14:paraId="04499B92" w14:textId="77777777" w:rsidR="007C4061" w:rsidRPr="00533C32" w:rsidRDefault="007C4061" w:rsidP="007C4061">
      <w:pPr>
        <w:pStyle w:val="PL"/>
      </w:pPr>
      <w:r w:rsidRPr="00533C32">
        <w:lastRenderedPageBreak/>
        <w:t xml:space="preserve">      operationId: CreateAuthenticationSoR</w:t>
      </w:r>
    </w:p>
    <w:p w14:paraId="16E1EBAF" w14:textId="77777777" w:rsidR="007C4061" w:rsidRPr="00533C32" w:rsidRDefault="007C4061" w:rsidP="007C4061">
      <w:pPr>
        <w:pStyle w:val="PL"/>
      </w:pPr>
      <w:r w:rsidRPr="00533C32">
        <w:t xml:space="preserve">      tags:</w:t>
      </w:r>
    </w:p>
    <w:p w14:paraId="741B6287" w14:textId="77777777" w:rsidR="007C4061" w:rsidRDefault="007C4061" w:rsidP="007C4061">
      <w:pPr>
        <w:pStyle w:val="PL"/>
        <w:rPr>
          <w:lang w:eastAsia="zh-CN"/>
        </w:rPr>
      </w:pPr>
      <w:r w:rsidRPr="00533C32">
        <w:t xml:space="preserve">        - Authentication SoR (Document)</w:t>
      </w:r>
    </w:p>
    <w:p w14:paraId="599FB998" w14:textId="77777777" w:rsidR="00455CE6" w:rsidRDefault="00455CE6" w:rsidP="00455CE6">
      <w:pPr>
        <w:pStyle w:val="PL"/>
      </w:pPr>
      <w:r>
        <w:t xml:space="preserve">      security:</w:t>
      </w:r>
    </w:p>
    <w:p w14:paraId="5F9FF36E" w14:textId="77777777" w:rsidR="00455CE6" w:rsidRDefault="00455CE6" w:rsidP="00455CE6">
      <w:pPr>
        <w:pStyle w:val="PL"/>
      </w:pPr>
      <w:r>
        <w:t xml:space="preserve">        - {}</w:t>
      </w:r>
    </w:p>
    <w:p w14:paraId="164A9C6E" w14:textId="77777777" w:rsidR="00455CE6" w:rsidRDefault="00455CE6" w:rsidP="00455CE6">
      <w:pPr>
        <w:pStyle w:val="PL"/>
      </w:pPr>
      <w:r>
        <w:t xml:space="preserve">        - oAuth2ClientCredentials:</w:t>
      </w:r>
    </w:p>
    <w:p w14:paraId="475FD6CA" w14:textId="77777777" w:rsidR="00455CE6" w:rsidRDefault="00455CE6" w:rsidP="00455CE6">
      <w:pPr>
        <w:pStyle w:val="PL"/>
      </w:pPr>
      <w:r>
        <w:t xml:space="preserve">          - nudr-dr</w:t>
      </w:r>
    </w:p>
    <w:p w14:paraId="42BFF161" w14:textId="77777777" w:rsidR="00455CE6" w:rsidRDefault="00455CE6" w:rsidP="00455CE6">
      <w:pPr>
        <w:pStyle w:val="PL"/>
      </w:pPr>
      <w:r>
        <w:t xml:space="preserve">        - oAuth2ClientCredentials:</w:t>
      </w:r>
    </w:p>
    <w:p w14:paraId="589BE297" w14:textId="77777777" w:rsidR="00455CE6" w:rsidRDefault="00455CE6" w:rsidP="00455CE6">
      <w:pPr>
        <w:pStyle w:val="PL"/>
      </w:pPr>
      <w:r>
        <w:t xml:space="preserve">          - nudr-dr</w:t>
      </w:r>
    </w:p>
    <w:p w14:paraId="6F509837" w14:textId="77777777" w:rsidR="00455CE6" w:rsidRPr="00533C32" w:rsidRDefault="00455CE6" w:rsidP="00455CE6">
      <w:pPr>
        <w:pStyle w:val="PL"/>
        <w:rPr>
          <w:lang w:eastAsia="zh-CN"/>
        </w:rPr>
      </w:pPr>
      <w:r>
        <w:t xml:space="preserve">          - nudr-dr:subscription-data</w:t>
      </w:r>
    </w:p>
    <w:p w14:paraId="01EC5C43" w14:textId="77777777" w:rsidR="007C4061" w:rsidRPr="00533C32" w:rsidRDefault="007C4061" w:rsidP="007C4061">
      <w:pPr>
        <w:pStyle w:val="PL"/>
      </w:pPr>
      <w:r w:rsidRPr="00533C32">
        <w:t xml:space="preserve">      parameters:</w:t>
      </w:r>
    </w:p>
    <w:p w14:paraId="639C2791" w14:textId="77777777" w:rsidR="007C4061" w:rsidRPr="00533C32" w:rsidRDefault="007C4061" w:rsidP="007C4061">
      <w:pPr>
        <w:pStyle w:val="PL"/>
      </w:pPr>
      <w:r w:rsidRPr="00533C32">
        <w:t xml:space="preserve">        - name: ueId</w:t>
      </w:r>
    </w:p>
    <w:p w14:paraId="78A6CC7A" w14:textId="77777777" w:rsidR="007C4061" w:rsidRPr="00533C32" w:rsidRDefault="007C4061" w:rsidP="007C4061">
      <w:pPr>
        <w:pStyle w:val="PL"/>
      </w:pPr>
      <w:r w:rsidRPr="00533C32">
        <w:t xml:space="preserve">          in: path</w:t>
      </w:r>
    </w:p>
    <w:p w14:paraId="31FF5D41" w14:textId="77777777" w:rsidR="007C4061" w:rsidRPr="00533C32" w:rsidRDefault="007C4061" w:rsidP="007C4061">
      <w:pPr>
        <w:pStyle w:val="PL"/>
      </w:pPr>
      <w:r w:rsidRPr="00533C32">
        <w:t xml:space="preserve">          description: UE id</w:t>
      </w:r>
    </w:p>
    <w:p w14:paraId="2CA9670C" w14:textId="77777777" w:rsidR="007C4061" w:rsidRPr="00533C32" w:rsidRDefault="007C4061" w:rsidP="007C4061">
      <w:pPr>
        <w:pStyle w:val="PL"/>
      </w:pPr>
      <w:r w:rsidRPr="00533C32">
        <w:t xml:space="preserve">          required: true</w:t>
      </w:r>
    </w:p>
    <w:p w14:paraId="79E3086E" w14:textId="77777777" w:rsidR="007C4061" w:rsidRPr="00533C32" w:rsidRDefault="007C4061" w:rsidP="007C4061">
      <w:pPr>
        <w:pStyle w:val="PL"/>
      </w:pPr>
      <w:r w:rsidRPr="00533C32">
        <w:t xml:space="preserve">          schema:</w:t>
      </w:r>
    </w:p>
    <w:p w14:paraId="15C7525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AAE4FC9"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2C37A1BF" w14:textId="77777777" w:rsidR="007C4061" w:rsidRPr="00533C32" w:rsidRDefault="007C4061" w:rsidP="007C4061">
      <w:pPr>
        <w:pStyle w:val="PL"/>
      </w:pPr>
      <w:r w:rsidRPr="00533C32">
        <w:t xml:space="preserve">          in: query</w:t>
      </w:r>
    </w:p>
    <w:p w14:paraId="6D44DA0D" w14:textId="77777777" w:rsidR="007C4061" w:rsidRPr="00533C32" w:rsidRDefault="007C4061" w:rsidP="007C4061">
      <w:pPr>
        <w:pStyle w:val="PL"/>
      </w:pPr>
      <w:r w:rsidRPr="00533C32">
        <w:t xml:space="preserve">          description: Supported Features</w:t>
      </w:r>
    </w:p>
    <w:p w14:paraId="056E115F" w14:textId="77777777" w:rsidR="007C4061" w:rsidRPr="00533C32" w:rsidRDefault="007C4061" w:rsidP="007C4061">
      <w:pPr>
        <w:pStyle w:val="PL"/>
      </w:pPr>
      <w:r w:rsidRPr="00533C32">
        <w:t xml:space="preserve">          schema:</w:t>
      </w:r>
    </w:p>
    <w:p w14:paraId="6A9D2BAC" w14:textId="77777777" w:rsidR="007C4061" w:rsidRPr="00533C32" w:rsidRDefault="007C4061" w:rsidP="007C4061">
      <w:pPr>
        <w:pStyle w:val="PL"/>
        <w:rPr>
          <w:lang w:eastAsia="zh-CN"/>
        </w:rPr>
      </w:pPr>
      <w:r w:rsidRPr="00533C32">
        <w:t xml:space="preserve">             $ref: 'TS29571_CommonData.yaml#/components/schemas/SupportedFeatures'</w:t>
      </w:r>
    </w:p>
    <w:p w14:paraId="2AA14E3C" w14:textId="77777777" w:rsidR="007C4061" w:rsidRPr="00533C32" w:rsidRDefault="007C4061" w:rsidP="007C4061">
      <w:pPr>
        <w:pStyle w:val="PL"/>
      </w:pPr>
      <w:r w:rsidRPr="00533C32">
        <w:t xml:space="preserve">      requestBody:</w:t>
      </w:r>
    </w:p>
    <w:p w14:paraId="09432B18" w14:textId="77777777" w:rsidR="007C4061" w:rsidRPr="00533C32" w:rsidRDefault="007C4061" w:rsidP="007C4061">
      <w:pPr>
        <w:pStyle w:val="PL"/>
      </w:pPr>
      <w:r w:rsidRPr="00533C32">
        <w:t xml:space="preserve">        content:</w:t>
      </w:r>
    </w:p>
    <w:p w14:paraId="70D8DC48" w14:textId="77777777" w:rsidR="007C4061" w:rsidRPr="00533C32" w:rsidRDefault="007C4061" w:rsidP="007C4061">
      <w:pPr>
        <w:pStyle w:val="PL"/>
      </w:pPr>
      <w:r w:rsidRPr="00533C32">
        <w:t xml:space="preserve">          application/json:</w:t>
      </w:r>
    </w:p>
    <w:p w14:paraId="4A87A892" w14:textId="77777777" w:rsidR="007C4061" w:rsidRPr="00533C32" w:rsidRDefault="007C4061" w:rsidP="007C4061">
      <w:pPr>
        <w:pStyle w:val="PL"/>
      </w:pPr>
      <w:r w:rsidRPr="00533C32">
        <w:t xml:space="preserve">            schema:</w:t>
      </w:r>
    </w:p>
    <w:p w14:paraId="515AD0F7"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782CBBC8" w14:textId="77777777" w:rsidR="0074632F" w:rsidRPr="00533C32" w:rsidRDefault="0074632F" w:rsidP="0074632F">
      <w:pPr>
        <w:pStyle w:val="PL"/>
        <w:outlineLvl w:val="0"/>
      </w:pPr>
      <w:r>
        <w:t xml:space="preserve">        </w:t>
      </w:r>
      <w:r w:rsidRPr="003722F2">
        <w:t>required: true</w:t>
      </w:r>
    </w:p>
    <w:p w14:paraId="240F6B19" w14:textId="77777777" w:rsidR="007C4061" w:rsidRPr="00533C32" w:rsidRDefault="007C4061" w:rsidP="007C4061">
      <w:pPr>
        <w:pStyle w:val="PL"/>
      </w:pPr>
      <w:r w:rsidRPr="00533C32">
        <w:t xml:space="preserve">      responses:</w:t>
      </w:r>
    </w:p>
    <w:p w14:paraId="7E8C6FFA" w14:textId="77777777" w:rsidR="007C4061" w:rsidRPr="00533C32" w:rsidRDefault="007C4061" w:rsidP="007C4061">
      <w:pPr>
        <w:pStyle w:val="PL"/>
      </w:pPr>
      <w:r w:rsidRPr="00533C32">
        <w:t xml:space="preserve">        '204':</w:t>
      </w:r>
    </w:p>
    <w:p w14:paraId="6CB0B81D" w14:textId="77777777" w:rsidR="007C4061" w:rsidRPr="00533C32" w:rsidRDefault="007C4061" w:rsidP="007C4061">
      <w:pPr>
        <w:pStyle w:val="PL"/>
      </w:pPr>
      <w:r w:rsidRPr="00533C32">
        <w:t xml:space="preserve">          description: Expected response to a valid request</w:t>
      </w:r>
    </w:p>
    <w:p w14:paraId="529418C2" w14:textId="77777777" w:rsidR="007C4061" w:rsidRDefault="007C4061" w:rsidP="007C4061">
      <w:pPr>
        <w:pStyle w:val="PL"/>
        <w:rPr>
          <w:lang w:eastAsia="zh-CN"/>
        </w:rPr>
      </w:pPr>
      <w:r w:rsidRPr="00533C32">
        <w:t xml:space="preserve">        default:</w:t>
      </w:r>
    </w:p>
    <w:p w14:paraId="1686BDCB"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4A2BDD20" w14:textId="77777777" w:rsidR="00A0150A" w:rsidRPr="00533C32" w:rsidRDefault="00A0150A" w:rsidP="007C4061">
      <w:pPr>
        <w:pStyle w:val="PL"/>
        <w:rPr>
          <w:lang w:eastAsia="zh-CN"/>
        </w:rPr>
      </w:pPr>
    </w:p>
    <w:p w14:paraId="0FCF004D" w14:textId="77777777" w:rsidR="007C4061" w:rsidRPr="00533C32" w:rsidRDefault="007C4061" w:rsidP="007C4061">
      <w:pPr>
        <w:pStyle w:val="PL"/>
      </w:pPr>
      <w:r w:rsidRPr="00533C32">
        <w:t xml:space="preserve">    get:</w:t>
      </w:r>
    </w:p>
    <w:p w14:paraId="134B3E20" w14:textId="77777777" w:rsidR="007C4061" w:rsidRPr="00533C32" w:rsidRDefault="007C4061" w:rsidP="007C4061">
      <w:pPr>
        <w:pStyle w:val="PL"/>
      </w:pPr>
      <w:r w:rsidRPr="00533C32">
        <w:t xml:space="preserve">      summary: Retrieves the SoR acknowledgement information of a UE</w:t>
      </w:r>
    </w:p>
    <w:p w14:paraId="489B1549" w14:textId="77777777" w:rsidR="007C4061" w:rsidRPr="00533C32" w:rsidRDefault="007C4061" w:rsidP="007C4061">
      <w:pPr>
        <w:pStyle w:val="PL"/>
      </w:pPr>
      <w:r w:rsidRPr="00533C32">
        <w:t xml:space="preserve">      operationId: QueryAuthSoR</w:t>
      </w:r>
    </w:p>
    <w:p w14:paraId="008C6C30" w14:textId="77777777" w:rsidR="007C4061" w:rsidRPr="00533C32" w:rsidRDefault="007C4061" w:rsidP="007C4061">
      <w:pPr>
        <w:pStyle w:val="PL"/>
      </w:pPr>
      <w:r w:rsidRPr="00533C32">
        <w:t xml:space="preserve">      tags:</w:t>
      </w:r>
    </w:p>
    <w:p w14:paraId="261F18AC" w14:textId="77777777" w:rsidR="007C4061" w:rsidRDefault="007C4061" w:rsidP="007C4061">
      <w:pPr>
        <w:pStyle w:val="PL"/>
        <w:rPr>
          <w:lang w:eastAsia="zh-CN"/>
        </w:rPr>
      </w:pPr>
      <w:r w:rsidRPr="00533C32">
        <w:t xml:space="preserve">        - Authentication SoR (Document)</w:t>
      </w:r>
    </w:p>
    <w:p w14:paraId="120250E9" w14:textId="77777777" w:rsidR="00455CE6" w:rsidRDefault="00455CE6" w:rsidP="00455CE6">
      <w:pPr>
        <w:pStyle w:val="PL"/>
      </w:pPr>
      <w:r>
        <w:t xml:space="preserve">      security:</w:t>
      </w:r>
    </w:p>
    <w:p w14:paraId="7DE6B220" w14:textId="77777777" w:rsidR="00455CE6" w:rsidRDefault="00455CE6" w:rsidP="00455CE6">
      <w:pPr>
        <w:pStyle w:val="PL"/>
      </w:pPr>
      <w:r>
        <w:t xml:space="preserve">        - {}</w:t>
      </w:r>
    </w:p>
    <w:p w14:paraId="164C7604" w14:textId="77777777" w:rsidR="00455CE6" w:rsidRDefault="00455CE6" w:rsidP="00455CE6">
      <w:pPr>
        <w:pStyle w:val="PL"/>
      </w:pPr>
      <w:r>
        <w:t xml:space="preserve">        - oAuth2ClientCredentials:</w:t>
      </w:r>
    </w:p>
    <w:p w14:paraId="0E584768" w14:textId="77777777" w:rsidR="00455CE6" w:rsidRDefault="00455CE6" w:rsidP="00455CE6">
      <w:pPr>
        <w:pStyle w:val="PL"/>
      </w:pPr>
      <w:r>
        <w:t xml:space="preserve">          - nudr-dr</w:t>
      </w:r>
    </w:p>
    <w:p w14:paraId="6BB80CFD" w14:textId="77777777" w:rsidR="00455CE6" w:rsidRDefault="00455CE6" w:rsidP="00455CE6">
      <w:pPr>
        <w:pStyle w:val="PL"/>
      </w:pPr>
      <w:r>
        <w:t xml:space="preserve">        - oAuth2ClientCredentials:</w:t>
      </w:r>
    </w:p>
    <w:p w14:paraId="0ED72632" w14:textId="77777777" w:rsidR="00455CE6" w:rsidRDefault="00455CE6" w:rsidP="00455CE6">
      <w:pPr>
        <w:pStyle w:val="PL"/>
      </w:pPr>
      <w:r>
        <w:t xml:space="preserve">          - nudr-dr</w:t>
      </w:r>
    </w:p>
    <w:p w14:paraId="6EE10F5F" w14:textId="77777777" w:rsidR="00455CE6" w:rsidRPr="00533C32" w:rsidRDefault="00455CE6" w:rsidP="00455CE6">
      <w:pPr>
        <w:pStyle w:val="PL"/>
        <w:rPr>
          <w:lang w:eastAsia="zh-CN"/>
        </w:rPr>
      </w:pPr>
      <w:r>
        <w:t xml:space="preserve">          - nudr-dr:subscription-data</w:t>
      </w:r>
    </w:p>
    <w:p w14:paraId="4B17AD17" w14:textId="77777777" w:rsidR="007C4061" w:rsidRPr="00533C32" w:rsidRDefault="007C4061" w:rsidP="007C4061">
      <w:pPr>
        <w:pStyle w:val="PL"/>
      </w:pPr>
      <w:r w:rsidRPr="00533C32">
        <w:t xml:space="preserve">      parameters:</w:t>
      </w:r>
    </w:p>
    <w:p w14:paraId="665835AD" w14:textId="77777777" w:rsidR="007C4061" w:rsidRPr="00533C32" w:rsidRDefault="007C4061" w:rsidP="007C4061">
      <w:pPr>
        <w:pStyle w:val="PL"/>
      </w:pPr>
      <w:r w:rsidRPr="00533C32">
        <w:t xml:space="preserve">        - name: ueId</w:t>
      </w:r>
    </w:p>
    <w:p w14:paraId="61102462" w14:textId="77777777" w:rsidR="007C4061" w:rsidRPr="00533C32" w:rsidRDefault="007C4061" w:rsidP="007C4061">
      <w:pPr>
        <w:pStyle w:val="PL"/>
      </w:pPr>
      <w:r w:rsidRPr="00533C32">
        <w:t xml:space="preserve">          in: path</w:t>
      </w:r>
    </w:p>
    <w:p w14:paraId="4350AB14" w14:textId="77777777" w:rsidR="007C4061" w:rsidRPr="00533C32" w:rsidRDefault="007C4061" w:rsidP="007C4061">
      <w:pPr>
        <w:pStyle w:val="PL"/>
      </w:pPr>
      <w:r w:rsidRPr="00533C32">
        <w:t xml:space="preserve">          description: UE id</w:t>
      </w:r>
    </w:p>
    <w:p w14:paraId="08BFF230" w14:textId="77777777" w:rsidR="007C4061" w:rsidRPr="00533C32" w:rsidRDefault="007C4061" w:rsidP="007C4061">
      <w:pPr>
        <w:pStyle w:val="PL"/>
      </w:pPr>
      <w:r w:rsidRPr="00533C32">
        <w:t xml:space="preserve">          required: true</w:t>
      </w:r>
    </w:p>
    <w:p w14:paraId="46BADFB2" w14:textId="77777777" w:rsidR="007C4061" w:rsidRPr="00533C32" w:rsidRDefault="007C4061" w:rsidP="007C4061">
      <w:pPr>
        <w:pStyle w:val="PL"/>
      </w:pPr>
      <w:r w:rsidRPr="00533C32">
        <w:t xml:space="preserve">          schema:</w:t>
      </w:r>
    </w:p>
    <w:p w14:paraId="0A249BB7"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9766C1C" w14:textId="77777777" w:rsidR="007C4061" w:rsidRPr="00533C32" w:rsidRDefault="007C4061" w:rsidP="007C4061">
      <w:pPr>
        <w:pStyle w:val="PL"/>
      </w:pPr>
      <w:r w:rsidRPr="00533C32">
        <w:t xml:space="preserve">        - name: supportedFeatures</w:t>
      </w:r>
    </w:p>
    <w:p w14:paraId="0F1E4398" w14:textId="77777777" w:rsidR="007C4061" w:rsidRPr="00533C32" w:rsidRDefault="007C4061" w:rsidP="007C4061">
      <w:pPr>
        <w:pStyle w:val="PL"/>
      </w:pPr>
      <w:r w:rsidRPr="00533C32">
        <w:t xml:space="preserve">          in: query</w:t>
      </w:r>
    </w:p>
    <w:p w14:paraId="1713D465" w14:textId="77777777" w:rsidR="007C4061" w:rsidRPr="00533C32" w:rsidRDefault="007C4061" w:rsidP="007C4061">
      <w:pPr>
        <w:pStyle w:val="PL"/>
      </w:pPr>
      <w:r w:rsidRPr="00533C32">
        <w:t xml:space="preserve">          description: Supported Features</w:t>
      </w:r>
    </w:p>
    <w:p w14:paraId="6EC7E6AD" w14:textId="77777777" w:rsidR="007C4061" w:rsidRPr="00533C32" w:rsidRDefault="007C4061" w:rsidP="007C4061">
      <w:pPr>
        <w:pStyle w:val="PL"/>
      </w:pPr>
      <w:r w:rsidRPr="00533C32">
        <w:t xml:space="preserve">          schema:</w:t>
      </w:r>
    </w:p>
    <w:p w14:paraId="05E97FB3" w14:textId="77777777" w:rsidR="007C4061" w:rsidRPr="00533C32" w:rsidRDefault="007C4061" w:rsidP="007C4061">
      <w:pPr>
        <w:pStyle w:val="PL"/>
        <w:rPr>
          <w:lang w:eastAsia="zh-CN"/>
        </w:rPr>
      </w:pPr>
      <w:r w:rsidRPr="00533C32">
        <w:t xml:space="preserve">             $ref: 'TS29571_CommonData.yaml#/components/schemas/SupportedFeatures'</w:t>
      </w:r>
    </w:p>
    <w:p w14:paraId="69D4AB73" w14:textId="77777777" w:rsidR="007C4061" w:rsidRPr="00533C32" w:rsidRDefault="007C4061" w:rsidP="007C4061">
      <w:pPr>
        <w:pStyle w:val="PL"/>
      </w:pPr>
      <w:r w:rsidRPr="00533C32">
        <w:t xml:space="preserve">      responses:</w:t>
      </w:r>
    </w:p>
    <w:p w14:paraId="1EC2482D" w14:textId="77777777" w:rsidR="007C4061" w:rsidRPr="00533C32" w:rsidRDefault="007C4061" w:rsidP="007C4061">
      <w:pPr>
        <w:pStyle w:val="PL"/>
      </w:pPr>
      <w:r w:rsidRPr="00533C32">
        <w:t xml:space="preserve">        '200':</w:t>
      </w:r>
    </w:p>
    <w:p w14:paraId="1E57A152" w14:textId="77777777" w:rsidR="007C4061" w:rsidRPr="00533C32" w:rsidRDefault="007C4061" w:rsidP="007C4061">
      <w:pPr>
        <w:pStyle w:val="PL"/>
      </w:pPr>
      <w:r w:rsidRPr="00533C32">
        <w:t xml:space="preserve">          description: Expected response to a valid request</w:t>
      </w:r>
    </w:p>
    <w:p w14:paraId="22D47865" w14:textId="77777777" w:rsidR="007C4061" w:rsidRPr="00533C32" w:rsidRDefault="007C4061" w:rsidP="007C4061">
      <w:pPr>
        <w:pStyle w:val="PL"/>
      </w:pPr>
      <w:r w:rsidRPr="00533C32">
        <w:t xml:space="preserve">          content:</w:t>
      </w:r>
    </w:p>
    <w:p w14:paraId="4C1B779C" w14:textId="77777777" w:rsidR="007C4061" w:rsidRPr="00533C32" w:rsidRDefault="007C4061" w:rsidP="007C4061">
      <w:pPr>
        <w:pStyle w:val="PL"/>
      </w:pPr>
      <w:r w:rsidRPr="00533C32">
        <w:t xml:space="preserve">            application/json:</w:t>
      </w:r>
    </w:p>
    <w:p w14:paraId="54C868FF" w14:textId="77777777" w:rsidR="007C4061" w:rsidRPr="00533C32" w:rsidRDefault="007C4061" w:rsidP="007C4061">
      <w:pPr>
        <w:pStyle w:val="PL"/>
      </w:pPr>
      <w:r w:rsidRPr="00533C32">
        <w:t xml:space="preserve">              schema:</w:t>
      </w:r>
    </w:p>
    <w:p w14:paraId="2770E9DC"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31C873FD" w14:textId="77777777" w:rsidR="007C4061" w:rsidRDefault="007C4061" w:rsidP="007C4061">
      <w:pPr>
        <w:pStyle w:val="PL"/>
        <w:rPr>
          <w:lang w:eastAsia="zh-CN"/>
        </w:rPr>
      </w:pPr>
      <w:r w:rsidRPr="00533C32">
        <w:t xml:space="preserve">        default:</w:t>
      </w:r>
    </w:p>
    <w:p w14:paraId="72168D4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6377506" w14:textId="77777777" w:rsidR="007C4061" w:rsidRPr="00533C32" w:rsidRDefault="007C4061" w:rsidP="007C4061">
      <w:pPr>
        <w:pStyle w:val="PL"/>
        <w:rPr>
          <w:lang w:eastAsia="zh-CN"/>
        </w:rPr>
      </w:pPr>
    </w:p>
    <w:p w14:paraId="78914DE7" w14:textId="77777777" w:rsidR="007C4061" w:rsidRPr="00533C32" w:rsidRDefault="007C4061" w:rsidP="007C4061">
      <w:pPr>
        <w:pStyle w:val="PL"/>
      </w:pPr>
      <w:r w:rsidRPr="00533C32">
        <w:t xml:space="preserve">  /subscription-data/{ueId}/</w:t>
      </w:r>
      <w:r w:rsidRPr="00533C32">
        <w:rPr>
          <w:kern w:val="2"/>
        </w:rPr>
        <w:t>ue-update-confirmation-data/upu-data:</w:t>
      </w:r>
    </w:p>
    <w:p w14:paraId="7966983E" w14:textId="77777777" w:rsidR="007C4061" w:rsidRPr="00533C32" w:rsidRDefault="007C4061" w:rsidP="007C4061">
      <w:pPr>
        <w:pStyle w:val="PL"/>
      </w:pPr>
      <w:r w:rsidRPr="00533C32">
        <w:t xml:space="preserve">    put:</w:t>
      </w:r>
    </w:p>
    <w:p w14:paraId="6FEB7024" w14:textId="77777777" w:rsidR="007C4061" w:rsidRPr="00533C32" w:rsidRDefault="007C4061" w:rsidP="007C4061">
      <w:pPr>
        <w:pStyle w:val="PL"/>
      </w:pPr>
      <w:r w:rsidRPr="00533C32">
        <w:t xml:space="preserve">      summary: To store the UPU acknowledgement information of a UE</w:t>
      </w:r>
    </w:p>
    <w:p w14:paraId="363A0B64" w14:textId="77777777" w:rsidR="007C4061" w:rsidRPr="00533C32" w:rsidRDefault="007C4061" w:rsidP="007C4061">
      <w:pPr>
        <w:pStyle w:val="PL"/>
      </w:pPr>
      <w:r w:rsidRPr="00533C32">
        <w:t xml:space="preserve">      operationId: CreateAuthenticationUPU</w:t>
      </w:r>
    </w:p>
    <w:p w14:paraId="6BD3CDF9" w14:textId="77777777" w:rsidR="007C4061" w:rsidRPr="00533C32" w:rsidRDefault="007C4061" w:rsidP="007C4061">
      <w:pPr>
        <w:pStyle w:val="PL"/>
      </w:pPr>
      <w:r w:rsidRPr="00533C32">
        <w:t xml:space="preserve">      tags:</w:t>
      </w:r>
    </w:p>
    <w:p w14:paraId="3791B0B6" w14:textId="77777777" w:rsidR="007C4061" w:rsidRDefault="007C4061" w:rsidP="007C4061">
      <w:pPr>
        <w:pStyle w:val="PL"/>
        <w:rPr>
          <w:lang w:eastAsia="zh-CN"/>
        </w:rPr>
      </w:pPr>
      <w:r w:rsidRPr="00533C32">
        <w:t xml:space="preserve">        - Authentication UPU (Document)</w:t>
      </w:r>
    </w:p>
    <w:p w14:paraId="6B34F548" w14:textId="77777777" w:rsidR="00455CE6" w:rsidRDefault="00455CE6" w:rsidP="00455CE6">
      <w:pPr>
        <w:pStyle w:val="PL"/>
      </w:pPr>
      <w:r>
        <w:t xml:space="preserve">      security:</w:t>
      </w:r>
    </w:p>
    <w:p w14:paraId="69B2A9B7" w14:textId="77777777" w:rsidR="00455CE6" w:rsidRDefault="00455CE6" w:rsidP="00455CE6">
      <w:pPr>
        <w:pStyle w:val="PL"/>
      </w:pPr>
      <w:r>
        <w:t xml:space="preserve">        - {}</w:t>
      </w:r>
    </w:p>
    <w:p w14:paraId="0625B451" w14:textId="77777777" w:rsidR="00455CE6" w:rsidRDefault="00455CE6" w:rsidP="00455CE6">
      <w:pPr>
        <w:pStyle w:val="PL"/>
      </w:pPr>
      <w:r>
        <w:t xml:space="preserve">        - oAuth2ClientCredentials:</w:t>
      </w:r>
    </w:p>
    <w:p w14:paraId="6F832AF0" w14:textId="77777777" w:rsidR="00455CE6" w:rsidRDefault="00455CE6" w:rsidP="00455CE6">
      <w:pPr>
        <w:pStyle w:val="PL"/>
      </w:pPr>
      <w:r>
        <w:t xml:space="preserve">          - nudr-dr</w:t>
      </w:r>
    </w:p>
    <w:p w14:paraId="16133D24" w14:textId="77777777" w:rsidR="00455CE6" w:rsidRDefault="00455CE6" w:rsidP="00455CE6">
      <w:pPr>
        <w:pStyle w:val="PL"/>
      </w:pPr>
      <w:r>
        <w:lastRenderedPageBreak/>
        <w:t xml:space="preserve">        - oAuth2ClientCredentials:</w:t>
      </w:r>
    </w:p>
    <w:p w14:paraId="7B1D3C9B" w14:textId="77777777" w:rsidR="00455CE6" w:rsidRDefault="00455CE6" w:rsidP="00455CE6">
      <w:pPr>
        <w:pStyle w:val="PL"/>
      </w:pPr>
      <w:r>
        <w:t xml:space="preserve">          - nudr-dr</w:t>
      </w:r>
    </w:p>
    <w:p w14:paraId="2BAAFECB" w14:textId="77777777" w:rsidR="00455CE6" w:rsidRPr="00533C32" w:rsidRDefault="00455CE6" w:rsidP="00455CE6">
      <w:pPr>
        <w:pStyle w:val="PL"/>
        <w:rPr>
          <w:lang w:eastAsia="zh-CN"/>
        </w:rPr>
      </w:pPr>
      <w:r>
        <w:t xml:space="preserve">          - nudr-dr:subscription-data</w:t>
      </w:r>
    </w:p>
    <w:p w14:paraId="59FD8E95" w14:textId="77777777" w:rsidR="007C4061" w:rsidRPr="00533C32" w:rsidRDefault="007C4061" w:rsidP="007C4061">
      <w:pPr>
        <w:pStyle w:val="PL"/>
      </w:pPr>
      <w:r w:rsidRPr="00533C32">
        <w:t xml:space="preserve">      parameters:</w:t>
      </w:r>
    </w:p>
    <w:p w14:paraId="6F53C5FD" w14:textId="77777777" w:rsidR="007C4061" w:rsidRPr="00533C32" w:rsidRDefault="007C4061" w:rsidP="007C4061">
      <w:pPr>
        <w:pStyle w:val="PL"/>
      </w:pPr>
      <w:r w:rsidRPr="00533C32">
        <w:t xml:space="preserve">        - name: ueId</w:t>
      </w:r>
    </w:p>
    <w:p w14:paraId="7BDF6F45" w14:textId="77777777" w:rsidR="007C4061" w:rsidRPr="00533C32" w:rsidRDefault="007C4061" w:rsidP="007C4061">
      <w:pPr>
        <w:pStyle w:val="PL"/>
      </w:pPr>
      <w:r w:rsidRPr="00533C32">
        <w:t xml:space="preserve">          in: path</w:t>
      </w:r>
    </w:p>
    <w:p w14:paraId="45BCADB7" w14:textId="77777777" w:rsidR="007C4061" w:rsidRPr="00533C32" w:rsidRDefault="007C4061" w:rsidP="007C4061">
      <w:pPr>
        <w:pStyle w:val="PL"/>
      </w:pPr>
      <w:r w:rsidRPr="00533C32">
        <w:t xml:space="preserve">          description: UE id</w:t>
      </w:r>
    </w:p>
    <w:p w14:paraId="726124DD" w14:textId="77777777" w:rsidR="007C4061" w:rsidRPr="00533C32" w:rsidRDefault="007C4061" w:rsidP="007C4061">
      <w:pPr>
        <w:pStyle w:val="PL"/>
      </w:pPr>
      <w:r w:rsidRPr="00533C32">
        <w:t xml:space="preserve">          required: true</w:t>
      </w:r>
    </w:p>
    <w:p w14:paraId="13D014E5" w14:textId="77777777" w:rsidR="007C4061" w:rsidRPr="00533C32" w:rsidRDefault="007C4061" w:rsidP="007C4061">
      <w:pPr>
        <w:pStyle w:val="PL"/>
      </w:pPr>
      <w:r w:rsidRPr="00533C32">
        <w:t xml:space="preserve">          schema:</w:t>
      </w:r>
    </w:p>
    <w:p w14:paraId="30BE4A2B"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F301736"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2F71FF3" w14:textId="77777777" w:rsidR="007C4061" w:rsidRPr="00533C32" w:rsidRDefault="007C4061" w:rsidP="007C4061">
      <w:pPr>
        <w:pStyle w:val="PL"/>
      </w:pPr>
      <w:r w:rsidRPr="00533C32">
        <w:t xml:space="preserve">          in: query</w:t>
      </w:r>
    </w:p>
    <w:p w14:paraId="1D9182FF" w14:textId="77777777" w:rsidR="007C4061" w:rsidRPr="00533C32" w:rsidRDefault="007C4061" w:rsidP="007C4061">
      <w:pPr>
        <w:pStyle w:val="PL"/>
      </w:pPr>
      <w:r w:rsidRPr="00533C32">
        <w:t xml:space="preserve">          description: Supported Features</w:t>
      </w:r>
    </w:p>
    <w:p w14:paraId="725B42AE" w14:textId="77777777" w:rsidR="007C4061" w:rsidRPr="00533C32" w:rsidRDefault="007C4061" w:rsidP="007C4061">
      <w:pPr>
        <w:pStyle w:val="PL"/>
      </w:pPr>
      <w:r w:rsidRPr="00533C32">
        <w:t xml:space="preserve">          schema:</w:t>
      </w:r>
    </w:p>
    <w:p w14:paraId="321A0971" w14:textId="77777777" w:rsidR="007C4061" w:rsidRPr="00533C32" w:rsidRDefault="007C4061" w:rsidP="007C4061">
      <w:pPr>
        <w:pStyle w:val="PL"/>
        <w:rPr>
          <w:lang w:eastAsia="zh-CN"/>
        </w:rPr>
      </w:pPr>
      <w:r w:rsidRPr="00533C32">
        <w:t xml:space="preserve">             $ref: 'TS29571_CommonData.yaml#/components/schemas/SupportedFeatures'</w:t>
      </w:r>
    </w:p>
    <w:p w14:paraId="2BE9142F" w14:textId="77777777" w:rsidR="007C4061" w:rsidRPr="00533C32" w:rsidRDefault="007C4061" w:rsidP="007C4061">
      <w:pPr>
        <w:pStyle w:val="PL"/>
      </w:pPr>
      <w:r w:rsidRPr="00533C32">
        <w:t xml:space="preserve">      requestBody:</w:t>
      </w:r>
    </w:p>
    <w:p w14:paraId="27B82AA3" w14:textId="77777777" w:rsidR="007C4061" w:rsidRPr="00533C32" w:rsidRDefault="007C4061" w:rsidP="007C4061">
      <w:pPr>
        <w:pStyle w:val="PL"/>
      </w:pPr>
      <w:r w:rsidRPr="00533C32">
        <w:t xml:space="preserve">        content:</w:t>
      </w:r>
    </w:p>
    <w:p w14:paraId="5F4887B4" w14:textId="77777777" w:rsidR="007C4061" w:rsidRPr="00533C32" w:rsidRDefault="007C4061" w:rsidP="007C4061">
      <w:pPr>
        <w:pStyle w:val="PL"/>
      </w:pPr>
      <w:r w:rsidRPr="00533C32">
        <w:t xml:space="preserve">          application/json:</w:t>
      </w:r>
    </w:p>
    <w:p w14:paraId="7C8AF215" w14:textId="77777777" w:rsidR="007C4061" w:rsidRPr="00533C32" w:rsidRDefault="007C4061" w:rsidP="007C4061">
      <w:pPr>
        <w:pStyle w:val="PL"/>
      </w:pPr>
      <w:r w:rsidRPr="00533C32">
        <w:t xml:space="preserve">            schema:</w:t>
      </w:r>
    </w:p>
    <w:p w14:paraId="79760CD5"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7F38C75C" w14:textId="77777777" w:rsidR="0074632F" w:rsidRPr="00533C32" w:rsidRDefault="0074632F" w:rsidP="0074632F">
      <w:pPr>
        <w:pStyle w:val="PL"/>
        <w:outlineLvl w:val="0"/>
      </w:pPr>
      <w:r>
        <w:t xml:space="preserve">        </w:t>
      </w:r>
      <w:r w:rsidRPr="003722F2">
        <w:t>required: true</w:t>
      </w:r>
    </w:p>
    <w:p w14:paraId="40D7354D" w14:textId="77777777" w:rsidR="007C4061" w:rsidRPr="00533C32" w:rsidRDefault="007C4061" w:rsidP="007C4061">
      <w:pPr>
        <w:pStyle w:val="PL"/>
      </w:pPr>
      <w:r w:rsidRPr="00533C32">
        <w:t xml:space="preserve">      responses:</w:t>
      </w:r>
    </w:p>
    <w:p w14:paraId="1B24906F" w14:textId="77777777" w:rsidR="007C4061" w:rsidRPr="00533C32" w:rsidRDefault="007C4061" w:rsidP="007C4061">
      <w:pPr>
        <w:pStyle w:val="PL"/>
      </w:pPr>
      <w:r w:rsidRPr="00533C32">
        <w:t xml:space="preserve">        '204':</w:t>
      </w:r>
    </w:p>
    <w:p w14:paraId="64C5B469" w14:textId="77777777" w:rsidR="007C4061" w:rsidRPr="00533C32" w:rsidRDefault="007C4061" w:rsidP="007C4061">
      <w:pPr>
        <w:pStyle w:val="PL"/>
      </w:pPr>
      <w:r w:rsidRPr="00533C32">
        <w:t xml:space="preserve">          description: Expected response to a valid request</w:t>
      </w:r>
    </w:p>
    <w:p w14:paraId="0FA701EE" w14:textId="77777777" w:rsidR="007C4061" w:rsidRDefault="007C4061" w:rsidP="007C4061">
      <w:pPr>
        <w:pStyle w:val="PL"/>
        <w:rPr>
          <w:lang w:eastAsia="zh-CN"/>
        </w:rPr>
      </w:pPr>
      <w:r w:rsidRPr="00533C32">
        <w:t xml:space="preserve">        default:</w:t>
      </w:r>
    </w:p>
    <w:p w14:paraId="1501BC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EA9B824" w14:textId="77777777" w:rsidR="00A0150A" w:rsidRPr="00533C32" w:rsidRDefault="00A0150A" w:rsidP="007C4061">
      <w:pPr>
        <w:pStyle w:val="PL"/>
        <w:rPr>
          <w:lang w:eastAsia="zh-CN"/>
        </w:rPr>
      </w:pPr>
    </w:p>
    <w:p w14:paraId="500A3304" w14:textId="77777777" w:rsidR="007C4061" w:rsidRPr="00533C32" w:rsidRDefault="007C4061" w:rsidP="007C4061">
      <w:pPr>
        <w:pStyle w:val="PL"/>
      </w:pPr>
      <w:r w:rsidRPr="00533C32">
        <w:t xml:space="preserve">    get:</w:t>
      </w:r>
    </w:p>
    <w:p w14:paraId="3253F6B2" w14:textId="77777777" w:rsidR="007C4061" w:rsidRPr="00533C32" w:rsidRDefault="007C4061" w:rsidP="007C4061">
      <w:pPr>
        <w:pStyle w:val="PL"/>
      </w:pPr>
      <w:r w:rsidRPr="00533C32">
        <w:t xml:space="preserve">      summary: Retrieves the UPU acknowledgement information of a UE</w:t>
      </w:r>
    </w:p>
    <w:p w14:paraId="5A2BE720" w14:textId="77777777" w:rsidR="007C4061" w:rsidRPr="00533C32" w:rsidRDefault="007C4061" w:rsidP="007C4061">
      <w:pPr>
        <w:pStyle w:val="PL"/>
      </w:pPr>
      <w:r w:rsidRPr="00533C32">
        <w:t xml:space="preserve">      operationId: QueryAuthUPU</w:t>
      </w:r>
    </w:p>
    <w:p w14:paraId="614E9602" w14:textId="77777777" w:rsidR="007C4061" w:rsidRPr="00533C32" w:rsidRDefault="007C4061" w:rsidP="007C4061">
      <w:pPr>
        <w:pStyle w:val="PL"/>
      </w:pPr>
      <w:r w:rsidRPr="00533C32">
        <w:t xml:space="preserve">      tags:</w:t>
      </w:r>
    </w:p>
    <w:p w14:paraId="1EDDAD56" w14:textId="77777777" w:rsidR="007C4061" w:rsidRDefault="007C4061" w:rsidP="007C4061">
      <w:pPr>
        <w:pStyle w:val="PL"/>
        <w:rPr>
          <w:lang w:eastAsia="zh-CN"/>
        </w:rPr>
      </w:pPr>
      <w:r w:rsidRPr="00533C32">
        <w:t xml:space="preserve">        - Authentication UPU (Document)</w:t>
      </w:r>
    </w:p>
    <w:p w14:paraId="394F7138" w14:textId="77777777" w:rsidR="00455CE6" w:rsidRDefault="00455CE6" w:rsidP="00455CE6">
      <w:pPr>
        <w:pStyle w:val="PL"/>
      </w:pPr>
      <w:r>
        <w:t xml:space="preserve">      security:</w:t>
      </w:r>
    </w:p>
    <w:p w14:paraId="37B734EE" w14:textId="77777777" w:rsidR="00455CE6" w:rsidRDefault="00455CE6" w:rsidP="00455CE6">
      <w:pPr>
        <w:pStyle w:val="PL"/>
      </w:pPr>
      <w:r>
        <w:t xml:space="preserve">        - {}</w:t>
      </w:r>
    </w:p>
    <w:p w14:paraId="0A766229" w14:textId="77777777" w:rsidR="00455CE6" w:rsidRDefault="00455CE6" w:rsidP="00455CE6">
      <w:pPr>
        <w:pStyle w:val="PL"/>
      </w:pPr>
      <w:r>
        <w:t xml:space="preserve">        - oAuth2ClientCredentials:</w:t>
      </w:r>
    </w:p>
    <w:p w14:paraId="7AA06E3F" w14:textId="77777777" w:rsidR="00455CE6" w:rsidRDefault="00455CE6" w:rsidP="00455CE6">
      <w:pPr>
        <w:pStyle w:val="PL"/>
      </w:pPr>
      <w:r>
        <w:t xml:space="preserve">          - nudr-dr</w:t>
      </w:r>
    </w:p>
    <w:p w14:paraId="77B25F4B" w14:textId="77777777" w:rsidR="00455CE6" w:rsidRDefault="00455CE6" w:rsidP="00455CE6">
      <w:pPr>
        <w:pStyle w:val="PL"/>
      </w:pPr>
      <w:r>
        <w:t xml:space="preserve">        - oAuth2ClientCredentials:</w:t>
      </w:r>
    </w:p>
    <w:p w14:paraId="10FEBC8E" w14:textId="77777777" w:rsidR="00455CE6" w:rsidRDefault="00455CE6" w:rsidP="00455CE6">
      <w:pPr>
        <w:pStyle w:val="PL"/>
      </w:pPr>
      <w:r>
        <w:t xml:space="preserve">          - nudr-dr</w:t>
      </w:r>
    </w:p>
    <w:p w14:paraId="17945440" w14:textId="77777777" w:rsidR="00455CE6" w:rsidRPr="00533C32" w:rsidRDefault="00455CE6" w:rsidP="00455CE6">
      <w:pPr>
        <w:pStyle w:val="PL"/>
        <w:rPr>
          <w:lang w:eastAsia="zh-CN"/>
        </w:rPr>
      </w:pPr>
      <w:r>
        <w:t xml:space="preserve">          - nudr-dr:subscription-data</w:t>
      </w:r>
    </w:p>
    <w:p w14:paraId="3070EBB9" w14:textId="77777777" w:rsidR="007C4061" w:rsidRPr="00533C32" w:rsidRDefault="007C4061" w:rsidP="007C4061">
      <w:pPr>
        <w:pStyle w:val="PL"/>
      </w:pPr>
      <w:r w:rsidRPr="00533C32">
        <w:t xml:space="preserve">      parameters:</w:t>
      </w:r>
    </w:p>
    <w:p w14:paraId="770FF531" w14:textId="77777777" w:rsidR="007C4061" w:rsidRPr="00533C32" w:rsidRDefault="007C4061" w:rsidP="007C4061">
      <w:pPr>
        <w:pStyle w:val="PL"/>
      </w:pPr>
      <w:r w:rsidRPr="00533C32">
        <w:t xml:space="preserve">        - name: ueId</w:t>
      </w:r>
    </w:p>
    <w:p w14:paraId="3A3E429A" w14:textId="77777777" w:rsidR="007C4061" w:rsidRPr="00533C32" w:rsidRDefault="007C4061" w:rsidP="007C4061">
      <w:pPr>
        <w:pStyle w:val="PL"/>
      </w:pPr>
      <w:r w:rsidRPr="00533C32">
        <w:t xml:space="preserve">          in: path</w:t>
      </w:r>
    </w:p>
    <w:p w14:paraId="018DD3B5" w14:textId="77777777" w:rsidR="007C4061" w:rsidRPr="00533C32" w:rsidRDefault="007C4061" w:rsidP="007C4061">
      <w:pPr>
        <w:pStyle w:val="PL"/>
      </w:pPr>
      <w:r w:rsidRPr="00533C32">
        <w:t xml:space="preserve">          description: UE id</w:t>
      </w:r>
    </w:p>
    <w:p w14:paraId="38FF7E5A" w14:textId="77777777" w:rsidR="007C4061" w:rsidRPr="00533C32" w:rsidRDefault="007C4061" w:rsidP="007C4061">
      <w:pPr>
        <w:pStyle w:val="PL"/>
      </w:pPr>
      <w:r w:rsidRPr="00533C32">
        <w:t xml:space="preserve">          required: true</w:t>
      </w:r>
    </w:p>
    <w:p w14:paraId="3C9F13FF" w14:textId="77777777" w:rsidR="007C4061" w:rsidRPr="00533C32" w:rsidRDefault="007C4061" w:rsidP="007C4061">
      <w:pPr>
        <w:pStyle w:val="PL"/>
      </w:pPr>
      <w:r w:rsidRPr="00533C32">
        <w:t xml:space="preserve">          schema:</w:t>
      </w:r>
    </w:p>
    <w:p w14:paraId="3DCEDFA6"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4466BE1E" w14:textId="77777777" w:rsidR="007C4061" w:rsidRPr="00533C32" w:rsidRDefault="007C4061" w:rsidP="007C4061">
      <w:pPr>
        <w:pStyle w:val="PL"/>
      </w:pPr>
      <w:r w:rsidRPr="00533C32">
        <w:t xml:space="preserve">        - name: supportedFeatures</w:t>
      </w:r>
    </w:p>
    <w:p w14:paraId="3498646F" w14:textId="77777777" w:rsidR="007C4061" w:rsidRPr="00533C32" w:rsidRDefault="007C4061" w:rsidP="007C4061">
      <w:pPr>
        <w:pStyle w:val="PL"/>
      </w:pPr>
      <w:r w:rsidRPr="00533C32">
        <w:t xml:space="preserve">          in: query</w:t>
      </w:r>
    </w:p>
    <w:p w14:paraId="5551C081" w14:textId="77777777" w:rsidR="007C4061" w:rsidRPr="00533C32" w:rsidRDefault="007C4061" w:rsidP="007C4061">
      <w:pPr>
        <w:pStyle w:val="PL"/>
      </w:pPr>
      <w:r w:rsidRPr="00533C32">
        <w:t xml:space="preserve">          description: Supported Features</w:t>
      </w:r>
    </w:p>
    <w:p w14:paraId="3C52E7F6" w14:textId="77777777" w:rsidR="007C4061" w:rsidRPr="00533C32" w:rsidRDefault="007C4061" w:rsidP="007C4061">
      <w:pPr>
        <w:pStyle w:val="PL"/>
      </w:pPr>
      <w:r w:rsidRPr="00533C32">
        <w:t xml:space="preserve">          schema:</w:t>
      </w:r>
    </w:p>
    <w:p w14:paraId="53998CB3" w14:textId="77777777" w:rsidR="007C4061" w:rsidRPr="00533C32" w:rsidRDefault="007C4061" w:rsidP="007C4061">
      <w:pPr>
        <w:pStyle w:val="PL"/>
        <w:rPr>
          <w:lang w:eastAsia="zh-CN"/>
        </w:rPr>
      </w:pPr>
      <w:r w:rsidRPr="00533C32">
        <w:t xml:space="preserve">             $ref: 'TS29571_CommonData.yaml#/components/schemas/SupportedFeatures'</w:t>
      </w:r>
    </w:p>
    <w:p w14:paraId="44B7A20B" w14:textId="77777777" w:rsidR="007C4061" w:rsidRPr="00533C32" w:rsidRDefault="007C4061" w:rsidP="007C4061">
      <w:pPr>
        <w:pStyle w:val="PL"/>
      </w:pPr>
      <w:r w:rsidRPr="00533C32">
        <w:t xml:space="preserve">      responses:</w:t>
      </w:r>
    </w:p>
    <w:p w14:paraId="53D052DE" w14:textId="77777777" w:rsidR="007C4061" w:rsidRPr="00533C32" w:rsidRDefault="007C4061" w:rsidP="007C4061">
      <w:pPr>
        <w:pStyle w:val="PL"/>
      </w:pPr>
      <w:r w:rsidRPr="00533C32">
        <w:t xml:space="preserve">        '200':</w:t>
      </w:r>
    </w:p>
    <w:p w14:paraId="7A07E470" w14:textId="77777777" w:rsidR="007C4061" w:rsidRPr="00533C32" w:rsidRDefault="007C4061" w:rsidP="007C4061">
      <w:pPr>
        <w:pStyle w:val="PL"/>
      </w:pPr>
      <w:r w:rsidRPr="00533C32">
        <w:t xml:space="preserve">          description: Expected response to a valid request</w:t>
      </w:r>
    </w:p>
    <w:p w14:paraId="1BD39C11" w14:textId="77777777" w:rsidR="007C4061" w:rsidRPr="00533C32" w:rsidRDefault="007C4061" w:rsidP="007C4061">
      <w:pPr>
        <w:pStyle w:val="PL"/>
      </w:pPr>
      <w:r w:rsidRPr="00533C32">
        <w:t xml:space="preserve">          content:</w:t>
      </w:r>
    </w:p>
    <w:p w14:paraId="201709ED" w14:textId="77777777" w:rsidR="007C4061" w:rsidRPr="00533C32" w:rsidRDefault="007C4061" w:rsidP="007C4061">
      <w:pPr>
        <w:pStyle w:val="PL"/>
      </w:pPr>
      <w:r w:rsidRPr="00533C32">
        <w:t xml:space="preserve">            application/json:</w:t>
      </w:r>
    </w:p>
    <w:p w14:paraId="2EE48318" w14:textId="77777777" w:rsidR="007C4061" w:rsidRPr="00533C32" w:rsidRDefault="007C4061" w:rsidP="007C4061">
      <w:pPr>
        <w:pStyle w:val="PL"/>
      </w:pPr>
      <w:r w:rsidRPr="00533C32">
        <w:t xml:space="preserve">              schema:</w:t>
      </w:r>
    </w:p>
    <w:p w14:paraId="0F85F9D3"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21CDDFC8" w14:textId="77777777" w:rsidR="007C4061" w:rsidRDefault="007C4061" w:rsidP="007C4061">
      <w:pPr>
        <w:pStyle w:val="PL"/>
        <w:rPr>
          <w:lang w:eastAsia="zh-CN"/>
        </w:rPr>
      </w:pPr>
      <w:r w:rsidRPr="00533C32">
        <w:t xml:space="preserve">        default:</w:t>
      </w:r>
    </w:p>
    <w:p w14:paraId="720EC41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B8658D0" w14:textId="77777777" w:rsidR="007C4061" w:rsidRPr="00533C32" w:rsidRDefault="007C4061" w:rsidP="007C4061">
      <w:pPr>
        <w:pStyle w:val="PL"/>
        <w:rPr>
          <w:lang w:eastAsia="zh-CN"/>
        </w:rPr>
      </w:pPr>
    </w:p>
    <w:p w14:paraId="2C09FA1B"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15CCAFC8" w14:textId="77777777" w:rsidR="007C4061" w:rsidRPr="00533C32" w:rsidRDefault="007C4061" w:rsidP="007C4061">
      <w:pPr>
        <w:pStyle w:val="PL"/>
      </w:pPr>
      <w:r w:rsidRPr="00533C32">
        <w:t xml:space="preserve">    put:</w:t>
      </w:r>
    </w:p>
    <w:p w14:paraId="68805A8E" w14:textId="77777777" w:rsidR="007C4061" w:rsidRPr="00533C32" w:rsidRDefault="007C4061" w:rsidP="007C4061">
      <w:pPr>
        <w:pStyle w:val="PL"/>
      </w:pPr>
      <w:r w:rsidRPr="00533C32">
        <w:t xml:space="preserve">      summary: To store the NSSAI update acknowledgement information of a UE</w:t>
      </w:r>
    </w:p>
    <w:p w14:paraId="1F1EDDB1" w14:textId="77777777" w:rsidR="007C4061" w:rsidRPr="00533C32" w:rsidRDefault="007C4061" w:rsidP="007C4061">
      <w:pPr>
        <w:pStyle w:val="PL"/>
      </w:pPr>
      <w:r w:rsidRPr="00533C32">
        <w:t xml:space="preserve">      operationId: Create NSSAI update ack</w:t>
      </w:r>
    </w:p>
    <w:p w14:paraId="7E2B9C8C" w14:textId="77777777" w:rsidR="007C4061" w:rsidRPr="00533C32" w:rsidRDefault="007C4061" w:rsidP="007C4061">
      <w:pPr>
        <w:pStyle w:val="PL"/>
      </w:pPr>
      <w:r w:rsidRPr="00533C32">
        <w:t xml:space="preserve">      tags:</w:t>
      </w:r>
    </w:p>
    <w:p w14:paraId="6A21B179" w14:textId="77777777" w:rsidR="007C4061" w:rsidRDefault="007C4061" w:rsidP="007C4061">
      <w:pPr>
        <w:pStyle w:val="PL"/>
        <w:rPr>
          <w:lang w:eastAsia="zh-CN"/>
        </w:rPr>
      </w:pPr>
      <w:r w:rsidRPr="00533C32">
        <w:t xml:space="preserve">        - NSSAI update ack (Document)</w:t>
      </w:r>
    </w:p>
    <w:p w14:paraId="29A270A9" w14:textId="77777777" w:rsidR="00455CE6" w:rsidRDefault="00455CE6" w:rsidP="00455CE6">
      <w:pPr>
        <w:pStyle w:val="PL"/>
      </w:pPr>
      <w:r>
        <w:t xml:space="preserve">      security:</w:t>
      </w:r>
    </w:p>
    <w:p w14:paraId="57C8C6FB" w14:textId="77777777" w:rsidR="00455CE6" w:rsidRDefault="00455CE6" w:rsidP="00455CE6">
      <w:pPr>
        <w:pStyle w:val="PL"/>
      </w:pPr>
      <w:r>
        <w:t xml:space="preserve">        - {}</w:t>
      </w:r>
    </w:p>
    <w:p w14:paraId="4C865EE1" w14:textId="77777777" w:rsidR="00455CE6" w:rsidRDefault="00455CE6" w:rsidP="00455CE6">
      <w:pPr>
        <w:pStyle w:val="PL"/>
      </w:pPr>
      <w:r>
        <w:t xml:space="preserve">        - oAuth2ClientCredentials:</w:t>
      </w:r>
    </w:p>
    <w:p w14:paraId="59F2B374" w14:textId="77777777" w:rsidR="00455CE6" w:rsidRDefault="00455CE6" w:rsidP="00455CE6">
      <w:pPr>
        <w:pStyle w:val="PL"/>
      </w:pPr>
      <w:r>
        <w:t xml:space="preserve">          - nudr-dr</w:t>
      </w:r>
    </w:p>
    <w:p w14:paraId="4EDB618D" w14:textId="77777777" w:rsidR="00455CE6" w:rsidRDefault="00455CE6" w:rsidP="00455CE6">
      <w:pPr>
        <w:pStyle w:val="PL"/>
      </w:pPr>
      <w:r>
        <w:t xml:space="preserve">        - oAuth2ClientCredentials:</w:t>
      </w:r>
    </w:p>
    <w:p w14:paraId="513A3417" w14:textId="77777777" w:rsidR="00455CE6" w:rsidRDefault="00455CE6" w:rsidP="00455CE6">
      <w:pPr>
        <w:pStyle w:val="PL"/>
      </w:pPr>
      <w:r>
        <w:t xml:space="preserve">          - nudr-dr</w:t>
      </w:r>
    </w:p>
    <w:p w14:paraId="40ED3657" w14:textId="77777777" w:rsidR="00455CE6" w:rsidRPr="00533C32" w:rsidRDefault="00455CE6" w:rsidP="00455CE6">
      <w:pPr>
        <w:pStyle w:val="PL"/>
        <w:rPr>
          <w:lang w:eastAsia="zh-CN"/>
        </w:rPr>
      </w:pPr>
      <w:r>
        <w:t xml:space="preserve">          - nudr-dr:subscription-data</w:t>
      </w:r>
    </w:p>
    <w:p w14:paraId="674A753B" w14:textId="77777777" w:rsidR="007C4061" w:rsidRPr="00533C32" w:rsidRDefault="007C4061" w:rsidP="007C4061">
      <w:pPr>
        <w:pStyle w:val="PL"/>
      </w:pPr>
      <w:r w:rsidRPr="00533C32">
        <w:t xml:space="preserve">      parameters:</w:t>
      </w:r>
    </w:p>
    <w:p w14:paraId="2E80392B" w14:textId="77777777" w:rsidR="007C4061" w:rsidRPr="00533C32" w:rsidRDefault="007C4061" w:rsidP="007C4061">
      <w:pPr>
        <w:pStyle w:val="PL"/>
      </w:pPr>
      <w:r w:rsidRPr="00533C32">
        <w:t xml:space="preserve">        - name: ueId</w:t>
      </w:r>
    </w:p>
    <w:p w14:paraId="081DED35" w14:textId="77777777" w:rsidR="007C4061" w:rsidRPr="00533C32" w:rsidRDefault="007C4061" w:rsidP="007C4061">
      <w:pPr>
        <w:pStyle w:val="PL"/>
      </w:pPr>
      <w:r w:rsidRPr="00533C32">
        <w:t xml:space="preserve">          in: path</w:t>
      </w:r>
    </w:p>
    <w:p w14:paraId="7F21C1C6" w14:textId="77777777" w:rsidR="007C4061" w:rsidRPr="00533C32" w:rsidRDefault="007C4061" w:rsidP="007C4061">
      <w:pPr>
        <w:pStyle w:val="PL"/>
      </w:pPr>
      <w:r w:rsidRPr="00533C32">
        <w:t xml:space="preserve">          description: UE id</w:t>
      </w:r>
    </w:p>
    <w:p w14:paraId="4D13B99F" w14:textId="77777777" w:rsidR="007C4061" w:rsidRPr="00533C32" w:rsidRDefault="007C4061" w:rsidP="007C4061">
      <w:pPr>
        <w:pStyle w:val="PL"/>
      </w:pPr>
      <w:r w:rsidRPr="00533C32">
        <w:lastRenderedPageBreak/>
        <w:t xml:space="preserve">          required: true</w:t>
      </w:r>
    </w:p>
    <w:p w14:paraId="08C4E9CC" w14:textId="77777777" w:rsidR="007C4061" w:rsidRPr="00533C32" w:rsidRDefault="007C4061" w:rsidP="007C4061">
      <w:pPr>
        <w:pStyle w:val="PL"/>
      </w:pPr>
      <w:r w:rsidRPr="00533C32">
        <w:t xml:space="preserve">          schema:</w:t>
      </w:r>
    </w:p>
    <w:p w14:paraId="0549F33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103DF4C"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C9A0C14" w14:textId="77777777" w:rsidR="007C4061" w:rsidRPr="00533C32" w:rsidRDefault="007C4061" w:rsidP="007C4061">
      <w:pPr>
        <w:pStyle w:val="PL"/>
      </w:pPr>
      <w:r w:rsidRPr="00533C32">
        <w:t xml:space="preserve">          in: query</w:t>
      </w:r>
    </w:p>
    <w:p w14:paraId="0CCE07DA" w14:textId="77777777" w:rsidR="007C4061" w:rsidRPr="00533C32" w:rsidRDefault="007C4061" w:rsidP="007C4061">
      <w:pPr>
        <w:pStyle w:val="PL"/>
      </w:pPr>
      <w:r w:rsidRPr="00533C32">
        <w:t xml:space="preserve">          description: Supported Features</w:t>
      </w:r>
    </w:p>
    <w:p w14:paraId="570FF818" w14:textId="77777777" w:rsidR="007C4061" w:rsidRPr="00533C32" w:rsidRDefault="007C4061" w:rsidP="007C4061">
      <w:pPr>
        <w:pStyle w:val="PL"/>
      </w:pPr>
      <w:r w:rsidRPr="00533C32">
        <w:t xml:space="preserve">          schema:</w:t>
      </w:r>
    </w:p>
    <w:p w14:paraId="1AAD9443" w14:textId="77777777" w:rsidR="007C4061" w:rsidRPr="00533C32" w:rsidRDefault="007C4061" w:rsidP="007C4061">
      <w:pPr>
        <w:pStyle w:val="PL"/>
        <w:rPr>
          <w:lang w:eastAsia="zh-CN"/>
        </w:rPr>
      </w:pPr>
      <w:r w:rsidRPr="00533C32">
        <w:t xml:space="preserve">             $ref: 'TS29571_CommonData.yaml#/components/schemas/SupportedFeatures'</w:t>
      </w:r>
    </w:p>
    <w:p w14:paraId="101DA0EA" w14:textId="77777777" w:rsidR="007C4061" w:rsidRPr="00533C32" w:rsidRDefault="007C4061" w:rsidP="007C4061">
      <w:pPr>
        <w:pStyle w:val="PL"/>
      </w:pPr>
      <w:r w:rsidRPr="00533C32">
        <w:t xml:space="preserve">      requestBody:</w:t>
      </w:r>
    </w:p>
    <w:p w14:paraId="5BB2EAED" w14:textId="77777777" w:rsidR="007C4061" w:rsidRPr="00533C32" w:rsidRDefault="007C4061" w:rsidP="007C4061">
      <w:pPr>
        <w:pStyle w:val="PL"/>
      </w:pPr>
      <w:r w:rsidRPr="00533C32">
        <w:t xml:space="preserve">        content:</w:t>
      </w:r>
    </w:p>
    <w:p w14:paraId="79EB6F98" w14:textId="77777777" w:rsidR="007C4061" w:rsidRPr="00533C32" w:rsidRDefault="007C4061" w:rsidP="007C4061">
      <w:pPr>
        <w:pStyle w:val="PL"/>
      </w:pPr>
      <w:r w:rsidRPr="00533C32">
        <w:t xml:space="preserve">          application/json:</w:t>
      </w:r>
    </w:p>
    <w:p w14:paraId="582510D4" w14:textId="77777777" w:rsidR="007C4061" w:rsidRPr="00533C32" w:rsidRDefault="007C4061" w:rsidP="007C4061">
      <w:pPr>
        <w:pStyle w:val="PL"/>
      </w:pPr>
      <w:r w:rsidRPr="00533C32">
        <w:t xml:space="preserve">            schema:</w:t>
      </w:r>
    </w:p>
    <w:p w14:paraId="21038389" w14:textId="77777777" w:rsidR="007C4061" w:rsidRPr="00533C32" w:rsidRDefault="007C4061" w:rsidP="006352FE">
      <w:pPr>
        <w:pStyle w:val="PL"/>
        <w:outlineLvl w:val="0"/>
      </w:pPr>
      <w:r w:rsidRPr="00533C32">
        <w:t xml:space="preserve">              $ref: '#/components/schemas/NssaiAckData'</w:t>
      </w:r>
    </w:p>
    <w:p w14:paraId="3E18BC51" w14:textId="77777777" w:rsidR="0074632F" w:rsidRPr="00533C32" w:rsidRDefault="0074632F" w:rsidP="0074632F">
      <w:pPr>
        <w:pStyle w:val="PL"/>
        <w:outlineLvl w:val="0"/>
      </w:pPr>
      <w:r>
        <w:t xml:space="preserve">        </w:t>
      </w:r>
      <w:r w:rsidRPr="003722F2">
        <w:t>required: true</w:t>
      </w:r>
    </w:p>
    <w:p w14:paraId="1ED9F58A" w14:textId="77777777" w:rsidR="007C4061" w:rsidRPr="00533C32" w:rsidRDefault="007C4061" w:rsidP="007C4061">
      <w:pPr>
        <w:pStyle w:val="PL"/>
      </w:pPr>
      <w:r w:rsidRPr="00533C32">
        <w:t xml:space="preserve">      responses:</w:t>
      </w:r>
    </w:p>
    <w:p w14:paraId="2AAD6FA6" w14:textId="77777777" w:rsidR="007C4061" w:rsidRPr="00533C32" w:rsidRDefault="007C4061" w:rsidP="007C4061">
      <w:pPr>
        <w:pStyle w:val="PL"/>
      </w:pPr>
      <w:r w:rsidRPr="00533C32">
        <w:t xml:space="preserve">        '204':</w:t>
      </w:r>
    </w:p>
    <w:p w14:paraId="5AA0F5D7" w14:textId="77777777" w:rsidR="007C4061" w:rsidRPr="00533C32" w:rsidRDefault="007C4061" w:rsidP="007C4061">
      <w:pPr>
        <w:pStyle w:val="PL"/>
      </w:pPr>
      <w:r w:rsidRPr="00533C32">
        <w:t xml:space="preserve">          description: Expected response to a valid request</w:t>
      </w:r>
    </w:p>
    <w:p w14:paraId="6C041E55" w14:textId="77777777" w:rsidR="007C4061" w:rsidRDefault="007C4061" w:rsidP="007C4061">
      <w:pPr>
        <w:pStyle w:val="PL"/>
        <w:rPr>
          <w:lang w:eastAsia="zh-CN"/>
        </w:rPr>
      </w:pPr>
      <w:r w:rsidRPr="00533C32">
        <w:t xml:space="preserve">        default:</w:t>
      </w:r>
    </w:p>
    <w:p w14:paraId="750C8BE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60F669" w14:textId="77777777" w:rsidR="00A0150A" w:rsidRPr="00533C32" w:rsidRDefault="00A0150A" w:rsidP="007C4061">
      <w:pPr>
        <w:pStyle w:val="PL"/>
        <w:rPr>
          <w:lang w:eastAsia="zh-CN"/>
        </w:rPr>
      </w:pPr>
    </w:p>
    <w:p w14:paraId="0BDA08F8" w14:textId="77777777" w:rsidR="007C4061" w:rsidRPr="00533C32" w:rsidRDefault="007C4061" w:rsidP="007C4061">
      <w:pPr>
        <w:pStyle w:val="PL"/>
      </w:pPr>
      <w:r w:rsidRPr="00533C32">
        <w:t xml:space="preserve">    get:</w:t>
      </w:r>
    </w:p>
    <w:p w14:paraId="4696B815" w14:textId="77777777" w:rsidR="007C4061" w:rsidRPr="00533C32" w:rsidRDefault="007C4061" w:rsidP="007C4061">
      <w:pPr>
        <w:pStyle w:val="PL"/>
      </w:pPr>
      <w:r w:rsidRPr="00533C32">
        <w:t xml:space="preserve">      summary: Retrieves the UPU acknowledgement information of a UE</w:t>
      </w:r>
    </w:p>
    <w:p w14:paraId="1F20DAFE" w14:textId="77777777" w:rsidR="007C4061" w:rsidRPr="00533C32" w:rsidRDefault="007C4061" w:rsidP="007C4061">
      <w:pPr>
        <w:pStyle w:val="PL"/>
      </w:pPr>
      <w:r w:rsidRPr="00533C32">
        <w:t xml:space="preserve">      operationId: QueryNssaiAck</w:t>
      </w:r>
    </w:p>
    <w:p w14:paraId="4A7E0230" w14:textId="77777777" w:rsidR="007C4061" w:rsidRPr="00533C32" w:rsidRDefault="007C4061" w:rsidP="007C4061">
      <w:pPr>
        <w:pStyle w:val="PL"/>
      </w:pPr>
      <w:r w:rsidRPr="00533C32">
        <w:t xml:space="preserve">      tags:</w:t>
      </w:r>
    </w:p>
    <w:p w14:paraId="5F26C2F4" w14:textId="77777777" w:rsidR="007C4061" w:rsidRDefault="007C4061" w:rsidP="007C4061">
      <w:pPr>
        <w:pStyle w:val="PL"/>
        <w:rPr>
          <w:lang w:eastAsia="zh-CN"/>
        </w:rPr>
      </w:pPr>
      <w:r w:rsidRPr="00533C32">
        <w:t xml:space="preserve">        - NSSAI ACK (Document)</w:t>
      </w:r>
    </w:p>
    <w:p w14:paraId="6D11EA79" w14:textId="77777777" w:rsidR="00455CE6" w:rsidRDefault="00455CE6" w:rsidP="00455CE6">
      <w:pPr>
        <w:pStyle w:val="PL"/>
      </w:pPr>
      <w:r>
        <w:t xml:space="preserve">      security:</w:t>
      </w:r>
    </w:p>
    <w:p w14:paraId="635D0A02" w14:textId="77777777" w:rsidR="00455CE6" w:rsidRDefault="00455CE6" w:rsidP="00455CE6">
      <w:pPr>
        <w:pStyle w:val="PL"/>
      </w:pPr>
      <w:r>
        <w:t xml:space="preserve">        - {}</w:t>
      </w:r>
    </w:p>
    <w:p w14:paraId="0355D7DB" w14:textId="77777777" w:rsidR="00455CE6" w:rsidRDefault="00455CE6" w:rsidP="00455CE6">
      <w:pPr>
        <w:pStyle w:val="PL"/>
      </w:pPr>
      <w:r>
        <w:t xml:space="preserve">        - oAuth2ClientCredentials:</w:t>
      </w:r>
    </w:p>
    <w:p w14:paraId="0F4699F8" w14:textId="77777777" w:rsidR="00455CE6" w:rsidRDefault="00455CE6" w:rsidP="00455CE6">
      <w:pPr>
        <w:pStyle w:val="PL"/>
      </w:pPr>
      <w:r>
        <w:t xml:space="preserve">          - nudr-dr</w:t>
      </w:r>
    </w:p>
    <w:p w14:paraId="228D756B" w14:textId="77777777" w:rsidR="00455CE6" w:rsidRDefault="00455CE6" w:rsidP="00455CE6">
      <w:pPr>
        <w:pStyle w:val="PL"/>
      </w:pPr>
      <w:r>
        <w:t xml:space="preserve">        - oAuth2ClientCredentials:</w:t>
      </w:r>
    </w:p>
    <w:p w14:paraId="27DE57CC" w14:textId="77777777" w:rsidR="00455CE6" w:rsidRDefault="00455CE6" w:rsidP="00455CE6">
      <w:pPr>
        <w:pStyle w:val="PL"/>
      </w:pPr>
      <w:r>
        <w:t xml:space="preserve">          - nudr-dr</w:t>
      </w:r>
    </w:p>
    <w:p w14:paraId="17DB035B" w14:textId="77777777" w:rsidR="00455CE6" w:rsidRPr="00533C32" w:rsidRDefault="00455CE6" w:rsidP="00455CE6">
      <w:pPr>
        <w:pStyle w:val="PL"/>
        <w:rPr>
          <w:lang w:eastAsia="zh-CN"/>
        </w:rPr>
      </w:pPr>
      <w:r>
        <w:t xml:space="preserve">          - nudr-dr:subscription-data</w:t>
      </w:r>
    </w:p>
    <w:p w14:paraId="481C7028" w14:textId="77777777" w:rsidR="007C4061" w:rsidRPr="00533C32" w:rsidRDefault="007C4061" w:rsidP="007C4061">
      <w:pPr>
        <w:pStyle w:val="PL"/>
      </w:pPr>
      <w:r w:rsidRPr="00533C32">
        <w:t xml:space="preserve">      parameters:</w:t>
      </w:r>
    </w:p>
    <w:p w14:paraId="06078DEB" w14:textId="77777777" w:rsidR="007C4061" w:rsidRPr="00533C32" w:rsidRDefault="007C4061" w:rsidP="007C4061">
      <w:pPr>
        <w:pStyle w:val="PL"/>
      </w:pPr>
      <w:r w:rsidRPr="00533C32">
        <w:t xml:space="preserve">        - name: ueId</w:t>
      </w:r>
    </w:p>
    <w:p w14:paraId="6ADC2C9C" w14:textId="77777777" w:rsidR="007C4061" w:rsidRPr="00533C32" w:rsidRDefault="007C4061" w:rsidP="007C4061">
      <w:pPr>
        <w:pStyle w:val="PL"/>
      </w:pPr>
      <w:r w:rsidRPr="00533C32">
        <w:t xml:space="preserve">          in: path</w:t>
      </w:r>
    </w:p>
    <w:p w14:paraId="1BA85E60" w14:textId="77777777" w:rsidR="007C4061" w:rsidRPr="00533C32" w:rsidRDefault="007C4061" w:rsidP="007C4061">
      <w:pPr>
        <w:pStyle w:val="PL"/>
      </w:pPr>
      <w:r w:rsidRPr="00533C32">
        <w:t xml:space="preserve">          description: UE id</w:t>
      </w:r>
    </w:p>
    <w:p w14:paraId="25394C8A" w14:textId="77777777" w:rsidR="007C4061" w:rsidRPr="00533C32" w:rsidRDefault="007C4061" w:rsidP="007C4061">
      <w:pPr>
        <w:pStyle w:val="PL"/>
      </w:pPr>
      <w:r w:rsidRPr="00533C32">
        <w:t xml:space="preserve">          required: true</w:t>
      </w:r>
    </w:p>
    <w:p w14:paraId="2239FE6F" w14:textId="77777777" w:rsidR="007C4061" w:rsidRPr="00533C32" w:rsidRDefault="007C4061" w:rsidP="007C4061">
      <w:pPr>
        <w:pStyle w:val="PL"/>
      </w:pPr>
      <w:r w:rsidRPr="00533C32">
        <w:t xml:space="preserve">          schema:</w:t>
      </w:r>
    </w:p>
    <w:p w14:paraId="25E2B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6036529" w14:textId="77777777" w:rsidR="007C4061" w:rsidRPr="00533C32" w:rsidRDefault="007C4061" w:rsidP="007C4061">
      <w:pPr>
        <w:pStyle w:val="PL"/>
      </w:pPr>
      <w:r w:rsidRPr="00533C32">
        <w:t xml:space="preserve">        - name: supportedFeatures</w:t>
      </w:r>
    </w:p>
    <w:p w14:paraId="4B4C81E1" w14:textId="77777777" w:rsidR="007C4061" w:rsidRPr="00533C32" w:rsidRDefault="007C4061" w:rsidP="007C4061">
      <w:pPr>
        <w:pStyle w:val="PL"/>
      </w:pPr>
      <w:r w:rsidRPr="00533C32">
        <w:t xml:space="preserve">          in: query</w:t>
      </w:r>
    </w:p>
    <w:p w14:paraId="511F601E" w14:textId="77777777" w:rsidR="007C4061" w:rsidRPr="00533C32" w:rsidRDefault="007C4061" w:rsidP="007C4061">
      <w:pPr>
        <w:pStyle w:val="PL"/>
      </w:pPr>
      <w:r w:rsidRPr="00533C32">
        <w:t xml:space="preserve">          description: Supported Features</w:t>
      </w:r>
    </w:p>
    <w:p w14:paraId="3BB72E66" w14:textId="77777777" w:rsidR="007C4061" w:rsidRPr="00533C32" w:rsidRDefault="007C4061" w:rsidP="007C4061">
      <w:pPr>
        <w:pStyle w:val="PL"/>
      </w:pPr>
      <w:r w:rsidRPr="00533C32">
        <w:t xml:space="preserve">          schema:</w:t>
      </w:r>
    </w:p>
    <w:p w14:paraId="7D7BCE2D" w14:textId="77777777" w:rsidR="007C4061" w:rsidRPr="00533C32" w:rsidRDefault="007C4061" w:rsidP="007C4061">
      <w:pPr>
        <w:pStyle w:val="PL"/>
        <w:rPr>
          <w:lang w:eastAsia="zh-CN"/>
        </w:rPr>
      </w:pPr>
      <w:r w:rsidRPr="00533C32">
        <w:t xml:space="preserve">             $ref: 'TS29571_CommonData.yaml#/components/schemas/SupportedFeatures'</w:t>
      </w:r>
    </w:p>
    <w:p w14:paraId="11A18D5C" w14:textId="77777777" w:rsidR="007C4061" w:rsidRPr="00533C32" w:rsidRDefault="007C4061" w:rsidP="007C4061">
      <w:pPr>
        <w:pStyle w:val="PL"/>
      </w:pPr>
      <w:r w:rsidRPr="00533C32">
        <w:t xml:space="preserve">      responses:</w:t>
      </w:r>
    </w:p>
    <w:p w14:paraId="7DB8C362" w14:textId="77777777" w:rsidR="007C4061" w:rsidRPr="00533C32" w:rsidRDefault="007C4061" w:rsidP="007C4061">
      <w:pPr>
        <w:pStyle w:val="PL"/>
      </w:pPr>
      <w:r w:rsidRPr="00533C32">
        <w:t xml:space="preserve">        '200':</w:t>
      </w:r>
    </w:p>
    <w:p w14:paraId="342C72F3" w14:textId="77777777" w:rsidR="007C4061" w:rsidRPr="00533C32" w:rsidRDefault="007C4061" w:rsidP="007C4061">
      <w:pPr>
        <w:pStyle w:val="PL"/>
      </w:pPr>
      <w:r w:rsidRPr="00533C32">
        <w:t xml:space="preserve">          description: Expected response to a valid request</w:t>
      </w:r>
    </w:p>
    <w:p w14:paraId="2842A0EE" w14:textId="77777777" w:rsidR="007C4061" w:rsidRPr="00533C32" w:rsidRDefault="007C4061" w:rsidP="007C4061">
      <w:pPr>
        <w:pStyle w:val="PL"/>
      </w:pPr>
      <w:r w:rsidRPr="00533C32">
        <w:t xml:space="preserve">          content:</w:t>
      </w:r>
    </w:p>
    <w:p w14:paraId="1F249D55" w14:textId="77777777" w:rsidR="007C4061" w:rsidRPr="00533C32" w:rsidRDefault="007C4061" w:rsidP="007C4061">
      <w:pPr>
        <w:pStyle w:val="PL"/>
      </w:pPr>
      <w:r w:rsidRPr="00533C32">
        <w:t xml:space="preserve">            application/json:</w:t>
      </w:r>
    </w:p>
    <w:p w14:paraId="5AB49BAC" w14:textId="77777777" w:rsidR="007C4061" w:rsidRPr="00533C32" w:rsidRDefault="007C4061" w:rsidP="007C4061">
      <w:pPr>
        <w:pStyle w:val="PL"/>
      </w:pPr>
      <w:r w:rsidRPr="00533C32">
        <w:t xml:space="preserve">              schema:</w:t>
      </w:r>
    </w:p>
    <w:p w14:paraId="5DC4EE7F" w14:textId="77777777" w:rsidR="007C4061" w:rsidRPr="00533C32" w:rsidRDefault="007C4061" w:rsidP="007C4061">
      <w:pPr>
        <w:pStyle w:val="PL"/>
      </w:pPr>
      <w:r w:rsidRPr="00533C32">
        <w:t xml:space="preserve">                $ref: '#/components/schemas/NssaiAckData'</w:t>
      </w:r>
    </w:p>
    <w:p w14:paraId="66FE763F" w14:textId="77777777" w:rsidR="007C4061" w:rsidRDefault="007C4061" w:rsidP="007C4061">
      <w:pPr>
        <w:pStyle w:val="PL"/>
        <w:rPr>
          <w:lang w:eastAsia="zh-CN"/>
        </w:rPr>
      </w:pPr>
      <w:r w:rsidRPr="00533C32">
        <w:t xml:space="preserve">        default:</w:t>
      </w:r>
    </w:p>
    <w:p w14:paraId="4B0B2F3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7204DFF" w14:textId="77777777" w:rsidR="007C4061" w:rsidRPr="00533C32" w:rsidRDefault="007C4061" w:rsidP="007C4061">
      <w:pPr>
        <w:pStyle w:val="PL"/>
        <w:rPr>
          <w:lang w:eastAsia="zh-CN"/>
        </w:rPr>
      </w:pPr>
    </w:p>
    <w:p w14:paraId="7D5CD566"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6D7398DF" w14:textId="77777777" w:rsidR="007C4061" w:rsidRPr="00533C32" w:rsidRDefault="007C4061" w:rsidP="007C4061">
      <w:pPr>
        <w:pStyle w:val="PL"/>
      </w:pPr>
      <w:r w:rsidRPr="00533C32">
        <w:t xml:space="preserve">    put:</w:t>
      </w:r>
    </w:p>
    <w:p w14:paraId="06BC95BB" w14:textId="77777777" w:rsidR="007C4061" w:rsidRPr="00533C32" w:rsidRDefault="007C4061" w:rsidP="007C4061">
      <w:pPr>
        <w:pStyle w:val="PL"/>
      </w:pPr>
      <w:r w:rsidRPr="00533C32">
        <w:t xml:space="preserve">      summary: To store the CAG update acknowledgement information of a UE</w:t>
      </w:r>
    </w:p>
    <w:p w14:paraId="0BC8DE02" w14:textId="77777777" w:rsidR="007C4061" w:rsidRPr="00533C32" w:rsidRDefault="007C4061" w:rsidP="007C4061">
      <w:pPr>
        <w:pStyle w:val="PL"/>
      </w:pPr>
      <w:r w:rsidRPr="00533C32">
        <w:t xml:space="preserve">      operationId: CreateCagUpdateAck</w:t>
      </w:r>
    </w:p>
    <w:p w14:paraId="33F9B99C" w14:textId="77777777" w:rsidR="007C4061" w:rsidRPr="00533C32" w:rsidRDefault="007C4061" w:rsidP="007C4061">
      <w:pPr>
        <w:pStyle w:val="PL"/>
      </w:pPr>
      <w:r w:rsidRPr="00533C32">
        <w:t xml:space="preserve">      tags:</w:t>
      </w:r>
    </w:p>
    <w:p w14:paraId="0E526912" w14:textId="77777777" w:rsidR="007C4061" w:rsidRDefault="007C4061" w:rsidP="007C4061">
      <w:pPr>
        <w:pStyle w:val="PL"/>
        <w:rPr>
          <w:lang w:eastAsia="zh-CN"/>
        </w:rPr>
      </w:pPr>
      <w:r w:rsidRPr="00533C32">
        <w:t xml:space="preserve">        - CAG update ack (Document)</w:t>
      </w:r>
    </w:p>
    <w:p w14:paraId="0A959163" w14:textId="77777777" w:rsidR="00455CE6" w:rsidRDefault="00455CE6" w:rsidP="00455CE6">
      <w:pPr>
        <w:pStyle w:val="PL"/>
      </w:pPr>
      <w:r>
        <w:t xml:space="preserve">      security:</w:t>
      </w:r>
    </w:p>
    <w:p w14:paraId="26F73F22" w14:textId="77777777" w:rsidR="00455CE6" w:rsidRDefault="00455CE6" w:rsidP="00455CE6">
      <w:pPr>
        <w:pStyle w:val="PL"/>
      </w:pPr>
      <w:r>
        <w:t xml:space="preserve">        - {}</w:t>
      </w:r>
    </w:p>
    <w:p w14:paraId="763DCFB8" w14:textId="77777777" w:rsidR="00455CE6" w:rsidRDefault="00455CE6" w:rsidP="00455CE6">
      <w:pPr>
        <w:pStyle w:val="PL"/>
      </w:pPr>
      <w:r>
        <w:t xml:space="preserve">        - oAuth2ClientCredentials:</w:t>
      </w:r>
    </w:p>
    <w:p w14:paraId="3C56B3EA" w14:textId="77777777" w:rsidR="00455CE6" w:rsidRDefault="00455CE6" w:rsidP="00455CE6">
      <w:pPr>
        <w:pStyle w:val="PL"/>
      </w:pPr>
      <w:r>
        <w:t xml:space="preserve">          - nudr-dr</w:t>
      </w:r>
    </w:p>
    <w:p w14:paraId="6540EB67" w14:textId="77777777" w:rsidR="00455CE6" w:rsidRDefault="00455CE6" w:rsidP="00455CE6">
      <w:pPr>
        <w:pStyle w:val="PL"/>
      </w:pPr>
      <w:r>
        <w:t xml:space="preserve">        - oAuth2ClientCredentials:</w:t>
      </w:r>
    </w:p>
    <w:p w14:paraId="0693AEA1" w14:textId="77777777" w:rsidR="00455CE6" w:rsidRDefault="00455CE6" w:rsidP="00455CE6">
      <w:pPr>
        <w:pStyle w:val="PL"/>
      </w:pPr>
      <w:r>
        <w:t xml:space="preserve">          - nudr-dr</w:t>
      </w:r>
    </w:p>
    <w:p w14:paraId="6A9F12A7" w14:textId="77777777" w:rsidR="00455CE6" w:rsidRPr="00533C32" w:rsidRDefault="00455CE6" w:rsidP="00455CE6">
      <w:pPr>
        <w:pStyle w:val="PL"/>
        <w:rPr>
          <w:lang w:eastAsia="zh-CN"/>
        </w:rPr>
      </w:pPr>
      <w:r>
        <w:t xml:space="preserve">          - nudr-dr:subscription-data</w:t>
      </w:r>
    </w:p>
    <w:p w14:paraId="739B8B66" w14:textId="77777777" w:rsidR="007C4061" w:rsidRPr="00533C32" w:rsidRDefault="007C4061" w:rsidP="007C4061">
      <w:pPr>
        <w:pStyle w:val="PL"/>
      </w:pPr>
      <w:r w:rsidRPr="00533C32">
        <w:t xml:space="preserve">      parameters:</w:t>
      </w:r>
    </w:p>
    <w:p w14:paraId="313FB620" w14:textId="77777777" w:rsidR="007C4061" w:rsidRPr="00533C32" w:rsidRDefault="007C4061" w:rsidP="007C4061">
      <w:pPr>
        <w:pStyle w:val="PL"/>
      </w:pPr>
      <w:r w:rsidRPr="00533C32">
        <w:t xml:space="preserve">        - name: ueId</w:t>
      </w:r>
    </w:p>
    <w:p w14:paraId="743ABD04" w14:textId="77777777" w:rsidR="007C4061" w:rsidRPr="00533C32" w:rsidRDefault="007C4061" w:rsidP="007C4061">
      <w:pPr>
        <w:pStyle w:val="PL"/>
      </w:pPr>
      <w:r w:rsidRPr="00533C32">
        <w:t xml:space="preserve">          in: path</w:t>
      </w:r>
    </w:p>
    <w:p w14:paraId="0C724907" w14:textId="77777777" w:rsidR="007C4061" w:rsidRPr="00533C32" w:rsidRDefault="007C4061" w:rsidP="007C4061">
      <w:pPr>
        <w:pStyle w:val="PL"/>
      </w:pPr>
      <w:r w:rsidRPr="00533C32">
        <w:t xml:space="preserve">          description: UE id</w:t>
      </w:r>
    </w:p>
    <w:p w14:paraId="17684DB7" w14:textId="77777777" w:rsidR="007C4061" w:rsidRPr="00533C32" w:rsidRDefault="007C4061" w:rsidP="007C4061">
      <w:pPr>
        <w:pStyle w:val="PL"/>
      </w:pPr>
      <w:r w:rsidRPr="00533C32">
        <w:t xml:space="preserve">          required: true</w:t>
      </w:r>
    </w:p>
    <w:p w14:paraId="177A137D" w14:textId="77777777" w:rsidR="007C4061" w:rsidRPr="00533C32" w:rsidRDefault="007C4061" w:rsidP="007C4061">
      <w:pPr>
        <w:pStyle w:val="PL"/>
      </w:pPr>
      <w:r w:rsidRPr="00533C32">
        <w:t xml:space="preserve">          schema:</w:t>
      </w:r>
    </w:p>
    <w:p w14:paraId="414A6A1E"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5ED5D43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C3B4195" w14:textId="77777777" w:rsidR="007C4061" w:rsidRPr="00533C32" w:rsidRDefault="007C4061" w:rsidP="007C4061">
      <w:pPr>
        <w:pStyle w:val="PL"/>
      </w:pPr>
      <w:r w:rsidRPr="00533C32">
        <w:t xml:space="preserve">          in: query</w:t>
      </w:r>
    </w:p>
    <w:p w14:paraId="184FD7C9" w14:textId="77777777" w:rsidR="007C4061" w:rsidRPr="00533C32" w:rsidRDefault="007C4061" w:rsidP="007C4061">
      <w:pPr>
        <w:pStyle w:val="PL"/>
      </w:pPr>
      <w:r w:rsidRPr="00533C32">
        <w:t xml:space="preserve">          description: Supported Features</w:t>
      </w:r>
    </w:p>
    <w:p w14:paraId="4A15E7A7" w14:textId="77777777" w:rsidR="007C4061" w:rsidRPr="00533C32" w:rsidRDefault="007C4061" w:rsidP="007C4061">
      <w:pPr>
        <w:pStyle w:val="PL"/>
      </w:pPr>
      <w:r w:rsidRPr="00533C32">
        <w:t xml:space="preserve">          schema:</w:t>
      </w:r>
    </w:p>
    <w:p w14:paraId="4564BCE5" w14:textId="77777777" w:rsidR="007C4061" w:rsidRPr="00533C32" w:rsidRDefault="007C4061" w:rsidP="007C4061">
      <w:pPr>
        <w:pStyle w:val="PL"/>
        <w:rPr>
          <w:lang w:eastAsia="zh-CN"/>
        </w:rPr>
      </w:pPr>
      <w:r w:rsidRPr="00533C32">
        <w:lastRenderedPageBreak/>
        <w:t xml:space="preserve">             $ref: 'TS29571_CommonData.yaml#/components/schemas/SupportedFeatures'</w:t>
      </w:r>
    </w:p>
    <w:p w14:paraId="44AF851E" w14:textId="77777777" w:rsidR="007C4061" w:rsidRPr="00533C32" w:rsidRDefault="007C4061" w:rsidP="007C4061">
      <w:pPr>
        <w:pStyle w:val="PL"/>
      </w:pPr>
      <w:r w:rsidRPr="00533C32">
        <w:t xml:space="preserve">      requestBody:</w:t>
      </w:r>
    </w:p>
    <w:p w14:paraId="1C92A744" w14:textId="77777777" w:rsidR="007C4061" w:rsidRPr="00533C32" w:rsidRDefault="007C4061" w:rsidP="007C4061">
      <w:pPr>
        <w:pStyle w:val="PL"/>
      </w:pPr>
      <w:r w:rsidRPr="00533C32">
        <w:t xml:space="preserve">        content:</w:t>
      </w:r>
    </w:p>
    <w:p w14:paraId="4127AD9A" w14:textId="77777777" w:rsidR="007C4061" w:rsidRPr="00533C32" w:rsidRDefault="007C4061" w:rsidP="007C4061">
      <w:pPr>
        <w:pStyle w:val="PL"/>
      </w:pPr>
      <w:r w:rsidRPr="00533C32">
        <w:t xml:space="preserve">          application/json:</w:t>
      </w:r>
    </w:p>
    <w:p w14:paraId="2A3BB4E1" w14:textId="77777777" w:rsidR="007C4061" w:rsidRPr="00533C32" w:rsidRDefault="007C4061" w:rsidP="007C4061">
      <w:pPr>
        <w:pStyle w:val="PL"/>
      </w:pPr>
      <w:r w:rsidRPr="00533C32">
        <w:t xml:space="preserve">            schema:</w:t>
      </w:r>
    </w:p>
    <w:p w14:paraId="4F96DD9A" w14:textId="77777777" w:rsidR="007C4061" w:rsidRPr="00533C32" w:rsidRDefault="007C4061" w:rsidP="006352FE">
      <w:pPr>
        <w:pStyle w:val="PL"/>
        <w:outlineLvl w:val="0"/>
      </w:pPr>
      <w:r w:rsidRPr="00533C32">
        <w:t xml:space="preserve">              $ref: '#/components/schemas/CagAckData'</w:t>
      </w:r>
    </w:p>
    <w:p w14:paraId="4430B7D6" w14:textId="77777777" w:rsidR="0074632F" w:rsidRPr="00533C32" w:rsidRDefault="0074632F" w:rsidP="0074632F">
      <w:pPr>
        <w:pStyle w:val="PL"/>
        <w:outlineLvl w:val="0"/>
      </w:pPr>
      <w:r>
        <w:t xml:space="preserve">        </w:t>
      </w:r>
      <w:r w:rsidRPr="003722F2">
        <w:t>required: true</w:t>
      </w:r>
    </w:p>
    <w:p w14:paraId="69C029D2" w14:textId="77777777" w:rsidR="007C4061" w:rsidRPr="00533C32" w:rsidRDefault="007C4061" w:rsidP="007C4061">
      <w:pPr>
        <w:pStyle w:val="PL"/>
      </w:pPr>
      <w:r w:rsidRPr="00533C32">
        <w:t xml:space="preserve">      responses:</w:t>
      </w:r>
    </w:p>
    <w:p w14:paraId="0C114511" w14:textId="77777777" w:rsidR="007C4061" w:rsidRPr="00533C32" w:rsidRDefault="007C4061" w:rsidP="007C4061">
      <w:pPr>
        <w:pStyle w:val="PL"/>
      </w:pPr>
      <w:r w:rsidRPr="00533C32">
        <w:t xml:space="preserve">        '204':</w:t>
      </w:r>
    </w:p>
    <w:p w14:paraId="0D93669C" w14:textId="77777777" w:rsidR="007C4061" w:rsidRPr="00533C32" w:rsidRDefault="007C4061" w:rsidP="007C4061">
      <w:pPr>
        <w:pStyle w:val="PL"/>
      </w:pPr>
      <w:r w:rsidRPr="00533C32">
        <w:t xml:space="preserve">          description: Expected response to a valid request</w:t>
      </w:r>
    </w:p>
    <w:p w14:paraId="6AD42272" w14:textId="77777777" w:rsidR="007C4061" w:rsidRDefault="007C4061" w:rsidP="007C4061">
      <w:pPr>
        <w:pStyle w:val="PL"/>
        <w:rPr>
          <w:lang w:eastAsia="zh-CN"/>
        </w:rPr>
      </w:pPr>
      <w:r w:rsidRPr="00533C32">
        <w:t xml:space="preserve">        default:</w:t>
      </w:r>
    </w:p>
    <w:p w14:paraId="673A5CF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50D126C" w14:textId="77777777" w:rsidR="00A0150A" w:rsidRPr="00533C32" w:rsidRDefault="00A0150A" w:rsidP="007C4061">
      <w:pPr>
        <w:pStyle w:val="PL"/>
        <w:rPr>
          <w:lang w:eastAsia="zh-CN"/>
        </w:rPr>
      </w:pPr>
    </w:p>
    <w:p w14:paraId="218896E6" w14:textId="77777777" w:rsidR="007C4061" w:rsidRPr="00533C32" w:rsidRDefault="007C4061" w:rsidP="007C4061">
      <w:pPr>
        <w:pStyle w:val="PL"/>
      </w:pPr>
      <w:r w:rsidRPr="00533C32">
        <w:t xml:space="preserve">    get:</w:t>
      </w:r>
    </w:p>
    <w:p w14:paraId="1011AAFB" w14:textId="77777777" w:rsidR="007C4061" w:rsidRPr="00533C32" w:rsidRDefault="007C4061" w:rsidP="007C4061">
      <w:pPr>
        <w:pStyle w:val="PL"/>
      </w:pPr>
      <w:r w:rsidRPr="00533C32">
        <w:t xml:space="preserve">      summary: Retrieves the CAG acknowledgement information of a UE</w:t>
      </w:r>
    </w:p>
    <w:p w14:paraId="10D92638" w14:textId="77777777" w:rsidR="007C4061" w:rsidRPr="00533C32" w:rsidRDefault="007C4061" w:rsidP="007C4061">
      <w:pPr>
        <w:pStyle w:val="PL"/>
      </w:pPr>
      <w:r w:rsidRPr="00533C32">
        <w:t xml:space="preserve">      operationId: QueryCagAck</w:t>
      </w:r>
    </w:p>
    <w:p w14:paraId="759BED4F" w14:textId="77777777" w:rsidR="007C4061" w:rsidRPr="00533C32" w:rsidRDefault="007C4061" w:rsidP="007C4061">
      <w:pPr>
        <w:pStyle w:val="PL"/>
      </w:pPr>
      <w:r w:rsidRPr="00533C32">
        <w:t xml:space="preserve">      tags:</w:t>
      </w:r>
    </w:p>
    <w:p w14:paraId="79EBEE06" w14:textId="77777777" w:rsidR="007C4061" w:rsidRDefault="007C4061" w:rsidP="007C4061">
      <w:pPr>
        <w:pStyle w:val="PL"/>
        <w:rPr>
          <w:lang w:eastAsia="zh-CN"/>
        </w:rPr>
      </w:pPr>
      <w:r w:rsidRPr="00533C32">
        <w:t xml:space="preserve">        - CAG ACK (Document)</w:t>
      </w:r>
    </w:p>
    <w:p w14:paraId="6B1765F8" w14:textId="77777777" w:rsidR="00455CE6" w:rsidRDefault="00455CE6" w:rsidP="00455CE6">
      <w:pPr>
        <w:pStyle w:val="PL"/>
      </w:pPr>
      <w:r>
        <w:t xml:space="preserve">      security:</w:t>
      </w:r>
    </w:p>
    <w:p w14:paraId="7BAFDCCB" w14:textId="77777777" w:rsidR="00455CE6" w:rsidRDefault="00455CE6" w:rsidP="00455CE6">
      <w:pPr>
        <w:pStyle w:val="PL"/>
      </w:pPr>
      <w:r>
        <w:t xml:space="preserve">        - {}</w:t>
      </w:r>
    </w:p>
    <w:p w14:paraId="24B641C6" w14:textId="77777777" w:rsidR="00455CE6" w:rsidRDefault="00455CE6" w:rsidP="00455CE6">
      <w:pPr>
        <w:pStyle w:val="PL"/>
      </w:pPr>
      <w:r>
        <w:t xml:space="preserve">        - oAuth2ClientCredentials:</w:t>
      </w:r>
    </w:p>
    <w:p w14:paraId="7F05FD4D" w14:textId="77777777" w:rsidR="00455CE6" w:rsidRDefault="00455CE6" w:rsidP="00455CE6">
      <w:pPr>
        <w:pStyle w:val="PL"/>
      </w:pPr>
      <w:r>
        <w:t xml:space="preserve">          - nudr-dr</w:t>
      </w:r>
    </w:p>
    <w:p w14:paraId="23D371E7" w14:textId="77777777" w:rsidR="00455CE6" w:rsidRDefault="00455CE6" w:rsidP="00455CE6">
      <w:pPr>
        <w:pStyle w:val="PL"/>
      </w:pPr>
      <w:r>
        <w:t xml:space="preserve">        - oAuth2ClientCredentials:</w:t>
      </w:r>
    </w:p>
    <w:p w14:paraId="01C5795F" w14:textId="77777777" w:rsidR="00455CE6" w:rsidRDefault="00455CE6" w:rsidP="00455CE6">
      <w:pPr>
        <w:pStyle w:val="PL"/>
      </w:pPr>
      <w:r>
        <w:t xml:space="preserve">          - nudr-dr</w:t>
      </w:r>
    </w:p>
    <w:p w14:paraId="0FCDEBCF" w14:textId="77777777" w:rsidR="00455CE6" w:rsidRPr="00533C32" w:rsidRDefault="00455CE6" w:rsidP="00455CE6">
      <w:pPr>
        <w:pStyle w:val="PL"/>
        <w:rPr>
          <w:lang w:eastAsia="zh-CN"/>
        </w:rPr>
      </w:pPr>
      <w:r>
        <w:t xml:space="preserve">          - nudr-dr:subscription-data</w:t>
      </w:r>
    </w:p>
    <w:p w14:paraId="69DC23D0" w14:textId="77777777" w:rsidR="007C4061" w:rsidRPr="00533C32" w:rsidRDefault="007C4061" w:rsidP="007C4061">
      <w:pPr>
        <w:pStyle w:val="PL"/>
      </w:pPr>
      <w:r w:rsidRPr="00533C32">
        <w:t xml:space="preserve">      parameters:</w:t>
      </w:r>
    </w:p>
    <w:p w14:paraId="3D56DB92" w14:textId="77777777" w:rsidR="007C4061" w:rsidRPr="00533C32" w:rsidRDefault="007C4061" w:rsidP="007C4061">
      <w:pPr>
        <w:pStyle w:val="PL"/>
      </w:pPr>
      <w:r w:rsidRPr="00533C32">
        <w:t xml:space="preserve">        - name: ueId</w:t>
      </w:r>
    </w:p>
    <w:p w14:paraId="4832574A" w14:textId="77777777" w:rsidR="007C4061" w:rsidRPr="00533C32" w:rsidRDefault="007C4061" w:rsidP="007C4061">
      <w:pPr>
        <w:pStyle w:val="PL"/>
      </w:pPr>
      <w:r w:rsidRPr="00533C32">
        <w:t xml:space="preserve">          in: path</w:t>
      </w:r>
    </w:p>
    <w:p w14:paraId="4E4B9743" w14:textId="77777777" w:rsidR="007C4061" w:rsidRPr="00533C32" w:rsidRDefault="007C4061" w:rsidP="007C4061">
      <w:pPr>
        <w:pStyle w:val="PL"/>
      </w:pPr>
      <w:r w:rsidRPr="00533C32">
        <w:t xml:space="preserve">          description: UE id</w:t>
      </w:r>
    </w:p>
    <w:p w14:paraId="44F6B5F6" w14:textId="77777777" w:rsidR="007C4061" w:rsidRPr="00533C32" w:rsidRDefault="007C4061" w:rsidP="007C4061">
      <w:pPr>
        <w:pStyle w:val="PL"/>
      </w:pPr>
      <w:r w:rsidRPr="00533C32">
        <w:t xml:space="preserve">          required: true</w:t>
      </w:r>
    </w:p>
    <w:p w14:paraId="47AF894A" w14:textId="77777777" w:rsidR="007C4061" w:rsidRPr="00533C32" w:rsidRDefault="007C4061" w:rsidP="007C4061">
      <w:pPr>
        <w:pStyle w:val="PL"/>
      </w:pPr>
      <w:r w:rsidRPr="00533C32">
        <w:t xml:space="preserve">          schema:</w:t>
      </w:r>
    </w:p>
    <w:p w14:paraId="3432BD71"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99A5E90" w14:textId="77777777" w:rsidR="007C4061" w:rsidRPr="00533C32" w:rsidRDefault="007C4061" w:rsidP="007C4061">
      <w:pPr>
        <w:pStyle w:val="PL"/>
      </w:pPr>
      <w:r w:rsidRPr="00533C32">
        <w:t xml:space="preserve">        - name: supported-features</w:t>
      </w:r>
    </w:p>
    <w:p w14:paraId="522A6ADE" w14:textId="77777777" w:rsidR="007C4061" w:rsidRPr="00533C32" w:rsidRDefault="007C4061" w:rsidP="007C4061">
      <w:pPr>
        <w:pStyle w:val="PL"/>
      </w:pPr>
      <w:r w:rsidRPr="00533C32">
        <w:t xml:space="preserve">          in: query</w:t>
      </w:r>
    </w:p>
    <w:p w14:paraId="40529519" w14:textId="77777777" w:rsidR="007C4061" w:rsidRPr="00533C32" w:rsidRDefault="007C4061" w:rsidP="007C4061">
      <w:pPr>
        <w:pStyle w:val="PL"/>
      </w:pPr>
      <w:r w:rsidRPr="00533C32">
        <w:t xml:space="preserve">          description: Supported Features</w:t>
      </w:r>
    </w:p>
    <w:p w14:paraId="3B2EC0BD" w14:textId="77777777" w:rsidR="007C4061" w:rsidRPr="00533C32" w:rsidRDefault="007C4061" w:rsidP="007C4061">
      <w:pPr>
        <w:pStyle w:val="PL"/>
      </w:pPr>
      <w:r w:rsidRPr="00533C32">
        <w:t xml:space="preserve">          schema:</w:t>
      </w:r>
    </w:p>
    <w:p w14:paraId="0BA4F8A4" w14:textId="77777777" w:rsidR="007C4061" w:rsidRPr="00533C32" w:rsidRDefault="007C4061" w:rsidP="007C4061">
      <w:pPr>
        <w:pStyle w:val="PL"/>
        <w:rPr>
          <w:lang w:eastAsia="zh-CN"/>
        </w:rPr>
      </w:pPr>
      <w:r w:rsidRPr="00533C32">
        <w:t xml:space="preserve">             $ref: 'TS29571_CommonData.yaml#/components/schemas/SupportedFeatures'</w:t>
      </w:r>
    </w:p>
    <w:p w14:paraId="52E36738" w14:textId="77777777" w:rsidR="007C4061" w:rsidRPr="00533C32" w:rsidRDefault="007C4061" w:rsidP="007C4061">
      <w:pPr>
        <w:pStyle w:val="PL"/>
      </w:pPr>
      <w:r w:rsidRPr="00533C32">
        <w:t xml:space="preserve">      responses:</w:t>
      </w:r>
    </w:p>
    <w:p w14:paraId="78FBBFA8" w14:textId="77777777" w:rsidR="007C4061" w:rsidRPr="00533C32" w:rsidRDefault="007C4061" w:rsidP="007C4061">
      <w:pPr>
        <w:pStyle w:val="PL"/>
      </w:pPr>
      <w:r w:rsidRPr="00533C32">
        <w:t xml:space="preserve">        '200':</w:t>
      </w:r>
    </w:p>
    <w:p w14:paraId="6CF49AF2" w14:textId="77777777" w:rsidR="007C4061" w:rsidRPr="00533C32" w:rsidRDefault="007C4061" w:rsidP="007C4061">
      <w:pPr>
        <w:pStyle w:val="PL"/>
      </w:pPr>
      <w:r w:rsidRPr="00533C32">
        <w:t xml:space="preserve">          description: Expected response to a valid request</w:t>
      </w:r>
    </w:p>
    <w:p w14:paraId="7EE92D1F" w14:textId="77777777" w:rsidR="007C4061" w:rsidRPr="00533C32" w:rsidRDefault="007C4061" w:rsidP="007C4061">
      <w:pPr>
        <w:pStyle w:val="PL"/>
      </w:pPr>
      <w:r w:rsidRPr="00533C32">
        <w:t xml:space="preserve">          content:</w:t>
      </w:r>
    </w:p>
    <w:p w14:paraId="5274FE2A" w14:textId="77777777" w:rsidR="007C4061" w:rsidRPr="00533C32" w:rsidRDefault="007C4061" w:rsidP="007C4061">
      <w:pPr>
        <w:pStyle w:val="PL"/>
      </w:pPr>
      <w:r w:rsidRPr="00533C32">
        <w:t xml:space="preserve">            application/json:</w:t>
      </w:r>
    </w:p>
    <w:p w14:paraId="6D476D7E" w14:textId="77777777" w:rsidR="007C4061" w:rsidRPr="00533C32" w:rsidRDefault="007C4061" w:rsidP="007C4061">
      <w:pPr>
        <w:pStyle w:val="PL"/>
      </w:pPr>
      <w:r w:rsidRPr="00533C32">
        <w:t xml:space="preserve">              schema:</w:t>
      </w:r>
    </w:p>
    <w:p w14:paraId="68406B9D" w14:textId="77777777" w:rsidR="007C4061" w:rsidRPr="00533C32" w:rsidRDefault="007C4061" w:rsidP="007C4061">
      <w:pPr>
        <w:pStyle w:val="PL"/>
      </w:pPr>
      <w:r w:rsidRPr="00533C32">
        <w:t xml:space="preserve">                $ref: '#/components/schemas/CagAckData'</w:t>
      </w:r>
    </w:p>
    <w:p w14:paraId="0A6D5528" w14:textId="77777777" w:rsidR="007C4061" w:rsidRDefault="007C4061" w:rsidP="007C4061">
      <w:pPr>
        <w:pStyle w:val="PL"/>
        <w:rPr>
          <w:lang w:eastAsia="zh-CN"/>
        </w:rPr>
      </w:pPr>
      <w:r w:rsidRPr="00533C32">
        <w:t xml:space="preserve">        default:</w:t>
      </w:r>
    </w:p>
    <w:p w14:paraId="1F68A15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018CB3" w14:textId="77777777" w:rsidR="007C4061" w:rsidRPr="00533C32" w:rsidRDefault="007C4061" w:rsidP="007C4061">
      <w:pPr>
        <w:pStyle w:val="PL"/>
        <w:rPr>
          <w:lang w:eastAsia="zh-CN"/>
        </w:rPr>
      </w:pPr>
    </w:p>
    <w:p w14:paraId="327F7490" w14:textId="77777777" w:rsidR="007C4061" w:rsidRPr="00533C32" w:rsidRDefault="007C4061" w:rsidP="007C4061">
      <w:pPr>
        <w:pStyle w:val="PL"/>
      </w:pPr>
      <w:r w:rsidRPr="00533C32">
        <w:t xml:space="preserve">  /subscription-data/{ueId}/{servingPlmnId}/provisioned-data:</w:t>
      </w:r>
    </w:p>
    <w:p w14:paraId="5EA7815E" w14:textId="77777777" w:rsidR="007C4061" w:rsidRPr="00533C32" w:rsidRDefault="007C4061" w:rsidP="007C4061">
      <w:pPr>
        <w:pStyle w:val="PL"/>
      </w:pPr>
      <w:r w:rsidRPr="00533C32">
        <w:t xml:space="preserve">    get:</w:t>
      </w:r>
    </w:p>
    <w:p w14:paraId="5B1AD0CF" w14:textId="77777777" w:rsidR="007C4061" w:rsidRPr="00533C32" w:rsidRDefault="007C4061" w:rsidP="007C4061">
      <w:pPr>
        <w:pStyle w:val="PL"/>
      </w:pPr>
      <w:r w:rsidRPr="00533C32">
        <w:t xml:space="preserve">      summary: Retrieve multiple provisioned data sets of a UE</w:t>
      </w:r>
    </w:p>
    <w:p w14:paraId="2EC970FD" w14:textId="77777777" w:rsidR="007C4061" w:rsidRPr="00533C32" w:rsidRDefault="007C4061" w:rsidP="007C4061">
      <w:pPr>
        <w:pStyle w:val="PL"/>
      </w:pPr>
      <w:r w:rsidRPr="00533C32">
        <w:t xml:space="preserve">      operationId: QueryProvisionedData</w:t>
      </w:r>
    </w:p>
    <w:p w14:paraId="010060F2" w14:textId="77777777" w:rsidR="007C4061" w:rsidRPr="00533C32" w:rsidRDefault="007C4061" w:rsidP="007C4061">
      <w:pPr>
        <w:pStyle w:val="PL"/>
      </w:pPr>
      <w:r w:rsidRPr="00533C32">
        <w:t xml:space="preserve">      tags:</w:t>
      </w:r>
    </w:p>
    <w:p w14:paraId="0693DEE3" w14:textId="77777777" w:rsidR="007C4061" w:rsidRDefault="007C4061" w:rsidP="007C4061">
      <w:pPr>
        <w:pStyle w:val="PL"/>
        <w:rPr>
          <w:lang w:eastAsia="zh-CN"/>
        </w:rPr>
      </w:pPr>
      <w:r w:rsidRPr="00533C32">
        <w:t xml:space="preserve">        - Provisioned Data (Document)</w:t>
      </w:r>
    </w:p>
    <w:p w14:paraId="71DA5C11" w14:textId="77777777" w:rsidR="00455CE6" w:rsidRDefault="00455CE6" w:rsidP="00455CE6">
      <w:pPr>
        <w:pStyle w:val="PL"/>
      </w:pPr>
      <w:r>
        <w:t xml:space="preserve">      security:</w:t>
      </w:r>
    </w:p>
    <w:p w14:paraId="610AE6F3" w14:textId="77777777" w:rsidR="00455CE6" w:rsidRDefault="00455CE6" w:rsidP="00455CE6">
      <w:pPr>
        <w:pStyle w:val="PL"/>
      </w:pPr>
      <w:r>
        <w:t xml:space="preserve">        - {}</w:t>
      </w:r>
    </w:p>
    <w:p w14:paraId="7A4AF315" w14:textId="77777777" w:rsidR="00455CE6" w:rsidRDefault="00455CE6" w:rsidP="00455CE6">
      <w:pPr>
        <w:pStyle w:val="PL"/>
      </w:pPr>
      <w:r>
        <w:t xml:space="preserve">        - oAuth2ClientCredentials:</w:t>
      </w:r>
    </w:p>
    <w:p w14:paraId="285C61AB" w14:textId="77777777" w:rsidR="00455CE6" w:rsidRDefault="00455CE6" w:rsidP="00455CE6">
      <w:pPr>
        <w:pStyle w:val="PL"/>
      </w:pPr>
      <w:r>
        <w:t xml:space="preserve">          - nudr-dr</w:t>
      </w:r>
    </w:p>
    <w:p w14:paraId="7B1BAC78" w14:textId="77777777" w:rsidR="00455CE6" w:rsidRDefault="00455CE6" w:rsidP="00455CE6">
      <w:pPr>
        <w:pStyle w:val="PL"/>
      </w:pPr>
      <w:r>
        <w:t xml:space="preserve">        - oAuth2ClientCredentials:</w:t>
      </w:r>
    </w:p>
    <w:p w14:paraId="6FB45F24" w14:textId="77777777" w:rsidR="00455CE6" w:rsidRDefault="00455CE6" w:rsidP="00455CE6">
      <w:pPr>
        <w:pStyle w:val="PL"/>
      </w:pPr>
      <w:r>
        <w:t xml:space="preserve">          - nudr-dr</w:t>
      </w:r>
    </w:p>
    <w:p w14:paraId="75B2E97A" w14:textId="77777777" w:rsidR="00455CE6" w:rsidRPr="00533C32" w:rsidRDefault="00455CE6" w:rsidP="00455CE6">
      <w:pPr>
        <w:pStyle w:val="PL"/>
        <w:rPr>
          <w:lang w:eastAsia="zh-CN"/>
        </w:rPr>
      </w:pPr>
      <w:r>
        <w:t xml:space="preserve">          - nudr-dr:subscription-data</w:t>
      </w:r>
    </w:p>
    <w:p w14:paraId="6BB3E1D5" w14:textId="77777777" w:rsidR="007C4061" w:rsidRPr="00533C32" w:rsidRDefault="007C4061" w:rsidP="007C4061">
      <w:pPr>
        <w:pStyle w:val="PL"/>
      </w:pPr>
      <w:r w:rsidRPr="00533C32">
        <w:t xml:space="preserve">      parameters:</w:t>
      </w:r>
    </w:p>
    <w:p w14:paraId="6EEB9399" w14:textId="77777777" w:rsidR="007C4061" w:rsidRPr="00533C32" w:rsidRDefault="007C4061" w:rsidP="007C4061">
      <w:pPr>
        <w:pStyle w:val="PL"/>
      </w:pPr>
      <w:r w:rsidRPr="00533C32">
        <w:t xml:space="preserve">        - name: ueId</w:t>
      </w:r>
    </w:p>
    <w:p w14:paraId="5E8A5216" w14:textId="77777777" w:rsidR="007C4061" w:rsidRPr="00533C32" w:rsidRDefault="007C4061" w:rsidP="007C4061">
      <w:pPr>
        <w:pStyle w:val="PL"/>
      </w:pPr>
      <w:r w:rsidRPr="00533C32">
        <w:t xml:space="preserve">          in: path</w:t>
      </w:r>
    </w:p>
    <w:p w14:paraId="7B7BF96B" w14:textId="77777777" w:rsidR="007C4061" w:rsidRPr="00533C32" w:rsidRDefault="007C4061" w:rsidP="007C4061">
      <w:pPr>
        <w:pStyle w:val="PL"/>
      </w:pPr>
      <w:r w:rsidRPr="00533C32">
        <w:t xml:space="preserve">          description: UE id</w:t>
      </w:r>
    </w:p>
    <w:p w14:paraId="5E1C7F7F" w14:textId="77777777" w:rsidR="007C4061" w:rsidRPr="00533C32" w:rsidRDefault="007C4061" w:rsidP="007C4061">
      <w:pPr>
        <w:pStyle w:val="PL"/>
      </w:pPr>
      <w:r w:rsidRPr="00533C32">
        <w:t xml:space="preserve">          required: true</w:t>
      </w:r>
    </w:p>
    <w:p w14:paraId="06540E45" w14:textId="77777777" w:rsidR="007C4061" w:rsidRPr="00533C32" w:rsidRDefault="007C4061" w:rsidP="007C4061">
      <w:pPr>
        <w:pStyle w:val="PL"/>
      </w:pPr>
      <w:r w:rsidRPr="00533C32">
        <w:t xml:space="preserve">          schema:</w:t>
      </w:r>
    </w:p>
    <w:p w14:paraId="61B42C74" w14:textId="77777777" w:rsidR="007C4061" w:rsidRPr="00533C32" w:rsidRDefault="007C4061" w:rsidP="007C4061">
      <w:pPr>
        <w:pStyle w:val="PL"/>
      </w:pPr>
      <w:r w:rsidRPr="00533C32">
        <w:t xml:space="preserve">            $ref: 'TS29571_CommonData.yaml#/components/schemas/VarUeId'</w:t>
      </w:r>
    </w:p>
    <w:p w14:paraId="581A519B" w14:textId="77777777" w:rsidR="007C4061" w:rsidRPr="00533C32" w:rsidRDefault="007C4061" w:rsidP="007C4061">
      <w:pPr>
        <w:pStyle w:val="PL"/>
      </w:pPr>
      <w:r w:rsidRPr="00533C32">
        <w:t xml:space="preserve">        - name: servingPlmnId</w:t>
      </w:r>
    </w:p>
    <w:p w14:paraId="04B97DA1" w14:textId="77777777" w:rsidR="007C4061" w:rsidRPr="00533C32" w:rsidRDefault="007C4061" w:rsidP="007C4061">
      <w:pPr>
        <w:pStyle w:val="PL"/>
      </w:pPr>
      <w:r w:rsidRPr="00533C32">
        <w:t xml:space="preserve">          in: path</w:t>
      </w:r>
    </w:p>
    <w:p w14:paraId="5B15468E" w14:textId="77777777" w:rsidR="007C4061" w:rsidRPr="00533C32" w:rsidRDefault="007C4061" w:rsidP="007C4061">
      <w:pPr>
        <w:pStyle w:val="PL"/>
      </w:pPr>
      <w:r w:rsidRPr="00533C32">
        <w:t xml:space="preserve">          description: PLMN ID</w:t>
      </w:r>
    </w:p>
    <w:p w14:paraId="5A4090D9" w14:textId="77777777" w:rsidR="007C4061" w:rsidRPr="00533C32" w:rsidRDefault="007C4061" w:rsidP="007C4061">
      <w:pPr>
        <w:pStyle w:val="PL"/>
      </w:pPr>
      <w:r w:rsidRPr="00533C32">
        <w:t xml:space="preserve">          required: true</w:t>
      </w:r>
    </w:p>
    <w:p w14:paraId="7A01B7CF" w14:textId="77777777" w:rsidR="007C4061" w:rsidRPr="00533C32" w:rsidRDefault="007C4061" w:rsidP="007C4061">
      <w:pPr>
        <w:pStyle w:val="PL"/>
      </w:pPr>
      <w:r w:rsidRPr="00533C32">
        <w:t xml:space="preserve">          schema:</w:t>
      </w:r>
    </w:p>
    <w:p w14:paraId="2EF57E61" w14:textId="77777777" w:rsidR="007C4061" w:rsidRPr="00533C32" w:rsidRDefault="007C4061" w:rsidP="007C4061">
      <w:pPr>
        <w:pStyle w:val="PL"/>
      </w:pPr>
      <w:r w:rsidRPr="00533C32">
        <w:t xml:space="preserve">            $ref: '#/components/schemas/VarPlmnId'</w:t>
      </w:r>
    </w:p>
    <w:p w14:paraId="1AFE2496" w14:textId="77777777" w:rsidR="007C4061" w:rsidRPr="00533C32" w:rsidRDefault="007C4061" w:rsidP="007C4061">
      <w:pPr>
        <w:pStyle w:val="PL"/>
      </w:pPr>
      <w:r w:rsidRPr="00533C32">
        <w:t xml:space="preserve">        - name: dataset-names</w:t>
      </w:r>
    </w:p>
    <w:p w14:paraId="22CE3DB3" w14:textId="77777777" w:rsidR="007C4061" w:rsidRPr="00533C32" w:rsidRDefault="007C4061" w:rsidP="007C4061">
      <w:pPr>
        <w:pStyle w:val="PL"/>
      </w:pPr>
      <w:r w:rsidRPr="00533C32">
        <w:t xml:space="preserve">          in: query</w:t>
      </w:r>
    </w:p>
    <w:p w14:paraId="5D21C023" w14:textId="77777777" w:rsidR="007C4061" w:rsidRPr="00533C32" w:rsidRDefault="007C4061" w:rsidP="007C4061">
      <w:pPr>
        <w:pStyle w:val="PL"/>
        <w:rPr>
          <w:lang w:eastAsia="zh-CN"/>
        </w:rPr>
      </w:pPr>
      <w:r w:rsidRPr="00533C32">
        <w:t xml:space="preserve">          description: List of dataset names</w:t>
      </w:r>
    </w:p>
    <w:p w14:paraId="72D4DCD2" w14:textId="77777777" w:rsidR="007C4061" w:rsidRPr="00533C32" w:rsidRDefault="007C4061" w:rsidP="007C4061">
      <w:pPr>
        <w:pStyle w:val="PL"/>
      </w:pPr>
      <w:r w:rsidRPr="00533C32">
        <w:t xml:space="preserve">          style: form</w:t>
      </w:r>
    </w:p>
    <w:p w14:paraId="6B2869E2" w14:textId="77777777" w:rsidR="007C4061" w:rsidRPr="00533C32" w:rsidRDefault="007C4061" w:rsidP="007C4061">
      <w:pPr>
        <w:pStyle w:val="PL"/>
        <w:rPr>
          <w:lang w:eastAsia="zh-CN"/>
        </w:rPr>
      </w:pPr>
      <w:r w:rsidRPr="00533C32">
        <w:t xml:space="preserve">          explode: false</w:t>
      </w:r>
    </w:p>
    <w:p w14:paraId="0872FE36" w14:textId="77777777" w:rsidR="007C4061" w:rsidRPr="00533C32" w:rsidRDefault="007C4061" w:rsidP="007C4061">
      <w:pPr>
        <w:pStyle w:val="PL"/>
      </w:pPr>
      <w:r w:rsidRPr="00533C32">
        <w:lastRenderedPageBreak/>
        <w:t xml:space="preserve">          schema:</w:t>
      </w:r>
    </w:p>
    <w:p w14:paraId="3E8F21E1" w14:textId="77777777" w:rsidR="007C4061" w:rsidRPr="00533C32" w:rsidRDefault="007C4061" w:rsidP="007C4061">
      <w:pPr>
        <w:pStyle w:val="PL"/>
      </w:pPr>
      <w:r w:rsidRPr="00533C32">
        <w:t xml:space="preserve">            $ref: '#/components/schemas/DatasetNames'</w:t>
      </w:r>
    </w:p>
    <w:p w14:paraId="14137A6D" w14:textId="77777777" w:rsidR="007C4061" w:rsidRPr="00533C32" w:rsidRDefault="007C4061" w:rsidP="007C4061">
      <w:pPr>
        <w:pStyle w:val="PL"/>
      </w:pPr>
      <w:r w:rsidRPr="00533C32">
        <w:t xml:space="preserve">      responses:</w:t>
      </w:r>
    </w:p>
    <w:p w14:paraId="4A4C583A" w14:textId="77777777" w:rsidR="007C4061" w:rsidRPr="00533C32" w:rsidRDefault="007C4061" w:rsidP="007C4061">
      <w:pPr>
        <w:pStyle w:val="PL"/>
      </w:pPr>
      <w:r w:rsidRPr="00533C32">
        <w:t xml:space="preserve">        '200':</w:t>
      </w:r>
    </w:p>
    <w:p w14:paraId="6DE17E7C" w14:textId="77777777" w:rsidR="007C4061" w:rsidRPr="00533C32" w:rsidRDefault="007C4061" w:rsidP="007C4061">
      <w:pPr>
        <w:pStyle w:val="PL"/>
      </w:pPr>
      <w:r w:rsidRPr="00533C32">
        <w:t xml:space="preserve">          description: Expected response to a valid request</w:t>
      </w:r>
    </w:p>
    <w:p w14:paraId="7EBE5DF1" w14:textId="77777777" w:rsidR="007C4061" w:rsidRPr="00533C32" w:rsidRDefault="007C4061" w:rsidP="007C4061">
      <w:pPr>
        <w:pStyle w:val="PL"/>
      </w:pPr>
      <w:r w:rsidRPr="00533C32">
        <w:t xml:space="preserve">          content:</w:t>
      </w:r>
    </w:p>
    <w:p w14:paraId="6826F357" w14:textId="77777777" w:rsidR="007C4061" w:rsidRPr="00533C32" w:rsidRDefault="007C4061" w:rsidP="007C4061">
      <w:pPr>
        <w:pStyle w:val="PL"/>
      </w:pPr>
      <w:r w:rsidRPr="00533C32">
        <w:t xml:space="preserve">            application/json:</w:t>
      </w:r>
    </w:p>
    <w:p w14:paraId="39523622" w14:textId="77777777" w:rsidR="007C4061" w:rsidRPr="00533C32" w:rsidRDefault="007C4061" w:rsidP="007C4061">
      <w:pPr>
        <w:pStyle w:val="PL"/>
      </w:pPr>
      <w:r w:rsidRPr="00533C32">
        <w:t xml:space="preserve">              schema:</w:t>
      </w:r>
    </w:p>
    <w:p w14:paraId="21F394EA" w14:textId="77777777" w:rsidR="007C4061" w:rsidRPr="00533C32" w:rsidRDefault="007C4061" w:rsidP="007C4061">
      <w:pPr>
        <w:pStyle w:val="PL"/>
      </w:pPr>
      <w:r w:rsidRPr="00533C32">
        <w:t xml:space="preserve">                $ref: '#/components/schemas/ProvisionedDataSets'</w:t>
      </w:r>
    </w:p>
    <w:p w14:paraId="18A49154" w14:textId="77777777" w:rsidR="007C4061" w:rsidRDefault="007C4061" w:rsidP="007C4061">
      <w:pPr>
        <w:pStyle w:val="PL"/>
        <w:rPr>
          <w:lang w:eastAsia="zh-CN"/>
        </w:rPr>
      </w:pPr>
      <w:r w:rsidRPr="00533C32">
        <w:t xml:space="preserve">        default:</w:t>
      </w:r>
    </w:p>
    <w:p w14:paraId="7C67FF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CC01155" w14:textId="77777777" w:rsidR="007C4061" w:rsidRPr="00533C32" w:rsidRDefault="007C4061" w:rsidP="007C4061">
      <w:pPr>
        <w:pStyle w:val="PL"/>
      </w:pPr>
    </w:p>
    <w:p w14:paraId="2F65BE06" w14:textId="77777777" w:rsidR="007C4061" w:rsidRPr="00533C32" w:rsidRDefault="007C4061" w:rsidP="007C4061">
      <w:pPr>
        <w:pStyle w:val="PL"/>
      </w:pPr>
      <w:r w:rsidRPr="00533C32">
        <w:t xml:space="preserve">  /subscription-data/{ueId}/{servingPlmnId}/provisioned-data/am-data:</w:t>
      </w:r>
    </w:p>
    <w:p w14:paraId="6D37C558" w14:textId="77777777" w:rsidR="007C4061" w:rsidRPr="00533C32" w:rsidRDefault="007C4061" w:rsidP="007C4061">
      <w:pPr>
        <w:pStyle w:val="PL"/>
      </w:pPr>
      <w:r w:rsidRPr="00533C32">
        <w:t xml:space="preserve">    get:</w:t>
      </w:r>
    </w:p>
    <w:p w14:paraId="0F9AA0A8" w14:textId="77777777" w:rsidR="007C4061" w:rsidRPr="00533C32" w:rsidRDefault="007C4061" w:rsidP="007C4061">
      <w:pPr>
        <w:pStyle w:val="PL"/>
      </w:pPr>
      <w:r w:rsidRPr="00533C32">
        <w:t xml:space="preserve">      summary: Retrieves the access and mobility subscription data of a UE</w:t>
      </w:r>
    </w:p>
    <w:p w14:paraId="3A11FEDC" w14:textId="77777777" w:rsidR="007C4061" w:rsidRPr="00533C32" w:rsidRDefault="007C4061" w:rsidP="007C4061">
      <w:pPr>
        <w:pStyle w:val="PL"/>
      </w:pPr>
      <w:r w:rsidRPr="00533C32">
        <w:t xml:space="preserve">      operationId: QueryAmData</w:t>
      </w:r>
    </w:p>
    <w:p w14:paraId="5F6B0FBE" w14:textId="77777777" w:rsidR="007C4061" w:rsidRPr="00533C32" w:rsidRDefault="007C4061" w:rsidP="007C4061">
      <w:pPr>
        <w:pStyle w:val="PL"/>
      </w:pPr>
      <w:r w:rsidRPr="00533C32">
        <w:t xml:space="preserve">      tags:</w:t>
      </w:r>
    </w:p>
    <w:p w14:paraId="2947D35A" w14:textId="77777777" w:rsidR="007C4061" w:rsidRDefault="007C4061" w:rsidP="007C4061">
      <w:pPr>
        <w:pStyle w:val="PL"/>
        <w:rPr>
          <w:lang w:eastAsia="zh-CN"/>
        </w:rPr>
      </w:pPr>
      <w:r w:rsidRPr="00533C32">
        <w:t xml:space="preserve">        - Access And Mobility Subscription Data (Document)</w:t>
      </w:r>
    </w:p>
    <w:p w14:paraId="4383E9AE" w14:textId="77777777" w:rsidR="00455CE6" w:rsidRDefault="00455CE6" w:rsidP="00455CE6">
      <w:pPr>
        <w:pStyle w:val="PL"/>
      </w:pPr>
      <w:r>
        <w:t xml:space="preserve">      security:</w:t>
      </w:r>
    </w:p>
    <w:p w14:paraId="36A884B7" w14:textId="77777777" w:rsidR="00455CE6" w:rsidRDefault="00455CE6" w:rsidP="00455CE6">
      <w:pPr>
        <w:pStyle w:val="PL"/>
      </w:pPr>
      <w:r>
        <w:t xml:space="preserve">        - {}</w:t>
      </w:r>
    </w:p>
    <w:p w14:paraId="79F82569" w14:textId="77777777" w:rsidR="00455CE6" w:rsidRDefault="00455CE6" w:rsidP="00455CE6">
      <w:pPr>
        <w:pStyle w:val="PL"/>
      </w:pPr>
      <w:r>
        <w:t xml:space="preserve">        - oAuth2ClientCredentials:</w:t>
      </w:r>
    </w:p>
    <w:p w14:paraId="3FC0318B" w14:textId="77777777" w:rsidR="00455CE6" w:rsidRDefault="00455CE6" w:rsidP="00455CE6">
      <w:pPr>
        <w:pStyle w:val="PL"/>
      </w:pPr>
      <w:r>
        <w:t xml:space="preserve">          - nudr-dr</w:t>
      </w:r>
    </w:p>
    <w:p w14:paraId="4B3979D6" w14:textId="77777777" w:rsidR="00455CE6" w:rsidRDefault="00455CE6" w:rsidP="00455CE6">
      <w:pPr>
        <w:pStyle w:val="PL"/>
      </w:pPr>
      <w:r>
        <w:t xml:space="preserve">        - oAuth2ClientCredentials:</w:t>
      </w:r>
    </w:p>
    <w:p w14:paraId="7703E67F" w14:textId="77777777" w:rsidR="00455CE6" w:rsidRDefault="00455CE6" w:rsidP="00455CE6">
      <w:pPr>
        <w:pStyle w:val="PL"/>
      </w:pPr>
      <w:r>
        <w:t xml:space="preserve">          - nudr-dr</w:t>
      </w:r>
    </w:p>
    <w:p w14:paraId="6BAE9B95" w14:textId="77777777" w:rsidR="00455CE6" w:rsidRPr="00533C32" w:rsidRDefault="00455CE6" w:rsidP="00455CE6">
      <w:pPr>
        <w:pStyle w:val="PL"/>
        <w:rPr>
          <w:lang w:eastAsia="zh-CN"/>
        </w:rPr>
      </w:pPr>
      <w:r>
        <w:t xml:space="preserve">          - nudr-dr:subscription-data</w:t>
      </w:r>
    </w:p>
    <w:p w14:paraId="2493904D" w14:textId="77777777" w:rsidR="007C4061" w:rsidRPr="00533C32" w:rsidRDefault="007C4061" w:rsidP="007C4061">
      <w:pPr>
        <w:pStyle w:val="PL"/>
      </w:pPr>
      <w:r w:rsidRPr="00533C32">
        <w:t xml:space="preserve">      parameters:</w:t>
      </w:r>
    </w:p>
    <w:p w14:paraId="4C13A679" w14:textId="77777777" w:rsidR="007C4061" w:rsidRPr="00533C32" w:rsidRDefault="007C4061" w:rsidP="007C4061">
      <w:pPr>
        <w:pStyle w:val="PL"/>
      </w:pPr>
      <w:r w:rsidRPr="00533C32">
        <w:t xml:space="preserve">        - name: ueId</w:t>
      </w:r>
    </w:p>
    <w:p w14:paraId="28E65B42" w14:textId="77777777" w:rsidR="007C4061" w:rsidRPr="00533C32" w:rsidRDefault="007C4061" w:rsidP="007C4061">
      <w:pPr>
        <w:pStyle w:val="PL"/>
      </w:pPr>
      <w:r w:rsidRPr="00533C32">
        <w:t xml:space="preserve">          in: path</w:t>
      </w:r>
    </w:p>
    <w:p w14:paraId="2847AAA6" w14:textId="77777777" w:rsidR="007C4061" w:rsidRPr="00533C32" w:rsidRDefault="007C4061" w:rsidP="007C4061">
      <w:pPr>
        <w:pStyle w:val="PL"/>
      </w:pPr>
      <w:r w:rsidRPr="00533C32">
        <w:t xml:space="preserve">          description: UE id</w:t>
      </w:r>
    </w:p>
    <w:p w14:paraId="606A7A92" w14:textId="77777777" w:rsidR="007C4061" w:rsidRPr="00533C32" w:rsidRDefault="007C4061" w:rsidP="007C4061">
      <w:pPr>
        <w:pStyle w:val="PL"/>
      </w:pPr>
      <w:r w:rsidRPr="00533C32">
        <w:t xml:space="preserve">          required: true</w:t>
      </w:r>
    </w:p>
    <w:p w14:paraId="6FED0BD4" w14:textId="77777777" w:rsidR="007C4061" w:rsidRPr="00533C32" w:rsidRDefault="007C4061" w:rsidP="007C4061">
      <w:pPr>
        <w:pStyle w:val="PL"/>
      </w:pPr>
      <w:r w:rsidRPr="00533C32">
        <w:t xml:space="preserve">          schema:</w:t>
      </w:r>
    </w:p>
    <w:p w14:paraId="73EBA738" w14:textId="77777777" w:rsidR="007C4061" w:rsidRPr="00533C32" w:rsidRDefault="007C4061" w:rsidP="007C4061">
      <w:pPr>
        <w:pStyle w:val="PL"/>
      </w:pPr>
      <w:r w:rsidRPr="00533C32">
        <w:t xml:space="preserve">            $ref: 'TS29571_CommonData.yaml#/components/schemas/VarUeId'</w:t>
      </w:r>
    </w:p>
    <w:p w14:paraId="327AFC11" w14:textId="77777777" w:rsidR="007C4061" w:rsidRPr="00533C32" w:rsidRDefault="007C4061" w:rsidP="007C4061">
      <w:pPr>
        <w:pStyle w:val="PL"/>
      </w:pPr>
      <w:r w:rsidRPr="00533C32">
        <w:t xml:space="preserve">        - name: servingPlmnId</w:t>
      </w:r>
    </w:p>
    <w:p w14:paraId="3324E13B" w14:textId="77777777" w:rsidR="007C4061" w:rsidRPr="00533C32" w:rsidRDefault="007C4061" w:rsidP="007C4061">
      <w:pPr>
        <w:pStyle w:val="PL"/>
      </w:pPr>
      <w:r w:rsidRPr="00533C32">
        <w:t xml:space="preserve">          in: path</w:t>
      </w:r>
    </w:p>
    <w:p w14:paraId="28E17218" w14:textId="77777777" w:rsidR="007C4061" w:rsidRPr="00533C32" w:rsidRDefault="007C4061" w:rsidP="007C4061">
      <w:pPr>
        <w:pStyle w:val="PL"/>
      </w:pPr>
      <w:r w:rsidRPr="00533C32">
        <w:t xml:space="preserve">          description: PLMN ID</w:t>
      </w:r>
    </w:p>
    <w:p w14:paraId="6BE2DE81" w14:textId="77777777" w:rsidR="007C4061" w:rsidRPr="00533C32" w:rsidRDefault="007C4061" w:rsidP="007C4061">
      <w:pPr>
        <w:pStyle w:val="PL"/>
      </w:pPr>
      <w:r w:rsidRPr="00533C32">
        <w:t xml:space="preserve">          required: true</w:t>
      </w:r>
    </w:p>
    <w:p w14:paraId="797EE841" w14:textId="77777777" w:rsidR="007C4061" w:rsidRPr="00533C32" w:rsidRDefault="007C4061" w:rsidP="007C4061">
      <w:pPr>
        <w:pStyle w:val="PL"/>
      </w:pPr>
      <w:r w:rsidRPr="00533C32">
        <w:t xml:space="preserve">          schema:</w:t>
      </w:r>
    </w:p>
    <w:p w14:paraId="14A10D50" w14:textId="77777777" w:rsidR="007C4061" w:rsidRPr="00533C32" w:rsidRDefault="007C4061" w:rsidP="007C4061">
      <w:pPr>
        <w:pStyle w:val="PL"/>
        <w:rPr>
          <w:lang w:eastAsia="zh-CN"/>
        </w:rPr>
      </w:pPr>
      <w:r w:rsidRPr="00533C32">
        <w:t xml:space="preserve">            $ref: '#/components/schemas/VarPlmnId'</w:t>
      </w:r>
    </w:p>
    <w:p w14:paraId="018867BE" w14:textId="77777777" w:rsidR="007C4061" w:rsidRPr="00533C32" w:rsidRDefault="007C4061" w:rsidP="007C4061">
      <w:pPr>
        <w:pStyle w:val="PL"/>
        <w:rPr>
          <w:lang w:eastAsia="zh-CN"/>
        </w:rPr>
      </w:pPr>
      <w:r w:rsidRPr="00533C32">
        <w:rPr>
          <w:lang w:eastAsia="zh-CN"/>
        </w:rPr>
        <w:t xml:space="preserve">        - name: fields</w:t>
      </w:r>
    </w:p>
    <w:p w14:paraId="6900A7E8" w14:textId="77777777" w:rsidR="007C4061" w:rsidRPr="00533C32" w:rsidRDefault="007C4061" w:rsidP="007C4061">
      <w:pPr>
        <w:pStyle w:val="PL"/>
        <w:rPr>
          <w:lang w:eastAsia="zh-CN"/>
        </w:rPr>
      </w:pPr>
      <w:r w:rsidRPr="00533C32">
        <w:rPr>
          <w:lang w:eastAsia="zh-CN"/>
        </w:rPr>
        <w:t xml:space="preserve">          in: query</w:t>
      </w:r>
    </w:p>
    <w:p w14:paraId="59365ED9" w14:textId="77777777" w:rsidR="007C4061" w:rsidRPr="00533C32" w:rsidRDefault="007C4061" w:rsidP="007C4061">
      <w:pPr>
        <w:pStyle w:val="PL"/>
        <w:rPr>
          <w:lang w:eastAsia="zh-CN"/>
        </w:rPr>
      </w:pPr>
      <w:r w:rsidRPr="00533C32">
        <w:rPr>
          <w:lang w:eastAsia="zh-CN"/>
        </w:rPr>
        <w:t xml:space="preserve">          description: attributes to be retrieved</w:t>
      </w:r>
    </w:p>
    <w:p w14:paraId="15E1A1E5" w14:textId="77777777" w:rsidR="007C4061" w:rsidRPr="00533C32" w:rsidRDefault="007C4061" w:rsidP="007C4061">
      <w:pPr>
        <w:pStyle w:val="PL"/>
        <w:rPr>
          <w:lang w:eastAsia="zh-CN"/>
        </w:rPr>
      </w:pPr>
      <w:r w:rsidRPr="00533C32">
        <w:rPr>
          <w:lang w:eastAsia="zh-CN"/>
        </w:rPr>
        <w:t xml:space="preserve">          required: false</w:t>
      </w:r>
    </w:p>
    <w:p w14:paraId="0C0C99B9" w14:textId="77777777" w:rsidR="007C4061" w:rsidRPr="00533C32" w:rsidRDefault="007C4061" w:rsidP="007C4061">
      <w:pPr>
        <w:pStyle w:val="PL"/>
        <w:rPr>
          <w:lang w:eastAsia="zh-CN"/>
        </w:rPr>
      </w:pPr>
      <w:r w:rsidRPr="00533C32">
        <w:rPr>
          <w:lang w:eastAsia="zh-CN"/>
        </w:rPr>
        <w:t xml:space="preserve">          schema:</w:t>
      </w:r>
    </w:p>
    <w:p w14:paraId="5A720547" w14:textId="77777777" w:rsidR="007C4061" w:rsidRPr="00533C32" w:rsidRDefault="007C4061" w:rsidP="007C4061">
      <w:pPr>
        <w:pStyle w:val="PL"/>
        <w:rPr>
          <w:lang w:eastAsia="zh-CN"/>
        </w:rPr>
      </w:pPr>
      <w:r w:rsidRPr="00533C32">
        <w:rPr>
          <w:lang w:eastAsia="zh-CN"/>
        </w:rPr>
        <w:t xml:space="preserve">            type: array</w:t>
      </w:r>
    </w:p>
    <w:p w14:paraId="63416209" w14:textId="77777777" w:rsidR="007C4061" w:rsidRPr="00533C32" w:rsidRDefault="007C4061" w:rsidP="007C4061">
      <w:pPr>
        <w:pStyle w:val="PL"/>
        <w:rPr>
          <w:lang w:eastAsia="zh-CN"/>
        </w:rPr>
      </w:pPr>
      <w:r w:rsidRPr="00533C32">
        <w:rPr>
          <w:lang w:eastAsia="zh-CN"/>
        </w:rPr>
        <w:t xml:space="preserve">            items:</w:t>
      </w:r>
    </w:p>
    <w:p w14:paraId="5E5AED07" w14:textId="77777777" w:rsidR="007C4061" w:rsidRPr="00533C32" w:rsidRDefault="007C4061" w:rsidP="007C4061">
      <w:pPr>
        <w:pStyle w:val="PL"/>
        <w:rPr>
          <w:lang w:eastAsia="zh-CN"/>
        </w:rPr>
      </w:pPr>
      <w:r w:rsidRPr="00533C32">
        <w:rPr>
          <w:lang w:eastAsia="zh-CN"/>
        </w:rPr>
        <w:t xml:space="preserve">              type: string</w:t>
      </w:r>
    </w:p>
    <w:p w14:paraId="614405C0" w14:textId="77777777" w:rsidR="007C4061" w:rsidRPr="00533C32" w:rsidRDefault="007C4061" w:rsidP="007C4061">
      <w:pPr>
        <w:pStyle w:val="PL"/>
        <w:rPr>
          <w:lang w:eastAsia="zh-CN"/>
        </w:rPr>
      </w:pPr>
      <w:r w:rsidRPr="00533C32">
        <w:rPr>
          <w:lang w:eastAsia="zh-CN"/>
        </w:rPr>
        <w:t xml:space="preserve">            minItems: 1</w:t>
      </w:r>
    </w:p>
    <w:p w14:paraId="099D7949" w14:textId="77777777" w:rsidR="007C4061" w:rsidRPr="00533C32" w:rsidRDefault="007C4061" w:rsidP="007C4061">
      <w:pPr>
        <w:pStyle w:val="PL"/>
      </w:pPr>
      <w:r w:rsidRPr="00533C32">
        <w:t xml:space="preserve">          style: form</w:t>
      </w:r>
    </w:p>
    <w:p w14:paraId="79429386" w14:textId="77777777" w:rsidR="007C4061" w:rsidRPr="00533C32" w:rsidRDefault="007C4061" w:rsidP="007C4061">
      <w:pPr>
        <w:pStyle w:val="PL"/>
        <w:rPr>
          <w:lang w:eastAsia="zh-CN"/>
        </w:rPr>
      </w:pPr>
      <w:r w:rsidRPr="00533C32">
        <w:t xml:space="preserve">          explode: false</w:t>
      </w:r>
    </w:p>
    <w:p w14:paraId="0A2269C1" w14:textId="77777777" w:rsidR="007C4061" w:rsidRPr="00533C32" w:rsidRDefault="007C4061" w:rsidP="007C4061">
      <w:pPr>
        <w:pStyle w:val="PL"/>
      </w:pPr>
      <w:r w:rsidRPr="00533C32">
        <w:t xml:space="preserve">        - name: supported-features</w:t>
      </w:r>
    </w:p>
    <w:p w14:paraId="653FBE25" w14:textId="77777777" w:rsidR="007C4061" w:rsidRPr="00533C32" w:rsidRDefault="007C4061" w:rsidP="007C4061">
      <w:pPr>
        <w:pStyle w:val="PL"/>
      </w:pPr>
      <w:r w:rsidRPr="00533C32">
        <w:t xml:space="preserve">          in: query</w:t>
      </w:r>
    </w:p>
    <w:p w14:paraId="596E71A6" w14:textId="77777777" w:rsidR="007C4061" w:rsidRPr="00533C32" w:rsidRDefault="007C4061" w:rsidP="007C4061">
      <w:pPr>
        <w:pStyle w:val="PL"/>
      </w:pPr>
      <w:r w:rsidRPr="00533C32">
        <w:t xml:space="preserve">          description: Supported Features</w:t>
      </w:r>
    </w:p>
    <w:p w14:paraId="7D0ACFD5" w14:textId="77777777" w:rsidR="007C4061" w:rsidRPr="00533C32" w:rsidRDefault="007C4061" w:rsidP="007C4061">
      <w:pPr>
        <w:pStyle w:val="PL"/>
      </w:pPr>
      <w:r w:rsidRPr="00533C32">
        <w:t xml:space="preserve">          schema:</w:t>
      </w:r>
    </w:p>
    <w:p w14:paraId="22D4191D" w14:textId="77777777" w:rsidR="007C4061" w:rsidRPr="00533C32" w:rsidRDefault="007C4061" w:rsidP="007C4061">
      <w:pPr>
        <w:pStyle w:val="PL"/>
        <w:rPr>
          <w:lang w:eastAsia="zh-CN"/>
        </w:rPr>
      </w:pPr>
      <w:r w:rsidRPr="00533C32">
        <w:t xml:space="preserve">             $ref: 'TS29571_CommonData.yaml#/components/schemas/SupportedFeatures'</w:t>
      </w:r>
    </w:p>
    <w:p w14:paraId="3DD43564" w14:textId="77777777" w:rsidR="007C4061" w:rsidRPr="00533C32" w:rsidRDefault="007C4061" w:rsidP="007C4061">
      <w:pPr>
        <w:pStyle w:val="PL"/>
      </w:pPr>
      <w:r w:rsidRPr="00533C32">
        <w:t xml:space="preserve">        - name: If-None-Match</w:t>
      </w:r>
    </w:p>
    <w:p w14:paraId="11111E97" w14:textId="77777777" w:rsidR="007C4061" w:rsidRPr="00533C32" w:rsidRDefault="007C4061" w:rsidP="007C4061">
      <w:pPr>
        <w:pStyle w:val="PL"/>
      </w:pPr>
      <w:r w:rsidRPr="00533C32">
        <w:t xml:space="preserve">          in: header</w:t>
      </w:r>
    </w:p>
    <w:p w14:paraId="58CF317D" w14:textId="77777777" w:rsidR="007C4061" w:rsidRPr="00533C32" w:rsidRDefault="007C4061" w:rsidP="007C4061">
      <w:pPr>
        <w:pStyle w:val="PL"/>
      </w:pPr>
      <w:r w:rsidRPr="00533C32">
        <w:t xml:space="preserve">          description: Validator for conditional requests, as described in RFC 7232, 3.2</w:t>
      </w:r>
    </w:p>
    <w:p w14:paraId="1FAA6FD0" w14:textId="77777777" w:rsidR="007C4061" w:rsidRPr="00533C32" w:rsidRDefault="007C4061" w:rsidP="007C4061">
      <w:pPr>
        <w:pStyle w:val="PL"/>
      </w:pPr>
      <w:r w:rsidRPr="00533C32">
        <w:t xml:space="preserve">          schema:</w:t>
      </w:r>
    </w:p>
    <w:p w14:paraId="68904B83" w14:textId="77777777" w:rsidR="007C4061" w:rsidRPr="00533C32" w:rsidRDefault="007C4061" w:rsidP="007C4061">
      <w:pPr>
        <w:pStyle w:val="PL"/>
      </w:pPr>
      <w:r w:rsidRPr="00533C32">
        <w:t xml:space="preserve">            type: string</w:t>
      </w:r>
    </w:p>
    <w:p w14:paraId="02ADCF57" w14:textId="77777777" w:rsidR="007C4061" w:rsidRPr="00533C32" w:rsidRDefault="007C4061" w:rsidP="007C4061">
      <w:pPr>
        <w:pStyle w:val="PL"/>
      </w:pPr>
      <w:r w:rsidRPr="00533C32">
        <w:t xml:space="preserve">        - name: If-Modified-Since</w:t>
      </w:r>
    </w:p>
    <w:p w14:paraId="60F7DB8D" w14:textId="77777777" w:rsidR="007C4061" w:rsidRPr="00533C32" w:rsidRDefault="007C4061" w:rsidP="007C4061">
      <w:pPr>
        <w:pStyle w:val="PL"/>
      </w:pPr>
      <w:r w:rsidRPr="00533C32">
        <w:t xml:space="preserve">          in: header</w:t>
      </w:r>
    </w:p>
    <w:p w14:paraId="1FAE8ABE" w14:textId="77777777" w:rsidR="007C4061" w:rsidRPr="00533C32" w:rsidRDefault="007C4061" w:rsidP="007C4061">
      <w:pPr>
        <w:pStyle w:val="PL"/>
      </w:pPr>
      <w:r w:rsidRPr="00533C32">
        <w:t xml:space="preserve">          description: Validator for conditional requests, as described in RFC 7232, 3.3</w:t>
      </w:r>
    </w:p>
    <w:p w14:paraId="060D4F54" w14:textId="77777777" w:rsidR="007C4061" w:rsidRPr="00533C32" w:rsidRDefault="007C4061" w:rsidP="007C4061">
      <w:pPr>
        <w:pStyle w:val="PL"/>
      </w:pPr>
      <w:r w:rsidRPr="00533C32">
        <w:t xml:space="preserve">          schema:</w:t>
      </w:r>
    </w:p>
    <w:p w14:paraId="47A8F4C0" w14:textId="77777777" w:rsidR="007C4061" w:rsidRPr="00533C32" w:rsidRDefault="007C4061" w:rsidP="007C4061">
      <w:pPr>
        <w:pStyle w:val="PL"/>
        <w:rPr>
          <w:lang w:eastAsia="zh-CN"/>
        </w:rPr>
      </w:pPr>
      <w:r w:rsidRPr="00533C32">
        <w:t xml:space="preserve">            type: string</w:t>
      </w:r>
    </w:p>
    <w:p w14:paraId="37C23C2C" w14:textId="77777777" w:rsidR="007C4061" w:rsidRPr="00533C32" w:rsidRDefault="007C4061" w:rsidP="007C4061">
      <w:pPr>
        <w:pStyle w:val="PL"/>
      </w:pPr>
      <w:r w:rsidRPr="00533C32">
        <w:t xml:space="preserve">      responses:</w:t>
      </w:r>
    </w:p>
    <w:p w14:paraId="318B3655" w14:textId="77777777" w:rsidR="007C4061" w:rsidRPr="00533C32" w:rsidRDefault="007C4061" w:rsidP="007C4061">
      <w:pPr>
        <w:pStyle w:val="PL"/>
      </w:pPr>
      <w:r w:rsidRPr="00533C32">
        <w:t xml:space="preserve">        '200':</w:t>
      </w:r>
    </w:p>
    <w:p w14:paraId="44B02642" w14:textId="77777777" w:rsidR="007C4061" w:rsidRPr="00533C32" w:rsidRDefault="007C4061" w:rsidP="007C4061">
      <w:pPr>
        <w:pStyle w:val="PL"/>
      </w:pPr>
      <w:r w:rsidRPr="00533C32">
        <w:t xml:space="preserve">          description: Expected response to a valid request</w:t>
      </w:r>
    </w:p>
    <w:p w14:paraId="34B8817A" w14:textId="77777777" w:rsidR="007C4061" w:rsidRPr="00533C32" w:rsidRDefault="007C4061" w:rsidP="007C4061">
      <w:pPr>
        <w:pStyle w:val="PL"/>
      </w:pPr>
      <w:r w:rsidRPr="00533C32">
        <w:t xml:space="preserve">          content:</w:t>
      </w:r>
    </w:p>
    <w:p w14:paraId="254BF472" w14:textId="77777777" w:rsidR="007C4061" w:rsidRPr="00533C32" w:rsidRDefault="007C4061" w:rsidP="007C4061">
      <w:pPr>
        <w:pStyle w:val="PL"/>
      </w:pPr>
      <w:r w:rsidRPr="00533C32">
        <w:t xml:space="preserve">            application/json:</w:t>
      </w:r>
    </w:p>
    <w:p w14:paraId="6DED8C0F" w14:textId="77777777" w:rsidR="007C4061" w:rsidRPr="00533C32" w:rsidRDefault="007C4061" w:rsidP="007C4061">
      <w:pPr>
        <w:pStyle w:val="PL"/>
      </w:pPr>
      <w:r w:rsidRPr="00533C32">
        <w:t xml:space="preserve">              schema:</w:t>
      </w:r>
    </w:p>
    <w:p w14:paraId="4D2302B3" w14:textId="77777777" w:rsidR="007C4061" w:rsidRPr="00533C32" w:rsidRDefault="007C4061" w:rsidP="007C4061">
      <w:pPr>
        <w:pStyle w:val="PL"/>
        <w:rPr>
          <w:lang w:eastAsia="zh-CN"/>
        </w:rPr>
      </w:pPr>
      <w:r w:rsidRPr="00533C32">
        <w:t xml:space="preserve">                $ref: '#/components/schemas/AccessAndMobilitySubscriptionData'</w:t>
      </w:r>
    </w:p>
    <w:p w14:paraId="532B728E" w14:textId="77777777" w:rsidR="007C4061" w:rsidRPr="00533C32" w:rsidRDefault="007C4061" w:rsidP="007C4061">
      <w:pPr>
        <w:pStyle w:val="PL"/>
      </w:pPr>
      <w:r w:rsidRPr="00533C32">
        <w:t xml:space="preserve">          headers:</w:t>
      </w:r>
    </w:p>
    <w:p w14:paraId="44D69025" w14:textId="77777777" w:rsidR="007C4061" w:rsidRPr="00533C32" w:rsidRDefault="007C4061" w:rsidP="007C4061">
      <w:pPr>
        <w:pStyle w:val="PL"/>
      </w:pPr>
      <w:r w:rsidRPr="00533C32">
        <w:t xml:space="preserve">            Cache-Control:</w:t>
      </w:r>
    </w:p>
    <w:p w14:paraId="7664BE1E" w14:textId="77777777" w:rsidR="007C4061" w:rsidRPr="00533C32" w:rsidRDefault="007C4061" w:rsidP="007C4061">
      <w:pPr>
        <w:pStyle w:val="PL"/>
      </w:pPr>
      <w:r w:rsidRPr="00533C32">
        <w:t xml:space="preserve">              description: Cache-Control containing max-age, as described in RFC 7234, 5.2</w:t>
      </w:r>
    </w:p>
    <w:p w14:paraId="11DE8D92" w14:textId="77777777" w:rsidR="007C4061" w:rsidRPr="00533C32" w:rsidRDefault="007C4061" w:rsidP="007C4061">
      <w:pPr>
        <w:pStyle w:val="PL"/>
      </w:pPr>
      <w:r w:rsidRPr="00533C32">
        <w:t xml:space="preserve">              schema:</w:t>
      </w:r>
    </w:p>
    <w:p w14:paraId="21E9D981" w14:textId="77777777" w:rsidR="007C4061" w:rsidRPr="00533C32" w:rsidRDefault="007C4061" w:rsidP="007C4061">
      <w:pPr>
        <w:pStyle w:val="PL"/>
      </w:pPr>
      <w:r w:rsidRPr="00533C32">
        <w:t xml:space="preserve">                type: string</w:t>
      </w:r>
    </w:p>
    <w:p w14:paraId="2349FDEF" w14:textId="77777777" w:rsidR="007C4061" w:rsidRPr="00533C32" w:rsidRDefault="007C4061" w:rsidP="007C4061">
      <w:pPr>
        <w:pStyle w:val="PL"/>
      </w:pPr>
      <w:r w:rsidRPr="00533C32">
        <w:t xml:space="preserve">            ETag:</w:t>
      </w:r>
    </w:p>
    <w:p w14:paraId="689F8C05" w14:textId="77777777" w:rsidR="007C4061" w:rsidRPr="00533C32" w:rsidRDefault="007C4061" w:rsidP="007C4061">
      <w:pPr>
        <w:pStyle w:val="PL"/>
      </w:pPr>
      <w:r w:rsidRPr="00533C32">
        <w:t xml:space="preserve">              description: Entity Tag, containing a strong validator, as described in RFC 7232, 2.3</w:t>
      </w:r>
    </w:p>
    <w:p w14:paraId="4BCB7F9F" w14:textId="77777777" w:rsidR="007C4061" w:rsidRPr="00533C32" w:rsidRDefault="007C4061" w:rsidP="007C4061">
      <w:pPr>
        <w:pStyle w:val="PL"/>
      </w:pPr>
      <w:r w:rsidRPr="00533C32">
        <w:lastRenderedPageBreak/>
        <w:t xml:space="preserve">              schema:</w:t>
      </w:r>
    </w:p>
    <w:p w14:paraId="58EBCE80" w14:textId="77777777" w:rsidR="007C4061" w:rsidRPr="00533C32" w:rsidRDefault="007C4061" w:rsidP="007C4061">
      <w:pPr>
        <w:pStyle w:val="PL"/>
      </w:pPr>
      <w:r w:rsidRPr="00533C32">
        <w:t xml:space="preserve">                type: string</w:t>
      </w:r>
    </w:p>
    <w:p w14:paraId="695DF93C" w14:textId="77777777" w:rsidR="007C4061" w:rsidRPr="00533C32" w:rsidRDefault="007C4061" w:rsidP="007C4061">
      <w:pPr>
        <w:pStyle w:val="PL"/>
      </w:pPr>
      <w:r w:rsidRPr="00533C32">
        <w:t xml:space="preserve">            Last-Modified:</w:t>
      </w:r>
    </w:p>
    <w:p w14:paraId="552F72D9" w14:textId="77777777" w:rsidR="007C4061" w:rsidRPr="00533C32" w:rsidRDefault="007C4061" w:rsidP="007C4061">
      <w:pPr>
        <w:pStyle w:val="PL"/>
      </w:pPr>
      <w:r w:rsidRPr="00533C32">
        <w:t xml:space="preserve">              description: Timestamp for last modification of the resource, as described in RFC 7232, 2.2</w:t>
      </w:r>
    </w:p>
    <w:p w14:paraId="1855D8EF" w14:textId="77777777" w:rsidR="007C4061" w:rsidRPr="00533C32" w:rsidRDefault="007C4061" w:rsidP="007C4061">
      <w:pPr>
        <w:pStyle w:val="PL"/>
      </w:pPr>
      <w:r w:rsidRPr="00533C32">
        <w:t xml:space="preserve">              schema:</w:t>
      </w:r>
    </w:p>
    <w:p w14:paraId="30700418" w14:textId="77777777" w:rsidR="007C4061" w:rsidRPr="00533C32" w:rsidRDefault="007C4061" w:rsidP="007C4061">
      <w:pPr>
        <w:pStyle w:val="PL"/>
        <w:rPr>
          <w:lang w:eastAsia="zh-CN"/>
        </w:rPr>
      </w:pPr>
      <w:r w:rsidRPr="00533C32">
        <w:t xml:space="preserve">                type: string</w:t>
      </w:r>
    </w:p>
    <w:p w14:paraId="5459DA32" w14:textId="77777777" w:rsidR="007C4061" w:rsidRDefault="007C4061" w:rsidP="007C4061">
      <w:pPr>
        <w:pStyle w:val="PL"/>
        <w:rPr>
          <w:lang w:eastAsia="zh-CN"/>
        </w:rPr>
      </w:pPr>
      <w:r w:rsidRPr="00533C32">
        <w:t xml:space="preserve">        default:</w:t>
      </w:r>
    </w:p>
    <w:p w14:paraId="161482F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F0E631" w14:textId="77777777" w:rsidR="007C4061" w:rsidRPr="00533C32" w:rsidRDefault="007C4061" w:rsidP="007C4061">
      <w:pPr>
        <w:pStyle w:val="PL"/>
      </w:pPr>
    </w:p>
    <w:p w14:paraId="53BBC2F0" w14:textId="77777777" w:rsidR="007C4061" w:rsidRPr="00533C32" w:rsidRDefault="007C4061" w:rsidP="007C4061">
      <w:pPr>
        <w:pStyle w:val="PL"/>
      </w:pPr>
      <w:r w:rsidRPr="00533C32">
        <w:t xml:space="preserve">  /subscription-data/{ueId}/{servingPlmnId}/provisioned-data/smf-selection-subscription-data:</w:t>
      </w:r>
    </w:p>
    <w:p w14:paraId="6532428F" w14:textId="77777777" w:rsidR="007C4061" w:rsidRPr="00533C32" w:rsidRDefault="007C4061" w:rsidP="007C4061">
      <w:pPr>
        <w:pStyle w:val="PL"/>
      </w:pPr>
      <w:r w:rsidRPr="00533C32">
        <w:t xml:space="preserve">    get:</w:t>
      </w:r>
    </w:p>
    <w:p w14:paraId="54304BD4" w14:textId="77777777" w:rsidR="007C4061" w:rsidRPr="00533C32" w:rsidRDefault="007C4061" w:rsidP="007C4061">
      <w:pPr>
        <w:pStyle w:val="PL"/>
      </w:pPr>
      <w:r w:rsidRPr="00533C32">
        <w:t xml:space="preserve">      summary: Retrieves the SMF selection subscription data of a UE</w:t>
      </w:r>
    </w:p>
    <w:p w14:paraId="5BD9E2B9" w14:textId="77777777" w:rsidR="007C4061" w:rsidRPr="00533C32" w:rsidRDefault="007C4061" w:rsidP="007C4061">
      <w:pPr>
        <w:pStyle w:val="PL"/>
      </w:pPr>
      <w:r w:rsidRPr="00533C32">
        <w:t xml:space="preserve">      operationId: QuerySmfSelectData</w:t>
      </w:r>
    </w:p>
    <w:p w14:paraId="50DBC3D3" w14:textId="77777777" w:rsidR="007C4061" w:rsidRPr="00533C32" w:rsidRDefault="007C4061" w:rsidP="007C4061">
      <w:pPr>
        <w:pStyle w:val="PL"/>
      </w:pPr>
      <w:r w:rsidRPr="00533C32">
        <w:t xml:space="preserve">      tags:</w:t>
      </w:r>
    </w:p>
    <w:p w14:paraId="19F44FB8" w14:textId="77777777" w:rsidR="007C4061" w:rsidRDefault="007C4061" w:rsidP="007C4061">
      <w:pPr>
        <w:pStyle w:val="PL"/>
        <w:rPr>
          <w:lang w:eastAsia="zh-CN"/>
        </w:rPr>
      </w:pPr>
      <w:r w:rsidRPr="00533C32">
        <w:t xml:space="preserve">        - SMF Selection Subscription Data (Document)</w:t>
      </w:r>
    </w:p>
    <w:p w14:paraId="4CA3060F" w14:textId="77777777" w:rsidR="00455CE6" w:rsidRDefault="00455CE6" w:rsidP="00455CE6">
      <w:pPr>
        <w:pStyle w:val="PL"/>
      </w:pPr>
      <w:r>
        <w:t xml:space="preserve">      security:</w:t>
      </w:r>
    </w:p>
    <w:p w14:paraId="252C3A7A" w14:textId="77777777" w:rsidR="00455CE6" w:rsidRDefault="00455CE6" w:rsidP="00455CE6">
      <w:pPr>
        <w:pStyle w:val="PL"/>
      </w:pPr>
      <w:r>
        <w:t xml:space="preserve">        - {}</w:t>
      </w:r>
    </w:p>
    <w:p w14:paraId="2CCC29AC" w14:textId="77777777" w:rsidR="00455CE6" w:rsidRDefault="00455CE6" w:rsidP="00455CE6">
      <w:pPr>
        <w:pStyle w:val="PL"/>
      </w:pPr>
      <w:r>
        <w:t xml:space="preserve">        - oAuth2ClientCredentials:</w:t>
      </w:r>
    </w:p>
    <w:p w14:paraId="2F676CAC" w14:textId="77777777" w:rsidR="00455CE6" w:rsidRDefault="00455CE6" w:rsidP="00455CE6">
      <w:pPr>
        <w:pStyle w:val="PL"/>
      </w:pPr>
      <w:r>
        <w:t xml:space="preserve">          - nudr-dr</w:t>
      </w:r>
    </w:p>
    <w:p w14:paraId="2DC0DD60" w14:textId="77777777" w:rsidR="00455CE6" w:rsidRDefault="00455CE6" w:rsidP="00455CE6">
      <w:pPr>
        <w:pStyle w:val="PL"/>
      </w:pPr>
      <w:r>
        <w:t xml:space="preserve">        - oAuth2ClientCredentials:</w:t>
      </w:r>
    </w:p>
    <w:p w14:paraId="5AF96C03" w14:textId="77777777" w:rsidR="00455CE6" w:rsidRDefault="00455CE6" w:rsidP="00455CE6">
      <w:pPr>
        <w:pStyle w:val="PL"/>
      </w:pPr>
      <w:r>
        <w:t xml:space="preserve">          - nudr-dr</w:t>
      </w:r>
    </w:p>
    <w:p w14:paraId="2DB19B83" w14:textId="77777777" w:rsidR="00455CE6" w:rsidRPr="00533C32" w:rsidRDefault="00455CE6" w:rsidP="00455CE6">
      <w:pPr>
        <w:pStyle w:val="PL"/>
        <w:rPr>
          <w:lang w:eastAsia="zh-CN"/>
        </w:rPr>
      </w:pPr>
      <w:r>
        <w:t xml:space="preserve">          - nudr-dr:subscription-data</w:t>
      </w:r>
    </w:p>
    <w:p w14:paraId="11A7C410" w14:textId="77777777" w:rsidR="007C4061" w:rsidRPr="00533C32" w:rsidRDefault="007C4061" w:rsidP="007C4061">
      <w:pPr>
        <w:pStyle w:val="PL"/>
      </w:pPr>
      <w:r w:rsidRPr="00533C32">
        <w:t xml:space="preserve">      parameters:</w:t>
      </w:r>
    </w:p>
    <w:p w14:paraId="6C195AA0" w14:textId="77777777" w:rsidR="007C4061" w:rsidRPr="00533C32" w:rsidRDefault="007C4061" w:rsidP="007C4061">
      <w:pPr>
        <w:pStyle w:val="PL"/>
      </w:pPr>
      <w:r w:rsidRPr="00533C32">
        <w:t xml:space="preserve">        - name: ueId</w:t>
      </w:r>
    </w:p>
    <w:p w14:paraId="23B68A89" w14:textId="77777777" w:rsidR="007C4061" w:rsidRPr="00533C32" w:rsidRDefault="007C4061" w:rsidP="007C4061">
      <w:pPr>
        <w:pStyle w:val="PL"/>
      </w:pPr>
      <w:r w:rsidRPr="00533C32">
        <w:t xml:space="preserve">          in: path</w:t>
      </w:r>
    </w:p>
    <w:p w14:paraId="2CED7E84" w14:textId="77777777" w:rsidR="007C4061" w:rsidRPr="00533C32" w:rsidRDefault="007C4061" w:rsidP="007C4061">
      <w:pPr>
        <w:pStyle w:val="PL"/>
      </w:pPr>
      <w:r w:rsidRPr="00533C32">
        <w:t xml:space="preserve">          description: UE id</w:t>
      </w:r>
    </w:p>
    <w:p w14:paraId="2E1B5224" w14:textId="77777777" w:rsidR="007C4061" w:rsidRPr="00533C32" w:rsidRDefault="007C4061" w:rsidP="007C4061">
      <w:pPr>
        <w:pStyle w:val="PL"/>
      </w:pPr>
      <w:r w:rsidRPr="00533C32">
        <w:t xml:space="preserve">          required: true</w:t>
      </w:r>
    </w:p>
    <w:p w14:paraId="692AEDCA" w14:textId="77777777" w:rsidR="007C4061" w:rsidRPr="00533C32" w:rsidRDefault="007C4061" w:rsidP="007C4061">
      <w:pPr>
        <w:pStyle w:val="PL"/>
      </w:pPr>
      <w:r w:rsidRPr="00533C32">
        <w:t xml:space="preserve">          schema:</w:t>
      </w:r>
    </w:p>
    <w:p w14:paraId="2EF15FDC" w14:textId="77777777" w:rsidR="007C4061" w:rsidRPr="00533C32" w:rsidRDefault="007C4061" w:rsidP="007C4061">
      <w:pPr>
        <w:pStyle w:val="PL"/>
      </w:pPr>
      <w:r w:rsidRPr="00533C32">
        <w:t xml:space="preserve">            $ref: 'TS29571_CommonData.yaml#/components/schemas/VarUeId'</w:t>
      </w:r>
    </w:p>
    <w:p w14:paraId="7CF74FF6" w14:textId="77777777" w:rsidR="007C4061" w:rsidRPr="00533C32" w:rsidRDefault="007C4061" w:rsidP="007C4061">
      <w:pPr>
        <w:pStyle w:val="PL"/>
      </w:pPr>
      <w:r w:rsidRPr="00533C32">
        <w:t xml:space="preserve">        - name: servingPlmnId</w:t>
      </w:r>
    </w:p>
    <w:p w14:paraId="36C396CA" w14:textId="77777777" w:rsidR="007C4061" w:rsidRPr="00533C32" w:rsidRDefault="007C4061" w:rsidP="007C4061">
      <w:pPr>
        <w:pStyle w:val="PL"/>
      </w:pPr>
      <w:r w:rsidRPr="00533C32">
        <w:t xml:space="preserve">          in: path</w:t>
      </w:r>
    </w:p>
    <w:p w14:paraId="087C9821" w14:textId="77777777" w:rsidR="007C4061" w:rsidRPr="00533C32" w:rsidRDefault="007C4061" w:rsidP="007C4061">
      <w:pPr>
        <w:pStyle w:val="PL"/>
      </w:pPr>
      <w:r w:rsidRPr="00533C32">
        <w:t xml:space="preserve">          description: PLMN ID</w:t>
      </w:r>
    </w:p>
    <w:p w14:paraId="2EE4EE2D" w14:textId="77777777" w:rsidR="007C4061" w:rsidRPr="00533C32" w:rsidRDefault="007C4061" w:rsidP="007C4061">
      <w:pPr>
        <w:pStyle w:val="PL"/>
      </w:pPr>
      <w:r w:rsidRPr="00533C32">
        <w:t xml:space="preserve">          required: true</w:t>
      </w:r>
    </w:p>
    <w:p w14:paraId="1F91F311" w14:textId="77777777" w:rsidR="007C4061" w:rsidRPr="00533C32" w:rsidRDefault="007C4061" w:rsidP="007C4061">
      <w:pPr>
        <w:pStyle w:val="PL"/>
      </w:pPr>
      <w:r w:rsidRPr="00533C32">
        <w:t xml:space="preserve">          schema:</w:t>
      </w:r>
    </w:p>
    <w:p w14:paraId="3D2687ED" w14:textId="77777777" w:rsidR="007C4061" w:rsidRPr="00533C32" w:rsidRDefault="007C4061" w:rsidP="007C4061">
      <w:pPr>
        <w:pStyle w:val="PL"/>
        <w:rPr>
          <w:lang w:eastAsia="zh-CN"/>
        </w:rPr>
      </w:pPr>
      <w:r w:rsidRPr="00533C32">
        <w:t xml:space="preserve">            $ref: '#/components/schemas/VarPlmnId'</w:t>
      </w:r>
    </w:p>
    <w:p w14:paraId="0A396425" w14:textId="77777777" w:rsidR="007C4061" w:rsidRPr="00533C32" w:rsidRDefault="007C4061" w:rsidP="007C4061">
      <w:pPr>
        <w:pStyle w:val="PL"/>
        <w:rPr>
          <w:lang w:eastAsia="zh-CN"/>
        </w:rPr>
      </w:pPr>
      <w:r w:rsidRPr="00533C32">
        <w:rPr>
          <w:lang w:eastAsia="zh-CN"/>
        </w:rPr>
        <w:t xml:space="preserve">        - name: fields</w:t>
      </w:r>
    </w:p>
    <w:p w14:paraId="56C39923" w14:textId="77777777" w:rsidR="007C4061" w:rsidRPr="00533C32" w:rsidRDefault="007C4061" w:rsidP="007C4061">
      <w:pPr>
        <w:pStyle w:val="PL"/>
        <w:rPr>
          <w:lang w:eastAsia="zh-CN"/>
        </w:rPr>
      </w:pPr>
      <w:r w:rsidRPr="00533C32">
        <w:rPr>
          <w:lang w:eastAsia="zh-CN"/>
        </w:rPr>
        <w:t xml:space="preserve">          in: query</w:t>
      </w:r>
    </w:p>
    <w:p w14:paraId="28D6A850" w14:textId="77777777" w:rsidR="007C4061" w:rsidRPr="00533C32" w:rsidRDefault="007C4061" w:rsidP="007C4061">
      <w:pPr>
        <w:pStyle w:val="PL"/>
        <w:rPr>
          <w:lang w:eastAsia="zh-CN"/>
        </w:rPr>
      </w:pPr>
      <w:r w:rsidRPr="00533C32">
        <w:rPr>
          <w:lang w:eastAsia="zh-CN"/>
        </w:rPr>
        <w:t xml:space="preserve">          description: attributes to be retrieved</w:t>
      </w:r>
    </w:p>
    <w:p w14:paraId="4E03BB4F" w14:textId="77777777" w:rsidR="007C4061" w:rsidRPr="00533C32" w:rsidRDefault="007C4061" w:rsidP="007C4061">
      <w:pPr>
        <w:pStyle w:val="PL"/>
        <w:rPr>
          <w:lang w:eastAsia="zh-CN"/>
        </w:rPr>
      </w:pPr>
      <w:r w:rsidRPr="00533C32">
        <w:rPr>
          <w:lang w:eastAsia="zh-CN"/>
        </w:rPr>
        <w:t xml:space="preserve">          required: false</w:t>
      </w:r>
    </w:p>
    <w:p w14:paraId="0035B306" w14:textId="77777777" w:rsidR="007C4061" w:rsidRPr="00533C32" w:rsidRDefault="007C4061" w:rsidP="007C4061">
      <w:pPr>
        <w:pStyle w:val="PL"/>
        <w:rPr>
          <w:lang w:eastAsia="zh-CN"/>
        </w:rPr>
      </w:pPr>
      <w:r w:rsidRPr="00533C32">
        <w:rPr>
          <w:lang w:eastAsia="zh-CN"/>
        </w:rPr>
        <w:t xml:space="preserve">          schema:</w:t>
      </w:r>
    </w:p>
    <w:p w14:paraId="2721A12F" w14:textId="77777777" w:rsidR="007C4061" w:rsidRPr="00533C32" w:rsidRDefault="007C4061" w:rsidP="007C4061">
      <w:pPr>
        <w:pStyle w:val="PL"/>
        <w:rPr>
          <w:lang w:eastAsia="zh-CN"/>
        </w:rPr>
      </w:pPr>
      <w:r w:rsidRPr="00533C32">
        <w:rPr>
          <w:lang w:eastAsia="zh-CN"/>
        </w:rPr>
        <w:t xml:space="preserve">            type: array</w:t>
      </w:r>
    </w:p>
    <w:p w14:paraId="50313DCC" w14:textId="77777777" w:rsidR="007C4061" w:rsidRPr="00533C32" w:rsidRDefault="007C4061" w:rsidP="007C4061">
      <w:pPr>
        <w:pStyle w:val="PL"/>
        <w:rPr>
          <w:lang w:eastAsia="zh-CN"/>
        </w:rPr>
      </w:pPr>
      <w:r w:rsidRPr="00533C32">
        <w:rPr>
          <w:lang w:eastAsia="zh-CN"/>
        </w:rPr>
        <w:t xml:space="preserve">            items:</w:t>
      </w:r>
    </w:p>
    <w:p w14:paraId="0C1CAC68" w14:textId="77777777" w:rsidR="007C4061" w:rsidRPr="00533C32" w:rsidRDefault="007C4061" w:rsidP="007C4061">
      <w:pPr>
        <w:pStyle w:val="PL"/>
        <w:rPr>
          <w:lang w:eastAsia="zh-CN"/>
        </w:rPr>
      </w:pPr>
      <w:r w:rsidRPr="00533C32">
        <w:rPr>
          <w:lang w:eastAsia="zh-CN"/>
        </w:rPr>
        <w:t xml:space="preserve">              type: string</w:t>
      </w:r>
    </w:p>
    <w:p w14:paraId="430EB778" w14:textId="77777777" w:rsidR="007C4061" w:rsidRPr="00533C32" w:rsidRDefault="007C4061" w:rsidP="007C4061">
      <w:pPr>
        <w:pStyle w:val="PL"/>
        <w:rPr>
          <w:lang w:eastAsia="zh-CN"/>
        </w:rPr>
      </w:pPr>
      <w:r w:rsidRPr="00533C32">
        <w:rPr>
          <w:lang w:eastAsia="zh-CN"/>
        </w:rPr>
        <w:t xml:space="preserve">            minItems: 1</w:t>
      </w:r>
    </w:p>
    <w:p w14:paraId="26A15E72" w14:textId="77777777" w:rsidR="007C4061" w:rsidRPr="00533C32" w:rsidRDefault="007C4061" w:rsidP="007C4061">
      <w:pPr>
        <w:pStyle w:val="PL"/>
      </w:pPr>
      <w:r w:rsidRPr="00533C32">
        <w:t xml:space="preserve">          style: form</w:t>
      </w:r>
    </w:p>
    <w:p w14:paraId="17B10BD1" w14:textId="77777777" w:rsidR="007C4061" w:rsidRPr="00533C32" w:rsidRDefault="007C4061" w:rsidP="007C4061">
      <w:pPr>
        <w:pStyle w:val="PL"/>
        <w:rPr>
          <w:lang w:eastAsia="zh-CN"/>
        </w:rPr>
      </w:pPr>
      <w:r w:rsidRPr="00533C32">
        <w:t xml:space="preserve">          explode: false</w:t>
      </w:r>
    </w:p>
    <w:p w14:paraId="7E1F0094" w14:textId="77777777" w:rsidR="007C4061" w:rsidRPr="00533C32" w:rsidRDefault="007C4061" w:rsidP="007C4061">
      <w:pPr>
        <w:pStyle w:val="PL"/>
      </w:pPr>
      <w:r w:rsidRPr="00533C32">
        <w:t xml:space="preserve">        - name: supported-features</w:t>
      </w:r>
    </w:p>
    <w:p w14:paraId="06661BB0" w14:textId="77777777" w:rsidR="007C4061" w:rsidRPr="00533C32" w:rsidRDefault="007C4061" w:rsidP="007C4061">
      <w:pPr>
        <w:pStyle w:val="PL"/>
      </w:pPr>
      <w:r w:rsidRPr="00533C32">
        <w:t xml:space="preserve">          in: query</w:t>
      </w:r>
    </w:p>
    <w:p w14:paraId="1640F466" w14:textId="77777777" w:rsidR="007C4061" w:rsidRPr="00533C32" w:rsidRDefault="007C4061" w:rsidP="007C4061">
      <w:pPr>
        <w:pStyle w:val="PL"/>
      </w:pPr>
      <w:r w:rsidRPr="00533C32">
        <w:t xml:space="preserve">          description: Supported Features</w:t>
      </w:r>
    </w:p>
    <w:p w14:paraId="54ECAF24" w14:textId="77777777" w:rsidR="007C4061" w:rsidRPr="00533C32" w:rsidRDefault="007C4061" w:rsidP="007C4061">
      <w:pPr>
        <w:pStyle w:val="PL"/>
      </w:pPr>
      <w:r w:rsidRPr="00533C32">
        <w:t xml:space="preserve">          schema:</w:t>
      </w:r>
    </w:p>
    <w:p w14:paraId="1707D9DD" w14:textId="77777777" w:rsidR="007C4061" w:rsidRPr="00533C32" w:rsidRDefault="007C4061" w:rsidP="007C4061">
      <w:pPr>
        <w:pStyle w:val="PL"/>
        <w:rPr>
          <w:lang w:eastAsia="zh-CN"/>
        </w:rPr>
      </w:pPr>
      <w:r w:rsidRPr="00533C32">
        <w:t xml:space="preserve">             $ref: 'TS29571_CommonData.yaml#/components/schemas/SupportedFeatures'</w:t>
      </w:r>
    </w:p>
    <w:p w14:paraId="233DA856" w14:textId="77777777" w:rsidR="007C4061" w:rsidRPr="00533C32" w:rsidRDefault="007C4061" w:rsidP="007C4061">
      <w:pPr>
        <w:pStyle w:val="PL"/>
      </w:pPr>
      <w:r w:rsidRPr="00533C32">
        <w:t xml:space="preserve">        - name: If-None-Match</w:t>
      </w:r>
    </w:p>
    <w:p w14:paraId="0F6FB5CD" w14:textId="77777777" w:rsidR="007C4061" w:rsidRPr="00533C32" w:rsidRDefault="007C4061" w:rsidP="007C4061">
      <w:pPr>
        <w:pStyle w:val="PL"/>
      </w:pPr>
      <w:r w:rsidRPr="00533C32">
        <w:t xml:space="preserve">          in: header</w:t>
      </w:r>
    </w:p>
    <w:p w14:paraId="4B9E22AF" w14:textId="77777777" w:rsidR="007C4061" w:rsidRPr="00533C32" w:rsidRDefault="007C4061" w:rsidP="007C4061">
      <w:pPr>
        <w:pStyle w:val="PL"/>
      </w:pPr>
      <w:r w:rsidRPr="00533C32">
        <w:t xml:space="preserve">          description: Validator for conditional requests, as described in RFC 7232, 3.2</w:t>
      </w:r>
    </w:p>
    <w:p w14:paraId="0CA569AC" w14:textId="77777777" w:rsidR="007C4061" w:rsidRPr="00533C32" w:rsidRDefault="007C4061" w:rsidP="007C4061">
      <w:pPr>
        <w:pStyle w:val="PL"/>
      </w:pPr>
      <w:r w:rsidRPr="00533C32">
        <w:t xml:space="preserve">          schema:</w:t>
      </w:r>
    </w:p>
    <w:p w14:paraId="40D393A5" w14:textId="77777777" w:rsidR="007C4061" w:rsidRPr="00533C32" w:rsidRDefault="007C4061" w:rsidP="007C4061">
      <w:pPr>
        <w:pStyle w:val="PL"/>
      </w:pPr>
      <w:r w:rsidRPr="00533C32">
        <w:t xml:space="preserve">            type: string</w:t>
      </w:r>
    </w:p>
    <w:p w14:paraId="0FD40892" w14:textId="77777777" w:rsidR="007C4061" w:rsidRPr="00533C32" w:rsidRDefault="007C4061" w:rsidP="007C4061">
      <w:pPr>
        <w:pStyle w:val="PL"/>
      </w:pPr>
      <w:r w:rsidRPr="00533C32">
        <w:t xml:space="preserve">        - name: If-Modified-Since</w:t>
      </w:r>
    </w:p>
    <w:p w14:paraId="54598488" w14:textId="77777777" w:rsidR="007C4061" w:rsidRPr="00533C32" w:rsidRDefault="007C4061" w:rsidP="007C4061">
      <w:pPr>
        <w:pStyle w:val="PL"/>
      </w:pPr>
      <w:r w:rsidRPr="00533C32">
        <w:t xml:space="preserve">          in: header</w:t>
      </w:r>
    </w:p>
    <w:p w14:paraId="093E37CA" w14:textId="77777777" w:rsidR="007C4061" w:rsidRPr="00533C32" w:rsidRDefault="007C4061" w:rsidP="007C4061">
      <w:pPr>
        <w:pStyle w:val="PL"/>
      </w:pPr>
      <w:r w:rsidRPr="00533C32">
        <w:t xml:space="preserve">          description: Validator for conditional requests, as described in RFC 7232, 3.3</w:t>
      </w:r>
    </w:p>
    <w:p w14:paraId="32EF06D1" w14:textId="77777777" w:rsidR="007C4061" w:rsidRPr="00533C32" w:rsidRDefault="007C4061" w:rsidP="007C4061">
      <w:pPr>
        <w:pStyle w:val="PL"/>
      </w:pPr>
      <w:r w:rsidRPr="00533C32">
        <w:t xml:space="preserve">          schema:</w:t>
      </w:r>
    </w:p>
    <w:p w14:paraId="16E54FE1" w14:textId="77777777" w:rsidR="007C4061" w:rsidRPr="00533C32" w:rsidRDefault="007C4061" w:rsidP="007C4061">
      <w:pPr>
        <w:pStyle w:val="PL"/>
        <w:rPr>
          <w:lang w:eastAsia="zh-CN"/>
        </w:rPr>
      </w:pPr>
      <w:r w:rsidRPr="00533C32">
        <w:t xml:space="preserve">            type: string</w:t>
      </w:r>
    </w:p>
    <w:p w14:paraId="763616F1" w14:textId="77777777" w:rsidR="007C4061" w:rsidRPr="00533C32" w:rsidRDefault="007C4061" w:rsidP="007C4061">
      <w:pPr>
        <w:pStyle w:val="PL"/>
      </w:pPr>
      <w:r w:rsidRPr="00533C32">
        <w:t xml:space="preserve">      responses:</w:t>
      </w:r>
    </w:p>
    <w:p w14:paraId="141B2233" w14:textId="77777777" w:rsidR="007C4061" w:rsidRPr="00533C32" w:rsidRDefault="007C4061" w:rsidP="007C4061">
      <w:pPr>
        <w:pStyle w:val="PL"/>
      </w:pPr>
      <w:r w:rsidRPr="00533C32">
        <w:t xml:space="preserve">        '200':</w:t>
      </w:r>
    </w:p>
    <w:p w14:paraId="6FFBC1BC" w14:textId="77777777" w:rsidR="007C4061" w:rsidRPr="00533C32" w:rsidRDefault="007C4061" w:rsidP="007C4061">
      <w:pPr>
        <w:pStyle w:val="PL"/>
      </w:pPr>
      <w:r w:rsidRPr="00533C32">
        <w:t xml:space="preserve">          description: Expected response to a valid request</w:t>
      </w:r>
    </w:p>
    <w:p w14:paraId="284446E1" w14:textId="77777777" w:rsidR="007C4061" w:rsidRPr="00533C32" w:rsidRDefault="007C4061" w:rsidP="007C4061">
      <w:pPr>
        <w:pStyle w:val="PL"/>
      </w:pPr>
      <w:r w:rsidRPr="00533C32">
        <w:t xml:space="preserve">          content:</w:t>
      </w:r>
    </w:p>
    <w:p w14:paraId="5E5FE9B2" w14:textId="77777777" w:rsidR="007C4061" w:rsidRPr="00533C32" w:rsidRDefault="007C4061" w:rsidP="007C4061">
      <w:pPr>
        <w:pStyle w:val="PL"/>
      </w:pPr>
      <w:r w:rsidRPr="00533C32">
        <w:t xml:space="preserve">            application/json:</w:t>
      </w:r>
    </w:p>
    <w:p w14:paraId="20954834" w14:textId="77777777" w:rsidR="007C4061" w:rsidRPr="00533C32" w:rsidRDefault="007C4061" w:rsidP="007C4061">
      <w:pPr>
        <w:pStyle w:val="PL"/>
      </w:pPr>
      <w:r w:rsidRPr="00533C32">
        <w:t xml:space="preserve">              schema:</w:t>
      </w:r>
    </w:p>
    <w:p w14:paraId="19FFB402" w14:textId="77777777" w:rsidR="007C4061" w:rsidRPr="00533C32" w:rsidRDefault="007C4061" w:rsidP="007C4061">
      <w:pPr>
        <w:pStyle w:val="PL"/>
        <w:rPr>
          <w:lang w:eastAsia="zh-CN"/>
        </w:rPr>
      </w:pPr>
      <w:r w:rsidRPr="00533C32">
        <w:t xml:space="preserve">                $ref: '#/components/schemas/SmfSelectionSubscriptionData'</w:t>
      </w:r>
    </w:p>
    <w:p w14:paraId="01A95E49" w14:textId="77777777" w:rsidR="007C4061" w:rsidRPr="00533C32" w:rsidRDefault="007C4061" w:rsidP="007C4061">
      <w:pPr>
        <w:pStyle w:val="PL"/>
      </w:pPr>
      <w:r w:rsidRPr="00533C32">
        <w:t xml:space="preserve">          headers:</w:t>
      </w:r>
    </w:p>
    <w:p w14:paraId="5992DAC7" w14:textId="77777777" w:rsidR="007C4061" w:rsidRPr="00533C32" w:rsidRDefault="007C4061" w:rsidP="007C4061">
      <w:pPr>
        <w:pStyle w:val="PL"/>
      </w:pPr>
      <w:r w:rsidRPr="00533C32">
        <w:t xml:space="preserve">            Cache-Control:</w:t>
      </w:r>
    </w:p>
    <w:p w14:paraId="71DFF057" w14:textId="77777777" w:rsidR="007C4061" w:rsidRPr="00533C32" w:rsidRDefault="007C4061" w:rsidP="007C4061">
      <w:pPr>
        <w:pStyle w:val="PL"/>
      </w:pPr>
      <w:r w:rsidRPr="00533C32">
        <w:t xml:space="preserve">              description: Cache-Control containing max-age, as described in RFC 7234, 5.2</w:t>
      </w:r>
    </w:p>
    <w:p w14:paraId="37141C10" w14:textId="77777777" w:rsidR="007C4061" w:rsidRPr="00533C32" w:rsidRDefault="007C4061" w:rsidP="007C4061">
      <w:pPr>
        <w:pStyle w:val="PL"/>
      </w:pPr>
      <w:r w:rsidRPr="00533C32">
        <w:t xml:space="preserve">              schema:</w:t>
      </w:r>
    </w:p>
    <w:p w14:paraId="19855F5E" w14:textId="77777777" w:rsidR="007C4061" w:rsidRPr="00533C32" w:rsidRDefault="007C4061" w:rsidP="007C4061">
      <w:pPr>
        <w:pStyle w:val="PL"/>
      </w:pPr>
      <w:r w:rsidRPr="00533C32">
        <w:t xml:space="preserve">                type: string</w:t>
      </w:r>
    </w:p>
    <w:p w14:paraId="2CA84C8D" w14:textId="77777777" w:rsidR="007C4061" w:rsidRPr="00533C32" w:rsidRDefault="007C4061" w:rsidP="007C4061">
      <w:pPr>
        <w:pStyle w:val="PL"/>
      </w:pPr>
      <w:r w:rsidRPr="00533C32">
        <w:t xml:space="preserve">            ETag:</w:t>
      </w:r>
    </w:p>
    <w:p w14:paraId="4F8D87ED" w14:textId="77777777" w:rsidR="007C4061" w:rsidRPr="00533C32" w:rsidRDefault="007C4061" w:rsidP="007C4061">
      <w:pPr>
        <w:pStyle w:val="PL"/>
      </w:pPr>
      <w:r w:rsidRPr="00533C32">
        <w:t xml:space="preserve">              description: Entity Tag, containing a strong validator, as described in RFC 7232, 2.3</w:t>
      </w:r>
    </w:p>
    <w:p w14:paraId="03A46C9D" w14:textId="77777777" w:rsidR="007C4061" w:rsidRPr="00533C32" w:rsidRDefault="007C4061" w:rsidP="007C4061">
      <w:pPr>
        <w:pStyle w:val="PL"/>
      </w:pPr>
      <w:r w:rsidRPr="00533C32">
        <w:t xml:space="preserve">              schema:</w:t>
      </w:r>
    </w:p>
    <w:p w14:paraId="55E76A85" w14:textId="77777777" w:rsidR="007C4061" w:rsidRPr="00533C32" w:rsidRDefault="007C4061" w:rsidP="007C4061">
      <w:pPr>
        <w:pStyle w:val="PL"/>
      </w:pPr>
      <w:r w:rsidRPr="00533C32">
        <w:t xml:space="preserve">                type: string</w:t>
      </w:r>
    </w:p>
    <w:p w14:paraId="29EE65F5" w14:textId="77777777" w:rsidR="007C4061" w:rsidRPr="00533C32" w:rsidRDefault="007C4061" w:rsidP="007C4061">
      <w:pPr>
        <w:pStyle w:val="PL"/>
      </w:pPr>
      <w:r w:rsidRPr="00533C32">
        <w:lastRenderedPageBreak/>
        <w:t xml:space="preserve">            Last-Modified:</w:t>
      </w:r>
    </w:p>
    <w:p w14:paraId="39CA2239" w14:textId="77777777" w:rsidR="007C4061" w:rsidRPr="00533C32" w:rsidRDefault="007C4061" w:rsidP="007C4061">
      <w:pPr>
        <w:pStyle w:val="PL"/>
      </w:pPr>
      <w:r w:rsidRPr="00533C32">
        <w:t xml:space="preserve">              description: Timestamp for last modification of the resource, as described in RFC 7232, 2.2</w:t>
      </w:r>
    </w:p>
    <w:p w14:paraId="1A8FC3B8" w14:textId="77777777" w:rsidR="007C4061" w:rsidRPr="00533C32" w:rsidRDefault="007C4061" w:rsidP="007C4061">
      <w:pPr>
        <w:pStyle w:val="PL"/>
      </w:pPr>
      <w:r w:rsidRPr="00533C32">
        <w:t xml:space="preserve">              schema:</w:t>
      </w:r>
    </w:p>
    <w:p w14:paraId="1854299C" w14:textId="77777777" w:rsidR="007C4061" w:rsidRPr="00533C32" w:rsidRDefault="007C4061" w:rsidP="007C4061">
      <w:pPr>
        <w:pStyle w:val="PL"/>
        <w:rPr>
          <w:lang w:eastAsia="zh-CN"/>
        </w:rPr>
      </w:pPr>
      <w:r w:rsidRPr="00533C32">
        <w:t xml:space="preserve">                type: string</w:t>
      </w:r>
    </w:p>
    <w:p w14:paraId="6FCD0F40" w14:textId="77777777" w:rsidR="007C4061" w:rsidRDefault="007C4061" w:rsidP="007C4061">
      <w:pPr>
        <w:pStyle w:val="PL"/>
        <w:rPr>
          <w:lang w:eastAsia="zh-CN"/>
        </w:rPr>
      </w:pPr>
      <w:r w:rsidRPr="00533C32">
        <w:t xml:space="preserve">        default:</w:t>
      </w:r>
    </w:p>
    <w:p w14:paraId="28CEF25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6333F88" w14:textId="77777777" w:rsidR="007C4061" w:rsidRPr="00533C32" w:rsidRDefault="007C4061" w:rsidP="007C4061">
      <w:pPr>
        <w:pStyle w:val="PL"/>
      </w:pPr>
    </w:p>
    <w:p w14:paraId="17191508"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38489877" w14:textId="77777777" w:rsidR="007C4061" w:rsidRPr="00533C32" w:rsidRDefault="007C4061" w:rsidP="007C4061">
      <w:pPr>
        <w:pStyle w:val="PL"/>
      </w:pPr>
      <w:r w:rsidRPr="00533C32">
        <w:t xml:space="preserve">    get:</w:t>
      </w:r>
    </w:p>
    <w:p w14:paraId="540DEEC9" w14:textId="77777777" w:rsidR="007C4061" w:rsidRPr="00533C32" w:rsidRDefault="007C4061" w:rsidP="007C4061">
      <w:pPr>
        <w:pStyle w:val="PL"/>
      </w:pPr>
      <w:r w:rsidRPr="00533C32">
        <w:t xml:space="preserve">      summary: Retrieves the Session Management subscription data of a UE</w:t>
      </w:r>
    </w:p>
    <w:p w14:paraId="358E81E4" w14:textId="77777777" w:rsidR="007C4061" w:rsidRPr="00533C32" w:rsidRDefault="007C4061" w:rsidP="007C4061">
      <w:pPr>
        <w:pStyle w:val="PL"/>
      </w:pPr>
      <w:r w:rsidRPr="00533C32">
        <w:t xml:space="preserve">      operationId: QuerySmData</w:t>
      </w:r>
    </w:p>
    <w:p w14:paraId="3719DEBF" w14:textId="77777777" w:rsidR="007C4061" w:rsidRPr="00533C32" w:rsidRDefault="007C4061" w:rsidP="007C4061">
      <w:pPr>
        <w:pStyle w:val="PL"/>
      </w:pPr>
      <w:r w:rsidRPr="00533C32">
        <w:t xml:space="preserve">      tags:</w:t>
      </w:r>
    </w:p>
    <w:p w14:paraId="768313D5" w14:textId="77777777" w:rsidR="007C4061" w:rsidRDefault="007C4061" w:rsidP="007C4061">
      <w:pPr>
        <w:pStyle w:val="PL"/>
        <w:rPr>
          <w:lang w:eastAsia="zh-CN"/>
        </w:rPr>
      </w:pPr>
      <w:r w:rsidRPr="00533C32">
        <w:t xml:space="preserve">        - Session Management Subscription Data</w:t>
      </w:r>
    </w:p>
    <w:p w14:paraId="1D9CD967" w14:textId="77777777" w:rsidR="00455CE6" w:rsidRDefault="00455CE6" w:rsidP="00455CE6">
      <w:pPr>
        <w:pStyle w:val="PL"/>
      </w:pPr>
      <w:r>
        <w:t xml:space="preserve">      security:</w:t>
      </w:r>
    </w:p>
    <w:p w14:paraId="254D042F" w14:textId="77777777" w:rsidR="00455CE6" w:rsidRDefault="00455CE6" w:rsidP="00455CE6">
      <w:pPr>
        <w:pStyle w:val="PL"/>
      </w:pPr>
      <w:r>
        <w:t xml:space="preserve">        - {}</w:t>
      </w:r>
    </w:p>
    <w:p w14:paraId="16A648A8" w14:textId="77777777" w:rsidR="00455CE6" w:rsidRDefault="00455CE6" w:rsidP="00455CE6">
      <w:pPr>
        <w:pStyle w:val="PL"/>
      </w:pPr>
      <w:r>
        <w:t xml:space="preserve">        - oAuth2ClientCredentials:</w:t>
      </w:r>
    </w:p>
    <w:p w14:paraId="043E16BF" w14:textId="77777777" w:rsidR="00455CE6" w:rsidRDefault="00455CE6" w:rsidP="00455CE6">
      <w:pPr>
        <w:pStyle w:val="PL"/>
      </w:pPr>
      <w:r>
        <w:t xml:space="preserve">          - nudr-dr</w:t>
      </w:r>
    </w:p>
    <w:p w14:paraId="5CFB5C53" w14:textId="77777777" w:rsidR="00455CE6" w:rsidRDefault="00455CE6" w:rsidP="00455CE6">
      <w:pPr>
        <w:pStyle w:val="PL"/>
      </w:pPr>
      <w:r>
        <w:t xml:space="preserve">        - oAuth2ClientCredentials:</w:t>
      </w:r>
    </w:p>
    <w:p w14:paraId="3211CC2C" w14:textId="77777777" w:rsidR="00455CE6" w:rsidRDefault="00455CE6" w:rsidP="00455CE6">
      <w:pPr>
        <w:pStyle w:val="PL"/>
      </w:pPr>
      <w:r>
        <w:t xml:space="preserve">          - nudr-dr</w:t>
      </w:r>
    </w:p>
    <w:p w14:paraId="6FD27CAA" w14:textId="77777777" w:rsidR="00455CE6" w:rsidRPr="00533C32" w:rsidRDefault="00455CE6" w:rsidP="00455CE6">
      <w:pPr>
        <w:pStyle w:val="PL"/>
        <w:rPr>
          <w:lang w:eastAsia="zh-CN"/>
        </w:rPr>
      </w:pPr>
      <w:r>
        <w:t xml:space="preserve">          - nudr-dr:subscription-data</w:t>
      </w:r>
    </w:p>
    <w:p w14:paraId="790566F0" w14:textId="77777777" w:rsidR="007C4061" w:rsidRPr="00533C32" w:rsidRDefault="007C4061" w:rsidP="007C4061">
      <w:pPr>
        <w:pStyle w:val="PL"/>
      </w:pPr>
      <w:r w:rsidRPr="00533C32">
        <w:t xml:space="preserve">      parameters:</w:t>
      </w:r>
    </w:p>
    <w:p w14:paraId="5F4AF5A7" w14:textId="77777777" w:rsidR="007C4061" w:rsidRPr="00533C32" w:rsidRDefault="007C4061" w:rsidP="007C4061">
      <w:pPr>
        <w:pStyle w:val="PL"/>
      </w:pPr>
      <w:r w:rsidRPr="00533C32">
        <w:t xml:space="preserve">        - name: ueId</w:t>
      </w:r>
    </w:p>
    <w:p w14:paraId="59BEFA3B" w14:textId="77777777" w:rsidR="007C4061" w:rsidRPr="00533C32" w:rsidRDefault="007C4061" w:rsidP="007C4061">
      <w:pPr>
        <w:pStyle w:val="PL"/>
      </w:pPr>
      <w:r w:rsidRPr="00533C32">
        <w:t xml:space="preserve">          in: path</w:t>
      </w:r>
    </w:p>
    <w:p w14:paraId="0E929F39" w14:textId="77777777" w:rsidR="007C4061" w:rsidRPr="00533C32" w:rsidRDefault="007C4061" w:rsidP="007C4061">
      <w:pPr>
        <w:pStyle w:val="PL"/>
      </w:pPr>
      <w:r w:rsidRPr="00533C32">
        <w:t xml:space="preserve">          description: UE id</w:t>
      </w:r>
    </w:p>
    <w:p w14:paraId="29F315DD" w14:textId="77777777" w:rsidR="007C4061" w:rsidRPr="00533C32" w:rsidRDefault="007C4061" w:rsidP="007C4061">
      <w:pPr>
        <w:pStyle w:val="PL"/>
      </w:pPr>
      <w:r w:rsidRPr="00533C32">
        <w:t xml:space="preserve">          required: true</w:t>
      </w:r>
    </w:p>
    <w:p w14:paraId="6D9A960D" w14:textId="77777777" w:rsidR="007C4061" w:rsidRPr="00533C32" w:rsidRDefault="007C4061" w:rsidP="007C4061">
      <w:pPr>
        <w:pStyle w:val="PL"/>
      </w:pPr>
      <w:r w:rsidRPr="00533C32">
        <w:t xml:space="preserve">          schema:</w:t>
      </w:r>
    </w:p>
    <w:p w14:paraId="5E7B5799" w14:textId="77777777" w:rsidR="007C4061" w:rsidRPr="00533C32" w:rsidRDefault="007C4061" w:rsidP="007C4061">
      <w:pPr>
        <w:pStyle w:val="PL"/>
      </w:pPr>
      <w:r w:rsidRPr="00533C32">
        <w:t xml:space="preserve">            $ref: 'TS29571_CommonData.yaml#/components/schemas/VarUeId'</w:t>
      </w:r>
    </w:p>
    <w:p w14:paraId="3CDC718F" w14:textId="77777777" w:rsidR="007C4061" w:rsidRPr="00533C32" w:rsidRDefault="007C4061" w:rsidP="007C4061">
      <w:pPr>
        <w:pStyle w:val="PL"/>
      </w:pPr>
      <w:r w:rsidRPr="00533C32">
        <w:t xml:space="preserve">        - name: servingPlmnId</w:t>
      </w:r>
    </w:p>
    <w:p w14:paraId="6FFD40C8" w14:textId="77777777" w:rsidR="007C4061" w:rsidRPr="00533C32" w:rsidRDefault="007C4061" w:rsidP="007C4061">
      <w:pPr>
        <w:pStyle w:val="PL"/>
      </w:pPr>
      <w:r w:rsidRPr="00533C32">
        <w:t xml:space="preserve">          in: path</w:t>
      </w:r>
    </w:p>
    <w:p w14:paraId="61AB1D95" w14:textId="77777777" w:rsidR="007C4061" w:rsidRPr="00533C32" w:rsidRDefault="007C4061" w:rsidP="007C4061">
      <w:pPr>
        <w:pStyle w:val="PL"/>
      </w:pPr>
      <w:r w:rsidRPr="00533C32">
        <w:t xml:space="preserve">          description: PLMN ID</w:t>
      </w:r>
    </w:p>
    <w:p w14:paraId="7C9AD0BD" w14:textId="77777777" w:rsidR="007C4061" w:rsidRPr="00533C32" w:rsidRDefault="007C4061" w:rsidP="007C4061">
      <w:pPr>
        <w:pStyle w:val="PL"/>
      </w:pPr>
      <w:r w:rsidRPr="00533C32">
        <w:t xml:space="preserve">          required: true</w:t>
      </w:r>
    </w:p>
    <w:p w14:paraId="5A46ED47" w14:textId="77777777" w:rsidR="007C4061" w:rsidRPr="00533C32" w:rsidRDefault="007C4061" w:rsidP="007C4061">
      <w:pPr>
        <w:pStyle w:val="PL"/>
      </w:pPr>
      <w:r w:rsidRPr="00533C32">
        <w:t xml:space="preserve">          schema:</w:t>
      </w:r>
    </w:p>
    <w:p w14:paraId="6E099821" w14:textId="77777777" w:rsidR="007C4061" w:rsidRPr="00533C32" w:rsidRDefault="007C4061" w:rsidP="007C4061">
      <w:pPr>
        <w:pStyle w:val="PL"/>
      </w:pPr>
      <w:r w:rsidRPr="00533C32">
        <w:t xml:space="preserve">            $ref: '#/components/schemas/VarPlmnId'</w:t>
      </w:r>
    </w:p>
    <w:p w14:paraId="011E13F1" w14:textId="77777777" w:rsidR="007C4061" w:rsidRPr="00533C32" w:rsidRDefault="007C4061" w:rsidP="007C4061">
      <w:pPr>
        <w:pStyle w:val="PL"/>
      </w:pPr>
      <w:r w:rsidRPr="00533C32">
        <w:t xml:space="preserve">        - name: single-nssai</w:t>
      </w:r>
    </w:p>
    <w:p w14:paraId="79EFB207" w14:textId="77777777" w:rsidR="007C4061" w:rsidRPr="00533C32" w:rsidRDefault="007C4061" w:rsidP="007C4061">
      <w:pPr>
        <w:pStyle w:val="PL"/>
        <w:rPr>
          <w:lang w:eastAsia="zh-CN"/>
        </w:rPr>
      </w:pPr>
      <w:r w:rsidRPr="00533C32">
        <w:t xml:space="preserve">          in: query</w:t>
      </w:r>
    </w:p>
    <w:p w14:paraId="7B8DC08F" w14:textId="77777777" w:rsidR="007C4061" w:rsidRPr="00533C32" w:rsidRDefault="007C4061" w:rsidP="007C4061">
      <w:pPr>
        <w:pStyle w:val="PL"/>
      </w:pPr>
      <w:r w:rsidRPr="00533C32">
        <w:t xml:space="preserve">          content:</w:t>
      </w:r>
    </w:p>
    <w:p w14:paraId="082129A9" w14:textId="77777777" w:rsidR="007C4061" w:rsidRPr="00533C32" w:rsidRDefault="007C4061" w:rsidP="007C4061">
      <w:pPr>
        <w:pStyle w:val="PL"/>
      </w:pPr>
      <w:r w:rsidRPr="00533C32">
        <w:t xml:space="preserve">            application/json:</w:t>
      </w:r>
    </w:p>
    <w:p w14:paraId="7B47E7AC" w14:textId="77777777" w:rsidR="007C4061" w:rsidRPr="00533C32" w:rsidRDefault="007C4061" w:rsidP="007C4061">
      <w:pPr>
        <w:pStyle w:val="PL"/>
        <w:rPr>
          <w:lang w:eastAsia="zh-CN"/>
        </w:rPr>
      </w:pPr>
      <w:r w:rsidRPr="00533C32">
        <w:t xml:space="preserve">              schema:</w:t>
      </w:r>
    </w:p>
    <w:p w14:paraId="108FA2EE"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716A383C" w14:textId="77777777" w:rsidR="007C4061" w:rsidRPr="00533C32" w:rsidRDefault="007C4061" w:rsidP="007C4061">
      <w:pPr>
        <w:pStyle w:val="PL"/>
      </w:pPr>
      <w:r w:rsidRPr="00533C32">
        <w:t xml:space="preserve">          description: single NSSAI</w:t>
      </w:r>
    </w:p>
    <w:p w14:paraId="12FC4358" w14:textId="77777777" w:rsidR="007C4061" w:rsidRPr="00533C32" w:rsidRDefault="007C4061" w:rsidP="007C4061">
      <w:pPr>
        <w:pStyle w:val="PL"/>
      </w:pPr>
      <w:r w:rsidRPr="00533C32">
        <w:t xml:space="preserve">          required: false</w:t>
      </w:r>
    </w:p>
    <w:p w14:paraId="72B05005" w14:textId="77777777" w:rsidR="007C4061" w:rsidRPr="00533C32" w:rsidRDefault="007C4061" w:rsidP="007C4061">
      <w:pPr>
        <w:pStyle w:val="PL"/>
      </w:pPr>
      <w:r w:rsidRPr="00533C32">
        <w:t xml:space="preserve">        - name: dnn</w:t>
      </w:r>
    </w:p>
    <w:p w14:paraId="70FAD3D6" w14:textId="77777777" w:rsidR="007C4061" w:rsidRPr="00533C32" w:rsidRDefault="007C4061" w:rsidP="007C4061">
      <w:pPr>
        <w:pStyle w:val="PL"/>
      </w:pPr>
      <w:r w:rsidRPr="00533C32">
        <w:t xml:space="preserve">          in: query</w:t>
      </w:r>
    </w:p>
    <w:p w14:paraId="619DBB0A" w14:textId="77777777" w:rsidR="007C4061" w:rsidRPr="00533C32" w:rsidRDefault="007C4061" w:rsidP="007C4061">
      <w:pPr>
        <w:pStyle w:val="PL"/>
      </w:pPr>
      <w:r w:rsidRPr="00533C32">
        <w:t xml:space="preserve">          description: DNN</w:t>
      </w:r>
    </w:p>
    <w:p w14:paraId="7B1D6A09" w14:textId="77777777" w:rsidR="007C4061" w:rsidRPr="00533C32" w:rsidRDefault="007C4061" w:rsidP="007C4061">
      <w:pPr>
        <w:pStyle w:val="PL"/>
      </w:pPr>
      <w:r w:rsidRPr="00533C32">
        <w:t xml:space="preserve">          required: false</w:t>
      </w:r>
    </w:p>
    <w:p w14:paraId="3279E1B1" w14:textId="77777777" w:rsidR="007C4061" w:rsidRPr="00533C32" w:rsidRDefault="007C4061" w:rsidP="007C4061">
      <w:pPr>
        <w:pStyle w:val="PL"/>
      </w:pPr>
      <w:r w:rsidRPr="00533C32">
        <w:t xml:space="preserve">          schema:</w:t>
      </w:r>
    </w:p>
    <w:p w14:paraId="08D4180C" w14:textId="77777777" w:rsidR="007C4061" w:rsidRPr="00533C32" w:rsidRDefault="007C4061" w:rsidP="007C4061">
      <w:pPr>
        <w:pStyle w:val="PL"/>
        <w:rPr>
          <w:lang w:eastAsia="zh-CN"/>
        </w:rPr>
      </w:pPr>
      <w:r w:rsidRPr="00533C32">
        <w:t xml:space="preserve">            $ref: '#/components/schemas/Dnn'</w:t>
      </w:r>
    </w:p>
    <w:p w14:paraId="4BAB488B" w14:textId="77777777" w:rsidR="007C4061" w:rsidRPr="00533C32" w:rsidRDefault="007C4061" w:rsidP="007C4061">
      <w:pPr>
        <w:pStyle w:val="PL"/>
        <w:rPr>
          <w:lang w:eastAsia="zh-CN"/>
        </w:rPr>
      </w:pPr>
      <w:r w:rsidRPr="00533C32">
        <w:rPr>
          <w:lang w:eastAsia="zh-CN"/>
        </w:rPr>
        <w:t xml:space="preserve">        - name: fields</w:t>
      </w:r>
    </w:p>
    <w:p w14:paraId="050AE194" w14:textId="77777777" w:rsidR="007C4061" w:rsidRPr="00533C32" w:rsidRDefault="007C4061" w:rsidP="007C4061">
      <w:pPr>
        <w:pStyle w:val="PL"/>
        <w:rPr>
          <w:lang w:eastAsia="zh-CN"/>
        </w:rPr>
      </w:pPr>
      <w:r w:rsidRPr="00533C32">
        <w:rPr>
          <w:lang w:eastAsia="zh-CN"/>
        </w:rPr>
        <w:t xml:space="preserve">          in: query</w:t>
      </w:r>
    </w:p>
    <w:p w14:paraId="0D7C9F85" w14:textId="77777777" w:rsidR="007C4061" w:rsidRPr="00533C32" w:rsidRDefault="007C4061" w:rsidP="007C4061">
      <w:pPr>
        <w:pStyle w:val="PL"/>
        <w:rPr>
          <w:lang w:eastAsia="zh-CN"/>
        </w:rPr>
      </w:pPr>
      <w:r w:rsidRPr="00533C32">
        <w:rPr>
          <w:lang w:eastAsia="zh-CN"/>
        </w:rPr>
        <w:t xml:space="preserve">          description: attributes to be retrieved</w:t>
      </w:r>
    </w:p>
    <w:p w14:paraId="01006000" w14:textId="77777777" w:rsidR="007C4061" w:rsidRPr="00533C32" w:rsidRDefault="007C4061" w:rsidP="007C4061">
      <w:pPr>
        <w:pStyle w:val="PL"/>
        <w:rPr>
          <w:lang w:eastAsia="zh-CN"/>
        </w:rPr>
      </w:pPr>
      <w:r w:rsidRPr="00533C32">
        <w:rPr>
          <w:lang w:eastAsia="zh-CN"/>
        </w:rPr>
        <w:t xml:space="preserve">          required: false</w:t>
      </w:r>
    </w:p>
    <w:p w14:paraId="066F99B3" w14:textId="77777777" w:rsidR="007C4061" w:rsidRPr="00533C32" w:rsidRDefault="007C4061" w:rsidP="007C4061">
      <w:pPr>
        <w:pStyle w:val="PL"/>
        <w:rPr>
          <w:lang w:eastAsia="zh-CN"/>
        </w:rPr>
      </w:pPr>
      <w:r w:rsidRPr="00533C32">
        <w:rPr>
          <w:lang w:eastAsia="zh-CN"/>
        </w:rPr>
        <w:t xml:space="preserve">          schema:</w:t>
      </w:r>
    </w:p>
    <w:p w14:paraId="02681643" w14:textId="77777777" w:rsidR="007C4061" w:rsidRPr="00533C32" w:rsidRDefault="007C4061" w:rsidP="007C4061">
      <w:pPr>
        <w:pStyle w:val="PL"/>
        <w:rPr>
          <w:lang w:eastAsia="zh-CN"/>
        </w:rPr>
      </w:pPr>
      <w:r w:rsidRPr="00533C32">
        <w:rPr>
          <w:lang w:eastAsia="zh-CN"/>
        </w:rPr>
        <w:t xml:space="preserve">            type: array</w:t>
      </w:r>
    </w:p>
    <w:p w14:paraId="6E2ACA15" w14:textId="77777777" w:rsidR="007C4061" w:rsidRPr="00533C32" w:rsidRDefault="007C4061" w:rsidP="007C4061">
      <w:pPr>
        <w:pStyle w:val="PL"/>
        <w:rPr>
          <w:lang w:eastAsia="zh-CN"/>
        </w:rPr>
      </w:pPr>
      <w:r w:rsidRPr="00533C32">
        <w:rPr>
          <w:lang w:eastAsia="zh-CN"/>
        </w:rPr>
        <w:t xml:space="preserve">            items:</w:t>
      </w:r>
    </w:p>
    <w:p w14:paraId="7A977BF8" w14:textId="77777777" w:rsidR="007C4061" w:rsidRPr="00533C32" w:rsidRDefault="007C4061" w:rsidP="007C4061">
      <w:pPr>
        <w:pStyle w:val="PL"/>
        <w:rPr>
          <w:lang w:eastAsia="zh-CN"/>
        </w:rPr>
      </w:pPr>
      <w:r w:rsidRPr="00533C32">
        <w:rPr>
          <w:lang w:eastAsia="zh-CN"/>
        </w:rPr>
        <w:t xml:space="preserve">              type: string</w:t>
      </w:r>
    </w:p>
    <w:p w14:paraId="207BCD9C" w14:textId="77777777" w:rsidR="007C4061" w:rsidRPr="00533C32" w:rsidRDefault="007C4061" w:rsidP="007C4061">
      <w:pPr>
        <w:pStyle w:val="PL"/>
        <w:rPr>
          <w:lang w:eastAsia="zh-CN"/>
        </w:rPr>
      </w:pPr>
      <w:r w:rsidRPr="00533C32">
        <w:rPr>
          <w:lang w:eastAsia="zh-CN"/>
        </w:rPr>
        <w:t xml:space="preserve">            minItems: 1</w:t>
      </w:r>
    </w:p>
    <w:p w14:paraId="488B9E88" w14:textId="77777777" w:rsidR="007C4061" w:rsidRPr="00533C32" w:rsidRDefault="007C4061" w:rsidP="007C4061">
      <w:pPr>
        <w:pStyle w:val="PL"/>
      </w:pPr>
      <w:r w:rsidRPr="00533C32">
        <w:t xml:space="preserve">          style: form</w:t>
      </w:r>
    </w:p>
    <w:p w14:paraId="2F4D9E79" w14:textId="77777777" w:rsidR="007C4061" w:rsidRPr="00533C32" w:rsidRDefault="007C4061" w:rsidP="007C4061">
      <w:pPr>
        <w:pStyle w:val="PL"/>
        <w:rPr>
          <w:lang w:eastAsia="zh-CN"/>
        </w:rPr>
      </w:pPr>
      <w:r w:rsidRPr="00533C32">
        <w:t xml:space="preserve">          explode: false</w:t>
      </w:r>
    </w:p>
    <w:p w14:paraId="4FC56458" w14:textId="77777777" w:rsidR="007C4061" w:rsidRPr="00533C32" w:rsidRDefault="007C4061" w:rsidP="007C4061">
      <w:pPr>
        <w:pStyle w:val="PL"/>
      </w:pPr>
      <w:r w:rsidRPr="00533C32">
        <w:t xml:space="preserve">        - name: supported-features</w:t>
      </w:r>
    </w:p>
    <w:p w14:paraId="62A75C62" w14:textId="77777777" w:rsidR="007C4061" w:rsidRPr="00533C32" w:rsidRDefault="007C4061" w:rsidP="007C4061">
      <w:pPr>
        <w:pStyle w:val="PL"/>
      </w:pPr>
      <w:r w:rsidRPr="00533C32">
        <w:t xml:space="preserve">          in: query</w:t>
      </w:r>
    </w:p>
    <w:p w14:paraId="49900254" w14:textId="77777777" w:rsidR="007C4061" w:rsidRPr="00533C32" w:rsidRDefault="007C4061" w:rsidP="007C4061">
      <w:pPr>
        <w:pStyle w:val="PL"/>
      </w:pPr>
      <w:r w:rsidRPr="00533C32">
        <w:t xml:space="preserve">          description: Supported Features</w:t>
      </w:r>
    </w:p>
    <w:p w14:paraId="34B62B7B" w14:textId="77777777" w:rsidR="007C4061" w:rsidRPr="00533C32" w:rsidRDefault="007C4061" w:rsidP="007C4061">
      <w:pPr>
        <w:pStyle w:val="PL"/>
      </w:pPr>
      <w:r w:rsidRPr="00533C32">
        <w:t xml:space="preserve">          schema:</w:t>
      </w:r>
    </w:p>
    <w:p w14:paraId="4BAED4CA" w14:textId="77777777" w:rsidR="007C4061" w:rsidRPr="00533C32" w:rsidRDefault="007C4061" w:rsidP="007C4061">
      <w:pPr>
        <w:pStyle w:val="PL"/>
        <w:rPr>
          <w:lang w:eastAsia="zh-CN"/>
        </w:rPr>
      </w:pPr>
      <w:r w:rsidRPr="00533C32">
        <w:t xml:space="preserve">             $ref: 'TS29571_CommonData.yaml#/components/schemas/SupportedFeatures'</w:t>
      </w:r>
    </w:p>
    <w:p w14:paraId="0D2631B0" w14:textId="77777777" w:rsidR="007C4061" w:rsidRPr="00533C32" w:rsidRDefault="007C4061" w:rsidP="007C4061">
      <w:pPr>
        <w:pStyle w:val="PL"/>
      </w:pPr>
      <w:r w:rsidRPr="00533C32">
        <w:t xml:space="preserve">        - name: If-None-Match</w:t>
      </w:r>
    </w:p>
    <w:p w14:paraId="0D4CDA6C" w14:textId="77777777" w:rsidR="007C4061" w:rsidRPr="00533C32" w:rsidRDefault="007C4061" w:rsidP="007C4061">
      <w:pPr>
        <w:pStyle w:val="PL"/>
      </w:pPr>
      <w:r w:rsidRPr="00533C32">
        <w:t xml:space="preserve">          in: header</w:t>
      </w:r>
    </w:p>
    <w:p w14:paraId="58641E86" w14:textId="77777777" w:rsidR="007C4061" w:rsidRPr="00533C32" w:rsidRDefault="007C4061" w:rsidP="007C4061">
      <w:pPr>
        <w:pStyle w:val="PL"/>
      </w:pPr>
      <w:r w:rsidRPr="00533C32">
        <w:t xml:space="preserve">          description: Validator for conditional requests, as described in RFC 7232, 3.2</w:t>
      </w:r>
    </w:p>
    <w:p w14:paraId="13F3EADA" w14:textId="77777777" w:rsidR="007C4061" w:rsidRPr="00533C32" w:rsidRDefault="007C4061" w:rsidP="007C4061">
      <w:pPr>
        <w:pStyle w:val="PL"/>
      </w:pPr>
      <w:r w:rsidRPr="00533C32">
        <w:t xml:space="preserve">          schema:</w:t>
      </w:r>
    </w:p>
    <w:p w14:paraId="0F855D74" w14:textId="77777777" w:rsidR="007C4061" w:rsidRPr="00533C32" w:rsidRDefault="007C4061" w:rsidP="007C4061">
      <w:pPr>
        <w:pStyle w:val="PL"/>
      </w:pPr>
      <w:r w:rsidRPr="00533C32">
        <w:t xml:space="preserve">            type: string</w:t>
      </w:r>
    </w:p>
    <w:p w14:paraId="0A5EDDB9" w14:textId="77777777" w:rsidR="007C4061" w:rsidRPr="00533C32" w:rsidRDefault="007C4061" w:rsidP="007C4061">
      <w:pPr>
        <w:pStyle w:val="PL"/>
      </w:pPr>
      <w:r w:rsidRPr="00533C32">
        <w:t xml:space="preserve">        - name: If-Modified-Since</w:t>
      </w:r>
    </w:p>
    <w:p w14:paraId="746CA69F" w14:textId="77777777" w:rsidR="007C4061" w:rsidRPr="00533C32" w:rsidRDefault="007C4061" w:rsidP="007C4061">
      <w:pPr>
        <w:pStyle w:val="PL"/>
      </w:pPr>
      <w:r w:rsidRPr="00533C32">
        <w:t xml:space="preserve">          in: header</w:t>
      </w:r>
    </w:p>
    <w:p w14:paraId="0741063F" w14:textId="77777777" w:rsidR="007C4061" w:rsidRPr="00533C32" w:rsidRDefault="007C4061" w:rsidP="007C4061">
      <w:pPr>
        <w:pStyle w:val="PL"/>
      </w:pPr>
      <w:r w:rsidRPr="00533C32">
        <w:t xml:space="preserve">          description: Validator for conditional requests, as described in RFC 7232, 3.3</w:t>
      </w:r>
    </w:p>
    <w:p w14:paraId="64994253" w14:textId="77777777" w:rsidR="007C4061" w:rsidRPr="00533C32" w:rsidRDefault="007C4061" w:rsidP="007C4061">
      <w:pPr>
        <w:pStyle w:val="PL"/>
      </w:pPr>
      <w:r w:rsidRPr="00533C32">
        <w:t xml:space="preserve">          schema:</w:t>
      </w:r>
    </w:p>
    <w:p w14:paraId="66926721" w14:textId="77777777" w:rsidR="007C4061" w:rsidRPr="00533C32" w:rsidRDefault="007C4061" w:rsidP="007C4061">
      <w:pPr>
        <w:pStyle w:val="PL"/>
        <w:rPr>
          <w:lang w:eastAsia="zh-CN"/>
        </w:rPr>
      </w:pPr>
      <w:r w:rsidRPr="00533C32">
        <w:t xml:space="preserve">            type: string</w:t>
      </w:r>
    </w:p>
    <w:p w14:paraId="198B5C4B" w14:textId="77777777" w:rsidR="007C4061" w:rsidRPr="00533C32" w:rsidRDefault="007C4061" w:rsidP="007C4061">
      <w:pPr>
        <w:pStyle w:val="PL"/>
      </w:pPr>
      <w:r w:rsidRPr="00533C32">
        <w:t xml:space="preserve">      responses:</w:t>
      </w:r>
    </w:p>
    <w:p w14:paraId="12607407" w14:textId="77777777" w:rsidR="007C4061" w:rsidRPr="00533C32" w:rsidRDefault="007C4061" w:rsidP="007C4061">
      <w:pPr>
        <w:pStyle w:val="PL"/>
      </w:pPr>
      <w:r w:rsidRPr="00533C32">
        <w:t xml:space="preserve">        '200':</w:t>
      </w:r>
    </w:p>
    <w:p w14:paraId="194FEEA9" w14:textId="77777777" w:rsidR="007C4061" w:rsidRPr="00533C32" w:rsidRDefault="007C4061" w:rsidP="007C4061">
      <w:pPr>
        <w:pStyle w:val="PL"/>
      </w:pPr>
      <w:r w:rsidRPr="00533C32">
        <w:t xml:space="preserve">          description: Expected response to a valid request</w:t>
      </w:r>
    </w:p>
    <w:p w14:paraId="2A839320" w14:textId="77777777" w:rsidR="007C4061" w:rsidRPr="00533C32" w:rsidRDefault="007C4061" w:rsidP="007C4061">
      <w:pPr>
        <w:pStyle w:val="PL"/>
      </w:pPr>
      <w:r w:rsidRPr="00533C32">
        <w:t xml:space="preserve">          content:</w:t>
      </w:r>
    </w:p>
    <w:p w14:paraId="14B00247" w14:textId="77777777" w:rsidR="007C4061" w:rsidRPr="00533C32" w:rsidRDefault="007C4061" w:rsidP="007C4061">
      <w:pPr>
        <w:pStyle w:val="PL"/>
      </w:pPr>
      <w:r w:rsidRPr="00533C32">
        <w:lastRenderedPageBreak/>
        <w:t xml:space="preserve">            application/json:</w:t>
      </w:r>
    </w:p>
    <w:p w14:paraId="3F54147E" w14:textId="77777777" w:rsidR="007C4061" w:rsidRPr="00533C32" w:rsidRDefault="007C4061" w:rsidP="007C4061">
      <w:pPr>
        <w:pStyle w:val="PL"/>
        <w:rPr>
          <w:lang w:eastAsia="zh-CN"/>
        </w:rPr>
      </w:pPr>
      <w:r w:rsidRPr="00533C32">
        <w:t xml:space="preserve">              schema:</w:t>
      </w:r>
    </w:p>
    <w:p w14:paraId="17A2F02E" w14:textId="77777777" w:rsidR="007C4061" w:rsidRPr="00533C32" w:rsidRDefault="007C4061" w:rsidP="007C4061">
      <w:pPr>
        <w:pStyle w:val="PL"/>
        <w:rPr>
          <w:lang w:eastAsia="zh-CN"/>
        </w:rPr>
      </w:pPr>
      <w:r w:rsidRPr="00533C32">
        <w:rPr>
          <w:lang w:eastAsia="zh-CN"/>
        </w:rPr>
        <w:t xml:space="preserve">                type: array</w:t>
      </w:r>
    </w:p>
    <w:p w14:paraId="60E4D659" w14:textId="77777777" w:rsidR="007C4061" w:rsidRPr="00533C32" w:rsidRDefault="007C4061" w:rsidP="007C4061">
      <w:pPr>
        <w:pStyle w:val="PL"/>
        <w:rPr>
          <w:lang w:eastAsia="zh-CN"/>
        </w:rPr>
      </w:pPr>
      <w:r w:rsidRPr="00533C32">
        <w:rPr>
          <w:lang w:eastAsia="zh-CN"/>
        </w:rPr>
        <w:t xml:space="preserve">                items:</w:t>
      </w:r>
    </w:p>
    <w:p w14:paraId="45FFF2AB"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070D57E7" w14:textId="77777777" w:rsidR="007C4061" w:rsidRPr="00533C32" w:rsidRDefault="007C4061" w:rsidP="007C4061">
      <w:pPr>
        <w:pStyle w:val="PL"/>
        <w:rPr>
          <w:lang w:eastAsia="zh-CN"/>
        </w:rPr>
      </w:pPr>
      <w:r w:rsidRPr="00533C32">
        <w:rPr>
          <w:lang w:eastAsia="zh-CN"/>
        </w:rPr>
        <w:t xml:space="preserve">                minItems: 1</w:t>
      </w:r>
    </w:p>
    <w:p w14:paraId="25F1DADD" w14:textId="77777777" w:rsidR="007C4061" w:rsidRPr="00533C32" w:rsidRDefault="007C4061" w:rsidP="007C4061">
      <w:pPr>
        <w:pStyle w:val="PL"/>
      </w:pPr>
      <w:r w:rsidRPr="00533C32">
        <w:t xml:space="preserve">          headers:</w:t>
      </w:r>
    </w:p>
    <w:p w14:paraId="4A660EA0" w14:textId="77777777" w:rsidR="007C4061" w:rsidRPr="00533C32" w:rsidRDefault="007C4061" w:rsidP="007C4061">
      <w:pPr>
        <w:pStyle w:val="PL"/>
      </w:pPr>
      <w:r w:rsidRPr="00533C32">
        <w:t xml:space="preserve">            Cache-Control:</w:t>
      </w:r>
    </w:p>
    <w:p w14:paraId="484BEEC2" w14:textId="77777777" w:rsidR="007C4061" w:rsidRPr="00533C32" w:rsidRDefault="007C4061" w:rsidP="007C4061">
      <w:pPr>
        <w:pStyle w:val="PL"/>
      </w:pPr>
      <w:r w:rsidRPr="00533C32">
        <w:t xml:space="preserve">              description: Cache-Control containing max-age, as described in RFC 7234, 5.2</w:t>
      </w:r>
    </w:p>
    <w:p w14:paraId="24137221" w14:textId="77777777" w:rsidR="007C4061" w:rsidRPr="00533C32" w:rsidRDefault="007C4061" w:rsidP="007C4061">
      <w:pPr>
        <w:pStyle w:val="PL"/>
      </w:pPr>
      <w:r w:rsidRPr="00533C32">
        <w:t xml:space="preserve">              schema:</w:t>
      </w:r>
    </w:p>
    <w:p w14:paraId="190E13D0" w14:textId="77777777" w:rsidR="007C4061" w:rsidRPr="00533C32" w:rsidRDefault="007C4061" w:rsidP="007C4061">
      <w:pPr>
        <w:pStyle w:val="PL"/>
      </w:pPr>
      <w:r w:rsidRPr="00533C32">
        <w:t xml:space="preserve">                type: string</w:t>
      </w:r>
    </w:p>
    <w:p w14:paraId="4C1AD267" w14:textId="77777777" w:rsidR="007C4061" w:rsidRPr="00533C32" w:rsidRDefault="007C4061" w:rsidP="007C4061">
      <w:pPr>
        <w:pStyle w:val="PL"/>
      </w:pPr>
      <w:r w:rsidRPr="00533C32">
        <w:t xml:space="preserve">            ETag:</w:t>
      </w:r>
    </w:p>
    <w:p w14:paraId="3C0689F7" w14:textId="77777777" w:rsidR="007C4061" w:rsidRPr="00533C32" w:rsidRDefault="007C4061" w:rsidP="007C4061">
      <w:pPr>
        <w:pStyle w:val="PL"/>
      </w:pPr>
      <w:r w:rsidRPr="00533C32">
        <w:t xml:space="preserve">              description: Entity Tag, containing a strong validator, as described in RFC 7232, 2.3</w:t>
      </w:r>
    </w:p>
    <w:p w14:paraId="61E7ACAF" w14:textId="77777777" w:rsidR="007C4061" w:rsidRPr="00533C32" w:rsidRDefault="007C4061" w:rsidP="007C4061">
      <w:pPr>
        <w:pStyle w:val="PL"/>
      </w:pPr>
      <w:r w:rsidRPr="00533C32">
        <w:t xml:space="preserve">              schema:</w:t>
      </w:r>
    </w:p>
    <w:p w14:paraId="0FD89B41" w14:textId="77777777" w:rsidR="007C4061" w:rsidRPr="00533C32" w:rsidRDefault="007C4061" w:rsidP="007C4061">
      <w:pPr>
        <w:pStyle w:val="PL"/>
      </w:pPr>
      <w:r w:rsidRPr="00533C32">
        <w:t xml:space="preserve">                type: string</w:t>
      </w:r>
    </w:p>
    <w:p w14:paraId="03C8D2C0" w14:textId="77777777" w:rsidR="007C4061" w:rsidRPr="00533C32" w:rsidRDefault="007C4061" w:rsidP="007C4061">
      <w:pPr>
        <w:pStyle w:val="PL"/>
      </w:pPr>
      <w:r w:rsidRPr="00533C32">
        <w:t xml:space="preserve">            Last-Modified:</w:t>
      </w:r>
    </w:p>
    <w:p w14:paraId="4A49C3D3" w14:textId="77777777" w:rsidR="007C4061" w:rsidRPr="00533C32" w:rsidRDefault="007C4061" w:rsidP="007C4061">
      <w:pPr>
        <w:pStyle w:val="PL"/>
      </w:pPr>
      <w:r w:rsidRPr="00533C32">
        <w:t xml:space="preserve">              description: Timestamp for last modification of the resource, as described in RFC 7232, 2.2</w:t>
      </w:r>
    </w:p>
    <w:p w14:paraId="0AEA58B6" w14:textId="77777777" w:rsidR="007C4061" w:rsidRPr="00533C32" w:rsidRDefault="007C4061" w:rsidP="007C4061">
      <w:pPr>
        <w:pStyle w:val="PL"/>
      </w:pPr>
      <w:r w:rsidRPr="00533C32">
        <w:t xml:space="preserve">              schema:</w:t>
      </w:r>
    </w:p>
    <w:p w14:paraId="5B59F689" w14:textId="77777777" w:rsidR="007C4061" w:rsidRPr="00533C32" w:rsidRDefault="007C4061" w:rsidP="007C4061">
      <w:pPr>
        <w:pStyle w:val="PL"/>
        <w:rPr>
          <w:lang w:eastAsia="zh-CN"/>
        </w:rPr>
      </w:pPr>
      <w:r w:rsidRPr="00533C32">
        <w:t xml:space="preserve">                type: string</w:t>
      </w:r>
    </w:p>
    <w:p w14:paraId="2553DD5B" w14:textId="77777777" w:rsidR="007C4061" w:rsidRDefault="007C4061" w:rsidP="007C4061">
      <w:pPr>
        <w:pStyle w:val="PL"/>
        <w:rPr>
          <w:lang w:eastAsia="zh-CN"/>
        </w:rPr>
      </w:pPr>
      <w:r w:rsidRPr="00533C32">
        <w:t xml:space="preserve">        default:</w:t>
      </w:r>
    </w:p>
    <w:p w14:paraId="1D5FC20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A260F3" w14:textId="77777777" w:rsidR="007C4061" w:rsidRPr="00533C32" w:rsidRDefault="007C4061" w:rsidP="007C4061">
      <w:pPr>
        <w:pStyle w:val="PL"/>
      </w:pPr>
    </w:p>
    <w:p w14:paraId="596E3A25" w14:textId="77777777" w:rsidR="007C4061" w:rsidRPr="00533C32" w:rsidRDefault="007C4061" w:rsidP="007C4061">
      <w:pPr>
        <w:pStyle w:val="PL"/>
      </w:pPr>
      <w:r w:rsidRPr="00533C32">
        <w:t xml:space="preserve">  /subscription-data/{ueId}/context-data/amf-3gpp-access:</w:t>
      </w:r>
    </w:p>
    <w:p w14:paraId="74B97E9F" w14:textId="77777777" w:rsidR="007C4061" w:rsidRPr="00533C32" w:rsidRDefault="007C4061" w:rsidP="007C4061">
      <w:pPr>
        <w:pStyle w:val="PL"/>
      </w:pPr>
      <w:r w:rsidRPr="00533C32">
        <w:t xml:space="preserve">    get:</w:t>
      </w:r>
    </w:p>
    <w:p w14:paraId="0B3B8A28" w14:textId="77777777" w:rsidR="007C4061" w:rsidRPr="00533C32" w:rsidRDefault="007C4061" w:rsidP="007C4061">
      <w:pPr>
        <w:pStyle w:val="PL"/>
      </w:pPr>
      <w:r w:rsidRPr="00533C32">
        <w:t xml:space="preserve">      summary: Retrieves the AMF context data of a UE using 3gpp access</w:t>
      </w:r>
    </w:p>
    <w:p w14:paraId="062FE5B2" w14:textId="77777777" w:rsidR="007C4061" w:rsidRPr="00533C32" w:rsidRDefault="007C4061" w:rsidP="007C4061">
      <w:pPr>
        <w:pStyle w:val="PL"/>
      </w:pPr>
      <w:r w:rsidRPr="00533C32">
        <w:t xml:space="preserve">      operationId: QueryAmfContext3gpp</w:t>
      </w:r>
    </w:p>
    <w:p w14:paraId="768B83E0" w14:textId="77777777" w:rsidR="007C4061" w:rsidRPr="00533C32" w:rsidRDefault="007C4061" w:rsidP="007C4061">
      <w:pPr>
        <w:pStyle w:val="PL"/>
      </w:pPr>
      <w:r w:rsidRPr="00533C32">
        <w:t xml:space="preserve">      tags:</w:t>
      </w:r>
    </w:p>
    <w:p w14:paraId="614F1AA4" w14:textId="77777777" w:rsidR="007C4061" w:rsidRDefault="007C4061" w:rsidP="007C4061">
      <w:pPr>
        <w:pStyle w:val="PL"/>
        <w:rPr>
          <w:lang w:eastAsia="zh-CN"/>
        </w:rPr>
      </w:pPr>
      <w:r w:rsidRPr="00533C32">
        <w:t xml:space="preserve">        - AMF 3GPP Access Registration (Document)</w:t>
      </w:r>
    </w:p>
    <w:p w14:paraId="32BDDF91" w14:textId="77777777" w:rsidR="00455CE6" w:rsidRDefault="00455CE6" w:rsidP="00455CE6">
      <w:pPr>
        <w:pStyle w:val="PL"/>
      </w:pPr>
      <w:r>
        <w:t xml:space="preserve">      security:</w:t>
      </w:r>
    </w:p>
    <w:p w14:paraId="39369D49" w14:textId="77777777" w:rsidR="00455CE6" w:rsidRDefault="00455CE6" w:rsidP="00455CE6">
      <w:pPr>
        <w:pStyle w:val="PL"/>
      </w:pPr>
      <w:r>
        <w:t xml:space="preserve">        - {}</w:t>
      </w:r>
    </w:p>
    <w:p w14:paraId="7F3CCAAA" w14:textId="77777777" w:rsidR="00455CE6" w:rsidRDefault="00455CE6" w:rsidP="00455CE6">
      <w:pPr>
        <w:pStyle w:val="PL"/>
      </w:pPr>
      <w:r>
        <w:t xml:space="preserve">        - oAuth2ClientCredentials:</w:t>
      </w:r>
    </w:p>
    <w:p w14:paraId="5A37D118" w14:textId="77777777" w:rsidR="00455CE6" w:rsidRDefault="00455CE6" w:rsidP="00455CE6">
      <w:pPr>
        <w:pStyle w:val="PL"/>
      </w:pPr>
      <w:r>
        <w:t xml:space="preserve">          - nudr-dr</w:t>
      </w:r>
    </w:p>
    <w:p w14:paraId="2A5D70F1" w14:textId="77777777" w:rsidR="00455CE6" w:rsidRDefault="00455CE6" w:rsidP="00455CE6">
      <w:pPr>
        <w:pStyle w:val="PL"/>
      </w:pPr>
      <w:r>
        <w:t xml:space="preserve">        - oAuth2ClientCredentials:</w:t>
      </w:r>
    </w:p>
    <w:p w14:paraId="5DC2A49E" w14:textId="77777777" w:rsidR="00455CE6" w:rsidRDefault="00455CE6" w:rsidP="00455CE6">
      <w:pPr>
        <w:pStyle w:val="PL"/>
      </w:pPr>
      <w:r>
        <w:t xml:space="preserve">          - nudr-dr</w:t>
      </w:r>
    </w:p>
    <w:p w14:paraId="0F321DCA" w14:textId="77777777" w:rsidR="00455CE6" w:rsidRPr="00533C32" w:rsidRDefault="00455CE6" w:rsidP="00455CE6">
      <w:pPr>
        <w:pStyle w:val="PL"/>
        <w:rPr>
          <w:lang w:eastAsia="zh-CN"/>
        </w:rPr>
      </w:pPr>
      <w:r>
        <w:t xml:space="preserve">          - nudr-dr:subscription-data</w:t>
      </w:r>
    </w:p>
    <w:p w14:paraId="10AD8070" w14:textId="77777777" w:rsidR="007C4061" w:rsidRPr="00533C32" w:rsidRDefault="007C4061" w:rsidP="007C4061">
      <w:pPr>
        <w:pStyle w:val="PL"/>
      </w:pPr>
      <w:r w:rsidRPr="00533C32">
        <w:t xml:space="preserve">      parameters:</w:t>
      </w:r>
    </w:p>
    <w:p w14:paraId="6B25090C" w14:textId="77777777" w:rsidR="007C4061" w:rsidRPr="00533C32" w:rsidRDefault="007C4061" w:rsidP="007C4061">
      <w:pPr>
        <w:pStyle w:val="PL"/>
      </w:pPr>
      <w:r w:rsidRPr="00533C32">
        <w:t xml:space="preserve">        - name: ueId</w:t>
      </w:r>
    </w:p>
    <w:p w14:paraId="06D912B0" w14:textId="77777777" w:rsidR="007C4061" w:rsidRPr="00533C32" w:rsidRDefault="007C4061" w:rsidP="007C4061">
      <w:pPr>
        <w:pStyle w:val="PL"/>
      </w:pPr>
      <w:r w:rsidRPr="00533C32">
        <w:t xml:space="preserve">          in: path</w:t>
      </w:r>
    </w:p>
    <w:p w14:paraId="50AEB132" w14:textId="77777777" w:rsidR="007C4061" w:rsidRPr="00533C32" w:rsidRDefault="007C4061" w:rsidP="007C4061">
      <w:pPr>
        <w:pStyle w:val="PL"/>
      </w:pPr>
      <w:r w:rsidRPr="00533C32">
        <w:t xml:space="preserve">          description: UE id</w:t>
      </w:r>
    </w:p>
    <w:p w14:paraId="58D09B09" w14:textId="77777777" w:rsidR="007C4061" w:rsidRPr="00533C32" w:rsidRDefault="007C4061" w:rsidP="007C4061">
      <w:pPr>
        <w:pStyle w:val="PL"/>
      </w:pPr>
      <w:r w:rsidRPr="00533C32">
        <w:t xml:space="preserve">          required: true</w:t>
      </w:r>
    </w:p>
    <w:p w14:paraId="55D89A3C" w14:textId="77777777" w:rsidR="007C4061" w:rsidRPr="00533C32" w:rsidRDefault="007C4061" w:rsidP="007C4061">
      <w:pPr>
        <w:pStyle w:val="PL"/>
      </w:pPr>
      <w:r w:rsidRPr="00533C32">
        <w:t xml:space="preserve">          schema:</w:t>
      </w:r>
    </w:p>
    <w:p w14:paraId="71A1D433" w14:textId="77777777" w:rsidR="007C4061" w:rsidRPr="00533C32" w:rsidRDefault="007C4061" w:rsidP="007C4061">
      <w:pPr>
        <w:pStyle w:val="PL"/>
        <w:rPr>
          <w:lang w:eastAsia="zh-CN"/>
        </w:rPr>
      </w:pPr>
      <w:r w:rsidRPr="00533C32">
        <w:t xml:space="preserve">            $ref: 'TS29571_CommonData.yaml#/components/schemas/VarUeId'</w:t>
      </w:r>
    </w:p>
    <w:p w14:paraId="685691A6" w14:textId="77777777" w:rsidR="007C4061" w:rsidRPr="00533C32" w:rsidRDefault="007C4061" w:rsidP="007C4061">
      <w:pPr>
        <w:pStyle w:val="PL"/>
        <w:rPr>
          <w:lang w:eastAsia="zh-CN"/>
        </w:rPr>
      </w:pPr>
      <w:r w:rsidRPr="00533C32">
        <w:rPr>
          <w:lang w:eastAsia="zh-CN"/>
        </w:rPr>
        <w:t xml:space="preserve">        - name: fields</w:t>
      </w:r>
    </w:p>
    <w:p w14:paraId="5C1E8783" w14:textId="77777777" w:rsidR="007C4061" w:rsidRPr="00533C32" w:rsidRDefault="007C4061" w:rsidP="007C4061">
      <w:pPr>
        <w:pStyle w:val="PL"/>
        <w:rPr>
          <w:lang w:eastAsia="zh-CN"/>
        </w:rPr>
      </w:pPr>
      <w:r w:rsidRPr="00533C32">
        <w:rPr>
          <w:lang w:eastAsia="zh-CN"/>
        </w:rPr>
        <w:t xml:space="preserve">          in: query</w:t>
      </w:r>
    </w:p>
    <w:p w14:paraId="1A41903F" w14:textId="77777777" w:rsidR="007C4061" w:rsidRPr="00533C32" w:rsidRDefault="007C4061" w:rsidP="007C4061">
      <w:pPr>
        <w:pStyle w:val="PL"/>
        <w:rPr>
          <w:lang w:eastAsia="zh-CN"/>
        </w:rPr>
      </w:pPr>
      <w:r w:rsidRPr="00533C32">
        <w:rPr>
          <w:lang w:eastAsia="zh-CN"/>
        </w:rPr>
        <w:t xml:space="preserve">          description: attributes to be retrieved</w:t>
      </w:r>
    </w:p>
    <w:p w14:paraId="60478AB0" w14:textId="77777777" w:rsidR="007C4061" w:rsidRPr="00533C32" w:rsidRDefault="007C4061" w:rsidP="007C4061">
      <w:pPr>
        <w:pStyle w:val="PL"/>
        <w:rPr>
          <w:lang w:eastAsia="zh-CN"/>
        </w:rPr>
      </w:pPr>
      <w:r w:rsidRPr="00533C32">
        <w:rPr>
          <w:lang w:eastAsia="zh-CN"/>
        </w:rPr>
        <w:t xml:space="preserve">          required: false</w:t>
      </w:r>
    </w:p>
    <w:p w14:paraId="33A07EEB" w14:textId="77777777" w:rsidR="007C4061" w:rsidRPr="00533C32" w:rsidRDefault="007C4061" w:rsidP="007C4061">
      <w:pPr>
        <w:pStyle w:val="PL"/>
        <w:rPr>
          <w:lang w:eastAsia="zh-CN"/>
        </w:rPr>
      </w:pPr>
      <w:r w:rsidRPr="00533C32">
        <w:rPr>
          <w:lang w:eastAsia="zh-CN"/>
        </w:rPr>
        <w:t xml:space="preserve">          schema:</w:t>
      </w:r>
    </w:p>
    <w:p w14:paraId="2F31D650" w14:textId="77777777" w:rsidR="007C4061" w:rsidRPr="00533C32" w:rsidRDefault="007C4061" w:rsidP="007C4061">
      <w:pPr>
        <w:pStyle w:val="PL"/>
        <w:rPr>
          <w:lang w:eastAsia="zh-CN"/>
        </w:rPr>
      </w:pPr>
      <w:r w:rsidRPr="00533C32">
        <w:rPr>
          <w:lang w:eastAsia="zh-CN"/>
        </w:rPr>
        <w:t xml:space="preserve">            type: array</w:t>
      </w:r>
    </w:p>
    <w:p w14:paraId="25F785D8" w14:textId="77777777" w:rsidR="007C4061" w:rsidRPr="00533C32" w:rsidRDefault="007C4061" w:rsidP="007C4061">
      <w:pPr>
        <w:pStyle w:val="PL"/>
        <w:rPr>
          <w:lang w:eastAsia="zh-CN"/>
        </w:rPr>
      </w:pPr>
      <w:r w:rsidRPr="00533C32">
        <w:rPr>
          <w:lang w:eastAsia="zh-CN"/>
        </w:rPr>
        <w:t xml:space="preserve">            items:</w:t>
      </w:r>
    </w:p>
    <w:p w14:paraId="23D66D96" w14:textId="77777777" w:rsidR="007C4061" w:rsidRPr="00533C32" w:rsidRDefault="007C4061" w:rsidP="007C4061">
      <w:pPr>
        <w:pStyle w:val="PL"/>
        <w:rPr>
          <w:lang w:eastAsia="zh-CN"/>
        </w:rPr>
      </w:pPr>
      <w:r w:rsidRPr="00533C32">
        <w:rPr>
          <w:lang w:eastAsia="zh-CN"/>
        </w:rPr>
        <w:t xml:space="preserve">              type: string</w:t>
      </w:r>
    </w:p>
    <w:p w14:paraId="7436DD38" w14:textId="77777777" w:rsidR="007C4061" w:rsidRPr="00533C32" w:rsidRDefault="007C4061" w:rsidP="007C4061">
      <w:pPr>
        <w:pStyle w:val="PL"/>
        <w:rPr>
          <w:lang w:eastAsia="zh-CN"/>
        </w:rPr>
      </w:pPr>
      <w:r w:rsidRPr="00533C32">
        <w:rPr>
          <w:lang w:eastAsia="zh-CN"/>
        </w:rPr>
        <w:t xml:space="preserve">            minItems: 1</w:t>
      </w:r>
    </w:p>
    <w:p w14:paraId="77D1A35A" w14:textId="77777777" w:rsidR="007C4061" w:rsidRPr="00533C32" w:rsidRDefault="007C4061" w:rsidP="007C4061">
      <w:pPr>
        <w:pStyle w:val="PL"/>
      </w:pPr>
      <w:r w:rsidRPr="00533C32">
        <w:t xml:space="preserve">          style: form</w:t>
      </w:r>
    </w:p>
    <w:p w14:paraId="4074B732" w14:textId="77777777" w:rsidR="007C4061" w:rsidRPr="00533C32" w:rsidRDefault="007C4061" w:rsidP="007C4061">
      <w:pPr>
        <w:pStyle w:val="PL"/>
        <w:rPr>
          <w:lang w:eastAsia="zh-CN"/>
        </w:rPr>
      </w:pPr>
      <w:r w:rsidRPr="00533C32">
        <w:t xml:space="preserve">          explode: false</w:t>
      </w:r>
    </w:p>
    <w:p w14:paraId="58A4CA9C" w14:textId="77777777" w:rsidR="007C4061" w:rsidRPr="00533C32" w:rsidRDefault="007C4061" w:rsidP="007C4061">
      <w:pPr>
        <w:pStyle w:val="PL"/>
      </w:pPr>
      <w:r w:rsidRPr="00533C32">
        <w:t xml:space="preserve">        - name: supported-features</w:t>
      </w:r>
    </w:p>
    <w:p w14:paraId="44FDAD85" w14:textId="77777777" w:rsidR="007C4061" w:rsidRPr="00533C32" w:rsidRDefault="007C4061" w:rsidP="007C4061">
      <w:pPr>
        <w:pStyle w:val="PL"/>
      </w:pPr>
      <w:r w:rsidRPr="00533C32">
        <w:t xml:space="preserve">          in: query</w:t>
      </w:r>
    </w:p>
    <w:p w14:paraId="52F6A1E7" w14:textId="77777777" w:rsidR="007C4061" w:rsidRPr="00533C32" w:rsidRDefault="007C4061" w:rsidP="007C4061">
      <w:pPr>
        <w:pStyle w:val="PL"/>
      </w:pPr>
      <w:r w:rsidRPr="00533C32">
        <w:t xml:space="preserve">          description: Supported Features</w:t>
      </w:r>
    </w:p>
    <w:p w14:paraId="5AAE0BE9" w14:textId="77777777" w:rsidR="007C4061" w:rsidRPr="00533C32" w:rsidRDefault="007C4061" w:rsidP="007C4061">
      <w:pPr>
        <w:pStyle w:val="PL"/>
      </w:pPr>
      <w:r w:rsidRPr="00533C32">
        <w:t xml:space="preserve">          schema:</w:t>
      </w:r>
    </w:p>
    <w:p w14:paraId="620BC02F" w14:textId="77777777" w:rsidR="007C4061" w:rsidRPr="00533C32" w:rsidRDefault="007C4061" w:rsidP="007C4061">
      <w:pPr>
        <w:pStyle w:val="PL"/>
        <w:rPr>
          <w:lang w:eastAsia="zh-CN"/>
        </w:rPr>
      </w:pPr>
      <w:r w:rsidRPr="00533C32">
        <w:t xml:space="preserve">             $ref: 'TS29571_CommonData.yaml#/components/schemas/SupportedFeatures'</w:t>
      </w:r>
    </w:p>
    <w:p w14:paraId="77D8C368" w14:textId="77777777" w:rsidR="007C4061" w:rsidRPr="00533C32" w:rsidRDefault="007C4061" w:rsidP="007C4061">
      <w:pPr>
        <w:pStyle w:val="PL"/>
      </w:pPr>
      <w:r w:rsidRPr="00533C32">
        <w:t xml:space="preserve">      responses:</w:t>
      </w:r>
    </w:p>
    <w:p w14:paraId="51CD620B" w14:textId="77777777" w:rsidR="007C4061" w:rsidRPr="00533C32" w:rsidRDefault="007C4061" w:rsidP="007C4061">
      <w:pPr>
        <w:pStyle w:val="PL"/>
      </w:pPr>
      <w:r w:rsidRPr="00533C32">
        <w:t xml:space="preserve">        '200':</w:t>
      </w:r>
    </w:p>
    <w:p w14:paraId="4F37242D" w14:textId="77777777" w:rsidR="007C4061" w:rsidRPr="00533C32" w:rsidRDefault="007C4061" w:rsidP="007C4061">
      <w:pPr>
        <w:pStyle w:val="PL"/>
      </w:pPr>
      <w:r w:rsidRPr="00533C32">
        <w:t xml:space="preserve">          description: Expected response to a valid request</w:t>
      </w:r>
    </w:p>
    <w:p w14:paraId="1173A692" w14:textId="77777777" w:rsidR="007C4061" w:rsidRPr="00533C32" w:rsidRDefault="007C4061" w:rsidP="007C4061">
      <w:pPr>
        <w:pStyle w:val="PL"/>
      </w:pPr>
      <w:r w:rsidRPr="00533C32">
        <w:t xml:space="preserve">          content:</w:t>
      </w:r>
    </w:p>
    <w:p w14:paraId="1CC9E8D0" w14:textId="77777777" w:rsidR="007C4061" w:rsidRPr="00533C32" w:rsidRDefault="007C4061" w:rsidP="007C4061">
      <w:pPr>
        <w:pStyle w:val="PL"/>
      </w:pPr>
      <w:r w:rsidRPr="00533C32">
        <w:t xml:space="preserve">            application/json:</w:t>
      </w:r>
    </w:p>
    <w:p w14:paraId="08F528C4" w14:textId="77777777" w:rsidR="007C4061" w:rsidRPr="00533C32" w:rsidRDefault="007C4061" w:rsidP="007C4061">
      <w:pPr>
        <w:pStyle w:val="PL"/>
      </w:pPr>
      <w:r w:rsidRPr="00533C32">
        <w:t xml:space="preserve">              schema:</w:t>
      </w:r>
    </w:p>
    <w:p w14:paraId="40299955" w14:textId="77777777" w:rsidR="007C4061" w:rsidRPr="00533C32" w:rsidRDefault="007C4061" w:rsidP="007C4061">
      <w:pPr>
        <w:pStyle w:val="PL"/>
      </w:pPr>
      <w:r w:rsidRPr="00533C32">
        <w:t xml:space="preserve">                $ref: '#/components/schemas/Amf3GppAccessRegistration'</w:t>
      </w:r>
    </w:p>
    <w:p w14:paraId="16EC1937" w14:textId="77777777" w:rsidR="007C4061" w:rsidRDefault="007C4061" w:rsidP="007C4061">
      <w:pPr>
        <w:pStyle w:val="PL"/>
        <w:rPr>
          <w:lang w:eastAsia="zh-CN"/>
        </w:rPr>
      </w:pPr>
      <w:r w:rsidRPr="00533C32">
        <w:t xml:space="preserve">        default:</w:t>
      </w:r>
    </w:p>
    <w:p w14:paraId="7A90037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1E18D5A" w14:textId="77777777" w:rsidR="00A0150A" w:rsidRPr="00533C32" w:rsidRDefault="00A0150A" w:rsidP="007C4061">
      <w:pPr>
        <w:pStyle w:val="PL"/>
        <w:rPr>
          <w:lang w:eastAsia="zh-CN"/>
        </w:rPr>
      </w:pPr>
    </w:p>
    <w:p w14:paraId="44F87443" w14:textId="77777777" w:rsidR="007C4061" w:rsidRPr="00533C32" w:rsidRDefault="007C4061" w:rsidP="007C4061">
      <w:pPr>
        <w:pStyle w:val="PL"/>
      </w:pPr>
      <w:r w:rsidRPr="00533C32">
        <w:t xml:space="preserve">    put:</w:t>
      </w:r>
    </w:p>
    <w:p w14:paraId="0A90FB86" w14:textId="77777777" w:rsidR="007C4061" w:rsidRPr="00533C32" w:rsidRDefault="007C4061" w:rsidP="007C4061">
      <w:pPr>
        <w:pStyle w:val="PL"/>
      </w:pPr>
      <w:r w:rsidRPr="00533C32">
        <w:t xml:space="preserve">      summary: To store the AMF context data of a UE using 3gpp access in the UDR</w:t>
      </w:r>
    </w:p>
    <w:p w14:paraId="770DEB3D" w14:textId="77777777" w:rsidR="007C4061" w:rsidRPr="00533C32" w:rsidRDefault="007C4061" w:rsidP="007C4061">
      <w:pPr>
        <w:pStyle w:val="PL"/>
      </w:pPr>
      <w:r w:rsidRPr="00533C32">
        <w:t xml:space="preserve">      operationId: CreateAmfContext3gpp</w:t>
      </w:r>
    </w:p>
    <w:p w14:paraId="6C067FC3" w14:textId="77777777" w:rsidR="007C4061" w:rsidRPr="00533C32" w:rsidRDefault="007C4061" w:rsidP="007C4061">
      <w:pPr>
        <w:pStyle w:val="PL"/>
      </w:pPr>
      <w:r w:rsidRPr="00533C32">
        <w:t xml:space="preserve">      tags:</w:t>
      </w:r>
    </w:p>
    <w:p w14:paraId="50605EBD" w14:textId="77777777" w:rsidR="007C4061" w:rsidRDefault="007C4061" w:rsidP="007C4061">
      <w:pPr>
        <w:pStyle w:val="PL"/>
        <w:rPr>
          <w:lang w:eastAsia="zh-CN"/>
        </w:rPr>
      </w:pPr>
      <w:r w:rsidRPr="00533C32">
        <w:t xml:space="preserve">        - AMF 3GPP Access Registration (Document)</w:t>
      </w:r>
    </w:p>
    <w:p w14:paraId="1C1F5F17" w14:textId="77777777" w:rsidR="003E2706" w:rsidRDefault="003E2706" w:rsidP="003E2706">
      <w:pPr>
        <w:pStyle w:val="PL"/>
      </w:pPr>
      <w:r>
        <w:t xml:space="preserve">      security:</w:t>
      </w:r>
    </w:p>
    <w:p w14:paraId="7A8FB471" w14:textId="77777777" w:rsidR="003E2706" w:rsidRDefault="003E2706" w:rsidP="003E2706">
      <w:pPr>
        <w:pStyle w:val="PL"/>
      </w:pPr>
      <w:r>
        <w:t xml:space="preserve">        - {}</w:t>
      </w:r>
    </w:p>
    <w:p w14:paraId="760A5101" w14:textId="77777777" w:rsidR="003E2706" w:rsidRDefault="003E2706" w:rsidP="003E2706">
      <w:pPr>
        <w:pStyle w:val="PL"/>
      </w:pPr>
      <w:r>
        <w:t xml:space="preserve">        - oAuth2ClientCredentials:</w:t>
      </w:r>
    </w:p>
    <w:p w14:paraId="04D27A3E" w14:textId="77777777" w:rsidR="003E2706" w:rsidRDefault="003E2706" w:rsidP="003E2706">
      <w:pPr>
        <w:pStyle w:val="PL"/>
        <w:rPr>
          <w:lang w:eastAsia="zh-CN"/>
        </w:rPr>
      </w:pPr>
      <w:r>
        <w:t xml:space="preserve">          - nudr-dr</w:t>
      </w:r>
    </w:p>
    <w:p w14:paraId="19A85F23" w14:textId="77777777" w:rsidR="00E156B5" w:rsidRDefault="00E156B5" w:rsidP="00E156B5">
      <w:pPr>
        <w:pStyle w:val="PL"/>
      </w:pPr>
      <w:r>
        <w:lastRenderedPageBreak/>
        <w:t xml:space="preserve">        - oAuth2ClientCredentials:</w:t>
      </w:r>
    </w:p>
    <w:p w14:paraId="6B56878C" w14:textId="77777777" w:rsidR="00E156B5" w:rsidRDefault="00E156B5" w:rsidP="00E156B5">
      <w:pPr>
        <w:pStyle w:val="PL"/>
      </w:pPr>
      <w:r>
        <w:t xml:space="preserve">          - nudr-dr</w:t>
      </w:r>
    </w:p>
    <w:p w14:paraId="719AEAC9" w14:textId="77777777" w:rsidR="00E156B5" w:rsidRDefault="00E156B5" w:rsidP="00E156B5">
      <w:pPr>
        <w:pStyle w:val="PL"/>
        <w:rPr>
          <w:lang w:eastAsia="zh-CN"/>
        </w:rPr>
      </w:pPr>
      <w:r>
        <w:t xml:space="preserve">          - nudr-dr:subscription-data</w:t>
      </w:r>
    </w:p>
    <w:p w14:paraId="5F2E14A2" w14:textId="77777777" w:rsidR="003E2706" w:rsidRDefault="003E2706" w:rsidP="003E2706">
      <w:pPr>
        <w:pStyle w:val="PL"/>
      </w:pPr>
      <w:r>
        <w:t xml:space="preserve">        - oAuth2ClientCredentials:</w:t>
      </w:r>
    </w:p>
    <w:p w14:paraId="05DA6F2F" w14:textId="77777777" w:rsidR="003E2706" w:rsidRDefault="003E2706" w:rsidP="003E2706">
      <w:pPr>
        <w:pStyle w:val="PL"/>
      </w:pPr>
      <w:r>
        <w:t xml:space="preserve">          - nudr-dr</w:t>
      </w:r>
    </w:p>
    <w:p w14:paraId="27E819DE" w14:textId="77777777" w:rsidR="003E2706" w:rsidRDefault="003E2706" w:rsidP="003E2706">
      <w:pPr>
        <w:pStyle w:val="PL"/>
        <w:rPr>
          <w:lang w:eastAsia="zh-CN"/>
        </w:rPr>
      </w:pPr>
      <w:r>
        <w:t xml:space="preserve">          - nudr-dr:subscription-data:registrations:write</w:t>
      </w:r>
    </w:p>
    <w:p w14:paraId="0E35318B" w14:textId="77777777" w:rsidR="007C4061" w:rsidRPr="00533C32" w:rsidRDefault="007C4061" w:rsidP="007C4061">
      <w:pPr>
        <w:pStyle w:val="PL"/>
      </w:pPr>
      <w:r w:rsidRPr="00533C32">
        <w:t xml:space="preserve">      parameters:</w:t>
      </w:r>
    </w:p>
    <w:p w14:paraId="29BA5772" w14:textId="77777777" w:rsidR="007C4061" w:rsidRPr="00533C32" w:rsidRDefault="007C4061" w:rsidP="007C4061">
      <w:pPr>
        <w:pStyle w:val="PL"/>
      </w:pPr>
      <w:r w:rsidRPr="00533C32">
        <w:t xml:space="preserve">        - name: ueId</w:t>
      </w:r>
    </w:p>
    <w:p w14:paraId="6CB981DC" w14:textId="77777777" w:rsidR="007C4061" w:rsidRPr="00533C32" w:rsidRDefault="007C4061" w:rsidP="007C4061">
      <w:pPr>
        <w:pStyle w:val="PL"/>
      </w:pPr>
      <w:r w:rsidRPr="00533C32">
        <w:t xml:space="preserve">          in: path</w:t>
      </w:r>
    </w:p>
    <w:p w14:paraId="23B7BFC6" w14:textId="77777777" w:rsidR="007C4061" w:rsidRPr="00533C32" w:rsidRDefault="007C4061" w:rsidP="007C4061">
      <w:pPr>
        <w:pStyle w:val="PL"/>
      </w:pPr>
      <w:r w:rsidRPr="00533C32">
        <w:t xml:space="preserve">          description: UE id</w:t>
      </w:r>
    </w:p>
    <w:p w14:paraId="5B44C34E" w14:textId="77777777" w:rsidR="007C4061" w:rsidRPr="00533C32" w:rsidRDefault="007C4061" w:rsidP="007C4061">
      <w:pPr>
        <w:pStyle w:val="PL"/>
      </w:pPr>
      <w:r w:rsidRPr="00533C32">
        <w:t xml:space="preserve">          required: true</w:t>
      </w:r>
    </w:p>
    <w:p w14:paraId="78055FE6" w14:textId="77777777" w:rsidR="007C4061" w:rsidRPr="00533C32" w:rsidRDefault="007C4061" w:rsidP="007C4061">
      <w:pPr>
        <w:pStyle w:val="PL"/>
      </w:pPr>
      <w:r w:rsidRPr="00533C32">
        <w:t xml:space="preserve">          schema:</w:t>
      </w:r>
    </w:p>
    <w:p w14:paraId="013CEF39" w14:textId="77777777" w:rsidR="007C4061" w:rsidRPr="00533C32" w:rsidRDefault="007C4061" w:rsidP="007C4061">
      <w:pPr>
        <w:pStyle w:val="PL"/>
      </w:pPr>
      <w:r w:rsidRPr="00533C32">
        <w:t xml:space="preserve">            $ref: 'TS29571_CommonData.yaml#/components/schemas/VarUeId'</w:t>
      </w:r>
    </w:p>
    <w:p w14:paraId="19B20A24" w14:textId="77777777" w:rsidR="007C4061" w:rsidRPr="00533C32" w:rsidRDefault="007C4061" w:rsidP="007C4061">
      <w:pPr>
        <w:pStyle w:val="PL"/>
      </w:pPr>
      <w:r w:rsidRPr="00533C32">
        <w:t xml:space="preserve">      requestBody:</w:t>
      </w:r>
    </w:p>
    <w:p w14:paraId="5E3BD5E7" w14:textId="77777777" w:rsidR="007C4061" w:rsidRPr="00533C32" w:rsidRDefault="007C4061" w:rsidP="007C4061">
      <w:pPr>
        <w:pStyle w:val="PL"/>
      </w:pPr>
      <w:r w:rsidRPr="00533C32">
        <w:t xml:space="preserve">        content:</w:t>
      </w:r>
    </w:p>
    <w:p w14:paraId="3889E78E" w14:textId="77777777" w:rsidR="007C4061" w:rsidRPr="00533C32" w:rsidRDefault="007C4061" w:rsidP="007C4061">
      <w:pPr>
        <w:pStyle w:val="PL"/>
      </w:pPr>
      <w:r w:rsidRPr="00533C32">
        <w:t xml:space="preserve">          application/json:</w:t>
      </w:r>
    </w:p>
    <w:p w14:paraId="1D8512A5" w14:textId="77777777" w:rsidR="007C4061" w:rsidRPr="00533C32" w:rsidRDefault="007C4061" w:rsidP="007C4061">
      <w:pPr>
        <w:pStyle w:val="PL"/>
      </w:pPr>
      <w:r w:rsidRPr="00533C32">
        <w:t xml:space="preserve">            schema:</w:t>
      </w:r>
    </w:p>
    <w:p w14:paraId="1529188A" w14:textId="77777777" w:rsidR="007C4061" w:rsidRPr="00533C32" w:rsidRDefault="007C4061" w:rsidP="006352FE">
      <w:pPr>
        <w:pStyle w:val="PL"/>
        <w:outlineLvl w:val="0"/>
      </w:pPr>
      <w:r w:rsidRPr="00533C32">
        <w:t xml:space="preserve">              $ref: '#/components/schemas/Amf3GppAccessRegistration'</w:t>
      </w:r>
    </w:p>
    <w:p w14:paraId="41AE1960" w14:textId="77777777" w:rsidR="0074632F" w:rsidRPr="00533C32" w:rsidRDefault="0074632F" w:rsidP="0074632F">
      <w:pPr>
        <w:pStyle w:val="PL"/>
        <w:outlineLvl w:val="0"/>
      </w:pPr>
      <w:r>
        <w:t xml:space="preserve">        </w:t>
      </w:r>
      <w:r w:rsidRPr="003722F2">
        <w:t>required: true</w:t>
      </w:r>
    </w:p>
    <w:p w14:paraId="649F1C61" w14:textId="77777777" w:rsidR="007C4061" w:rsidRPr="00533C32" w:rsidRDefault="007C4061" w:rsidP="007C4061">
      <w:pPr>
        <w:pStyle w:val="PL"/>
      </w:pPr>
      <w:r w:rsidRPr="00533C32">
        <w:t xml:space="preserve">      responses:</w:t>
      </w:r>
    </w:p>
    <w:p w14:paraId="4710A28F" w14:textId="77777777" w:rsidR="007C4061" w:rsidRPr="00533C32" w:rsidRDefault="007C4061" w:rsidP="007C4061">
      <w:pPr>
        <w:pStyle w:val="PL"/>
      </w:pPr>
      <w:r w:rsidRPr="00533C32">
        <w:t xml:space="preserve">        '204':</w:t>
      </w:r>
    </w:p>
    <w:p w14:paraId="64392250" w14:textId="77777777" w:rsidR="007C4061" w:rsidRPr="00533C32" w:rsidRDefault="007C4061" w:rsidP="007C4061">
      <w:pPr>
        <w:pStyle w:val="PL"/>
      </w:pPr>
      <w:r w:rsidRPr="00533C32">
        <w:t xml:space="preserve">          description: Upon success, an empty response body shall be returned</w:t>
      </w:r>
    </w:p>
    <w:p w14:paraId="7EE63325" w14:textId="77777777" w:rsidR="00C67894" w:rsidRPr="000B71E3" w:rsidRDefault="00C67894" w:rsidP="00C67894">
      <w:pPr>
        <w:pStyle w:val="PL"/>
      </w:pPr>
      <w:r w:rsidRPr="000B71E3">
        <w:t xml:space="preserve">        '20</w:t>
      </w:r>
      <w:r>
        <w:t>1</w:t>
      </w:r>
      <w:r w:rsidRPr="000B71E3">
        <w:t>':</w:t>
      </w:r>
    </w:p>
    <w:p w14:paraId="60451BB5" w14:textId="77777777" w:rsidR="00C67894" w:rsidRPr="000B71E3" w:rsidRDefault="00C67894" w:rsidP="00C67894">
      <w:pPr>
        <w:pStyle w:val="PL"/>
      </w:pPr>
      <w:r w:rsidRPr="000B71E3">
        <w:t xml:space="preserve">          description: </w:t>
      </w:r>
      <w:r>
        <w:t>Created</w:t>
      </w:r>
    </w:p>
    <w:p w14:paraId="5644E5F7" w14:textId="77777777" w:rsidR="00C67894" w:rsidRPr="000B71E3" w:rsidRDefault="00C67894" w:rsidP="00C67894">
      <w:pPr>
        <w:pStyle w:val="PL"/>
      </w:pPr>
      <w:r w:rsidRPr="000B71E3">
        <w:t xml:space="preserve">          content:</w:t>
      </w:r>
    </w:p>
    <w:p w14:paraId="2C370E32" w14:textId="77777777" w:rsidR="00C67894" w:rsidRPr="000B71E3" w:rsidRDefault="00C67894" w:rsidP="00C67894">
      <w:pPr>
        <w:pStyle w:val="PL"/>
      </w:pPr>
      <w:r w:rsidRPr="000B71E3">
        <w:t xml:space="preserve">            application/json:</w:t>
      </w:r>
    </w:p>
    <w:p w14:paraId="5728695B" w14:textId="77777777" w:rsidR="00C67894" w:rsidRPr="000B71E3" w:rsidRDefault="00C67894" w:rsidP="00C67894">
      <w:pPr>
        <w:pStyle w:val="PL"/>
      </w:pPr>
      <w:r w:rsidRPr="000B71E3">
        <w:t xml:space="preserve">              schema:</w:t>
      </w:r>
    </w:p>
    <w:p w14:paraId="445EB60E" w14:textId="77777777" w:rsidR="00C67894" w:rsidRPr="000B71E3" w:rsidRDefault="00C67894" w:rsidP="00C67894">
      <w:pPr>
        <w:pStyle w:val="PL"/>
      </w:pPr>
      <w:r w:rsidRPr="000B71E3">
        <w:t xml:space="preserve">                $ref: '#/components/schemas/</w:t>
      </w:r>
      <w:r w:rsidRPr="00025B11">
        <w:t>Amf3GppAccessRegistration</w:t>
      </w:r>
      <w:r w:rsidRPr="000B71E3">
        <w:t>'</w:t>
      </w:r>
    </w:p>
    <w:p w14:paraId="007B0371" w14:textId="77777777" w:rsidR="00C67894" w:rsidRDefault="00C67894" w:rsidP="00C67894">
      <w:pPr>
        <w:pStyle w:val="PL"/>
      </w:pPr>
      <w:r>
        <w:t xml:space="preserve">          headers:</w:t>
      </w:r>
    </w:p>
    <w:p w14:paraId="0A3FBD0D" w14:textId="77777777" w:rsidR="00C67894" w:rsidRDefault="00C67894" w:rsidP="00C67894">
      <w:pPr>
        <w:pStyle w:val="PL"/>
      </w:pPr>
      <w:r>
        <w:t xml:space="preserve">            Location:</w:t>
      </w:r>
    </w:p>
    <w:p w14:paraId="4A445BA3"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3B7C5F3C" w14:textId="77777777" w:rsidR="00C67894" w:rsidRDefault="00C67894" w:rsidP="00C67894">
      <w:pPr>
        <w:pStyle w:val="PL"/>
      </w:pPr>
      <w:r>
        <w:t xml:space="preserve">              required: true</w:t>
      </w:r>
    </w:p>
    <w:p w14:paraId="2D5E48E1" w14:textId="77777777" w:rsidR="00C67894" w:rsidRDefault="00C67894" w:rsidP="00C67894">
      <w:pPr>
        <w:pStyle w:val="PL"/>
      </w:pPr>
      <w:r>
        <w:t xml:space="preserve">              schema:</w:t>
      </w:r>
    </w:p>
    <w:p w14:paraId="151EAF8A" w14:textId="77777777" w:rsidR="00C67894" w:rsidRPr="002857AD" w:rsidRDefault="00C67894" w:rsidP="00C67894">
      <w:pPr>
        <w:pStyle w:val="PL"/>
      </w:pPr>
      <w:r>
        <w:t xml:space="preserve">                type: string</w:t>
      </w:r>
    </w:p>
    <w:p w14:paraId="554105C4" w14:textId="77777777" w:rsidR="007C4061" w:rsidRDefault="007C4061" w:rsidP="007C4061">
      <w:pPr>
        <w:pStyle w:val="PL"/>
        <w:rPr>
          <w:lang w:eastAsia="zh-CN"/>
        </w:rPr>
      </w:pPr>
      <w:r w:rsidRPr="00533C32">
        <w:t xml:space="preserve">        default:</w:t>
      </w:r>
    </w:p>
    <w:p w14:paraId="3A8718B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BCC8051" w14:textId="77777777" w:rsidR="00A0150A" w:rsidRPr="00533C32" w:rsidRDefault="00A0150A" w:rsidP="007C4061">
      <w:pPr>
        <w:pStyle w:val="PL"/>
        <w:rPr>
          <w:lang w:eastAsia="zh-CN"/>
        </w:rPr>
      </w:pPr>
    </w:p>
    <w:p w14:paraId="1F63A115" w14:textId="77777777" w:rsidR="007C4061" w:rsidRPr="00533C32" w:rsidRDefault="007C4061" w:rsidP="007C4061">
      <w:pPr>
        <w:pStyle w:val="PL"/>
      </w:pPr>
      <w:r w:rsidRPr="00533C32">
        <w:t xml:space="preserve">    patch:</w:t>
      </w:r>
    </w:p>
    <w:p w14:paraId="4C276DA2" w14:textId="77777777" w:rsidR="007C4061" w:rsidRPr="00533C32" w:rsidRDefault="007C4061" w:rsidP="007C4061">
      <w:pPr>
        <w:pStyle w:val="PL"/>
      </w:pPr>
      <w:r w:rsidRPr="00533C32">
        <w:t xml:space="preserve">      summary: To modify the AMF context data of a UE using 3gpp access in the UDR</w:t>
      </w:r>
    </w:p>
    <w:p w14:paraId="1FA5B2E0" w14:textId="77777777" w:rsidR="007C4061" w:rsidRPr="00533C32" w:rsidRDefault="007C4061" w:rsidP="007C4061">
      <w:pPr>
        <w:pStyle w:val="PL"/>
      </w:pPr>
      <w:r w:rsidRPr="00533C32">
        <w:t xml:space="preserve">      operationId: AmfContext3gpp</w:t>
      </w:r>
    </w:p>
    <w:p w14:paraId="32CBF8BE" w14:textId="77777777" w:rsidR="007C4061" w:rsidRPr="00533C32" w:rsidRDefault="007C4061" w:rsidP="007C4061">
      <w:pPr>
        <w:pStyle w:val="PL"/>
      </w:pPr>
      <w:r w:rsidRPr="00533C32">
        <w:t xml:space="preserve">      tags:</w:t>
      </w:r>
    </w:p>
    <w:p w14:paraId="561261CC" w14:textId="77777777" w:rsidR="007C4061" w:rsidRDefault="007C4061" w:rsidP="007C4061">
      <w:pPr>
        <w:pStyle w:val="PL"/>
        <w:rPr>
          <w:lang w:eastAsia="zh-CN"/>
        </w:rPr>
      </w:pPr>
      <w:r w:rsidRPr="00533C32">
        <w:t xml:space="preserve">        - AMF 3GPP Access Registration (Document)</w:t>
      </w:r>
    </w:p>
    <w:p w14:paraId="1A3EA19C" w14:textId="77777777" w:rsidR="0036580A" w:rsidRDefault="0036580A" w:rsidP="0036580A">
      <w:pPr>
        <w:pStyle w:val="PL"/>
      </w:pPr>
      <w:r>
        <w:t xml:space="preserve">      security:</w:t>
      </w:r>
    </w:p>
    <w:p w14:paraId="6FCA909F" w14:textId="77777777" w:rsidR="0036580A" w:rsidRDefault="0036580A" w:rsidP="0036580A">
      <w:pPr>
        <w:pStyle w:val="PL"/>
      </w:pPr>
      <w:r>
        <w:t xml:space="preserve">        - {}</w:t>
      </w:r>
    </w:p>
    <w:p w14:paraId="491B1162" w14:textId="77777777" w:rsidR="0036580A" w:rsidRDefault="0036580A" w:rsidP="0036580A">
      <w:pPr>
        <w:pStyle w:val="PL"/>
      </w:pPr>
      <w:r>
        <w:t xml:space="preserve">        - oAuth2ClientCredentials:</w:t>
      </w:r>
    </w:p>
    <w:p w14:paraId="2E76AC8D" w14:textId="77777777" w:rsidR="0036580A" w:rsidRDefault="0036580A" w:rsidP="0036580A">
      <w:pPr>
        <w:pStyle w:val="PL"/>
      </w:pPr>
      <w:r>
        <w:t xml:space="preserve">          - nudr-dr</w:t>
      </w:r>
    </w:p>
    <w:p w14:paraId="19C66FCC" w14:textId="77777777" w:rsidR="00E156B5" w:rsidRDefault="00E156B5" w:rsidP="00E156B5">
      <w:pPr>
        <w:pStyle w:val="PL"/>
      </w:pPr>
      <w:r>
        <w:t xml:space="preserve">        - oAuth2ClientCredentials:</w:t>
      </w:r>
    </w:p>
    <w:p w14:paraId="6CBB9F07" w14:textId="77777777" w:rsidR="00E156B5" w:rsidRDefault="00E156B5" w:rsidP="00E156B5">
      <w:pPr>
        <w:pStyle w:val="PL"/>
      </w:pPr>
      <w:r>
        <w:t xml:space="preserve">          - nudr-dr</w:t>
      </w:r>
    </w:p>
    <w:p w14:paraId="74D0B90A" w14:textId="77777777" w:rsidR="00E156B5" w:rsidRDefault="00E156B5" w:rsidP="00E156B5">
      <w:pPr>
        <w:pStyle w:val="PL"/>
        <w:rPr>
          <w:lang w:eastAsia="zh-CN"/>
        </w:rPr>
      </w:pPr>
      <w:r>
        <w:t xml:space="preserve">          - nudr-dr:subscription-data</w:t>
      </w:r>
    </w:p>
    <w:p w14:paraId="0657AB40" w14:textId="77777777" w:rsidR="0036580A" w:rsidRDefault="0036580A" w:rsidP="0036580A">
      <w:pPr>
        <w:pStyle w:val="PL"/>
      </w:pPr>
      <w:r>
        <w:t xml:space="preserve">        - oAuth2ClientCredentials:</w:t>
      </w:r>
    </w:p>
    <w:p w14:paraId="6C51580A" w14:textId="77777777" w:rsidR="0036580A" w:rsidRDefault="0036580A" w:rsidP="0036580A">
      <w:pPr>
        <w:pStyle w:val="PL"/>
      </w:pPr>
      <w:r>
        <w:t xml:space="preserve">          - nudr-dr</w:t>
      </w:r>
    </w:p>
    <w:p w14:paraId="07AB74C4" w14:textId="77777777" w:rsidR="0036580A" w:rsidRDefault="0036580A" w:rsidP="0036580A">
      <w:pPr>
        <w:pStyle w:val="PL"/>
        <w:rPr>
          <w:lang w:eastAsia="zh-CN"/>
        </w:rPr>
      </w:pPr>
      <w:r>
        <w:t xml:space="preserve">          - nudr-dr:subscription-data:registrations:write</w:t>
      </w:r>
    </w:p>
    <w:p w14:paraId="57AB43DD" w14:textId="77777777" w:rsidR="007C4061" w:rsidRPr="00533C32" w:rsidRDefault="007C4061" w:rsidP="007C4061">
      <w:pPr>
        <w:pStyle w:val="PL"/>
      </w:pPr>
      <w:r w:rsidRPr="00533C32">
        <w:t xml:space="preserve">      parameters:</w:t>
      </w:r>
    </w:p>
    <w:p w14:paraId="60576C1F" w14:textId="77777777" w:rsidR="007C4061" w:rsidRPr="00533C32" w:rsidRDefault="007C4061" w:rsidP="007C4061">
      <w:pPr>
        <w:pStyle w:val="PL"/>
      </w:pPr>
      <w:r w:rsidRPr="00533C32">
        <w:t xml:space="preserve">        - name: ueId</w:t>
      </w:r>
    </w:p>
    <w:p w14:paraId="14DBBE40" w14:textId="77777777" w:rsidR="007C4061" w:rsidRPr="00533C32" w:rsidRDefault="007C4061" w:rsidP="007C4061">
      <w:pPr>
        <w:pStyle w:val="PL"/>
      </w:pPr>
      <w:r w:rsidRPr="00533C32">
        <w:t xml:space="preserve">          in: path</w:t>
      </w:r>
    </w:p>
    <w:p w14:paraId="4D1E60AF" w14:textId="77777777" w:rsidR="007C4061" w:rsidRPr="00533C32" w:rsidRDefault="007C4061" w:rsidP="007C4061">
      <w:pPr>
        <w:pStyle w:val="PL"/>
      </w:pPr>
      <w:r w:rsidRPr="00533C32">
        <w:t xml:space="preserve">          description: UE id</w:t>
      </w:r>
    </w:p>
    <w:p w14:paraId="217005B3" w14:textId="77777777" w:rsidR="007C4061" w:rsidRPr="00533C32" w:rsidRDefault="007C4061" w:rsidP="007C4061">
      <w:pPr>
        <w:pStyle w:val="PL"/>
      </w:pPr>
      <w:r w:rsidRPr="00533C32">
        <w:t xml:space="preserve">          required: true</w:t>
      </w:r>
    </w:p>
    <w:p w14:paraId="61975B9F" w14:textId="77777777" w:rsidR="007C4061" w:rsidRPr="00533C32" w:rsidRDefault="007C4061" w:rsidP="007C4061">
      <w:pPr>
        <w:pStyle w:val="PL"/>
      </w:pPr>
      <w:r w:rsidRPr="00533C32">
        <w:t xml:space="preserve">          schema:</w:t>
      </w:r>
    </w:p>
    <w:p w14:paraId="06A2DA6D" w14:textId="77777777" w:rsidR="007C4061" w:rsidRDefault="007C4061" w:rsidP="007C4061">
      <w:pPr>
        <w:pStyle w:val="PL"/>
        <w:rPr>
          <w:lang w:eastAsia="zh-CN"/>
        </w:rPr>
      </w:pPr>
      <w:r w:rsidRPr="00533C32">
        <w:t xml:space="preserve">            $ref: 'TS29571_CommonData.yaml#/components/schemas/VarUeId'</w:t>
      </w:r>
    </w:p>
    <w:p w14:paraId="30A23E26" w14:textId="77777777" w:rsidR="007C4061" w:rsidRPr="002857AD" w:rsidRDefault="007C4061" w:rsidP="007C4061">
      <w:pPr>
        <w:pStyle w:val="PL"/>
      </w:pPr>
      <w:r w:rsidRPr="002857AD">
        <w:t xml:space="preserve">        - name: supported-features</w:t>
      </w:r>
    </w:p>
    <w:p w14:paraId="5B36F445" w14:textId="77777777" w:rsidR="007C4061" w:rsidRPr="002857AD" w:rsidRDefault="007C4061" w:rsidP="007C4061">
      <w:pPr>
        <w:pStyle w:val="PL"/>
      </w:pPr>
      <w:r w:rsidRPr="002857AD">
        <w:t xml:space="preserve">          in: query</w:t>
      </w:r>
    </w:p>
    <w:p w14:paraId="6645EB4F" w14:textId="77777777" w:rsidR="007C4061" w:rsidRPr="002857AD" w:rsidRDefault="007C4061" w:rsidP="007C4061">
      <w:pPr>
        <w:pStyle w:val="PL"/>
      </w:pPr>
      <w:r w:rsidRPr="002857AD">
        <w:t xml:space="preserve">          description: Features required to be supported by the target NF</w:t>
      </w:r>
    </w:p>
    <w:p w14:paraId="23611349" w14:textId="77777777" w:rsidR="007C4061" w:rsidRPr="002857AD" w:rsidRDefault="007C4061" w:rsidP="007C4061">
      <w:pPr>
        <w:pStyle w:val="PL"/>
      </w:pPr>
      <w:r w:rsidRPr="002857AD">
        <w:t xml:space="preserve">          schema:</w:t>
      </w:r>
    </w:p>
    <w:p w14:paraId="5E2DAC56" w14:textId="77777777" w:rsidR="007C4061" w:rsidRPr="00533C32" w:rsidRDefault="007C4061" w:rsidP="007C4061">
      <w:pPr>
        <w:pStyle w:val="PL"/>
        <w:rPr>
          <w:lang w:eastAsia="zh-CN"/>
        </w:rPr>
      </w:pPr>
      <w:r w:rsidRPr="002857AD">
        <w:t xml:space="preserve">            $ref: 'TS29571_CommonData.yaml#/components/schemas/SupportedFeatures'</w:t>
      </w:r>
    </w:p>
    <w:p w14:paraId="193950C3" w14:textId="77777777" w:rsidR="007C4061" w:rsidRPr="00533C32" w:rsidRDefault="007C4061" w:rsidP="007C4061">
      <w:pPr>
        <w:pStyle w:val="PL"/>
      </w:pPr>
      <w:r w:rsidRPr="00533C32">
        <w:t xml:space="preserve">      requestBody:</w:t>
      </w:r>
    </w:p>
    <w:p w14:paraId="46DC036F" w14:textId="77777777" w:rsidR="007C4061" w:rsidRPr="00533C32" w:rsidRDefault="007C4061" w:rsidP="007C4061">
      <w:pPr>
        <w:pStyle w:val="PL"/>
      </w:pPr>
      <w:r w:rsidRPr="00533C32">
        <w:t xml:space="preserve">        content:</w:t>
      </w:r>
    </w:p>
    <w:p w14:paraId="017C94D1" w14:textId="77777777" w:rsidR="007C4061" w:rsidRPr="00533C32" w:rsidRDefault="007C4061" w:rsidP="007C4061">
      <w:pPr>
        <w:pStyle w:val="PL"/>
      </w:pPr>
      <w:r w:rsidRPr="00533C32">
        <w:t xml:space="preserve">          application/json-patch+json:</w:t>
      </w:r>
    </w:p>
    <w:p w14:paraId="2365C116" w14:textId="77777777" w:rsidR="007C4061" w:rsidRPr="00533C32" w:rsidRDefault="007C4061" w:rsidP="007C4061">
      <w:pPr>
        <w:pStyle w:val="PL"/>
      </w:pPr>
      <w:r w:rsidRPr="00533C32">
        <w:t xml:space="preserve">            schema:</w:t>
      </w:r>
    </w:p>
    <w:p w14:paraId="11AD3473" w14:textId="77777777" w:rsidR="007C4061" w:rsidRPr="00533C32" w:rsidRDefault="007C4061" w:rsidP="007C4061">
      <w:pPr>
        <w:pStyle w:val="PL"/>
      </w:pPr>
      <w:r w:rsidRPr="00533C32">
        <w:t xml:space="preserve">              type: array</w:t>
      </w:r>
    </w:p>
    <w:p w14:paraId="3CC1DB62" w14:textId="77777777" w:rsidR="007C4061" w:rsidRPr="00533C32" w:rsidRDefault="007C4061" w:rsidP="007C4061">
      <w:pPr>
        <w:pStyle w:val="PL"/>
      </w:pPr>
      <w:r w:rsidRPr="00533C32">
        <w:t xml:space="preserve">              items:</w:t>
      </w:r>
    </w:p>
    <w:p w14:paraId="740A1840" w14:textId="77777777" w:rsidR="007C4061" w:rsidRPr="00533C32" w:rsidRDefault="007C4061" w:rsidP="007C4061">
      <w:pPr>
        <w:pStyle w:val="PL"/>
      </w:pPr>
      <w:r w:rsidRPr="00533C32">
        <w:t xml:space="preserve">                $ref: 'TS29571_CommonData.yaml#/components/schemas/PatchItem'</w:t>
      </w:r>
    </w:p>
    <w:p w14:paraId="42514915" w14:textId="77777777" w:rsidR="007C4061" w:rsidRPr="00533C32" w:rsidRDefault="007C4061" w:rsidP="007C4061">
      <w:pPr>
        <w:pStyle w:val="PL"/>
      </w:pPr>
      <w:r w:rsidRPr="00533C32">
        <w:t xml:space="preserve">        required: true</w:t>
      </w:r>
    </w:p>
    <w:p w14:paraId="436D91F5" w14:textId="77777777" w:rsidR="007C4061" w:rsidRPr="00533C32" w:rsidRDefault="007C4061" w:rsidP="007C4061">
      <w:pPr>
        <w:pStyle w:val="PL"/>
      </w:pPr>
      <w:r w:rsidRPr="00533C32">
        <w:t xml:space="preserve">      responses:</w:t>
      </w:r>
    </w:p>
    <w:p w14:paraId="5D8529FC" w14:textId="77777777" w:rsidR="007C4061" w:rsidRPr="00533C32" w:rsidRDefault="007C4061" w:rsidP="007C4061">
      <w:pPr>
        <w:pStyle w:val="PL"/>
      </w:pPr>
      <w:r w:rsidRPr="00533C32">
        <w:t xml:space="preserve">        '204':</w:t>
      </w:r>
    </w:p>
    <w:p w14:paraId="58A89B69" w14:textId="77777777" w:rsidR="007C4061" w:rsidRPr="00533C32" w:rsidRDefault="007C4061" w:rsidP="007C4061">
      <w:pPr>
        <w:pStyle w:val="PL"/>
      </w:pPr>
      <w:r w:rsidRPr="00533C32">
        <w:t xml:space="preserve">          description: Expected response to a valid request</w:t>
      </w:r>
    </w:p>
    <w:p w14:paraId="575EF671" w14:textId="77777777" w:rsidR="007C4061" w:rsidRDefault="007C4061" w:rsidP="007C4061">
      <w:pPr>
        <w:pStyle w:val="PL"/>
        <w:rPr>
          <w:lang w:eastAsia="zh-CN"/>
        </w:rPr>
      </w:pPr>
      <w:r>
        <w:rPr>
          <w:rFonts w:hint="eastAsia"/>
          <w:lang w:eastAsia="zh-CN"/>
        </w:rPr>
        <w:t xml:space="preserve">        '200':</w:t>
      </w:r>
    </w:p>
    <w:p w14:paraId="71212B15" w14:textId="77777777" w:rsidR="007C4061" w:rsidRPr="000B71E3" w:rsidRDefault="007C4061" w:rsidP="007C4061">
      <w:pPr>
        <w:pStyle w:val="PL"/>
      </w:pPr>
      <w:r w:rsidRPr="000B71E3">
        <w:t xml:space="preserve">          description: Expected response to a valid request</w:t>
      </w:r>
    </w:p>
    <w:p w14:paraId="207EC343" w14:textId="77777777" w:rsidR="007C4061" w:rsidRPr="000B71E3" w:rsidRDefault="007C4061" w:rsidP="007C4061">
      <w:pPr>
        <w:pStyle w:val="PL"/>
      </w:pPr>
      <w:r w:rsidRPr="000B71E3">
        <w:lastRenderedPageBreak/>
        <w:t xml:space="preserve">          content:</w:t>
      </w:r>
    </w:p>
    <w:p w14:paraId="3A1593EB" w14:textId="77777777" w:rsidR="007C4061" w:rsidRPr="000B71E3" w:rsidRDefault="007C4061" w:rsidP="007C4061">
      <w:pPr>
        <w:pStyle w:val="PL"/>
      </w:pPr>
      <w:r w:rsidRPr="000B71E3">
        <w:t xml:space="preserve">            application/json:</w:t>
      </w:r>
    </w:p>
    <w:p w14:paraId="68D86926" w14:textId="77777777" w:rsidR="007C4061" w:rsidRPr="000B71E3" w:rsidRDefault="007C4061" w:rsidP="007C4061">
      <w:pPr>
        <w:pStyle w:val="PL"/>
      </w:pPr>
      <w:r w:rsidRPr="000B71E3">
        <w:t xml:space="preserve">              schema:</w:t>
      </w:r>
    </w:p>
    <w:p w14:paraId="5146BB48"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18BA940" w14:textId="77777777" w:rsidR="007C4061" w:rsidRPr="00533C32" w:rsidRDefault="007C4061" w:rsidP="007C4061">
      <w:pPr>
        <w:pStyle w:val="PL"/>
      </w:pPr>
      <w:r w:rsidRPr="00533C32">
        <w:t xml:space="preserve">        '403':</w:t>
      </w:r>
    </w:p>
    <w:p w14:paraId="05E8CBE7" w14:textId="77777777" w:rsidR="007C4061" w:rsidRPr="00533C32" w:rsidRDefault="007C4061" w:rsidP="007C4061">
      <w:pPr>
        <w:pStyle w:val="PL"/>
      </w:pPr>
      <w:r w:rsidRPr="00533C32">
        <w:t xml:space="preserve">          description: modification is rejected</w:t>
      </w:r>
    </w:p>
    <w:p w14:paraId="4EE3139D" w14:textId="77777777" w:rsidR="007C4061" w:rsidRPr="00533C32" w:rsidRDefault="007C4061" w:rsidP="007C4061">
      <w:pPr>
        <w:pStyle w:val="PL"/>
      </w:pPr>
      <w:r w:rsidRPr="00533C32">
        <w:t xml:space="preserve">          content:</w:t>
      </w:r>
    </w:p>
    <w:p w14:paraId="78745ECD" w14:textId="77777777" w:rsidR="007C4061" w:rsidRPr="00533C32" w:rsidRDefault="007C4061" w:rsidP="007C4061">
      <w:pPr>
        <w:pStyle w:val="PL"/>
      </w:pPr>
      <w:r w:rsidRPr="00533C32">
        <w:t xml:space="preserve">            application/problem+json:</w:t>
      </w:r>
    </w:p>
    <w:p w14:paraId="2365C67A" w14:textId="77777777" w:rsidR="007C4061" w:rsidRPr="00533C32" w:rsidRDefault="007C4061" w:rsidP="007C4061">
      <w:pPr>
        <w:pStyle w:val="PL"/>
      </w:pPr>
      <w:r w:rsidRPr="00533C32">
        <w:t xml:space="preserve">              schema:</w:t>
      </w:r>
    </w:p>
    <w:p w14:paraId="127BEE4B" w14:textId="77777777" w:rsidR="007C4061" w:rsidRPr="00533C32" w:rsidRDefault="007C4061" w:rsidP="007C4061">
      <w:pPr>
        <w:pStyle w:val="PL"/>
      </w:pPr>
      <w:r w:rsidRPr="00533C32">
        <w:t xml:space="preserve">                $ref: 'TS29571_CommonData.yaml#/components/schemas/ProblemDetails'</w:t>
      </w:r>
    </w:p>
    <w:p w14:paraId="37718106" w14:textId="77777777" w:rsidR="007C4061" w:rsidRDefault="007C4061" w:rsidP="007C4061">
      <w:pPr>
        <w:pStyle w:val="PL"/>
        <w:rPr>
          <w:lang w:eastAsia="zh-CN"/>
        </w:rPr>
      </w:pPr>
      <w:r w:rsidRPr="00533C32">
        <w:t xml:space="preserve">        default:</w:t>
      </w:r>
    </w:p>
    <w:p w14:paraId="186F8B7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A46F8C1" w14:textId="77777777" w:rsidR="007C4061" w:rsidRPr="00533C32" w:rsidRDefault="007C4061" w:rsidP="007C4061">
      <w:pPr>
        <w:pStyle w:val="PL"/>
      </w:pPr>
    </w:p>
    <w:p w14:paraId="5FC1BC62" w14:textId="77777777" w:rsidR="007C4061" w:rsidRPr="00533C32" w:rsidRDefault="007C4061" w:rsidP="007C4061">
      <w:pPr>
        <w:pStyle w:val="PL"/>
      </w:pPr>
      <w:r w:rsidRPr="00533C32">
        <w:t xml:space="preserve">  /subscription-data/{ueId}/context-data/amf-non-3gpp-access:</w:t>
      </w:r>
    </w:p>
    <w:p w14:paraId="2664E541" w14:textId="77777777" w:rsidR="007C4061" w:rsidRPr="00533C32" w:rsidRDefault="007C4061" w:rsidP="007C4061">
      <w:pPr>
        <w:pStyle w:val="PL"/>
      </w:pPr>
      <w:r w:rsidRPr="00533C32">
        <w:t xml:space="preserve">    get:</w:t>
      </w:r>
    </w:p>
    <w:p w14:paraId="07BBA670" w14:textId="77777777" w:rsidR="007C4061" w:rsidRPr="00533C32" w:rsidRDefault="007C4061" w:rsidP="007C4061">
      <w:pPr>
        <w:pStyle w:val="PL"/>
      </w:pPr>
      <w:r w:rsidRPr="00533C32">
        <w:t xml:space="preserve">      summary: Retrieves the AMF context data of a UE using non-3gpp access</w:t>
      </w:r>
    </w:p>
    <w:p w14:paraId="44ECD687" w14:textId="77777777" w:rsidR="007C4061" w:rsidRPr="00533C32" w:rsidRDefault="007C4061" w:rsidP="007C4061">
      <w:pPr>
        <w:pStyle w:val="PL"/>
      </w:pPr>
      <w:r w:rsidRPr="00533C32">
        <w:t xml:space="preserve">      operationId: QueryAmfContextNon3gpp</w:t>
      </w:r>
    </w:p>
    <w:p w14:paraId="4CEEC997" w14:textId="77777777" w:rsidR="007C4061" w:rsidRPr="00533C32" w:rsidRDefault="007C4061" w:rsidP="007C4061">
      <w:pPr>
        <w:pStyle w:val="PL"/>
      </w:pPr>
      <w:r w:rsidRPr="00533C32">
        <w:t xml:space="preserve">      tags:</w:t>
      </w:r>
    </w:p>
    <w:p w14:paraId="7FB889CE" w14:textId="77777777" w:rsidR="007C4061" w:rsidRDefault="007C4061" w:rsidP="007C4061">
      <w:pPr>
        <w:pStyle w:val="PL"/>
        <w:rPr>
          <w:lang w:eastAsia="zh-CN"/>
        </w:rPr>
      </w:pPr>
      <w:r w:rsidRPr="00533C32">
        <w:t xml:space="preserve">        - AMF Non-3GPP Access Registration (Document)</w:t>
      </w:r>
    </w:p>
    <w:p w14:paraId="658BAFE0" w14:textId="77777777" w:rsidR="00455CE6" w:rsidRDefault="00455CE6" w:rsidP="00455CE6">
      <w:pPr>
        <w:pStyle w:val="PL"/>
      </w:pPr>
      <w:r>
        <w:t xml:space="preserve">      security:</w:t>
      </w:r>
    </w:p>
    <w:p w14:paraId="3AE710F2" w14:textId="77777777" w:rsidR="00455CE6" w:rsidRDefault="00455CE6" w:rsidP="00455CE6">
      <w:pPr>
        <w:pStyle w:val="PL"/>
      </w:pPr>
      <w:r>
        <w:t xml:space="preserve">        - {}</w:t>
      </w:r>
    </w:p>
    <w:p w14:paraId="4D81F552" w14:textId="77777777" w:rsidR="00455CE6" w:rsidRDefault="00455CE6" w:rsidP="00455CE6">
      <w:pPr>
        <w:pStyle w:val="PL"/>
      </w:pPr>
      <w:r>
        <w:t xml:space="preserve">        - oAuth2ClientCredentials:</w:t>
      </w:r>
    </w:p>
    <w:p w14:paraId="0DAD29BA" w14:textId="77777777" w:rsidR="00455CE6" w:rsidRDefault="00455CE6" w:rsidP="00455CE6">
      <w:pPr>
        <w:pStyle w:val="PL"/>
      </w:pPr>
      <w:r>
        <w:t xml:space="preserve">          - nudr-dr</w:t>
      </w:r>
    </w:p>
    <w:p w14:paraId="47267D5E" w14:textId="77777777" w:rsidR="00455CE6" w:rsidRDefault="00455CE6" w:rsidP="00455CE6">
      <w:pPr>
        <w:pStyle w:val="PL"/>
      </w:pPr>
      <w:r>
        <w:t xml:space="preserve">        - oAuth2ClientCredentials:</w:t>
      </w:r>
    </w:p>
    <w:p w14:paraId="2AA44CDA" w14:textId="77777777" w:rsidR="00455CE6" w:rsidRDefault="00455CE6" w:rsidP="00455CE6">
      <w:pPr>
        <w:pStyle w:val="PL"/>
      </w:pPr>
      <w:r>
        <w:t xml:space="preserve">          - nudr-dr</w:t>
      </w:r>
    </w:p>
    <w:p w14:paraId="7C250888" w14:textId="77777777" w:rsidR="00455CE6" w:rsidRPr="00533C32" w:rsidRDefault="00455CE6" w:rsidP="00455CE6">
      <w:pPr>
        <w:pStyle w:val="PL"/>
        <w:rPr>
          <w:lang w:eastAsia="zh-CN"/>
        </w:rPr>
      </w:pPr>
      <w:r>
        <w:t xml:space="preserve">          - nudr-dr:subscription-data</w:t>
      </w:r>
    </w:p>
    <w:p w14:paraId="33C5323B" w14:textId="77777777" w:rsidR="007C4061" w:rsidRPr="00533C32" w:rsidRDefault="007C4061" w:rsidP="007C4061">
      <w:pPr>
        <w:pStyle w:val="PL"/>
      </w:pPr>
      <w:r w:rsidRPr="00533C32">
        <w:t xml:space="preserve">      parameters:</w:t>
      </w:r>
    </w:p>
    <w:p w14:paraId="2F24DFC5" w14:textId="77777777" w:rsidR="007C4061" w:rsidRPr="00533C32" w:rsidRDefault="007C4061" w:rsidP="007C4061">
      <w:pPr>
        <w:pStyle w:val="PL"/>
      </w:pPr>
      <w:r w:rsidRPr="00533C32">
        <w:t xml:space="preserve">        - name: ueId</w:t>
      </w:r>
    </w:p>
    <w:p w14:paraId="34A95658" w14:textId="77777777" w:rsidR="007C4061" w:rsidRPr="00533C32" w:rsidRDefault="007C4061" w:rsidP="007C4061">
      <w:pPr>
        <w:pStyle w:val="PL"/>
      </w:pPr>
      <w:r w:rsidRPr="00533C32">
        <w:t xml:space="preserve">          in: path</w:t>
      </w:r>
    </w:p>
    <w:p w14:paraId="5F623646" w14:textId="77777777" w:rsidR="007C4061" w:rsidRPr="00533C32" w:rsidRDefault="007C4061" w:rsidP="007C4061">
      <w:pPr>
        <w:pStyle w:val="PL"/>
      </w:pPr>
      <w:r w:rsidRPr="00533C32">
        <w:t xml:space="preserve">          description: UE id</w:t>
      </w:r>
    </w:p>
    <w:p w14:paraId="55C90022" w14:textId="77777777" w:rsidR="007C4061" w:rsidRPr="00533C32" w:rsidRDefault="007C4061" w:rsidP="007C4061">
      <w:pPr>
        <w:pStyle w:val="PL"/>
      </w:pPr>
      <w:r w:rsidRPr="00533C32">
        <w:t xml:space="preserve">          required: true</w:t>
      </w:r>
    </w:p>
    <w:p w14:paraId="1B16F6FD" w14:textId="77777777" w:rsidR="007C4061" w:rsidRPr="00533C32" w:rsidRDefault="007C4061" w:rsidP="007C4061">
      <w:pPr>
        <w:pStyle w:val="PL"/>
      </w:pPr>
      <w:r w:rsidRPr="00533C32">
        <w:t xml:space="preserve">          schema:</w:t>
      </w:r>
    </w:p>
    <w:p w14:paraId="5B0E0B32" w14:textId="77777777" w:rsidR="007C4061" w:rsidRPr="00533C32" w:rsidRDefault="007C4061" w:rsidP="007C4061">
      <w:pPr>
        <w:pStyle w:val="PL"/>
        <w:rPr>
          <w:lang w:eastAsia="zh-CN"/>
        </w:rPr>
      </w:pPr>
      <w:r w:rsidRPr="00533C32">
        <w:t xml:space="preserve">            $ref: 'TS29571_CommonData.yaml#/components/schemas/VarUeId'</w:t>
      </w:r>
    </w:p>
    <w:p w14:paraId="44D05B59" w14:textId="77777777" w:rsidR="007C4061" w:rsidRPr="00533C32" w:rsidRDefault="007C4061" w:rsidP="007C4061">
      <w:pPr>
        <w:pStyle w:val="PL"/>
        <w:rPr>
          <w:lang w:eastAsia="zh-CN"/>
        </w:rPr>
      </w:pPr>
      <w:r w:rsidRPr="00533C32">
        <w:rPr>
          <w:lang w:eastAsia="zh-CN"/>
        </w:rPr>
        <w:t xml:space="preserve">        - name: fields</w:t>
      </w:r>
    </w:p>
    <w:p w14:paraId="084D4B8A" w14:textId="77777777" w:rsidR="007C4061" w:rsidRPr="00533C32" w:rsidRDefault="007C4061" w:rsidP="007C4061">
      <w:pPr>
        <w:pStyle w:val="PL"/>
        <w:rPr>
          <w:lang w:eastAsia="zh-CN"/>
        </w:rPr>
      </w:pPr>
      <w:r w:rsidRPr="00533C32">
        <w:rPr>
          <w:lang w:eastAsia="zh-CN"/>
        </w:rPr>
        <w:t xml:space="preserve">          in: query</w:t>
      </w:r>
    </w:p>
    <w:p w14:paraId="18579752" w14:textId="77777777" w:rsidR="007C4061" w:rsidRPr="00533C32" w:rsidRDefault="007C4061" w:rsidP="007C4061">
      <w:pPr>
        <w:pStyle w:val="PL"/>
        <w:rPr>
          <w:lang w:eastAsia="zh-CN"/>
        </w:rPr>
      </w:pPr>
      <w:r w:rsidRPr="00533C32">
        <w:rPr>
          <w:lang w:eastAsia="zh-CN"/>
        </w:rPr>
        <w:t xml:space="preserve">          description: attributes to be retrieved</w:t>
      </w:r>
    </w:p>
    <w:p w14:paraId="7354E261" w14:textId="77777777" w:rsidR="007C4061" w:rsidRPr="00533C32" w:rsidRDefault="007C4061" w:rsidP="007C4061">
      <w:pPr>
        <w:pStyle w:val="PL"/>
        <w:rPr>
          <w:lang w:eastAsia="zh-CN"/>
        </w:rPr>
      </w:pPr>
      <w:r w:rsidRPr="00533C32">
        <w:rPr>
          <w:lang w:eastAsia="zh-CN"/>
        </w:rPr>
        <w:t xml:space="preserve">          required: false</w:t>
      </w:r>
    </w:p>
    <w:p w14:paraId="1A7D88EB" w14:textId="77777777" w:rsidR="007C4061" w:rsidRPr="00533C32" w:rsidRDefault="007C4061" w:rsidP="007C4061">
      <w:pPr>
        <w:pStyle w:val="PL"/>
        <w:rPr>
          <w:lang w:eastAsia="zh-CN"/>
        </w:rPr>
      </w:pPr>
      <w:r w:rsidRPr="00533C32">
        <w:rPr>
          <w:lang w:eastAsia="zh-CN"/>
        </w:rPr>
        <w:t xml:space="preserve">          schema:</w:t>
      </w:r>
    </w:p>
    <w:p w14:paraId="5CFA6594" w14:textId="77777777" w:rsidR="007C4061" w:rsidRPr="00533C32" w:rsidRDefault="007C4061" w:rsidP="007C4061">
      <w:pPr>
        <w:pStyle w:val="PL"/>
        <w:rPr>
          <w:lang w:eastAsia="zh-CN"/>
        </w:rPr>
      </w:pPr>
      <w:r w:rsidRPr="00533C32">
        <w:rPr>
          <w:lang w:eastAsia="zh-CN"/>
        </w:rPr>
        <w:t xml:space="preserve">            type: array</w:t>
      </w:r>
    </w:p>
    <w:p w14:paraId="0D17C02D" w14:textId="77777777" w:rsidR="007C4061" w:rsidRPr="00533C32" w:rsidRDefault="007C4061" w:rsidP="007C4061">
      <w:pPr>
        <w:pStyle w:val="PL"/>
        <w:rPr>
          <w:lang w:eastAsia="zh-CN"/>
        </w:rPr>
      </w:pPr>
      <w:r w:rsidRPr="00533C32">
        <w:rPr>
          <w:lang w:eastAsia="zh-CN"/>
        </w:rPr>
        <w:t xml:space="preserve">            items:</w:t>
      </w:r>
    </w:p>
    <w:p w14:paraId="633436EB" w14:textId="77777777" w:rsidR="007C4061" w:rsidRPr="00533C32" w:rsidRDefault="007C4061" w:rsidP="007C4061">
      <w:pPr>
        <w:pStyle w:val="PL"/>
        <w:rPr>
          <w:lang w:eastAsia="zh-CN"/>
        </w:rPr>
      </w:pPr>
      <w:r w:rsidRPr="00533C32">
        <w:rPr>
          <w:lang w:eastAsia="zh-CN"/>
        </w:rPr>
        <w:t xml:space="preserve">              type: string</w:t>
      </w:r>
    </w:p>
    <w:p w14:paraId="652BB487" w14:textId="77777777" w:rsidR="007C4061" w:rsidRPr="00533C32" w:rsidRDefault="007C4061" w:rsidP="007C4061">
      <w:pPr>
        <w:pStyle w:val="PL"/>
        <w:rPr>
          <w:lang w:eastAsia="zh-CN"/>
        </w:rPr>
      </w:pPr>
      <w:r w:rsidRPr="00533C32">
        <w:rPr>
          <w:lang w:eastAsia="zh-CN"/>
        </w:rPr>
        <w:t xml:space="preserve">            minItems: 1</w:t>
      </w:r>
    </w:p>
    <w:p w14:paraId="58B9931B" w14:textId="77777777" w:rsidR="007C4061" w:rsidRPr="00533C32" w:rsidRDefault="007C4061" w:rsidP="007C4061">
      <w:pPr>
        <w:pStyle w:val="PL"/>
      </w:pPr>
      <w:r w:rsidRPr="00533C32">
        <w:t xml:space="preserve">          style: form</w:t>
      </w:r>
    </w:p>
    <w:p w14:paraId="624D5A82" w14:textId="77777777" w:rsidR="007C4061" w:rsidRPr="00533C32" w:rsidRDefault="007C4061" w:rsidP="007C4061">
      <w:pPr>
        <w:pStyle w:val="PL"/>
        <w:rPr>
          <w:lang w:eastAsia="zh-CN"/>
        </w:rPr>
      </w:pPr>
      <w:r w:rsidRPr="00533C32">
        <w:t xml:space="preserve">          explode: false</w:t>
      </w:r>
    </w:p>
    <w:p w14:paraId="4C96160D" w14:textId="77777777" w:rsidR="007C4061" w:rsidRPr="00533C32" w:rsidRDefault="007C4061" w:rsidP="007C4061">
      <w:pPr>
        <w:pStyle w:val="PL"/>
      </w:pPr>
      <w:r w:rsidRPr="00533C32">
        <w:t xml:space="preserve">        - name: supported-features</w:t>
      </w:r>
    </w:p>
    <w:p w14:paraId="34D8CEFC" w14:textId="77777777" w:rsidR="007C4061" w:rsidRPr="00533C32" w:rsidRDefault="007C4061" w:rsidP="007C4061">
      <w:pPr>
        <w:pStyle w:val="PL"/>
      </w:pPr>
      <w:r w:rsidRPr="00533C32">
        <w:t xml:space="preserve">          in: query</w:t>
      </w:r>
    </w:p>
    <w:p w14:paraId="7C89605A" w14:textId="77777777" w:rsidR="007C4061" w:rsidRPr="00533C32" w:rsidRDefault="007C4061" w:rsidP="007C4061">
      <w:pPr>
        <w:pStyle w:val="PL"/>
      </w:pPr>
      <w:r w:rsidRPr="00533C32">
        <w:t xml:space="preserve">          description: Supported Features</w:t>
      </w:r>
    </w:p>
    <w:p w14:paraId="3D424F7C" w14:textId="77777777" w:rsidR="007C4061" w:rsidRPr="00533C32" w:rsidRDefault="007C4061" w:rsidP="007C4061">
      <w:pPr>
        <w:pStyle w:val="PL"/>
      </w:pPr>
      <w:r w:rsidRPr="00533C32">
        <w:t xml:space="preserve">          schema:</w:t>
      </w:r>
    </w:p>
    <w:p w14:paraId="33F02C60" w14:textId="77777777" w:rsidR="007C4061" w:rsidRPr="00533C32" w:rsidRDefault="007C4061" w:rsidP="007C4061">
      <w:pPr>
        <w:pStyle w:val="PL"/>
        <w:rPr>
          <w:lang w:eastAsia="zh-CN"/>
        </w:rPr>
      </w:pPr>
      <w:r w:rsidRPr="00533C32">
        <w:t xml:space="preserve">             $ref: 'TS29571_CommonData.yaml#/components/schemas/SupportedFeatures'</w:t>
      </w:r>
    </w:p>
    <w:p w14:paraId="1FE34109" w14:textId="77777777" w:rsidR="007C4061" w:rsidRPr="00533C32" w:rsidRDefault="007C4061" w:rsidP="007C4061">
      <w:pPr>
        <w:pStyle w:val="PL"/>
      </w:pPr>
      <w:r w:rsidRPr="00533C32">
        <w:t xml:space="preserve">      responses:</w:t>
      </w:r>
    </w:p>
    <w:p w14:paraId="6C42A7CB" w14:textId="77777777" w:rsidR="007C4061" w:rsidRPr="00533C32" w:rsidRDefault="007C4061" w:rsidP="007C4061">
      <w:pPr>
        <w:pStyle w:val="PL"/>
      </w:pPr>
      <w:r w:rsidRPr="00533C32">
        <w:t xml:space="preserve">        '200':</w:t>
      </w:r>
    </w:p>
    <w:p w14:paraId="542C196C" w14:textId="77777777" w:rsidR="007C4061" w:rsidRPr="00533C32" w:rsidRDefault="007C4061" w:rsidP="007C4061">
      <w:pPr>
        <w:pStyle w:val="PL"/>
      </w:pPr>
      <w:r w:rsidRPr="00533C32">
        <w:t xml:space="preserve">          description: Expected response to a valid request</w:t>
      </w:r>
    </w:p>
    <w:p w14:paraId="3AD815AF" w14:textId="77777777" w:rsidR="007C4061" w:rsidRPr="00533C32" w:rsidRDefault="007C4061" w:rsidP="007C4061">
      <w:pPr>
        <w:pStyle w:val="PL"/>
      </w:pPr>
      <w:r w:rsidRPr="00533C32">
        <w:t xml:space="preserve">          content:</w:t>
      </w:r>
    </w:p>
    <w:p w14:paraId="0EC49F10" w14:textId="77777777" w:rsidR="007C4061" w:rsidRPr="00533C32" w:rsidRDefault="007C4061" w:rsidP="007C4061">
      <w:pPr>
        <w:pStyle w:val="PL"/>
      </w:pPr>
      <w:r w:rsidRPr="00533C32">
        <w:t xml:space="preserve">            application/json:</w:t>
      </w:r>
    </w:p>
    <w:p w14:paraId="2816DD0A" w14:textId="77777777" w:rsidR="007C4061" w:rsidRPr="00533C32" w:rsidRDefault="007C4061" w:rsidP="007C4061">
      <w:pPr>
        <w:pStyle w:val="PL"/>
      </w:pPr>
      <w:r w:rsidRPr="00533C32">
        <w:t xml:space="preserve">              schema:</w:t>
      </w:r>
    </w:p>
    <w:p w14:paraId="102A9344" w14:textId="77777777" w:rsidR="007C4061" w:rsidRPr="00533C32" w:rsidRDefault="007C4061" w:rsidP="007C4061">
      <w:pPr>
        <w:pStyle w:val="PL"/>
      </w:pPr>
      <w:r w:rsidRPr="00533C32">
        <w:t xml:space="preserve">                $ref: '#/components/schemas/AmfNon3GppAccessRegistration'</w:t>
      </w:r>
    </w:p>
    <w:p w14:paraId="4C6047E2" w14:textId="77777777" w:rsidR="007C4061" w:rsidRDefault="007C4061" w:rsidP="007C4061">
      <w:pPr>
        <w:pStyle w:val="PL"/>
        <w:rPr>
          <w:lang w:eastAsia="zh-CN"/>
        </w:rPr>
      </w:pPr>
      <w:r w:rsidRPr="00533C32">
        <w:t xml:space="preserve">        default:</w:t>
      </w:r>
    </w:p>
    <w:p w14:paraId="24B27B1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E2856CD" w14:textId="77777777" w:rsidR="00A0150A" w:rsidRPr="00533C32" w:rsidRDefault="00A0150A" w:rsidP="007C4061">
      <w:pPr>
        <w:pStyle w:val="PL"/>
        <w:rPr>
          <w:lang w:eastAsia="zh-CN"/>
        </w:rPr>
      </w:pPr>
    </w:p>
    <w:p w14:paraId="1C96DA94" w14:textId="77777777" w:rsidR="007C4061" w:rsidRPr="00533C32" w:rsidRDefault="007C4061" w:rsidP="007C4061">
      <w:pPr>
        <w:pStyle w:val="PL"/>
      </w:pPr>
      <w:r w:rsidRPr="00533C32">
        <w:t xml:space="preserve">    put:</w:t>
      </w:r>
    </w:p>
    <w:p w14:paraId="624C2D04" w14:textId="77777777" w:rsidR="007C4061" w:rsidRPr="00533C32" w:rsidRDefault="007C4061" w:rsidP="007C4061">
      <w:pPr>
        <w:pStyle w:val="PL"/>
      </w:pPr>
      <w:r w:rsidRPr="00533C32">
        <w:t xml:space="preserve">      summary: To store the AMF context data of a UE using non-3gpp access in the UDR</w:t>
      </w:r>
    </w:p>
    <w:p w14:paraId="1F67D6B6" w14:textId="77777777" w:rsidR="007C4061" w:rsidRPr="00533C32" w:rsidRDefault="007C4061" w:rsidP="007C4061">
      <w:pPr>
        <w:pStyle w:val="PL"/>
      </w:pPr>
      <w:r w:rsidRPr="00533C32">
        <w:t xml:space="preserve">      operationId: CreateAmfContextNon3gpp</w:t>
      </w:r>
    </w:p>
    <w:p w14:paraId="6DA4B8F0" w14:textId="77777777" w:rsidR="007C4061" w:rsidRPr="00533C32" w:rsidRDefault="007C4061" w:rsidP="007C4061">
      <w:pPr>
        <w:pStyle w:val="PL"/>
      </w:pPr>
      <w:r w:rsidRPr="00533C32">
        <w:t xml:space="preserve">      tags:</w:t>
      </w:r>
    </w:p>
    <w:p w14:paraId="6357D190" w14:textId="77777777" w:rsidR="007C4061" w:rsidRDefault="007C4061" w:rsidP="007C4061">
      <w:pPr>
        <w:pStyle w:val="PL"/>
        <w:rPr>
          <w:lang w:eastAsia="zh-CN"/>
        </w:rPr>
      </w:pPr>
      <w:r w:rsidRPr="00533C32">
        <w:t xml:space="preserve">        - AMF Non-3GPP Access Registration (Document)</w:t>
      </w:r>
    </w:p>
    <w:p w14:paraId="3B0F5D40" w14:textId="77777777" w:rsidR="0036580A" w:rsidRDefault="0036580A" w:rsidP="0036580A">
      <w:pPr>
        <w:pStyle w:val="PL"/>
      </w:pPr>
      <w:r>
        <w:t xml:space="preserve">      security:</w:t>
      </w:r>
    </w:p>
    <w:p w14:paraId="57793538" w14:textId="77777777" w:rsidR="0036580A" w:rsidRDefault="0036580A" w:rsidP="0036580A">
      <w:pPr>
        <w:pStyle w:val="PL"/>
      </w:pPr>
      <w:r>
        <w:t xml:space="preserve">        - {}</w:t>
      </w:r>
    </w:p>
    <w:p w14:paraId="5FFB7E6F" w14:textId="77777777" w:rsidR="0036580A" w:rsidRDefault="0036580A" w:rsidP="0036580A">
      <w:pPr>
        <w:pStyle w:val="PL"/>
      </w:pPr>
      <w:r>
        <w:t xml:space="preserve">        - oAuth2ClientCredentials:</w:t>
      </w:r>
    </w:p>
    <w:p w14:paraId="4E2E410A" w14:textId="77777777" w:rsidR="0036580A" w:rsidRDefault="0036580A" w:rsidP="0036580A">
      <w:pPr>
        <w:pStyle w:val="PL"/>
      </w:pPr>
      <w:r>
        <w:t xml:space="preserve">          - nudr-dr</w:t>
      </w:r>
    </w:p>
    <w:p w14:paraId="5F81F8DE" w14:textId="77777777" w:rsidR="00E156B5" w:rsidRDefault="00E156B5" w:rsidP="00E156B5">
      <w:pPr>
        <w:pStyle w:val="PL"/>
      </w:pPr>
      <w:r>
        <w:t xml:space="preserve">        - oAuth2ClientCredentials:</w:t>
      </w:r>
    </w:p>
    <w:p w14:paraId="18354D7E" w14:textId="77777777" w:rsidR="00E156B5" w:rsidRDefault="00E156B5" w:rsidP="00E156B5">
      <w:pPr>
        <w:pStyle w:val="PL"/>
      </w:pPr>
      <w:r>
        <w:t xml:space="preserve">          - nudr-dr</w:t>
      </w:r>
    </w:p>
    <w:p w14:paraId="4FEAA361" w14:textId="77777777" w:rsidR="00E156B5" w:rsidRDefault="00E156B5" w:rsidP="00E156B5">
      <w:pPr>
        <w:pStyle w:val="PL"/>
        <w:rPr>
          <w:lang w:eastAsia="zh-CN"/>
        </w:rPr>
      </w:pPr>
      <w:r>
        <w:t xml:space="preserve">          - nudr-dr:subscription-data</w:t>
      </w:r>
    </w:p>
    <w:p w14:paraId="778A9A73" w14:textId="77777777" w:rsidR="0036580A" w:rsidRDefault="0036580A" w:rsidP="0036580A">
      <w:pPr>
        <w:pStyle w:val="PL"/>
      </w:pPr>
      <w:r>
        <w:t xml:space="preserve">        - oAuth2ClientCredentials:</w:t>
      </w:r>
    </w:p>
    <w:p w14:paraId="1B54224B" w14:textId="77777777" w:rsidR="0036580A" w:rsidRDefault="0036580A" w:rsidP="0036580A">
      <w:pPr>
        <w:pStyle w:val="PL"/>
      </w:pPr>
      <w:r>
        <w:t xml:space="preserve">          - nudr-dr</w:t>
      </w:r>
    </w:p>
    <w:p w14:paraId="05B45C1C" w14:textId="77777777" w:rsidR="0036580A" w:rsidRDefault="0036580A" w:rsidP="0036580A">
      <w:pPr>
        <w:pStyle w:val="PL"/>
        <w:rPr>
          <w:lang w:eastAsia="zh-CN"/>
        </w:rPr>
      </w:pPr>
      <w:r>
        <w:t xml:space="preserve">          - nudr-dr:subscription-data:registrations:write</w:t>
      </w:r>
    </w:p>
    <w:p w14:paraId="733E4EDF" w14:textId="77777777" w:rsidR="007C4061" w:rsidRPr="00533C32" w:rsidRDefault="007C4061" w:rsidP="007C4061">
      <w:pPr>
        <w:pStyle w:val="PL"/>
      </w:pPr>
      <w:r w:rsidRPr="00533C32">
        <w:t xml:space="preserve">      parameters:</w:t>
      </w:r>
    </w:p>
    <w:p w14:paraId="3864C3C3" w14:textId="77777777" w:rsidR="007C4061" w:rsidRPr="00533C32" w:rsidRDefault="007C4061" w:rsidP="007C4061">
      <w:pPr>
        <w:pStyle w:val="PL"/>
      </w:pPr>
      <w:r w:rsidRPr="00533C32">
        <w:t xml:space="preserve">        - name: ueId</w:t>
      </w:r>
    </w:p>
    <w:p w14:paraId="0CB6E855" w14:textId="77777777" w:rsidR="007C4061" w:rsidRPr="00533C32" w:rsidRDefault="007C4061" w:rsidP="007C4061">
      <w:pPr>
        <w:pStyle w:val="PL"/>
      </w:pPr>
      <w:r w:rsidRPr="00533C32">
        <w:t xml:space="preserve">          in: path</w:t>
      </w:r>
    </w:p>
    <w:p w14:paraId="5FFBCC36" w14:textId="77777777" w:rsidR="007C4061" w:rsidRPr="00533C32" w:rsidRDefault="007C4061" w:rsidP="007C4061">
      <w:pPr>
        <w:pStyle w:val="PL"/>
      </w:pPr>
      <w:r w:rsidRPr="00533C32">
        <w:t xml:space="preserve">          description: UE id</w:t>
      </w:r>
    </w:p>
    <w:p w14:paraId="59D60A75" w14:textId="77777777" w:rsidR="007C4061" w:rsidRPr="00533C32" w:rsidRDefault="007C4061" w:rsidP="007C4061">
      <w:pPr>
        <w:pStyle w:val="PL"/>
      </w:pPr>
      <w:r w:rsidRPr="00533C32">
        <w:lastRenderedPageBreak/>
        <w:t xml:space="preserve">          required: true</w:t>
      </w:r>
    </w:p>
    <w:p w14:paraId="035C185A" w14:textId="77777777" w:rsidR="007C4061" w:rsidRPr="00533C32" w:rsidRDefault="007C4061" w:rsidP="007C4061">
      <w:pPr>
        <w:pStyle w:val="PL"/>
      </w:pPr>
      <w:r w:rsidRPr="00533C32">
        <w:t xml:space="preserve">          schema:</w:t>
      </w:r>
    </w:p>
    <w:p w14:paraId="7F1EF31B" w14:textId="77777777" w:rsidR="007C4061" w:rsidRPr="00533C32" w:rsidRDefault="007C4061" w:rsidP="007C4061">
      <w:pPr>
        <w:pStyle w:val="PL"/>
      </w:pPr>
      <w:r w:rsidRPr="00533C32">
        <w:t xml:space="preserve">            $ref: 'TS29571_CommonData.yaml#/components/schemas/VarUeId'</w:t>
      </w:r>
    </w:p>
    <w:p w14:paraId="61615EC6" w14:textId="77777777" w:rsidR="007C4061" w:rsidRPr="00533C32" w:rsidRDefault="007C4061" w:rsidP="007C4061">
      <w:pPr>
        <w:pStyle w:val="PL"/>
      </w:pPr>
      <w:r w:rsidRPr="00533C32">
        <w:t xml:space="preserve">      requestBody:</w:t>
      </w:r>
    </w:p>
    <w:p w14:paraId="6F7DB774" w14:textId="77777777" w:rsidR="007C4061" w:rsidRPr="00533C32" w:rsidRDefault="007C4061" w:rsidP="007C4061">
      <w:pPr>
        <w:pStyle w:val="PL"/>
      </w:pPr>
      <w:r w:rsidRPr="00533C32">
        <w:t xml:space="preserve">        content:</w:t>
      </w:r>
    </w:p>
    <w:p w14:paraId="44F3E210" w14:textId="77777777" w:rsidR="007C4061" w:rsidRPr="00533C32" w:rsidRDefault="007C4061" w:rsidP="007C4061">
      <w:pPr>
        <w:pStyle w:val="PL"/>
      </w:pPr>
      <w:r w:rsidRPr="00533C32">
        <w:t xml:space="preserve">          application/json:</w:t>
      </w:r>
    </w:p>
    <w:p w14:paraId="5B3462A4" w14:textId="77777777" w:rsidR="007C4061" w:rsidRPr="00533C32" w:rsidRDefault="007C4061" w:rsidP="007C4061">
      <w:pPr>
        <w:pStyle w:val="PL"/>
      </w:pPr>
      <w:r w:rsidRPr="00533C32">
        <w:t xml:space="preserve">            schema:</w:t>
      </w:r>
    </w:p>
    <w:p w14:paraId="03B91DD3" w14:textId="77777777" w:rsidR="007C4061" w:rsidRPr="00533C32" w:rsidRDefault="007C4061" w:rsidP="006352FE">
      <w:pPr>
        <w:pStyle w:val="PL"/>
        <w:outlineLvl w:val="0"/>
      </w:pPr>
      <w:r w:rsidRPr="00533C32">
        <w:t xml:space="preserve">              $ref: '#/components/schemas/AmfNon3GppAccessRegistration'</w:t>
      </w:r>
    </w:p>
    <w:p w14:paraId="46D5FAEF" w14:textId="77777777" w:rsidR="0074632F" w:rsidRPr="00533C32" w:rsidRDefault="0074632F" w:rsidP="0074632F">
      <w:pPr>
        <w:pStyle w:val="PL"/>
        <w:outlineLvl w:val="0"/>
      </w:pPr>
      <w:r>
        <w:t xml:space="preserve">        </w:t>
      </w:r>
      <w:r w:rsidRPr="003722F2">
        <w:t>required: true</w:t>
      </w:r>
    </w:p>
    <w:p w14:paraId="6FB9DEDF" w14:textId="77777777" w:rsidR="007C4061" w:rsidRPr="00533C32" w:rsidRDefault="007C4061" w:rsidP="007C4061">
      <w:pPr>
        <w:pStyle w:val="PL"/>
      </w:pPr>
      <w:r w:rsidRPr="00533C32">
        <w:t xml:space="preserve">      responses:</w:t>
      </w:r>
    </w:p>
    <w:p w14:paraId="48A80C32" w14:textId="77777777" w:rsidR="007C4061" w:rsidRPr="00533C32" w:rsidRDefault="007C4061" w:rsidP="007C4061">
      <w:pPr>
        <w:pStyle w:val="PL"/>
      </w:pPr>
      <w:r w:rsidRPr="00533C32">
        <w:t xml:space="preserve">        '204':</w:t>
      </w:r>
    </w:p>
    <w:p w14:paraId="71E8A550" w14:textId="77777777" w:rsidR="007C4061" w:rsidRPr="00533C32" w:rsidRDefault="007C4061" w:rsidP="007C4061">
      <w:pPr>
        <w:pStyle w:val="PL"/>
      </w:pPr>
      <w:r w:rsidRPr="00533C32">
        <w:t xml:space="preserve">          description: Upon success, an empty response body shall be returned</w:t>
      </w:r>
    </w:p>
    <w:p w14:paraId="051AF563" w14:textId="77777777" w:rsidR="001E6A35" w:rsidRPr="000B71E3" w:rsidRDefault="001E6A35" w:rsidP="001E6A35">
      <w:pPr>
        <w:pStyle w:val="PL"/>
      </w:pPr>
      <w:r w:rsidRPr="000B71E3">
        <w:t xml:space="preserve">        '20</w:t>
      </w:r>
      <w:r>
        <w:t>1</w:t>
      </w:r>
      <w:r w:rsidRPr="000B71E3">
        <w:t>':</w:t>
      </w:r>
    </w:p>
    <w:p w14:paraId="76448C3C" w14:textId="77777777" w:rsidR="001E6A35" w:rsidRPr="000B71E3" w:rsidRDefault="001E6A35" w:rsidP="001E6A35">
      <w:pPr>
        <w:pStyle w:val="PL"/>
      </w:pPr>
      <w:r w:rsidRPr="000B71E3">
        <w:t xml:space="preserve">          description: </w:t>
      </w:r>
      <w:r>
        <w:t>Created</w:t>
      </w:r>
    </w:p>
    <w:p w14:paraId="3EC4DF9F" w14:textId="77777777" w:rsidR="001E6A35" w:rsidRPr="000B71E3" w:rsidRDefault="001E6A35" w:rsidP="001E6A35">
      <w:pPr>
        <w:pStyle w:val="PL"/>
      </w:pPr>
      <w:r w:rsidRPr="000B71E3">
        <w:t xml:space="preserve">          content:</w:t>
      </w:r>
    </w:p>
    <w:p w14:paraId="21C39A20" w14:textId="77777777" w:rsidR="001E6A35" w:rsidRPr="000B71E3" w:rsidRDefault="001E6A35" w:rsidP="001E6A35">
      <w:pPr>
        <w:pStyle w:val="PL"/>
      </w:pPr>
      <w:r w:rsidRPr="000B71E3">
        <w:t xml:space="preserve">            application/json:</w:t>
      </w:r>
    </w:p>
    <w:p w14:paraId="67FC7C6A" w14:textId="77777777" w:rsidR="001E6A35" w:rsidRPr="000B71E3" w:rsidRDefault="001E6A35" w:rsidP="001E6A35">
      <w:pPr>
        <w:pStyle w:val="PL"/>
      </w:pPr>
      <w:r w:rsidRPr="000B71E3">
        <w:t xml:space="preserve">              schema:</w:t>
      </w:r>
    </w:p>
    <w:p w14:paraId="5C3DD096" w14:textId="77777777" w:rsidR="001E6A35" w:rsidRPr="000B71E3" w:rsidRDefault="001E6A35" w:rsidP="001E6A35">
      <w:pPr>
        <w:pStyle w:val="PL"/>
      </w:pPr>
      <w:r w:rsidRPr="000B71E3">
        <w:t xml:space="preserve">                $ref: '#/components/schemas/</w:t>
      </w:r>
      <w:r w:rsidRPr="00025B11">
        <w:t>Amf3GppAccessRegistration</w:t>
      </w:r>
      <w:r w:rsidRPr="000B71E3">
        <w:t>'</w:t>
      </w:r>
    </w:p>
    <w:p w14:paraId="4A7801C7" w14:textId="77777777" w:rsidR="001E6A35" w:rsidRDefault="001E6A35" w:rsidP="001E6A35">
      <w:pPr>
        <w:pStyle w:val="PL"/>
      </w:pPr>
      <w:r>
        <w:t xml:space="preserve">          headers:</w:t>
      </w:r>
    </w:p>
    <w:p w14:paraId="78E90FB9" w14:textId="77777777" w:rsidR="001E6A35" w:rsidRDefault="001E6A35" w:rsidP="001E6A35">
      <w:pPr>
        <w:pStyle w:val="PL"/>
      </w:pPr>
      <w:r>
        <w:t xml:space="preserve">            Location:</w:t>
      </w:r>
    </w:p>
    <w:p w14:paraId="200D23A5"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31D3919" w14:textId="77777777" w:rsidR="001E6A35" w:rsidRDefault="001E6A35" w:rsidP="001E6A35">
      <w:pPr>
        <w:pStyle w:val="PL"/>
      </w:pPr>
      <w:r>
        <w:t xml:space="preserve">              required: true</w:t>
      </w:r>
    </w:p>
    <w:p w14:paraId="03244ADA" w14:textId="77777777" w:rsidR="001E6A35" w:rsidRDefault="001E6A35" w:rsidP="001E6A35">
      <w:pPr>
        <w:pStyle w:val="PL"/>
      </w:pPr>
      <w:r>
        <w:t xml:space="preserve">              schema:</w:t>
      </w:r>
    </w:p>
    <w:p w14:paraId="22584DB6" w14:textId="77777777" w:rsidR="001E6A35" w:rsidRPr="002857AD" w:rsidRDefault="001E6A35" w:rsidP="001E6A35">
      <w:pPr>
        <w:pStyle w:val="PL"/>
      </w:pPr>
      <w:r>
        <w:t xml:space="preserve">                type: string</w:t>
      </w:r>
    </w:p>
    <w:p w14:paraId="30AA01A8" w14:textId="77777777" w:rsidR="007C4061" w:rsidRDefault="007C4061" w:rsidP="007C4061">
      <w:pPr>
        <w:pStyle w:val="PL"/>
        <w:rPr>
          <w:lang w:eastAsia="zh-CN"/>
        </w:rPr>
      </w:pPr>
      <w:r w:rsidRPr="00533C32">
        <w:t xml:space="preserve">        default:</w:t>
      </w:r>
    </w:p>
    <w:p w14:paraId="050E5FE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381DA8A" w14:textId="77777777" w:rsidR="00A0150A" w:rsidRPr="00533C32" w:rsidRDefault="00A0150A" w:rsidP="007C4061">
      <w:pPr>
        <w:pStyle w:val="PL"/>
        <w:rPr>
          <w:lang w:eastAsia="zh-CN"/>
        </w:rPr>
      </w:pPr>
    </w:p>
    <w:p w14:paraId="77A9ADC1" w14:textId="77777777" w:rsidR="007C4061" w:rsidRPr="00533C32" w:rsidRDefault="007C4061" w:rsidP="007C4061">
      <w:pPr>
        <w:pStyle w:val="PL"/>
      </w:pPr>
      <w:r w:rsidRPr="00533C32">
        <w:t xml:space="preserve">    patch:</w:t>
      </w:r>
    </w:p>
    <w:p w14:paraId="437BCC36" w14:textId="77777777" w:rsidR="007C4061" w:rsidRPr="00533C32" w:rsidRDefault="007C4061" w:rsidP="007C4061">
      <w:pPr>
        <w:pStyle w:val="PL"/>
      </w:pPr>
      <w:r w:rsidRPr="00533C32">
        <w:t xml:space="preserve">      summary: To modify the AMF context data of a UE using non 3gpp access in the UDR</w:t>
      </w:r>
    </w:p>
    <w:p w14:paraId="7F55FA45" w14:textId="77777777" w:rsidR="007C4061" w:rsidRPr="00533C32" w:rsidRDefault="007C4061" w:rsidP="007C4061">
      <w:pPr>
        <w:pStyle w:val="PL"/>
      </w:pPr>
      <w:r w:rsidRPr="00533C32">
        <w:t xml:space="preserve">      operationId: AmfContextNon3gpp</w:t>
      </w:r>
    </w:p>
    <w:p w14:paraId="206F3449" w14:textId="77777777" w:rsidR="007C4061" w:rsidRPr="00533C32" w:rsidRDefault="007C4061" w:rsidP="007C4061">
      <w:pPr>
        <w:pStyle w:val="PL"/>
      </w:pPr>
      <w:r w:rsidRPr="00533C32">
        <w:t xml:space="preserve">      tags:</w:t>
      </w:r>
    </w:p>
    <w:p w14:paraId="65359AE0" w14:textId="77777777" w:rsidR="007C4061" w:rsidRDefault="007C4061" w:rsidP="007C4061">
      <w:pPr>
        <w:pStyle w:val="PL"/>
        <w:rPr>
          <w:lang w:eastAsia="zh-CN"/>
        </w:rPr>
      </w:pPr>
      <w:r w:rsidRPr="00533C32">
        <w:t xml:space="preserve">        - AMF Non-3GPP Access Registration (Document)</w:t>
      </w:r>
    </w:p>
    <w:p w14:paraId="548372B8" w14:textId="77777777" w:rsidR="00D16A4A" w:rsidRDefault="00D16A4A" w:rsidP="00D16A4A">
      <w:pPr>
        <w:pStyle w:val="PL"/>
      </w:pPr>
      <w:r>
        <w:t xml:space="preserve">      security:</w:t>
      </w:r>
    </w:p>
    <w:p w14:paraId="51D4D389" w14:textId="77777777" w:rsidR="00D16A4A" w:rsidRDefault="00D16A4A" w:rsidP="00D16A4A">
      <w:pPr>
        <w:pStyle w:val="PL"/>
      </w:pPr>
      <w:r>
        <w:t xml:space="preserve">        - {}</w:t>
      </w:r>
    </w:p>
    <w:p w14:paraId="6CC40EAD" w14:textId="77777777" w:rsidR="00D16A4A" w:rsidRDefault="00D16A4A" w:rsidP="00D16A4A">
      <w:pPr>
        <w:pStyle w:val="PL"/>
      </w:pPr>
      <w:r>
        <w:t xml:space="preserve">        - oAuth2ClientCredentials:</w:t>
      </w:r>
    </w:p>
    <w:p w14:paraId="3873EFDE" w14:textId="77777777" w:rsidR="00D16A4A" w:rsidRDefault="00D16A4A" w:rsidP="00D16A4A">
      <w:pPr>
        <w:pStyle w:val="PL"/>
      </w:pPr>
      <w:r>
        <w:t xml:space="preserve">          - nudr-dr</w:t>
      </w:r>
    </w:p>
    <w:p w14:paraId="52C5FC93" w14:textId="77777777" w:rsidR="00E156B5" w:rsidRDefault="00E156B5" w:rsidP="00E156B5">
      <w:pPr>
        <w:pStyle w:val="PL"/>
      </w:pPr>
      <w:r>
        <w:t xml:space="preserve">        - oAuth2ClientCredentials:</w:t>
      </w:r>
    </w:p>
    <w:p w14:paraId="107786F2" w14:textId="77777777" w:rsidR="00E156B5" w:rsidRDefault="00E156B5" w:rsidP="00E156B5">
      <w:pPr>
        <w:pStyle w:val="PL"/>
      </w:pPr>
      <w:r>
        <w:t xml:space="preserve">          - nudr-dr</w:t>
      </w:r>
    </w:p>
    <w:p w14:paraId="5480A8D6" w14:textId="77777777" w:rsidR="00E156B5" w:rsidRDefault="00E156B5" w:rsidP="00E156B5">
      <w:pPr>
        <w:pStyle w:val="PL"/>
        <w:rPr>
          <w:lang w:eastAsia="zh-CN"/>
        </w:rPr>
      </w:pPr>
      <w:r>
        <w:t xml:space="preserve">          - nudr-dr:subscription-data</w:t>
      </w:r>
    </w:p>
    <w:p w14:paraId="66D9F90D" w14:textId="77777777" w:rsidR="00D16A4A" w:rsidRDefault="00D16A4A" w:rsidP="00D16A4A">
      <w:pPr>
        <w:pStyle w:val="PL"/>
      </w:pPr>
      <w:r>
        <w:t xml:space="preserve">        - oAuth2ClientCredentials:</w:t>
      </w:r>
    </w:p>
    <w:p w14:paraId="5334435C" w14:textId="77777777" w:rsidR="00D16A4A" w:rsidRDefault="00D16A4A" w:rsidP="00D16A4A">
      <w:pPr>
        <w:pStyle w:val="PL"/>
      </w:pPr>
      <w:r>
        <w:t xml:space="preserve">          - nudr-dr</w:t>
      </w:r>
    </w:p>
    <w:p w14:paraId="1708FFE2" w14:textId="77777777" w:rsidR="00D16A4A" w:rsidRDefault="00D16A4A" w:rsidP="00D16A4A">
      <w:pPr>
        <w:pStyle w:val="PL"/>
        <w:rPr>
          <w:lang w:eastAsia="zh-CN"/>
        </w:rPr>
      </w:pPr>
      <w:r>
        <w:t xml:space="preserve">          - nudr-dr:subscription-data:registrations:write</w:t>
      </w:r>
    </w:p>
    <w:p w14:paraId="4F4D4450" w14:textId="77777777" w:rsidR="007C4061" w:rsidRPr="00533C32" w:rsidRDefault="007C4061" w:rsidP="007C4061">
      <w:pPr>
        <w:pStyle w:val="PL"/>
      </w:pPr>
      <w:r w:rsidRPr="00533C32">
        <w:t xml:space="preserve">      parameters:</w:t>
      </w:r>
    </w:p>
    <w:p w14:paraId="62428847" w14:textId="77777777" w:rsidR="007C4061" w:rsidRPr="00533C32" w:rsidRDefault="007C4061" w:rsidP="007C4061">
      <w:pPr>
        <w:pStyle w:val="PL"/>
      </w:pPr>
      <w:r w:rsidRPr="00533C32">
        <w:t xml:space="preserve">        - name: ueId</w:t>
      </w:r>
    </w:p>
    <w:p w14:paraId="2D72F61E" w14:textId="77777777" w:rsidR="007C4061" w:rsidRPr="00533C32" w:rsidRDefault="007C4061" w:rsidP="007C4061">
      <w:pPr>
        <w:pStyle w:val="PL"/>
      </w:pPr>
      <w:r w:rsidRPr="00533C32">
        <w:t xml:space="preserve">          in: path</w:t>
      </w:r>
    </w:p>
    <w:p w14:paraId="2E58AD13" w14:textId="77777777" w:rsidR="007C4061" w:rsidRPr="00533C32" w:rsidRDefault="007C4061" w:rsidP="007C4061">
      <w:pPr>
        <w:pStyle w:val="PL"/>
      </w:pPr>
      <w:r w:rsidRPr="00533C32">
        <w:t xml:space="preserve">          description: UE id</w:t>
      </w:r>
    </w:p>
    <w:p w14:paraId="1AF47305" w14:textId="77777777" w:rsidR="007C4061" w:rsidRPr="00533C32" w:rsidRDefault="007C4061" w:rsidP="007C4061">
      <w:pPr>
        <w:pStyle w:val="PL"/>
      </w:pPr>
      <w:r w:rsidRPr="00533C32">
        <w:t xml:space="preserve">          required: true</w:t>
      </w:r>
    </w:p>
    <w:p w14:paraId="2EED3460" w14:textId="77777777" w:rsidR="007C4061" w:rsidRPr="00533C32" w:rsidRDefault="007C4061" w:rsidP="007C4061">
      <w:pPr>
        <w:pStyle w:val="PL"/>
      </w:pPr>
      <w:r w:rsidRPr="00533C32">
        <w:t xml:space="preserve">          schema:</w:t>
      </w:r>
    </w:p>
    <w:p w14:paraId="5CFF0B22" w14:textId="77777777" w:rsidR="007C4061" w:rsidRDefault="007C4061" w:rsidP="007C4061">
      <w:pPr>
        <w:pStyle w:val="PL"/>
        <w:rPr>
          <w:lang w:eastAsia="zh-CN"/>
        </w:rPr>
      </w:pPr>
      <w:r w:rsidRPr="00533C32">
        <w:t xml:space="preserve">            $ref: 'TS29571_CommonData.yaml#/components/schemas/VarUeId'</w:t>
      </w:r>
    </w:p>
    <w:p w14:paraId="3F5B0366" w14:textId="77777777" w:rsidR="007C4061" w:rsidRPr="002857AD" w:rsidRDefault="007C4061" w:rsidP="007C4061">
      <w:pPr>
        <w:pStyle w:val="PL"/>
      </w:pPr>
      <w:r w:rsidRPr="002857AD">
        <w:t xml:space="preserve">        - name: supported-features</w:t>
      </w:r>
    </w:p>
    <w:p w14:paraId="219E370C" w14:textId="77777777" w:rsidR="007C4061" w:rsidRPr="002857AD" w:rsidRDefault="007C4061" w:rsidP="007C4061">
      <w:pPr>
        <w:pStyle w:val="PL"/>
      </w:pPr>
      <w:r w:rsidRPr="002857AD">
        <w:t xml:space="preserve">          in: query</w:t>
      </w:r>
    </w:p>
    <w:p w14:paraId="4DB29CC7" w14:textId="77777777" w:rsidR="007C4061" w:rsidRPr="002857AD" w:rsidRDefault="007C4061" w:rsidP="007C4061">
      <w:pPr>
        <w:pStyle w:val="PL"/>
      </w:pPr>
      <w:r w:rsidRPr="002857AD">
        <w:t xml:space="preserve">          description: Features required to be supported by the target NF</w:t>
      </w:r>
    </w:p>
    <w:p w14:paraId="58355AD4" w14:textId="77777777" w:rsidR="007C4061" w:rsidRPr="002857AD" w:rsidRDefault="007C4061" w:rsidP="007C4061">
      <w:pPr>
        <w:pStyle w:val="PL"/>
      </w:pPr>
      <w:r w:rsidRPr="002857AD">
        <w:t xml:space="preserve">          schema:</w:t>
      </w:r>
    </w:p>
    <w:p w14:paraId="11EA5D5F" w14:textId="77777777" w:rsidR="007C4061" w:rsidRPr="00533C32" w:rsidRDefault="007C4061" w:rsidP="007C4061">
      <w:pPr>
        <w:pStyle w:val="PL"/>
        <w:rPr>
          <w:lang w:eastAsia="zh-CN"/>
        </w:rPr>
      </w:pPr>
      <w:r w:rsidRPr="002857AD">
        <w:t xml:space="preserve">            $ref: 'TS29571_CommonData.yaml#/components/schemas/SupportedFeatures'</w:t>
      </w:r>
    </w:p>
    <w:p w14:paraId="670CBDA2" w14:textId="77777777" w:rsidR="007C4061" w:rsidRPr="00533C32" w:rsidRDefault="007C4061" w:rsidP="007C4061">
      <w:pPr>
        <w:pStyle w:val="PL"/>
      </w:pPr>
      <w:r w:rsidRPr="00533C32">
        <w:t xml:space="preserve">      requestBody:</w:t>
      </w:r>
    </w:p>
    <w:p w14:paraId="6ED3CB90" w14:textId="77777777" w:rsidR="007C4061" w:rsidRPr="00533C32" w:rsidRDefault="007C4061" w:rsidP="007C4061">
      <w:pPr>
        <w:pStyle w:val="PL"/>
      </w:pPr>
      <w:r w:rsidRPr="00533C32">
        <w:t xml:space="preserve">        content:</w:t>
      </w:r>
    </w:p>
    <w:p w14:paraId="4E3539BD" w14:textId="77777777" w:rsidR="007C4061" w:rsidRPr="00533C32" w:rsidRDefault="007C4061" w:rsidP="007C4061">
      <w:pPr>
        <w:pStyle w:val="PL"/>
      </w:pPr>
      <w:r w:rsidRPr="00533C32">
        <w:t xml:space="preserve">          application/json-patch+json:</w:t>
      </w:r>
    </w:p>
    <w:p w14:paraId="6AF4ED30" w14:textId="77777777" w:rsidR="007C4061" w:rsidRPr="00533C32" w:rsidRDefault="007C4061" w:rsidP="007C4061">
      <w:pPr>
        <w:pStyle w:val="PL"/>
      </w:pPr>
      <w:r w:rsidRPr="00533C32">
        <w:t xml:space="preserve">            schema:</w:t>
      </w:r>
    </w:p>
    <w:p w14:paraId="513C28FF" w14:textId="77777777" w:rsidR="007C4061" w:rsidRPr="00533C32" w:rsidRDefault="007C4061" w:rsidP="007C4061">
      <w:pPr>
        <w:pStyle w:val="PL"/>
      </w:pPr>
      <w:r w:rsidRPr="00533C32">
        <w:t xml:space="preserve">              type: array</w:t>
      </w:r>
    </w:p>
    <w:p w14:paraId="0BFDA178" w14:textId="77777777" w:rsidR="007C4061" w:rsidRPr="00533C32" w:rsidRDefault="007C4061" w:rsidP="007C4061">
      <w:pPr>
        <w:pStyle w:val="PL"/>
      </w:pPr>
      <w:r w:rsidRPr="00533C32">
        <w:t xml:space="preserve">              items:</w:t>
      </w:r>
    </w:p>
    <w:p w14:paraId="1C28427A" w14:textId="77777777" w:rsidR="007C4061" w:rsidRPr="00533C32" w:rsidRDefault="007C4061" w:rsidP="007C4061">
      <w:pPr>
        <w:pStyle w:val="PL"/>
      </w:pPr>
      <w:r w:rsidRPr="00533C32">
        <w:t xml:space="preserve">                $ref: 'TS29571_CommonData.yaml#/components/schemas/PatchItem'</w:t>
      </w:r>
    </w:p>
    <w:p w14:paraId="4F8AF98B" w14:textId="77777777" w:rsidR="007C4061" w:rsidRPr="00533C32" w:rsidRDefault="007C4061" w:rsidP="007C4061">
      <w:pPr>
        <w:pStyle w:val="PL"/>
      </w:pPr>
      <w:r w:rsidRPr="00533C32">
        <w:t xml:space="preserve">        required: true</w:t>
      </w:r>
    </w:p>
    <w:p w14:paraId="21941E51" w14:textId="77777777" w:rsidR="007C4061" w:rsidRPr="00533C32" w:rsidRDefault="007C4061" w:rsidP="007C4061">
      <w:pPr>
        <w:pStyle w:val="PL"/>
      </w:pPr>
      <w:r w:rsidRPr="00533C32">
        <w:t xml:space="preserve">      responses:</w:t>
      </w:r>
    </w:p>
    <w:p w14:paraId="4A5BD494" w14:textId="77777777" w:rsidR="007C4061" w:rsidRPr="00533C32" w:rsidRDefault="007C4061" w:rsidP="007C4061">
      <w:pPr>
        <w:pStyle w:val="PL"/>
      </w:pPr>
      <w:r w:rsidRPr="00533C32">
        <w:t xml:space="preserve">        '204':</w:t>
      </w:r>
    </w:p>
    <w:p w14:paraId="3FF712B9" w14:textId="77777777" w:rsidR="007C4061" w:rsidRPr="00533C32" w:rsidRDefault="007C4061" w:rsidP="007C4061">
      <w:pPr>
        <w:pStyle w:val="PL"/>
      </w:pPr>
      <w:r w:rsidRPr="00533C32">
        <w:t xml:space="preserve">          description: Expected response to a valid request</w:t>
      </w:r>
    </w:p>
    <w:p w14:paraId="04961EB3" w14:textId="77777777" w:rsidR="007C4061" w:rsidRDefault="007C4061" w:rsidP="007C4061">
      <w:pPr>
        <w:pStyle w:val="PL"/>
        <w:rPr>
          <w:lang w:eastAsia="zh-CN"/>
        </w:rPr>
      </w:pPr>
      <w:r>
        <w:rPr>
          <w:rFonts w:hint="eastAsia"/>
          <w:lang w:eastAsia="zh-CN"/>
        </w:rPr>
        <w:t xml:space="preserve">        '200':</w:t>
      </w:r>
    </w:p>
    <w:p w14:paraId="0E246430" w14:textId="77777777" w:rsidR="007C4061" w:rsidRPr="000B71E3" w:rsidRDefault="007C4061" w:rsidP="007C4061">
      <w:pPr>
        <w:pStyle w:val="PL"/>
      </w:pPr>
      <w:r w:rsidRPr="000B71E3">
        <w:t xml:space="preserve">          description: Expected response to a valid request</w:t>
      </w:r>
    </w:p>
    <w:p w14:paraId="252450E4" w14:textId="77777777" w:rsidR="007C4061" w:rsidRPr="000B71E3" w:rsidRDefault="007C4061" w:rsidP="007C4061">
      <w:pPr>
        <w:pStyle w:val="PL"/>
      </w:pPr>
      <w:r w:rsidRPr="000B71E3">
        <w:t xml:space="preserve">          content:</w:t>
      </w:r>
    </w:p>
    <w:p w14:paraId="7D40114B" w14:textId="77777777" w:rsidR="007C4061" w:rsidRPr="000B71E3" w:rsidRDefault="007C4061" w:rsidP="007C4061">
      <w:pPr>
        <w:pStyle w:val="PL"/>
      </w:pPr>
      <w:r w:rsidRPr="000B71E3">
        <w:t xml:space="preserve">            application/json:</w:t>
      </w:r>
    </w:p>
    <w:p w14:paraId="1DE45B9D" w14:textId="77777777" w:rsidR="007C4061" w:rsidRPr="000B71E3" w:rsidRDefault="007C4061" w:rsidP="007C4061">
      <w:pPr>
        <w:pStyle w:val="PL"/>
      </w:pPr>
      <w:r w:rsidRPr="000B71E3">
        <w:t xml:space="preserve">              schema:</w:t>
      </w:r>
    </w:p>
    <w:p w14:paraId="5C9B692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11D01AF" w14:textId="77777777" w:rsidR="007C4061" w:rsidRPr="00533C32" w:rsidRDefault="007C4061" w:rsidP="007C4061">
      <w:pPr>
        <w:pStyle w:val="PL"/>
      </w:pPr>
      <w:r w:rsidRPr="00533C32">
        <w:t xml:space="preserve">        '403':</w:t>
      </w:r>
    </w:p>
    <w:p w14:paraId="60D68996" w14:textId="77777777" w:rsidR="007C4061" w:rsidRPr="00533C32" w:rsidRDefault="007C4061" w:rsidP="007C4061">
      <w:pPr>
        <w:pStyle w:val="PL"/>
      </w:pPr>
      <w:r w:rsidRPr="00533C32">
        <w:t xml:space="preserve">          description: modification is rejected</w:t>
      </w:r>
    </w:p>
    <w:p w14:paraId="216938BA" w14:textId="77777777" w:rsidR="007C4061" w:rsidRPr="00533C32" w:rsidRDefault="007C4061" w:rsidP="007C4061">
      <w:pPr>
        <w:pStyle w:val="PL"/>
      </w:pPr>
      <w:r w:rsidRPr="00533C32">
        <w:t xml:space="preserve">          content:</w:t>
      </w:r>
    </w:p>
    <w:p w14:paraId="5CB20D5D" w14:textId="77777777" w:rsidR="007C4061" w:rsidRPr="00533C32" w:rsidRDefault="007C4061" w:rsidP="007C4061">
      <w:pPr>
        <w:pStyle w:val="PL"/>
      </w:pPr>
      <w:r w:rsidRPr="00533C32">
        <w:t xml:space="preserve">            application/problem+json:</w:t>
      </w:r>
    </w:p>
    <w:p w14:paraId="35B781CD" w14:textId="77777777" w:rsidR="007C4061" w:rsidRPr="00533C32" w:rsidRDefault="007C4061" w:rsidP="007C4061">
      <w:pPr>
        <w:pStyle w:val="PL"/>
      </w:pPr>
      <w:r w:rsidRPr="00533C32">
        <w:t xml:space="preserve">              schema:</w:t>
      </w:r>
    </w:p>
    <w:p w14:paraId="5BFB6738" w14:textId="77777777" w:rsidR="007C4061" w:rsidRPr="00533C32" w:rsidRDefault="007C4061" w:rsidP="007C4061">
      <w:pPr>
        <w:pStyle w:val="PL"/>
      </w:pPr>
      <w:r w:rsidRPr="00533C32">
        <w:t xml:space="preserve">                $ref: 'TS29571_CommonData.yaml#/components/schemas/ProblemDetails'</w:t>
      </w:r>
    </w:p>
    <w:p w14:paraId="56B3AFB3" w14:textId="77777777" w:rsidR="007C4061" w:rsidRDefault="007C4061" w:rsidP="007C4061">
      <w:pPr>
        <w:pStyle w:val="PL"/>
        <w:rPr>
          <w:lang w:eastAsia="zh-CN"/>
        </w:rPr>
      </w:pPr>
      <w:r w:rsidRPr="00533C32">
        <w:lastRenderedPageBreak/>
        <w:t xml:space="preserve">        default:</w:t>
      </w:r>
    </w:p>
    <w:p w14:paraId="466856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CB1244" w14:textId="77777777" w:rsidR="007C4061" w:rsidRPr="00533C32" w:rsidRDefault="007C4061" w:rsidP="007C4061">
      <w:pPr>
        <w:pStyle w:val="PL"/>
      </w:pPr>
    </w:p>
    <w:p w14:paraId="28888329" w14:textId="77777777" w:rsidR="007C4061" w:rsidRPr="00533C32" w:rsidRDefault="007C4061" w:rsidP="007C4061">
      <w:pPr>
        <w:pStyle w:val="PL"/>
      </w:pPr>
      <w:r w:rsidRPr="00533C32">
        <w:t xml:space="preserve">  /subscription-data/{ueId}/context-data/smf-registrations:</w:t>
      </w:r>
    </w:p>
    <w:p w14:paraId="181C882D" w14:textId="77777777" w:rsidR="007C4061" w:rsidRPr="00533C32" w:rsidRDefault="007C4061" w:rsidP="007C4061">
      <w:pPr>
        <w:pStyle w:val="PL"/>
      </w:pPr>
      <w:r w:rsidRPr="00533C32">
        <w:t xml:space="preserve">    get:</w:t>
      </w:r>
    </w:p>
    <w:p w14:paraId="19A0D661" w14:textId="77777777" w:rsidR="007C4061" w:rsidRPr="00533C32" w:rsidRDefault="007C4061" w:rsidP="007C4061">
      <w:pPr>
        <w:pStyle w:val="PL"/>
      </w:pPr>
      <w:r w:rsidRPr="00533C32">
        <w:t xml:space="preserve">      summary: Retrieves the SMF registration list of a UE</w:t>
      </w:r>
    </w:p>
    <w:p w14:paraId="4A4D0B46" w14:textId="77777777" w:rsidR="007C4061" w:rsidRPr="00533C32" w:rsidRDefault="007C4061" w:rsidP="007C4061">
      <w:pPr>
        <w:pStyle w:val="PL"/>
      </w:pPr>
      <w:r w:rsidRPr="00533C32">
        <w:t xml:space="preserve">      operationId: QuerySmfRegList</w:t>
      </w:r>
    </w:p>
    <w:p w14:paraId="08B65393" w14:textId="77777777" w:rsidR="007C4061" w:rsidRPr="00533C32" w:rsidRDefault="007C4061" w:rsidP="007C4061">
      <w:pPr>
        <w:pStyle w:val="PL"/>
      </w:pPr>
      <w:r w:rsidRPr="00533C32">
        <w:t xml:space="preserve">      tags:</w:t>
      </w:r>
    </w:p>
    <w:p w14:paraId="55B0EB65" w14:textId="77777777" w:rsidR="007C4061" w:rsidRDefault="007C4061" w:rsidP="007C4061">
      <w:pPr>
        <w:pStyle w:val="PL"/>
        <w:rPr>
          <w:lang w:eastAsia="zh-CN"/>
        </w:rPr>
      </w:pPr>
      <w:r w:rsidRPr="00533C32">
        <w:t xml:space="preserve">        - SMF Registrations (Collection)</w:t>
      </w:r>
    </w:p>
    <w:p w14:paraId="7F4355FB" w14:textId="77777777" w:rsidR="00455CE6" w:rsidRDefault="00455CE6" w:rsidP="00455CE6">
      <w:pPr>
        <w:pStyle w:val="PL"/>
      </w:pPr>
      <w:r>
        <w:t xml:space="preserve">      security:</w:t>
      </w:r>
    </w:p>
    <w:p w14:paraId="55468BA6" w14:textId="77777777" w:rsidR="00455CE6" w:rsidRDefault="00455CE6" w:rsidP="00455CE6">
      <w:pPr>
        <w:pStyle w:val="PL"/>
      </w:pPr>
      <w:r>
        <w:t xml:space="preserve">        - {}</w:t>
      </w:r>
    </w:p>
    <w:p w14:paraId="0E6836C0" w14:textId="77777777" w:rsidR="00455CE6" w:rsidRDefault="00455CE6" w:rsidP="00455CE6">
      <w:pPr>
        <w:pStyle w:val="PL"/>
      </w:pPr>
      <w:r>
        <w:t xml:space="preserve">        - oAuth2ClientCredentials:</w:t>
      </w:r>
    </w:p>
    <w:p w14:paraId="4F091640" w14:textId="77777777" w:rsidR="00455CE6" w:rsidRDefault="00455CE6" w:rsidP="00455CE6">
      <w:pPr>
        <w:pStyle w:val="PL"/>
      </w:pPr>
      <w:r>
        <w:t xml:space="preserve">          - nudr-dr</w:t>
      </w:r>
    </w:p>
    <w:p w14:paraId="2AA77F6D" w14:textId="77777777" w:rsidR="00455CE6" w:rsidRDefault="00455CE6" w:rsidP="00455CE6">
      <w:pPr>
        <w:pStyle w:val="PL"/>
      </w:pPr>
      <w:r>
        <w:t xml:space="preserve">        - oAuth2ClientCredentials:</w:t>
      </w:r>
    </w:p>
    <w:p w14:paraId="76D03AD5" w14:textId="77777777" w:rsidR="00455CE6" w:rsidRDefault="00455CE6" w:rsidP="00455CE6">
      <w:pPr>
        <w:pStyle w:val="PL"/>
      </w:pPr>
      <w:r>
        <w:t xml:space="preserve">          - nudr-dr</w:t>
      </w:r>
    </w:p>
    <w:p w14:paraId="2D6DED19" w14:textId="77777777" w:rsidR="00455CE6" w:rsidRPr="00533C32" w:rsidRDefault="00455CE6" w:rsidP="00455CE6">
      <w:pPr>
        <w:pStyle w:val="PL"/>
        <w:rPr>
          <w:lang w:eastAsia="zh-CN"/>
        </w:rPr>
      </w:pPr>
      <w:r>
        <w:t xml:space="preserve">          - nudr-dr:subscription-data</w:t>
      </w:r>
    </w:p>
    <w:p w14:paraId="6D2DAB53" w14:textId="77777777" w:rsidR="007C4061" w:rsidRPr="00533C32" w:rsidRDefault="007C4061" w:rsidP="007C4061">
      <w:pPr>
        <w:pStyle w:val="PL"/>
      </w:pPr>
      <w:r w:rsidRPr="00533C32">
        <w:t xml:space="preserve">      parameters:</w:t>
      </w:r>
    </w:p>
    <w:p w14:paraId="0C1287CA" w14:textId="77777777" w:rsidR="007C4061" w:rsidRPr="00533C32" w:rsidRDefault="007C4061" w:rsidP="007C4061">
      <w:pPr>
        <w:pStyle w:val="PL"/>
      </w:pPr>
      <w:r w:rsidRPr="00533C32">
        <w:t xml:space="preserve">        - name: ueId</w:t>
      </w:r>
    </w:p>
    <w:p w14:paraId="3DF014F1" w14:textId="77777777" w:rsidR="007C4061" w:rsidRPr="00533C32" w:rsidRDefault="007C4061" w:rsidP="007C4061">
      <w:pPr>
        <w:pStyle w:val="PL"/>
      </w:pPr>
      <w:r w:rsidRPr="00533C32">
        <w:t xml:space="preserve">          in: path</w:t>
      </w:r>
    </w:p>
    <w:p w14:paraId="3E60431C" w14:textId="77777777" w:rsidR="007C4061" w:rsidRPr="00533C32" w:rsidRDefault="007C4061" w:rsidP="007C4061">
      <w:pPr>
        <w:pStyle w:val="PL"/>
      </w:pPr>
      <w:r w:rsidRPr="00533C32">
        <w:t xml:space="preserve">          description: UE id</w:t>
      </w:r>
    </w:p>
    <w:p w14:paraId="0DFB4FAF" w14:textId="77777777" w:rsidR="007C4061" w:rsidRPr="00533C32" w:rsidRDefault="007C4061" w:rsidP="007C4061">
      <w:pPr>
        <w:pStyle w:val="PL"/>
      </w:pPr>
      <w:r w:rsidRPr="00533C32">
        <w:t xml:space="preserve">          required: true</w:t>
      </w:r>
    </w:p>
    <w:p w14:paraId="7D2C9D20" w14:textId="77777777" w:rsidR="007C4061" w:rsidRPr="00533C32" w:rsidRDefault="007C4061" w:rsidP="007C4061">
      <w:pPr>
        <w:pStyle w:val="PL"/>
      </w:pPr>
      <w:r w:rsidRPr="00533C32">
        <w:t xml:space="preserve">          schema:</w:t>
      </w:r>
    </w:p>
    <w:p w14:paraId="3394C970" w14:textId="77777777" w:rsidR="007C4061" w:rsidRPr="00533C32" w:rsidRDefault="007C4061" w:rsidP="007C4061">
      <w:pPr>
        <w:pStyle w:val="PL"/>
        <w:rPr>
          <w:lang w:eastAsia="zh-CN"/>
        </w:rPr>
      </w:pPr>
      <w:r w:rsidRPr="00533C32">
        <w:t xml:space="preserve">            $ref: 'TS29571_CommonData.yaml#/components/schemas/VarUeId'</w:t>
      </w:r>
    </w:p>
    <w:p w14:paraId="6E00AE6B" w14:textId="77777777" w:rsidR="007C4061" w:rsidRPr="00533C32" w:rsidRDefault="007C4061" w:rsidP="007C4061">
      <w:pPr>
        <w:pStyle w:val="PL"/>
      </w:pPr>
      <w:r w:rsidRPr="00533C32">
        <w:t xml:space="preserve">        - name: supported-features</w:t>
      </w:r>
    </w:p>
    <w:p w14:paraId="2B302BD2" w14:textId="77777777" w:rsidR="007C4061" w:rsidRPr="00533C32" w:rsidRDefault="007C4061" w:rsidP="007C4061">
      <w:pPr>
        <w:pStyle w:val="PL"/>
      </w:pPr>
      <w:r w:rsidRPr="00533C32">
        <w:t xml:space="preserve">          in: query</w:t>
      </w:r>
    </w:p>
    <w:p w14:paraId="720DCEF5" w14:textId="77777777" w:rsidR="007C4061" w:rsidRPr="00533C32" w:rsidRDefault="007C4061" w:rsidP="007C4061">
      <w:pPr>
        <w:pStyle w:val="PL"/>
      </w:pPr>
      <w:r w:rsidRPr="00533C32">
        <w:t xml:space="preserve">          description: Supported Features</w:t>
      </w:r>
    </w:p>
    <w:p w14:paraId="16C98BA3" w14:textId="77777777" w:rsidR="007C4061" w:rsidRPr="00533C32" w:rsidRDefault="007C4061" w:rsidP="007C4061">
      <w:pPr>
        <w:pStyle w:val="PL"/>
      </w:pPr>
      <w:r w:rsidRPr="00533C32">
        <w:t xml:space="preserve">          schema:</w:t>
      </w:r>
    </w:p>
    <w:p w14:paraId="4CFE9ECA" w14:textId="77777777" w:rsidR="007C4061" w:rsidRPr="00533C32" w:rsidRDefault="007C4061" w:rsidP="007C4061">
      <w:pPr>
        <w:pStyle w:val="PL"/>
        <w:rPr>
          <w:lang w:eastAsia="zh-CN"/>
        </w:rPr>
      </w:pPr>
      <w:r w:rsidRPr="00533C32">
        <w:t xml:space="preserve">             $ref: 'TS29571_CommonData.yaml#/components/schemas/SupportedFeatures'</w:t>
      </w:r>
    </w:p>
    <w:p w14:paraId="5F1E9C86" w14:textId="77777777" w:rsidR="007C4061" w:rsidRPr="00533C32" w:rsidRDefault="007C4061" w:rsidP="007C4061">
      <w:pPr>
        <w:pStyle w:val="PL"/>
      </w:pPr>
      <w:r w:rsidRPr="00533C32">
        <w:t xml:space="preserve">      responses:</w:t>
      </w:r>
    </w:p>
    <w:p w14:paraId="3467A529" w14:textId="77777777" w:rsidR="007C4061" w:rsidRPr="00533C32" w:rsidRDefault="007C4061" w:rsidP="007C4061">
      <w:pPr>
        <w:pStyle w:val="PL"/>
      </w:pPr>
      <w:r w:rsidRPr="00533C32">
        <w:t xml:space="preserve">        '200':</w:t>
      </w:r>
    </w:p>
    <w:p w14:paraId="0737DFA1" w14:textId="77777777" w:rsidR="007C4061" w:rsidRPr="00533C32" w:rsidRDefault="007C4061" w:rsidP="007C4061">
      <w:pPr>
        <w:pStyle w:val="PL"/>
      </w:pPr>
      <w:r w:rsidRPr="00533C32">
        <w:t xml:space="preserve">          description: Expected response to a valid request</w:t>
      </w:r>
    </w:p>
    <w:p w14:paraId="058ACCC7" w14:textId="77777777" w:rsidR="007C4061" w:rsidRPr="00533C32" w:rsidRDefault="007C4061" w:rsidP="007C4061">
      <w:pPr>
        <w:pStyle w:val="PL"/>
      </w:pPr>
      <w:r w:rsidRPr="00533C32">
        <w:t xml:space="preserve">          content:</w:t>
      </w:r>
    </w:p>
    <w:p w14:paraId="38DEA4FE" w14:textId="77777777" w:rsidR="007C4061" w:rsidRPr="00533C32" w:rsidRDefault="007C4061" w:rsidP="007C4061">
      <w:pPr>
        <w:pStyle w:val="PL"/>
      </w:pPr>
      <w:r w:rsidRPr="00533C32">
        <w:t xml:space="preserve">            application/json:</w:t>
      </w:r>
    </w:p>
    <w:p w14:paraId="506C6EAD" w14:textId="77777777" w:rsidR="007C4061" w:rsidRPr="00533C32" w:rsidRDefault="007C4061" w:rsidP="007C4061">
      <w:pPr>
        <w:pStyle w:val="PL"/>
      </w:pPr>
      <w:r w:rsidRPr="00533C32">
        <w:t xml:space="preserve">              schema:</w:t>
      </w:r>
    </w:p>
    <w:p w14:paraId="6ADECAD9" w14:textId="77777777" w:rsidR="007C4061" w:rsidRPr="00533C32" w:rsidRDefault="007C4061" w:rsidP="007C4061">
      <w:pPr>
        <w:pStyle w:val="PL"/>
      </w:pPr>
      <w:r w:rsidRPr="00533C32">
        <w:t xml:space="preserve">                $ref: '#/components/schemas/SmfRegList'</w:t>
      </w:r>
    </w:p>
    <w:p w14:paraId="0018C52C" w14:textId="77777777" w:rsidR="007C4061" w:rsidRDefault="007C4061" w:rsidP="007C4061">
      <w:pPr>
        <w:pStyle w:val="PL"/>
        <w:rPr>
          <w:lang w:eastAsia="zh-CN"/>
        </w:rPr>
      </w:pPr>
      <w:r w:rsidRPr="00533C32">
        <w:t xml:space="preserve">        default:</w:t>
      </w:r>
    </w:p>
    <w:p w14:paraId="5150D07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45A813C" w14:textId="77777777" w:rsidR="007C4061" w:rsidRPr="00533C32" w:rsidRDefault="007C4061" w:rsidP="007C4061">
      <w:pPr>
        <w:pStyle w:val="PL"/>
      </w:pPr>
    </w:p>
    <w:p w14:paraId="3F1CA2A7" w14:textId="77777777" w:rsidR="007C4061" w:rsidRPr="00533C32" w:rsidRDefault="007C4061" w:rsidP="007C4061">
      <w:pPr>
        <w:pStyle w:val="PL"/>
      </w:pPr>
      <w:r w:rsidRPr="00533C32">
        <w:t xml:space="preserve">  /subscription-data/{ueId}/context-data/smf-registrations/{pduSessionId}:</w:t>
      </w:r>
    </w:p>
    <w:p w14:paraId="4898C1ED" w14:textId="77777777" w:rsidR="007C4061" w:rsidRPr="00533C32" w:rsidRDefault="007C4061" w:rsidP="007C4061">
      <w:pPr>
        <w:pStyle w:val="PL"/>
      </w:pPr>
      <w:r w:rsidRPr="00533C32">
        <w:t xml:space="preserve">    get:</w:t>
      </w:r>
    </w:p>
    <w:p w14:paraId="27547219" w14:textId="77777777" w:rsidR="007C4061" w:rsidRPr="00533C32" w:rsidRDefault="007C4061" w:rsidP="007C4061">
      <w:pPr>
        <w:pStyle w:val="PL"/>
      </w:pPr>
      <w:r w:rsidRPr="00533C32">
        <w:t xml:space="preserve">      summary: Retrieves the individual SMF registration of a UE</w:t>
      </w:r>
    </w:p>
    <w:p w14:paraId="6DA9EA1E" w14:textId="77777777" w:rsidR="007C4061" w:rsidRPr="00533C32" w:rsidRDefault="007C4061" w:rsidP="007C4061">
      <w:pPr>
        <w:pStyle w:val="PL"/>
      </w:pPr>
      <w:r w:rsidRPr="00533C32">
        <w:t xml:space="preserve">      operationId: QuerySmfRegistration</w:t>
      </w:r>
    </w:p>
    <w:p w14:paraId="2A877437" w14:textId="77777777" w:rsidR="007C4061" w:rsidRPr="00533C32" w:rsidRDefault="007C4061" w:rsidP="007C4061">
      <w:pPr>
        <w:pStyle w:val="PL"/>
      </w:pPr>
      <w:r w:rsidRPr="00533C32">
        <w:t xml:space="preserve">      tags:</w:t>
      </w:r>
    </w:p>
    <w:p w14:paraId="29822A70" w14:textId="77777777" w:rsidR="007C4061" w:rsidRDefault="007C4061" w:rsidP="007C4061">
      <w:pPr>
        <w:pStyle w:val="PL"/>
        <w:rPr>
          <w:lang w:eastAsia="zh-CN"/>
        </w:rPr>
      </w:pPr>
      <w:r w:rsidRPr="00533C32">
        <w:t xml:space="preserve">        - SMF Registration (Document)</w:t>
      </w:r>
    </w:p>
    <w:p w14:paraId="01A2D6F8" w14:textId="77777777" w:rsidR="00455CE6" w:rsidRDefault="00455CE6" w:rsidP="00455CE6">
      <w:pPr>
        <w:pStyle w:val="PL"/>
      </w:pPr>
      <w:r>
        <w:t xml:space="preserve">      security:</w:t>
      </w:r>
    </w:p>
    <w:p w14:paraId="5F1D981F" w14:textId="77777777" w:rsidR="00455CE6" w:rsidRDefault="00455CE6" w:rsidP="00455CE6">
      <w:pPr>
        <w:pStyle w:val="PL"/>
      </w:pPr>
      <w:r>
        <w:t xml:space="preserve">        - {}</w:t>
      </w:r>
    </w:p>
    <w:p w14:paraId="0D61C7AA" w14:textId="77777777" w:rsidR="00455CE6" w:rsidRDefault="00455CE6" w:rsidP="00455CE6">
      <w:pPr>
        <w:pStyle w:val="PL"/>
      </w:pPr>
      <w:r>
        <w:t xml:space="preserve">        - oAuth2ClientCredentials:</w:t>
      </w:r>
    </w:p>
    <w:p w14:paraId="7B3580FF" w14:textId="77777777" w:rsidR="00455CE6" w:rsidRDefault="00455CE6" w:rsidP="00455CE6">
      <w:pPr>
        <w:pStyle w:val="PL"/>
      </w:pPr>
      <w:r>
        <w:t xml:space="preserve">          - nudr-dr</w:t>
      </w:r>
    </w:p>
    <w:p w14:paraId="4EA2B856" w14:textId="77777777" w:rsidR="00455CE6" w:rsidRDefault="00455CE6" w:rsidP="00455CE6">
      <w:pPr>
        <w:pStyle w:val="PL"/>
      </w:pPr>
      <w:r>
        <w:t xml:space="preserve">        - oAuth2ClientCredentials:</w:t>
      </w:r>
    </w:p>
    <w:p w14:paraId="5386A544" w14:textId="77777777" w:rsidR="00455CE6" w:rsidRDefault="00455CE6" w:rsidP="00455CE6">
      <w:pPr>
        <w:pStyle w:val="PL"/>
      </w:pPr>
      <w:r>
        <w:t xml:space="preserve">          - nudr-dr</w:t>
      </w:r>
    </w:p>
    <w:p w14:paraId="6F7EFC5D" w14:textId="77777777" w:rsidR="00455CE6" w:rsidRPr="00533C32" w:rsidRDefault="00455CE6" w:rsidP="00455CE6">
      <w:pPr>
        <w:pStyle w:val="PL"/>
        <w:rPr>
          <w:lang w:eastAsia="zh-CN"/>
        </w:rPr>
      </w:pPr>
      <w:r>
        <w:t xml:space="preserve">          - nudr-dr:subscription-data</w:t>
      </w:r>
    </w:p>
    <w:p w14:paraId="75A473BE" w14:textId="77777777" w:rsidR="007C4061" w:rsidRPr="00533C32" w:rsidRDefault="007C4061" w:rsidP="007C4061">
      <w:pPr>
        <w:pStyle w:val="PL"/>
      </w:pPr>
      <w:r w:rsidRPr="00533C32">
        <w:t xml:space="preserve">      parameters:</w:t>
      </w:r>
    </w:p>
    <w:p w14:paraId="40F938E2" w14:textId="77777777" w:rsidR="007C4061" w:rsidRPr="00533C32" w:rsidRDefault="007C4061" w:rsidP="007C4061">
      <w:pPr>
        <w:pStyle w:val="PL"/>
      </w:pPr>
      <w:r w:rsidRPr="00533C32">
        <w:t xml:space="preserve">        - name: ueId</w:t>
      </w:r>
    </w:p>
    <w:p w14:paraId="34080F7E" w14:textId="77777777" w:rsidR="007C4061" w:rsidRPr="00533C32" w:rsidRDefault="007C4061" w:rsidP="007C4061">
      <w:pPr>
        <w:pStyle w:val="PL"/>
      </w:pPr>
      <w:r w:rsidRPr="00533C32">
        <w:t xml:space="preserve">          in: path</w:t>
      </w:r>
    </w:p>
    <w:p w14:paraId="34472300" w14:textId="77777777" w:rsidR="007C4061" w:rsidRPr="00533C32" w:rsidRDefault="007C4061" w:rsidP="007C4061">
      <w:pPr>
        <w:pStyle w:val="PL"/>
      </w:pPr>
      <w:r w:rsidRPr="00533C32">
        <w:t xml:space="preserve">          description: UE id</w:t>
      </w:r>
    </w:p>
    <w:p w14:paraId="281682C1" w14:textId="77777777" w:rsidR="007C4061" w:rsidRPr="00533C32" w:rsidRDefault="007C4061" w:rsidP="007C4061">
      <w:pPr>
        <w:pStyle w:val="PL"/>
      </w:pPr>
      <w:r w:rsidRPr="00533C32">
        <w:t xml:space="preserve">          required: true</w:t>
      </w:r>
    </w:p>
    <w:p w14:paraId="02A2F218" w14:textId="77777777" w:rsidR="007C4061" w:rsidRPr="00533C32" w:rsidRDefault="007C4061" w:rsidP="007C4061">
      <w:pPr>
        <w:pStyle w:val="PL"/>
      </w:pPr>
      <w:r w:rsidRPr="00533C32">
        <w:t xml:space="preserve">          schema:</w:t>
      </w:r>
    </w:p>
    <w:p w14:paraId="402E3D3D" w14:textId="77777777" w:rsidR="007C4061" w:rsidRPr="00533C32" w:rsidRDefault="007C4061" w:rsidP="007C4061">
      <w:pPr>
        <w:pStyle w:val="PL"/>
      </w:pPr>
      <w:r w:rsidRPr="00533C32">
        <w:t xml:space="preserve">            $ref: 'TS29571_CommonData.yaml#/components/schemas/VarUeId'</w:t>
      </w:r>
    </w:p>
    <w:p w14:paraId="48F021AE" w14:textId="77777777" w:rsidR="007C4061" w:rsidRPr="00533C32" w:rsidRDefault="007C4061" w:rsidP="007C4061">
      <w:pPr>
        <w:pStyle w:val="PL"/>
      </w:pPr>
      <w:r w:rsidRPr="00533C32">
        <w:t xml:space="preserve">        - name: pduSessionId</w:t>
      </w:r>
    </w:p>
    <w:p w14:paraId="3F48FCDB" w14:textId="77777777" w:rsidR="007C4061" w:rsidRPr="00533C32" w:rsidRDefault="007C4061" w:rsidP="007C4061">
      <w:pPr>
        <w:pStyle w:val="PL"/>
      </w:pPr>
      <w:r w:rsidRPr="00533C32">
        <w:t xml:space="preserve">          in: path</w:t>
      </w:r>
    </w:p>
    <w:p w14:paraId="6E1945EE" w14:textId="77777777" w:rsidR="007C4061" w:rsidRPr="00533C32" w:rsidRDefault="007C4061" w:rsidP="007C4061">
      <w:pPr>
        <w:pStyle w:val="PL"/>
      </w:pPr>
      <w:r w:rsidRPr="00533C32">
        <w:t xml:space="preserve">          description: PDU session id</w:t>
      </w:r>
    </w:p>
    <w:p w14:paraId="5A9CBCA3" w14:textId="77777777" w:rsidR="007C4061" w:rsidRPr="00533C32" w:rsidRDefault="007C4061" w:rsidP="007C4061">
      <w:pPr>
        <w:pStyle w:val="PL"/>
      </w:pPr>
      <w:r w:rsidRPr="00533C32">
        <w:t xml:space="preserve">          required: true</w:t>
      </w:r>
    </w:p>
    <w:p w14:paraId="49FD98C0" w14:textId="77777777" w:rsidR="007C4061" w:rsidRPr="00533C32" w:rsidRDefault="007C4061" w:rsidP="007C4061">
      <w:pPr>
        <w:pStyle w:val="PL"/>
        <w:rPr>
          <w:lang w:eastAsia="zh-CN"/>
        </w:rPr>
      </w:pPr>
      <w:r w:rsidRPr="00533C32">
        <w:t xml:space="preserve">          schema:</w:t>
      </w:r>
    </w:p>
    <w:p w14:paraId="20D9C7EE" w14:textId="77777777" w:rsidR="007C4061" w:rsidRPr="00533C32" w:rsidRDefault="007C4061" w:rsidP="007C4061">
      <w:pPr>
        <w:pStyle w:val="PL"/>
        <w:rPr>
          <w:lang w:eastAsia="zh-CN"/>
        </w:rPr>
      </w:pPr>
      <w:r w:rsidRPr="00533C32">
        <w:t xml:space="preserve">            $ref: 'TS29571_CommonData.yaml#/components/schemas/PduSessionId'</w:t>
      </w:r>
    </w:p>
    <w:p w14:paraId="5DD7C88E" w14:textId="77777777" w:rsidR="007C4061" w:rsidRPr="00533C32" w:rsidRDefault="007C4061" w:rsidP="007C4061">
      <w:pPr>
        <w:pStyle w:val="PL"/>
        <w:rPr>
          <w:lang w:eastAsia="zh-CN"/>
        </w:rPr>
      </w:pPr>
      <w:r w:rsidRPr="00533C32">
        <w:rPr>
          <w:lang w:eastAsia="zh-CN"/>
        </w:rPr>
        <w:t xml:space="preserve">        - name: fields</w:t>
      </w:r>
    </w:p>
    <w:p w14:paraId="3A35DA49" w14:textId="77777777" w:rsidR="007C4061" w:rsidRPr="00533C32" w:rsidRDefault="007C4061" w:rsidP="007C4061">
      <w:pPr>
        <w:pStyle w:val="PL"/>
        <w:rPr>
          <w:lang w:eastAsia="zh-CN"/>
        </w:rPr>
      </w:pPr>
      <w:r w:rsidRPr="00533C32">
        <w:rPr>
          <w:lang w:eastAsia="zh-CN"/>
        </w:rPr>
        <w:t xml:space="preserve">          in: query</w:t>
      </w:r>
    </w:p>
    <w:p w14:paraId="3F03EF2C" w14:textId="77777777" w:rsidR="007C4061" w:rsidRPr="00533C32" w:rsidRDefault="007C4061" w:rsidP="007C4061">
      <w:pPr>
        <w:pStyle w:val="PL"/>
        <w:rPr>
          <w:lang w:eastAsia="zh-CN"/>
        </w:rPr>
      </w:pPr>
      <w:r w:rsidRPr="00533C32">
        <w:rPr>
          <w:lang w:eastAsia="zh-CN"/>
        </w:rPr>
        <w:t xml:space="preserve">          description: attributes to be retrieved</w:t>
      </w:r>
    </w:p>
    <w:p w14:paraId="14FB3DDC" w14:textId="77777777" w:rsidR="007C4061" w:rsidRPr="00533C32" w:rsidRDefault="007C4061" w:rsidP="007C4061">
      <w:pPr>
        <w:pStyle w:val="PL"/>
        <w:rPr>
          <w:lang w:eastAsia="zh-CN"/>
        </w:rPr>
      </w:pPr>
      <w:r w:rsidRPr="00533C32">
        <w:rPr>
          <w:lang w:eastAsia="zh-CN"/>
        </w:rPr>
        <w:t xml:space="preserve">          required: false</w:t>
      </w:r>
    </w:p>
    <w:p w14:paraId="0580D05B" w14:textId="77777777" w:rsidR="007C4061" w:rsidRPr="00533C32" w:rsidRDefault="007C4061" w:rsidP="007C4061">
      <w:pPr>
        <w:pStyle w:val="PL"/>
        <w:rPr>
          <w:lang w:eastAsia="zh-CN"/>
        </w:rPr>
      </w:pPr>
      <w:r w:rsidRPr="00533C32">
        <w:rPr>
          <w:lang w:eastAsia="zh-CN"/>
        </w:rPr>
        <w:t xml:space="preserve">          schema:</w:t>
      </w:r>
    </w:p>
    <w:p w14:paraId="39C5E5B6" w14:textId="77777777" w:rsidR="007C4061" w:rsidRPr="00533C32" w:rsidRDefault="007C4061" w:rsidP="007C4061">
      <w:pPr>
        <w:pStyle w:val="PL"/>
        <w:rPr>
          <w:lang w:eastAsia="zh-CN"/>
        </w:rPr>
      </w:pPr>
      <w:r w:rsidRPr="00533C32">
        <w:rPr>
          <w:lang w:eastAsia="zh-CN"/>
        </w:rPr>
        <w:t xml:space="preserve">            type: array</w:t>
      </w:r>
    </w:p>
    <w:p w14:paraId="780A48DC" w14:textId="77777777" w:rsidR="007C4061" w:rsidRPr="00533C32" w:rsidRDefault="007C4061" w:rsidP="007C4061">
      <w:pPr>
        <w:pStyle w:val="PL"/>
        <w:rPr>
          <w:lang w:eastAsia="zh-CN"/>
        </w:rPr>
      </w:pPr>
      <w:r w:rsidRPr="00533C32">
        <w:rPr>
          <w:lang w:eastAsia="zh-CN"/>
        </w:rPr>
        <w:t xml:space="preserve">            items:</w:t>
      </w:r>
    </w:p>
    <w:p w14:paraId="3D9A26A5" w14:textId="77777777" w:rsidR="007C4061" w:rsidRPr="00533C32" w:rsidRDefault="007C4061" w:rsidP="007C4061">
      <w:pPr>
        <w:pStyle w:val="PL"/>
        <w:rPr>
          <w:lang w:eastAsia="zh-CN"/>
        </w:rPr>
      </w:pPr>
      <w:r w:rsidRPr="00533C32">
        <w:rPr>
          <w:lang w:eastAsia="zh-CN"/>
        </w:rPr>
        <w:t xml:space="preserve">              type: string</w:t>
      </w:r>
    </w:p>
    <w:p w14:paraId="5DC95232" w14:textId="77777777" w:rsidR="007C4061" w:rsidRPr="00533C32" w:rsidRDefault="007C4061" w:rsidP="007C4061">
      <w:pPr>
        <w:pStyle w:val="PL"/>
        <w:rPr>
          <w:lang w:eastAsia="zh-CN"/>
        </w:rPr>
      </w:pPr>
      <w:r w:rsidRPr="00533C32">
        <w:rPr>
          <w:lang w:eastAsia="zh-CN"/>
        </w:rPr>
        <w:t xml:space="preserve">            minItems: 1</w:t>
      </w:r>
    </w:p>
    <w:p w14:paraId="0F63223B" w14:textId="77777777" w:rsidR="007C4061" w:rsidRPr="00533C32" w:rsidRDefault="007C4061" w:rsidP="007C4061">
      <w:pPr>
        <w:pStyle w:val="PL"/>
      </w:pPr>
      <w:r w:rsidRPr="00533C32">
        <w:t xml:space="preserve">          style: form</w:t>
      </w:r>
    </w:p>
    <w:p w14:paraId="6924F1A5" w14:textId="77777777" w:rsidR="007C4061" w:rsidRPr="00533C32" w:rsidRDefault="007C4061" w:rsidP="007C4061">
      <w:pPr>
        <w:pStyle w:val="PL"/>
        <w:rPr>
          <w:lang w:eastAsia="zh-CN"/>
        </w:rPr>
      </w:pPr>
      <w:r w:rsidRPr="00533C32">
        <w:t xml:space="preserve">          explode: false</w:t>
      </w:r>
    </w:p>
    <w:p w14:paraId="49573A55" w14:textId="77777777" w:rsidR="007C4061" w:rsidRPr="00533C32" w:rsidRDefault="007C4061" w:rsidP="007C4061">
      <w:pPr>
        <w:pStyle w:val="PL"/>
      </w:pPr>
      <w:r w:rsidRPr="00533C32">
        <w:t xml:space="preserve">        - name: supported-features</w:t>
      </w:r>
    </w:p>
    <w:p w14:paraId="32659E3B" w14:textId="77777777" w:rsidR="007C4061" w:rsidRPr="00533C32" w:rsidRDefault="007C4061" w:rsidP="007C4061">
      <w:pPr>
        <w:pStyle w:val="PL"/>
      </w:pPr>
      <w:r w:rsidRPr="00533C32">
        <w:t xml:space="preserve">          in: query</w:t>
      </w:r>
    </w:p>
    <w:p w14:paraId="7F73FE9E" w14:textId="77777777" w:rsidR="007C4061" w:rsidRPr="00533C32" w:rsidRDefault="007C4061" w:rsidP="007C4061">
      <w:pPr>
        <w:pStyle w:val="PL"/>
      </w:pPr>
      <w:r w:rsidRPr="00533C32">
        <w:t xml:space="preserve">          description: Supported Features</w:t>
      </w:r>
    </w:p>
    <w:p w14:paraId="1FFBF4A7" w14:textId="77777777" w:rsidR="007C4061" w:rsidRPr="00533C32" w:rsidRDefault="007C4061" w:rsidP="007C4061">
      <w:pPr>
        <w:pStyle w:val="PL"/>
      </w:pPr>
      <w:r w:rsidRPr="00533C32">
        <w:lastRenderedPageBreak/>
        <w:t xml:space="preserve">          schema:</w:t>
      </w:r>
    </w:p>
    <w:p w14:paraId="1FE56AE2" w14:textId="77777777" w:rsidR="007C4061" w:rsidRPr="00533C32" w:rsidRDefault="007C4061" w:rsidP="007C4061">
      <w:pPr>
        <w:pStyle w:val="PL"/>
        <w:rPr>
          <w:lang w:eastAsia="zh-CN"/>
        </w:rPr>
      </w:pPr>
      <w:r w:rsidRPr="00533C32">
        <w:t xml:space="preserve">             $ref: 'TS29571_CommonData.yaml#/components/schemas/SupportedFeatures'</w:t>
      </w:r>
    </w:p>
    <w:p w14:paraId="3F422D21" w14:textId="77777777" w:rsidR="007C4061" w:rsidRPr="00533C32" w:rsidRDefault="007C4061" w:rsidP="007C4061">
      <w:pPr>
        <w:pStyle w:val="PL"/>
      </w:pPr>
      <w:r w:rsidRPr="00533C32">
        <w:t xml:space="preserve">      responses:</w:t>
      </w:r>
    </w:p>
    <w:p w14:paraId="68CA1A56" w14:textId="77777777" w:rsidR="007C4061" w:rsidRPr="00533C32" w:rsidRDefault="007C4061" w:rsidP="007C4061">
      <w:pPr>
        <w:pStyle w:val="PL"/>
      </w:pPr>
      <w:r w:rsidRPr="00533C32">
        <w:t xml:space="preserve">        '200':</w:t>
      </w:r>
    </w:p>
    <w:p w14:paraId="2C613CCB" w14:textId="77777777" w:rsidR="007C4061" w:rsidRPr="00533C32" w:rsidRDefault="007C4061" w:rsidP="007C4061">
      <w:pPr>
        <w:pStyle w:val="PL"/>
      </w:pPr>
      <w:r w:rsidRPr="00533C32">
        <w:t xml:space="preserve">          description: Expected response to a valid request</w:t>
      </w:r>
    </w:p>
    <w:p w14:paraId="296612A3" w14:textId="77777777" w:rsidR="007C4061" w:rsidRPr="00533C32" w:rsidRDefault="007C4061" w:rsidP="007C4061">
      <w:pPr>
        <w:pStyle w:val="PL"/>
      </w:pPr>
      <w:r w:rsidRPr="00533C32">
        <w:t xml:space="preserve">          content:</w:t>
      </w:r>
    </w:p>
    <w:p w14:paraId="4BE5B75A" w14:textId="77777777" w:rsidR="007C4061" w:rsidRPr="00533C32" w:rsidRDefault="007C4061" w:rsidP="007C4061">
      <w:pPr>
        <w:pStyle w:val="PL"/>
      </w:pPr>
      <w:r w:rsidRPr="00533C32">
        <w:t xml:space="preserve">            application/json:</w:t>
      </w:r>
    </w:p>
    <w:p w14:paraId="46B7E41E" w14:textId="77777777" w:rsidR="007C4061" w:rsidRPr="00533C32" w:rsidRDefault="007C4061" w:rsidP="007C4061">
      <w:pPr>
        <w:pStyle w:val="PL"/>
      </w:pPr>
      <w:r w:rsidRPr="00533C32">
        <w:t xml:space="preserve">              schema:</w:t>
      </w:r>
    </w:p>
    <w:p w14:paraId="17B7265F" w14:textId="77777777" w:rsidR="007C4061" w:rsidRPr="00533C32" w:rsidRDefault="007C4061" w:rsidP="007C4061">
      <w:pPr>
        <w:pStyle w:val="PL"/>
      </w:pPr>
      <w:r w:rsidRPr="00533C32">
        <w:t xml:space="preserve">                $ref: '#/components/schemas/SmfRegistration'</w:t>
      </w:r>
    </w:p>
    <w:p w14:paraId="6847CB53" w14:textId="77777777" w:rsidR="007C4061" w:rsidRDefault="007C4061" w:rsidP="007C4061">
      <w:pPr>
        <w:pStyle w:val="PL"/>
        <w:rPr>
          <w:lang w:eastAsia="zh-CN"/>
        </w:rPr>
      </w:pPr>
      <w:r w:rsidRPr="00533C32">
        <w:t xml:space="preserve">        default:</w:t>
      </w:r>
    </w:p>
    <w:p w14:paraId="25500D9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25220F" w14:textId="77777777" w:rsidR="00A0150A" w:rsidRPr="00533C32" w:rsidRDefault="00A0150A" w:rsidP="007C4061">
      <w:pPr>
        <w:pStyle w:val="PL"/>
        <w:rPr>
          <w:lang w:eastAsia="zh-CN"/>
        </w:rPr>
      </w:pPr>
    </w:p>
    <w:p w14:paraId="2A985DA3" w14:textId="77777777" w:rsidR="007C4061" w:rsidRPr="00533C32" w:rsidRDefault="007C4061" w:rsidP="007C4061">
      <w:pPr>
        <w:pStyle w:val="PL"/>
      </w:pPr>
      <w:r w:rsidRPr="00533C32">
        <w:t xml:space="preserve">    put:</w:t>
      </w:r>
    </w:p>
    <w:p w14:paraId="324CF4EE" w14:textId="77777777" w:rsidR="007C4061" w:rsidRPr="00533C32" w:rsidRDefault="007C4061" w:rsidP="007C4061">
      <w:pPr>
        <w:pStyle w:val="PL"/>
      </w:pPr>
      <w:r w:rsidRPr="00533C32">
        <w:t xml:space="preserve">      summary: To create an individual SMF context data of a UE in the UDR</w:t>
      </w:r>
    </w:p>
    <w:p w14:paraId="4D5D2993" w14:textId="77777777" w:rsidR="007C4061" w:rsidRPr="00533C32" w:rsidRDefault="007C4061" w:rsidP="007C4061">
      <w:pPr>
        <w:pStyle w:val="PL"/>
      </w:pPr>
      <w:r w:rsidRPr="00533C32">
        <w:t xml:space="preserve">      operationId: CreateSmfContextNon3gpp</w:t>
      </w:r>
    </w:p>
    <w:p w14:paraId="0A10C173" w14:textId="77777777" w:rsidR="007C4061" w:rsidRPr="00533C32" w:rsidRDefault="007C4061" w:rsidP="007C4061">
      <w:pPr>
        <w:pStyle w:val="PL"/>
      </w:pPr>
      <w:r w:rsidRPr="00533C32">
        <w:t xml:space="preserve">      tags:</w:t>
      </w:r>
    </w:p>
    <w:p w14:paraId="3FDA1279" w14:textId="77777777" w:rsidR="007C4061" w:rsidRDefault="007C4061" w:rsidP="007C4061">
      <w:pPr>
        <w:pStyle w:val="PL"/>
        <w:rPr>
          <w:lang w:eastAsia="zh-CN"/>
        </w:rPr>
      </w:pPr>
      <w:r w:rsidRPr="00533C32">
        <w:t xml:space="preserve">        - SMF Registration (Document)</w:t>
      </w:r>
    </w:p>
    <w:p w14:paraId="2C03808D" w14:textId="77777777" w:rsidR="00D16A4A" w:rsidRDefault="00D16A4A" w:rsidP="00D16A4A">
      <w:pPr>
        <w:pStyle w:val="PL"/>
      </w:pPr>
      <w:r>
        <w:t xml:space="preserve">      security:</w:t>
      </w:r>
    </w:p>
    <w:p w14:paraId="1D677DD6" w14:textId="77777777" w:rsidR="00D16A4A" w:rsidRDefault="00D16A4A" w:rsidP="00D16A4A">
      <w:pPr>
        <w:pStyle w:val="PL"/>
      </w:pPr>
      <w:r>
        <w:t xml:space="preserve">        - {}</w:t>
      </w:r>
    </w:p>
    <w:p w14:paraId="265341B4" w14:textId="77777777" w:rsidR="00D16A4A" w:rsidRDefault="00D16A4A" w:rsidP="00D16A4A">
      <w:pPr>
        <w:pStyle w:val="PL"/>
      </w:pPr>
      <w:r>
        <w:t xml:space="preserve">        - oAuth2ClientCredentials:</w:t>
      </w:r>
    </w:p>
    <w:p w14:paraId="630C4A64" w14:textId="77777777" w:rsidR="00D16A4A" w:rsidRDefault="00D16A4A" w:rsidP="00D16A4A">
      <w:pPr>
        <w:pStyle w:val="PL"/>
      </w:pPr>
      <w:r>
        <w:t xml:space="preserve">          - nudr-dr</w:t>
      </w:r>
    </w:p>
    <w:p w14:paraId="698EBA6A" w14:textId="77777777" w:rsidR="00E156B5" w:rsidRDefault="00E156B5" w:rsidP="00E156B5">
      <w:pPr>
        <w:pStyle w:val="PL"/>
      </w:pPr>
      <w:r>
        <w:t xml:space="preserve">        - oAuth2ClientCredentials:</w:t>
      </w:r>
    </w:p>
    <w:p w14:paraId="2392576A" w14:textId="77777777" w:rsidR="00E156B5" w:rsidRDefault="00E156B5" w:rsidP="00E156B5">
      <w:pPr>
        <w:pStyle w:val="PL"/>
      </w:pPr>
      <w:r>
        <w:t xml:space="preserve">          - nudr-dr</w:t>
      </w:r>
    </w:p>
    <w:p w14:paraId="40304E5B" w14:textId="77777777" w:rsidR="00E156B5" w:rsidRDefault="00E156B5" w:rsidP="00E156B5">
      <w:pPr>
        <w:pStyle w:val="PL"/>
        <w:rPr>
          <w:lang w:eastAsia="zh-CN"/>
        </w:rPr>
      </w:pPr>
      <w:r>
        <w:t xml:space="preserve">          - nudr-dr:subscription-data</w:t>
      </w:r>
    </w:p>
    <w:p w14:paraId="183AD287" w14:textId="77777777" w:rsidR="00D16A4A" w:rsidRDefault="00D16A4A" w:rsidP="00D16A4A">
      <w:pPr>
        <w:pStyle w:val="PL"/>
      </w:pPr>
      <w:r>
        <w:t xml:space="preserve">        - oAuth2ClientCredentials:</w:t>
      </w:r>
    </w:p>
    <w:p w14:paraId="23AB33E0" w14:textId="77777777" w:rsidR="00D16A4A" w:rsidRDefault="00D16A4A" w:rsidP="00D16A4A">
      <w:pPr>
        <w:pStyle w:val="PL"/>
      </w:pPr>
      <w:r>
        <w:t xml:space="preserve">          - nudr-dr</w:t>
      </w:r>
    </w:p>
    <w:p w14:paraId="79F1E001" w14:textId="77777777" w:rsidR="00D16A4A" w:rsidRDefault="00D16A4A" w:rsidP="00D16A4A">
      <w:pPr>
        <w:pStyle w:val="PL"/>
        <w:rPr>
          <w:lang w:eastAsia="zh-CN"/>
        </w:rPr>
      </w:pPr>
      <w:r>
        <w:t xml:space="preserve">          - nudr-dr:subscription-data:registrations:write</w:t>
      </w:r>
    </w:p>
    <w:p w14:paraId="4F2B7914" w14:textId="77777777" w:rsidR="007C4061" w:rsidRPr="00533C32" w:rsidRDefault="007C4061" w:rsidP="007C4061">
      <w:pPr>
        <w:pStyle w:val="PL"/>
      </w:pPr>
      <w:r w:rsidRPr="00533C32">
        <w:t xml:space="preserve">      parameters:</w:t>
      </w:r>
    </w:p>
    <w:p w14:paraId="51D0D1B3" w14:textId="77777777" w:rsidR="007C4061" w:rsidRPr="00533C32" w:rsidRDefault="007C4061" w:rsidP="007C4061">
      <w:pPr>
        <w:pStyle w:val="PL"/>
      </w:pPr>
      <w:r w:rsidRPr="00533C32">
        <w:t xml:space="preserve">        - name: ueId</w:t>
      </w:r>
    </w:p>
    <w:p w14:paraId="5309AD46" w14:textId="77777777" w:rsidR="007C4061" w:rsidRPr="00533C32" w:rsidRDefault="007C4061" w:rsidP="007C4061">
      <w:pPr>
        <w:pStyle w:val="PL"/>
      </w:pPr>
      <w:r w:rsidRPr="00533C32">
        <w:t xml:space="preserve">          in: path</w:t>
      </w:r>
    </w:p>
    <w:p w14:paraId="354929D3" w14:textId="77777777" w:rsidR="007C4061" w:rsidRPr="00533C32" w:rsidRDefault="007C4061" w:rsidP="007C4061">
      <w:pPr>
        <w:pStyle w:val="PL"/>
      </w:pPr>
      <w:r w:rsidRPr="00533C32">
        <w:t xml:space="preserve">          description: UE id</w:t>
      </w:r>
    </w:p>
    <w:p w14:paraId="52D663DC" w14:textId="77777777" w:rsidR="007C4061" w:rsidRPr="00533C32" w:rsidRDefault="007C4061" w:rsidP="007C4061">
      <w:pPr>
        <w:pStyle w:val="PL"/>
      </w:pPr>
      <w:r w:rsidRPr="00533C32">
        <w:t xml:space="preserve">          required: true</w:t>
      </w:r>
    </w:p>
    <w:p w14:paraId="05C1D175" w14:textId="77777777" w:rsidR="007C4061" w:rsidRPr="00533C32" w:rsidRDefault="007C4061" w:rsidP="007C4061">
      <w:pPr>
        <w:pStyle w:val="PL"/>
      </w:pPr>
      <w:r w:rsidRPr="00533C32">
        <w:t xml:space="preserve">          schema:</w:t>
      </w:r>
    </w:p>
    <w:p w14:paraId="778D2382" w14:textId="77777777" w:rsidR="007C4061" w:rsidRPr="00533C32" w:rsidRDefault="007C4061" w:rsidP="007C4061">
      <w:pPr>
        <w:pStyle w:val="PL"/>
      </w:pPr>
      <w:r w:rsidRPr="00533C32">
        <w:t xml:space="preserve">            $ref: 'TS29571_CommonData.yaml#/components/schemas/VarUeId'</w:t>
      </w:r>
    </w:p>
    <w:p w14:paraId="7C98204B" w14:textId="77777777" w:rsidR="007C4061" w:rsidRPr="00533C32" w:rsidRDefault="007C4061" w:rsidP="007C4061">
      <w:pPr>
        <w:pStyle w:val="PL"/>
      </w:pPr>
      <w:r w:rsidRPr="00533C32">
        <w:t xml:space="preserve">        - name: pduSessionId</w:t>
      </w:r>
    </w:p>
    <w:p w14:paraId="731BD700" w14:textId="77777777" w:rsidR="007C4061" w:rsidRPr="00533C32" w:rsidRDefault="007C4061" w:rsidP="007C4061">
      <w:pPr>
        <w:pStyle w:val="PL"/>
      </w:pPr>
      <w:r w:rsidRPr="00533C32">
        <w:t xml:space="preserve">          in: path</w:t>
      </w:r>
    </w:p>
    <w:p w14:paraId="0E1421A6" w14:textId="77777777" w:rsidR="007C4061" w:rsidRPr="00533C32" w:rsidRDefault="007C4061" w:rsidP="007C4061">
      <w:pPr>
        <w:pStyle w:val="PL"/>
      </w:pPr>
      <w:r w:rsidRPr="00533C32">
        <w:t xml:space="preserve">          description: PDU session id</w:t>
      </w:r>
    </w:p>
    <w:p w14:paraId="355BA084" w14:textId="77777777" w:rsidR="007C4061" w:rsidRPr="00533C32" w:rsidRDefault="007C4061" w:rsidP="007C4061">
      <w:pPr>
        <w:pStyle w:val="PL"/>
      </w:pPr>
      <w:r w:rsidRPr="00533C32">
        <w:t xml:space="preserve">          required: true</w:t>
      </w:r>
    </w:p>
    <w:p w14:paraId="1729BF2C" w14:textId="77777777" w:rsidR="007C4061" w:rsidRPr="00533C32" w:rsidRDefault="007C4061" w:rsidP="007C4061">
      <w:pPr>
        <w:pStyle w:val="PL"/>
        <w:rPr>
          <w:lang w:eastAsia="zh-CN"/>
        </w:rPr>
      </w:pPr>
      <w:r w:rsidRPr="00533C32">
        <w:t xml:space="preserve">          schema:</w:t>
      </w:r>
    </w:p>
    <w:p w14:paraId="3797BEF2" w14:textId="77777777" w:rsidR="007C4061" w:rsidRPr="00533C32" w:rsidRDefault="007C4061" w:rsidP="007C4061">
      <w:pPr>
        <w:pStyle w:val="PL"/>
        <w:rPr>
          <w:lang w:eastAsia="zh-CN"/>
        </w:rPr>
      </w:pPr>
      <w:r w:rsidRPr="00533C32">
        <w:t xml:space="preserve">            $ref: 'TS29571_CommonData.yaml#/components/schemas/PduSessionId'</w:t>
      </w:r>
    </w:p>
    <w:p w14:paraId="53851A16" w14:textId="77777777" w:rsidR="007C4061" w:rsidRPr="00533C32" w:rsidRDefault="007C4061" w:rsidP="007C4061">
      <w:pPr>
        <w:pStyle w:val="PL"/>
      </w:pPr>
      <w:r w:rsidRPr="00533C32">
        <w:t xml:space="preserve">      requestBody:</w:t>
      </w:r>
    </w:p>
    <w:p w14:paraId="3446A578" w14:textId="77777777" w:rsidR="007C4061" w:rsidRPr="00533C32" w:rsidRDefault="007C4061" w:rsidP="007C4061">
      <w:pPr>
        <w:pStyle w:val="PL"/>
      </w:pPr>
      <w:r w:rsidRPr="00533C32">
        <w:t xml:space="preserve">        content:</w:t>
      </w:r>
    </w:p>
    <w:p w14:paraId="1546C084" w14:textId="77777777" w:rsidR="007C4061" w:rsidRPr="00533C32" w:rsidRDefault="007C4061" w:rsidP="007C4061">
      <w:pPr>
        <w:pStyle w:val="PL"/>
      </w:pPr>
      <w:r w:rsidRPr="00533C32">
        <w:t xml:space="preserve">          application/json:</w:t>
      </w:r>
    </w:p>
    <w:p w14:paraId="56544C36" w14:textId="77777777" w:rsidR="007C4061" w:rsidRPr="00533C32" w:rsidRDefault="007C4061" w:rsidP="007C4061">
      <w:pPr>
        <w:pStyle w:val="PL"/>
      </w:pPr>
      <w:r w:rsidRPr="00533C32">
        <w:t xml:space="preserve">            schema:</w:t>
      </w:r>
    </w:p>
    <w:p w14:paraId="7AFC9FA9" w14:textId="77777777" w:rsidR="007C4061" w:rsidRPr="00533C32" w:rsidRDefault="007C4061" w:rsidP="006352FE">
      <w:pPr>
        <w:pStyle w:val="PL"/>
        <w:outlineLvl w:val="0"/>
      </w:pPr>
      <w:r w:rsidRPr="00533C32">
        <w:t xml:space="preserve">              $ref: '#/components/schemas/SmfRegistration'</w:t>
      </w:r>
    </w:p>
    <w:p w14:paraId="1059D87E" w14:textId="77777777" w:rsidR="0074632F" w:rsidRPr="00533C32" w:rsidRDefault="0074632F" w:rsidP="0074632F">
      <w:pPr>
        <w:pStyle w:val="PL"/>
        <w:outlineLvl w:val="0"/>
      </w:pPr>
      <w:r>
        <w:t xml:space="preserve">        </w:t>
      </w:r>
      <w:r w:rsidRPr="003722F2">
        <w:t>required: true</w:t>
      </w:r>
    </w:p>
    <w:p w14:paraId="488613C0" w14:textId="77777777" w:rsidR="007C4061" w:rsidRPr="00533C32" w:rsidRDefault="007C4061" w:rsidP="007C4061">
      <w:pPr>
        <w:pStyle w:val="PL"/>
      </w:pPr>
      <w:r w:rsidRPr="00533C32">
        <w:t xml:space="preserve">      responses:</w:t>
      </w:r>
    </w:p>
    <w:p w14:paraId="5AB0823E" w14:textId="77777777" w:rsidR="007C4061" w:rsidRPr="00533C32" w:rsidRDefault="007C4061" w:rsidP="007C4061">
      <w:pPr>
        <w:pStyle w:val="PL"/>
      </w:pPr>
      <w:r w:rsidRPr="00533C32">
        <w:t xml:space="preserve">        '201':</w:t>
      </w:r>
    </w:p>
    <w:p w14:paraId="40816807"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3F80B6C6" w14:textId="77777777" w:rsidR="001E6A35" w:rsidRPr="009F68CE" w:rsidRDefault="001E6A35" w:rsidP="001E6A35">
      <w:pPr>
        <w:pStyle w:val="PL"/>
      </w:pPr>
      <w:r w:rsidRPr="009F68CE">
        <w:t xml:space="preserve">        </w:t>
      </w:r>
      <w:r>
        <w:t xml:space="preserve">  </w:t>
      </w:r>
      <w:r w:rsidRPr="009F68CE">
        <w:t>content:</w:t>
      </w:r>
    </w:p>
    <w:p w14:paraId="47F0A8CA" w14:textId="77777777" w:rsidR="001E6A35" w:rsidRPr="009F68CE" w:rsidRDefault="001E6A35" w:rsidP="001E6A35">
      <w:pPr>
        <w:pStyle w:val="PL"/>
      </w:pPr>
      <w:r w:rsidRPr="009F68CE">
        <w:t xml:space="preserve">          </w:t>
      </w:r>
      <w:r>
        <w:t xml:space="preserve">  </w:t>
      </w:r>
      <w:r w:rsidRPr="009F68CE">
        <w:t>application/json:</w:t>
      </w:r>
    </w:p>
    <w:p w14:paraId="76882592" w14:textId="77777777" w:rsidR="001E6A35" w:rsidRPr="009F68CE" w:rsidRDefault="001E6A35" w:rsidP="001E6A35">
      <w:pPr>
        <w:pStyle w:val="PL"/>
      </w:pPr>
      <w:r w:rsidRPr="009F68CE">
        <w:t xml:space="preserve">            </w:t>
      </w:r>
      <w:r>
        <w:t xml:space="preserve">  </w:t>
      </w:r>
      <w:r w:rsidRPr="009F68CE">
        <w:t>schema:</w:t>
      </w:r>
    </w:p>
    <w:p w14:paraId="60164A39" w14:textId="77777777" w:rsidR="001E6A35" w:rsidRPr="009F68CE" w:rsidRDefault="001E6A35" w:rsidP="001E6A35">
      <w:pPr>
        <w:pStyle w:val="PL"/>
      </w:pPr>
      <w:r w:rsidRPr="009F68CE">
        <w:t xml:space="preserve">              </w:t>
      </w:r>
      <w:r>
        <w:t xml:space="preserve">  </w:t>
      </w:r>
      <w:r w:rsidRPr="009F68CE">
        <w:t>$ref: '#/components/schemas/SmfRegistration'</w:t>
      </w:r>
    </w:p>
    <w:p w14:paraId="522A5408" w14:textId="77777777" w:rsidR="001E6A35" w:rsidRPr="009F68CE" w:rsidRDefault="001E6A35" w:rsidP="001E6A35">
      <w:pPr>
        <w:pStyle w:val="PL"/>
      </w:pPr>
      <w:r>
        <w:t xml:space="preserve">          </w:t>
      </w:r>
      <w:r w:rsidRPr="009F68CE">
        <w:t>headers:</w:t>
      </w:r>
    </w:p>
    <w:p w14:paraId="3CE6A341" w14:textId="77777777" w:rsidR="001E6A35" w:rsidRPr="009F68CE" w:rsidRDefault="001E6A35" w:rsidP="001E6A35">
      <w:pPr>
        <w:pStyle w:val="PL"/>
      </w:pPr>
      <w:r w:rsidRPr="009F68CE">
        <w:t xml:space="preserve">          </w:t>
      </w:r>
      <w:r>
        <w:t xml:space="preserve">  </w:t>
      </w:r>
      <w:r w:rsidRPr="009F68CE">
        <w:t>Location:</w:t>
      </w:r>
    </w:p>
    <w:p w14:paraId="7711C11D"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F2A60D4" w14:textId="77777777" w:rsidR="001E6A35" w:rsidRPr="009F68CE" w:rsidRDefault="001E6A35" w:rsidP="001E6A35">
      <w:pPr>
        <w:pStyle w:val="PL"/>
      </w:pPr>
      <w:r w:rsidRPr="009F68CE">
        <w:t xml:space="preserve">            </w:t>
      </w:r>
      <w:r>
        <w:t xml:space="preserve">  </w:t>
      </w:r>
      <w:r w:rsidRPr="009F68CE">
        <w:t>required: true</w:t>
      </w:r>
    </w:p>
    <w:p w14:paraId="17D1A96B" w14:textId="77777777" w:rsidR="001E6A35" w:rsidRPr="009F68CE" w:rsidRDefault="001E6A35" w:rsidP="001E6A35">
      <w:pPr>
        <w:pStyle w:val="PL"/>
      </w:pPr>
      <w:r w:rsidRPr="009F68CE">
        <w:t xml:space="preserve">            </w:t>
      </w:r>
      <w:r>
        <w:t xml:space="preserve">  </w:t>
      </w:r>
      <w:r w:rsidRPr="009F68CE">
        <w:t>schema:</w:t>
      </w:r>
    </w:p>
    <w:p w14:paraId="615D1FD9" w14:textId="77777777" w:rsidR="001E6A35" w:rsidRPr="009F68CE" w:rsidRDefault="001E6A35" w:rsidP="001E6A35">
      <w:pPr>
        <w:pStyle w:val="PL"/>
        <w:rPr>
          <w:lang w:eastAsia="zh-CN"/>
        </w:rPr>
      </w:pPr>
      <w:r w:rsidRPr="009F68CE">
        <w:t xml:space="preserve">              </w:t>
      </w:r>
      <w:r>
        <w:t xml:space="preserve">  </w:t>
      </w:r>
      <w:r w:rsidRPr="009F68CE">
        <w:t>type: string</w:t>
      </w:r>
    </w:p>
    <w:p w14:paraId="4C9BA797" w14:textId="77777777" w:rsidR="001E6A35" w:rsidRPr="009F68CE" w:rsidRDefault="001E6A35" w:rsidP="001E6A35">
      <w:pPr>
        <w:pStyle w:val="PL"/>
      </w:pPr>
      <w:r>
        <w:t xml:space="preserve">        '204</w:t>
      </w:r>
      <w:r w:rsidRPr="009F68CE">
        <w:t>':</w:t>
      </w:r>
    </w:p>
    <w:p w14:paraId="0A792AF1" w14:textId="77777777" w:rsidR="001E6A35" w:rsidRPr="009F68CE" w:rsidRDefault="001E6A35" w:rsidP="001E6A35">
      <w:pPr>
        <w:pStyle w:val="PL"/>
      </w:pPr>
      <w:r w:rsidRPr="009F68CE">
        <w:t xml:space="preserve">          description: </w:t>
      </w:r>
      <w:r>
        <w:t>No content</w:t>
      </w:r>
    </w:p>
    <w:p w14:paraId="65712648" w14:textId="77777777" w:rsidR="007C4061" w:rsidRDefault="007C4061" w:rsidP="007C4061">
      <w:pPr>
        <w:pStyle w:val="PL"/>
        <w:rPr>
          <w:lang w:eastAsia="zh-CN"/>
        </w:rPr>
      </w:pPr>
      <w:r w:rsidRPr="00533C32">
        <w:t xml:space="preserve">        default:</w:t>
      </w:r>
    </w:p>
    <w:p w14:paraId="40D683FA"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91F646" w14:textId="77777777" w:rsidR="00A0150A" w:rsidRPr="00533C32" w:rsidRDefault="00A0150A" w:rsidP="007C4061">
      <w:pPr>
        <w:pStyle w:val="PL"/>
        <w:rPr>
          <w:lang w:eastAsia="zh-CN"/>
        </w:rPr>
      </w:pPr>
    </w:p>
    <w:p w14:paraId="7AA196D8" w14:textId="77777777" w:rsidR="007C4061" w:rsidRPr="00533C32" w:rsidRDefault="007C4061" w:rsidP="007C4061">
      <w:pPr>
        <w:pStyle w:val="PL"/>
      </w:pPr>
      <w:r w:rsidRPr="00533C32">
        <w:t xml:space="preserve">    delete:</w:t>
      </w:r>
    </w:p>
    <w:p w14:paraId="2424DE3F" w14:textId="77777777" w:rsidR="007C4061" w:rsidRPr="00533C32" w:rsidRDefault="007C4061" w:rsidP="007C4061">
      <w:pPr>
        <w:pStyle w:val="PL"/>
      </w:pPr>
      <w:r w:rsidRPr="00533C32">
        <w:t xml:space="preserve">      summary: To remove an individual SMF context data of a UE the UDR</w:t>
      </w:r>
    </w:p>
    <w:p w14:paraId="356EECFB" w14:textId="77777777" w:rsidR="007C4061" w:rsidRPr="00533C32" w:rsidRDefault="007C4061" w:rsidP="007C4061">
      <w:pPr>
        <w:pStyle w:val="PL"/>
      </w:pPr>
      <w:r w:rsidRPr="00533C32">
        <w:t xml:space="preserve">      operationId: DeleteSmfContext</w:t>
      </w:r>
    </w:p>
    <w:p w14:paraId="7B8627B5" w14:textId="77777777" w:rsidR="007C4061" w:rsidRPr="00533C32" w:rsidRDefault="007C4061" w:rsidP="007C4061">
      <w:pPr>
        <w:pStyle w:val="PL"/>
      </w:pPr>
      <w:r w:rsidRPr="00533C32">
        <w:t xml:space="preserve">      tags:</w:t>
      </w:r>
    </w:p>
    <w:p w14:paraId="64AE3261" w14:textId="77777777" w:rsidR="007C4061" w:rsidRDefault="007C4061" w:rsidP="007C4061">
      <w:pPr>
        <w:pStyle w:val="PL"/>
        <w:rPr>
          <w:lang w:eastAsia="zh-CN"/>
        </w:rPr>
      </w:pPr>
      <w:r w:rsidRPr="00533C32">
        <w:t xml:space="preserve">        - SMF Registration (Document)</w:t>
      </w:r>
    </w:p>
    <w:p w14:paraId="09CF952C" w14:textId="77777777" w:rsidR="002A5465" w:rsidRDefault="002A5465" w:rsidP="002A5465">
      <w:pPr>
        <w:pStyle w:val="PL"/>
      </w:pPr>
      <w:r>
        <w:t xml:space="preserve">      security:</w:t>
      </w:r>
    </w:p>
    <w:p w14:paraId="7B9A7BF8" w14:textId="77777777" w:rsidR="002A5465" w:rsidRDefault="002A5465" w:rsidP="002A5465">
      <w:pPr>
        <w:pStyle w:val="PL"/>
      </w:pPr>
      <w:r>
        <w:t xml:space="preserve">        - {}</w:t>
      </w:r>
    </w:p>
    <w:p w14:paraId="7092C1C4" w14:textId="77777777" w:rsidR="002A5465" w:rsidRDefault="002A5465" w:rsidP="002A5465">
      <w:pPr>
        <w:pStyle w:val="PL"/>
      </w:pPr>
      <w:r>
        <w:t xml:space="preserve">        - oAuth2ClientCredentials:</w:t>
      </w:r>
    </w:p>
    <w:p w14:paraId="492072F7" w14:textId="77777777" w:rsidR="002A5465" w:rsidRDefault="002A5465" w:rsidP="002A5465">
      <w:pPr>
        <w:pStyle w:val="PL"/>
      </w:pPr>
      <w:r>
        <w:t xml:space="preserve">          - nudr-dr</w:t>
      </w:r>
    </w:p>
    <w:p w14:paraId="7CE743D2" w14:textId="77777777" w:rsidR="00E156B5" w:rsidRDefault="00E156B5" w:rsidP="00E156B5">
      <w:pPr>
        <w:pStyle w:val="PL"/>
      </w:pPr>
      <w:r>
        <w:t xml:space="preserve">        - oAuth2ClientCredentials:</w:t>
      </w:r>
    </w:p>
    <w:p w14:paraId="4F21C42D" w14:textId="77777777" w:rsidR="00E156B5" w:rsidRDefault="00E156B5" w:rsidP="00E156B5">
      <w:pPr>
        <w:pStyle w:val="PL"/>
      </w:pPr>
      <w:r>
        <w:t xml:space="preserve">          - nudr-dr</w:t>
      </w:r>
    </w:p>
    <w:p w14:paraId="5D6FD9F9" w14:textId="77777777" w:rsidR="00E156B5" w:rsidRDefault="00E156B5" w:rsidP="00E156B5">
      <w:pPr>
        <w:pStyle w:val="PL"/>
        <w:rPr>
          <w:lang w:eastAsia="zh-CN"/>
        </w:rPr>
      </w:pPr>
      <w:r>
        <w:lastRenderedPageBreak/>
        <w:t xml:space="preserve">          - nudr-dr:subscription-data</w:t>
      </w:r>
    </w:p>
    <w:p w14:paraId="270A0751" w14:textId="77777777" w:rsidR="002A5465" w:rsidRDefault="002A5465" w:rsidP="002A5465">
      <w:pPr>
        <w:pStyle w:val="PL"/>
      </w:pPr>
      <w:r>
        <w:t xml:space="preserve">        - oAuth2ClientCredentials:</w:t>
      </w:r>
    </w:p>
    <w:p w14:paraId="46C76A71" w14:textId="77777777" w:rsidR="002A5465" w:rsidRDefault="002A5465" w:rsidP="002A5465">
      <w:pPr>
        <w:pStyle w:val="PL"/>
      </w:pPr>
      <w:r>
        <w:t xml:space="preserve">          - nudr-dr</w:t>
      </w:r>
    </w:p>
    <w:p w14:paraId="6B4B5DD8" w14:textId="77777777" w:rsidR="002A5465" w:rsidRDefault="002A5465" w:rsidP="002A5465">
      <w:pPr>
        <w:pStyle w:val="PL"/>
        <w:rPr>
          <w:lang w:eastAsia="zh-CN"/>
        </w:rPr>
      </w:pPr>
      <w:r>
        <w:t xml:space="preserve">          - nudr-dr:subscription-data:registrations:write</w:t>
      </w:r>
    </w:p>
    <w:p w14:paraId="455C1DC8" w14:textId="77777777" w:rsidR="007C4061" w:rsidRPr="00533C32" w:rsidRDefault="007C4061" w:rsidP="007C4061">
      <w:pPr>
        <w:pStyle w:val="PL"/>
      </w:pPr>
      <w:r w:rsidRPr="00533C32">
        <w:t xml:space="preserve">      parameters:</w:t>
      </w:r>
    </w:p>
    <w:p w14:paraId="79EF544D" w14:textId="77777777" w:rsidR="007C4061" w:rsidRPr="00533C32" w:rsidRDefault="007C4061" w:rsidP="007C4061">
      <w:pPr>
        <w:pStyle w:val="PL"/>
      </w:pPr>
      <w:r w:rsidRPr="00533C32">
        <w:t xml:space="preserve">        - name: ueId</w:t>
      </w:r>
    </w:p>
    <w:p w14:paraId="6D81F539" w14:textId="77777777" w:rsidR="007C4061" w:rsidRPr="00533C32" w:rsidRDefault="007C4061" w:rsidP="007C4061">
      <w:pPr>
        <w:pStyle w:val="PL"/>
      </w:pPr>
      <w:r w:rsidRPr="00533C32">
        <w:t xml:space="preserve">          in: path</w:t>
      </w:r>
    </w:p>
    <w:p w14:paraId="2DA9713C" w14:textId="77777777" w:rsidR="007C4061" w:rsidRPr="00533C32" w:rsidRDefault="007C4061" w:rsidP="007C4061">
      <w:pPr>
        <w:pStyle w:val="PL"/>
      </w:pPr>
      <w:r w:rsidRPr="00533C32">
        <w:t xml:space="preserve">          description: UE id</w:t>
      </w:r>
    </w:p>
    <w:p w14:paraId="5869E96E" w14:textId="77777777" w:rsidR="007C4061" w:rsidRPr="00533C32" w:rsidRDefault="007C4061" w:rsidP="007C4061">
      <w:pPr>
        <w:pStyle w:val="PL"/>
      </w:pPr>
      <w:r w:rsidRPr="00533C32">
        <w:t xml:space="preserve">          required: true</w:t>
      </w:r>
    </w:p>
    <w:p w14:paraId="722D0A9B" w14:textId="77777777" w:rsidR="007C4061" w:rsidRPr="00533C32" w:rsidRDefault="007C4061" w:rsidP="007C4061">
      <w:pPr>
        <w:pStyle w:val="PL"/>
      </w:pPr>
      <w:r w:rsidRPr="00533C32">
        <w:t xml:space="preserve">          schema:</w:t>
      </w:r>
    </w:p>
    <w:p w14:paraId="44FCE0DB" w14:textId="77777777" w:rsidR="007C4061" w:rsidRPr="00533C32" w:rsidRDefault="007C4061" w:rsidP="007C4061">
      <w:pPr>
        <w:pStyle w:val="PL"/>
      </w:pPr>
      <w:r w:rsidRPr="00533C32">
        <w:t xml:space="preserve">            $ref: 'TS29571_CommonData.yaml#/components/schemas/VarUeId'</w:t>
      </w:r>
    </w:p>
    <w:p w14:paraId="344B17D6" w14:textId="77777777" w:rsidR="007C4061" w:rsidRPr="00533C32" w:rsidRDefault="007C4061" w:rsidP="007C4061">
      <w:pPr>
        <w:pStyle w:val="PL"/>
      </w:pPr>
      <w:r w:rsidRPr="00533C32">
        <w:t xml:space="preserve">        - name: pduSessionId</w:t>
      </w:r>
    </w:p>
    <w:p w14:paraId="3FDE4442" w14:textId="77777777" w:rsidR="007C4061" w:rsidRPr="00533C32" w:rsidRDefault="007C4061" w:rsidP="007C4061">
      <w:pPr>
        <w:pStyle w:val="PL"/>
      </w:pPr>
      <w:r w:rsidRPr="00533C32">
        <w:t xml:space="preserve">          in: path</w:t>
      </w:r>
    </w:p>
    <w:p w14:paraId="4CED77CF" w14:textId="77777777" w:rsidR="007C4061" w:rsidRPr="00533C32" w:rsidRDefault="007C4061" w:rsidP="007C4061">
      <w:pPr>
        <w:pStyle w:val="PL"/>
      </w:pPr>
      <w:r w:rsidRPr="00533C32">
        <w:t xml:space="preserve">          description: PDU session id</w:t>
      </w:r>
    </w:p>
    <w:p w14:paraId="4D1A2640" w14:textId="77777777" w:rsidR="007C4061" w:rsidRPr="00533C32" w:rsidRDefault="007C4061" w:rsidP="007C4061">
      <w:pPr>
        <w:pStyle w:val="PL"/>
      </w:pPr>
      <w:r w:rsidRPr="00533C32">
        <w:t xml:space="preserve">          required: true</w:t>
      </w:r>
    </w:p>
    <w:p w14:paraId="7F3A4E39" w14:textId="77777777" w:rsidR="007C4061" w:rsidRPr="00533C32" w:rsidRDefault="007C4061" w:rsidP="007C4061">
      <w:pPr>
        <w:pStyle w:val="PL"/>
        <w:rPr>
          <w:lang w:eastAsia="zh-CN"/>
        </w:rPr>
      </w:pPr>
      <w:r w:rsidRPr="00533C32">
        <w:t xml:space="preserve">          schema:</w:t>
      </w:r>
    </w:p>
    <w:p w14:paraId="7AD7CCE6" w14:textId="77777777" w:rsidR="007C4061" w:rsidRPr="00533C32" w:rsidRDefault="007C4061" w:rsidP="007C4061">
      <w:pPr>
        <w:pStyle w:val="PL"/>
        <w:rPr>
          <w:lang w:eastAsia="zh-CN"/>
        </w:rPr>
      </w:pPr>
      <w:r w:rsidRPr="00533C32">
        <w:t xml:space="preserve">            $ref: 'TS29571_CommonData.yaml#/components/schemas/PduSessionId'</w:t>
      </w:r>
    </w:p>
    <w:p w14:paraId="43DC9ED9" w14:textId="77777777" w:rsidR="007C4061" w:rsidRPr="00533C32" w:rsidRDefault="007C4061" w:rsidP="007C4061">
      <w:pPr>
        <w:pStyle w:val="PL"/>
      </w:pPr>
      <w:r w:rsidRPr="00533C32">
        <w:t xml:space="preserve">      responses:</w:t>
      </w:r>
    </w:p>
    <w:p w14:paraId="01C6B816" w14:textId="77777777" w:rsidR="007C4061" w:rsidRPr="00533C32" w:rsidRDefault="007C4061" w:rsidP="007C4061">
      <w:pPr>
        <w:pStyle w:val="PL"/>
      </w:pPr>
      <w:r w:rsidRPr="00533C32">
        <w:t xml:space="preserve">        '204':</w:t>
      </w:r>
    </w:p>
    <w:p w14:paraId="3F90E1E2" w14:textId="77777777" w:rsidR="007C4061" w:rsidRPr="00533C32" w:rsidRDefault="007C4061" w:rsidP="007C4061">
      <w:pPr>
        <w:pStyle w:val="PL"/>
      </w:pPr>
      <w:r w:rsidRPr="00533C32">
        <w:t xml:space="preserve">          description: Upon success, an empty response body shall be returned.</w:t>
      </w:r>
    </w:p>
    <w:p w14:paraId="3436764B" w14:textId="77777777" w:rsidR="007C4061" w:rsidRDefault="007C4061" w:rsidP="007C4061">
      <w:pPr>
        <w:pStyle w:val="PL"/>
        <w:rPr>
          <w:lang w:eastAsia="zh-CN"/>
        </w:rPr>
      </w:pPr>
      <w:r w:rsidRPr="00533C32">
        <w:t xml:space="preserve">        default:</w:t>
      </w:r>
    </w:p>
    <w:p w14:paraId="2864E7E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221356D" w14:textId="77777777" w:rsidR="007C4061" w:rsidRPr="00533C32" w:rsidRDefault="007C4061" w:rsidP="007C4061">
      <w:pPr>
        <w:pStyle w:val="PL"/>
      </w:pPr>
    </w:p>
    <w:p w14:paraId="0F0B6C65"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44A1158" w14:textId="77777777" w:rsidR="007C4061" w:rsidRPr="00533C32" w:rsidRDefault="007C4061" w:rsidP="007C4061">
      <w:pPr>
        <w:pStyle w:val="PL"/>
      </w:pPr>
      <w:r w:rsidRPr="00533C32">
        <w:t xml:space="preserve">    get:</w:t>
      </w:r>
    </w:p>
    <w:p w14:paraId="68882EB7" w14:textId="77777777" w:rsidR="007C4061" w:rsidRPr="00533C32" w:rsidRDefault="007C4061" w:rsidP="007C4061">
      <w:pPr>
        <w:pStyle w:val="PL"/>
      </w:pPr>
      <w:r w:rsidRPr="00533C32">
        <w:t xml:space="preserve">      summary: Retrieves the operator specific data of a UE</w:t>
      </w:r>
    </w:p>
    <w:p w14:paraId="4B7502D6" w14:textId="77777777" w:rsidR="007C4061" w:rsidRPr="00533C32" w:rsidRDefault="007C4061" w:rsidP="007C4061">
      <w:pPr>
        <w:pStyle w:val="PL"/>
      </w:pPr>
      <w:r w:rsidRPr="00533C32">
        <w:t xml:space="preserve">      operationId: QueryOperSpecData</w:t>
      </w:r>
    </w:p>
    <w:p w14:paraId="62FABC35" w14:textId="77777777" w:rsidR="007C4061" w:rsidRPr="00533C32" w:rsidRDefault="007C4061" w:rsidP="007C4061">
      <w:pPr>
        <w:pStyle w:val="PL"/>
      </w:pPr>
      <w:r w:rsidRPr="00533C32">
        <w:t xml:space="preserve">      tags:</w:t>
      </w:r>
    </w:p>
    <w:p w14:paraId="48132FBF" w14:textId="77777777" w:rsidR="007C4061" w:rsidRDefault="007C4061" w:rsidP="007C4061">
      <w:pPr>
        <w:pStyle w:val="PL"/>
        <w:rPr>
          <w:lang w:eastAsia="zh-CN"/>
        </w:rPr>
      </w:pPr>
      <w:r w:rsidRPr="00533C32">
        <w:t xml:space="preserve">        - Operator-Specific Data Container (Document)</w:t>
      </w:r>
    </w:p>
    <w:p w14:paraId="231B7AD8" w14:textId="77777777" w:rsidR="00455CE6" w:rsidRDefault="00455CE6" w:rsidP="00455CE6">
      <w:pPr>
        <w:pStyle w:val="PL"/>
      </w:pPr>
      <w:r>
        <w:t xml:space="preserve">      security:</w:t>
      </w:r>
    </w:p>
    <w:p w14:paraId="70447CBE" w14:textId="77777777" w:rsidR="00455CE6" w:rsidRDefault="00455CE6" w:rsidP="00455CE6">
      <w:pPr>
        <w:pStyle w:val="PL"/>
      </w:pPr>
      <w:r>
        <w:t xml:space="preserve">        - {}</w:t>
      </w:r>
    </w:p>
    <w:p w14:paraId="0E7281C8" w14:textId="77777777" w:rsidR="00455CE6" w:rsidRDefault="00455CE6" w:rsidP="00455CE6">
      <w:pPr>
        <w:pStyle w:val="PL"/>
      </w:pPr>
      <w:r>
        <w:t xml:space="preserve">        - oAuth2ClientCredentials:</w:t>
      </w:r>
    </w:p>
    <w:p w14:paraId="59E999C4" w14:textId="77777777" w:rsidR="00455CE6" w:rsidRDefault="00455CE6" w:rsidP="00455CE6">
      <w:pPr>
        <w:pStyle w:val="PL"/>
      </w:pPr>
      <w:r>
        <w:t xml:space="preserve">          - nudr-dr</w:t>
      </w:r>
    </w:p>
    <w:p w14:paraId="71BCD24F" w14:textId="77777777" w:rsidR="00455CE6" w:rsidRDefault="00455CE6" w:rsidP="00455CE6">
      <w:pPr>
        <w:pStyle w:val="PL"/>
      </w:pPr>
      <w:r>
        <w:t xml:space="preserve">        - oAuth2ClientCredentials:</w:t>
      </w:r>
    </w:p>
    <w:p w14:paraId="73DD264B" w14:textId="77777777" w:rsidR="00455CE6" w:rsidRDefault="00455CE6" w:rsidP="00455CE6">
      <w:pPr>
        <w:pStyle w:val="PL"/>
      </w:pPr>
      <w:r>
        <w:t xml:space="preserve">          - nudr-dr</w:t>
      </w:r>
    </w:p>
    <w:p w14:paraId="0613065B" w14:textId="77777777" w:rsidR="00455CE6" w:rsidRPr="00533C32" w:rsidRDefault="00455CE6" w:rsidP="00455CE6">
      <w:pPr>
        <w:pStyle w:val="PL"/>
        <w:rPr>
          <w:lang w:eastAsia="zh-CN"/>
        </w:rPr>
      </w:pPr>
      <w:r>
        <w:t xml:space="preserve">          - nudr-dr:subscription-data</w:t>
      </w:r>
    </w:p>
    <w:p w14:paraId="22E79552" w14:textId="77777777" w:rsidR="007C4061" w:rsidRPr="00533C32" w:rsidRDefault="007C4061" w:rsidP="007C4061">
      <w:pPr>
        <w:pStyle w:val="PL"/>
      </w:pPr>
      <w:r w:rsidRPr="00533C32">
        <w:t xml:space="preserve">      parameters:</w:t>
      </w:r>
    </w:p>
    <w:p w14:paraId="29583079" w14:textId="77777777" w:rsidR="007C4061" w:rsidRPr="00533C32" w:rsidRDefault="007C4061" w:rsidP="007C4061">
      <w:pPr>
        <w:pStyle w:val="PL"/>
      </w:pPr>
      <w:r w:rsidRPr="00533C32">
        <w:t xml:space="preserve">        - name: ueId</w:t>
      </w:r>
    </w:p>
    <w:p w14:paraId="374868F3" w14:textId="77777777" w:rsidR="007C4061" w:rsidRPr="00533C32" w:rsidRDefault="007C4061" w:rsidP="007C4061">
      <w:pPr>
        <w:pStyle w:val="PL"/>
      </w:pPr>
      <w:r w:rsidRPr="00533C32">
        <w:t xml:space="preserve">          in: path</w:t>
      </w:r>
    </w:p>
    <w:p w14:paraId="6FEF07B1" w14:textId="77777777" w:rsidR="007C4061" w:rsidRPr="00533C32" w:rsidRDefault="007C4061" w:rsidP="007C4061">
      <w:pPr>
        <w:pStyle w:val="PL"/>
      </w:pPr>
      <w:r w:rsidRPr="00533C32">
        <w:t xml:space="preserve">          description: UE id</w:t>
      </w:r>
    </w:p>
    <w:p w14:paraId="40071433" w14:textId="77777777" w:rsidR="007C4061" w:rsidRPr="00533C32" w:rsidRDefault="007C4061" w:rsidP="007C4061">
      <w:pPr>
        <w:pStyle w:val="PL"/>
      </w:pPr>
      <w:r w:rsidRPr="00533C32">
        <w:t xml:space="preserve">          required: true</w:t>
      </w:r>
    </w:p>
    <w:p w14:paraId="6A9ECEF4" w14:textId="77777777" w:rsidR="007C4061" w:rsidRPr="00533C32" w:rsidRDefault="007C4061" w:rsidP="007C4061">
      <w:pPr>
        <w:pStyle w:val="PL"/>
      </w:pPr>
      <w:r w:rsidRPr="00533C32">
        <w:t xml:space="preserve">          schema:</w:t>
      </w:r>
    </w:p>
    <w:p w14:paraId="69764C17" w14:textId="77777777" w:rsidR="007C4061" w:rsidRPr="00533C32" w:rsidRDefault="007C4061" w:rsidP="007C4061">
      <w:pPr>
        <w:pStyle w:val="PL"/>
        <w:rPr>
          <w:lang w:eastAsia="zh-CN"/>
        </w:rPr>
      </w:pPr>
      <w:r w:rsidRPr="00533C32">
        <w:t xml:space="preserve">            $ref: 'TS29571_CommonData.yaml#/components/schemas/VarUeId'</w:t>
      </w:r>
    </w:p>
    <w:p w14:paraId="7A520C4F" w14:textId="77777777" w:rsidR="007C4061" w:rsidRPr="00533C32" w:rsidRDefault="007C4061" w:rsidP="007C4061">
      <w:pPr>
        <w:pStyle w:val="PL"/>
        <w:rPr>
          <w:lang w:eastAsia="zh-CN"/>
        </w:rPr>
      </w:pPr>
      <w:r w:rsidRPr="00533C32">
        <w:rPr>
          <w:lang w:eastAsia="zh-CN"/>
        </w:rPr>
        <w:t xml:space="preserve">        - name: fields</w:t>
      </w:r>
    </w:p>
    <w:p w14:paraId="38AF1980" w14:textId="77777777" w:rsidR="007C4061" w:rsidRPr="00533C32" w:rsidRDefault="007C4061" w:rsidP="007C4061">
      <w:pPr>
        <w:pStyle w:val="PL"/>
        <w:rPr>
          <w:lang w:eastAsia="zh-CN"/>
        </w:rPr>
      </w:pPr>
      <w:r w:rsidRPr="00533C32">
        <w:rPr>
          <w:lang w:eastAsia="zh-CN"/>
        </w:rPr>
        <w:t xml:space="preserve">          in: query</w:t>
      </w:r>
    </w:p>
    <w:p w14:paraId="3072256F" w14:textId="77777777" w:rsidR="007C4061" w:rsidRPr="00533C32" w:rsidRDefault="007C4061" w:rsidP="007C4061">
      <w:pPr>
        <w:pStyle w:val="PL"/>
        <w:rPr>
          <w:lang w:eastAsia="zh-CN"/>
        </w:rPr>
      </w:pPr>
      <w:r w:rsidRPr="00533C32">
        <w:rPr>
          <w:lang w:eastAsia="zh-CN"/>
        </w:rPr>
        <w:t xml:space="preserve">          description: attributes to be retrieved</w:t>
      </w:r>
    </w:p>
    <w:p w14:paraId="2612D650" w14:textId="77777777" w:rsidR="007C4061" w:rsidRPr="00533C32" w:rsidRDefault="007C4061" w:rsidP="007C4061">
      <w:pPr>
        <w:pStyle w:val="PL"/>
        <w:rPr>
          <w:lang w:eastAsia="zh-CN"/>
        </w:rPr>
      </w:pPr>
      <w:r w:rsidRPr="00533C32">
        <w:rPr>
          <w:lang w:eastAsia="zh-CN"/>
        </w:rPr>
        <w:t xml:space="preserve">          required: false</w:t>
      </w:r>
    </w:p>
    <w:p w14:paraId="3BB47D60" w14:textId="77777777" w:rsidR="007C4061" w:rsidRPr="00533C32" w:rsidRDefault="007C4061" w:rsidP="007C4061">
      <w:pPr>
        <w:pStyle w:val="PL"/>
        <w:rPr>
          <w:lang w:eastAsia="zh-CN"/>
        </w:rPr>
      </w:pPr>
      <w:r w:rsidRPr="00533C32">
        <w:rPr>
          <w:lang w:eastAsia="zh-CN"/>
        </w:rPr>
        <w:t xml:space="preserve">          schema:</w:t>
      </w:r>
    </w:p>
    <w:p w14:paraId="163A9C33" w14:textId="77777777" w:rsidR="007C4061" w:rsidRPr="00533C32" w:rsidRDefault="007C4061" w:rsidP="007C4061">
      <w:pPr>
        <w:pStyle w:val="PL"/>
        <w:rPr>
          <w:lang w:eastAsia="zh-CN"/>
        </w:rPr>
      </w:pPr>
      <w:r w:rsidRPr="00533C32">
        <w:rPr>
          <w:lang w:eastAsia="zh-CN"/>
        </w:rPr>
        <w:t xml:space="preserve">            type: array</w:t>
      </w:r>
    </w:p>
    <w:p w14:paraId="61871F93" w14:textId="77777777" w:rsidR="007C4061" w:rsidRPr="00533C32" w:rsidRDefault="007C4061" w:rsidP="007C4061">
      <w:pPr>
        <w:pStyle w:val="PL"/>
        <w:rPr>
          <w:lang w:eastAsia="zh-CN"/>
        </w:rPr>
      </w:pPr>
      <w:r w:rsidRPr="00533C32">
        <w:rPr>
          <w:lang w:eastAsia="zh-CN"/>
        </w:rPr>
        <w:t xml:space="preserve">            items:</w:t>
      </w:r>
    </w:p>
    <w:p w14:paraId="17D33C72" w14:textId="77777777" w:rsidR="007C4061" w:rsidRPr="00533C32" w:rsidRDefault="007C4061" w:rsidP="007C4061">
      <w:pPr>
        <w:pStyle w:val="PL"/>
        <w:rPr>
          <w:lang w:eastAsia="zh-CN"/>
        </w:rPr>
      </w:pPr>
      <w:r w:rsidRPr="00533C32">
        <w:rPr>
          <w:lang w:eastAsia="zh-CN"/>
        </w:rPr>
        <w:t xml:space="preserve">              type: string</w:t>
      </w:r>
    </w:p>
    <w:p w14:paraId="1DC2A66D" w14:textId="77777777" w:rsidR="007C4061" w:rsidRPr="00533C32" w:rsidRDefault="007C4061" w:rsidP="007C4061">
      <w:pPr>
        <w:pStyle w:val="PL"/>
        <w:rPr>
          <w:lang w:eastAsia="zh-CN"/>
        </w:rPr>
      </w:pPr>
      <w:r w:rsidRPr="00533C32">
        <w:rPr>
          <w:lang w:eastAsia="zh-CN"/>
        </w:rPr>
        <w:t xml:space="preserve">            minItems: 1</w:t>
      </w:r>
    </w:p>
    <w:p w14:paraId="4F77623D" w14:textId="77777777" w:rsidR="007C4061" w:rsidRPr="00533C32" w:rsidRDefault="007C4061" w:rsidP="007C4061">
      <w:pPr>
        <w:pStyle w:val="PL"/>
      </w:pPr>
      <w:r w:rsidRPr="00533C32">
        <w:t xml:space="preserve">          style: form</w:t>
      </w:r>
    </w:p>
    <w:p w14:paraId="3200924E" w14:textId="77777777" w:rsidR="007C4061" w:rsidRPr="00533C32" w:rsidRDefault="007C4061" w:rsidP="007C4061">
      <w:pPr>
        <w:pStyle w:val="PL"/>
        <w:rPr>
          <w:lang w:eastAsia="zh-CN"/>
        </w:rPr>
      </w:pPr>
      <w:r w:rsidRPr="00533C32">
        <w:t xml:space="preserve">          explode: false</w:t>
      </w:r>
    </w:p>
    <w:p w14:paraId="5AF99380" w14:textId="77777777" w:rsidR="007C4061" w:rsidRPr="00533C32" w:rsidRDefault="007C4061" w:rsidP="007C4061">
      <w:pPr>
        <w:pStyle w:val="PL"/>
      </w:pPr>
      <w:r w:rsidRPr="00533C32">
        <w:t xml:space="preserve">        - name: supported-features</w:t>
      </w:r>
    </w:p>
    <w:p w14:paraId="339C752F" w14:textId="77777777" w:rsidR="007C4061" w:rsidRPr="00533C32" w:rsidRDefault="007C4061" w:rsidP="007C4061">
      <w:pPr>
        <w:pStyle w:val="PL"/>
      </w:pPr>
      <w:r w:rsidRPr="00533C32">
        <w:t xml:space="preserve">          in: query</w:t>
      </w:r>
    </w:p>
    <w:p w14:paraId="14486431" w14:textId="77777777" w:rsidR="007C4061" w:rsidRPr="00533C32" w:rsidRDefault="007C4061" w:rsidP="007C4061">
      <w:pPr>
        <w:pStyle w:val="PL"/>
      </w:pPr>
      <w:r w:rsidRPr="00533C32">
        <w:t xml:space="preserve">          description: Supported Features</w:t>
      </w:r>
    </w:p>
    <w:p w14:paraId="383876A8" w14:textId="77777777" w:rsidR="007C4061" w:rsidRPr="00533C32" w:rsidRDefault="007C4061" w:rsidP="007C4061">
      <w:pPr>
        <w:pStyle w:val="PL"/>
      </w:pPr>
      <w:r w:rsidRPr="00533C32">
        <w:t xml:space="preserve">          schema:</w:t>
      </w:r>
    </w:p>
    <w:p w14:paraId="692CD01D" w14:textId="77777777" w:rsidR="007C4061" w:rsidRPr="00533C32" w:rsidRDefault="007C4061" w:rsidP="007C4061">
      <w:pPr>
        <w:pStyle w:val="PL"/>
        <w:rPr>
          <w:lang w:eastAsia="zh-CN"/>
        </w:rPr>
      </w:pPr>
      <w:r w:rsidRPr="00533C32">
        <w:t xml:space="preserve">             $ref: 'TS29571_CommonData.yaml#/components/schemas/SupportedFeatures'</w:t>
      </w:r>
    </w:p>
    <w:p w14:paraId="7738D481" w14:textId="77777777" w:rsidR="007C4061" w:rsidRPr="00533C32" w:rsidRDefault="007C4061" w:rsidP="007C4061">
      <w:pPr>
        <w:pStyle w:val="PL"/>
      </w:pPr>
      <w:r w:rsidRPr="00533C32">
        <w:t xml:space="preserve">        - name: If-None-Match</w:t>
      </w:r>
    </w:p>
    <w:p w14:paraId="5A3D4F40" w14:textId="77777777" w:rsidR="007C4061" w:rsidRPr="00533C32" w:rsidRDefault="007C4061" w:rsidP="007C4061">
      <w:pPr>
        <w:pStyle w:val="PL"/>
      </w:pPr>
      <w:r w:rsidRPr="00533C32">
        <w:t xml:space="preserve">          in: header</w:t>
      </w:r>
    </w:p>
    <w:p w14:paraId="7D1623C9" w14:textId="77777777" w:rsidR="007C4061" w:rsidRPr="00533C32" w:rsidRDefault="007C4061" w:rsidP="007C4061">
      <w:pPr>
        <w:pStyle w:val="PL"/>
      </w:pPr>
      <w:r w:rsidRPr="00533C32">
        <w:t xml:space="preserve">          description: Validator for conditional requests, as described in RFC 7232, 3.2</w:t>
      </w:r>
    </w:p>
    <w:p w14:paraId="5567D88B" w14:textId="77777777" w:rsidR="007C4061" w:rsidRPr="00533C32" w:rsidRDefault="007C4061" w:rsidP="007C4061">
      <w:pPr>
        <w:pStyle w:val="PL"/>
      </w:pPr>
      <w:r w:rsidRPr="00533C32">
        <w:t xml:space="preserve">          schema:</w:t>
      </w:r>
    </w:p>
    <w:p w14:paraId="0BEB3686" w14:textId="77777777" w:rsidR="007C4061" w:rsidRPr="00533C32" w:rsidRDefault="007C4061" w:rsidP="007C4061">
      <w:pPr>
        <w:pStyle w:val="PL"/>
      </w:pPr>
      <w:r w:rsidRPr="00533C32">
        <w:t xml:space="preserve">            type: string</w:t>
      </w:r>
    </w:p>
    <w:p w14:paraId="599766FA" w14:textId="77777777" w:rsidR="007C4061" w:rsidRPr="00533C32" w:rsidRDefault="007C4061" w:rsidP="007C4061">
      <w:pPr>
        <w:pStyle w:val="PL"/>
      </w:pPr>
      <w:r w:rsidRPr="00533C32">
        <w:t xml:space="preserve">        - name: If-Modified-Since</w:t>
      </w:r>
    </w:p>
    <w:p w14:paraId="20567CC8" w14:textId="77777777" w:rsidR="007C4061" w:rsidRPr="00533C32" w:rsidRDefault="007C4061" w:rsidP="007C4061">
      <w:pPr>
        <w:pStyle w:val="PL"/>
      </w:pPr>
      <w:r w:rsidRPr="00533C32">
        <w:t xml:space="preserve">          in: header</w:t>
      </w:r>
    </w:p>
    <w:p w14:paraId="30FDD714" w14:textId="77777777" w:rsidR="007C4061" w:rsidRPr="00533C32" w:rsidRDefault="007C4061" w:rsidP="007C4061">
      <w:pPr>
        <w:pStyle w:val="PL"/>
      </w:pPr>
      <w:r w:rsidRPr="00533C32">
        <w:t xml:space="preserve">          description: Validator for conditional requests, as described in RFC 7232, 3.3</w:t>
      </w:r>
    </w:p>
    <w:p w14:paraId="1530EC9D" w14:textId="77777777" w:rsidR="007C4061" w:rsidRPr="00533C32" w:rsidRDefault="007C4061" w:rsidP="007C4061">
      <w:pPr>
        <w:pStyle w:val="PL"/>
      </w:pPr>
      <w:r w:rsidRPr="00533C32">
        <w:t xml:space="preserve">          schema:</w:t>
      </w:r>
    </w:p>
    <w:p w14:paraId="10F20E6B" w14:textId="77777777" w:rsidR="007C4061" w:rsidRPr="00533C32" w:rsidRDefault="007C4061" w:rsidP="007C4061">
      <w:pPr>
        <w:pStyle w:val="PL"/>
        <w:rPr>
          <w:lang w:eastAsia="zh-CN"/>
        </w:rPr>
      </w:pPr>
      <w:r w:rsidRPr="00533C32">
        <w:t xml:space="preserve">            type: string</w:t>
      </w:r>
    </w:p>
    <w:p w14:paraId="311FC802" w14:textId="77777777" w:rsidR="007C4061" w:rsidRPr="00533C32" w:rsidRDefault="007C4061" w:rsidP="007C4061">
      <w:pPr>
        <w:pStyle w:val="PL"/>
      </w:pPr>
      <w:r w:rsidRPr="00533C32">
        <w:t xml:space="preserve">      responses:</w:t>
      </w:r>
    </w:p>
    <w:p w14:paraId="2B48C3DA" w14:textId="77777777" w:rsidR="007C4061" w:rsidRPr="00533C32" w:rsidRDefault="007C4061" w:rsidP="007C4061">
      <w:pPr>
        <w:pStyle w:val="PL"/>
      </w:pPr>
      <w:r w:rsidRPr="00533C32">
        <w:t xml:space="preserve">        '200':</w:t>
      </w:r>
    </w:p>
    <w:p w14:paraId="218E54D8" w14:textId="77777777" w:rsidR="007C4061" w:rsidRPr="00533C32" w:rsidRDefault="007C4061" w:rsidP="007C4061">
      <w:pPr>
        <w:pStyle w:val="PL"/>
      </w:pPr>
      <w:r w:rsidRPr="00533C32">
        <w:t xml:space="preserve">          description: Expected response to a valid request</w:t>
      </w:r>
    </w:p>
    <w:p w14:paraId="6C59A35B" w14:textId="77777777" w:rsidR="007C4061" w:rsidRPr="00533C32" w:rsidRDefault="007C4061" w:rsidP="007C4061">
      <w:pPr>
        <w:pStyle w:val="PL"/>
      </w:pPr>
      <w:r w:rsidRPr="00533C32">
        <w:t xml:space="preserve">          content:</w:t>
      </w:r>
    </w:p>
    <w:p w14:paraId="45DCBF70" w14:textId="77777777" w:rsidR="007C4061" w:rsidRPr="00533C32" w:rsidRDefault="007C4061" w:rsidP="007C4061">
      <w:pPr>
        <w:pStyle w:val="PL"/>
      </w:pPr>
      <w:r w:rsidRPr="00533C32">
        <w:t xml:space="preserve">            application/json:</w:t>
      </w:r>
    </w:p>
    <w:p w14:paraId="40A8FC63" w14:textId="77777777" w:rsidR="007C4061" w:rsidRPr="00533C32" w:rsidRDefault="007C4061" w:rsidP="007C4061">
      <w:pPr>
        <w:pStyle w:val="PL"/>
        <w:rPr>
          <w:lang w:eastAsia="zh-CN"/>
        </w:rPr>
      </w:pPr>
      <w:r w:rsidRPr="00533C32">
        <w:t xml:space="preserve">              schema:</w:t>
      </w:r>
    </w:p>
    <w:p w14:paraId="2DE72D7E" w14:textId="77777777" w:rsidR="007C4061" w:rsidRPr="00533C32" w:rsidRDefault="007C4061" w:rsidP="007C4061">
      <w:pPr>
        <w:pStyle w:val="PL"/>
      </w:pPr>
      <w:r w:rsidRPr="00533C32">
        <w:t xml:space="preserve">                type: object</w:t>
      </w:r>
    </w:p>
    <w:p w14:paraId="1E66594C" w14:textId="77777777" w:rsidR="00BA693A" w:rsidRPr="00533C32" w:rsidRDefault="00BA693A" w:rsidP="00BA693A">
      <w:pPr>
        <w:pStyle w:val="PL"/>
      </w:pPr>
      <w:r w:rsidRPr="009F1CC4">
        <w:rPr>
          <w:noProof w:val="0"/>
        </w:rPr>
        <w:t xml:space="preserve">    </w:t>
      </w:r>
      <w:r>
        <w:rPr>
          <w:noProof w:val="0"/>
        </w:rPr>
        <w:t xml:space="preserve">          </w:t>
      </w:r>
      <w:r w:rsidRPr="009F1CC4">
        <w:rPr>
          <w:noProof w:val="0"/>
        </w:rPr>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18C91836" w14:textId="77777777" w:rsidR="007C4061" w:rsidRPr="00533C32" w:rsidRDefault="007C4061" w:rsidP="007C4061">
      <w:pPr>
        <w:pStyle w:val="PL"/>
        <w:rPr>
          <w:lang w:eastAsia="zh-CN"/>
        </w:rPr>
      </w:pPr>
      <w:r w:rsidRPr="00533C32">
        <w:lastRenderedPageBreak/>
        <w:t xml:space="preserve">                additionalProperties:</w:t>
      </w:r>
    </w:p>
    <w:p w14:paraId="75B2967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5F447FE5" w14:textId="77777777" w:rsidR="007C4061" w:rsidRPr="00533C32" w:rsidRDefault="007C4061" w:rsidP="007C4061">
      <w:pPr>
        <w:pStyle w:val="PL"/>
      </w:pPr>
      <w:r w:rsidRPr="00533C32">
        <w:t xml:space="preserve">          headers:</w:t>
      </w:r>
    </w:p>
    <w:p w14:paraId="61EB5479" w14:textId="77777777" w:rsidR="007C4061" w:rsidRPr="00533C32" w:rsidRDefault="007C4061" w:rsidP="007C4061">
      <w:pPr>
        <w:pStyle w:val="PL"/>
      </w:pPr>
      <w:r w:rsidRPr="00533C32">
        <w:t xml:space="preserve">            Cache-Control:</w:t>
      </w:r>
    </w:p>
    <w:p w14:paraId="1C148F75" w14:textId="77777777" w:rsidR="007C4061" w:rsidRPr="00533C32" w:rsidRDefault="007C4061" w:rsidP="007C4061">
      <w:pPr>
        <w:pStyle w:val="PL"/>
      </w:pPr>
      <w:r w:rsidRPr="00533C32">
        <w:t xml:space="preserve">              description: Cache-Control containing max-age, as described in RFC 7234, 5.2</w:t>
      </w:r>
    </w:p>
    <w:p w14:paraId="5BD04BC0" w14:textId="77777777" w:rsidR="007C4061" w:rsidRPr="00533C32" w:rsidRDefault="007C4061" w:rsidP="007C4061">
      <w:pPr>
        <w:pStyle w:val="PL"/>
      </w:pPr>
      <w:r w:rsidRPr="00533C32">
        <w:t xml:space="preserve">              schema:</w:t>
      </w:r>
    </w:p>
    <w:p w14:paraId="60F6F331" w14:textId="77777777" w:rsidR="007C4061" w:rsidRPr="00533C32" w:rsidRDefault="007C4061" w:rsidP="007C4061">
      <w:pPr>
        <w:pStyle w:val="PL"/>
      </w:pPr>
      <w:r w:rsidRPr="00533C32">
        <w:t xml:space="preserve">                type: string</w:t>
      </w:r>
    </w:p>
    <w:p w14:paraId="7CDC94F6" w14:textId="77777777" w:rsidR="007C4061" w:rsidRPr="00533C32" w:rsidRDefault="007C4061" w:rsidP="007C4061">
      <w:pPr>
        <w:pStyle w:val="PL"/>
      </w:pPr>
      <w:r w:rsidRPr="00533C32">
        <w:t xml:space="preserve">            ETag:</w:t>
      </w:r>
    </w:p>
    <w:p w14:paraId="354B8C5E" w14:textId="77777777" w:rsidR="007C4061" w:rsidRPr="00533C32" w:rsidRDefault="007C4061" w:rsidP="007C4061">
      <w:pPr>
        <w:pStyle w:val="PL"/>
      </w:pPr>
      <w:r w:rsidRPr="00533C32">
        <w:t xml:space="preserve">              description: Entity Tag, containing a strong validator, as described in RFC 7232, 2.3</w:t>
      </w:r>
    </w:p>
    <w:p w14:paraId="2E54B450" w14:textId="77777777" w:rsidR="007C4061" w:rsidRPr="00533C32" w:rsidRDefault="007C4061" w:rsidP="007C4061">
      <w:pPr>
        <w:pStyle w:val="PL"/>
      </w:pPr>
      <w:r w:rsidRPr="00533C32">
        <w:t xml:space="preserve">              schema:</w:t>
      </w:r>
    </w:p>
    <w:p w14:paraId="02962374" w14:textId="77777777" w:rsidR="007C4061" w:rsidRPr="00533C32" w:rsidRDefault="007C4061" w:rsidP="007C4061">
      <w:pPr>
        <w:pStyle w:val="PL"/>
      </w:pPr>
      <w:r w:rsidRPr="00533C32">
        <w:t xml:space="preserve">                type: string</w:t>
      </w:r>
    </w:p>
    <w:p w14:paraId="54DACA11" w14:textId="77777777" w:rsidR="007C4061" w:rsidRPr="00533C32" w:rsidRDefault="007C4061" w:rsidP="007C4061">
      <w:pPr>
        <w:pStyle w:val="PL"/>
      </w:pPr>
      <w:r w:rsidRPr="00533C32">
        <w:t xml:space="preserve">            Last-Modified:</w:t>
      </w:r>
    </w:p>
    <w:p w14:paraId="6886DF78" w14:textId="77777777" w:rsidR="007C4061" w:rsidRPr="00533C32" w:rsidRDefault="007C4061" w:rsidP="007C4061">
      <w:pPr>
        <w:pStyle w:val="PL"/>
      </w:pPr>
      <w:r w:rsidRPr="00533C32">
        <w:t xml:space="preserve">              description: Timestamp for last modification of the resource, as described in RFC 7232, 2.2</w:t>
      </w:r>
    </w:p>
    <w:p w14:paraId="1937E1A7" w14:textId="77777777" w:rsidR="007C4061" w:rsidRPr="00533C32" w:rsidRDefault="007C4061" w:rsidP="007C4061">
      <w:pPr>
        <w:pStyle w:val="PL"/>
      </w:pPr>
      <w:r w:rsidRPr="00533C32">
        <w:t xml:space="preserve">              schema:</w:t>
      </w:r>
    </w:p>
    <w:p w14:paraId="0FD87C18" w14:textId="77777777" w:rsidR="007C4061" w:rsidRPr="00533C32" w:rsidRDefault="007C4061" w:rsidP="007C4061">
      <w:pPr>
        <w:pStyle w:val="PL"/>
        <w:rPr>
          <w:lang w:eastAsia="zh-CN"/>
        </w:rPr>
      </w:pPr>
      <w:r w:rsidRPr="00533C32">
        <w:t xml:space="preserve">                type: string</w:t>
      </w:r>
    </w:p>
    <w:p w14:paraId="7F1D4F93" w14:textId="77777777" w:rsidR="007C4061" w:rsidRDefault="007C4061" w:rsidP="007C4061">
      <w:pPr>
        <w:pStyle w:val="PL"/>
        <w:rPr>
          <w:lang w:eastAsia="zh-CN"/>
        </w:rPr>
      </w:pPr>
      <w:r w:rsidRPr="00533C32">
        <w:t xml:space="preserve">        default:</w:t>
      </w:r>
    </w:p>
    <w:p w14:paraId="2282B6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A824C9" w14:textId="77777777" w:rsidR="00A0150A" w:rsidRPr="00533C32" w:rsidRDefault="00A0150A" w:rsidP="007C4061">
      <w:pPr>
        <w:pStyle w:val="PL"/>
        <w:rPr>
          <w:lang w:eastAsia="zh-CN"/>
        </w:rPr>
      </w:pPr>
    </w:p>
    <w:p w14:paraId="4C97DD21" w14:textId="77777777" w:rsidR="007C4061" w:rsidRPr="00533C32" w:rsidRDefault="007C4061" w:rsidP="007C4061">
      <w:pPr>
        <w:pStyle w:val="PL"/>
      </w:pPr>
      <w:r w:rsidRPr="00533C32">
        <w:t xml:space="preserve">    patch:</w:t>
      </w:r>
    </w:p>
    <w:p w14:paraId="790B17F9" w14:textId="77777777" w:rsidR="007C4061" w:rsidRPr="00533C32" w:rsidRDefault="007C4061" w:rsidP="007C4061">
      <w:pPr>
        <w:pStyle w:val="PL"/>
      </w:pPr>
      <w:r w:rsidRPr="00533C32">
        <w:t xml:space="preserve">      summary: To modify operator specific data of a UE</w:t>
      </w:r>
    </w:p>
    <w:p w14:paraId="39A39542"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53A1CABC" w14:textId="77777777" w:rsidR="007C4061" w:rsidRPr="00533C32" w:rsidRDefault="007C4061" w:rsidP="007C4061">
      <w:pPr>
        <w:pStyle w:val="PL"/>
      </w:pPr>
      <w:r w:rsidRPr="00533C32">
        <w:t xml:space="preserve">      tags:</w:t>
      </w:r>
    </w:p>
    <w:p w14:paraId="00EB6C43" w14:textId="77777777" w:rsidR="007C4061" w:rsidRDefault="007C4061" w:rsidP="007C4061">
      <w:pPr>
        <w:pStyle w:val="PL"/>
        <w:rPr>
          <w:lang w:eastAsia="zh-CN"/>
        </w:rPr>
      </w:pPr>
      <w:r w:rsidRPr="00533C32">
        <w:t xml:space="preserve">        - Operator-Specific Data Container (Document)</w:t>
      </w:r>
    </w:p>
    <w:p w14:paraId="62A4F146" w14:textId="77777777" w:rsidR="008B3231" w:rsidRDefault="008B3231" w:rsidP="008B3231">
      <w:pPr>
        <w:pStyle w:val="PL"/>
      </w:pPr>
      <w:r>
        <w:t xml:space="preserve">      security:</w:t>
      </w:r>
    </w:p>
    <w:p w14:paraId="6CC8E757" w14:textId="77777777" w:rsidR="008B3231" w:rsidRDefault="008B3231" w:rsidP="008B3231">
      <w:pPr>
        <w:pStyle w:val="PL"/>
      </w:pPr>
      <w:r>
        <w:t xml:space="preserve">        - {}</w:t>
      </w:r>
    </w:p>
    <w:p w14:paraId="725FE2E6" w14:textId="77777777" w:rsidR="008B3231" w:rsidRDefault="008B3231" w:rsidP="008B3231">
      <w:pPr>
        <w:pStyle w:val="PL"/>
      </w:pPr>
      <w:r>
        <w:t xml:space="preserve">        - oAuth2ClientCredentials:</w:t>
      </w:r>
    </w:p>
    <w:p w14:paraId="639079C7" w14:textId="77777777" w:rsidR="008B3231" w:rsidRDefault="008B3231" w:rsidP="008B3231">
      <w:pPr>
        <w:pStyle w:val="PL"/>
      </w:pPr>
      <w:r>
        <w:t xml:space="preserve">          - nudr-dr</w:t>
      </w:r>
    </w:p>
    <w:p w14:paraId="389CBA9C" w14:textId="77777777" w:rsidR="008B3231" w:rsidRDefault="008B3231" w:rsidP="008B3231">
      <w:pPr>
        <w:pStyle w:val="PL"/>
      </w:pPr>
      <w:r>
        <w:t xml:space="preserve">        - oAuth2ClientCredentials:</w:t>
      </w:r>
    </w:p>
    <w:p w14:paraId="6FAFBB0D" w14:textId="77777777" w:rsidR="008B3231" w:rsidRDefault="008B3231" w:rsidP="008B3231">
      <w:pPr>
        <w:pStyle w:val="PL"/>
      </w:pPr>
      <w:r>
        <w:t xml:space="preserve">          - nudr-dr</w:t>
      </w:r>
    </w:p>
    <w:p w14:paraId="43A7CD65" w14:textId="77777777" w:rsidR="008B3231" w:rsidRPr="00533C32" w:rsidRDefault="008B3231" w:rsidP="008B3231">
      <w:pPr>
        <w:pStyle w:val="PL"/>
        <w:rPr>
          <w:lang w:eastAsia="zh-CN"/>
        </w:rPr>
      </w:pPr>
      <w:r>
        <w:t xml:space="preserve">          - nudr-dr:subscription-data</w:t>
      </w:r>
    </w:p>
    <w:p w14:paraId="177F7648" w14:textId="77777777" w:rsidR="007C4061" w:rsidRPr="00533C32" w:rsidRDefault="007C4061" w:rsidP="007C4061">
      <w:pPr>
        <w:pStyle w:val="PL"/>
      </w:pPr>
      <w:r w:rsidRPr="00533C32">
        <w:t xml:space="preserve">      parameters:</w:t>
      </w:r>
    </w:p>
    <w:p w14:paraId="0FE972CA" w14:textId="77777777" w:rsidR="007C4061" w:rsidRPr="00533C32" w:rsidRDefault="007C4061" w:rsidP="007C4061">
      <w:pPr>
        <w:pStyle w:val="PL"/>
      </w:pPr>
      <w:r w:rsidRPr="00533C32">
        <w:t xml:space="preserve">        - name: ueId</w:t>
      </w:r>
    </w:p>
    <w:p w14:paraId="09E55F91" w14:textId="77777777" w:rsidR="007C4061" w:rsidRPr="00533C32" w:rsidRDefault="007C4061" w:rsidP="007C4061">
      <w:pPr>
        <w:pStyle w:val="PL"/>
      </w:pPr>
      <w:r w:rsidRPr="00533C32">
        <w:t xml:space="preserve">          in: path</w:t>
      </w:r>
    </w:p>
    <w:p w14:paraId="3F8FE949" w14:textId="77777777" w:rsidR="007C4061" w:rsidRPr="00533C32" w:rsidRDefault="007C4061" w:rsidP="007C4061">
      <w:pPr>
        <w:pStyle w:val="PL"/>
      </w:pPr>
      <w:r w:rsidRPr="00533C32">
        <w:t xml:space="preserve">          description: UE id</w:t>
      </w:r>
    </w:p>
    <w:p w14:paraId="0EF5646C" w14:textId="77777777" w:rsidR="007C4061" w:rsidRPr="00533C32" w:rsidRDefault="007C4061" w:rsidP="007C4061">
      <w:pPr>
        <w:pStyle w:val="PL"/>
      </w:pPr>
      <w:r w:rsidRPr="00533C32">
        <w:t xml:space="preserve">          required: true</w:t>
      </w:r>
    </w:p>
    <w:p w14:paraId="771A40F9" w14:textId="77777777" w:rsidR="007C4061" w:rsidRPr="00533C32" w:rsidRDefault="007C4061" w:rsidP="007C4061">
      <w:pPr>
        <w:pStyle w:val="PL"/>
      </w:pPr>
      <w:r w:rsidRPr="00533C32">
        <w:t xml:space="preserve">          schema:</w:t>
      </w:r>
    </w:p>
    <w:p w14:paraId="453B8412" w14:textId="77777777" w:rsidR="007C4061" w:rsidRDefault="007C4061" w:rsidP="007C4061">
      <w:pPr>
        <w:pStyle w:val="PL"/>
        <w:rPr>
          <w:lang w:eastAsia="zh-CN"/>
        </w:rPr>
      </w:pPr>
      <w:r w:rsidRPr="00533C32">
        <w:t xml:space="preserve">            $ref: 'TS29571_CommonData.yaml#/components/schemas/VarUeId'</w:t>
      </w:r>
    </w:p>
    <w:p w14:paraId="17468ADF" w14:textId="77777777" w:rsidR="007C4061" w:rsidRPr="002857AD" w:rsidRDefault="007C4061" w:rsidP="007C4061">
      <w:pPr>
        <w:pStyle w:val="PL"/>
      </w:pPr>
      <w:r w:rsidRPr="002857AD">
        <w:t xml:space="preserve">        - name: supported-features</w:t>
      </w:r>
    </w:p>
    <w:p w14:paraId="084A48CF" w14:textId="77777777" w:rsidR="007C4061" w:rsidRPr="002857AD" w:rsidRDefault="007C4061" w:rsidP="007C4061">
      <w:pPr>
        <w:pStyle w:val="PL"/>
      </w:pPr>
      <w:r w:rsidRPr="002857AD">
        <w:t xml:space="preserve">          in: query</w:t>
      </w:r>
    </w:p>
    <w:p w14:paraId="24D7DEBB" w14:textId="77777777" w:rsidR="007C4061" w:rsidRPr="002857AD" w:rsidRDefault="007C4061" w:rsidP="007C4061">
      <w:pPr>
        <w:pStyle w:val="PL"/>
      </w:pPr>
      <w:r w:rsidRPr="002857AD">
        <w:t xml:space="preserve">          description: Features required to be supported by the target NF</w:t>
      </w:r>
    </w:p>
    <w:p w14:paraId="088861E3" w14:textId="77777777" w:rsidR="007C4061" w:rsidRPr="002857AD" w:rsidRDefault="007C4061" w:rsidP="007C4061">
      <w:pPr>
        <w:pStyle w:val="PL"/>
      </w:pPr>
      <w:r w:rsidRPr="002857AD">
        <w:t xml:space="preserve">          schema:</w:t>
      </w:r>
    </w:p>
    <w:p w14:paraId="731FEC8C" w14:textId="77777777" w:rsidR="007C4061" w:rsidRPr="00533C32" w:rsidRDefault="007C4061" w:rsidP="007C4061">
      <w:pPr>
        <w:pStyle w:val="PL"/>
        <w:rPr>
          <w:lang w:eastAsia="zh-CN"/>
        </w:rPr>
      </w:pPr>
      <w:r w:rsidRPr="002857AD">
        <w:t xml:space="preserve">            $ref: 'TS29571_CommonData.yaml#/components/schemas/SupportedFeatures'</w:t>
      </w:r>
    </w:p>
    <w:p w14:paraId="2AC2A1B5" w14:textId="77777777" w:rsidR="007C4061" w:rsidRPr="00533C32" w:rsidRDefault="007C4061" w:rsidP="007C4061">
      <w:pPr>
        <w:pStyle w:val="PL"/>
      </w:pPr>
      <w:r w:rsidRPr="00533C32">
        <w:t xml:space="preserve">      requestBody:</w:t>
      </w:r>
    </w:p>
    <w:p w14:paraId="07C2777F" w14:textId="77777777" w:rsidR="007C4061" w:rsidRPr="00533C32" w:rsidRDefault="007C4061" w:rsidP="007C4061">
      <w:pPr>
        <w:pStyle w:val="PL"/>
      </w:pPr>
      <w:r w:rsidRPr="00533C32">
        <w:t xml:space="preserve">        content:</w:t>
      </w:r>
    </w:p>
    <w:p w14:paraId="4A6EF557" w14:textId="77777777" w:rsidR="007C4061" w:rsidRPr="00533C32" w:rsidRDefault="007C4061" w:rsidP="007C4061">
      <w:pPr>
        <w:pStyle w:val="PL"/>
      </w:pPr>
      <w:r w:rsidRPr="00533C32">
        <w:t xml:space="preserve">          application/json-patch+json:</w:t>
      </w:r>
    </w:p>
    <w:p w14:paraId="1DC6D8E8" w14:textId="77777777" w:rsidR="007C4061" w:rsidRPr="00533C32" w:rsidRDefault="007C4061" w:rsidP="007C4061">
      <w:pPr>
        <w:pStyle w:val="PL"/>
      </w:pPr>
      <w:r w:rsidRPr="00533C32">
        <w:t xml:space="preserve">            schema:</w:t>
      </w:r>
    </w:p>
    <w:p w14:paraId="707C0F00" w14:textId="77777777" w:rsidR="007C4061" w:rsidRPr="00533C32" w:rsidRDefault="007C4061" w:rsidP="007C4061">
      <w:pPr>
        <w:pStyle w:val="PL"/>
      </w:pPr>
      <w:r w:rsidRPr="00533C32">
        <w:t xml:space="preserve">              type: array</w:t>
      </w:r>
    </w:p>
    <w:p w14:paraId="62586138" w14:textId="77777777" w:rsidR="007C4061" w:rsidRPr="00533C32" w:rsidRDefault="007C4061" w:rsidP="007C4061">
      <w:pPr>
        <w:pStyle w:val="PL"/>
      </w:pPr>
      <w:r w:rsidRPr="00533C32">
        <w:t xml:space="preserve">              items:</w:t>
      </w:r>
    </w:p>
    <w:p w14:paraId="739682AC" w14:textId="77777777" w:rsidR="007C4061" w:rsidRPr="00533C32" w:rsidRDefault="007C4061" w:rsidP="007C4061">
      <w:pPr>
        <w:pStyle w:val="PL"/>
      </w:pPr>
      <w:r w:rsidRPr="00533C32">
        <w:t xml:space="preserve">                $ref: 'TS29571_CommonData.yaml#/components/schemas/PatchItem'</w:t>
      </w:r>
    </w:p>
    <w:p w14:paraId="701FFED0" w14:textId="77777777" w:rsidR="007C4061" w:rsidRPr="00533C32" w:rsidRDefault="007C4061" w:rsidP="007C4061">
      <w:pPr>
        <w:pStyle w:val="PL"/>
      </w:pPr>
      <w:r w:rsidRPr="00533C32">
        <w:t xml:space="preserve">        required: true</w:t>
      </w:r>
    </w:p>
    <w:p w14:paraId="167F54FF" w14:textId="77777777" w:rsidR="007C4061" w:rsidRPr="00533C32" w:rsidRDefault="007C4061" w:rsidP="007C4061">
      <w:pPr>
        <w:pStyle w:val="PL"/>
      </w:pPr>
      <w:r w:rsidRPr="00533C32">
        <w:t xml:space="preserve">      responses:</w:t>
      </w:r>
    </w:p>
    <w:p w14:paraId="2DEC6F9D" w14:textId="77777777" w:rsidR="007C4061" w:rsidRPr="00533C32" w:rsidRDefault="007C4061" w:rsidP="007C4061">
      <w:pPr>
        <w:pStyle w:val="PL"/>
      </w:pPr>
      <w:r w:rsidRPr="00533C32">
        <w:t xml:space="preserve">        '204':</w:t>
      </w:r>
    </w:p>
    <w:p w14:paraId="62829D9E" w14:textId="77777777" w:rsidR="007C4061" w:rsidRPr="00533C32" w:rsidRDefault="007C4061" w:rsidP="007C4061">
      <w:pPr>
        <w:pStyle w:val="PL"/>
      </w:pPr>
      <w:r w:rsidRPr="00533C32">
        <w:t xml:space="preserve">          description: Expected response to a valid request</w:t>
      </w:r>
    </w:p>
    <w:p w14:paraId="47E5B075" w14:textId="77777777" w:rsidR="007C4061" w:rsidRDefault="007C4061" w:rsidP="007C4061">
      <w:pPr>
        <w:pStyle w:val="PL"/>
        <w:rPr>
          <w:lang w:eastAsia="zh-CN"/>
        </w:rPr>
      </w:pPr>
      <w:r>
        <w:rPr>
          <w:rFonts w:hint="eastAsia"/>
          <w:lang w:eastAsia="zh-CN"/>
        </w:rPr>
        <w:t xml:space="preserve">        '200':</w:t>
      </w:r>
    </w:p>
    <w:p w14:paraId="51AF4E39" w14:textId="77777777" w:rsidR="007C4061" w:rsidRPr="000B71E3" w:rsidRDefault="007C4061" w:rsidP="007C4061">
      <w:pPr>
        <w:pStyle w:val="PL"/>
      </w:pPr>
      <w:r w:rsidRPr="000B71E3">
        <w:t xml:space="preserve">          description: Expected response to a valid request</w:t>
      </w:r>
    </w:p>
    <w:p w14:paraId="4D58B2C1" w14:textId="77777777" w:rsidR="007C4061" w:rsidRPr="000B71E3" w:rsidRDefault="007C4061" w:rsidP="007C4061">
      <w:pPr>
        <w:pStyle w:val="PL"/>
      </w:pPr>
      <w:r w:rsidRPr="000B71E3">
        <w:t xml:space="preserve">          content:</w:t>
      </w:r>
    </w:p>
    <w:p w14:paraId="5ECE6BFB" w14:textId="77777777" w:rsidR="007C4061" w:rsidRPr="000B71E3" w:rsidRDefault="007C4061" w:rsidP="007C4061">
      <w:pPr>
        <w:pStyle w:val="PL"/>
      </w:pPr>
      <w:r w:rsidRPr="000B71E3">
        <w:t xml:space="preserve">            application/json:</w:t>
      </w:r>
    </w:p>
    <w:p w14:paraId="30115C2B" w14:textId="77777777" w:rsidR="007C4061" w:rsidRPr="000B71E3" w:rsidRDefault="007C4061" w:rsidP="007C4061">
      <w:pPr>
        <w:pStyle w:val="PL"/>
      </w:pPr>
      <w:r w:rsidRPr="000B71E3">
        <w:t xml:space="preserve">              schema:</w:t>
      </w:r>
    </w:p>
    <w:p w14:paraId="2509AB40"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EFB709E" w14:textId="77777777" w:rsidR="007C4061" w:rsidRPr="00533C32" w:rsidRDefault="007C4061" w:rsidP="007C4061">
      <w:pPr>
        <w:pStyle w:val="PL"/>
      </w:pPr>
      <w:r w:rsidRPr="00533C32">
        <w:t xml:space="preserve">        '403':</w:t>
      </w:r>
    </w:p>
    <w:p w14:paraId="0F1C4A59" w14:textId="77777777" w:rsidR="007C4061" w:rsidRPr="00533C32" w:rsidRDefault="007C4061" w:rsidP="007C4061">
      <w:pPr>
        <w:pStyle w:val="PL"/>
      </w:pPr>
      <w:r w:rsidRPr="00533C32">
        <w:t xml:space="preserve">          description: modification is rejected</w:t>
      </w:r>
    </w:p>
    <w:p w14:paraId="4B5CF001" w14:textId="77777777" w:rsidR="007C4061" w:rsidRPr="00533C32" w:rsidRDefault="007C4061" w:rsidP="007C4061">
      <w:pPr>
        <w:pStyle w:val="PL"/>
      </w:pPr>
      <w:r w:rsidRPr="00533C32">
        <w:t xml:space="preserve">          content:</w:t>
      </w:r>
    </w:p>
    <w:p w14:paraId="47702EA1" w14:textId="77777777" w:rsidR="007C4061" w:rsidRPr="00533C32" w:rsidRDefault="007C4061" w:rsidP="007C4061">
      <w:pPr>
        <w:pStyle w:val="PL"/>
      </w:pPr>
      <w:r w:rsidRPr="00533C32">
        <w:t xml:space="preserve">            application/problem+json:</w:t>
      </w:r>
    </w:p>
    <w:p w14:paraId="35B9AF47" w14:textId="77777777" w:rsidR="007C4061" w:rsidRPr="00533C32" w:rsidRDefault="007C4061" w:rsidP="007C4061">
      <w:pPr>
        <w:pStyle w:val="PL"/>
      </w:pPr>
      <w:r w:rsidRPr="00533C32">
        <w:t xml:space="preserve">              schema:</w:t>
      </w:r>
    </w:p>
    <w:p w14:paraId="2F861A00" w14:textId="77777777" w:rsidR="007C4061" w:rsidRPr="00533C32" w:rsidRDefault="007C4061" w:rsidP="007C4061">
      <w:pPr>
        <w:pStyle w:val="PL"/>
      </w:pPr>
      <w:r w:rsidRPr="00533C32">
        <w:t xml:space="preserve">                $ref: 'TS29571_CommonData.yaml#/components/schemas/ProblemDetails'</w:t>
      </w:r>
    </w:p>
    <w:p w14:paraId="46A0385C" w14:textId="77777777" w:rsidR="007C4061" w:rsidRDefault="007C4061" w:rsidP="007C4061">
      <w:pPr>
        <w:pStyle w:val="PL"/>
        <w:rPr>
          <w:lang w:eastAsia="zh-CN"/>
        </w:rPr>
      </w:pPr>
      <w:r w:rsidRPr="00533C32">
        <w:t xml:space="preserve">        default:</w:t>
      </w:r>
    </w:p>
    <w:p w14:paraId="0B9EEA6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93481C" w14:textId="77777777" w:rsidR="007C4061" w:rsidRPr="00533C32" w:rsidRDefault="007C4061" w:rsidP="007C4061">
      <w:pPr>
        <w:pStyle w:val="PL"/>
      </w:pPr>
    </w:p>
    <w:p w14:paraId="2F423A15"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1ABAFE4A" w14:textId="77777777" w:rsidR="007C4061" w:rsidRPr="00533C32" w:rsidRDefault="007C4061" w:rsidP="007C4061">
      <w:pPr>
        <w:pStyle w:val="PL"/>
      </w:pPr>
      <w:r w:rsidRPr="00533C32">
        <w:t xml:space="preserve">    put:</w:t>
      </w:r>
    </w:p>
    <w:p w14:paraId="12BA1B60" w14:textId="77777777" w:rsidR="007C4061" w:rsidRPr="00533C32" w:rsidRDefault="007C4061" w:rsidP="007C4061">
      <w:pPr>
        <w:pStyle w:val="PL"/>
      </w:pPr>
      <w:r w:rsidRPr="00533C32">
        <w:t xml:space="preserve">      summary: Create the SMSF context data of a UE via 3GPP access</w:t>
      </w:r>
    </w:p>
    <w:p w14:paraId="08B8F816" w14:textId="77777777" w:rsidR="007C4061" w:rsidRPr="00533C32" w:rsidRDefault="007C4061" w:rsidP="007C4061">
      <w:pPr>
        <w:pStyle w:val="PL"/>
      </w:pPr>
      <w:r w:rsidRPr="00533C32">
        <w:t xml:space="preserve">      operationId: CreateSmsfContext3gpp</w:t>
      </w:r>
    </w:p>
    <w:p w14:paraId="3B121F09" w14:textId="77777777" w:rsidR="007C4061" w:rsidRPr="00533C32" w:rsidRDefault="007C4061" w:rsidP="007C4061">
      <w:pPr>
        <w:pStyle w:val="PL"/>
      </w:pPr>
      <w:r w:rsidRPr="00533C32">
        <w:t xml:space="preserve">      tags:</w:t>
      </w:r>
    </w:p>
    <w:p w14:paraId="413D7B34" w14:textId="77777777" w:rsidR="007C4061" w:rsidRDefault="007C4061" w:rsidP="007C4061">
      <w:pPr>
        <w:pStyle w:val="PL"/>
        <w:rPr>
          <w:lang w:eastAsia="zh-CN"/>
        </w:rPr>
      </w:pPr>
      <w:r w:rsidRPr="00533C32">
        <w:t xml:space="preserve">        - SMSF 3GPP Registration (Document)</w:t>
      </w:r>
    </w:p>
    <w:p w14:paraId="6EAC590C" w14:textId="77777777" w:rsidR="0069405E" w:rsidRDefault="0069405E" w:rsidP="0069405E">
      <w:pPr>
        <w:pStyle w:val="PL"/>
      </w:pPr>
      <w:r>
        <w:t xml:space="preserve">      security:</w:t>
      </w:r>
    </w:p>
    <w:p w14:paraId="64E1156C" w14:textId="77777777" w:rsidR="0069405E" w:rsidRDefault="0069405E" w:rsidP="0069405E">
      <w:pPr>
        <w:pStyle w:val="PL"/>
      </w:pPr>
      <w:r>
        <w:t xml:space="preserve">        - {}</w:t>
      </w:r>
    </w:p>
    <w:p w14:paraId="29FFB803" w14:textId="77777777" w:rsidR="0069405E" w:rsidRDefault="0069405E" w:rsidP="0069405E">
      <w:pPr>
        <w:pStyle w:val="PL"/>
      </w:pPr>
      <w:r>
        <w:t xml:space="preserve">        - oAuth2ClientCredentials:</w:t>
      </w:r>
    </w:p>
    <w:p w14:paraId="52431485" w14:textId="77777777" w:rsidR="0069405E" w:rsidRDefault="0069405E" w:rsidP="0069405E">
      <w:pPr>
        <w:pStyle w:val="PL"/>
      </w:pPr>
      <w:r>
        <w:lastRenderedPageBreak/>
        <w:t xml:space="preserve">          - nudr-dr</w:t>
      </w:r>
    </w:p>
    <w:p w14:paraId="72770C74" w14:textId="77777777" w:rsidR="00E156B5" w:rsidRDefault="00E156B5" w:rsidP="00E156B5">
      <w:pPr>
        <w:pStyle w:val="PL"/>
      </w:pPr>
      <w:r>
        <w:t xml:space="preserve">        - oAuth2ClientCredentials:</w:t>
      </w:r>
    </w:p>
    <w:p w14:paraId="5C25ABAF" w14:textId="77777777" w:rsidR="00E156B5" w:rsidRDefault="00E156B5" w:rsidP="00E156B5">
      <w:pPr>
        <w:pStyle w:val="PL"/>
      </w:pPr>
      <w:r>
        <w:t xml:space="preserve">          - nudr-dr</w:t>
      </w:r>
    </w:p>
    <w:p w14:paraId="2C3847FE" w14:textId="77777777" w:rsidR="00E156B5" w:rsidRDefault="00E156B5" w:rsidP="00E156B5">
      <w:pPr>
        <w:pStyle w:val="PL"/>
        <w:rPr>
          <w:lang w:eastAsia="zh-CN"/>
        </w:rPr>
      </w:pPr>
      <w:r>
        <w:t xml:space="preserve">          - nudr-dr:subscription-data</w:t>
      </w:r>
    </w:p>
    <w:p w14:paraId="062EB8F0" w14:textId="77777777" w:rsidR="0069405E" w:rsidRDefault="0069405E" w:rsidP="0069405E">
      <w:pPr>
        <w:pStyle w:val="PL"/>
      </w:pPr>
      <w:r>
        <w:t xml:space="preserve">        - oAuth2ClientCredentials:</w:t>
      </w:r>
    </w:p>
    <w:p w14:paraId="4979849C" w14:textId="77777777" w:rsidR="0069405E" w:rsidRDefault="0069405E" w:rsidP="0069405E">
      <w:pPr>
        <w:pStyle w:val="PL"/>
      </w:pPr>
      <w:r>
        <w:t xml:space="preserve">          - nudr-dr</w:t>
      </w:r>
    </w:p>
    <w:p w14:paraId="55E14211" w14:textId="77777777" w:rsidR="0069405E" w:rsidRDefault="0069405E" w:rsidP="0069405E">
      <w:pPr>
        <w:pStyle w:val="PL"/>
        <w:rPr>
          <w:lang w:eastAsia="zh-CN"/>
        </w:rPr>
      </w:pPr>
      <w:r>
        <w:t xml:space="preserve">          - nudr-dr:subscription-data:registrations:write</w:t>
      </w:r>
    </w:p>
    <w:p w14:paraId="3DB06782" w14:textId="77777777" w:rsidR="007C4061" w:rsidRPr="00533C32" w:rsidRDefault="007C4061" w:rsidP="007C4061">
      <w:pPr>
        <w:pStyle w:val="PL"/>
      </w:pPr>
      <w:r w:rsidRPr="00533C32">
        <w:t xml:space="preserve">      parameters:</w:t>
      </w:r>
    </w:p>
    <w:p w14:paraId="337FBE32" w14:textId="77777777" w:rsidR="007C4061" w:rsidRPr="00533C32" w:rsidRDefault="007C4061" w:rsidP="007C4061">
      <w:pPr>
        <w:pStyle w:val="PL"/>
      </w:pPr>
      <w:r w:rsidRPr="00533C32">
        <w:t xml:space="preserve">        - name: ueId</w:t>
      </w:r>
    </w:p>
    <w:p w14:paraId="46B04115" w14:textId="77777777" w:rsidR="007C4061" w:rsidRPr="00533C32" w:rsidRDefault="007C4061" w:rsidP="007C4061">
      <w:pPr>
        <w:pStyle w:val="PL"/>
      </w:pPr>
      <w:r w:rsidRPr="00533C32">
        <w:t xml:space="preserve">          in: path</w:t>
      </w:r>
    </w:p>
    <w:p w14:paraId="72BD8FF4" w14:textId="77777777" w:rsidR="007C4061" w:rsidRPr="00533C32" w:rsidRDefault="007C4061" w:rsidP="007C4061">
      <w:pPr>
        <w:pStyle w:val="PL"/>
      </w:pPr>
      <w:r w:rsidRPr="00533C32">
        <w:t xml:space="preserve">          description: UE id</w:t>
      </w:r>
    </w:p>
    <w:p w14:paraId="6D486EDC" w14:textId="77777777" w:rsidR="007C4061" w:rsidRPr="00533C32" w:rsidRDefault="007C4061" w:rsidP="007C4061">
      <w:pPr>
        <w:pStyle w:val="PL"/>
      </w:pPr>
      <w:r w:rsidRPr="00533C32">
        <w:t xml:space="preserve">          required: true</w:t>
      </w:r>
    </w:p>
    <w:p w14:paraId="0ED1EB6E" w14:textId="77777777" w:rsidR="007C4061" w:rsidRPr="00533C32" w:rsidRDefault="007C4061" w:rsidP="007C4061">
      <w:pPr>
        <w:pStyle w:val="PL"/>
      </w:pPr>
      <w:r w:rsidRPr="00533C32">
        <w:t xml:space="preserve">          schema:</w:t>
      </w:r>
    </w:p>
    <w:p w14:paraId="26419808" w14:textId="77777777" w:rsidR="007C4061" w:rsidRPr="00533C32" w:rsidRDefault="007C4061" w:rsidP="007C4061">
      <w:pPr>
        <w:pStyle w:val="PL"/>
      </w:pPr>
      <w:r w:rsidRPr="00533C32">
        <w:t xml:space="preserve">            $ref: 'TS29571_CommonData.yaml#/components/schemas/VarUeId'</w:t>
      </w:r>
    </w:p>
    <w:p w14:paraId="3D721FCE" w14:textId="77777777" w:rsidR="007C4061" w:rsidRPr="00533C32" w:rsidRDefault="007C4061" w:rsidP="007C4061">
      <w:pPr>
        <w:pStyle w:val="PL"/>
      </w:pPr>
      <w:r w:rsidRPr="00533C32">
        <w:t xml:space="preserve">      requestBody:</w:t>
      </w:r>
    </w:p>
    <w:p w14:paraId="5E3B04D1" w14:textId="77777777" w:rsidR="007C4061" w:rsidRPr="00533C32" w:rsidRDefault="007C4061" w:rsidP="007C4061">
      <w:pPr>
        <w:pStyle w:val="PL"/>
      </w:pPr>
      <w:r w:rsidRPr="00533C32">
        <w:t xml:space="preserve">        content:</w:t>
      </w:r>
    </w:p>
    <w:p w14:paraId="19349DBF" w14:textId="77777777" w:rsidR="007C4061" w:rsidRPr="00533C32" w:rsidRDefault="007C4061" w:rsidP="007C4061">
      <w:pPr>
        <w:pStyle w:val="PL"/>
      </w:pPr>
      <w:r w:rsidRPr="00533C32">
        <w:t xml:space="preserve">          application/json:</w:t>
      </w:r>
    </w:p>
    <w:p w14:paraId="1294575F" w14:textId="77777777" w:rsidR="007C4061" w:rsidRPr="00533C32" w:rsidRDefault="007C4061" w:rsidP="007C4061">
      <w:pPr>
        <w:pStyle w:val="PL"/>
      </w:pPr>
      <w:r w:rsidRPr="00533C32">
        <w:t xml:space="preserve">            schema:</w:t>
      </w:r>
    </w:p>
    <w:p w14:paraId="5FE886B7" w14:textId="77777777" w:rsidR="007C4061" w:rsidRPr="00533C32" w:rsidRDefault="007C4061" w:rsidP="006352FE">
      <w:pPr>
        <w:pStyle w:val="PL"/>
        <w:outlineLvl w:val="0"/>
      </w:pPr>
      <w:r w:rsidRPr="00533C32">
        <w:t xml:space="preserve">              $ref: '#/components/schemas/SmsfRegistration'</w:t>
      </w:r>
    </w:p>
    <w:p w14:paraId="4486264F" w14:textId="77777777" w:rsidR="0074632F" w:rsidRPr="00533C32" w:rsidRDefault="0074632F" w:rsidP="0074632F">
      <w:pPr>
        <w:pStyle w:val="PL"/>
        <w:outlineLvl w:val="0"/>
      </w:pPr>
      <w:r>
        <w:t xml:space="preserve">        </w:t>
      </w:r>
      <w:r w:rsidRPr="003722F2">
        <w:t>required: true</w:t>
      </w:r>
    </w:p>
    <w:p w14:paraId="768504F3" w14:textId="77777777" w:rsidR="007C4061" w:rsidRPr="00533C32" w:rsidRDefault="007C4061" w:rsidP="007C4061">
      <w:pPr>
        <w:pStyle w:val="PL"/>
      </w:pPr>
      <w:r w:rsidRPr="00533C32">
        <w:t xml:space="preserve">      responses:</w:t>
      </w:r>
    </w:p>
    <w:p w14:paraId="681BE2C0" w14:textId="77777777" w:rsidR="007C4061" w:rsidRPr="00533C32" w:rsidRDefault="007C4061" w:rsidP="007C4061">
      <w:pPr>
        <w:pStyle w:val="PL"/>
      </w:pPr>
      <w:r w:rsidRPr="00533C32">
        <w:t xml:space="preserve">        '204':</w:t>
      </w:r>
    </w:p>
    <w:p w14:paraId="10D6BEFD" w14:textId="77777777" w:rsidR="007C4061" w:rsidRPr="00533C32" w:rsidRDefault="007C4061" w:rsidP="007C4061">
      <w:pPr>
        <w:pStyle w:val="PL"/>
      </w:pPr>
      <w:r w:rsidRPr="00533C32">
        <w:t xml:space="preserve">          description: Upon success, an empty response body shall be returned</w:t>
      </w:r>
    </w:p>
    <w:p w14:paraId="19699E38" w14:textId="77777777" w:rsidR="001E6A35" w:rsidRDefault="001E6A35" w:rsidP="001E6A35">
      <w:pPr>
        <w:pStyle w:val="PL"/>
      </w:pPr>
      <w:r>
        <w:t xml:space="preserve">        '201':</w:t>
      </w:r>
    </w:p>
    <w:p w14:paraId="03E78790" w14:textId="77777777" w:rsidR="001E6A35" w:rsidRDefault="001E6A35" w:rsidP="001E6A35">
      <w:pPr>
        <w:pStyle w:val="PL"/>
      </w:pPr>
      <w:r>
        <w:t xml:space="preserve">          description: Created</w:t>
      </w:r>
    </w:p>
    <w:p w14:paraId="64486226" w14:textId="77777777" w:rsidR="001E6A35" w:rsidRDefault="001E6A35" w:rsidP="001E6A35">
      <w:pPr>
        <w:pStyle w:val="PL"/>
      </w:pPr>
      <w:r>
        <w:t xml:space="preserve">          content:</w:t>
      </w:r>
    </w:p>
    <w:p w14:paraId="47EA268B" w14:textId="77777777" w:rsidR="001E6A35" w:rsidRDefault="001E6A35" w:rsidP="001E6A35">
      <w:pPr>
        <w:pStyle w:val="PL"/>
      </w:pPr>
      <w:r>
        <w:t xml:space="preserve">            application/json:</w:t>
      </w:r>
    </w:p>
    <w:p w14:paraId="7CD57B0F" w14:textId="77777777" w:rsidR="001E6A35" w:rsidRDefault="001E6A35" w:rsidP="001E6A35">
      <w:pPr>
        <w:pStyle w:val="PL"/>
      </w:pPr>
      <w:r>
        <w:t xml:space="preserve">              schema:</w:t>
      </w:r>
    </w:p>
    <w:p w14:paraId="24DEE31D" w14:textId="77777777" w:rsidR="001E6A35" w:rsidRDefault="001E6A35" w:rsidP="001E6A35">
      <w:pPr>
        <w:pStyle w:val="PL"/>
      </w:pPr>
      <w:r>
        <w:t xml:space="preserve">                $ref: '#/components/schemas/</w:t>
      </w:r>
      <w:r w:rsidRPr="000B71E3">
        <w:t>SmsfRegistration'</w:t>
      </w:r>
    </w:p>
    <w:p w14:paraId="15BBA255" w14:textId="77777777" w:rsidR="001E6A35" w:rsidRDefault="001E6A35" w:rsidP="001E6A35">
      <w:pPr>
        <w:pStyle w:val="PL"/>
      </w:pPr>
      <w:r>
        <w:t xml:space="preserve">          headers:</w:t>
      </w:r>
    </w:p>
    <w:p w14:paraId="5A4F65B4" w14:textId="77777777" w:rsidR="001E6A35" w:rsidRDefault="001E6A35" w:rsidP="001E6A35">
      <w:pPr>
        <w:pStyle w:val="PL"/>
      </w:pPr>
      <w:r>
        <w:t xml:space="preserve">            Location:</w:t>
      </w:r>
    </w:p>
    <w:p w14:paraId="32FD8787"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4345176A" w14:textId="77777777" w:rsidR="001E6A35" w:rsidRDefault="001E6A35" w:rsidP="001E6A35">
      <w:pPr>
        <w:pStyle w:val="PL"/>
      </w:pPr>
      <w:r>
        <w:t xml:space="preserve">              required: true</w:t>
      </w:r>
    </w:p>
    <w:p w14:paraId="4CA02163" w14:textId="77777777" w:rsidR="001E6A35" w:rsidRDefault="001E6A35" w:rsidP="001E6A35">
      <w:pPr>
        <w:pStyle w:val="PL"/>
      </w:pPr>
      <w:r>
        <w:t xml:space="preserve">              schema:</w:t>
      </w:r>
    </w:p>
    <w:p w14:paraId="362DB1AD" w14:textId="77777777" w:rsidR="001E6A35" w:rsidRPr="002857AD" w:rsidRDefault="001E6A35" w:rsidP="001E6A35">
      <w:pPr>
        <w:pStyle w:val="PL"/>
      </w:pPr>
      <w:r>
        <w:t xml:space="preserve">                type: string</w:t>
      </w:r>
    </w:p>
    <w:p w14:paraId="3EC6446B" w14:textId="77777777" w:rsidR="004C4B6B" w:rsidRDefault="004C4B6B" w:rsidP="004C4B6B">
      <w:pPr>
        <w:pStyle w:val="PL"/>
      </w:pPr>
      <w:r>
        <w:t xml:space="preserve">        '200':</w:t>
      </w:r>
    </w:p>
    <w:p w14:paraId="573B9BBB" w14:textId="77777777" w:rsidR="004C4B6B" w:rsidRDefault="004C4B6B" w:rsidP="004C4B6B">
      <w:pPr>
        <w:pStyle w:val="PL"/>
      </w:pPr>
      <w:r>
        <w:t xml:space="preserve">          description: Updated</w:t>
      </w:r>
    </w:p>
    <w:p w14:paraId="24D22D20" w14:textId="77777777" w:rsidR="004C4B6B" w:rsidRDefault="004C4B6B" w:rsidP="004C4B6B">
      <w:pPr>
        <w:pStyle w:val="PL"/>
      </w:pPr>
      <w:r>
        <w:t xml:space="preserve">          content:</w:t>
      </w:r>
    </w:p>
    <w:p w14:paraId="2E19F673" w14:textId="77777777" w:rsidR="004C4B6B" w:rsidRDefault="004C4B6B" w:rsidP="004C4B6B">
      <w:pPr>
        <w:pStyle w:val="PL"/>
      </w:pPr>
      <w:r>
        <w:t xml:space="preserve">            application/json:</w:t>
      </w:r>
    </w:p>
    <w:p w14:paraId="35105ABE" w14:textId="77777777" w:rsidR="004C4B6B" w:rsidRDefault="004C4B6B" w:rsidP="004C4B6B">
      <w:pPr>
        <w:pStyle w:val="PL"/>
      </w:pPr>
      <w:r>
        <w:t xml:space="preserve">              schema:</w:t>
      </w:r>
    </w:p>
    <w:p w14:paraId="4F75F101" w14:textId="77777777" w:rsidR="004C4B6B" w:rsidRPr="002857AD" w:rsidRDefault="004C4B6B" w:rsidP="004C4B6B">
      <w:pPr>
        <w:pStyle w:val="PL"/>
      </w:pPr>
      <w:r>
        <w:t xml:space="preserve">                $ref: '#/components/schemas/SmsfRegistration'</w:t>
      </w:r>
    </w:p>
    <w:p w14:paraId="1206041B" w14:textId="77777777" w:rsidR="007C4061" w:rsidRDefault="007C4061" w:rsidP="007C4061">
      <w:pPr>
        <w:pStyle w:val="PL"/>
        <w:rPr>
          <w:lang w:eastAsia="zh-CN"/>
        </w:rPr>
      </w:pPr>
      <w:r w:rsidRPr="00533C32">
        <w:t xml:space="preserve">        default:</w:t>
      </w:r>
    </w:p>
    <w:p w14:paraId="0BD833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3CE8CF" w14:textId="77777777" w:rsidR="00A0150A" w:rsidRPr="00533C32" w:rsidRDefault="00A0150A" w:rsidP="007C4061">
      <w:pPr>
        <w:pStyle w:val="PL"/>
        <w:rPr>
          <w:lang w:eastAsia="zh-CN"/>
        </w:rPr>
      </w:pPr>
    </w:p>
    <w:p w14:paraId="3BBBF3DD" w14:textId="77777777" w:rsidR="007C4061" w:rsidRPr="00533C32" w:rsidRDefault="007C4061" w:rsidP="007C4061">
      <w:pPr>
        <w:pStyle w:val="PL"/>
      </w:pPr>
      <w:r w:rsidRPr="00533C32">
        <w:t xml:space="preserve">    delete:</w:t>
      </w:r>
    </w:p>
    <w:p w14:paraId="348734A3" w14:textId="77777777" w:rsidR="007C4061" w:rsidRPr="00533C32" w:rsidRDefault="007C4061" w:rsidP="007C4061">
      <w:pPr>
        <w:pStyle w:val="PL"/>
      </w:pPr>
      <w:r w:rsidRPr="00533C32">
        <w:t xml:space="preserve">      summary: To remove the SMSF context data of a UE via 3GPP access</w:t>
      </w:r>
    </w:p>
    <w:p w14:paraId="41FB20CA" w14:textId="77777777" w:rsidR="007C4061" w:rsidRPr="00533C32" w:rsidRDefault="007C4061" w:rsidP="007C4061">
      <w:pPr>
        <w:pStyle w:val="PL"/>
      </w:pPr>
      <w:r w:rsidRPr="00533C32">
        <w:t xml:space="preserve">      operationId: DeleteSmsfContext3gpp</w:t>
      </w:r>
    </w:p>
    <w:p w14:paraId="5A25BB79" w14:textId="77777777" w:rsidR="007C4061" w:rsidRPr="00533C32" w:rsidRDefault="007C4061" w:rsidP="007C4061">
      <w:pPr>
        <w:pStyle w:val="PL"/>
      </w:pPr>
      <w:r w:rsidRPr="00533C32">
        <w:t xml:space="preserve">      tags:</w:t>
      </w:r>
    </w:p>
    <w:p w14:paraId="749605D8" w14:textId="77777777" w:rsidR="007C4061" w:rsidRDefault="007C4061" w:rsidP="007C4061">
      <w:pPr>
        <w:pStyle w:val="PL"/>
        <w:rPr>
          <w:lang w:eastAsia="zh-CN"/>
        </w:rPr>
      </w:pPr>
      <w:r w:rsidRPr="00533C32">
        <w:t xml:space="preserve">        - SMSF 3GPP Registration (Document)</w:t>
      </w:r>
    </w:p>
    <w:p w14:paraId="3A6B1718" w14:textId="77777777" w:rsidR="0069405E" w:rsidRDefault="0069405E" w:rsidP="0069405E">
      <w:pPr>
        <w:pStyle w:val="PL"/>
      </w:pPr>
      <w:r>
        <w:t xml:space="preserve">      security:</w:t>
      </w:r>
    </w:p>
    <w:p w14:paraId="3961D5A7" w14:textId="77777777" w:rsidR="0069405E" w:rsidRDefault="0069405E" w:rsidP="0069405E">
      <w:pPr>
        <w:pStyle w:val="PL"/>
      </w:pPr>
      <w:r>
        <w:t xml:space="preserve">        - {}</w:t>
      </w:r>
    </w:p>
    <w:p w14:paraId="794E2AA7" w14:textId="77777777" w:rsidR="0069405E" w:rsidRDefault="0069405E" w:rsidP="0069405E">
      <w:pPr>
        <w:pStyle w:val="PL"/>
      </w:pPr>
      <w:r>
        <w:t xml:space="preserve">        - oAuth2ClientCredentials:</w:t>
      </w:r>
    </w:p>
    <w:p w14:paraId="46C73158" w14:textId="77777777" w:rsidR="0069405E" w:rsidRDefault="0069405E" w:rsidP="0069405E">
      <w:pPr>
        <w:pStyle w:val="PL"/>
      </w:pPr>
      <w:r>
        <w:t xml:space="preserve">          - nudr-dr</w:t>
      </w:r>
    </w:p>
    <w:p w14:paraId="62BCCD5D" w14:textId="77777777" w:rsidR="00E156B5" w:rsidRDefault="00E156B5" w:rsidP="00E156B5">
      <w:pPr>
        <w:pStyle w:val="PL"/>
      </w:pPr>
      <w:r>
        <w:t xml:space="preserve">        - oAuth2ClientCredentials:</w:t>
      </w:r>
    </w:p>
    <w:p w14:paraId="001F652C" w14:textId="77777777" w:rsidR="00E156B5" w:rsidRDefault="00E156B5" w:rsidP="00E156B5">
      <w:pPr>
        <w:pStyle w:val="PL"/>
      </w:pPr>
      <w:r>
        <w:t xml:space="preserve">          - nudr-dr</w:t>
      </w:r>
    </w:p>
    <w:p w14:paraId="4F78EA2D" w14:textId="77777777" w:rsidR="00E156B5" w:rsidRDefault="00E156B5" w:rsidP="00E156B5">
      <w:pPr>
        <w:pStyle w:val="PL"/>
        <w:rPr>
          <w:lang w:eastAsia="zh-CN"/>
        </w:rPr>
      </w:pPr>
      <w:r>
        <w:t xml:space="preserve">          - nudr-dr:subscription-data</w:t>
      </w:r>
    </w:p>
    <w:p w14:paraId="6CBCAC18" w14:textId="77777777" w:rsidR="0069405E" w:rsidRDefault="0069405E" w:rsidP="0069405E">
      <w:pPr>
        <w:pStyle w:val="PL"/>
      </w:pPr>
      <w:r>
        <w:t xml:space="preserve">        - oAuth2ClientCredentials:</w:t>
      </w:r>
    </w:p>
    <w:p w14:paraId="1D230497" w14:textId="77777777" w:rsidR="0069405E" w:rsidRDefault="0069405E" w:rsidP="0069405E">
      <w:pPr>
        <w:pStyle w:val="PL"/>
      </w:pPr>
      <w:r>
        <w:t xml:space="preserve">          - nudr-dr</w:t>
      </w:r>
    </w:p>
    <w:p w14:paraId="6373CFAC" w14:textId="77777777" w:rsidR="0069405E" w:rsidRDefault="0069405E" w:rsidP="0069405E">
      <w:pPr>
        <w:pStyle w:val="PL"/>
        <w:rPr>
          <w:lang w:eastAsia="zh-CN"/>
        </w:rPr>
      </w:pPr>
      <w:r>
        <w:t xml:space="preserve">          - nudr-dr:subscription-data:registrations:write</w:t>
      </w:r>
    </w:p>
    <w:p w14:paraId="6CF2E9E0" w14:textId="77777777" w:rsidR="007C4061" w:rsidRPr="00533C32" w:rsidRDefault="007C4061" w:rsidP="007C4061">
      <w:pPr>
        <w:pStyle w:val="PL"/>
      </w:pPr>
      <w:r w:rsidRPr="00533C32">
        <w:t xml:space="preserve">      parameters:</w:t>
      </w:r>
    </w:p>
    <w:p w14:paraId="3E0321E6" w14:textId="77777777" w:rsidR="007C4061" w:rsidRPr="00533C32" w:rsidRDefault="007C4061" w:rsidP="007C4061">
      <w:pPr>
        <w:pStyle w:val="PL"/>
      </w:pPr>
      <w:r w:rsidRPr="00533C32">
        <w:t xml:space="preserve">        - name: ueId</w:t>
      </w:r>
    </w:p>
    <w:p w14:paraId="19384136" w14:textId="77777777" w:rsidR="007C4061" w:rsidRPr="00533C32" w:rsidRDefault="007C4061" w:rsidP="007C4061">
      <w:pPr>
        <w:pStyle w:val="PL"/>
      </w:pPr>
      <w:r w:rsidRPr="00533C32">
        <w:t xml:space="preserve">          in: path</w:t>
      </w:r>
    </w:p>
    <w:p w14:paraId="1E2A6121" w14:textId="77777777" w:rsidR="007C4061" w:rsidRPr="00533C32" w:rsidRDefault="007C4061" w:rsidP="007C4061">
      <w:pPr>
        <w:pStyle w:val="PL"/>
      </w:pPr>
      <w:r w:rsidRPr="00533C32">
        <w:t xml:space="preserve">          description: UE id</w:t>
      </w:r>
    </w:p>
    <w:p w14:paraId="5ADCDE6B" w14:textId="77777777" w:rsidR="007C4061" w:rsidRPr="00533C32" w:rsidRDefault="007C4061" w:rsidP="007C4061">
      <w:pPr>
        <w:pStyle w:val="PL"/>
      </w:pPr>
      <w:r w:rsidRPr="00533C32">
        <w:t xml:space="preserve">          required: true</w:t>
      </w:r>
    </w:p>
    <w:p w14:paraId="664D87E2" w14:textId="77777777" w:rsidR="007C4061" w:rsidRPr="00533C32" w:rsidRDefault="007C4061" w:rsidP="007C4061">
      <w:pPr>
        <w:pStyle w:val="PL"/>
      </w:pPr>
      <w:r w:rsidRPr="00533C32">
        <w:t xml:space="preserve">          schema:</w:t>
      </w:r>
    </w:p>
    <w:p w14:paraId="4762E136" w14:textId="77777777" w:rsidR="007C4061" w:rsidRPr="00533C32" w:rsidRDefault="007C4061" w:rsidP="007C4061">
      <w:pPr>
        <w:pStyle w:val="PL"/>
      </w:pPr>
      <w:r w:rsidRPr="00533C32">
        <w:t xml:space="preserve">            $ref: 'TS29571_CommonData.yaml#/components/schemas/VarUeId'</w:t>
      </w:r>
    </w:p>
    <w:p w14:paraId="3766B4FA" w14:textId="77777777" w:rsidR="007C4061" w:rsidRPr="00533C32" w:rsidRDefault="007C4061" w:rsidP="007C4061">
      <w:pPr>
        <w:pStyle w:val="PL"/>
      </w:pPr>
      <w:r w:rsidRPr="00533C32">
        <w:t xml:space="preserve">      responses:</w:t>
      </w:r>
    </w:p>
    <w:p w14:paraId="7A39A4EC" w14:textId="77777777" w:rsidR="007C4061" w:rsidRPr="00533C32" w:rsidRDefault="007C4061" w:rsidP="007C4061">
      <w:pPr>
        <w:pStyle w:val="PL"/>
      </w:pPr>
      <w:r w:rsidRPr="00533C32">
        <w:t xml:space="preserve">        '204':</w:t>
      </w:r>
    </w:p>
    <w:p w14:paraId="1078E43A" w14:textId="77777777" w:rsidR="007C4061" w:rsidRPr="00533C32" w:rsidRDefault="007C4061" w:rsidP="007C4061">
      <w:pPr>
        <w:pStyle w:val="PL"/>
      </w:pPr>
      <w:r w:rsidRPr="00533C32">
        <w:t xml:space="preserve">          description: Upon success, an empty response body shall be returned</w:t>
      </w:r>
    </w:p>
    <w:p w14:paraId="08D84D88" w14:textId="77777777" w:rsidR="007C4061" w:rsidRDefault="007C4061" w:rsidP="007C4061">
      <w:pPr>
        <w:pStyle w:val="PL"/>
        <w:rPr>
          <w:lang w:eastAsia="zh-CN"/>
        </w:rPr>
      </w:pPr>
      <w:r w:rsidRPr="00533C32">
        <w:t xml:space="preserve">        default:</w:t>
      </w:r>
    </w:p>
    <w:p w14:paraId="6D23005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D0202E" w14:textId="77777777" w:rsidR="00A0150A" w:rsidRPr="00533C32" w:rsidRDefault="00A0150A" w:rsidP="007C4061">
      <w:pPr>
        <w:pStyle w:val="PL"/>
        <w:rPr>
          <w:lang w:eastAsia="zh-CN"/>
        </w:rPr>
      </w:pPr>
    </w:p>
    <w:p w14:paraId="356F6F2F" w14:textId="77777777" w:rsidR="007C4061" w:rsidRPr="00533C32" w:rsidRDefault="007C4061" w:rsidP="007C4061">
      <w:pPr>
        <w:pStyle w:val="PL"/>
      </w:pPr>
      <w:r w:rsidRPr="00533C32">
        <w:t xml:space="preserve">    get:</w:t>
      </w:r>
    </w:p>
    <w:p w14:paraId="0F093C43" w14:textId="77777777" w:rsidR="007C4061" w:rsidRPr="00533C32" w:rsidRDefault="007C4061" w:rsidP="007C4061">
      <w:pPr>
        <w:pStyle w:val="PL"/>
      </w:pPr>
      <w:r w:rsidRPr="00533C32">
        <w:t xml:space="preserve">      summary: Retrieves the SMSF context data of a UE using 3gpp access</w:t>
      </w:r>
    </w:p>
    <w:p w14:paraId="7059962D" w14:textId="77777777" w:rsidR="007C4061" w:rsidRPr="00533C32" w:rsidRDefault="007C4061" w:rsidP="007C4061">
      <w:pPr>
        <w:pStyle w:val="PL"/>
      </w:pPr>
      <w:r w:rsidRPr="00533C32">
        <w:t xml:space="preserve">      operationId: QuerySmsfContext3gpp</w:t>
      </w:r>
    </w:p>
    <w:p w14:paraId="37E33342" w14:textId="77777777" w:rsidR="007C4061" w:rsidRPr="00533C32" w:rsidRDefault="007C4061" w:rsidP="007C4061">
      <w:pPr>
        <w:pStyle w:val="PL"/>
      </w:pPr>
      <w:r w:rsidRPr="00533C32">
        <w:t xml:space="preserve">      tags:</w:t>
      </w:r>
    </w:p>
    <w:p w14:paraId="22324F02" w14:textId="77777777" w:rsidR="007C4061" w:rsidRDefault="007C4061" w:rsidP="007C4061">
      <w:pPr>
        <w:pStyle w:val="PL"/>
        <w:rPr>
          <w:lang w:eastAsia="zh-CN"/>
        </w:rPr>
      </w:pPr>
      <w:r w:rsidRPr="00533C32">
        <w:t xml:space="preserve">        - SMSF 3GPP Registration (Document)</w:t>
      </w:r>
    </w:p>
    <w:p w14:paraId="7F0DC601" w14:textId="77777777" w:rsidR="008B3231" w:rsidRDefault="008B3231" w:rsidP="008B3231">
      <w:pPr>
        <w:pStyle w:val="PL"/>
      </w:pPr>
      <w:r>
        <w:lastRenderedPageBreak/>
        <w:t xml:space="preserve">      security:</w:t>
      </w:r>
    </w:p>
    <w:p w14:paraId="4E72231A" w14:textId="77777777" w:rsidR="008B3231" w:rsidRDefault="008B3231" w:rsidP="008B3231">
      <w:pPr>
        <w:pStyle w:val="PL"/>
      </w:pPr>
      <w:r>
        <w:t xml:space="preserve">        - {}</w:t>
      </w:r>
    </w:p>
    <w:p w14:paraId="0BB97756" w14:textId="77777777" w:rsidR="008B3231" w:rsidRDefault="008B3231" w:rsidP="008B3231">
      <w:pPr>
        <w:pStyle w:val="PL"/>
      </w:pPr>
      <w:r>
        <w:t xml:space="preserve">        - oAuth2ClientCredentials:</w:t>
      </w:r>
    </w:p>
    <w:p w14:paraId="6523DE61" w14:textId="77777777" w:rsidR="008B3231" w:rsidRDefault="008B3231" w:rsidP="008B3231">
      <w:pPr>
        <w:pStyle w:val="PL"/>
      </w:pPr>
      <w:r>
        <w:t xml:space="preserve">          - nudr-dr</w:t>
      </w:r>
    </w:p>
    <w:p w14:paraId="2C171BA9" w14:textId="77777777" w:rsidR="008B3231" w:rsidRDefault="008B3231" w:rsidP="008B3231">
      <w:pPr>
        <w:pStyle w:val="PL"/>
      </w:pPr>
      <w:r>
        <w:t xml:space="preserve">        - oAuth2ClientCredentials:</w:t>
      </w:r>
    </w:p>
    <w:p w14:paraId="0D8CF5DE" w14:textId="77777777" w:rsidR="008B3231" w:rsidRDefault="008B3231" w:rsidP="008B3231">
      <w:pPr>
        <w:pStyle w:val="PL"/>
      </w:pPr>
      <w:r>
        <w:t xml:space="preserve">          - nudr-dr</w:t>
      </w:r>
    </w:p>
    <w:p w14:paraId="73C10675" w14:textId="77777777" w:rsidR="008B3231" w:rsidRPr="00533C32" w:rsidRDefault="008B3231" w:rsidP="008B3231">
      <w:pPr>
        <w:pStyle w:val="PL"/>
        <w:rPr>
          <w:lang w:eastAsia="zh-CN"/>
        </w:rPr>
      </w:pPr>
      <w:r>
        <w:t xml:space="preserve">          - nudr-dr:subscription-data</w:t>
      </w:r>
    </w:p>
    <w:p w14:paraId="4F21BB47" w14:textId="77777777" w:rsidR="007C4061" w:rsidRPr="00533C32" w:rsidRDefault="007C4061" w:rsidP="007C4061">
      <w:pPr>
        <w:pStyle w:val="PL"/>
      </w:pPr>
      <w:r w:rsidRPr="00533C32">
        <w:t xml:space="preserve">      parameters:</w:t>
      </w:r>
    </w:p>
    <w:p w14:paraId="5C1A6789" w14:textId="77777777" w:rsidR="007C4061" w:rsidRPr="00533C32" w:rsidRDefault="007C4061" w:rsidP="007C4061">
      <w:pPr>
        <w:pStyle w:val="PL"/>
      </w:pPr>
      <w:r w:rsidRPr="00533C32">
        <w:t xml:space="preserve">        - name: ueId</w:t>
      </w:r>
    </w:p>
    <w:p w14:paraId="7C02DD50" w14:textId="77777777" w:rsidR="007C4061" w:rsidRPr="00533C32" w:rsidRDefault="007C4061" w:rsidP="007C4061">
      <w:pPr>
        <w:pStyle w:val="PL"/>
      </w:pPr>
      <w:r w:rsidRPr="00533C32">
        <w:t xml:space="preserve">          in: path</w:t>
      </w:r>
    </w:p>
    <w:p w14:paraId="14F15182" w14:textId="77777777" w:rsidR="007C4061" w:rsidRPr="00533C32" w:rsidRDefault="007C4061" w:rsidP="007C4061">
      <w:pPr>
        <w:pStyle w:val="PL"/>
      </w:pPr>
      <w:r w:rsidRPr="00533C32">
        <w:t xml:space="preserve">          description: UE id</w:t>
      </w:r>
    </w:p>
    <w:p w14:paraId="08D09D0E" w14:textId="77777777" w:rsidR="007C4061" w:rsidRPr="00533C32" w:rsidRDefault="007C4061" w:rsidP="007C4061">
      <w:pPr>
        <w:pStyle w:val="PL"/>
      </w:pPr>
      <w:r w:rsidRPr="00533C32">
        <w:t xml:space="preserve">          required: true</w:t>
      </w:r>
    </w:p>
    <w:p w14:paraId="4625D7BC" w14:textId="77777777" w:rsidR="007C4061" w:rsidRPr="00533C32" w:rsidRDefault="007C4061" w:rsidP="007C4061">
      <w:pPr>
        <w:pStyle w:val="PL"/>
      </w:pPr>
      <w:r w:rsidRPr="00533C32">
        <w:t xml:space="preserve">          schema:</w:t>
      </w:r>
    </w:p>
    <w:p w14:paraId="34D2233C" w14:textId="77777777" w:rsidR="007C4061" w:rsidRPr="00533C32" w:rsidRDefault="007C4061" w:rsidP="007C4061">
      <w:pPr>
        <w:pStyle w:val="PL"/>
        <w:rPr>
          <w:lang w:eastAsia="zh-CN"/>
        </w:rPr>
      </w:pPr>
      <w:r w:rsidRPr="00533C32">
        <w:t xml:space="preserve">            $ref: 'TS29571_CommonData.yaml#/components/schemas/VarUeId'</w:t>
      </w:r>
    </w:p>
    <w:p w14:paraId="7C9E89C3" w14:textId="77777777" w:rsidR="007C4061" w:rsidRPr="00533C32" w:rsidRDefault="007C4061" w:rsidP="007C4061">
      <w:pPr>
        <w:pStyle w:val="PL"/>
        <w:rPr>
          <w:lang w:eastAsia="zh-CN"/>
        </w:rPr>
      </w:pPr>
      <w:r w:rsidRPr="00533C32">
        <w:rPr>
          <w:lang w:eastAsia="zh-CN"/>
        </w:rPr>
        <w:t xml:space="preserve">        - name: fields</w:t>
      </w:r>
    </w:p>
    <w:p w14:paraId="6917FD4A" w14:textId="77777777" w:rsidR="007C4061" w:rsidRPr="00533C32" w:rsidRDefault="007C4061" w:rsidP="007C4061">
      <w:pPr>
        <w:pStyle w:val="PL"/>
        <w:rPr>
          <w:lang w:eastAsia="zh-CN"/>
        </w:rPr>
      </w:pPr>
      <w:r w:rsidRPr="00533C32">
        <w:rPr>
          <w:lang w:eastAsia="zh-CN"/>
        </w:rPr>
        <w:t xml:space="preserve">          in: query</w:t>
      </w:r>
    </w:p>
    <w:p w14:paraId="585CFF09" w14:textId="77777777" w:rsidR="007C4061" w:rsidRPr="00533C32" w:rsidRDefault="007C4061" w:rsidP="007C4061">
      <w:pPr>
        <w:pStyle w:val="PL"/>
        <w:rPr>
          <w:lang w:eastAsia="zh-CN"/>
        </w:rPr>
      </w:pPr>
      <w:r w:rsidRPr="00533C32">
        <w:rPr>
          <w:lang w:eastAsia="zh-CN"/>
        </w:rPr>
        <w:t xml:space="preserve">          description: attributes to be retrieved</w:t>
      </w:r>
    </w:p>
    <w:p w14:paraId="02B0DF7B" w14:textId="77777777" w:rsidR="007C4061" w:rsidRPr="00533C32" w:rsidRDefault="007C4061" w:rsidP="007C4061">
      <w:pPr>
        <w:pStyle w:val="PL"/>
        <w:rPr>
          <w:lang w:eastAsia="zh-CN"/>
        </w:rPr>
      </w:pPr>
      <w:r w:rsidRPr="00533C32">
        <w:rPr>
          <w:lang w:eastAsia="zh-CN"/>
        </w:rPr>
        <w:t xml:space="preserve">          required: false</w:t>
      </w:r>
    </w:p>
    <w:p w14:paraId="567A11AD" w14:textId="77777777" w:rsidR="007C4061" w:rsidRPr="00533C32" w:rsidRDefault="007C4061" w:rsidP="007C4061">
      <w:pPr>
        <w:pStyle w:val="PL"/>
        <w:rPr>
          <w:lang w:eastAsia="zh-CN"/>
        </w:rPr>
      </w:pPr>
      <w:r w:rsidRPr="00533C32">
        <w:rPr>
          <w:lang w:eastAsia="zh-CN"/>
        </w:rPr>
        <w:t xml:space="preserve">          schema:</w:t>
      </w:r>
    </w:p>
    <w:p w14:paraId="24050932" w14:textId="77777777" w:rsidR="007C4061" w:rsidRPr="00533C32" w:rsidRDefault="007C4061" w:rsidP="007C4061">
      <w:pPr>
        <w:pStyle w:val="PL"/>
        <w:rPr>
          <w:lang w:eastAsia="zh-CN"/>
        </w:rPr>
      </w:pPr>
      <w:r w:rsidRPr="00533C32">
        <w:rPr>
          <w:lang w:eastAsia="zh-CN"/>
        </w:rPr>
        <w:t xml:space="preserve">            type: array</w:t>
      </w:r>
    </w:p>
    <w:p w14:paraId="703E8A7E" w14:textId="77777777" w:rsidR="007C4061" w:rsidRPr="00533C32" w:rsidRDefault="007C4061" w:rsidP="007C4061">
      <w:pPr>
        <w:pStyle w:val="PL"/>
        <w:rPr>
          <w:lang w:eastAsia="zh-CN"/>
        </w:rPr>
      </w:pPr>
      <w:r w:rsidRPr="00533C32">
        <w:rPr>
          <w:lang w:eastAsia="zh-CN"/>
        </w:rPr>
        <w:t xml:space="preserve">            items:</w:t>
      </w:r>
    </w:p>
    <w:p w14:paraId="2A5400FB" w14:textId="77777777" w:rsidR="007C4061" w:rsidRPr="00533C32" w:rsidRDefault="007C4061" w:rsidP="007C4061">
      <w:pPr>
        <w:pStyle w:val="PL"/>
        <w:rPr>
          <w:lang w:eastAsia="zh-CN"/>
        </w:rPr>
      </w:pPr>
      <w:r w:rsidRPr="00533C32">
        <w:rPr>
          <w:lang w:eastAsia="zh-CN"/>
        </w:rPr>
        <w:t xml:space="preserve">              type: string</w:t>
      </w:r>
    </w:p>
    <w:p w14:paraId="73B664BD" w14:textId="77777777" w:rsidR="007C4061" w:rsidRPr="00533C32" w:rsidRDefault="007C4061" w:rsidP="007C4061">
      <w:pPr>
        <w:pStyle w:val="PL"/>
        <w:rPr>
          <w:lang w:eastAsia="zh-CN"/>
        </w:rPr>
      </w:pPr>
      <w:r w:rsidRPr="00533C32">
        <w:rPr>
          <w:lang w:eastAsia="zh-CN"/>
        </w:rPr>
        <w:t xml:space="preserve">            minItems: 1</w:t>
      </w:r>
    </w:p>
    <w:p w14:paraId="37439268" w14:textId="77777777" w:rsidR="007C4061" w:rsidRPr="00533C32" w:rsidRDefault="007C4061" w:rsidP="007C4061">
      <w:pPr>
        <w:pStyle w:val="PL"/>
      </w:pPr>
      <w:r w:rsidRPr="00533C32">
        <w:t xml:space="preserve">          style: form</w:t>
      </w:r>
    </w:p>
    <w:p w14:paraId="3654816A" w14:textId="77777777" w:rsidR="007C4061" w:rsidRPr="00533C32" w:rsidRDefault="007C4061" w:rsidP="007C4061">
      <w:pPr>
        <w:pStyle w:val="PL"/>
        <w:rPr>
          <w:lang w:eastAsia="zh-CN"/>
        </w:rPr>
      </w:pPr>
      <w:r w:rsidRPr="00533C32">
        <w:t xml:space="preserve">          explode: false</w:t>
      </w:r>
    </w:p>
    <w:p w14:paraId="62F58CFB" w14:textId="77777777" w:rsidR="007C4061" w:rsidRPr="00533C32" w:rsidRDefault="007C4061" w:rsidP="007C4061">
      <w:pPr>
        <w:pStyle w:val="PL"/>
      </w:pPr>
      <w:r w:rsidRPr="00533C32">
        <w:t xml:space="preserve">        - name: supported-features</w:t>
      </w:r>
    </w:p>
    <w:p w14:paraId="012E7259" w14:textId="77777777" w:rsidR="007C4061" w:rsidRPr="00533C32" w:rsidRDefault="007C4061" w:rsidP="007C4061">
      <w:pPr>
        <w:pStyle w:val="PL"/>
      </w:pPr>
      <w:r w:rsidRPr="00533C32">
        <w:t xml:space="preserve">          in: query</w:t>
      </w:r>
    </w:p>
    <w:p w14:paraId="6DE568CA" w14:textId="77777777" w:rsidR="007C4061" w:rsidRPr="00533C32" w:rsidRDefault="007C4061" w:rsidP="007C4061">
      <w:pPr>
        <w:pStyle w:val="PL"/>
      </w:pPr>
      <w:r w:rsidRPr="00533C32">
        <w:t xml:space="preserve">          description: Supported Features</w:t>
      </w:r>
    </w:p>
    <w:p w14:paraId="14F210E3" w14:textId="77777777" w:rsidR="007C4061" w:rsidRPr="00533C32" w:rsidRDefault="007C4061" w:rsidP="007C4061">
      <w:pPr>
        <w:pStyle w:val="PL"/>
      </w:pPr>
      <w:r w:rsidRPr="00533C32">
        <w:t xml:space="preserve">          schema:</w:t>
      </w:r>
    </w:p>
    <w:p w14:paraId="257E8B17" w14:textId="77777777" w:rsidR="007C4061" w:rsidRPr="00533C32" w:rsidRDefault="007C4061" w:rsidP="007C4061">
      <w:pPr>
        <w:pStyle w:val="PL"/>
        <w:rPr>
          <w:lang w:eastAsia="zh-CN"/>
        </w:rPr>
      </w:pPr>
      <w:r w:rsidRPr="00533C32">
        <w:t xml:space="preserve">             $ref: 'TS29571_CommonData.yaml#/components/schemas/SupportedFeatures'</w:t>
      </w:r>
    </w:p>
    <w:p w14:paraId="02AAB4CC" w14:textId="77777777" w:rsidR="007C4061" w:rsidRPr="00533C32" w:rsidRDefault="007C4061" w:rsidP="007C4061">
      <w:pPr>
        <w:pStyle w:val="PL"/>
      </w:pPr>
      <w:r w:rsidRPr="00533C32">
        <w:t xml:space="preserve">      responses:</w:t>
      </w:r>
    </w:p>
    <w:p w14:paraId="69E69581" w14:textId="77777777" w:rsidR="007C4061" w:rsidRPr="00533C32" w:rsidRDefault="007C4061" w:rsidP="007C4061">
      <w:pPr>
        <w:pStyle w:val="PL"/>
      </w:pPr>
      <w:r w:rsidRPr="00533C32">
        <w:t xml:space="preserve">        '200':</w:t>
      </w:r>
    </w:p>
    <w:p w14:paraId="4E0253D3" w14:textId="77777777" w:rsidR="007C4061" w:rsidRPr="00533C32" w:rsidRDefault="007C4061" w:rsidP="007C4061">
      <w:pPr>
        <w:pStyle w:val="PL"/>
      </w:pPr>
      <w:r w:rsidRPr="00533C32">
        <w:t xml:space="preserve">          description: Expected response to a valid request</w:t>
      </w:r>
    </w:p>
    <w:p w14:paraId="4A56ADF4" w14:textId="77777777" w:rsidR="007C4061" w:rsidRPr="00533C32" w:rsidRDefault="007C4061" w:rsidP="007C4061">
      <w:pPr>
        <w:pStyle w:val="PL"/>
      </w:pPr>
      <w:r w:rsidRPr="00533C32">
        <w:t xml:space="preserve">          content:</w:t>
      </w:r>
    </w:p>
    <w:p w14:paraId="7A5C3D7B" w14:textId="77777777" w:rsidR="007C4061" w:rsidRPr="00533C32" w:rsidRDefault="007C4061" w:rsidP="007C4061">
      <w:pPr>
        <w:pStyle w:val="PL"/>
      </w:pPr>
      <w:r w:rsidRPr="00533C32">
        <w:t xml:space="preserve">            application/json:</w:t>
      </w:r>
    </w:p>
    <w:p w14:paraId="3FAFA1B4" w14:textId="77777777" w:rsidR="007C4061" w:rsidRPr="00533C32" w:rsidRDefault="007C4061" w:rsidP="007C4061">
      <w:pPr>
        <w:pStyle w:val="PL"/>
      </w:pPr>
      <w:r w:rsidRPr="00533C32">
        <w:t xml:space="preserve">              schema:</w:t>
      </w:r>
    </w:p>
    <w:p w14:paraId="4FDB4058" w14:textId="77777777" w:rsidR="007C4061" w:rsidRPr="00533C32" w:rsidRDefault="007C4061" w:rsidP="007C4061">
      <w:pPr>
        <w:pStyle w:val="PL"/>
      </w:pPr>
      <w:r w:rsidRPr="00533C32">
        <w:t xml:space="preserve">                $ref: '#/components/schemas/SmsfRegistration'</w:t>
      </w:r>
    </w:p>
    <w:p w14:paraId="29405486" w14:textId="77777777" w:rsidR="007C4061" w:rsidRDefault="007C4061" w:rsidP="007C4061">
      <w:pPr>
        <w:pStyle w:val="PL"/>
        <w:rPr>
          <w:lang w:eastAsia="zh-CN"/>
        </w:rPr>
      </w:pPr>
      <w:r w:rsidRPr="00533C32">
        <w:t xml:space="preserve">        default:</w:t>
      </w:r>
    </w:p>
    <w:p w14:paraId="23F7696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59279C4" w14:textId="77777777" w:rsidR="007C4061" w:rsidRPr="00533C32" w:rsidRDefault="007C4061" w:rsidP="007C4061">
      <w:pPr>
        <w:pStyle w:val="PL"/>
      </w:pPr>
    </w:p>
    <w:p w14:paraId="3F5631A4"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8BB2775" w14:textId="77777777" w:rsidR="007C4061" w:rsidRPr="00533C32" w:rsidRDefault="007C4061" w:rsidP="007C4061">
      <w:pPr>
        <w:pStyle w:val="PL"/>
      </w:pPr>
      <w:r w:rsidRPr="00533C32">
        <w:t xml:space="preserve">    put:</w:t>
      </w:r>
    </w:p>
    <w:p w14:paraId="6EE5AD43" w14:textId="77777777" w:rsidR="007C4061" w:rsidRPr="00533C32" w:rsidRDefault="007C4061" w:rsidP="007C4061">
      <w:pPr>
        <w:pStyle w:val="PL"/>
      </w:pPr>
      <w:r w:rsidRPr="00533C32">
        <w:t xml:space="preserve">      summary: Create the SMSF context data of a UE via non-3GPP access</w:t>
      </w:r>
    </w:p>
    <w:p w14:paraId="7C34C38B" w14:textId="77777777" w:rsidR="007C4061" w:rsidRPr="00533C32" w:rsidRDefault="007C4061" w:rsidP="007C4061">
      <w:pPr>
        <w:pStyle w:val="PL"/>
      </w:pPr>
      <w:r w:rsidRPr="00533C32">
        <w:t xml:space="preserve">      operationId: CreateSmsfContextNon3gpp</w:t>
      </w:r>
    </w:p>
    <w:p w14:paraId="0F3EB465" w14:textId="77777777" w:rsidR="007C4061" w:rsidRPr="00533C32" w:rsidRDefault="007C4061" w:rsidP="007C4061">
      <w:pPr>
        <w:pStyle w:val="PL"/>
      </w:pPr>
      <w:r w:rsidRPr="00533C32">
        <w:t xml:space="preserve">      tags:</w:t>
      </w:r>
    </w:p>
    <w:p w14:paraId="739B34C5" w14:textId="77777777" w:rsidR="007C4061" w:rsidRDefault="007C4061" w:rsidP="007C4061">
      <w:pPr>
        <w:pStyle w:val="PL"/>
        <w:rPr>
          <w:lang w:eastAsia="zh-CN"/>
        </w:rPr>
      </w:pPr>
      <w:r w:rsidRPr="00533C32">
        <w:t xml:space="preserve">        - SMSF Non-3GPP Registration (Document)</w:t>
      </w:r>
    </w:p>
    <w:p w14:paraId="24445E9B" w14:textId="77777777" w:rsidR="006E726D" w:rsidRDefault="006E726D" w:rsidP="006E726D">
      <w:pPr>
        <w:pStyle w:val="PL"/>
      </w:pPr>
      <w:r>
        <w:t xml:space="preserve">      security:</w:t>
      </w:r>
    </w:p>
    <w:p w14:paraId="6DEE2FA8" w14:textId="77777777" w:rsidR="006E726D" w:rsidRDefault="006E726D" w:rsidP="006E726D">
      <w:pPr>
        <w:pStyle w:val="PL"/>
      </w:pPr>
      <w:r>
        <w:t xml:space="preserve">        - {}</w:t>
      </w:r>
    </w:p>
    <w:p w14:paraId="65A72795" w14:textId="77777777" w:rsidR="006E726D" w:rsidRDefault="006E726D" w:rsidP="006E726D">
      <w:pPr>
        <w:pStyle w:val="PL"/>
      </w:pPr>
      <w:r>
        <w:t xml:space="preserve">        - oAuth2ClientCredentials:</w:t>
      </w:r>
    </w:p>
    <w:p w14:paraId="58A65A2A" w14:textId="77777777" w:rsidR="006E726D" w:rsidRDefault="006E726D" w:rsidP="006E726D">
      <w:pPr>
        <w:pStyle w:val="PL"/>
      </w:pPr>
      <w:r>
        <w:t xml:space="preserve">          - nudr-dr</w:t>
      </w:r>
    </w:p>
    <w:p w14:paraId="00DDF1B3" w14:textId="77777777" w:rsidR="00E156B5" w:rsidRDefault="00E156B5" w:rsidP="00E156B5">
      <w:pPr>
        <w:pStyle w:val="PL"/>
      </w:pPr>
      <w:r>
        <w:t xml:space="preserve">        - oAuth2ClientCredentials:</w:t>
      </w:r>
    </w:p>
    <w:p w14:paraId="5D8E1DD7" w14:textId="77777777" w:rsidR="00E156B5" w:rsidRDefault="00E156B5" w:rsidP="00E156B5">
      <w:pPr>
        <w:pStyle w:val="PL"/>
      </w:pPr>
      <w:r>
        <w:t xml:space="preserve">          - nudr-dr</w:t>
      </w:r>
    </w:p>
    <w:p w14:paraId="301BBBB1" w14:textId="77777777" w:rsidR="00E156B5" w:rsidRDefault="00E156B5" w:rsidP="00E156B5">
      <w:pPr>
        <w:pStyle w:val="PL"/>
        <w:rPr>
          <w:lang w:eastAsia="zh-CN"/>
        </w:rPr>
      </w:pPr>
      <w:r>
        <w:t xml:space="preserve">          - nudr-dr:subscription-data</w:t>
      </w:r>
    </w:p>
    <w:p w14:paraId="32FC3A89" w14:textId="77777777" w:rsidR="006E726D" w:rsidRDefault="006E726D" w:rsidP="006E726D">
      <w:pPr>
        <w:pStyle w:val="PL"/>
      </w:pPr>
      <w:r>
        <w:t xml:space="preserve">        - oAuth2ClientCredentials:</w:t>
      </w:r>
    </w:p>
    <w:p w14:paraId="115E6D51" w14:textId="77777777" w:rsidR="006E726D" w:rsidRDefault="006E726D" w:rsidP="006E726D">
      <w:pPr>
        <w:pStyle w:val="PL"/>
      </w:pPr>
      <w:r>
        <w:t xml:space="preserve">          - nudr-dr</w:t>
      </w:r>
    </w:p>
    <w:p w14:paraId="6E948434" w14:textId="77777777" w:rsidR="006E726D" w:rsidRDefault="006E726D" w:rsidP="006E726D">
      <w:pPr>
        <w:pStyle w:val="PL"/>
        <w:rPr>
          <w:lang w:eastAsia="zh-CN"/>
        </w:rPr>
      </w:pPr>
      <w:r>
        <w:t xml:space="preserve">          - nudr-dr:subscription-data:registrations:write</w:t>
      </w:r>
    </w:p>
    <w:p w14:paraId="52A0BF8B" w14:textId="77777777" w:rsidR="007C4061" w:rsidRPr="00533C32" w:rsidRDefault="007C4061" w:rsidP="007C4061">
      <w:pPr>
        <w:pStyle w:val="PL"/>
      </w:pPr>
      <w:r w:rsidRPr="00533C32">
        <w:t xml:space="preserve">      parameters:</w:t>
      </w:r>
    </w:p>
    <w:p w14:paraId="7BE10CB0" w14:textId="77777777" w:rsidR="007C4061" w:rsidRPr="00533C32" w:rsidRDefault="007C4061" w:rsidP="007C4061">
      <w:pPr>
        <w:pStyle w:val="PL"/>
      </w:pPr>
      <w:r w:rsidRPr="00533C32">
        <w:t xml:space="preserve">        - name: ueId</w:t>
      </w:r>
    </w:p>
    <w:p w14:paraId="03B0A9F0" w14:textId="77777777" w:rsidR="007C4061" w:rsidRPr="00533C32" w:rsidRDefault="007C4061" w:rsidP="007C4061">
      <w:pPr>
        <w:pStyle w:val="PL"/>
      </w:pPr>
      <w:r w:rsidRPr="00533C32">
        <w:t xml:space="preserve">          in: path</w:t>
      </w:r>
    </w:p>
    <w:p w14:paraId="2B74022D" w14:textId="77777777" w:rsidR="007C4061" w:rsidRPr="00533C32" w:rsidRDefault="007C4061" w:rsidP="007C4061">
      <w:pPr>
        <w:pStyle w:val="PL"/>
      </w:pPr>
      <w:r w:rsidRPr="00533C32">
        <w:t xml:space="preserve">          description: UE id</w:t>
      </w:r>
    </w:p>
    <w:p w14:paraId="1C8455B6" w14:textId="77777777" w:rsidR="007C4061" w:rsidRPr="00533C32" w:rsidRDefault="007C4061" w:rsidP="007C4061">
      <w:pPr>
        <w:pStyle w:val="PL"/>
      </w:pPr>
      <w:r w:rsidRPr="00533C32">
        <w:t xml:space="preserve">          required: true</w:t>
      </w:r>
    </w:p>
    <w:p w14:paraId="1BD8E709" w14:textId="77777777" w:rsidR="007C4061" w:rsidRPr="00533C32" w:rsidRDefault="007C4061" w:rsidP="007C4061">
      <w:pPr>
        <w:pStyle w:val="PL"/>
      </w:pPr>
      <w:r w:rsidRPr="00533C32">
        <w:t xml:space="preserve">          schema:</w:t>
      </w:r>
    </w:p>
    <w:p w14:paraId="6B23F56C" w14:textId="77777777" w:rsidR="007C4061" w:rsidRPr="00533C32" w:rsidRDefault="007C4061" w:rsidP="007C4061">
      <w:pPr>
        <w:pStyle w:val="PL"/>
      </w:pPr>
      <w:r w:rsidRPr="00533C32">
        <w:t xml:space="preserve">            $ref: 'TS29571_CommonData.yaml#/components/schemas/VarUeId'</w:t>
      </w:r>
    </w:p>
    <w:p w14:paraId="5D8B1011" w14:textId="77777777" w:rsidR="007C4061" w:rsidRPr="00533C32" w:rsidRDefault="007C4061" w:rsidP="007C4061">
      <w:pPr>
        <w:pStyle w:val="PL"/>
      </w:pPr>
      <w:r w:rsidRPr="00533C32">
        <w:t xml:space="preserve">      requestBody:</w:t>
      </w:r>
    </w:p>
    <w:p w14:paraId="3AF4424E" w14:textId="77777777" w:rsidR="007C4061" w:rsidRPr="00533C32" w:rsidRDefault="007C4061" w:rsidP="007C4061">
      <w:pPr>
        <w:pStyle w:val="PL"/>
      </w:pPr>
      <w:r w:rsidRPr="00533C32">
        <w:t xml:space="preserve">        content:</w:t>
      </w:r>
    </w:p>
    <w:p w14:paraId="47A073EA" w14:textId="77777777" w:rsidR="007C4061" w:rsidRPr="00533C32" w:rsidRDefault="007C4061" w:rsidP="007C4061">
      <w:pPr>
        <w:pStyle w:val="PL"/>
      </w:pPr>
      <w:r w:rsidRPr="00533C32">
        <w:t xml:space="preserve">          application/json:</w:t>
      </w:r>
    </w:p>
    <w:p w14:paraId="718BC015" w14:textId="77777777" w:rsidR="007C4061" w:rsidRPr="00533C32" w:rsidRDefault="007C4061" w:rsidP="007C4061">
      <w:pPr>
        <w:pStyle w:val="PL"/>
      </w:pPr>
      <w:r w:rsidRPr="00533C32">
        <w:t xml:space="preserve">            schema:</w:t>
      </w:r>
    </w:p>
    <w:p w14:paraId="1954CAEF" w14:textId="77777777" w:rsidR="007C4061" w:rsidRPr="00533C32" w:rsidRDefault="007C4061" w:rsidP="006352FE">
      <w:pPr>
        <w:pStyle w:val="PL"/>
        <w:outlineLvl w:val="0"/>
      </w:pPr>
      <w:r w:rsidRPr="00533C32">
        <w:t xml:space="preserve">              $ref: '#/components/schemas/SmsfRegistration'</w:t>
      </w:r>
    </w:p>
    <w:p w14:paraId="0307230A" w14:textId="77777777" w:rsidR="0074632F" w:rsidRPr="00533C32" w:rsidRDefault="0074632F" w:rsidP="0074632F">
      <w:pPr>
        <w:pStyle w:val="PL"/>
        <w:outlineLvl w:val="0"/>
      </w:pPr>
      <w:r>
        <w:t xml:space="preserve">        </w:t>
      </w:r>
      <w:r w:rsidRPr="003722F2">
        <w:t>required: true</w:t>
      </w:r>
    </w:p>
    <w:p w14:paraId="64F9FC7A" w14:textId="77777777" w:rsidR="007C4061" w:rsidRPr="00533C32" w:rsidRDefault="007C4061" w:rsidP="007C4061">
      <w:pPr>
        <w:pStyle w:val="PL"/>
      </w:pPr>
      <w:r w:rsidRPr="00533C32">
        <w:t xml:space="preserve">      responses:</w:t>
      </w:r>
    </w:p>
    <w:p w14:paraId="6557C35D" w14:textId="77777777" w:rsidR="007C4061" w:rsidRPr="00533C32" w:rsidRDefault="007C4061" w:rsidP="007C4061">
      <w:pPr>
        <w:pStyle w:val="PL"/>
      </w:pPr>
      <w:r w:rsidRPr="00533C32">
        <w:t xml:space="preserve">        '204':</w:t>
      </w:r>
    </w:p>
    <w:p w14:paraId="72EEA7F7" w14:textId="77777777" w:rsidR="007C4061" w:rsidRPr="00533C32" w:rsidRDefault="007C4061" w:rsidP="007C4061">
      <w:pPr>
        <w:pStyle w:val="PL"/>
      </w:pPr>
      <w:r w:rsidRPr="00533C32">
        <w:t xml:space="preserve">          description: Upon success, an empty response body shall be returned</w:t>
      </w:r>
    </w:p>
    <w:p w14:paraId="48AE9F1F" w14:textId="77777777" w:rsidR="00217C3D" w:rsidRDefault="00217C3D" w:rsidP="00217C3D">
      <w:pPr>
        <w:pStyle w:val="PL"/>
      </w:pPr>
      <w:r>
        <w:t xml:space="preserve">        '201':</w:t>
      </w:r>
    </w:p>
    <w:p w14:paraId="6E1B53C8" w14:textId="77777777" w:rsidR="00217C3D" w:rsidRDefault="00217C3D" w:rsidP="00217C3D">
      <w:pPr>
        <w:pStyle w:val="PL"/>
      </w:pPr>
      <w:r>
        <w:t xml:space="preserve">          description: Created</w:t>
      </w:r>
    </w:p>
    <w:p w14:paraId="296A1299" w14:textId="77777777" w:rsidR="00217C3D" w:rsidRDefault="00217C3D" w:rsidP="00217C3D">
      <w:pPr>
        <w:pStyle w:val="PL"/>
      </w:pPr>
      <w:r>
        <w:t xml:space="preserve">          content:</w:t>
      </w:r>
    </w:p>
    <w:p w14:paraId="655843A2" w14:textId="77777777" w:rsidR="00217C3D" w:rsidRDefault="00217C3D" w:rsidP="00217C3D">
      <w:pPr>
        <w:pStyle w:val="PL"/>
      </w:pPr>
      <w:r>
        <w:t xml:space="preserve">            application/json:</w:t>
      </w:r>
    </w:p>
    <w:p w14:paraId="062785B5" w14:textId="77777777" w:rsidR="00217C3D" w:rsidRDefault="00217C3D" w:rsidP="00217C3D">
      <w:pPr>
        <w:pStyle w:val="PL"/>
      </w:pPr>
      <w:r>
        <w:t xml:space="preserve">              schema:</w:t>
      </w:r>
    </w:p>
    <w:p w14:paraId="35411ACA" w14:textId="77777777" w:rsidR="00217C3D" w:rsidRDefault="00217C3D" w:rsidP="00217C3D">
      <w:pPr>
        <w:pStyle w:val="PL"/>
      </w:pPr>
      <w:r>
        <w:t xml:space="preserve">                $ref: '#/components/schemas/</w:t>
      </w:r>
      <w:r w:rsidRPr="000B71E3">
        <w:t>SmsfRegistration'</w:t>
      </w:r>
    </w:p>
    <w:p w14:paraId="1DAD8D67" w14:textId="77777777" w:rsidR="00217C3D" w:rsidRDefault="00217C3D" w:rsidP="00217C3D">
      <w:pPr>
        <w:pStyle w:val="PL"/>
      </w:pPr>
      <w:r>
        <w:lastRenderedPageBreak/>
        <w:t xml:space="preserve">          headers:</w:t>
      </w:r>
    </w:p>
    <w:p w14:paraId="26166FFA" w14:textId="77777777" w:rsidR="00217C3D" w:rsidRDefault="00217C3D" w:rsidP="00217C3D">
      <w:pPr>
        <w:pStyle w:val="PL"/>
      </w:pPr>
      <w:r>
        <w:t xml:space="preserve">            Location:</w:t>
      </w:r>
    </w:p>
    <w:p w14:paraId="45D28F34"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39CC9F5F" w14:textId="77777777" w:rsidR="00217C3D" w:rsidRDefault="00217C3D" w:rsidP="00217C3D">
      <w:pPr>
        <w:pStyle w:val="PL"/>
      </w:pPr>
      <w:r>
        <w:t xml:space="preserve">              required: true</w:t>
      </w:r>
    </w:p>
    <w:p w14:paraId="7A0AE569" w14:textId="77777777" w:rsidR="00217C3D" w:rsidRDefault="00217C3D" w:rsidP="00217C3D">
      <w:pPr>
        <w:pStyle w:val="PL"/>
      </w:pPr>
      <w:r>
        <w:t xml:space="preserve">              schema:</w:t>
      </w:r>
    </w:p>
    <w:p w14:paraId="0F0FEE8D" w14:textId="77777777" w:rsidR="00217C3D" w:rsidRPr="002857AD" w:rsidRDefault="00217C3D" w:rsidP="00217C3D">
      <w:pPr>
        <w:pStyle w:val="PL"/>
      </w:pPr>
      <w:r>
        <w:t xml:space="preserve">                type: string</w:t>
      </w:r>
    </w:p>
    <w:p w14:paraId="0BCD7D7F" w14:textId="77777777" w:rsidR="004B7674" w:rsidRDefault="004B7674" w:rsidP="004B7674">
      <w:pPr>
        <w:pStyle w:val="PL"/>
      </w:pPr>
      <w:r>
        <w:t xml:space="preserve">        '200':</w:t>
      </w:r>
    </w:p>
    <w:p w14:paraId="655416C0" w14:textId="77777777" w:rsidR="004B7674" w:rsidRDefault="004B7674" w:rsidP="004B7674">
      <w:pPr>
        <w:pStyle w:val="PL"/>
      </w:pPr>
      <w:r>
        <w:t xml:space="preserve">          description: Updated</w:t>
      </w:r>
    </w:p>
    <w:p w14:paraId="65F9A4A1" w14:textId="77777777" w:rsidR="004B7674" w:rsidRDefault="004B7674" w:rsidP="004B7674">
      <w:pPr>
        <w:pStyle w:val="PL"/>
      </w:pPr>
      <w:r>
        <w:t xml:space="preserve">          content:</w:t>
      </w:r>
    </w:p>
    <w:p w14:paraId="352DAF5F" w14:textId="77777777" w:rsidR="004B7674" w:rsidRDefault="004B7674" w:rsidP="004B7674">
      <w:pPr>
        <w:pStyle w:val="PL"/>
      </w:pPr>
      <w:r>
        <w:t xml:space="preserve">            application/json:</w:t>
      </w:r>
    </w:p>
    <w:p w14:paraId="34ADA528" w14:textId="77777777" w:rsidR="004B7674" w:rsidRDefault="004B7674" w:rsidP="004B7674">
      <w:pPr>
        <w:pStyle w:val="PL"/>
      </w:pPr>
      <w:r>
        <w:t xml:space="preserve">              schema:</w:t>
      </w:r>
    </w:p>
    <w:p w14:paraId="04A5BA9D" w14:textId="77777777" w:rsidR="004B7674" w:rsidRPr="002857AD" w:rsidRDefault="004B7674" w:rsidP="004B7674">
      <w:pPr>
        <w:pStyle w:val="PL"/>
      </w:pPr>
      <w:r>
        <w:t xml:space="preserve">                $ref: '#/components/schemas/SmsfRegistration'</w:t>
      </w:r>
    </w:p>
    <w:p w14:paraId="713F3F02" w14:textId="77777777" w:rsidR="007C4061" w:rsidRDefault="007C4061" w:rsidP="007C4061">
      <w:pPr>
        <w:pStyle w:val="PL"/>
        <w:rPr>
          <w:lang w:eastAsia="zh-CN"/>
        </w:rPr>
      </w:pPr>
      <w:r w:rsidRPr="00533C32">
        <w:t xml:space="preserve">        default:</w:t>
      </w:r>
    </w:p>
    <w:p w14:paraId="22611AE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50D3A1" w14:textId="77777777" w:rsidR="00A0150A" w:rsidRPr="00533C32" w:rsidRDefault="00A0150A" w:rsidP="007C4061">
      <w:pPr>
        <w:pStyle w:val="PL"/>
        <w:rPr>
          <w:lang w:eastAsia="zh-CN"/>
        </w:rPr>
      </w:pPr>
    </w:p>
    <w:p w14:paraId="71D36934" w14:textId="77777777" w:rsidR="007C4061" w:rsidRPr="00533C32" w:rsidRDefault="007C4061" w:rsidP="007C4061">
      <w:pPr>
        <w:pStyle w:val="PL"/>
      </w:pPr>
      <w:r w:rsidRPr="00533C32">
        <w:t xml:space="preserve">    delete:</w:t>
      </w:r>
    </w:p>
    <w:p w14:paraId="5677E60E" w14:textId="77777777" w:rsidR="007C4061" w:rsidRPr="00533C32" w:rsidRDefault="007C4061" w:rsidP="007C4061">
      <w:pPr>
        <w:pStyle w:val="PL"/>
      </w:pPr>
      <w:r w:rsidRPr="00533C32">
        <w:t xml:space="preserve">      summary: To remove the SMSF context data of a UE via non-3GPP access</w:t>
      </w:r>
    </w:p>
    <w:p w14:paraId="50C182B9" w14:textId="77777777" w:rsidR="007C4061" w:rsidRPr="00533C32" w:rsidRDefault="007C4061" w:rsidP="007C4061">
      <w:pPr>
        <w:pStyle w:val="PL"/>
      </w:pPr>
      <w:r w:rsidRPr="00533C32">
        <w:t xml:space="preserve">      operationId: DeleteSmsfContextNon3gpp</w:t>
      </w:r>
    </w:p>
    <w:p w14:paraId="2AC0D2AB" w14:textId="77777777" w:rsidR="007C4061" w:rsidRPr="00533C32" w:rsidRDefault="007C4061" w:rsidP="007C4061">
      <w:pPr>
        <w:pStyle w:val="PL"/>
      </w:pPr>
      <w:r w:rsidRPr="00533C32">
        <w:t xml:space="preserve">      tags:</w:t>
      </w:r>
    </w:p>
    <w:p w14:paraId="425EAD55" w14:textId="77777777" w:rsidR="007C4061" w:rsidRDefault="007C4061" w:rsidP="007C4061">
      <w:pPr>
        <w:pStyle w:val="PL"/>
        <w:rPr>
          <w:lang w:eastAsia="zh-CN"/>
        </w:rPr>
      </w:pPr>
      <w:r w:rsidRPr="00533C32">
        <w:t xml:space="preserve">        - SMSF Non-3GPP Registration (Document)</w:t>
      </w:r>
    </w:p>
    <w:p w14:paraId="452C6D18" w14:textId="77777777" w:rsidR="00A4436F" w:rsidRDefault="00A4436F" w:rsidP="00A4436F">
      <w:pPr>
        <w:pStyle w:val="PL"/>
      </w:pPr>
      <w:r>
        <w:t xml:space="preserve">      security:</w:t>
      </w:r>
    </w:p>
    <w:p w14:paraId="54621C0B" w14:textId="77777777" w:rsidR="00A4436F" w:rsidRDefault="00A4436F" w:rsidP="00A4436F">
      <w:pPr>
        <w:pStyle w:val="PL"/>
      </w:pPr>
      <w:r>
        <w:t xml:space="preserve">        - {}</w:t>
      </w:r>
    </w:p>
    <w:p w14:paraId="52DAA22B" w14:textId="77777777" w:rsidR="00A4436F" w:rsidRDefault="00A4436F" w:rsidP="00A4436F">
      <w:pPr>
        <w:pStyle w:val="PL"/>
      </w:pPr>
      <w:r>
        <w:t xml:space="preserve">        - oAuth2ClientCredentials:</w:t>
      </w:r>
    </w:p>
    <w:p w14:paraId="288C3319" w14:textId="77777777" w:rsidR="00A4436F" w:rsidRDefault="00A4436F" w:rsidP="00A4436F">
      <w:pPr>
        <w:pStyle w:val="PL"/>
      </w:pPr>
      <w:r>
        <w:t xml:space="preserve">          - nudr-dr</w:t>
      </w:r>
    </w:p>
    <w:p w14:paraId="25911A01" w14:textId="77777777" w:rsidR="00E156B5" w:rsidRDefault="00E156B5" w:rsidP="00E156B5">
      <w:pPr>
        <w:pStyle w:val="PL"/>
      </w:pPr>
      <w:r>
        <w:t xml:space="preserve">        - oAuth2ClientCredentials:</w:t>
      </w:r>
    </w:p>
    <w:p w14:paraId="4A9F5C9F" w14:textId="77777777" w:rsidR="00E156B5" w:rsidRDefault="00E156B5" w:rsidP="00E156B5">
      <w:pPr>
        <w:pStyle w:val="PL"/>
      </w:pPr>
      <w:r>
        <w:t xml:space="preserve">          - nudr-dr</w:t>
      </w:r>
    </w:p>
    <w:p w14:paraId="5EB12BCF" w14:textId="77777777" w:rsidR="00E156B5" w:rsidRDefault="00E156B5" w:rsidP="00E156B5">
      <w:pPr>
        <w:pStyle w:val="PL"/>
        <w:rPr>
          <w:lang w:eastAsia="zh-CN"/>
        </w:rPr>
      </w:pPr>
      <w:r>
        <w:t xml:space="preserve">          - nudr-dr:subscription-data</w:t>
      </w:r>
    </w:p>
    <w:p w14:paraId="4DEA7B31" w14:textId="77777777" w:rsidR="00A4436F" w:rsidRDefault="00A4436F" w:rsidP="00A4436F">
      <w:pPr>
        <w:pStyle w:val="PL"/>
      </w:pPr>
      <w:r>
        <w:t xml:space="preserve">        - oAuth2ClientCredentials:</w:t>
      </w:r>
    </w:p>
    <w:p w14:paraId="3784DC38" w14:textId="77777777" w:rsidR="00A4436F" w:rsidRDefault="00A4436F" w:rsidP="00A4436F">
      <w:pPr>
        <w:pStyle w:val="PL"/>
      </w:pPr>
      <w:r>
        <w:t xml:space="preserve">          - nudr-dr</w:t>
      </w:r>
    </w:p>
    <w:p w14:paraId="7F012CE0" w14:textId="77777777" w:rsidR="00A4436F" w:rsidRDefault="00A4436F" w:rsidP="00A4436F">
      <w:pPr>
        <w:pStyle w:val="PL"/>
        <w:rPr>
          <w:lang w:eastAsia="zh-CN"/>
        </w:rPr>
      </w:pPr>
      <w:r>
        <w:t xml:space="preserve">          - nudr-dr:subscription-data:registrations:write</w:t>
      </w:r>
    </w:p>
    <w:p w14:paraId="6B239A17" w14:textId="77777777" w:rsidR="007C4061" w:rsidRPr="00533C32" w:rsidRDefault="007C4061" w:rsidP="007C4061">
      <w:pPr>
        <w:pStyle w:val="PL"/>
      </w:pPr>
      <w:r w:rsidRPr="00533C32">
        <w:t xml:space="preserve">      parameters:</w:t>
      </w:r>
    </w:p>
    <w:p w14:paraId="4FDB42FD" w14:textId="77777777" w:rsidR="007C4061" w:rsidRPr="00533C32" w:rsidRDefault="007C4061" w:rsidP="007C4061">
      <w:pPr>
        <w:pStyle w:val="PL"/>
      </w:pPr>
      <w:r w:rsidRPr="00533C32">
        <w:t xml:space="preserve">        - name: ueId</w:t>
      </w:r>
    </w:p>
    <w:p w14:paraId="29A5CDA3" w14:textId="77777777" w:rsidR="007C4061" w:rsidRPr="00533C32" w:rsidRDefault="007C4061" w:rsidP="007C4061">
      <w:pPr>
        <w:pStyle w:val="PL"/>
      </w:pPr>
      <w:r w:rsidRPr="00533C32">
        <w:t xml:space="preserve">          in: path</w:t>
      </w:r>
    </w:p>
    <w:p w14:paraId="58CEA501" w14:textId="77777777" w:rsidR="007C4061" w:rsidRPr="00533C32" w:rsidRDefault="007C4061" w:rsidP="007C4061">
      <w:pPr>
        <w:pStyle w:val="PL"/>
      </w:pPr>
      <w:r w:rsidRPr="00533C32">
        <w:t xml:space="preserve">          description: UE id</w:t>
      </w:r>
    </w:p>
    <w:p w14:paraId="0A9CF973" w14:textId="77777777" w:rsidR="007C4061" w:rsidRPr="00533C32" w:rsidRDefault="007C4061" w:rsidP="007C4061">
      <w:pPr>
        <w:pStyle w:val="PL"/>
      </w:pPr>
      <w:r w:rsidRPr="00533C32">
        <w:t xml:space="preserve">          required: true</w:t>
      </w:r>
    </w:p>
    <w:p w14:paraId="431A5B56" w14:textId="77777777" w:rsidR="007C4061" w:rsidRPr="00533C32" w:rsidRDefault="007C4061" w:rsidP="007C4061">
      <w:pPr>
        <w:pStyle w:val="PL"/>
      </w:pPr>
      <w:r w:rsidRPr="00533C32">
        <w:t xml:space="preserve">          schema:</w:t>
      </w:r>
    </w:p>
    <w:p w14:paraId="652ED2AC" w14:textId="77777777" w:rsidR="007C4061" w:rsidRPr="00533C32" w:rsidRDefault="007C4061" w:rsidP="007C4061">
      <w:pPr>
        <w:pStyle w:val="PL"/>
      </w:pPr>
      <w:r w:rsidRPr="00533C32">
        <w:t xml:space="preserve">            $ref: 'TS29571_CommonData.yaml#/components/schemas/VarUeId'</w:t>
      </w:r>
    </w:p>
    <w:p w14:paraId="505507EB" w14:textId="77777777" w:rsidR="007C4061" w:rsidRPr="00533C32" w:rsidRDefault="007C4061" w:rsidP="007C4061">
      <w:pPr>
        <w:pStyle w:val="PL"/>
      </w:pPr>
      <w:r w:rsidRPr="00533C32">
        <w:t xml:space="preserve">      responses:</w:t>
      </w:r>
    </w:p>
    <w:p w14:paraId="691DB0BD" w14:textId="77777777" w:rsidR="007C4061" w:rsidRPr="00533C32" w:rsidRDefault="007C4061" w:rsidP="007C4061">
      <w:pPr>
        <w:pStyle w:val="PL"/>
      </w:pPr>
      <w:r w:rsidRPr="00533C32">
        <w:t xml:space="preserve">        '204':</w:t>
      </w:r>
    </w:p>
    <w:p w14:paraId="331231DB" w14:textId="77777777" w:rsidR="007C4061" w:rsidRPr="00533C32" w:rsidRDefault="007C4061" w:rsidP="007C4061">
      <w:pPr>
        <w:pStyle w:val="PL"/>
      </w:pPr>
      <w:r w:rsidRPr="00533C32">
        <w:t xml:space="preserve">          description: Upon success, an empty response body shall be returned</w:t>
      </w:r>
    </w:p>
    <w:p w14:paraId="5C0F6750" w14:textId="77777777" w:rsidR="007C4061" w:rsidRDefault="007C4061" w:rsidP="007C4061">
      <w:pPr>
        <w:pStyle w:val="PL"/>
        <w:rPr>
          <w:lang w:eastAsia="zh-CN"/>
        </w:rPr>
      </w:pPr>
      <w:r w:rsidRPr="00533C32">
        <w:t xml:space="preserve">        default:</w:t>
      </w:r>
    </w:p>
    <w:p w14:paraId="55FB503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4113E4" w14:textId="77777777" w:rsidR="00A0150A" w:rsidRDefault="00A0150A" w:rsidP="007C4061">
      <w:pPr>
        <w:pStyle w:val="PL"/>
        <w:rPr>
          <w:lang w:eastAsia="zh-CN"/>
        </w:rPr>
      </w:pPr>
    </w:p>
    <w:p w14:paraId="4CA4D75C" w14:textId="77777777" w:rsidR="007C4061" w:rsidRPr="00533C32" w:rsidRDefault="007C4061" w:rsidP="007C4061">
      <w:pPr>
        <w:pStyle w:val="PL"/>
      </w:pPr>
      <w:r w:rsidRPr="00533C32">
        <w:t xml:space="preserve">    get:</w:t>
      </w:r>
    </w:p>
    <w:p w14:paraId="6AE6D3D7" w14:textId="77777777" w:rsidR="007C4061" w:rsidRPr="00533C32" w:rsidRDefault="007C4061" w:rsidP="007C4061">
      <w:pPr>
        <w:pStyle w:val="PL"/>
      </w:pPr>
      <w:r w:rsidRPr="00533C32">
        <w:t xml:space="preserve">      summary: Retrieves the SMSF context data of a UE using non-3gpp access</w:t>
      </w:r>
    </w:p>
    <w:p w14:paraId="3459BCC4" w14:textId="77777777" w:rsidR="007C4061" w:rsidRPr="00533C32" w:rsidRDefault="007C4061" w:rsidP="007C4061">
      <w:pPr>
        <w:pStyle w:val="PL"/>
      </w:pPr>
      <w:r w:rsidRPr="00533C32">
        <w:t xml:space="preserve">      operationId: QuerySmsfContextNon3gpp</w:t>
      </w:r>
    </w:p>
    <w:p w14:paraId="71AB8723" w14:textId="77777777" w:rsidR="007C4061" w:rsidRPr="00533C32" w:rsidRDefault="007C4061" w:rsidP="007C4061">
      <w:pPr>
        <w:pStyle w:val="PL"/>
      </w:pPr>
      <w:r w:rsidRPr="00533C32">
        <w:t xml:space="preserve">      tags:</w:t>
      </w:r>
    </w:p>
    <w:p w14:paraId="5C6C450C" w14:textId="77777777" w:rsidR="007C4061" w:rsidRDefault="007C4061" w:rsidP="007C4061">
      <w:pPr>
        <w:pStyle w:val="PL"/>
        <w:rPr>
          <w:lang w:eastAsia="zh-CN"/>
        </w:rPr>
      </w:pPr>
      <w:r w:rsidRPr="00533C32">
        <w:t xml:space="preserve">        - SMSF Non-3GPP Registration (Document)</w:t>
      </w:r>
    </w:p>
    <w:p w14:paraId="40A1B699" w14:textId="77777777" w:rsidR="008B3231" w:rsidRDefault="008B3231" w:rsidP="008B3231">
      <w:pPr>
        <w:pStyle w:val="PL"/>
      </w:pPr>
      <w:r>
        <w:t xml:space="preserve">      security:</w:t>
      </w:r>
    </w:p>
    <w:p w14:paraId="16E6F23D" w14:textId="77777777" w:rsidR="008B3231" w:rsidRDefault="008B3231" w:rsidP="008B3231">
      <w:pPr>
        <w:pStyle w:val="PL"/>
      </w:pPr>
      <w:r>
        <w:t xml:space="preserve">        - {}</w:t>
      </w:r>
    </w:p>
    <w:p w14:paraId="34E7BBCB" w14:textId="77777777" w:rsidR="008B3231" w:rsidRDefault="008B3231" w:rsidP="008B3231">
      <w:pPr>
        <w:pStyle w:val="PL"/>
      </w:pPr>
      <w:r>
        <w:t xml:space="preserve">        - oAuth2ClientCredentials:</w:t>
      </w:r>
    </w:p>
    <w:p w14:paraId="391C25FA" w14:textId="77777777" w:rsidR="008B3231" w:rsidRDefault="008B3231" w:rsidP="008B3231">
      <w:pPr>
        <w:pStyle w:val="PL"/>
      </w:pPr>
      <w:r>
        <w:t xml:space="preserve">          - nudr-dr</w:t>
      </w:r>
    </w:p>
    <w:p w14:paraId="07E9A963" w14:textId="77777777" w:rsidR="008B3231" w:rsidRDefault="008B3231" w:rsidP="008B3231">
      <w:pPr>
        <w:pStyle w:val="PL"/>
      </w:pPr>
      <w:r>
        <w:t xml:space="preserve">        - oAuth2ClientCredentials:</w:t>
      </w:r>
    </w:p>
    <w:p w14:paraId="2A13EBF8" w14:textId="77777777" w:rsidR="008B3231" w:rsidRDefault="008B3231" w:rsidP="008B3231">
      <w:pPr>
        <w:pStyle w:val="PL"/>
      </w:pPr>
      <w:r>
        <w:t xml:space="preserve">          - nudr-dr</w:t>
      </w:r>
    </w:p>
    <w:p w14:paraId="59505AFD" w14:textId="77777777" w:rsidR="008B3231" w:rsidRPr="00533C32" w:rsidRDefault="008B3231" w:rsidP="008B3231">
      <w:pPr>
        <w:pStyle w:val="PL"/>
        <w:rPr>
          <w:lang w:eastAsia="zh-CN"/>
        </w:rPr>
      </w:pPr>
      <w:r>
        <w:t xml:space="preserve">          - nudr-dr:subscription-data</w:t>
      </w:r>
    </w:p>
    <w:p w14:paraId="7ABF8A34" w14:textId="77777777" w:rsidR="007C4061" w:rsidRPr="00533C32" w:rsidRDefault="007C4061" w:rsidP="007C4061">
      <w:pPr>
        <w:pStyle w:val="PL"/>
      </w:pPr>
      <w:r w:rsidRPr="00533C32">
        <w:t xml:space="preserve">      parameters:</w:t>
      </w:r>
    </w:p>
    <w:p w14:paraId="2125D51E" w14:textId="77777777" w:rsidR="007C4061" w:rsidRPr="00533C32" w:rsidRDefault="007C4061" w:rsidP="007C4061">
      <w:pPr>
        <w:pStyle w:val="PL"/>
      </w:pPr>
      <w:r w:rsidRPr="00533C32">
        <w:t xml:space="preserve">        - name: ueId</w:t>
      </w:r>
    </w:p>
    <w:p w14:paraId="436DACDA" w14:textId="77777777" w:rsidR="007C4061" w:rsidRPr="00533C32" w:rsidRDefault="007C4061" w:rsidP="007C4061">
      <w:pPr>
        <w:pStyle w:val="PL"/>
      </w:pPr>
      <w:r w:rsidRPr="00533C32">
        <w:t xml:space="preserve">          in: path</w:t>
      </w:r>
    </w:p>
    <w:p w14:paraId="618CEF93" w14:textId="77777777" w:rsidR="007C4061" w:rsidRPr="00533C32" w:rsidRDefault="007C4061" w:rsidP="007C4061">
      <w:pPr>
        <w:pStyle w:val="PL"/>
      </w:pPr>
      <w:r w:rsidRPr="00533C32">
        <w:t xml:space="preserve">          description: UE id</w:t>
      </w:r>
    </w:p>
    <w:p w14:paraId="76CFC612" w14:textId="77777777" w:rsidR="007C4061" w:rsidRPr="00533C32" w:rsidRDefault="007C4061" w:rsidP="007C4061">
      <w:pPr>
        <w:pStyle w:val="PL"/>
      </w:pPr>
      <w:r w:rsidRPr="00533C32">
        <w:t xml:space="preserve">          required: true</w:t>
      </w:r>
    </w:p>
    <w:p w14:paraId="1BEEA16B" w14:textId="77777777" w:rsidR="007C4061" w:rsidRPr="00533C32" w:rsidRDefault="007C4061" w:rsidP="007C4061">
      <w:pPr>
        <w:pStyle w:val="PL"/>
      </w:pPr>
      <w:r w:rsidRPr="00533C32">
        <w:t xml:space="preserve">          schema:</w:t>
      </w:r>
    </w:p>
    <w:p w14:paraId="2CB34988" w14:textId="77777777" w:rsidR="007C4061" w:rsidRPr="00533C32" w:rsidRDefault="007C4061" w:rsidP="007C4061">
      <w:pPr>
        <w:pStyle w:val="PL"/>
        <w:rPr>
          <w:lang w:eastAsia="zh-CN"/>
        </w:rPr>
      </w:pPr>
      <w:r w:rsidRPr="00533C32">
        <w:t xml:space="preserve">            $ref: 'TS29571_CommonData.yaml#/components/schemas/VarUeId'</w:t>
      </w:r>
    </w:p>
    <w:p w14:paraId="7518C111" w14:textId="77777777" w:rsidR="007C4061" w:rsidRPr="00533C32" w:rsidRDefault="007C4061" w:rsidP="007C4061">
      <w:pPr>
        <w:pStyle w:val="PL"/>
        <w:rPr>
          <w:lang w:eastAsia="zh-CN"/>
        </w:rPr>
      </w:pPr>
      <w:r w:rsidRPr="00533C32">
        <w:rPr>
          <w:lang w:eastAsia="zh-CN"/>
        </w:rPr>
        <w:t xml:space="preserve">        - name: fields</w:t>
      </w:r>
    </w:p>
    <w:p w14:paraId="51B3A123" w14:textId="77777777" w:rsidR="007C4061" w:rsidRPr="00533C32" w:rsidRDefault="007C4061" w:rsidP="007C4061">
      <w:pPr>
        <w:pStyle w:val="PL"/>
        <w:rPr>
          <w:lang w:eastAsia="zh-CN"/>
        </w:rPr>
      </w:pPr>
      <w:r w:rsidRPr="00533C32">
        <w:rPr>
          <w:lang w:eastAsia="zh-CN"/>
        </w:rPr>
        <w:t xml:space="preserve">          in: query</w:t>
      </w:r>
    </w:p>
    <w:p w14:paraId="73398E35" w14:textId="77777777" w:rsidR="007C4061" w:rsidRPr="00533C32" w:rsidRDefault="007C4061" w:rsidP="007C4061">
      <w:pPr>
        <w:pStyle w:val="PL"/>
        <w:rPr>
          <w:lang w:eastAsia="zh-CN"/>
        </w:rPr>
      </w:pPr>
      <w:r w:rsidRPr="00533C32">
        <w:rPr>
          <w:lang w:eastAsia="zh-CN"/>
        </w:rPr>
        <w:t xml:space="preserve">          description: attributes to be retrieved</w:t>
      </w:r>
    </w:p>
    <w:p w14:paraId="021186F0" w14:textId="77777777" w:rsidR="007C4061" w:rsidRPr="00533C32" w:rsidRDefault="007C4061" w:rsidP="007C4061">
      <w:pPr>
        <w:pStyle w:val="PL"/>
        <w:rPr>
          <w:lang w:eastAsia="zh-CN"/>
        </w:rPr>
      </w:pPr>
      <w:r w:rsidRPr="00533C32">
        <w:rPr>
          <w:lang w:eastAsia="zh-CN"/>
        </w:rPr>
        <w:t xml:space="preserve">          required: false</w:t>
      </w:r>
    </w:p>
    <w:p w14:paraId="75724614" w14:textId="77777777" w:rsidR="007C4061" w:rsidRPr="00533C32" w:rsidRDefault="007C4061" w:rsidP="007C4061">
      <w:pPr>
        <w:pStyle w:val="PL"/>
        <w:rPr>
          <w:lang w:eastAsia="zh-CN"/>
        </w:rPr>
      </w:pPr>
      <w:r w:rsidRPr="00533C32">
        <w:rPr>
          <w:lang w:eastAsia="zh-CN"/>
        </w:rPr>
        <w:t xml:space="preserve">          schema:</w:t>
      </w:r>
    </w:p>
    <w:p w14:paraId="3BF76381" w14:textId="77777777" w:rsidR="007C4061" w:rsidRPr="00533C32" w:rsidRDefault="007C4061" w:rsidP="007C4061">
      <w:pPr>
        <w:pStyle w:val="PL"/>
        <w:rPr>
          <w:lang w:eastAsia="zh-CN"/>
        </w:rPr>
      </w:pPr>
      <w:r w:rsidRPr="00533C32">
        <w:rPr>
          <w:lang w:eastAsia="zh-CN"/>
        </w:rPr>
        <w:t xml:space="preserve">            type: array</w:t>
      </w:r>
    </w:p>
    <w:p w14:paraId="1CB12E8C" w14:textId="77777777" w:rsidR="007C4061" w:rsidRPr="00533C32" w:rsidRDefault="007C4061" w:rsidP="007C4061">
      <w:pPr>
        <w:pStyle w:val="PL"/>
        <w:rPr>
          <w:lang w:eastAsia="zh-CN"/>
        </w:rPr>
      </w:pPr>
      <w:r w:rsidRPr="00533C32">
        <w:rPr>
          <w:lang w:eastAsia="zh-CN"/>
        </w:rPr>
        <w:t xml:space="preserve">            items:</w:t>
      </w:r>
    </w:p>
    <w:p w14:paraId="54536CCD" w14:textId="77777777" w:rsidR="007C4061" w:rsidRPr="00533C32" w:rsidRDefault="007C4061" w:rsidP="007C4061">
      <w:pPr>
        <w:pStyle w:val="PL"/>
        <w:rPr>
          <w:lang w:eastAsia="zh-CN"/>
        </w:rPr>
      </w:pPr>
      <w:r w:rsidRPr="00533C32">
        <w:rPr>
          <w:lang w:eastAsia="zh-CN"/>
        </w:rPr>
        <w:t xml:space="preserve">              type: string</w:t>
      </w:r>
    </w:p>
    <w:p w14:paraId="1F81DA4D" w14:textId="77777777" w:rsidR="007C4061" w:rsidRPr="00533C32" w:rsidRDefault="007C4061" w:rsidP="007C4061">
      <w:pPr>
        <w:pStyle w:val="PL"/>
        <w:rPr>
          <w:lang w:eastAsia="zh-CN"/>
        </w:rPr>
      </w:pPr>
      <w:r w:rsidRPr="00533C32">
        <w:rPr>
          <w:lang w:eastAsia="zh-CN"/>
        </w:rPr>
        <w:t xml:space="preserve">            minItems: 1</w:t>
      </w:r>
    </w:p>
    <w:p w14:paraId="53A0900B" w14:textId="77777777" w:rsidR="007C4061" w:rsidRPr="00533C32" w:rsidRDefault="007C4061" w:rsidP="007C4061">
      <w:pPr>
        <w:pStyle w:val="PL"/>
      </w:pPr>
      <w:r w:rsidRPr="00533C32">
        <w:t xml:space="preserve">          style: form</w:t>
      </w:r>
    </w:p>
    <w:p w14:paraId="51C2C831" w14:textId="77777777" w:rsidR="007C4061" w:rsidRPr="00533C32" w:rsidRDefault="007C4061" w:rsidP="007C4061">
      <w:pPr>
        <w:pStyle w:val="PL"/>
        <w:rPr>
          <w:lang w:eastAsia="zh-CN"/>
        </w:rPr>
      </w:pPr>
      <w:r w:rsidRPr="00533C32">
        <w:t xml:space="preserve">          explode: false</w:t>
      </w:r>
    </w:p>
    <w:p w14:paraId="3886E39B" w14:textId="77777777" w:rsidR="007C4061" w:rsidRPr="00533C32" w:rsidRDefault="007C4061" w:rsidP="007C4061">
      <w:pPr>
        <w:pStyle w:val="PL"/>
      </w:pPr>
      <w:r w:rsidRPr="00533C32">
        <w:t xml:space="preserve">        - name: supported-features</w:t>
      </w:r>
    </w:p>
    <w:p w14:paraId="29D6890D" w14:textId="77777777" w:rsidR="007C4061" w:rsidRPr="00533C32" w:rsidRDefault="007C4061" w:rsidP="007C4061">
      <w:pPr>
        <w:pStyle w:val="PL"/>
      </w:pPr>
      <w:r w:rsidRPr="00533C32">
        <w:t xml:space="preserve">          in: query</w:t>
      </w:r>
    </w:p>
    <w:p w14:paraId="26548619" w14:textId="77777777" w:rsidR="007C4061" w:rsidRPr="00533C32" w:rsidRDefault="007C4061" w:rsidP="007C4061">
      <w:pPr>
        <w:pStyle w:val="PL"/>
      </w:pPr>
      <w:r w:rsidRPr="00533C32">
        <w:t xml:space="preserve">          description: Supported Features</w:t>
      </w:r>
    </w:p>
    <w:p w14:paraId="13A946C6" w14:textId="77777777" w:rsidR="007C4061" w:rsidRPr="00533C32" w:rsidRDefault="007C4061" w:rsidP="007C4061">
      <w:pPr>
        <w:pStyle w:val="PL"/>
      </w:pPr>
      <w:r w:rsidRPr="00533C32">
        <w:lastRenderedPageBreak/>
        <w:t xml:space="preserve">          schema:</w:t>
      </w:r>
    </w:p>
    <w:p w14:paraId="600CDDAA" w14:textId="77777777" w:rsidR="007C4061" w:rsidRPr="00533C32" w:rsidRDefault="007C4061" w:rsidP="007C4061">
      <w:pPr>
        <w:pStyle w:val="PL"/>
        <w:rPr>
          <w:lang w:eastAsia="zh-CN"/>
        </w:rPr>
      </w:pPr>
      <w:r w:rsidRPr="00533C32">
        <w:t xml:space="preserve">             $ref: 'TS29571_CommonData.yaml#/components/schemas/SupportedFeatures'</w:t>
      </w:r>
    </w:p>
    <w:p w14:paraId="68A0A463" w14:textId="77777777" w:rsidR="007C4061" w:rsidRPr="00533C32" w:rsidRDefault="007C4061" w:rsidP="007C4061">
      <w:pPr>
        <w:pStyle w:val="PL"/>
      </w:pPr>
      <w:r w:rsidRPr="00533C32">
        <w:t xml:space="preserve">      responses:</w:t>
      </w:r>
    </w:p>
    <w:p w14:paraId="75CF5DCD" w14:textId="77777777" w:rsidR="007C4061" w:rsidRPr="00533C32" w:rsidRDefault="007C4061" w:rsidP="007C4061">
      <w:pPr>
        <w:pStyle w:val="PL"/>
      </w:pPr>
      <w:r w:rsidRPr="00533C32">
        <w:t xml:space="preserve">        '200':</w:t>
      </w:r>
    </w:p>
    <w:p w14:paraId="2F4E7AA2" w14:textId="77777777" w:rsidR="007C4061" w:rsidRPr="00533C32" w:rsidRDefault="007C4061" w:rsidP="007C4061">
      <w:pPr>
        <w:pStyle w:val="PL"/>
      </w:pPr>
      <w:r w:rsidRPr="00533C32">
        <w:t xml:space="preserve">          description: Expected response to a valid request</w:t>
      </w:r>
    </w:p>
    <w:p w14:paraId="70C367C0" w14:textId="77777777" w:rsidR="007C4061" w:rsidRPr="00533C32" w:rsidRDefault="007C4061" w:rsidP="007C4061">
      <w:pPr>
        <w:pStyle w:val="PL"/>
      </w:pPr>
      <w:r w:rsidRPr="00533C32">
        <w:t xml:space="preserve">          content:</w:t>
      </w:r>
    </w:p>
    <w:p w14:paraId="137014DB" w14:textId="77777777" w:rsidR="007C4061" w:rsidRPr="00533C32" w:rsidRDefault="007C4061" w:rsidP="007C4061">
      <w:pPr>
        <w:pStyle w:val="PL"/>
      </w:pPr>
      <w:r w:rsidRPr="00533C32">
        <w:t xml:space="preserve">            application/json:</w:t>
      </w:r>
    </w:p>
    <w:p w14:paraId="4DDCE2CF" w14:textId="77777777" w:rsidR="007C4061" w:rsidRPr="00533C32" w:rsidRDefault="007C4061" w:rsidP="007C4061">
      <w:pPr>
        <w:pStyle w:val="PL"/>
      </w:pPr>
      <w:r w:rsidRPr="00533C32">
        <w:t xml:space="preserve">              schema:</w:t>
      </w:r>
    </w:p>
    <w:p w14:paraId="2DF60374" w14:textId="77777777" w:rsidR="007C4061" w:rsidRPr="00533C32" w:rsidRDefault="007C4061" w:rsidP="007C4061">
      <w:pPr>
        <w:pStyle w:val="PL"/>
      </w:pPr>
      <w:r w:rsidRPr="00533C32">
        <w:t xml:space="preserve">                $ref: '#/components/schemas/SmsfRegistration'</w:t>
      </w:r>
    </w:p>
    <w:p w14:paraId="51EF5454" w14:textId="77777777" w:rsidR="007C4061" w:rsidRDefault="007C4061" w:rsidP="007C4061">
      <w:pPr>
        <w:pStyle w:val="PL"/>
        <w:rPr>
          <w:lang w:eastAsia="zh-CN"/>
        </w:rPr>
      </w:pPr>
      <w:r w:rsidRPr="00533C32">
        <w:t xml:space="preserve">        default:</w:t>
      </w:r>
    </w:p>
    <w:p w14:paraId="6582F6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C3874FA" w14:textId="77777777" w:rsidR="00067A56" w:rsidRDefault="00067A56" w:rsidP="007C4061">
      <w:pPr>
        <w:pStyle w:val="PL"/>
        <w:rPr>
          <w:lang w:eastAsia="zh-CN"/>
        </w:rPr>
      </w:pPr>
    </w:p>
    <w:p w14:paraId="4CEC9627"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2B492F69" w14:textId="77777777" w:rsidR="00DA1E48" w:rsidRPr="00533C32" w:rsidRDefault="00DA1E48" w:rsidP="00DA1E48">
      <w:pPr>
        <w:pStyle w:val="PL"/>
      </w:pPr>
      <w:r w:rsidRPr="00533C32">
        <w:t xml:space="preserve">    put:</w:t>
      </w:r>
    </w:p>
    <w:p w14:paraId="31AC8F6F" w14:textId="77777777" w:rsidR="00DA1E48" w:rsidRPr="00533C32" w:rsidRDefault="00DA1E48" w:rsidP="00DA1E48">
      <w:pPr>
        <w:pStyle w:val="PL"/>
      </w:pPr>
      <w:r w:rsidRPr="00533C32">
        <w:t xml:space="preserve">      summary: Create the </w:t>
      </w:r>
      <w:r>
        <w:t>IP-SM-GW</w:t>
      </w:r>
      <w:r w:rsidRPr="00533C32">
        <w:t xml:space="preserve"> context data of a UE</w:t>
      </w:r>
    </w:p>
    <w:p w14:paraId="44076952" w14:textId="77777777" w:rsidR="00DA1E48" w:rsidRPr="00533C32" w:rsidRDefault="00DA1E48" w:rsidP="00DA1E48">
      <w:pPr>
        <w:pStyle w:val="PL"/>
      </w:pPr>
      <w:r w:rsidRPr="00533C32">
        <w:t xml:space="preserve">      operationId: Create</w:t>
      </w:r>
      <w:r>
        <w:t>IpSmGw</w:t>
      </w:r>
      <w:r w:rsidRPr="00533C32">
        <w:t>Context</w:t>
      </w:r>
    </w:p>
    <w:p w14:paraId="6B603A04" w14:textId="77777777" w:rsidR="00DA1E48" w:rsidRPr="00533C32" w:rsidRDefault="00DA1E48" w:rsidP="00DA1E48">
      <w:pPr>
        <w:pStyle w:val="PL"/>
      </w:pPr>
      <w:r w:rsidRPr="00533C32">
        <w:t xml:space="preserve">      tags:</w:t>
      </w:r>
    </w:p>
    <w:p w14:paraId="659E9360" w14:textId="77777777" w:rsidR="00DA1E48" w:rsidRDefault="00DA1E48" w:rsidP="00DA1E48">
      <w:pPr>
        <w:pStyle w:val="PL"/>
        <w:rPr>
          <w:lang w:eastAsia="zh-CN"/>
        </w:rPr>
      </w:pPr>
      <w:r w:rsidRPr="00533C32">
        <w:t xml:space="preserve">        - </w:t>
      </w:r>
      <w:r>
        <w:t>IP-SM-GW</w:t>
      </w:r>
      <w:r w:rsidRPr="00533C32">
        <w:t xml:space="preserve"> Registration (Document)</w:t>
      </w:r>
    </w:p>
    <w:p w14:paraId="0F88C7AF" w14:textId="77777777" w:rsidR="00A4436F" w:rsidRDefault="00A4436F" w:rsidP="00A4436F">
      <w:pPr>
        <w:pStyle w:val="PL"/>
      </w:pPr>
      <w:r>
        <w:t xml:space="preserve">      security:</w:t>
      </w:r>
    </w:p>
    <w:p w14:paraId="0D613714" w14:textId="77777777" w:rsidR="00A4436F" w:rsidRDefault="00A4436F" w:rsidP="00A4436F">
      <w:pPr>
        <w:pStyle w:val="PL"/>
      </w:pPr>
      <w:r>
        <w:t xml:space="preserve">        - {}</w:t>
      </w:r>
    </w:p>
    <w:p w14:paraId="658ABE13" w14:textId="77777777" w:rsidR="00A4436F" w:rsidRDefault="00A4436F" w:rsidP="00A4436F">
      <w:pPr>
        <w:pStyle w:val="PL"/>
      </w:pPr>
      <w:r>
        <w:t xml:space="preserve">        - oAuth2ClientCredentials:</w:t>
      </w:r>
    </w:p>
    <w:p w14:paraId="16AAC781" w14:textId="77777777" w:rsidR="00A4436F" w:rsidRDefault="00A4436F" w:rsidP="00A4436F">
      <w:pPr>
        <w:pStyle w:val="PL"/>
      </w:pPr>
      <w:r>
        <w:t xml:space="preserve">          - nudr-dr</w:t>
      </w:r>
    </w:p>
    <w:p w14:paraId="30B46938" w14:textId="77777777" w:rsidR="00E156B5" w:rsidRDefault="00E156B5" w:rsidP="00E156B5">
      <w:pPr>
        <w:pStyle w:val="PL"/>
      </w:pPr>
      <w:r>
        <w:t xml:space="preserve">        - oAuth2ClientCredentials:</w:t>
      </w:r>
    </w:p>
    <w:p w14:paraId="14355C84" w14:textId="77777777" w:rsidR="00E156B5" w:rsidRDefault="00E156B5" w:rsidP="00E156B5">
      <w:pPr>
        <w:pStyle w:val="PL"/>
      </w:pPr>
      <w:r>
        <w:t xml:space="preserve">          - nudr-dr</w:t>
      </w:r>
    </w:p>
    <w:p w14:paraId="5E2AFF41" w14:textId="77777777" w:rsidR="00E156B5" w:rsidRDefault="00E156B5" w:rsidP="00E156B5">
      <w:pPr>
        <w:pStyle w:val="PL"/>
        <w:rPr>
          <w:lang w:eastAsia="zh-CN"/>
        </w:rPr>
      </w:pPr>
      <w:r>
        <w:t xml:space="preserve">          - nudr-dr:subscription-data</w:t>
      </w:r>
    </w:p>
    <w:p w14:paraId="328F4F82" w14:textId="77777777" w:rsidR="00A4436F" w:rsidRDefault="00A4436F" w:rsidP="00A4436F">
      <w:pPr>
        <w:pStyle w:val="PL"/>
      </w:pPr>
      <w:r>
        <w:t xml:space="preserve">        - oAuth2ClientCredentials:</w:t>
      </w:r>
    </w:p>
    <w:p w14:paraId="3EEA0179" w14:textId="77777777" w:rsidR="00A4436F" w:rsidRDefault="00A4436F" w:rsidP="00A4436F">
      <w:pPr>
        <w:pStyle w:val="PL"/>
      </w:pPr>
      <w:r>
        <w:t xml:space="preserve">          - nudr-dr</w:t>
      </w:r>
    </w:p>
    <w:p w14:paraId="3247513B" w14:textId="77777777" w:rsidR="00A4436F" w:rsidRDefault="00A4436F" w:rsidP="00A4436F">
      <w:pPr>
        <w:pStyle w:val="PL"/>
        <w:rPr>
          <w:lang w:eastAsia="zh-CN"/>
        </w:rPr>
      </w:pPr>
      <w:r>
        <w:t xml:space="preserve">          - nudr-dr:subscription-data:registrations:write</w:t>
      </w:r>
    </w:p>
    <w:p w14:paraId="750408D7" w14:textId="77777777" w:rsidR="00DA1E48" w:rsidRPr="00533C32" w:rsidRDefault="00DA1E48" w:rsidP="00DA1E48">
      <w:pPr>
        <w:pStyle w:val="PL"/>
      </w:pPr>
      <w:r w:rsidRPr="00533C32">
        <w:t xml:space="preserve">      parameters:</w:t>
      </w:r>
    </w:p>
    <w:p w14:paraId="36D41A17" w14:textId="77777777" w:rsidR="00DA1E48" w:rsidRPr="00533C32" w:rsidRDefault="00DA1E48" w:rsidP="00DA1E48">
      <w:pPr>
        <w:pStyle w:val="PL"/>
      </w:pPr>
      <w:r w:rsidRPr="00533C32">
        <w:t xml:space="preserve">        - name: ueId</w:t>
      </w:r>
    </w:p>
    <w:p w14:paraId="01F9B31C" w14:textId="77777777" w:rsidR="00DA1E48" w:rsidRPr="00533C32" w:rsidRDefault="00DA1E48" w:rsidP="00DA1E48">
      <w:pPr>
        <w:pStyle w:val="PL"/>
      </w:pPr>
      <w:r w:rsidRPr="00533C32">
        <w:t xml:space="preserve">          in: path</w:t>
      </w:r>
    </w:p>
    <w:p w14:paraId="6358E8F9" w14:textId="77777777" w:rsidR="00DA1E48" w:rsidRPr="00533C32" w:rsidRDefault="00DA1E48" w:rsidP="00DA1E48">
      <w:pPr>
        <w:pStyle w:val="PL"/>
      </w:pPr>
      <w:r w:rsidRPr="00533C32">
        <w:t xml:space="preserve">          description: UE id</w:t>
      </w:r>
    </w:p>
    <w:p w14:paraId="64EE9450" w14:textId="77777777" w:rsidR="00DA1E48" w:rsidRPr="00533C32" w:rsidRDefault="00DA1E48" w:rsidP="00DA1E48">
      <w:pPr>
        <w:pStyle w:val="PL"/>
      </w:pPr>
      <w:r w:rsidRPr="00533C32">
        <w:t xml:space="preserve">          required: true</w:t>
      </w:r>
    </w:p>
    <w:p w14:paraId="2FBCBB92" w14:textId="77777777" w:rsidR="00DA1E48" w:rsidRPr="00533C32" w:rsidRDefault="00DA1E48" w:rsidP="00DA1E48">
      <w:pPr>
        <w:pStyle w:val="PL"/>
      </w:pPr>
      <w:r w:rsidRPr="00533C32">
        <w:t xml:space="preserve">          schema:</w:t>
      </w:r>
    </w:p>
    <w:p w14:paraId="7674A933" w14:textId="77777777" w:rsidR="00DA1E48" w:rsidRPr="00533C32" w:rsidRDefault="00DA1E48" w:rsidP="00DA1E48">
      <w:pPr>
        <w:pStyle w:val="PL"/>
      </w:pPr>
      <w:r w:rsidRPr="00533C32">
        <w:t xml:space="preserve">            $ref: 'TS29571_CommonData.yaml#/components/schemas/VarUeId'</w:t>
      </w:r>
    </w:p>
    <w:p w14:paraId="748C0F92" w14:textId="77777777" w:rsidR="00DA1E48" w:rsidRPr="00533C32" w:rsidRDefault="00DA1E48" w:rsidP="00DA1E48">
      <w:pPr>
        <w:pStyle w:val="PL"/>
      </w:pPr>
      <w:r w:rsidRPr="00533C32">
        <w:t xml:space="preserve">      requestBody:</w:t>
      </w:r>
    </w:p>
    <w:p w14:paraId="3C3E5298" w14:textId="77777777" w:rsidR="00DA1E48" w:rsidRPr="00533C32" w:rsidRDefault="00DA1E48" w:rsidP="00DA1E48">
      <w:pPr>
        <w:pStyle w:val="PL"/>
      </w:pPr>
      <w:r w:rsidRPr="00533C32">
        <w:t xml:space="preserve">        content:</w:t>
      </w:r>
    </w:p>
    <w:p w14:paraId="3DF3631E" w14:textId="77777777" w:rsidR="00DA1E48" w:rsidRPr="00533C32" w:rsidRDefault="00DA1E48" w:rsidP="00DA1E48">
      <w:pPr>
        <w:pStyle w:val="PL"/>
      </w:pPr>
      <w:r w:rsidRPr="00533C32">
        <w:t xml:space="preserve">          application/json:</w:t>
      </w:r>
    </w:p>
    <w:p w14:paraId="3D2E3DD5" w14:textId="77777777" w:rsidR="00DA1E48" w:rsidRPr="00533C32" w:rsidRDefault="00DA1E48" w:rsidP="00DA1E48">
      <w:pPr>
        <w:pStyle w:val="PL"/>
      </w:pPr>
      <w:r w:rsidRPr="00533C32">
        <w:t xml:space="preserve">            schema:</w:t>
      </w:r>
    </w:p>
    <w:p w14:paraId="3206D63E" w14:textId="77777777" w:rsidR="00DA1E48" w:rsidRPr="00533C32" w:rsidRDefault="00DA1E48" w:rsidP="00DA1E48">
      <w:pPr>
        <w:pStyle w:val="PL"/>
      </w:pPr>
      <w:r w:rsidRPr="00533C32">
        <w:t xml:space="preserve">              $ref: '#/components/schemas/</w:t>
      </w:r>
      <w:r>
        <w:t>IpSmGw</w:t>
      </w:r>
      <w:r w:rsidRPr="00533C32">
        <w:t>Registration'</w:t>
      </w:r>
    </w:p>
    <w:p w14:paraId="588587FA" w14:textId="77777777" w:rsidR="0074632F" w:rsidRPr="00533C32" w:rsidRDefault="0074632F" w:rsidP="0074632F">
      <w:pPr>
        <w:pStyle w:val="PL"/>
        <w:outlineLvl w:val="0"/>
      </w:pPr>
      <w:r>
        <w:t xml:space="preserve">        </w:t>
      </w:r>
      <w:r w:rsidRPr="003722F2">
        <w:t>required: true</w:t>
      </w:r>
    </w:p>
    <w:p w14:paraId="4B55D566" w14:textId="77777777" w:rsidR="00DA1E48" w:rsidRPr="00533C32" w:rsidRDefault="00DA1E48" w:rsidP="00DA1E48">
      <w:pPr>
        <w:pStyle w:val="PL"/>
      </w:pPr>
      <w:r w:rsidRPr="00533C32">
        <w:t xml:space="preserve">      responses:</w:t>
      </w:r>
    </w:p>
    <w:p w14:paraId="36E891D5" w14:textId="77777777" w:rsidR="00DA1E48" w:rsidRPr="00533C32" w:rsidRDefault="00DA1E48" w:rsidP="00DA1E48">
      <w:pPr>
        <w:pStyle w:val="PL"/>
      </w:pPr>
      <w:r w:rsidRPr="00533C32">
        <w:t xml:space="preserve">        '204':</w:t>
      </w:r>
    </w:p>
    <w:p w14:paraId="132F61D0" w14:textId="77777777" w:rsidR="00DA1E48" w:rsidRPr="00533C32" w:rsidRDefault="00DA1E48" w:rsidP="00DA1E48">
      <w:pPr>
        <w:pStyle w:val="PL"/>
      </w:pPr>
      <w:r w:rsidRPr="00533C32">
        <w:t xml:space="preserve">          description: Upon success, an empty response body shall be returned</w:t>
      </w:r>
    </w:p>
    <w:p w14:paraId="1BC81C57" w14:textId="77777777" w:rsidR="00DA1E48" w:rsidRDefault="00DA1E48" w:rsidP="00DA1E48">
      <w:pPr>
        <w:pStyle w:val="PL"/>
        <w:rPr>
          <w:lang w:eastAsia="zh-CN"/>
        </w:rPr>
      </w:pPr>
      <w:r w:rsidRPr="00533C32">
        <w:t xml:space="preserve">        default:</w:t>
      </w:r>
    </w:p>
    <w:p w14:paraId="66F3FCC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9359A4A" w14:textId="77777777" w:rsidR="00A0150A" w:rsidRDefault="00A0150A" w:rsidP="00DA1E48">
      <w:pPr>
        <w:pStyle w:val="PL"/>
        <w:rPr>
          <w:lang w:eastAsia="zh-CN"/>
        </w:rPr>
      </w:pPr>
    </w:p>
    <w:p w14:paraId="586CD89B" w14:textId="77777777" w:rsidR="00DA1E48" w:rsidRPr="00533C32" w:rsidRDefault="00DA1E48" w:rsidP="00DA1E48">
      <w:pPr>
        <w:pStyle w:val="PL"/>
      </w:pPr>
      <w:r w:rsidRPr="00533C32">
        <w:t xml:space="preserve">    delete:</w:t>
      </w:r>
    </w:p>
    <w:p w14:paraId="62BE9656" w14:textId="77777777" w:rsidR="00DA1E48" w:rsidRPr="00533C32" w:rsidRDefault="00DA1E48" w:rsidP="00DA1E48">
      <w:pPr>
        <w:pStyle w:val="PL"/>
      </w:pPr>
      <w:r w:rsidRPr="00533C32">
        <w:t xml:space="preserve">      summary: To remove the </w:t>
      </w:r>
      <w:r>
        <w:t>IP-SM-GW</w:t>
      </w:r>
      <w:r w:rsidRPr="00533C32">
        <w:t xml:space="preserve"> context data of a UE</w:t>
      </w:r>
    </w:p>
    <w:p w14:paraId="449A4DE3" w14:textId="77777777" w:rsidR="00DA1E48" w:rsidRPr="00533C32" w:rsidRDefault="00DA1E48" w:rsidP="00DA1E48">
      <w:pPr>
        <w:pStyle w:val="PL"/>
      </w:pPr>
      <w:r w:rsidRPr="00533C32">
        <w:t xml:space="preserve">      operationId: Delete</w:t>
      </w:r>
      <w:r>
        <w:t>IpSmGw</w:t>
      </w:r>
      <w:r w:rsidRPr="00533C32">
        <w:t>Context</w:t>
      </w:r>
    </w:p>
    <w:p w14:paraId="6EAAE5D6" w14:textId="77777777" w:rsidR="00DA1E48" w:rsidRPr="00533C32" w:rsidRDefault="00DA1E48" w:rsidP="00DA1E48">
      <w:pPr>
        <w:pStyle w:val="PL"/>
      </w:pPr>
      <w:r w:rsidRPr="00533C32">
        <w:t xml:space="preserve">      tags:</w:t>
      </w:r>
    </w:p>
    <w:p w14:paraId="2D4043EC" w14:textId="77777777" w:rsidR="00DA1E48" w:rsidRDefault="00DA1E48" w:rsidP="00DA1E48">
      <w:pPr>
        <w:pStyle w:val="PL"/>
        <w:rPr>
          <w:lang w:eastAsia="zh-CN"/>
        </w:rPr>
      </w:pPr>
      <w:r w:rsidRPr="00533C32">
        <w:t xml:space="preserve">        - </w:t>
      </w:r>
      <w:r>
        <w:t>IP-SM-GW</w:t>
      </w:r>
      <w:r w:rsidRPr="00533C32">
        <w:t xml:space="preserve"> Registration (Document)</w:t>
      </w:r>
    </w:p>
    <w:p w14:paraId="157A6DE8" w14:textId="77777777" w:rsidR="00D65643" w:rsidRDefault="00D65643" w:rsidP="00D65643">
      <w:pPr>
        <w:pStyle w:val="PL"/>
      </w:pPr>
      <w:r>
        <w:t xml:space="preserve">      security:</w:t>
      </w:r>
    </w:p>
    <w:p w14:paraId="14D72777" w14:textId="77777777" w:rsidR="00D65643" w:rsidRDefault="00D65643" w:rsidP="00D65643">
      <w:pPr>
        <w:pStyle w:val="PL"/>
      </w:pPr>
      <w:r>
        <w:t xml:space="preserve">        - {}</w:t>
      </w:r>
    </w:p>
    <w:p w14:paraId="1D11ACF7" w14:textId="77777777" w:rsidR="00D65643" w:rsidRDefault="00D65643" w:rsidP="00D65643">
      <w:pPr>
        <w:pStyle w:val="PL"/>
      </w:pPr>
      <w:r>
        <w:t xml:space="preserve">        - oAuth2ClientCredentials:</w:t>
      </w:r>
    </w:p>
    <w:p w14:paraId="4A254411" w14:textId="77777777" w:rsidR="00D65643" w:rsidRDefault="00D65643" w:rsidP="00D65643">
      <w:pPr>
        <w:pStyle w:val="PL"/>
      </w:pPr>
      <w:r>
        <w:t xml:space="preserve">          - nudr-dr</w:t>
      </w:r>
    </w:p>
    <w:p w14:paraId="12B10CD5" w14:textId="77777777" w:rsidR="00E156B5" w:rsidRDefault="00E156B5" w:rsidP="00E156B5">
      <w:pPr>
        <w:pStyle w:val="PL"/>
      </w:pPr>
      <w:r>
        <w:t xml:space="preserve">        - oAuth2ClientCredentials:</w:t>
      </w:r>
    </w:p>
    <w:p w14:paraId="2D45F3E3" w14:textId="77777777" w:rsidR="00E156B5" w:rsidRDefault="00E156B5" w:rsidP="00E156B5">
      <w:pPr>
        <w:pStyle w:val="PL"/>
      </w:pPr>
      <w:r>
        <w:t xml:space="preserve">          - nudr-dr</w:t>
      </w:r>
    </w:p>
    <w:p w14:paraId="6FAA2141" w14:textId="77777777" w:rsidR="00E156B5" w:rsidRDefault="00E156B5" w:rsidP="00E156B5">
      <w:pPr>
        <w:pStyle w:val="PL"/>
        <w:rPr>
          <w:lang w:eastAsia="zh-CN"/>
        </w:rPr>
      </w:pPr>
      <w:r>
        <w:t xml:space="preserve">          - nudr-dr:subscription-data</w:t>
      </w:r>
    </w:p>
    <w:p w14:paraId="6CCAB9FD" w14:textId="77777777" w:rsidR="00D65643" w:rsidRDefault="00D65643" w:rsidP="00D65643">
      <w:pPr>
        <w:pStyle w:val="PL"/>
      </w:pPr>
      <w:r>
        <w:t xml:space="preserve">        - oAuth2ClientCredentials:</w:t>
      </w:r>
    </w:p>
    <w:p w14:paraId="384E1705" w14:textId="77777777" w:rsidR="00D65643" w:rsidRDefault="00D65643" w:rsidP="00D65643">
      <w:pPr>
        <w:pStyle w:val="PL"/>
      </w:pPr>
      <w:r>
        <w:t xml:space="preserve">          - nudr-dr</w:t>
      </w:r>
    </w:p>
    <w:p w14:paraId="26D5FB40" w14:textId="77777777" w:rsidR="00D65643" w:rsidRDefault="00D65643" w:rsidP="00D65643">
      <w:pPr>
        <w:pStyle w:val="PL"/>
        <w:rPr>
          <w:lang w:eastAsia="zh-CN"/>
        </w:rPr>
      </w:pPr>
      <w:r>
        <w:t xml:space="preserve">          - nudr-dr:subscription-data:registrations:write</w:t>
      </w:r>
    </w:p>
    <w:p w14:paraId="7A149752" w14:textId="77777777" w:rsidR="00DA1E48" w:rsidRPr="00533C32" w:rsidRDefault="00DA1E48" w:rsidP="00DA1E48">
      <w:pPr>
        <w:pStyle w:val="PL"/>
      </w:pPr>
      <w:r w:rsidRPr="00533C32">
        <w:t xml:space="preserve">      parameters:</w:t>
      </w:r>
    </w:p>
    <w:p w14:paraId="02FE132A" w14:textId="77777777" w:rsidR="00DA1E48" w:rsidRPr="00533C32" w:rsidRDefault="00DA1E48" w:rsidP="00DA1E48">
      <w:pPr>
        <w:pStyle w:val="PL"/>
      </w:pPr>
      <w:r w:rsidRPr="00533C32">
        <w:t xml:space="preserve">        - name: ueId</w:t>
      </w:r>
    </w:p>
    <w:p w14:paraId="6831D4CC" w14:textId="77777777" w:rsidR="00DA1E48" w:rsidRPr="00533C32" w:rsidRDefault="00DA1E48" w:rsidP="00DA1E48">
      <w:pPr>
        <w:pStyle w:val="PL"/>
      </w:pPr>
      <w:r w:rsidRPr="00533C32">
        <w:t xml:space="preserve">          in: path</w:t>
      </w:r>
    </w:p>
    <w:p w14:paraId="5ABD8C33" w14:textId="77777777" w:rsidR="00DA1E48" w:rsidRPr="00533C32" w:rsidRDefault="00DA1E48" w:rsidP="00DA1E48">
      <w:pPr>
        <w:pStyle w:val="PL"/>
      </w:pPr>
      <w:r w:rsidRPr="00533C32">
        <w:t xml:space="preserve">          description: UE id</w:t>
      </w:r>
    </w:p>
    <w:p w14:paraId="34B85533" w14:textId="77777777" w:rsidR="00DA1E48" w:rsidRPr="00533C32" w:rsidRDefault="00DA1E48" w:rsidP="00DA1E48">
      <w:pPr>
        <w:pStyle w:val="PL"/>
      </w:pPr>
      <w:r w:rsidRPr="00533C32">
        <w:t xml:space="preserve">          required: true</w:t>
      </w:r>
    </w:p>
    <w:p w14:paraId="1EA942BF" w14:textId="77777777" w:rsidR="00DA1E48" w:rsidRPr="00533C32" w:rsidRDefault="00DA1E48" w:rsidP="00DA1E48">
      <w:pPr>
        <w:pStyle w:val="PL"/>
      </w:pPr>
      <w:r w:rsidRPr="00533C32">
        <w:t xml:space="preserve">          schema:</w:t>
      </w:r>
    </w:p>
    <w:p w14:paraId="5E725C39" w14:textId="77777777" w:rsidR="00DA1E48" w:rsidRPr="00533C32" w:rsidRDefault="00DA1E48" w:rsidP="00DA1E48">
      <w:pPr>
        <w:pStyle w:val="PL"/>
      </w:pPr>
      <w:r w:rsidRPr="00533C32">
        <w:t xml:space="preserve">            $ref: 'TS29571_CommonData.yaml#/components/schemas/VarUeId'</w:t>
      </w:r>
    </w:p>
    <w:p w14:paraId="6448D171" w14:textId="77777777" w:rsidR="00DA1E48" w:rsidRPr="00533C32" w:rsidRDefault="00DA1E48" w:rsidP="00DA1E48">
      <w:pPr>
        <w:pStyle w:val="PL"/>
      </w:pPr>
      <w:r w:rsidRPr="00533C32">
        <w:t xml:space="preserve">      responses:</w:t>
      </w:r>
    </w:p>
    <w:p w14:paraId="5897DAFA" w14:textId="77777777" w:rsidR="00DA1E48" w:rsidRPr="00533C32" w:rsidRDefault="00DA1E48" w:rsidP="00DA1E48">
      <w:pPr>
        <w:pStyle w:val="PL"/>
      </w:pPr>
      <w:r w:rsidRPr="00533C32">
        <w:t xml:space="preserve">        '204':</w:t>
      </w:r>
    </w:p>
    <w:p w14:paraId="54B89D7C" w14:textId="77777777" w:rsidR="00DA1E48" w:rsidRPr="00533C32" w:rsidRDefault="00DA1E48" w:rsidP="00DA1E48">
      <w:pPr>
        <w:pStyle w:val="PL"/>
      </w:pPr>
      <w:r w:rsidRPr="00533C32">
        <w:t xml:space="preserve">          description: Upon success, an empty response body shall be returned</w:t>
      </w:r>
    </w:p>
    <w:p w14:paraId="497E70C4" w14:textId="77777777" w:rsidR="00DA1E48" w:rsidRDefault="00DA1E48" w:rsidP="00DA1E48">
      <w:pPr>
        <w:pStyle w:val="PL"/>
        <w:rPr>
          <w:lang w:eastAsia="zh-CN"/>
        </w:rPr>
      </w:pPr>
      <w:r w:rsidRPr="00533C32">
        <w:t xml:space="preserve">        default:</w:t>
      </w:r>
    </w:p>
    <w:p w14:paraId="12B8FD6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DDEF97D" w14:textId="77777777" w:rsidR="00A0150A" w:rsidRDefault="00A0150A" w:rsidP="00DA1E48">
      <w:pPr>
        <w:pStyle w:val="PL"/>
        <w:rPr>
          <w:lang w:eastAsia="zh-CN"/>
        </w:rPr>
      </w:pPr>
    </w:p>
    <w:p w14:paraId="4E1627C5" w14:textId="77777777" w:rsidR="00DA1E48" w:rsidRPr="00533C32" w:rsidRDefault="00DA1E48" w:rsidP="00DA1E48">
      <w:pPr>
        <w:pStyle w:val="PL"/>
        <w:rPr>
          <w:lang w:eastAsia="zh-CN"/>
        </w:rPr>
      </w:pPr>
      <w:r w:rsidRPr="00533C32">
        <w:t xml:space="preserve">    patch:</w:t>
      </w:r>
    </w:p>
    <w:p w14:paraId="430097F8" w14:textId="77777777" w:rsidR="00DA1E48" w:rsidRPr="00533C32" w:rsidRDefault="00DA1E48" w:rsidP="00DA1E48">
      <w:pPr>
        <w:pStyle w:val="PL"/>
      </w:pPr>
      <w:r w:rsidRPr="00533C32">
        <w:t xml:space="preserve">      summary: Modify </w:t>
      </w:r>
      <w:r>
        <w:t>the IP-SM-GW context data of a UE</w:t>
      </w:r>
    </w:p>
    <w:p w14:paraId="08D2D20C" w14:textId="77777777" w:rsidR="00DA1E48" w:rsidRPr="00533C32" w:rsidRDefault="00DA1E48" w:rsidP="00DA1E48">
      <w:pPr>
        <w:pStyle w:val="PL"/>
      </w:pPr>
      <w:r w:rsidRPr="00533C32">
        <w:t xml:space="preserve">      operationId: Modify</w:t>
      </w:r>
      <w:r>
        <w:t>IpSmGw</w:t>
      </w:r>
      <w:r w:rsidRPr="00533C32">
        <w:t>Context</w:t>
      </w:r>
    </w:p>
    <w:p w14:paraId="1AD0DEBE" w14:textId="77777777" w:rsidR="00DA1E48" w:rsidRPr="00533C32" w:rsidRDefault="00DA1E48" w:rsidP="00DA1E48">
      <w:pPr>
        <w:pStyle w:val="PL"/>
      </w:pPr>
      <w:r w:rsidRPr="00533C32">
        <w:lastRenderedPageBreak/>
        <w:t xml:space="preserve">      tags:</w:t>
      </w:r>
    </w:p>
    <w:p w14:paraId="59FDE455" w14:textId="77777777" w:rsidR="00DA1E48" w:rsidRDefault="00DA1E48" w:rsidP="00DA1E48">
      <w:pPr>
        <w:pStyle w:val="PL"/>
        <w:rPr>
          <w:lang w:eastAsia="zh-CN"/>
        </w:rPr>
      </w:pPr>
      <w:r w:rsidRPr="00533C32">
        <w:t xml:space="preserve">        - </w:t>
      </w:r>
      <w:r>
        <w:t>IP-SM-GW</w:t>
      </w:r>
      <w:r w:rsidRPr="00533C32">
        <w:t xml:space="preserve"> Registration (Document)</w:t>
      </w:r>
    </w:p>
    <w:p w14:paraId="7C2D6B64" w14:textId="77777777" w:rsidR="002B2B9C" w:rsidRDefault="002B2B9C" w:rsidP="002B2B9C">
      <w:pPr>
        <w:pStyle w:val="PL"/>
      </w:pPr>
      <w:r>
        <w:t xml:space="preserve">      security:</w:t>
      </w:r>
    </w:p>
    <w:p w14:paraId="757DC559" w14:textId="77777777" w:rsidR="002B2B9C" w:rsidRDefault="002B2B9C" w:rsidP="002B2B9C">
      <w:pPr>
        <w:pStyle w:val="PL"/>
      </w:pPr>
      <w:r>
        <w:t xml:space="preserve">        - {}</w:t>
      </w:r>
    </w:p>
    <w:p w14:paraId="7508E86E" w14:textId="77777777" w:rsidR="002B2B9C" w:rsidRDefault="002B2B9C" w:rsidP="002B2B9C">
      <w:pPr>
        <w:pStyle w:val="PL"/>
      </w:pPr>
      <w:r>
        <w:t xml:space="preserve">        - oAuth2ClientCredentials:</w:t>
      </w:r>
    </w:p>
    <w:p w14:paraId="71C9C2F6" w14:textId="77777777" w:rsidR="002B2B9C" w:rsidRDefault="002B2B9C" w:rsidP="002B2B9C">
      <w:pPr>
        <w:pStyle w:val="PL"/>
      </w:pPr>
      <w:r>
        <w:t xml:space="preserve">          - nudr-dr</w:t>
      </w:r>
    </w:p>
    <w:p w14:paraId="64495312" w14:textId="77777777" w:rsidR="00E156B5" w:rsidRDefault="00E156B5" w:rsidP="00E156B5">
      <w:pPr>
        <w:pStyle w:val="PL"/>
      </w:pPr>
      <w:r>
        <w:t xml:space="preserve">        - oAuth2ClientCredentials:</w:t>
      </w:r>
    </w:p>
    <w:p w14:paraId="6C04D58B" w14:textId="77777777" w:rsidR="00E156B5" w:rsidRDefault="00E156B5" w:rsidP="00E156B5">
      <w:pPr>
        <w:pStyle w:val="PL"/>
      </w:pPr>
      <w:r>
        <w:t xml:space="preserve">          - nudr-dr</w:t>
      </w:r>
    </w:p>
    <w:p w14:paraId="108126F1" w14:textId="77777777" w:rsidR="00E156B5" w:rsidRDefault="00E156B5" w:rsidP="00E156B5">
      <w:pPr>
        <w:pStyle w:val="PL"/>
        <w:rPr>
          <w:lang w:eastAsia="zh-CN"/>
        </w:rPr>
      </w:pPr>
      <w:r>
        <w:t xml:space="preserve">          - nudr-dr:subscription-data</w:t>
      </w:r>
    </w:p>
    <w:p w14:paraId="45BF9F54" w14:textId="77777777" w:rsidR="002B2B9C" w:rsidRDefault="002B2B9C" w:rsidP="002B2B9C">
      <w:pPr>
        <w:pStyle w:val="PL"/>
      </w:pPr>
      <w:r>
        <w:t xml:space="preserve">        - oAuth2ClientCredentials:</w:t>
      </w:r>
    </w:p>
    <w:p w14:paraId="635020B2" w14:textId="77777777" w:rsidR="002B2B9C" w:rsidRDefault="002B2B9C" w:rsidP="002B2B9C">
      <w:pPr>
        <w:pStyle w:val="PL"/>
      </w:pPr>
      <w:r>
        <w:t xml:space="preserve">          - nudr-dr</w:t>
      </w:r>
    </w:p>
    <w:p w14:paraId="14033BF0" w14:textId="77777777" w:rsidR="002B2B9C" w:rsidRDefault="002B2B9C" w:rsidP="002B2B9C">
      <w:pPr>
        <w:pStyle w:val="PL"/>
        <w:rPr>
          <w:lang w:eastAsia="zh-CN"/>
        </w:rPr>
      </w:pPr>
      <w:r>
        <w:t xml:space="preserve">          - nudr-dr:subscription-data:registrations:write</w:t>
      </w:r>
    </w:p>
    <w:p w14:paraId="5B1F0F8C" w14:textId="77777777" w:rsidR="00DA1E48" w:rsidRPr="00533C32" w:rsidRDefault="00DA1E48" w:rsidP="00DA1E48">
      <w:pPr>
        <w:pStyle w:val="PL"/>
      </w:pPr>
      <w:r w:rsidRPr="00533C32">
        <w:t xml:space="preserve">      parameters:</w:t>
      </w:r>
    </w:p>
    <w:p w14:paraId="51A451E3" w14:textId="77777777" w:rsidR="00DA1E48" w:rsidRPr="00533C32" w:rsidRDefault="00DA1E48" w:rsidP="00DA1E48">
      <w:pPr>
        <w:pStyle w:val="PL"/>
      </w:pPr>
      <w:r w:rsidRPr="00533C32">
        <w:t xml:space="preserve">        - name: ueId</w:t>
      </w:r>
    </w:p>
    <w:p w14:paraId="27E65E1D" w14:textId="77777777" w:rsidR="00DA1E48" w:rsidRPr="00533C32" w:rsidRDefault="00DA1E48" w:rsidP="00DA1E48">
      <w:pPr>
        <w:pStyle w:val="PL"/>
      </w:pPr>
      <w:r w:rsidRPr="00533C32">
        <w:t xml:space="preserve">          in: path</w:t>
      </w:r>
    </w:p>
    <w:p w14:paraId="4BB5408C" w14:textId="77777777" w:rsidR="00DA1E48" w:rsidRPr="00533C32" w:rsidRDefault="00DA1E48" w:rsidP="00DA1E48">
      <w:pPr>
        <w:pStyle w:val="PL"/>
      </w:pPr>
      <w:r w:rsidRPr="00533C32">
        <w:t xml:space="preserve">          description: UE id</w:t>
      </w:r>
    </w:p>
    <w:p w14:paraId="037A15AD" w14:textId="77777777" w:rsidR="00DA1E48" w:rsidRPr="00533C32" w:rsidRDefault="00DA1E48" w:rsidP="00DA1E48">
      <w:pPr>
        <w:pStyle w:val="PL"/>
      </w:pPr>
      <w:r w:rsidRPr="00533C32">
        <w:t xml:space="preserve">          required: true</w:t>
      </w:r>
    </w:p>
    <w:p w14:paraId="7D9E4704" w14:textId="77777777" w:rsidR="00DA1E48" w:rsidRPr="00533C32" w:rsidRDefault="00DA1E48" w:rsidP="00DA1E48">
      <w:pPr>
        <w:pStyle w:val="PL"/>
      </w:pPr>
      <w:r w:rsidRPr="00533C32">
        <w:t xml:space="preserve">          schema:</w:t>
      </w:r>
    </w:p>
    <w:p w14:paraId="3C1754FF" w14:textId="77777777" w:rsidR="00DA1E48" w:rsidRPr="00533C32" w:rsidRDefault="00DA1E48" w:rsidP="00DA1E48">
      <w:pPr>
        <w:pStyle w:val="PL"/>
      </w:pPr>
      <w:r w:rsidRPr="00533C32">
        <w:t xml:space="preserve">            $ref: 'TS29571_CommonData.yaml#/components/schemas/VarUeId'</w:t>
      </w:r>
    </w:p>
    <w:p w14:paraId="66248DE1" w14:textId="77777777" w:rsidR="00DA1E48" w:rsidRPr="00533C32" w:rsidRDefault="00DA1E48" w:rsidP="00DA1E48">
      <w:pPr>
        <w:pStyle w:val="PL"/>
      </w:pPr>
      <w:r w:rsidRPr="00533C32">
        <w:t xml:space="preserve">      requestBody:</w:t>
      </w:r>
    </w:p>
    <w:p w14:paraId="2363E960" w14:textId="77777777" w:rsidR="00DA1E48" w:rsidRPr="00533C32" w:rsidRDefault="00DA1E48" w:rsidP="00DA1E48">
      <w:pPr>
        <w:pStyle w:val="PL"/>
      </w:pPr>
      <w:r w:rsidRPr="00533C32">
        <w:t xml:space="preserve">        content:</w:t>
      </w:r>
    </w:p>
    <w:p w14:paraId="4AFCCC49" w14:textId="77777777" w:rsidR="00DA1E48" w:rsidRPr="00533C32" w:rsidRDefault="00DA1E48" w:rsidP="00DA1E48">
      <w:pPr>
        <w:pStyle w:val="PL"/>
      </w:pPr>
      <w:r w:rsidRPr="00533C32">
        <w:t xml:space="preserve">          application/json-patch+json:</w:t>
      </w:r>
    </w:p>
    <w:p w14:paraId="5F35E023" w14:textId="77777777" w:rsidR="00DA1E48" w:rsidRPr="00533C32" w:rsidRDefault="00DA1E48" w:rsidP="00DA1E48">
      <w:pPr>
        <w:pStyle w:val="PL"/>
      </w:pPr>
      <w:r w:rsidRPr="00533C32">
        <w:t xml:space="preserve">            schema:</w:t>
      </w:r>
    </w:p>
    <w:p w14:paraId="30E493D4" w14:textId="77777777" w:rsidR="00DA1E48" w:rsidRPr="00533C32" w:rsidRDefault="00DA1E48" w:rsidP="00DA1E48">
      <w:pPr>
        <w:pStyle w:val="PL"/>
      </w:pPr>
      <w:r w:rsidRPr="00533C32">
        <w:t xml:space="preserve">              type: array</w:t>
      </w:r>
    </w:p>
    <w:p w14:paraId="4C08022F" w14:textId="77777777" w:rsidR="00DA1E48" w:rsidRPr="00533C32" w:rsidRDefault="00DA1E48" w:rsidP="00DA1E48">
      <w:pPr>
        <w:pStyle w:val="PL"/>
      </w:pPr>
      <w:r w:rsidRPr="00533C32">
        <w:t xml:space="preserve">              items:</w:t>
      </w:r>
    </w:p>
    <w:p w14:paraId="6A489A91" w14:textId="77777777" w:rsidR="00DA1E48" w:rsidRPr="00533C32" w:rsidRDefault="00DA1E48" w:rsidP="00DA1E48">
      <w:pPr>
        <w:pStyle w:val="PL"/>
      </w:pPr>
      <w:r w:rsidRPr="00533C32">
        <w:t xml:space="preserve">                $ref: 'TS29571_CommonData.yaml#/components/schemas/PatchItem'</w:t>
      </w:r>
    </w:p>
    <w:p w14:paraId="7E5E902D" w14:textId="77777777" w:rsidR="00DA1E48" w:rsidRPr="00533C32" w:rsidRDefault="00DA1E48" w:rsidP="00DA1E48">
      <w:pPr>
        <w:pStyle w:val="PL"/>
      </w:pPr>
      <w:r w:rsidRPr="00533C32">
        <w:t xml:space="preserve">              minItems: 1</w:t>
      </w:r>
    </w:p>
    <w:p w14:paraId="0CCE16F2" w14:textId="77777777" w:rsidR="00DA1E48" w:rsidRPr="00533C32" w:rsidRDefault="00DA1E48" w:rsidP="00DA1E48">
      <w:pPr>
        <w:pStyle w:val="PL"/>
      </w:pPr>
      <w:r w:rsidRPr="00533C32">
        <w:t xml:space="preserve">        required: true</w:t>
      </w:r>
    </w:p>
    <w:p w14:paraId="5952FA7C" w14:textId="77777777" w:rsidR="00DA1E48" w:rsidRPr="00533C32" w:rsidRDefault="00DA1E48" w:rsidP="00DA1E48">
      <w:pPr>
        <w:pStyle w:val="PL"/>
      </w:pPr>
      <w:r w:rsidRPr="00533C32">
        <w:t xml:space="preserve">      responses:</w:t>
      </w:r>
    </w:p>
    <w:p w14:paraId="5F604634" w14:textId="77777777" w:rsidR="00DA1E48" w:rsidRPr="00533C32" w:rsidRDefault="00DA1E48" w:rsidP="00DA1E48">
      <w:pPr>
        <w:pStyle w:val="PL"/>
      </w:pPr>
      <w:r w:rsidRPr="00533C32">
        <w:t xml:space="preserve">        '204':</w:t>
      </w:r>
    </w:p>
    <w:p w14:paraId="0B722CF5" w14:textId="77777777" w:rsidR="00DA1E48" w:rsidRPr="00533C32" w:rsidRDefault="00DA1E48" w:rsidP="00DA1E48">
      <w:pPr>
        <w:pStyle w:val="PL"/>
      </w:pPr>
      <w:r w:rsidRPr="00533C32">
        <w:t xml:space="preserve">          description: Successful response</w:t>
      </w:r>
    </w:p>
    <w:p w14:paraId="36337458" w14:textId="77777777" w:rsidR="00DA1E48" w:rsidRPr="00533C32" w:rsidRDefault="00DA1E48" w:rsidP="00DA1E48">
      <w:pPr>
        <w:pStyle w:val="PL"/>
      </w:pPr>
      <w:r w:rsidRPr="00533C32">
        <w:t xml:space="preserve">        '403':</w:t>
      </w:r>
    </w:p>
    <w:p w14:paraId="6F03166D" w14:textId="77777777" w:rsidR="00DA1E48" w:rsidRPr="00533C32" w:rsidRDefault="00DA1E48" w:rsidP="00DA1E48">
      <w:pPr>
        <w:pStyle w:val="PL"/>
      </w:pPr>
      <w:r w:rsidRPr="00533C32">
        <w:t xml:space="preserve">          $ref: 'TS29571_CommonData.yaml#/components/responses/403'</w:t>
      </w:r>
    </w:p>
    <w:p w14:paraId="64805838" w14:textId="77777777" w:rsidR="00DA1E48" w:rsidRPr="00533C32" w:rsidRDefault="00DA1E48" w:rsidP="00DA1E48">
      <w:pPr>
        <w:pStyle w:val="PL"/>
      </w:pPr>
      <w:r w:rsidRPr="00533C32">
        <w:t xml:space="preserve">        '404':</w:t>
      </w:r>
    </w:p>
    <w:p w14:paraId="2AC549AA" w14:textId="77777777" w:rsidR="00DA1E48" w:rsidRPr="00533C32" w:rsidRDefault="00DA1E48" w:rsidP="00DA1E48">
      <w:pPr>
        <w:pStyle w:val="PL"/>
      </w:pPr>
      <w:r w:rsidRPr="00533C32">
        <w:t xml:space="preserve">          $ref: 'TS29571_CommonData.yaml#/components/responses/404'</w:t>
      </w:r>
    </w:p>
    <w:p w14:paraId="6DA7D91E" w14:textId="77777777" w:rsidR="00DA1E48" w:rsidRDefault="00DA1E48" w:rsidP="00DA1E48">
      <w:pPr>
        <w:pStyle w:val="PL"/>
        <w:rPr>
          <w:lang w:eastAsia="zh-CN"/>
        </w:rPr>
      </w:pPr>
      <w:r w:rsidRPr="00533C32">
        <w:t xml:space="preserve">        default:</w:t>
      </w:r>
    </w:p>
    <w:p w14:paraId="5B4156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49A774F" w14:textId="77777777" w:rsidR="00A0150A" w:rsidRDefault="00A0150A" w:rsidP="00DA1E48">
      <w:pPr>
        <w:pStyle w:val="PL"/>
        <w:rPr>
          <w:lang w:eastAsia="zh-CN"/>
        </w:rPr>
      </w:pPr>
    </w:p>
    <w:p w14:paraId="64E00FE0" w14:textId="77777777" w:rsidR="00DA1E48" w:rsidRPr="00533C32" w:rsidRDefault="00DA1E48" w:rsidP="00DA1E48">
      <w:pPr>
        <w:pStyle w:val="PL"/>
      </w:pPr>
      <w:r w:rsidRPr="00533C32">
        <w:t xml:space="preserve">    get:</w:t>
      </w:r>
    </w:p>
    <w:p w14:paraId="02CE0016" w14:textId="77777777" w:rsidR="00DA1E48" w:rsidRPr="00533C32" w:rsidRDefault="00DA1E48" w:rsidP="00DA1E48">
      <w:pPr>
        <w:pStyle w:val="PL"/>
      </w:pPr>
      <w:r w:rsidRPr="00533C32">
        <w:t xml:space="preserve">      summary: Retrieves the </w:t>
      </w:r>
      <w:r>
        <w:t>IP-SM-GW</w:t>
      </w:r>
      <w:r w:rsidRPr="00533C32">
        <w:t xml:space="preserve"> context data of a UE</w:t>
      </w:r>
    </w:p>
    <w:p w14:paraId="33E5FB33" w14:textId="77777777" w:rsidR="00DA1E48" w:rsidRPr="00533C32" w:rsidRDefault="00DA1E48" w:rsidP="00DA1E48">
      <w:pPr>
        <w:pStyle w:val="PL"/>
      </w:pPr>
      <w:r w:rsidRPr="00533C32">
        <w:t xml:space="preserve">      operationId: Query</w:t>
      </w:r>
      <w:r>
        <w:t>IpSmGw</w:t>
      </w:r>
      <w:r w:rsidRPr="00533C32">
        <w:t>Context</w:t>
      </w:r>
    </w:p>
    <w:p w14:paraId="18E297A4" w14:textId="77777777" w:rsidR="00DA1E48" w:rsidRPr="00533C32" w:rsidRDefault="00DA1E48" w:rsidP="00DA1E48">
      <w:pPr>
        <w:pStyle w:val="PL"/>
      </w:pPr>
      <w:r w:rsidRPr="00533C32">
        <w:t xml:space="preserve">      tags:</w:t>
      </w:r>
    </w:p>
    <w:p w14:paraId="47E03D54" w14:textId="77777777" w:rsidR="00DA1E48" w:rsidRDefault="00DA1E48" w:rsidP="00DA1E48">
      <w:pPr>
        <w:pStyle w:val="PL"/>
        <w:rPr>
          <w:lang w:eastAsia="zh-CN"/>
        </w:rPr>
      </w:pPr>
      <w:r w:rsidRPr="00533C32">
        <w:t xml:space="preserve">        - </w:t>
      </w:r>
      <w:r>
        <w:t>IP-SM-GW</w:t>
      </w:r>
      <w:r w:rsidRPr="00533C32">
        <w:t xml:space="preserve"> Registration (Document)</w:t>
      </w:r>
    </w:p>
    <w:p w14:paraId="009D95B0" w14:textId="77777777" w:rsidR="008B3231" w:rsidRDefault="008B3231" w:rsidP="008B3231">
      <w:pPr>
        <w:pStyle w:val="PL"/>
      </w:pPr>
      <w:r>
        <w:t xml:space="preserve">      security:</w:t>
      </w:r>
    </w:p>
    <w:p w14:paraId="38843011" w14:textId="77777777" w:rsidR="008B3231" w:rsidRDefault="008B3231" w:rsidP="008B3231">
      <w:pPr>
        <w:pStyle w:val="PL"/>
      </w:pPr>
      <w:r>
        <w:t xml:space="preserve">        - {}</w:t>
      </w:r>
    </w:p>
    <w:p w14:paraId="4234DFAF" w14:textId="77777777" w:rsidR="008B3231" w:rsidRDefault="008B3231" w:rsidP="008B3231">
      <w:pPr>
        <w:pStyle w:val="PL"/>
      </w:pPr>
      <w:r>
        <w:t xml:space="preserve">        - oAuth2ClientCredentials:</w:t>
      </w:r>
    </w:p>
    <w:p w14:paraId="017603E9" w14:textId="77777777" w:rsidR="008B3231" w:rsidRDefault="008B3231" w:rsidP="008B3231">
      <w:pPr>
        <w:pStyle w:val="PL"/>
      </w:pPr>
      <w:r>
        <w:t xml:space="preserve">          - nudr-dr</w:t>
      </w:r>
    </w:p>
    <w:p w14:paraId="2780B220" w14:textId="77777777" w:rsidR="008B3231" w:rsidRDefault="008B3231" w:rsidP="008B3231">
      <w:pPr>
        <w:pStyle w:val="PL"/>
      </w:pPr>
      <w:r>
        <w:t xml:space="preserve">        - oAuth2ClientCredentials:</w:t>
      </w:r>
    </w:p>
    <w:p w14:paraId="0F3E3D1C" w14:textId="77777777" w:rsidR="008B3231" w:rsidRDefault="008B3231" w:rsidP="008B3231">
      <w:pPr>
        <w:pStyle w:val="PL"/>
      </w:pPr>
      <w:r>
        <w:t xml:space="preserve">          - nudr-dr</w:t>
      </w:r>
    </w:p>
    <w:p w14:paraId="61BB2516" w14:textId="77777777" w:rsidR="008B3231" w:rsidRPr="00533C32" w:rsidRDefault="008B3231" w:rsidP="008B3231">
      <w:pPr>
        <w:pStyle w:val="PL"/>
        <w:rPr>
          <w:lang w:eastAsia="zh-CN"/>
        </w:rPr>
      </w:pPr>
      <w:r>
        <w:t xml:space="preserve">          - nudr-dr:subscription-data</w:t>
      </w:r>
    </w:p>
    <w:p w14:paraId="638AB13E" w14:textId="77777777" w:rsidR="00DA1E48" w:rsidRPr="00533C32" w:rsidRDefault="00DA1E48" w:rsidP="00DA1E48">
      <w:pPr>
        <w:pStyle w:val="PL"/>
      </w:pPr>
      <w:r w:rsidRPr="00533C32">
        <w:t xml:space="preserve">      parameters:</w:t>
      </w:r>
    </w:p>
    <w:p w14:paraId="5ABE7D6D" w14:textId="77777777" w:rsidR="00DA1E48" w:rsidRPr="00533C32" w:rsidRDefault="00DA1E48" w:rsidP="00DA1E48">
      <w:pPr>
        <w:pStyle w:val="PL"/>
      </w:pPr>
      <w:r w:rsidRPr="00533C32">
        <w:t xml:space="preserve">        - name: ueId</w:t>
      </w:r>
    </w:p>
    <w:p w14:paraId="58DE99A2" w14:textId="77777777" w:rsidR="00DA1E48" w:rsidRPr="00533C32" w:rsidRDefault="00DA1E48" w:rsidP="00DA1E48">
      <w:pPr>
        <w:pStyle w:val="PL"/>
      </w:pPr>
      <w:r w:rsidRPr="00533C32">
        <w:t xml:space="preserve">          in: path</w:t>
      </w:r>
    </w:p>
    <w:p w14:paraId="6EB8D04A" w14:textId="77777777" w:rsidR="00DA1E48" w:rsidRPr="00533C32" w:rsidRDefault="00DA1E48" w:rsidP="00DA1E48">
      <w:pPr>
        <w:pStyle w:val="PL"/>
      </w:pPr>
      <w:r w:rsidRPr="00533C32">
        <w:t xml:space="preserve">          description: UE id</w:t>
      </w:r>
    </w:p>
    <w:p w14:paraId="431B8B10" w14:textId="77777777" w:rsidR="00DA1E48" w:rsidRPr="00533C32" w:rsidRDefault="00DA1E48" w:rsidP="00DA1E48">
      <w:pPr>
        <w:pStyle w:val="PL"/>
      </w:pPr>
      <w:r w:rsidRPr="00533C32">
        <w:t xml:space="preserve">          required: true</w:t>
      </w:r>
    </w:p>
    <w:p w14:paraId="12B2B91C" w14:textId="77777777" w:rsidR="00DA1E48" w:rsidRPr="00533C32" w:rsidRDefault="00DA1E48" w:rsidP="00DA1E48">
      <w:pPr>
        <w:pStyle w:val="PL"/>
      </w:pPr>
      <w:r w:rsidRPr="00533C32">
        <w:t xml:space="preserve">          schema:</w:t>
      </w:r>
    </w:p>
    <w:p w14:paraId="6D7427E8" w14:textId="77777777" w:rsidR="00DA1E48" w:rsidRPr="00533C32" w:rsidRDefault="00DA1E48" w:rsidP="00DA1E48">
      <w:pPr>
        <w:pStyle w:val="PL"/>
        <w:rPr>
          <w:lang w:eastAsia="zh-CN"/>
        </w:rPr>
      </w:pPr>
      <w:r w:rsidRPr="00533C32">
        <w:t xml:space="preserve">            $ref: 'TS29571_CommonData.yaml#/components/schemas/VarUeId'</w:t>
      </w:r>
    </w:p>
    <w:p w14:paraId="1C2BED17" w14:textId="77777777" w:rsidR="00DA1E48" w:rsidRPr="00533C32" w:rsidRDefault="00DA1E48" w:rsidP="00DA1E48">
      <w:pPr>
        <w:pStyle w:val="PL"/>
        <w:rPr>
          <w:lang w:eastAsia="zh-CN"/>
        </w:rPr>
      </w:pPr>
      <w:r w:rsidRPr="00533C32">
        <w:rPr>
          <w:lang w:eastAsia="zh-CN"/>
        </w:rPr>
        <w:t xml:space="preserve">        - name: fields</w:t>
      </w:r>
    </w:p>
    <w:p w14:paraId="5C333DEE" w14:textId="77777777" w:rsidR="00DA1E48" w:rsidRPr="00533C32" w:rsidRDefault="00DA1E48" w:rsidP="00DA1E48">
      <w:pPr>
        <w:pStyle w:val="PL"/>
        <w:rPr>
          <w:lang w:eastAsia="zh-CN"/>
        </w:rPr>
      </w:pPr>
      <w:r w:rsidRPr="00533C32">
        <w:rPr>
          <w:lang w:eastAsia="zh-CN"/>
        </w:rPr>
        <w:t xml:space="preserve">          in: query</w:t>
      </w:r>
    </w:p>
    <w:p w14:paraId="34DBC49B" w14:textId="77777777" w:rsidR="00DA1E48" w:rsidRPr="00533C32" w:rsidRDefault="00DA1E48" w:rsidP="00DA1E48">
      <w:pPr>
        <w:pStyle w:val="PL"/>
        <w:rPr>
          <w:lang w:eastAsia="zh-CN"/>
        </w:rPr>
      </w:pPr>
      <w:r w:rsidRPr="00533C32">
        <w:rPr>
          <w:lang w:eastAsia="zh-CN"/>
        </w:rPr>
        <w:t xml:space="preserve">          description: attributes to be retrieved</w:t>
      </w:r>
    </w:p>
    <w:p w14:paraId="6E122C6C" w14:textId="77777777" w:rsidR="00DA1E48" w:rsidRPr="00533C32" w:rsidRDefault="00DA1E48" w:rsidP="00DA1E48">
      <w:pPr>
        <w:pStyle w:val="PL"/>
        <w:rPr>
          <w:lang w:eastAsia="zh-CN"/>
        </w:rPr>
      </w:pPr>
      <w:r w:rsidRPr="00533C32">
        <w:rPr>
          <w:lang w:eastAsia="zh-CN"/>
        </w:rPr>
        <w:t xml:space="preserve">          required: false</w:t>
      </w:r>
    </w:p>
    <w:p w14:paraId="4A3F1B54" w14:textId="77777777" w:rsidR="00DA1E48" w:rsidRPr="00533C32" w:rsidRDefault="00DA1E48" w:rsidP="00DA1E48">
      <w:pPr>
        <w:pStyle w:val="PL"/>
        <w:rPr>
          <w:lang w:eastAsia="zh-CN"/>
        </w:rPr>
      </w:pPr>
      <w:r w:rsidRPr="00533C32">
        <w:rPr>
          <w:lang w:eastAsia="zh-CN"/>
        </w:rPr>
        <w:t xml:space="preserve">          schema:</w:t>
      </w:r>
    </w:p>
    <w:p w14:paraId="72083529" w14:textId="77777777" w:rsidR="00DA1E48" w:rsidRPr="00533C32" w:rsidRDefault="00DA1E48" w:rsidP="00DA1E48">
      <w:pPr>
        <w:pStyle w:val="PL"/>
        <w:rPr>
          <w:lang w:eastAsia="zh-CN"/>
        </w:rPr>
      </w:pPr>
      <w:r w:rsidRPr="00533C32">
        <w:rPr>
          <w:lang w:eastAsia="zh-CN"/>
        </w:rPr>
        <w:t xml:space="preserve">            type: array</w:t>
      </w:r>
    </w:p>
    <w:p w14:paraId="3FEC6952" w14:textId="77777777" w:rsidR="00DA1E48" w:rsidRPr="00533C32" w:rsidRDefault="00DA1E48" w:rsidP="00DA1E48">
      <w:pPr>
        <w:pStyle w:val="PL"/>
        <w:rPr>
          <w:lang w:eastAsia="zh-CN"/>
        </w:rPr>
      </w:pPr>
      <w:r w:rsidRPr="00533C32">
        <w:rPr>
          <w:lang w:eastAsia="zh-CN"/>
        </w:rPr>
        <w:t xml:space="preserve">            items:</w:t>
      </w:r>
    </w:p>
    <w:p w14:paraId="6B913957" w14:textId="77777777" w:rsidR="00DA1E48" w:rsidRPr="00533C32" w:rsidRDefault="00DA1E48" w:rsidP="00DA1E48">
      <w:pPr>
        <w:pStyle w:val="PL"/>
        <w:rPr>
          <w:lang w:eastAsia="zh-CN"/>
        </w:rPr>
      </w:pPr>
      <w:r w:rsidRPr="00533C32">
        <w:rPr>
          <w:lang w:eastAsia="zh-CN"/>
        </w:rPr>
        <w:t xml:space="preserve">              type: string</w:t>
      </w:r>
    </w:p>
    <w:p w14:paraId="3D51B48B" w14:textId="77777777" w:rsidR="00DA1E48" w:rsidRPr="00533C32" w:rsidRDefault="00DA1E48" w:rsidP="00DA1E48">
      <w:pPr>
        <w:pStyle w:val="PL"/>
        <w:rPr>
          <w:lang w:eastAsia="zh-CN"/>
        </w:rPr>
      </w:pPr>
      <w:r w:rsidRPr="00533C32">
        <w:rPr>
          <w:lang w:eastAsia="zh-CN"/>
        </w:rPr>
        <w:t xml:space="preserve">            minItems: 1</w:t>
      </w:r>
    </w:p>
    <w:p w14:paraId="02880EBE" w14:textId="77777777" w:rsidR="00DA1E48" w:rsidRPr="00533C32" w:rsidRDefault="00DA1E48" w:rsidP="00DA1E48">
      <w:pPr>
        <w:pStyle w:val="PL"/>
      </w:pPr>
      <w:r w:rsidRPr="00533C32">
        <w:t xml:space="preserve">          style: form</w:t>
      </w:r>
    </w:p>
    <w:p w14:paraId="38AA451F" w14:textId="77777777" w:rsidR="00DA1E48" w:rsidRPr="00533C32" w:rsidRDefault="00DA1E48" w:rsidP="00DA1E48">
      <w:pPr>
        <w:pStyle w:val="PL"/>
        <w:rPr>
          <w:lang w:eastAsia="zh-CN"/>
        </w:rPr>
      </w:pPr>
      <w:r w:rsidRPr="00533C32">
        <w:t xml:space="preserve">          explode: false</w:t>
      </w:r>
    </w:p>
    <w:p w14:paraId="772A95A5" w14:textId="77777777" w:rsidR="00DA1E48" w:rsidRPr="00533C32" w:rsidRDefault="00DA1E48" w:rsidP="00DA1E48">
      <w:pPr>
        <w:pStyle w:val="PL"/>
      </w:pPr>
      <w:r w:rsidRPr="00533C32">
        <w:t xml:space="preserve">        - name: supported-features</w:t>
      </w:r>
    </w:p>
    <w:p w14:paraId="37BBD48D" w14:textId="77777777" w:rsidR="00DA1E48" w:rsidRPr="00533C32" w:rsidRDefault="00DA1E48" w:rsidP="00DA1E48">
      <w:pPr>
        <w:pStyle w:val="PL"/>
      </w:pPr>
      <w:r w:rsidRPr="00533C32">
        <w:t xml:space="preserve">          in: query</w:t>
      </w:r>
    </w:p>
    <w:p w14:paraId="3BD5F792" w14:textId="77777777" w:rsidR="00DA1E48" w:rsidRPr="00533C32" w:rsidRDefault="00DA1E48" w:rsidP="00DA1E48">
      <w:pPr>
        <w:pStyle w:val="PL"/>
      </w:pPr>
      <w:r w:rsidRPr="00533C32">
        <w:t xml:space="preserve">          description: Supported Features</w:t>
      </w:r>
    </w:p>
    <w:p w14:paraId="1A87676B" w14:textId="77777777" w:rsidR="00DA1E48" w:rsidRPr="00533C32" w:rsidRDefault="00DA1E48" w:rsidP="00DA1E48">
      <w:pPr>
        <w:pStyle w:val="PL"/>
      </w:pPr>
      <w:r w:rsidRPr="00533C32">
        <w:t xml:space="preserve">          schema:</w:t>
      </w:r>
    </w:p>
    <w:p w14:paraId="5797435E" w14:textId="77777777" w:rsidR="00DA1E48" w:rsidRPr="00533C32" w:rsidRDefault="00DA1E48" w:rsidP="00DA1E48">
      <w:pPr>
        <w:pStyle w:val="PL"/>
        <w:rPr>
          <w:lang w:eastAsia="zh-CN"/>
        </w:rPr>
      </w:pPr>
      <w:r w:rsidRPr="00533C32">
        <w:t xml:space="preserve">             $ref: 'TS29571_CommonData.yaml#/components/schemas/SupportedFeatures'</w:t>
      </w:r>
    </w:p>
    <w:p w14:paraId="610062A2" w14:textId="77777777" w:rsidR="00DA1E48" w:rsidRPr="00533C32" w:rsidRDefault="00DA1E48" w:rsidP="00DA1E48">
      <w:pPr>
        <w:pStyle w:val="PL"/>
      </w:pPr>
      <w:r w:rsidRPr="00533C32">
        <w:t xml:space="preserve">      responses:</w:t>
      </w:r>
    </w:p>
    <w:p w14:paraId="66D4D9DC" w14:textId="77777777" w:rsidR="00DA1E48" w:rsidRPr="00533C32" w:rsidRDefault="00DA1E48" w:rsidP="00DA1E48">
      <w:pPr>
        <w:pStyle w:val="PL"/>
      </w:pPr>
      <w:r w:rsidRPr="00533C32">
        <w:t xml:space="preserve">        '200':</w:t>
      </w:r>
    </w:p>
    <w:p w14:paraId="0EB6B42D" w14:textId="77777777" w:rsidR="00DA1E48" w:rsidRPr="00533C32" w:rsidRDefault="00DA1E48" w:rsidP="00DA1E48">
      <w:pPr>
        <w:pStyle w:val="PL"/>
      </w:pPr>
      <w:r w:rsidRPr="00533C32">
        <w:t xml:space="preserve">          description: Expected response to a valid request</w:t>
      </w:r>
    </w:p>
    <w:p w14:paraId="122AE15E" w14:textId="77777777" w:rsidR="00DA1E48" w:rsidRPr="00533C32" w:rsidRDefault="00DA1E48" w:rsidP="00DA1E48">
      <w:pPr>
        <w:pStyle w:val="PL"/>
      </w:pPr>
      <w:r w:rsidRPr="00533C32">
        <w:t xml:space="preserve">          content:</w:t>
      </w:r>
    </w:p>
    <w:p w14:paraId="12147D69" w14:textId="77777777" w:rsidR="00DA1E48" w:rsidRPr="00533C32" w:rsidRDefault="00DA1E48" w:rsidP="00DA1E48">
      <w:pPr>
        <w:pStyle w:val="PL"/>
      </w:pPr>
      <w:r w:rsidRPr="00533C32">
        <w:t xml:space="preserve">            application/json:</w:t>
      </w:r>
    </w:p>
    <w:p w14:paraId="371BE9B4" w14:textId="77777777" w:rsidR="00DA1E48" w:rsidRPr="00533C32" w:rsidRDefault="00DA1E48" w:rsidP="00DA1E48">
      <w:pPr>
        <w:pStyle w:val="PL"/>
      </w:pPr>
      <w:r w:rsidRPr="00533C32">
        <w:lastRenderedPageBreak/>
        <w:t xml:space="preserve">              schema:</w:t>
      </w:r>
    </w:p>
    <w:p w14:paraId="44E17FF3" w14:textId="77777777" w:rsidR="00DA1E48" w:rsidRPr="00533C32" w:rsidRDefault="00DA1E48" w:rsidP="00DA1E48">
      <w:pPr>
        <w:pStyle w:val="PL"/>
      </w:pPr>
      <w:r w:rsidRPr="00533C32">
        <w:t xml:space="preserve">                $ref: '#/components/schemas/</w:t>
      </w:r>
      <w:r>
        <w:t>IpSmGw</w:t>
      </w:r>
      <w:r w:rsidRPr="00533C32">
        <w:t>Registration'</w:t>
      </w:r>
    </w:p>
    <w:p w14:paraId="19F653CA" w14:textId="77777777" w:rsidR="00DA1E48" w:rsidRDefault="00DA1E48" w:rsidP="00DA1E48">
      <w:pPr>
        <w:pStyle w:val="PL"/>
        <w:rPr>
          <w:lang w:eastAsia="zh-CN"/>
        </w:rPr>
      </w:pPr>
      <w:r w:rsidRPr="00533C32">
        <w:t xml:space="preserve">        default:</w:t>
      </w:r>
    </w:p>
    <w:p w14:paraId="19F91CF0"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D7F1A4" w14:textId="77777777" w:rsidR="00DA1E48" w:rsidRDefault="00DA1E48" w:rsidP="00DA1E48">
      <w:pPr>
        <w:pStyle w:val="PL"/>
      </w:pPr>
    </w:p>
    <w:p w14:paraId="6B5DDADF"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0AA282FE" w14:textId="77777777" w:rsidR="00DA1E48" w:rsidRPr="00533C32" w:rsidRDefault="00DA1E48" w:rsidP="00DA1E48">
      <w:pPr>
        <w:pStyle w:val="PL"/>
      </w:pPr>
      <w:r w:rsidRPr="00533C32">
        <w:t xml:space="preserve">    put:</w:t>
      </w:r>
    </w:p>
    <w:p w14:paraId="178805FE"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585AB232" w14:textId="77777777" w:rsidR="00DA1E48" w:rsidRPr="00533C32" w:rsidRDefault="00DA1E48" w:rsidP="00DA1E48">
      <w:pPr>
        <w:pStyle w:val="PL"/>
      </w:pPr>
      <w:r w:rsidRPr="00533C32">
        <w:t xml:space="preserve">      operationId: Create</w:t>
      </w:r>
      <w:r>
        <w:t>MessageWaitingData</w:t>
      </w:r>
    </w:p>
    <w:p w14:paraId="2A730899" w14:textId="77777777" w:rsidR="00DA1E48" w:rsidRPr="00533C32" w:rsidRDefault="00DA1E48" w:rsidP="00DA1E48">
      <w:pPr>
        <w:pStyle w:val="PL"/>
      </w:pPr>
      <w:r w:rsidRPr="00533C32">
        <w:t xml:space="preserve">      tags:</w:t>
      </w:r>
    </w:p>
    <w:p w14:paraId="1A1DA6A8" w14:textId="77777777" w:rsidR="00DA1E48" w:rsidRDefault="00DA1E48" w:rsidP="00DA1E48">
      <w:pPr>
        <w:pStyle w:val="PL"/>
        <w:rPr>
          <w:lang w:eastAsia="zh-CN"/>
        </w:rPr>
      </w:pPr>
      <w:r w:rsidRPr="00533C32">
        <w:t xml:space="preserve">        - </w:t>
      </w:r>
      <w:r>
        <w:t>Message Waiting Data</w:t>
      </w:r>
      <w:r w:rsidRPr="00533C32">
        <w:t xml:space="preserve"> (Document)</w:t>
      </w:r>
    </w:p>
    <w:p w14:paraId="7E8F4309" w14:textId="77777777" w:rsidR="008B3231" w:rsidRDefault="008B3231" w:rsidP="008B3231">
      <w:pPr>
        <w:pStyle w:val="PL"/>
      </w:pPr>
      <w:r>
        <w:t xml:space="preserve">      security:</w:t>
      </w:r>
    </w:p>
    <w:p w14:paraId="590B9F76" w14:textId="77777777" w:rsidR="008B3231" w:rsidRDefault="008B3231" w:rsidP="008B3231">
      <w:pPr>
        <w:pStyle w:val="PL"/>
      </w:pPr>
      <w:r>
        <w:t xml:space="preserve">        - {}</w:t>
      </w:r>
    </w:p>
    <w:p w14:paraId="2DF160FD" w14:textId="77777777" w:rsidR="008B3231" w:rsidRDefault="008B3231" w:rsidP="008B3231">
      <w:pPr>
        <w:pStyle w:val="PL"/>
      </w:pPr>
      <w:r>
        <w:t xml:space="preserve">        - oAuth2ClientCredentials:</w:t>
      </w:r>
    </w:p>
    <w:p w14:paraId="20228BB3" w14:textId="77777777" w:rsidR="008B3231" w:rsidRDefault="008B3231" w:rsidP="008B3231">
      <w:pPr>
        <w:pStyle w:val="PL"/>
      </w:pPr>
      <w:r>
        <w:t xml:space="preserve">          - nudr-dr</w:t>
      </w:r>
    </w:p>
    <w:p w14:paraId="685617EF" w14:textId="77777777" w:rsidR="008B3231" w:rsidRDefault="008B3231" w:rsidP="008B3231">
      <w:pPr>
        <w:pStyle w:val="PL"/>
      </w:pPr>
      <w:r>
        <w:t xml:space="preserve">        - oAuth2ClientCredentials:</w:t>
      </w:r>
    </w:p>
    <w:p w14:paraId="49E117B8" w14:textId="77777777" w:rsidR="008B3231" w:rsidRDefault="008B3231" w:rsidP="008B3231">
      <w:pPr>
        <w:pStyle w:val="PL"/>
      </w:pPr>
      <w:r>
        <w:t xml:space="preserve">          - nudr-dr</w:t>
      </w:r>
    </w:p>
    <w:p w14:paraId="5B57DD43" w14:textId="77777777" w:rsidR="008B3231" w:rsidRPr="00533C32" w:rsidRDefault="008B3231" w:rsidP="008B3231">
      <w:pPr>
        <w:pStyle w:val="PL"/>
        <w:rPr>
          <w:lang w:eastAsia="zh-CN"/>
        </w:rPr>
      </w:pPr>
      <w:r>
        <w:t xml:space="preserve">          - nudr-dr:subscription-data</w:t>
      </w:r>
    </w:p>
    <w:p w14:paraId="54D03100" w14:textId="77777777" w:rsidR="00DA1E48" w:rsidRPr="00533C32" w:rsidRDefault="00DA1E48" w:rsidP="00DA1E48">
      <w:pPr>
        <w:pStyle w:val="PL"/>
      </w:pPr>
      <w:r w:rsidRPr="00533C32">
        <w:t xml:space="preserve">      parameters:</w:t>
      </w:r>
    </w:p>
    <w:p w14:paraId="51F4A8C9" w14:textId="77777777" w:rsidR="00DA1E48" w:rsidRPr="00533C32" w:rsidRDefault="00DA1E48" w:rsidP="00DA1E48">
      <w:pPr>
        <w:pStyle w:val="PL"/>
      </w:pPr>
      <w:r w:rsidRPr="00533C32">
        <w:t xml:space="preserve">        - name: ueId</w:t>
      </w:r>
    </w:p>
    <w:p w14:paraId="31FC146B" w14:textId="77777777" w:rsidR="00DA1E48" w:rsidRPr="00533C32" w:rsidRDefault="00DA1E48" w:rsidP="00DA1E48">
      <w:pPr>
        <w:pStyle w:val="PL"/>
      </w:pPr>
      <w:r w:rsidRPr="00533C32">
        <w:t xml:space="preserve">          in: path</w:t>
      </w:r>
    </w:p>
    <w:p w14:paraId="2EA807D7" w14:textId="77777777" w:rsidR="00DA1E48" w:rsidRPr="00533C32" w:rsidRDefault="00DA1E48" w:rsidP="00DA1E48">
      <w:pPr>
        <w:pStyle w:val="PL"/>
      </w:pPr>
      <w:r w:rsidRPr="00533C32">
        <w:t xml:space="preserve">          description: UE id</w:t>
      </w:r>
    </w:p>
    <w:p w14:paraId="7F419B11" w14:textId="77777777" w:rsidR="00DA1E48" w:rsidRPr="00533C32" w:rsidRDefault="00DA1E48" w:rsidP="00DA1E48">
      <w:pPr>
        <w:pStyle w:val="PL"/>
      </w:pPr>
      <w:r w:rsidRPr="00533C32">
        <w:t xml:space="preserve">          required: true</w:t>
      </w:r>
    </w:p>
    <w:p w14:paraId="12E6E4D2" w14:textId="77777777" w:rsidR="00DA1E48" w:rsidRPr="00533C32" w:rsidRDefault="00DA1E48" w:rsidP="00DA1E48">
      <w:pPr>
        <w:pStyle w:val="PL"/>
      </w:pPr>
      <w:r w:rsidRPr="00533C32">
        <w:t xml:space="preserve">          schema:</w:t>
      </w:r>
    </w:p>
    <w:p w14:paraId="3EE519B1" w14:textId="77777777" w:rsidR="00DA1E48" w:rsidRPr="00533C32" w:rsidRDefault="00DA1E48" w:rsidP="00DA1E48">
      <w:pPr>
        <w:pStyle w:val="PL"/>
      </w:pPr>
      <w:r w:rsidRPr="00533C32">
        <w:t xml:space="preserve">            $ref: 'TS29571_CommonData.yaml#/components/schemas/VarUeId'</w:t>
      </w:r>
    </w:p>
    <w:p w14:paraId="76176720" w14:textId="77777777" w:rsidR="00DA1E48" w:rsidRPr="00533C32" w:rsidRDefault="00DA1E48" w:rsidP="00DA1E48">
      <w:pPr>
        <w:pStyle w:val="PL"/>
      </w:pPr>
      <w:r w:rsidRPr="00533C32">
        <w:t xml:space="preserve">      requestBody:</w:t>
      </w:r>
    </w:p>
    <w:p w14:paraId="7ADC2FEE" w14:textId="77777777" w:rsidR="00DA1E48" w:rsidRPr="00533C32" w:rsidRDefault="00DA1E48" w:rsidP="00DA1E48">
      <w:pPr>
        <w:pStyle w:val="PL"/>
      </w:pPr>
      <w:r w:rsidRPr="00533C32">
        <w:t xml:space="preserve">        content:</w:t>
      </w:r>
    </w:p>
    <w:p w14:paraId="6C27C0A8" w14:textId="77777777" w:rsidR="00DA1E48" w:rsidRPr="00533C32" w:rsidRDefault="00DA1E48" w:rsidP="00DA1E48">
      <w:pPr>
        <w:pStyle w:val="PL"/>
      </w:pPr>
      <w:r w:rsidRPr="00533C32">
        <w:t xml:space="preserve">          application/json:</w:t>
      </w:r>
    </w:p>
    <w:p w14:paraId="4C16EF55" w14:textId="77777777" w:rsidR="00DA1E48" w:rsidRPr="00533C32" w:rsidRDefault="00DA1E48" w:rsidP="00DA1E48">
      <w:pPr>
        <w:pStyle w:val="PL"/>
      </w:pPr>
      <w:r w:rsidRPr="00533C32">
        <w:t xml:space="preserve">            schema:</w:t>
      </w:r>
    </w:p>
    <w:p w14:paraId="26E864ED" w14:textId="77777777" w:rsidR="00DA1E48" w:rsidRPr="00533C32" w:rsidRDefault="00DA1E48" w:rsidP="00DA1E48">
      <w:pPr>
        <w:pStyle w:val="PL"/>
      </w:pPr>
      <w:r w:rsidRPr="00533C32">
        <w:t xml:space="preserve">              $ref: '#/components/schemas/</w:t>
      </w:r>
      <w:r>
        <w:t>MessageWaitingData</w:t>
      </w:r>
      <w:r w:rsidRPr="00533C32">
        <w:t>'</w:t>
      </w:r>
    </w:p>
    <w:p w14:paraId="75B05CC7" w14:textId="77777777" w:rsidR="0074632F" w:rsidRPr="00533C32" w:rsidRDefault="0074632F" w:rsidP="0074632F">
      <w:pPr>
        <w:pStyle w:val="PL"/>
        <w:outlineLvl w:val="0"/>
      </w:pPr>
      <w:r>
        <w:t xml:space="preserve">        </w:t>
      </w:r>
      <w:r w:rsidRPr="003722F2">
        <w:t>required: true</w:t>
      </w:r>
    </w:p>
    <w:p w14:paraId="3C7491CB" w14:textId="77777777" w:rsidR="00DA1E48" w:rsidRPr="00533C32" w:rsidRDefault="00DA1E48" w:rsidP="00DA1E48">
      <w:pPr>
        <w:pStyle w:val="PL"/>
      </w:pPr>
      <w:r w:rsidRPr="00533C32">
        <w:t xml:space="preserve">      responses:</w:t>
      </w:r>
    </w:p>
    <w:p w14:paraId="5F09ED57" w14:textId="77777777" w:rsidR="00DA1E48" w:rsidRPr="00533C32" w:rsidRDefault="00DA1E48" w:rsidP="00DA1E48">
      <w:pPr>
        <w:pStyle w:val="PL"/>
      </w:pPr>
      <w:r w:rsidRPr="00533C32">
        <w:t xml:space="preserve">        '204':</w:t>
      </w:r>
    </w:p>
    <w:p w14:paraId="1AE2FF38" w14:textId="77777777" w:rsidR="00DA1E48" w:rsidRPr="00533C32" w:rsidRDefault="00DA1E48" w:rsidP="00DA1E48">
      <w:pPr>
        <w:pStyle w:val="PL"/>
      </w:pPr>
      <w:r w:rsidRPr="00533C32">
        <w:t xml:space="preserve">          description: Upon success, an empty response body shall be returned</w:t>
      </w:r>
    </w:p>
    <w:p w14:paraId="1165CE4E" w14:textId="77777777" w:rsidR="00DA1E48" w:rsidRPr="00533C32" w:rsidRDefault="00DA1E48" w:rsidP="00DA1E48">
      <w:pPr>
        <w:pStyle w:val="PL"/>
      </w:pPr>
      <w:r w:rsidRPr="00533C32">
        <w:t xml:space="preserve">        default:</w:t>
      </w:r>
    </w:p>
    <w:p w14:paraId="09A83A57" w14:textId="77777777" w:rsidR="00DA1E48" w:rsidRPr="00533C32" w:rsidRDefault="00DA1E48" w:rsidP="00DA1E48">
      <w:pPr>
        <w:pStyle w:val="PL"/>
      </w:pPr>
      <w:r w:rsidRPr="00533C32">
        <w:t xml:space="preserve">          description: Unexpected error</w:t>
      </w:r>
    </w:p>
    <w:p w14:paraId="15D2D155" w14:textId="77777777" w:rsidR="00DA1E48" w:rsidRPr="00533C32" w:rsidRDefault="00DA1E48" w:rsidP="00DA1E48">
      <w:pPr>
        <w:pStyle w:val="PL"/>
      </w:pPr>
      <w:r w:rsidRPr="00533C32">
        <w:t xml:space="preserve">    delete:</w:t>
      </w:r>
    </w:p>
    <w:p w14:paraId="53B5666C"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71270E14" w14:textId="77777777" w:rsidR="00DA1E48" w:rsidRPr="00533C32" w:rsidRDefault="00DA1E48" w:rsidP="00DA1E48">
      <w:pPr>
        <w:pStyle w:val="PL"/>
      </w:pPr>
      <w:r w:rsidRPr="00533C32">
        <w:t xml:space="preserve">      operationId: Delete</w:t>
      </w:r>
      <w:r>
        <w:t>MessageWaitingData</w:t>
      </w:r>
    </w:p>
    <w:p w14:paraId="02541519" w14:textId="77777777" w:rsidR="00DA1E48" w:rsidRPr="00533C32" w:rsidRDefault="00DA1E48" w:rsidP="00DA1E48">
      <w:pPr>
        <w:pStyle w:val="PL"/>
      </w:pPr>
      <w:r w:rsidRPr="00533C32">
        <w:t xml:space="preserve">      tags:</w:t>
      </w:r>
    </w:p>
    <w:p w14:paraId="6EBA0F0F" w14:textId="77777777" w:rsidR="00DA1E48" w:rsidRDefault="00DA1E48" w:rsidP="00DA1E48">
      <w:pPr>
        <w:pStyle w:val="PL"/>
        <w:rPr>
          <w:lang w:eastAsia="zh-CN"/>
        </w:rPr>
      </w:pPr>
      <w:r w:rsidRPr="00533C32">
        <w:t xml:space="preserve">        - </w:t>
      </w:r>
      <w:r>
        <w:t>Message Waiting Data</w:t>
      </w:r>
      <w:r w:rsidRPr="00533C32">
        <w:t xml:space="preserve"> (Document)</w:t>
      </w:r>
    </w:p>
    <w:p w14:paraId="72E0AE61" w14:textId="77777777" w:rsidR="008B3231" w:rsidRDefault="008B3231" w:rsidP="008B3231">
      <w:pPr>
        <w:pStyle w:val="PL"/>
      </w:pPr>
      <w:r>
        <w:t xml:space="preserve">      security:</w:t>
      </w:r>
    </w:p>
    <w:p w14:paraId="308EC0CA" w14:textId="77777777" w:rsidR="008B3231" w:rsidRDefault="008B3231" w:rsidP="008B3231">
      <w:pPr>
        <w:pStyle w:val="PL"/>
      </w:pPr>
      <w:r>
        <w:t xml:space="preserve">        - {}</w:t>
      </w:r>
    </w:p>
    <w:p w14:paraId="6F86E178" w14:textId="77777777" w:rsidR="008B3231" w:rsidRDefault="008B3231" w:rsidP="008B3231">
      <w:pPr>
        <w:pStyle w:val="PL"/>
      </w:pPr>
      <w:r>
        <w:t xml:space="preserve">        - oAuth2ClientCredentials:</w:t>
      </w:r>
    </w:p>
    <w:p w14:paraId="24849B80" w14:textId="77777777" w:rsidR="008B3231" w:rsidRDefault="008B3231" w:rsidP="008B3231">
      <w:pPr>
        <w:pStyle w:val="PL"/>
      </w:pPr>
      <w:r>
        <w:t xml:space="preserve">          - nudr-dr</w:t>
      </w:r>
    </w:p>
    <w:p w14:paraId="0E4E4E5A" w14:textId="77777777" w:rsidR="008B3231" w:rsidRDefault="008B3231" w:rsidP="008B3231">
      <w:pPr>
        <w:pStyle w:val="PL"/>
      </w:pPr>
      <w:r>
        <w:t xml:space="preserve">        - oAuth2ClientCredentials:</w:t>
      </w:r>
    </w:p>
    <w:p w14:paraId="6D2085CB" w14:textId="77777777" w:rsidR="008B3231" w:rsidRDefault="008B3231" w:rsidP="008B3231">
      <w:pPr>
        <w:pStyle w:val="PL"/>
      </w:pPr>
      <w:r>
        <w:t xml:space="preserve">          - nudr-dr</w:t>
      </w:r>
    </w:p>
    <w:p w14:paraId="13B9B84E" w14:textId="77777777" w:rsidR="008B3231" w:rsidRPr="00533C32" w:rsidRDefault="008B3231" w:rsidP="008B3231">
      <w:pPr>
        <w:pStyle w:val="PL"/>
        <w:rPr>
          <w:lang w:eastAsia="zh-CN"/>
        </w:rPr>
      </w:pPr>
      <w:r>
        <w:t xml:space="preserve">          - nudr-dr:subscription-data</w:t>
      </w:r>
    </w:p>
    <w:p w14:paraId="56E0500B" w14:textId="77777777" w:rsidR="00DA1E48" w:rsidRPr="00533C32" w:rsidRDefault="00DA1E48" w:rsidP="00DA1E48">
      <w:pPr>
        <w:pStyle w:val="PL"/>
      </w:pPr>
      <w:r w:rsidRPr="00533C32">
        <w:t xml:space="preserve">      parameters:</w:t>
      </w:r>
    </w:p>
    <w:p w14:paraId="766B8950" w14:textId="77777777" w:rsidR="00DA1E48" w:rsidRPr="00533C32" w:rsidRDefault="00DA1E48" w:rsidP="00DA1E48">
      <w:pPr>
        <w:pStyle w:val="PL"/>
      </w:pPr>
      <w:r w:rsidRPr="00533C32">
        <w:t xml:space="preserve">        - name: ueId</w:t>
      </w:r>
    </w:p>
    <w:p w14:paraId="167FC1AB" w14:textId="77777777" w:rsidR="00DA1E48" w:rsidRPr="00533C32" w:rsidRDefault="00DA1E48" w:rsidP="00DA1E48">
      <w:pPr>
        <w:pStyle w:val="PL"/>
      </w:pPr>
      <w:r w:rsidRPr="00533C32">
        <w:t xml:space="preserve">          in: path</w:t>
      </w:r>
    </w:p>
    <w:p w14:paraId="3E357D7C" w14:textId="77777777" w:rsidR="00DA1E48" w:rsidRPr="00533C32" w:rsidRDefault="00DA1E48" w:rsidP="00DA1E48">
      <w:pPr>
        <w:pStyle w:val="PL"/>
      </w:pPr>
      <w:r w:rsidRPr="00533C32">
        <w:t xml:space="preserve">          description: UE id</w:t>
      </w:r>
    </w:p>
    <w:p w14:paraId="251BD903" w14:textId="77777777" w:rsidR="00DA1E48" w:rsidRPr="00533C32" w:rsidRDefault="00DA1E48" w:rsidP="00DA1E48">
      <w:pPr>
        <w:pStyle w:val="PL"/>
      </w:pPr>
      <w:r w:rsidRPr="00533C32">
        <w:t xml:space="preserve">          required: true</w:t>
      </w:r>
    </w:p>
    <w:p w14:paraId="38610F33" w14:textId="77777777" w:rsidR="00DA1E48" w:rsidRPr="00533C32" w:rsidRDefault="00DA1E48" w:rsidP="00DA1E48">
      <w:pPr>
        <w:pStyle w:val="PL"/>
      </w:pPr>
      <w:r w:rsidRPr="00533C32">
        <w:t xml:space="preserve">          schema:</w:t>
      </w:r>
    </w:p>
    <w:p w14:paraId="7E90D976" w14:textId="77777777" w:rsidR="00DA1E48" w:rsidRPr="00533C32" w:rsidRDefault="00DA1E48" w:rsidP="00DA1E48">
      <w:pPr>
        <w:pStyle w:val="PL"/>
      </w:pPr>
      <w:r w:rsidRPr="00533C32">
        <w:t xml:space="preserve">            $ref: 'TS29571_CommonData.yaml#/components/schemas/VarUeId'</w:t>
      </w:r>
    </w:p>
    <w:p w14:paraId="15F37E14" w14:textId="77777777" w:rsidR="00DA1E48" w:rsidRPr="00533C32" w:rsidRDefault="00DA1E48" w:rsidP="00DA1E48">
      <w:pPr>
        <w:pStyle w:val="PL"/>
      </w:pPr>
      <w:r w:rsidRPr="00533C32">
        <w:t xml:space="preserve">      responses:</w:t>
      </w:r>
    </w:p>
    <w:p w14:paraId="393882A2" w14:textId="77777777" w:rsidR="00DA1E48" w:rsidRPr="00533C32" w:rsidRDefault="00DA1E48" w:rsidP="00DA1E48">
      <w:pPr>
        <w:pStyle w:val="PL"/>
      </w:pPr>
      <w:r w:rsidRPr="00533C32">
        <w:t xml:space="preserve">        '204':</w:t>
      </w:r>
    </w:p>
    <w:p w14:paraId="47F851A0" w14:textId="77777777" w:rsidR="00DA1E48" w:rsidRPr="00533C32" w:rsidRDefault="00DA1E48" w:rsidP="00DA1E48">
      <w:pPr>
        <w:pStyle w:val="PL"/>
      </w:pPr>
      <w:r w:rsidRPr="00533C32">
        <w:t xml:space="preserve">          description: Upon success, an empty response body shall be returned</w:t>
      </w:r>
    </w:p>
    <w:p w14:paraId="1C6039A0" w14:textId="77777777" w:rsidR="00DA1E48" w:rsidRDefault="00DA1E48" w:rsidP="00DA1E48">
      <w:pPr>
        <w:pStyle w:val="PL"/>
        <w:rPr>
          <w:lang w:eastAsia="zh-CN"/>
        </w:rPr>
      </w:pPr>
      <w:r w:rsidRPr="00533C32">
        <w:t xml:space="preserve">        default:</w:t>
      </w:r>
    </w:p>
    <w:p w14:paraId="328F621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1B26086" w14:textId="77777777" w:rsidR="00A0150A" w:rsidRDefault="00A0150A" w:rsidP="00DA1E48">
      <w:pPr>
        <w:pStyle w:val="PL"/>
        <w:rPr>
          <w:lang w:eastAsia="zh-CN"/>
        </w:rPr>
      </w:pPr>
    </w:p>
    <w:p w14:paraId="732DC48D" w14:textId="77777777" w:rsidR="00DA1E48" w:rsidRPr="00533C32" w:rsidRDefault="00DA1E48" w:rsidP="00DA1E48">
      <w:pPr>
        <w:pStyle w:val="PL"/>
        <w:rPr>
          <w:lang w:eastAsia="zh-CN"/>
        </w:rPr>
      </w:pPr>
      <w:r w:rsidRPr="00533C32">
        <w:t xml:space="preserve">    patch:</w:t>
      </w:r>
    </w:p>
    <w:p w14:paraId="3DDA4730" w14:textId="77777777" w:rsidR="00DA1E48" w:rsidRPr="00533C32" w:rsidRDefault="00DA1E48" w:rsidP="00DA1E48">
      <w:pPr>
        <w:pStyle w:val="PL"/>
      </w:pPr>
      <w:r w:rsidRPr="00533C32">
        <w:t xml:space="preserve">      summary: Modify </w:t>
      </w:r>
      <w:r>
        <w:t>the Message Waiting Data of the UE</w:t>
      </w:r>
    </w:p>
    <w:p w14:paraId="79E9E0EA" w14:textId="77777777" w:rsidR="00DA1E48" w:rsidRPr="00533C32" w:rsidRDefault="00DA1E48" w:rsidP="00DA1E48">
      <w:pPr>
        <w:pStyle w:val="PL"/>
      </w:pPr>
      <w:r w:rsidRPr="00533C32">
        <w:t xml:space="preserve">      operationId: Modify</w:t>
      </w:r>
      <w:r>
        <w:t>MessageWaitingData</w:t>
      </w:r>
    </w:p>
    <w:p w14:paraId="1C66611A" w14:textId="77777777" w:rsidR="00DA1E48" w:rsidRPr="00533C32" w:rsidRDefault="00DA1E48" w:rsidP="00DA1E48">
      <w:pPr>
        <w:pStyle w:val="PL"/>
      </w:pPr>
      <w:r w:rsidRPr="00533C32">
        <w:t xml:space="preserve">      tags:</w:t>
      </w:r>
    </w:p>
    <w:p w14:paraId="1EA7F219" w14:textId="77777777" w:rsidR="00DA1E48" w:rsidRDefault="00DA1E48" w:rsidP="00DA1E48">
      <w:pPr>
        <w:pStyle w:val="PL"/>
        <w:rPr>
          <w:lang w:eastAsia="zh-CN"/>
        </w:rPr>
      </w:pPr>
      <w:r w:rsidRPr="00533C32">
        <w:t xml:space="preserve">        - </w:t>
      </w:r>
      <w:r>
        <w:t>Message Waiting Data</w:t>
      </w:r>
      <w:r w:rsidRPr="00533C32">
        <w:t xml:space="preserve"> (Document)</w:t>
      </w:r>
    </w:p>
    <w:p w14:paraId="2BFF5FC8" w14:textId="77777777" w:rsidR="008B3231" w:rsidRDefault="008B3231" w:rsidP="008B3231">
      <w:pPr>
        <w:pStyle w:val="PL"/>
      </w:pPr>
      <w:r>
        <w:t xml:space="preserve">      security:</w:t>
      </w:r>
    </w:p>
    <w:p w14:paraId="7F0A460E" w14:textId="77777777" w:rsidR="008B3231" w:rsidRDefault="008B3231" w:rsidP="008B3231">
      <w:pPr>
        <w:pStyle w:val="PL"/>
      </w:pPr>
      <w:r>
        <w:t xml:space="preserve">        - {}</w:t>
      </w:r>
    </w:p>
    <w:p w14:paraId="482E9573" w14:textId="77777777" w:rsidR="008B3231" w:rsidRDefault="008B3231" w:rsidP="008B3231">
      <w:pPr>
        <w:pStyle w:val="PL"/>
      </w:pPr>
      <w:r>
        <w:t xml:space="preserve">        - oAuth2ClientCredentials:</w:t>
      </w:r>
    </w:p>
    <w:p w14:paraId="3E283B1D" w14:textId="77777777" w:rsidR="008B3231" w:rsidRDefault="008B3231" w:rsidP="008B3231">
      <w:pPr>
        <w:pStyle w:val="PL"/>
      </w:pPr>
      <w:r>
        <w:t xml:space="preserve">          - nudr-dr</w:t>
      </w:r>
    </w:p>
    <w:p w14:paraId="28709550" w14:textId="77777777" w:rsidR="008B3231" w:rsidRDefault="008B3231" w:rsidP="008B3231">
      <w:pPr>
        <w:pStyle w:val="PL"/>
      </w:pPr>
      <w:r>
        <w:t xml:space="preserve">        - oAuth2ClientCredentials:</w:t>
      </w:r>
    </w:p>
    <w:p w14:paraId="021CE65F" w14:textId="77777777" w:rsidR="008B3231" w:rsidRDefault="008B3231" w:rsidP="008B3231">
      <w:pPr>
        <w:pStyle w:val="PL"/>
      </w:pPr>
      <w:r>
        <w:t xml:space="preserve">          - nudr-dr</w:t>
      </w:r>
    </w:p>
    <w:p w14:paraId="29BE88DB" w14:textId="77777777" w:rsidR="008B3231" w:rsidRPr="00533C32" w:rsidRDefault="008B3231" w:rsidP="008B3231">
      <w:pPr>
        <w:pStyle w:val="PL"/>
        <w:rPr>
          <w:lang w:eastAsia="zh-CN"/>
        </w:rPr>
      </w:pPr>
      <w:r>
        <w:t xml:space="preserve">          - nudr-dr:subscription-data</w:t>
      </w:r>
    </w:p>
    <w:p w14:paraId="0D94F1D6" w14:textId="77777777" w:rsidR="00DA1E48" w:rsidRPr="00533C32" w:rsidRDefault="00DA1E48" w:rsidP="00DA1E48">
      <w:pPr>
        <w:pStyle w:val="PL"/>
      </w:pPr>
      <w:r w:rsidRPr="00533C32">
        <w:t xml:space="preserve">      parameters:</w:t>
      </w:r>
    </w:p>
    <w:p w14:paraId="260E52AB" w14:textId="77777777" w:rsidR="00DA1E48" w:rsidRPr="00533C32" w:rsidRDefault="00DA1E48" w:rsidP="00DA1E48">
      <w:pPr>
        <w:pStyle w:val="PL"/>
      </w:pPr>
      <w:r w:rsidRPr="00533C32">
        <w:t xml:space="preserve">        - name: ueId</w:t>
      </w:r>
    </w:p>
    <w:p w14:paraId="0E863F3E" w14:textId="77777777" w:rsidR="00DA1E48" w:rsidRPr="00533C32" w:rsidRDefault="00DA1E48" w:rsidP="00DA1E48">
      <w:pPr>
        <w:pStyle w:val="PL"/>
      </w:pPr>
      <w:r w:rsidRPr="00533C32">
        <w:t xml:space="preserve">          in: path</w:t>
      </w:r>
    </w:p>
    <w:p w14:paraId="4F34EE30" w14:textId="77777777" w:rsidR="00DA1E48" w:rsidRPr="00533C32" w:rsidRDefault="00DA1E48" w:rsidP="00DA1E48">
      <w:pPr>
        <w:pStyle w:val="PL"/>
      </w:pPr>
      <w:r w:rsidRPr="00533C32">
        <w:t xml:space="preserve">          description: UE id</w:t>
      </w:r>
    </w:p>
    <w:p w14:paraId="3CA277E9" w14:textId="77777777" w:rsidR="00DA1E48" w:rsidRPr="00533C32" w:rsidRDefault="00DA1E48" w:rsidP="00DA1E48">
      <w:pPr>
        <w:pStyle w:val="PL"/>
      </w:pPr>
      <w:r w:rsidRPr="00533C32">
        <w:t xml:space="preserve">          required: true</w:t>
      </w:r>
    </w:p>
    <w:p w14:paraId="3FDF02A2" w14:textId="77777777" w:rsidR="00DA1E48" w:rsidRPr="00533C32" w:rsidRDefault="00DA1E48" w:rsidP="00DA1E48">
      <w:pPr>
        <w:pStyle w:val="PL"/>
      </w:pPr>
      <w:r w:rsidRPr="00533C32">
        <w:lastRenderedPageBreak/>
        <w:t xml:space="preserve">          schema:</w:t>
      </w:r>
    </w:p>
    <w:p w14:paraId="6974C449" w14:textId="77777777" w:rsidR="00DA1E48" w:rsidRPr="00533C32" w:rsidRDefault="00DA1E48" w:rsidP="00DA1E48">
      <w:pPr>
        <w:pStyle w:val="PL"/>
      </w:pPr>
      <w:r w:rsidRPr="00533C32">
        <w:t xml:space="preserve">            $ref: 'TS29571_CommonData.yaml#/components/schemas/VarUeId'</w:t>
      </w:r>
    </w:p>
    <w:p w14:paraId="3F9B10A4" w14:textId="77777777" w:rsidR="00DA1E48" w:rsidRPr="00533C32" w:rsidRDefault="00DA1E48" w:rsidP="00DA1E48">
      <w:pPr>
        <w:pStyle w:val="PL"/>
      </w:pPr>
      <w:r w:rsidRPr="00533C32">
        <w:t xml:space="preserve">      requestBody:</w:t>
      </w:r>
    </w:p>
    <w:p w14:paraId="3ADA418A" w14:textId="77777777" w:rsidR="00DA1E48" w:rsidRPr="00533C32" w:rsidRDefault="00DA1E48" w:rsidP="00DA1E48">
      <w:pPr>
        <w:pStyle w:val="PL"/>
      </w:pPr>
      <w:r w:rsidRPr="00533C32">
        <w:t xml:space="preserve">        content:</w:t>
      </w:r>
    </w:p>
    <w:p w14:paraId="62111C6E" w14:textId="77777777" w:rsidR="00DA1E48" w:rsidRPr="00533C32" w:rsidRDefault="00DA1E48" w:rsidP="00DA1E48">
      <w:pPr>
        <w:pStyle w:val="PL"/>
      </w:pPr>
      <w:r w:rsidRPr="00533C32">
        <w:t xml:space="preserve">          application/json-patch+json:</w:t>
      </w:r>
    </w:p>
    <w:p w14:paraId="457C84DF" w14:textId="77777777" w:rsidR="00DA1E48" w:rsidRPr="00533C32" w:rsidRDefault="00DA1E48" w:rsidP="00DA1E48">
      <w:pPr>
        <w:pStyle w:val="PL"/>
      </w:pPr>
      <w:r w:rsidRPr="00533C32">
        <w:t xml:space="preserve">            schema:</w:t>
      </w:r>
    </w:p>
    <w:p w14:paraId="550241D7" w14:textId="77777777" w:rsidR="00DA1E48" w:rsidRPr="00533C32" w:rsidRDefault="00DA1E48" w:rsidP="00DA1E48">
      <w:pPr>
        <w:pStyle w:val="PL"/>
      </w:pPr>
      <w:r w:rsidRPr="00533C32">
        <w:t xml:space="preserve">              type: array</w:t>
      </w:r>
    </w:p>
    <w:p w14:paraId="52A4C559" w14:textId="77777777" w:rsidR="00DA1E48" w:rsidRPr="00533C32" w:rsidRDefault="00DA1E48" w:rsidP="00DA1E48">
      <w:pPr>
        <w:pStyle w:val="PL"/>
      </w:pPr>
      <w:r w:rsidRPr="00533C32">
        <w:t xml:space="preserve">              items:</w:t>
      </w:r>
    </w:p>
    <w:p w14:paraId="1633C4EC" w14:textId="77777777" w:rsidR="00DA1E48" w:rsidRPr="00533C32" w:rsidRDefault="00DA1E48" w:rsidP="00DA1E48">
      <w:pPr>
        <w:pStyle w:val="PL"/>
      </w:pPr>
      <w:r w:rsidRPr="00533C32">
        <w:t xml:space="preserve">                $ref: 'TS29571_CommonData.yaml#/components/schemas/PatchItem'</w:t>
      </w:r>
    </w:p>
    <w:p w14:paraId="5B164030" w14:textId="77777777" w:rsidR="00DA1E48" w:rsidRPr="00533C32" w:rsidRDefault="00DA1E48" w:rsidP="00DA1E48">
      <w:pPr>
        <w:pStyle w:val="PL"/>
      </w:pPr>
      <w:r w:rsidRPr="00533C32">
        <w:t xml:space="preserve">              minItems: 1</w:t>
      </w:r>
    </w:p>
    <w:p w14:paraId="7FA962F3" w14:textId="77777777" w:rsidR="00DA1E48" w:rsidRPr="00533C32" w:rsidRDefault="00DA1E48" w:rsidP="00DA1E48">
      <w:pPr>
        <w:pStyle w:val="PL"/>
      </w:pPr>
      <w:r w:rsidRPr="00533C32">
        <w:t xml:space="preserve">        required: true</w:t>
      </w:r>
    </w:p>
    <w:p w14:paraId="20460B9A" w14:textId="77777777" w:rsidR="00DA1E48" w:rsidRPr="00533C32" w:rsidRDefault="00DA1E48" w:rsidP="00DA1E48">
      <w:pPr>
        <w:pStyle w:val="PL"/>
      </w:pPr>
      <w:r w:rsidRPr="00533C32">
        <w:t xml:space="preserve">      responses:</w:t>
      </w:r>
    </w:p>
    <w:p w14:paraId="3A37C838" w14:textId="77777777" w:rsidR="00DA1E48" w:rsidRPr="00533C32" w:rsidRDefault="00DA1E48" w:rsidP="00DA1E48">
      <w:pPr>
        <w:pStyle w:val="PL"/>
      </w:pPr>
      <w:r w:rsidRPr="00533C32">
        <w:t xml:space="preserve">        '204':</w:t>
      </w:r>
    </w:p>
    <w:p w14:paraId="0908EBCE" w14:textId="77777777" w:rsidR="00DA1E48" w:rsidRPr="00533C32" w:rsidRDefault="00DA1E48" w:rsidP="00DA1E48">
      <w:pPr>
        <w:pStyle w:val="PL"/>
      </w:pPr>
      <w:r w:rsidRPr="00533C32">
        <w:t xml:space="preserve">          description: Successful response</w:t>
      </w:r>
    </w:p>
    <w:p w14:paraId="364B010C" w14:textId="77777777" w:rsidR="00DA1E48" w:rsidRPr="00533C32" w:rsidRDefault="00DA1E48" w:rsidP="00DA1E48">
      <w:pPr>
        <w:pStyle w:val="PL"/>
      </w:pPr>
      <w:r w:rsidRPr="00533C32">
        <w:t xml:space="preserve">        '403':</w:t>
      </w:r>
    </w:p>
    <w:p w14:paraId="76740093" w14:textId="77777777" w:rsidR="00DA1E48" w:rsidRPr="00533C32" w:rsidRDefault="00DA1E48" w:rsidP="00DA1E48">
      <w:pPr>
        <w:pStyle w:val="PL"/>
      </w:pPr>
      <w:r w:rsidRPr="00533C32">
        <w:t xml:space="preserve">          $ref: 'TS29571_CommonData.yaml#/components/responses/403'</w:t>
      </w:r>
    </w:p>
    <w:p w14:paraId="5B46F1B9" w14:textId="77777777" w:rsidR="00DA1E48" w:rsidRPr="00533C32" w:rsidRDefault="00DA1E48" w:rsidP="00DA1E48">
      <w:pPr>
        <w:pStyle w:val="PL"/>
      </w:pPr>
      <w:r w:rsidRPr="00533C32">
        <w:t xml:space="preserve">        '404':</w:t>
      </w:r>
    </w:p>
    <w:p w14:paraId="4BB43CD1" w14:textId="77777777" w:rsidR="00DA1E48" w:rsidRPr="00533C32" w:rsidRDefault="00DA1E48" w:rsidP="00DA1E48">
      <w:pPr>
        <w:pStyle w:val="PL"/>
      </w:pPr>
      <w:r w:rsidRPr="00533C32">
        <w:t xml:space="preserve">          $ref: 'TS29571_CommonData.yaml#/components/responses/404'</w:t>
      </w:r>
    </w:p>
    <w:p w14:paraId="5C8E0C5E" w14:textId="77777777" w:rsidR="00DA1E48" w:rsidRDefault="00DA1E48" w:rsidP="00DA1E48">
      <w:pPr>
        <w:pStyle w:val="PL"/>
        <w:rPr>
          <w:lang w:eastAsia="zh-CN"/>
        </w:rPr>
      </w:pPr>
      <w:r w:rsidRPr="00533C32">
        <w:t xml:space="preserve">        default:</w:t>
      </w:r>
    </w:p>
    <w:p w14:paraId="507D684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61789B2" w14:textId="77777777" w:rsidR="00A0150A" w:rsidRDefault="00A0150A" w:rsidP="00DA1E48">
      <w:pPr>
        <w:pStyle w:val="PL"/>
        <w:rPr>
          <w:lang w:eastAsia="zh-CN"/>
        </w:rPr>
      </w:pPr>
    </w:p>
    <w:p w14:paraId="000A5A31" w14:textId="77777777" w:rsidR="00DA1E48" w:rsidRPr="00533C32" w:rsidRDefault="00DA1E48" w:rsidP="00DA1E48">
      <w:pPr>
        <w:pStyle w:val="PL"/>
      </w:pPr>
      <w:r w:rsidRPr="00533C32">
        <w:t xml:space="preserve">    get:</w:t>
      </w:r>
    </w:p>
    <w:p w14:paraId="2832CC44"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3FD3049A" w14:textId="77777777" w:rsidR="00DA1E48" w:rsidRPr="00533C32" w:rsidRDefault="00DA1E48" w:rsidP="00DA1E48">
      <w:pPr>
        <w:pStyle w:val="PL"/>
      </w:pPr>
      <w:r w:rsidRPr="00533C32">
        <w:t xml:space="preserve">      operationId: Query</w:t>
      </w:r>
      <w:r>
        <w:t>MessageWaitingData</w:t>
      </w:r>
    </w:p>
    <w:p w14:paraId="1D645C64" w14:textId="77777777" w:rsidR="00DA1E48" w:rsidRPr="00533C32" w:rsidRDefault="00DA1E48" w:rsidP="00DA1E48">
      <w:pPr>
        <w:pStyle w:val="PL"/>
      </w:pPr>
      <w:r w:rsidRPr="00533C32">
        <w:t xml:space="preserve">      tags:</w:t>
      </w:r>
    </w:p>
    <w:p w14:paraId="2E393701" w14:textId="77777777" w:rsidR="00DA1E48" w:rsidRDefault="00DA1E48" w:rsidP="00DA1E48">
      <w:pPr>
        <w:pStyle w:val="PL"/>
        <w:rPr>
          <w:lang w:eastAsia="zh-CN"/>
        </w:rPr>
      </w:pPr>
      <w:r w:rsidRPr="00533C32">
        <w:t xml:space="preserve">        - </w:t>
      </w:r>
      <w:r>
        <w:t>Message Waiting Data</w:t>
      </w:r>
      <w:r w:rsidRPr="00533C32">
        <w:t xml:space="preserve"> (Document)</w:t>
      </w:r>
    </w:p>
    <w:p w14:paraId="63FFF090" w14:textId="77777777" w:rsidR="008B3231" w:rsidRDefault="008B3231" w:rsidP="008B3231">
      <w:pPr>
        <w:pStyle w:val="PL"/>
      </w:pPr>
      <w:r>
        <w:t xml:space="preserve">      security:</w:t>
      </w:r>
    </w:p>
    <w:p w14:paraId="6CBC9DED" w14:textId="77777777" w:rsidR="008B3231" w:rsidRDefault="008B3231" w:rsidP="008B3231">
      <w:pPr>
        <w:pStyle w:val="PL"/>
      </w:pPr>
      <w:r>
        <w:t xml:space="preserve">        - {}</w:t>
      </w:r>
    </w:p>
    <w:p w14:paraId="1B03703B" w14:textId="77777777" w:rsidR="008B3231" w:rsidRDefault="008B3231" w:rsidP="008B3231">
      <w:pPr>
        <w:pStyle w:val="PL"/>
      </w:pPr>
      <w:r>
        <w:t xml:space="preserve">        - oAuth2ClientCredentials:</w:t>
      </w:r>
    </w:p>
    <w:p w14:paraId="6DF546E5" w14:textId="77777777" w:rsidR="008B3231" w:rsidRDefault="008B3231" w:rsidP="008B3231">
      <w:pPr>
        <w:pStyle w:val="PL"/>
      </w:pPr>
      <w:r>
        <w:t xml:space="preserve">          - nudr-dr</w:t>
      </w:r>
    </w:p>
    <w:p w14:paraId="75ADB99F" w14:textId="77777777" w:rsidR="008B3231" w:rsidRDefault="008B3231" w:rsidP="008B3231">
      <w:pPr>
        <w:pStyle w:val="PL"/>
      </w:pPr>
      <w:r>
        <w:t xml:space="preserve">        - oAuth2ClientCredentials:</w:t>
      </w:r>
    </w:p>
    <w:p w14:paraId="24B70179" w14:textId="77777777" w:rsidR="008B3231" w:rsidRDefault="008B3231" w:rsidP="008B3231">
      <w:pPr>
        <w:pStyle w:val="PL"/>
      </w:pPr>
      <w:r>
        <w:t xml:space="preserve">          - nudr-dr</w:t>
      </w:r>
    </w:p>
    <w:p w14:paraId="1BC04A6A" w14:textId="77777777" w:rsidR="008B3231" w:rsidRPr="00533C32" w:rsidRDefault="008B3231" w:rsidP="008B3231">
      <w:pPr>
        <w:pStyle w:val="PL"/>
        <w:rPr>
          <w:lang w:eastAsia="zh-CN"/>
        </w:rPr>
      </w:pPr>
      <w:r>
        <w:t xml:space="preserve">          - nudr-dr:subscription-data</w:t>
      </w:r>
    </w:p>
    <w:p w14:paraId="3AF3749D" w14:textId="77777777" w:rsidR="00DA1E48" w:rsidRPr="00533C32" w:rsidRDefault="00DA1E48" w:rsidP="00DA1E48">
      <w:pPr>
        <w:pStyle w:val="PL"/>
      </w:pPr>
      <w:r w:rsidRPr="00533C32">
        <w:t xml:space="preserve">      parameters:</w:t>
      </w:r>
    </w:p>
    <w:p w14:paraId="28CD760A" w14:textId="77777777" w:rsidR="00DA1E48" w:rsidRPr="00533C32" w:rsidRDefault="00DA1E48" w:rsidP="00DA1E48">
      <w:pPr>
        <w:pStyle w:val="PL"/>
      </w:pPr>
      <w:r w:rsidRPr="00533C32">
        <w:t xml:space="preserve">        - name: ueId</w:t>
      </w:r>
    </w:p>
    <w:p w14:paraId="6D3630A7" w14:textId="77777777" w:rsidR="00DA1E48" w:rsidRPr="00533C32" w:rsidRDefault="00DA1E48" w:rsidP="00DA1E48">
      <w:pPr>
        <w:pStyle w:val="PL"/>
      </w:pPr>
      <w:r w:rsidRPr="00533C32">
        <w:t xml:space="preserve">          in: path</w:t>
      </w:r>
    </w:p>
    <w:p w14:paraId="52F55A66" w14:textId="77777777" w:rsidR="00DA1E48" w:rsidRPr="00533C32" w:rsidRDefault="00DA1E48" w:rsidP="00DA1E48">
      <w:pPr>
        <w:pStyle w:val="PL"/>
      </w:pPr>
      <w:r w:rsidRPr="00533C32">
        <w:t xml:space="preserve">          description: UE id</w:t>
      </w:r>
    </w:p>
    <w:p w14:paraId="2999CBE7" w14:textId="77777777" w:rsidR="00DA1E48" w:rsidRPr="00533C32" w:rsidRDefault="00DA1E48" w:rsidP="00DA1E48">
      <w:pPr>
        <w:pStyle w:val="PL"/>
      </w:pPr>
      <w:r w:rsidRPr="00533C32">
        <w:t xml:space="preserve">          required: true</w:t>
      </w:r>
    </w:p>
    <w:p w14:paraId="0C303663" w14:textId="77777777" w:rsidR="00DA1E48" w:rsidRPr="00533C32" w:rsidRDefault="00DA1E48" w:rsidP="00DA1E48">
      <w:pPr>
        <w:pStyle w:val="PL"/>
      </w:pPr>
      <w:r w:rsidRPr="00533C32">
        <w:t xml:space="preserve">          schema:</w:t>
      </w:r>
    </w:p>
    <w:p w14:paraId="30A322CC" w14:textId="77777777" w:rsidR="00DA1E48" w:rsidRPr="00533C32" w:rsidRDefault="00DA1E48" w:rsidP="00DA1E48">
      <w:pPr>
        <w:pStyle w:val="PL"/>
        <w:rPr>
          <w:lang w:eastAsia="zh-CN"/>
        </w:rPr>
      </w:pPr>
      <w:r w:rsidRPr="00533C32">
        <w:t xml:space="preserve">            $ref: 'TS29571_CommonData.yaml#/components/schemas/VarUeId'</w:t>
      </w:r>
    </w:p>
    <w:p w14:paraId="7D7AB3BD" w14:textId="77777777" w:rsidR="00DA1E48" w:rsidRPr="00533C32" w:rsidRDefault="00DA1E48" w:rsidP="00DA1E48">
      <w:pPr>
        <w:pStyle w:val="PL"/>
        <w:rPr>
          <w:lang w:eastAsia="zh-CN"/>
        </w:rPr>
      </w:pPr>
      <w:r w:rsidRPr="00533C32">
        <w:rPr>
          <w:lang w:eastAsia="zh-CN"/>
        </w:rPr>
        <w:t xml:space="preserve">        - name: fields</w:t>
      </w:r>
    </w:p>
    <w:p w14:paraId="674E4C60" w14:textId="77777777" w:rsidR="00DA1E48" w:rsidRPr="00533C32" w:rsidRDefault="00DA1E48" w:rsidP="00DA1E48">
      <w:pPr>
        <w:pStyle w:val="PL"/>
        <w:rPr>
          <w:lang w:eastAsia="zh-CN"/>
        </w:rPr>
      </w:pPr>
      <w:r w:rsidRPr="00533C32">
        <w:rPr>
          <w:lang w:eastAsia="zh-CN"/>
        </w:rPr>
        <w:t xml:space="preserve">          in: query</w:t>
      </w:r>
    </w:p>
    <w:p w14:paraId="41D4DC50" w14:textId="77777777" w:rsidR="00DA1E48" w:rsidRPr="00533C32" w:rsidRDefault="00DA1E48" w:rsidP="00DA1E48">
      <w:pPr>
        <w:pStyle w:val="PL"/>
        <w:rPr>
          <w:lang w:eastAsia="zh-CN"/>
        </w:rPr>
      </w:pPr>
      <w:r w:rsidRPr="00533C32">
        <w:rPr>
          <w:lang w:eastAsia="zh-CN"/>
        </w:rPr>
        <w:t xml:space="preserve">          description: attributes to be retrieved</w:t>
      </w:r>
    </w:p>
    <w:p w14:paraId="1E14AFF2" w14:textId="77777777" w:rsidR="00DA1E48" w:rsidRPr="00533C32" w:rsidRDefault="00DA1E48" w:rsidP="00DA1E48">
      <w:pPr>
        <w:pStyle w:val="PL"/>
        <w:rPr>
          <w:lang w:eastAsia="zh-CN"/>
        </w:rPr>
      </w:pPr>
      <w:r w:rsidRPr="00533C32">
        <w:rPr>
          <w:lang w:eastAsia="zh-CN"/>
        </w:rPr>
        <w:t xml:space="preserve">          required: false</w:t>
      </w:r>
    </w:p>
    <w:p w14:paraId="1AAEAA50" w14:textId="77777777" w:rsidR="00DA1E48" w:rsidRPr="00533C32" w:rsidRDefault="00DA1E48" w:rsidP="00DA1E48">
      <w:pPr>
        <w:pStyle w:val="PL"/>
        <w:rPr>
          <w:lang w:eastAsia="zh-CN"/>
        </w:rPr>
      </w:pPr>
      <w:r w:rsidRPr="00533C32">
        <w:rPr>
          <w:lang w:eastAsia="zh-CN"/>
        </w:rPr>
        <w:t xml:space="preserve">          schema:</w:t>
      </w:r>
    </w:p>
    <w:p w14:paraId="39C878E8" w14:textId="77777777" w:rsidR="00DA1E48" w:rsidRPr="00533C32" w:rsidRDefault="00DA1E48" w:rsidP="00DA1E48">
      <w:pPr>
        <w:pStyle w:val="PL"/>
        <w:rPr>
          <w:lang w:eastAsia="zh-CN"/>
        </w:rPr>
      </w:pPr>
      <w:r w:rsidRPr="00533C32">
        <w:rPr>
          <w:lang w:eastAsia="zh-CN"/>
        </w:rPr>
        <w:t xml:space="preserve">            type: array</w:t>
      </w:r>
    </w:p>
    <w:p w14:paraId="5AD33ED0" w14:textId="77777777" w:rsidR="00DA1E48" w:rsidRPr="00533C32" w:rsidRDefault="00DA1E48" w:rsidP="00DA1E48">
      <w:pPr>
        <w:pStyle w:val="PL"/>
        <w:rPr>
          <w:lang w:eastAsia="zh-CN"/>
        </w:rPr>
      </w:pPr>
      <w:r w:rsidRPr="00533C32">
        <w:rPr>
          <w:lang w:eastAsia="zh-CN"/>
        </w:rPr>
        <w:t xml:space="preserve">            items:</w:t>
      </w:r>
    </w:p>
    <w:p w14:paraId="751D85EE" w14:textId="77777777" w:rsidR="00DA1E48" w:rsidRPr="00533C32" w:rsidRDefault="00DA1E48" w:rsidP="00DA1E48">
      <w:pPr>
        <w:pStyle w:val="PL"/>
        <w:rPr>
          <w:lang w:eastAsia="zh-CN"/>
        </w:rPr>
      </w:pPr>
      <w:r w:rsidRPr="00533C32">
        <w:rPr>
          <w:lang w:eastAsia="zh-CN"/>
        </w:rPr>
        <w:t xml:space="preserve">              type: string</w:t>
      </w:r>
    </w:p>
    <w:p w14:paraId="08A7E989" w14:textId="77777777" w:rsidR="00DA1E48" w:rsidRPr="00533C32" w:rsidRDefault="00DA1E48" w:rsidP="00DA1E48">
      <w:pPr>
        <w:pStyle w:val="PL"/>
        <w:rPr>
          <w:lang w:eastAsia="zh-CN"/>
        </w:rPr>
      </w:pPr>
      <w:r w:rsidRPr="00533C32">
        <w:rPr>
          <w:lang w:eastAsia="zh-CN"/>
        </w:rPr>
        <w:t xml:space="preserve">            minItems: 1</w:t>
      </w:r>
    </w:p>
    <w:p w14:paraId="2CB6D9CE" w14:textId="77777777" w:rsidR="00DA1E48" w:rsidRPr="00533C32" w:rsidRDefault="00DA1E48" w:rsidP="00DA1E48">
      <w:pPr>
        <w:pStyle w:val="PL"/>
      </w:pPr>
      <w:r w:rsidRPr="00533C32">
        <w:t xml:space="preserve">          style: form</w:t>
      </w:r>
    </w:p>
    <w:p w14:paraId="7DCE6DAD" w14:textId="77777777" w:rsidR="00DA1E48" w:rsidRPr="00533C32" w:rsidRDefault="00DA1E48" w:rsidP="00DA1E48">
      <w:pPr>
        <w:pStyle w:val="PL"/>
        <w:rPr>
          <w:lang w:eastAsia="zh-CN"/>
        </w:rPr>
      </w:pPr>
      <w:r w:rsidRPr="00533C32">
        <w:t xml:space="preserve">          explode: false</w:t>
      </w:r>
    </w:p>
    <w:p w14:paraId="73528EBD" w14:textId="77777777" w:rsidR="00DA1E48" w:rsidRPr="00533C32" w:rsidRDefault="00DA1E48" w:rsidP="00DA1E48">
      <w:pPr>
        <w:pStyle w:val="PL"/>
      </w:pPr>
      <w:r w:rsidRPr="00533C32">
        <w:t xml:space="preserve">        - name: supported-features</w:t>
      </w:r>
    </w:p>
    <w:p w14:paraId="413AE378" w14:textId="77777777" w:rsidR="00DA1E48" w:rsidRPr="00533C32" w:rsidRDefault="00DA1E48" w:rsidP="00DA1E48">
      <w:pPr>
        <w:pStyle w:val="PL"/>
      </w:pPr>
      <w:r w:rsidRPr="00533C32">
        <w:t xml:space="preserve">          in: query</w:t>
      </w:r>
    </w:p>
    <w:p w14:paraId="0B354159" w14:textId="77777777" w:rsidR="00DA1E48" w:rsidRPr="00533C32" w:rsidRDefault="00DA1E48" w:rsidP="00DA1E48">
      <w:pPr>
        <w:pStyle w:val="PL"/>
      </w:pPr>
      <w:r w:rsidRPr="00533C32">
        <w:t xml:space="preserve">          description: Supported Features</w:t>
      </w:r>
    </w:p>
    <w:p w14:paraId="1518A324" w14:textId="77777777" w:rsidR="00DA1E48" w:rsidRPr="00533C32" w:rsidRDefault="00DA1E48" w:rsidP="00DA1E48">
      <w:pPr>
        <w:pStyle w:val="PL"/>
      </w:pPr>
      <w:r w:rsidRPr="00533C32">
        <w:t xml:space="preserve">          schema:</w:t>
      </w:r>
    </w:p>
    <w:p w14:paraId="6D374B35" w14:textId="77777777" w:rsidR="00DA1E48" w:rsidRPr="00533C32" w:rsidRDefault="00DA1E48" w:rsidP="00DA1E48">
      <w:pPr>
        <w:pStyle w:val="PL"/>
        <w:rPr>
          <w:lang w:eastAsia="zh-CN"/>
        </w:rPr>
      </w:pPr>
      <w:r w:rsidRPr="00533C32">
        <w:t xml:space="preserve">             $ref: 'TS29571_CommonData.yaml#/components/schemas/SupportedFeatures'</w:t>
      </w:r>
    </w:p>
    <w:p w14:paraId="7D4D13C1" w14:textId="77777777" w:rsidR="00DA1E48" w:rsidRPr="00533C32" w:rsidRDefault="00DA1E48" w:rsidP="00DA1E48">
      <w:pPr>
        <w:pStyle w:val="PL"/>
      </w:pPr>
      <w:r w:rsidRPr="00533C32">
        <w:t xml:space="preserve">      responses:</w:t>
      </w:r>
    </w:p>
    <w:p w14:paraId="10FBDBB6" w14:textId="77777777" w:rsidR="00DA1E48" w:rsidRPr="00533C32" w:rsidRDefault="00DA1E48" w:rsidP="00DA1E48">
      <w:pPr>
        <w:pStyle w:val="PL"/>
      </w:pPr>
      <w:r w:rsidRPr="00533C32">
        <w:t xml:space="preserve">        '200':</w:t>
      </w:r>
    </w:p>
    <w:p w14:paraId="29288DB1" w14:textId="77777777" w:rsidR="00DA1E48" w:rsidRPr="00533C32" w:rsidRDefault="00DA1E48" w:rsidP="00DA1E48">
      <w:pPr>
        <w:pStyle w:val="PL"/>
      </w:pPr>
      <w:r w:rsidRPr="00533C32">
        <w:t xml:space="preserve">          description: Expected response to a valid request</w:t>
      </w:r>
    </w:p>
    <w:p w14:paraId="13D07819" w14:textId="77777777" w:rsidR="00DA1E48" w:rsidRPr="00533C32" w:rsidRDefault="00DA1E48" w:rsidP="00DA1E48">
      <w:pPr>
        <w:pStyle w:val="PL"/>
      </w:pPr>
      <w:r w:rsidRPr="00533C32">
        <w:t xml:space="preserve">          content:</w:t>
      </w:r>
    </w:p>
    <w:p w14:paraId="3F9C24C8" w14:textId="77777777" w:rsidR="00DA1E48" w:rsidRPr="00533C32" w:rsidRDefault="00DA1E48" w:rsidP="00DA1E48">
      <w:pPr>
        <w:pStyle w:val="PL"/>
      </w:pPr>
      <w:r w:rsidRPr="00533C32">
        <w:t xml:space="preserve">            application/json:</w:t>
      </w:r>
    </w:p>
    <w:p w14:paraId="643BF45B" w14:textId="77777777" w:rsidR="00DA1E48" w:rsidRPr="00533C32" w:rsidRDefault="00DA1E48" w:rsidP="00DA1E48">
      <w:pPr>
        <w:pStyle w:val="PL"/>
      </w:pPr>
      <w:r w:rsidRPr="00533C32">
        <w:t xml:space="preserve">              schema:</w:t>
      </w:r>
    </w:p>
    <w:p w14:paraId="6B1A2FE2" w14:textId="77777777" w:rsidR="00DA1E48" w:rsidRPr="00533C32" w:rsidRDefault="00DA1E48" w:rsidP="00DA1E48">
      <w:pPr>
        <w:pStyle w:val="PL"/>
      </w:pPr>
      <w:r w:rsidRPr="00533C32">
        <w:t xml:space="preserve">                $ref: '#/components/schemas/</w:t>
      </w:r>
      <w:r>
        <w:t>MessageWaitingData</w:t>
      </w:r>
      <w:r w:rsidRPr="00533C32">
        <w:t>'</w:t>
      </w:r>
    </w:p>
    <w:p w14:paraId="66ABCF5C" w14:textId="77777777" w:rsidR="00DA1E48" w:rsidRDefault="00DA1E48" w:rsidP="00DA1E48">
      <w:pPr>
        <w:pStyle w:val="PL"/>
        <w:rPr>
          <w:lang w:eastAsia="zh-CN"/>
        </w:rPr>
      </w:pPr>
      <w:r w:rsidRPr="00533C32">
        <w:t xml:space="preserve">        default:</w:t>
      </w:r>
    </w:p>
    <w:p w14:paraId="683EE9B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099F863" w14:textId="77777777" w:rsidR="007C4061" w:rsidRPr="00533C32" w:rsidRDefault="007C4061" w:rsidP="007C4061">
      <w:pPr>
        <w:pStyle w:val="PL"/>
      </w:pPr>
    </w:p>
    <w:p w14:paraId="3DDACA0D" w14:textId="77777777" w:rsidR="007C4061" w:rsidRPr="00533C32" w:rsidRDefault="007C4061" w:rsidP="007C4061">
      <w:pPr>
        <w:pStyle w:val="PL"/>
      </w:pPr>
      <w:r w:rsidRPr="00533C32">
        <w:t xml:space="preserve">  /subscription-data/{ueId}/{servingPlmnId}/provisioned-data/sms-mng-data:</w:t>
      </w:r>
    </w:p>
    <w:p w14:paraId="0D8637A2" w14:textId="77777777" w:rsidR="007C4061" w:rsidRPr="00533C32" w:rsidRDefault="007C4061" w:rsidP="007C4061">
      <w:pPr>
        <w:pStyle w:val="PL"/>
      </w:pPr>
      <w:r w:rsidRPr="00533C32">
        <w:t xml:space="preserve">    get:</w:t>
      </w:r>
    </w:p>
    <w:p w14:paraId="7110EC55" w14:textId="77777777" w:rsidR="007C4061" w:rsidRPr="00533C32" w:rsidRDefault="007C4061" w:rsidP="007C4061">
      <w:pPr>
        <w:pStyle w:val="PL"/>
      </w:pPr>
      <w:r w:rsidRPr="00533C32">
        <w:t xml:space="preserve">      summary: Retrieves the SMS management subscription data of a UE</w:t>
      </w:r>
    </w:p>
    <w:p w14:paraId="314778B5" w14:textId="77777777" w:rsidR="007C4061" w:rsidRPr="00533C32" w:rsidRDefault="007C4061" w:rsidP="007C4061">
      <w:pPr>
        <w:pStyle w:val="PL"/>
      </w:pPr>
      <w:r w:rsidRPr="00533C32">
        <w:t xml:space="preserve">      operationId: QuerySmsMngData</w:t>
      </w:r>
    </w:p>
    <w:p w14:paraId="1DEE8D1A" w14:textId="77777777" w:rsidR="007C4061" w:rsidRPr="00533C32" w:rsidRDefault="007C4061" w:rsidP="007C4061">
      <w:pPr>
        <w:pStyle w:val="PL"/>
      </w:pPr>
      <w:r w:rsidRPr="00533C32">
        <w:t xml:space="preserve">      tags:</w:t>
      </w:r>
    </w:p>
    <w:p w14:paraId="63A7CDA6" w14:textId="77777777" w:rsidR="007C4061" w:rsidRDefault="007C4061" w:rsidP="007C4061">
      <w:pPr>
        <w:pStyle w:val="PL"/>
        <w:rPr>
          <w:lang w:eastAsia="zh-CN"/>
        </w:rPr>
      </w:pPr>
      <w:r w:rsidRPr="00533C32">
        <w:t xml:space="preserve">        - SMS Management Subscription Data (Document)</w:t>
      </w:r>
    </w:p>
    <w:p w14:paraId="378943C7" w14:textId="77777777" w:rsidR="008B3231" w:rsidRDefault="008B3231" w:rsidP="008B3231">
      <w:pPr>
        <w:pStyle w:val="PL"/>
      </w:pPr>
      <w:r>
        <w:t xml:space="preserve">      security:</w:t>
      </w:r>
    </w:p>
    <w:p w14:paraId="27FA0768" w14:textId="77777777" w:rsidR="008B3231" w:rsidRDefault="008B3231" w:rsidP="008B3231">
      <w:pPr>
        <w:pStyle w:val="PL"/>
      </w:pPr>
      <w:r>
        <w:t xml:space="preserve">        - {}</w:t>
      </w:r>
    </w:p>
    <w:p w14:paraId="3DFAD9A7" w14:textId="77777777" w:rsidR="008B3231" w:rsidRDefault="008B3231" w:rsidP="008B3231">
      <w:pPr>
        <w:pStyle w:val="PL"/>
      </w:pPr>
      <w:r>
        <w:t xml:space="preserve">        - oAuth2ClientCredentials:</w:t>
      </w:r>
    </w:p>
    <w:p w14:paraId="5B7CB056" w14:textId="77777777" w:rsidR="008B3231" w:rsidRDefault="008B3231" w:rsidP="008B3231">
      <w:pPr>
        <w:pStyle w:val="PL"/>
      </w:pPr>
      <w:r>
        <w:t xml:space="preserve">          - nudr-dr</w:t>
      </w:r>
    </w:p>
    <w:p w14:paraId="5985B6D2" w14:textId="77777777" w:rsidR="008B3231" w:rsidRDefault="008B3231" w:rsidP="008B3231">
      <w:pPr>
        <w:pStyle w:val="PL"/>
      </w:pPr>
      <w:r>
        <w:t xml:space="preserve">        - oAuth2ClientCredentials:</w:t>
      </w:r>
    </w:p>
    <w:p w14:paraId="79C37F7C" w14:textId="77777777" w:rsidR="008B3231" w:rsidRDefault="008B3231" w:rsidP="008B3231">
      <w:pPr>
        <w:pStyle w:val="PL"/>
      </w:pPr>
      <w:r>
        <w:t xml:space="preserve">          - nudr-dr</w:t>
      </w:r>
    </w:p>
    <w:p w14:paraId="5BFEB926" w14:textId="77777777" w:rsidR="008B3231" w:rsidRPr="00533C32" w:rsidRDefault="008B3231" w:rsidP="008B3231">
      <w:pPr>
        <w:pStyle w:val="PL"/>
        <w:rPr>
          <w:lang w:eastAsia="zh-CN"/>
        </w:rPr>
      </w:pPr>
      <w:r>
        <w:lastRenderedPageBreak/>
        <w:t xml:space="preserve">          - nudr-dr:subscription-data</w:t>
      </w:r>
    </w:p>
    <w:p w14:paraId="5611BF72" w14:textId="77777777" w:rsidR="007C4061" w:rsidRPr="00533C32" w:rsidRDefault="007C4061" w:rsidP="007C4061">
      <w:pPr>
        <w:pStyle w:val="PL"/>
      </w:pPr>
      <w:r w:rsidRPr="00533C32">
        <w:t xml:space="preserve">      parameters:</w:t>
      </w:r>
    </w:p>
    <w:p w14:paraId="01EA4DB0" w14:textId="77777777" w:rsidR="007C4061" w:rsidRPr="00533C32" w:rsidRDefault="007C4061" w:rsidP="007C4061">
      <w:pPr>
        <w:pStyle w:val="PL"/>
      </w:pPr>
      <w:r w:rsidRPr="00533C32">
        <w:t xml:space="preserve">        - name: ueId</w:t>
      </w:r>
    </w:p>
    <w:p w14:paraId="14B3012D" w14:textId="77777777" w:rsidR="007C4061" w:rsidRPr="00533C32" w:rsidRDefault="007C4061" w:rsidP="007C4061">
      <w:pPr>
        <w:pStyle w:val="PL"/>
      </w:pPr>
      <w:r w:rsidRPr="00533C32">
        <w:t xml:space="preserve">          in: path</w:t>
      </w:r>
    </w:p>
    <w:p w14:paraId="3240E395" w14:textId="77777777" w:rsidR="007C4061" w:rsidRPr="00533C32" w:rsidRDefault="007C4061" w:rsidP="007C4061">
      <w:pPr>
        <w:pStyle w:val="PL"/>
      </w:pPr>
      <w:r w:rsidRPr="00533C32">
        <w:t xml:space="preserve">          description: UE id</w:t>
      </w:r>
    </w:p>
    <w:p w14:paraId="7E679980" w14:textId="77777777" w:rsidR="007C4061" w:rsidRPr="00533C32" w:rsidRDefault="007C4061" w:rsidP="007C4061">
      <w:pPr>
        <w:pStyle w:val="PL"/>
      </w:pPr>
      <w:r w:rsidRPr="00533C32">
        <w:t xml:space="preserve">          required: true</w:t>
      </w:r>
    </w:p>
    <w:p w14:paraId="6778C38D" w14:textId="77777777" w:rsidR="007C4061" w:rsidRPr="00533C32" w:rsidRDefault="007C4061" w:rsidP="007C4061">
      <w:pPr>
        <w:pStyle w:val="PL"/>
      </w:pPr>
      <w:r w:rsidRPr="00533C32">
        <w:t xml:space="preserve">          schema:</w:t>
      </w:r>
    </w:p>
    <w:p w14:paraId="1EF2E266" w14:textId="77777777" w:rsidR="007C4061" w:rsidRPr="00533C32" w:rsidRDefault="007C4061" w:rsidP="007C4061">
      <w:pPr>
        <w:pStyle w:val="PL"/>
      </w:pPr>
      <w:r w:rsidRPr="00533C32">
        <w:t xml:space="preserve">            $ref: 'TS29571_CommonData.yaml#/components/schemas/VarUeId'</w:t>
      </w:r>
    </w:p>
    <w:p w14:paraId="66E4254A" w14:textId="77777777" w:rsidR="007C4061" w:rsidRPr="00533C32" w:rsidRDefault="007C4061" w:rsidP="007C4061">
      <w:pPr>
        <w:pStyle w:val="PL"/>
      </w:pPr>
      <w:r w:rsidRPr="00533C32">
        <w:t xml:space="preserve">        - name: servingPlmnId</w:t>
      </w:r>
    </w:p>
    <w:p w14:paraId="5977779A" w14:textId="77777777" w:rsidR="007C4061" w:rsidRPr="00533C32" w:rsidRDefault="007C4061" w:rsidP="007C4061">
      <w:pPr>
        <w:pStyle w:val="PL"/>
      </w:pPr>
      <w:r w:rsidRPr="00533C32">
        <w:t xml:space="preserve">          in: path</w:t>
      </w:r>
    </w:p>
    <w:p w14:paraId="5734221D" w14:textId="77777777" w:rsidR="007C4061" w:rsidRPr="00533C32" w:rsidRDefault="007C4061" w:rsidP="007C4061">
      <w:pPr>
        <w:pStyle w:val="PL"/>
      </w:pPr>
      <w:r w:rsidRPr="00533C32">
        <w:t xml:space="preserve">          description: PLMN ID</w:t>
      </w:r>
    </w:p>
    <w:p w14:paraId="060DA435" w14:textId="77777777" w:rsidR="007C4061" w:rsidRPr="00533C32" w:rsidRDefault="007C4061" w:rsidP="007C4061">
      <w:pPr>
        <w:pStyle w:val="PL"/>
      </w:pPr>
      <w:r w:rsidRPr="00533C32">
        <w:t xml:space="preserve">          required: true</w:t>
      </w:r>
    </w:p>
    <w:p w14:paraId="5461276C" w14:textId="77777777" w:rsidR="007C4061" w:rsidRPr="00533C32" w:rsidRDefault="007C4061" w:rsidP="007C4061">
      <w:pPr>
        <w:pStyle w:val="PL"/>
      </w:pPr>
      <w:r w:rsidRPr="00533C32">
        <w:t xml:space="preserve">          schema:</w:t>
      </w:r>
    </w:p>
    <w:p w14:paraId="2E322D7B" w14:textId="77777777" w:rsidR="007C4061" w:rsidRPr="00533C32" w:rsidRDefault="007C4061" w:rsidP="007C4061">
      <w:pPr>
        <w:pStyle w:val="PL"/>
        <w:rPr>
          <w:lang w:eastAsia="zh-CN"/>
        </w:rPr>
      </w:pPr>
      <w:r w:rsidRPr="00533C32">
        <w:t xml:space="preserve">            $ref: '#/components/schemas/VarPlmnId'</w:t>
      </w:r>
    </w:p>
    <w:p w14:paraId="560799F4" w14:textId="77777777" w:rsidR="007C4061" w:rsidRPr="00533C32" w:rsidRDefault="007C4061" w:rsidP="007C4061">
      <w:pPr>
        <w:pStyle w:val="PL"/>
      </w:pPr>
      <w:r w:rsidRPr="00533C32">
        <w:t xml:space="preserve">        - name: supported-features</w:t>
      </w:r>
    </w:p>
    <w:p w14:paraId="7CAA1069" w14:textId="77777777" w:rsidR="007C4061" w:rsidRPr="00533C32" w:rsidRDefault="007C4061" w:rsidP="007C4061">
      <w:pPr>
        <w:pStyle w:val="PL"/>
      </w:pPr>
      <w:r w:rsidRPr="00533C32">
        <w:t xml:space="preserve">          in: query</w:t>
      </w:r>
    </w:p>
    <w:p w14:paraId="23448621" w14:textId="77777777" w:rsidR="007C4061" w:rsidRPr="00533C32" w:rsidRDefault="007C4061" w:rsidP="007C4061">
      <w:pPr>
        <w:pStyle w:val="PL"/>
      </w:pPr>
      <w:r w:rsidRPr="00533C32">
        <w:t xml:space="preserve">          description: Supported Features</w:t>
      </w:r>
    </w:p>
    <w:p w14:paraId="16DA6EBE" w14:textId="77777777" w:rsidR="007C4061" w:rsidRPr="00533C32" w:rsidRDefault="007C4061" w:rsidP="007C4061">
      <w:pPr>
        <w:pStyle w:val="PL"/>
      </w:pPr>
      <w:r w:rsidRPr="00533C32">
        <w:t xml:space="preserve">          schema:</w:t>
      </w:r>
    </w:p>
    <w:p w14:paraId="54D71ED4" w14:textId="77777777" w:rsidR="007C4061" w:rsidRPr="00533C32" w:rsidRDefault="007C4061" w:rsidP="007C4061">
      <w:pPr>
        <w:pStyle w:val="PL"/>
        <w:rPr>
          <w:lang w:eastAsia="zh-CN"/>
        </w:rPr>
      </w:pPr>
      <w:r w:rsidRPr="00533C32">
        <w:t xml:space="preserve">             $ref: 'TS29571_CommonData.yaml#/components/schemas/SupportedFeatures'</w:t>
      </w:r>
    </w:p>
    <w:p w14:paraId="5BC68082" w14:textId="77777777" w:rsidR="007C4061" w:rsidRPr="00533C32" w:rsidRDefault="007C4061" w:rsidP="007C4061">
      <w:pPr>
        <w:pStyle w:val="PL"/>
      </w:pPr>
      <w:r w:rsidRPr="00533C32">
        <w:t xml:space="preserve">        - name: If-None-Match</w:t>
      </w:r>
    </w:p>
    <w:p w14:paraId="693CDEBB" w14:textId="77777777" w:rsidR="007C4061" w:rsidRPr="00533C32" w:rsidRDefault="007C4061" w:rsidP="007C4061">
      <w:pPr>
        <w:pStyle w:val="PL"/>
      </w:pPr>
      <w:r w:rsidRPr="00533C32">
        <w:t xml:space="preserve">          in: header</w:t>
      </w:r>
    </w:p>
    <w:p w14:paraId="5F398E2A" w14:textId="77777777" w:rsidR="007C4061" w:rsidRPr="00533C32" w:rsidRDefault="007C4061" w:rsidP="007C4061">
      <w:pPr>
        <w:pStyle w:val="PL"/>
      </w:pPr>
      <w:r w:rsidRPr="00533C32">
        <w:t xml:space="preserve">          description: Validator for conditional requests, as described in RFC 7232, 3.2</w:t>
      </w:r>
    </w:p>
    <w:p w14:paraId="3E0FC01E" w14:textId="77777777" w:rsidR="007C4061" w:rsidRPr="00533C32" w:rsidRDefault="007C4061" w:rsidP="007C4061">
      <w:pPr>
        <w:pStyle w:val="PL"/>
      </w:pPr>
      <w:r w:rsidRPr="00533C32">
        <w:t xml:space="preserve">          schema:</w:t>
      </w:r>
    </w:p>
    <w:p w14:paraId="7D4A1716" w14:textId="77777777" w:rsidR="007C4061" w:rsidRPr="00533C32" w:rsidRDefault="007C4061" w:rsidP="007C4061">
      <w:pPr>
        <w:pStyle w:val="PL"/>
      </w:pPr>
      <w:r w:rsidRPr="00533C32">
        <w:t xml:space="preserve">            type: string</w:t>
      </w:r>
    </w:p>
    <w:p w14:paraId="1E649F2E" w14:textId="77777777" w:rsidR="007C4061" w:rsidRPr="00533C32" w:rsidRDefault="007C4061" w:rsidP="007C4061">
      <w:pPr>
        <w:pStyle w:val="PL"/>
      </w:pPr>
      <w:r w:rsidRPr="00533C32">
        <w:t xml:space="preserve">        - name: If-Modified-Since</w:t>
      </w:r>
    </w:p>
    <w:p w14:paraId="153B68AD" w14:textId="77777777" w:rsidR="007C4061" w:rsidRPr="00533C32" w:rsidRDefault="007C4061" w:rsidP="007C4061">
      <w:pPr>
        <w:pStyle w:val="PL"/>
      </w:pPr>
      <w:r w:rsidRPr="00533C32">
        <w:t xml:space="preserve">          in: header</w:t>
      </w:r>
    </w:p>
    <w:p w14:paraId="232B7AD5" w14:textId="77777777" w:rsidR="007C4061" w:rsidRPr="00533C32" w:rsidRDefault="007C4061" w:rsidP="007C4061">
      <w:pPr>
        <w:pStyle w:val="PL"/>
      </w:pPr>
      <w:r w:rsidRPr="00533C32">
        <w:t xml:space="preserve">          description: Validator for conditional requests, as described in RFC 7232, 3.3</w:t>
      </w:r>
    </w:p>
    <w:p w14:paraId="561409E1" w14:textId="77777777" w:rsidR="007C4061" w:rsidRPr="00533C32" w:rsidRDefault="007C4061" w:rsidP="007C4061">
      <w:pPr>
        <w:pStyle w:val="PL"/>
      </w:pPr>
      <w:r w:rsidRPr="00533C32">
        <w:t xml:space="preserve">          schema:</w:t>
      </w:r>
    </w:p>
    <w:p w14:paraId="59CBE809" w14:textId="77777777" w:rsidR="007C4061" w:rsidRPr="00533C32" w:rsidRDefault="007C4061" w:rsidP="007C4061">
      <w:pPr>
        <w:pStyle w:val="PL"/>
        <w:rPr>
          <w:lang w:eastAsia="zh-CN"/>
        </w:rPr>
      </w:pPr>
      <w:r w:rsidRPr="00533C32">
        <w:t xml:space="preserve">            type: string</w:t>
      </w:r>
    </w:p>
    <w:p w14:paraId="7E917F4D" w14:textId="77777777" w:rsidR="007C4061" w:rsidRPr="00533C32" w:rsidRDefault="007C4061" w:rsidP="007C4061">
      <w:pPr>
        <w:pStyle w:val="PL"/>
      </w:pPr>
      <w:r w:rsidRPr="00533C32">
        <w:t xml:space="preserve">      responses:</w:t>
      </w:r>
    </w:p>
    <w:p w14:paraId="2ECDAB9A" w14:textId="77777777" w:rsidR="007C4061" w:rsidRPr="00533C32" w:rsidRDefault="007C4061" w:rsidP="007C4061">
      <w:pPr>
        <w:pStyle w:val="PL"/>
      </w:pPr>
      <w:r w:rsidRPr="00533C32">
        <w:t xml:space="preserve">        '200':</w:t>
      </w:r>
    </w:p>
    <w:p w14:paraId="233D0BE3" w14:textId="77777777" w:rsidR="007C4061" w:rsidRPr="00533C32" w:rsidRDefault="007C4061" w:rsidP="007C4061">
      <w:pPr>
        <w:pStyle w:val="PL"/>
      </w:pPr>
      <w:r w:rsidRPr="00533C32">
        <w:t xml:space="preserve">          description: Expected response to a valid request</w:t>
      </w:r>
    </w:p>
    <w:p w14:paraId="77FDCE3D" w14:textId="77777777" w:rsidR="007C4061" w:rsidRPr="00533C32" w:rsidRDefault="007C4061" w:rsidP="007C4061">
      <w:pPr>
        <w:pStyle w:val="PL"/>
      </w:pPr>
      <w:r w:rsidRPr="00533C32">
        <w:t xml:space="preserve">          content:</w:t>
      </w:r>
    </w:p>
    <w:p w14:paraId="5EDE0500" w14:textId="77777777" w:rsidR="007C4061" w:rsidRPr="00533C32" w:rsidRDefault="007C4061" w:rsidP="007C4061">
      <w:pPr>
        <w:pStyle w:val="PL"/>
      </w:pPr>
      <w:r w:rsidRPr="00533C32">
        <w:t xml:space="preserve">            application/json:</w:t>
      </w:r>
    </w:p>
    <w:p w14:paraId="0672C12C" w14:textId="77777777" w:rsidR="007C4061" w:rsidRPr="00533C32" w:rsidRDefault="007C4061" w:rsidP="007C4061">
      <w:pPr>
        <w:pStyle w:val="PL"/>
      </w:pPr>
      <w:r w:rsidRPr="00533C32">
        <w:t xml:space="preserve">              schema:</w:t>
      </w:r>
    </w:p>
    <w:p w14:paraId="7B69653C" w14:textId="77777777" w:rsidR="007C4061" w:rsidRPr="00533C32" w:rsidRDefault="007C4061" w:rsidP="007C4061">
      <w:pPr>
        <w:pStyle w:val="PL"/>
        <w:rPr>
          <w:lang w:eastAsia="zh-CN"/>
        </w:rPr>
      </w:pPr>
      <w:r w:rsidRPr="00533C32">
        <w:t xml:space="preserve">                $ref: '#/components/schemas/SmsManagementSubscriptionData'</w:t>
      </w:r>
    </w:p>
    <w:p w14:paraId="155DAE1A" w14:textId="77777777" w:rsidR="007C4061" w:rsidRPr="00533C32" w:rsidRDefault="007C4061" w:rsidP="007C4061">
      <w:pPr>
        <w:pStyle w:val="PL"/>
      </w:pPr>
      <w:r w:rsidRPr="00533C32">
        <w:t xml:space="preserve">          headers:</w:t>
      </w:r>
    </w:p>
    <w:p w14:paraId="45ECE64C" w14:textId="77777777" w:rsidR="007C4061" w:rsidRPr="00533C32" w:rsidRDefault="007C4061" w:rsidP="007C4061">
      <w:pPr>
        <w:pStyle w:val="PL"/>
      </w:pPr>
      <w:r w:rsidRPr="00533C32">
        <w:t xml:space="preserve">            Cache-Control:</w:t>
      </w:r>
    </w:p>
    <w:p w14:paraId="2C4BDD0F" w14:textId="77777777" w:rsidR="007C4061" w:rsidRPr="00533C32" w:rsidRDefault="007C4061" w:rsidP="007C4061">
      <w:pPr>
        <w:pStyle w:val="PL"/>
      </w:pPr>
      <w:r w:rsidRPr="00533C32">
        <w:t xml:space="preserve">              description: Cache-Control containing max-age, as described in RFC 7234, 5.2</w:t>
      </w:r>
    </w:p>
    <w:p w14:paraId="756C4E0E" w14:textId="77777777" w:rsidR="007C4061" w:rsidRPr="00533C32" w:rsidRDefault="007C4061" w:rsidP="007C4061">
      <w:pPr>
        <w:pStyle w:val="PL"/>
      </w:pPr>
      <w:r w:rsidRPr="00533C32">
        <w:t xml:space="preserve">              schema:</w:t>
      </w:r>
    </w:p>
    <w:p w14:paraId="56FB6579" w14:textId="77777777" w:rsidR="007C4061" w:rsidRPr="00533C32" w:rsidRDefault="007C4061" w:rsidP="007C4061">
      <w:pPr>
        <w:pStyle w:val="PL"/>
      </w:pPr>
      <w:r w:rsidRPr="00533C32">
        <w:t xml:space="preserve">                type: string</w:t>
      </w:r>
    </w:p>
    <w:p w14:paraId="0570AC80" w14:textId="77777777" w:rsidR="007C4061" w:rsidRPr="00533C32" w:rsidRDefault="007C4061" w:rsidP="007C4061">
      <w:pPr>
        <w:pStyle w:val="PL"/>
      </w:pPr>
      <w:r w:rsidRPr="00533C32">
        <w:t xml:space="preserve">            ETag:</w:t>
      </w:r>
    </w:p>
    <w:p w14:paraId="4E96604C" w14:textId="77777777" w:rsidR="007C4061" w:rsidRPr="00533C32" w:rsidRDefault="007C4061" w:rsidP="007C4061">
      <w:pPr>
        <w:pStyle w:val="PL"/>
      </w:pPr>
      <w:r w:rsidRPr="00533C32">
        <w:t xml:space="preserve">              description: Entity Tag, containing a strong validator, as described in RFC 7232, 2.3</w:t>
      </w:r>
    </w:p>
    <w:p w14:paraId="79F92D7B" w14:textId="77777777" w:rsidR="007C4061" w:rsidRPr="00533C32" w:rsidRDefault="007C4061" w:rsidP="007C4061">
      <w:pPr>
        <w:pStyle w:val="PL"/>
      </w:pPr>
      <w:r w:rsidRPr="00533C32">
        <w:t xml:space="preserve">              schema:</w:t>
      </w:r>
    </w:p>
    <w:p w14:paraId="6752BAC5" w14:textId="77777777" w:rsidR="007C4061" w:rsidRPr="00533C32" w:rsidRDefault="007C4061" w:rsidP="007C4061">
      <w:pPr>
        <w:pStyle w:val="PL"/>
      </w:pPr>
      <w:r w:rsidRPr="00533C32">
        <w:t xml:space="preserve">                type: string</w:t>
      </w:r>
    </w:p>
    <w:p w14:paraId="6BD417C4" w14:textId="77777777" w:rsidR="007C4061" w:rsidRPr="00533C32" w:rsidRDefault="007C4061" w:rsidP="007C4061">
      <w:pPr>
        <w:pStyle w:val="PL"/>
      </w:pPr>
      <w:r w:rsidRPr="00533C32">
        <w:t xml:space="preserve">            Last-Modified:</w:t>
      </w:r>
    </w:p>
    <w:p w14:paraId="42A0B23D" w14:textId="77777777" w:rsidR="007C4061" w:rsidRPr="00533C32" w:rsidRDefault="007C4061" w:rsidP="007C4061">
      <w:pPr>
        <w:pStyle w:val="PL"/>
      </w:pPr>
      <w:r w:rsidRPr="00533C32">
        <w:t xml:space="preserve">              description: Timestamp for last modification of the resource, as described in RFC 7232, 2.2</w:t>
      </w:r>
    </w:p>
    <w:p w14:paraId="29E2A7B3" w14:textId="77777777" w:rsidR="007C4061" w:rsidRPr="00533C32" w:rsidRDefault="007C4061" w:rsidP="007C4061">
      <w:pPr>
        <w:pStyle w:val="PL"/>
      </w:pPr>
      <w:r w:rsidRPr="00533C32">
        <w:t xml:space="preserve">              schema:</w:t>
      </w:r>
    </w:p>
    <w:p w14:paraId="77485A30" w14:textId="77777777" w:rsidR="007C4061" w:rsidRPr="00533C32" w:rsidRDefault="007C4061" w:rsidP="007C4061">
      <w:pPr>
        <w:pStyle w:val="PL"/>
        <w:rPr>
          <w:lang w:eastAsia="zh-CN"/>
        </w:rPr>
      </w:pPr>
      <w:r w:rsidRPr="00533C32">
        <w:t xml:space="preserve">                type: strin</w:t>
      </w:r>
      <w:r w:rsidRPr="00533C32">
        <w:rPr>
          <w:lang w:eastAsia="zh-CN"/>
        </w:rPr>
        <w:t>g</w:t>
      </w:r>
    </w:p>
    <w:p w14:paraId="2DB8CD50" w14:textId="77777777" w:rsidR="007C4061" w:rsidRDefault="007C4061" w:rsidP="007C4061">
      <w:pPr>
        <w:pStyle w:val="PL"/>
        <w:rPr>
          <w:lang w:eastAsia="zh-CN"/>
        </w:rPr>
      </w:pPr>
      <w:r w:rsidRPr="00533C32">
        <w:t xml:space="preserve">        default:</w:t>
      </w:r>
    </w:p>
    <w:p w14:paraId="25A942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76F917" w14:textId="77777777" w:rsidR="007C4061" w:rsidRPr="00533C32" w:rsidRDefault="007C4061" w:rsidP="007C4061">
      <w:pPr>
        <w:pStyle w:val="PL"/>
      </w:pPr>
    </w:p>
    <w:p w14:paraId="143EDB46" w14:textId="77777777" w:rsidR="007C4061" w:rsidRPr="00533C32" w:rsidRDefault="007C4061" w:rsidP="007C4061">
      <w:pPr>
        <w:pStyle w:val="PL"/>
      </w:pPr>
      <w:r w:rsidRPr="00533C32">
        <w:t xml:space="preserve">  /subscription-data/{ueId}/{servingPlmnId}/provisioned-data/sms-data:</w:t>
      </w:r>
    </w:p>
    <w:p w14:paraId="4A6EBFD5" w14:textId="77777777" w:rsidR="007C4061" w:rsidRPr="00533C32" w:rsidRDefault="007C4061" w:rsidP="007C4061">
      <w:pPr>
        <w:pStyle w:val="PL"/>
      </w:pPr>
      <w:r w:rsidRPr="00533C32">
        <w:t xml:space="preserve">    get:</w:t>
      </w:r>
    </w:p>
    <w:p w14:paraId="15C21916" w14:textId="77777777" w:rsidR="007C4061" w:rsidRPr="00533C32" w:rsidRDefault="007C4061" w:rsidP="007C4061">
      <w:pPr>
        <w:pStyle w:val="PL"/>
      </w:pPr>
      <w:r w:rsidRPr="00533C32">
        <w:t xml:space="preserve">      summary: Retrieves the SMS subscription data of a UE</w:t>
      </w:r>
    </w:p>
    <w:p w14:paraId="52491823" w14:textId="77777777" w:rsidR="007C4061" w:rsidRPr="00533C32" w:rsidRDefault="007C4061" w:rsidP="007C4061">
      <w:pPr>
        <w:pStyle w:val="PL"/>
      </w:pPr>
      <w:r w:rsidRPr="00533C32">
        <w:t xml:space="preserve">      operationId: QuerySmsData</w:t>
      </w:r>
    </w:p>
    <w:p w14:paraId="592FEAED" w14:textId="77777777" w:rsidR="007C4061" w:rsidRPr="00533C32" w:rsidRDefault="007C4061" w:rsidP="007C4061">
      <w:pPr>
        <w:pStyle w:val="PL"/>
      </w:pPr>
      <w:r w:rsidRPr="00533C32">
        <w:t xml:space="preserve">      tags:</w:t>
      </w:r>
    </w:p>
    <w:p w14:paraId="1E547BBD" w14:textId="77777777" w:rsidR="007C4061" w:rsidRDefault="007C4061" w:rsidP="007C4061">
      <w:pPr>
        <w:pStyle w:val="PL"/>
        <w:rPr>
          <w:lang w:eastAsia="zh-CN"/>
        </w:rPr>
      </w:pPr>
      <w:r w:rsidRPr="00533C32">
        <w:t xml:space="preserve">        - SMS Subscription Data (Document)</w:t>
      </w:r>
    </w:p>
    <w:p w14:paraId="2A1BBBE2" w14:textId="77777777" w:rsidR="008B3231" w:rsidRDefault="008B3231" w:rsidP="008B3231">
      <w:pPr>
        <w:pStyle w:val="PL"/>
      </w:pPr>
      <w:r>
        <w:t xml:space="preserve">      security:</w:t>
      </w:r>
    </w:p>
    <w:p w14:paraId="050385C0" w14:textId="77777777" w:rsidR="008B3231" w:rsidRDefault="008B3231" w:rsidP="008B3231">
      <w:pPr>
        <w:pStyle w:val="PL"/>
      </w:pPr>
      <w:r>
        <w:t xml:space="preserve">        - {}</w:t>
      </w:r>
    </w:p>
    <w:p w14:paraId="732ED683" w14:textId="77777777" w:rsidR="008B3231" w:rsidRDefault="008B3231" w:rsidP="008B3231">
      <w:pPr>
        <w:pStyle w:val="PL"/>
      </w:pPr>
      <w:r>
        <w:t xml:space="preserve">        - oAuth2ClientCredentials:</w:t>
      </w:r>
    </w:p>
    <w:p w14:paraId="66E84F88" w14:textId="77777777" w:rsidR="008B3231" w:rsidRDefault="008B3231" w:rsidP="008B3231">
      <w:pPr>
        <w:pStyle w:val="PL"/>
      </w:pPr>
      <w:r>
        <w:t xml:space="preserve">          - nudr-dr</w:t>
      </w:r>
    </w:p>
    <w:p w14:paraId="793FFCA1" w14:textId="77777777" w:rsidR="008B3231" w:rsidRDefault="008B3231" w:rsidP="008B3231">
      <w:pPr>
        <w:pStyle w:val="PL"/>
      </w:pPr>
      <w:r>
        <w:t xml:space="preserve">        - oAuth2ClientCredentials:</w:t>
      </w:r>
    </w:p>
    <w:p w14:paraId="26CB9FBB" w14:textId="77777777" w:rsidR="008B3231" w:rsidRDefault="008B3231" w:rsidP="008B3231">
      <w:pPr>
        <w:pStyle w:val="PL"/>
      </w:pPr>
      <w:r>
        <w:t xml:space="preserve">          - nudr-dr</w:t>
      </w:r>
    </w:p>
    <w:p w14:paraId="6CBB8A7E" w14:textId="77777777" w:rsidR="008B3231" w:rsidRPr="00533C32" w:rsidRDefault="008B3231" w:rsidP="008B3231">
      <w:pPr>
        <w:pStyle w:val="PL"/>
        <w:rPr>
          <w:lang w:eastAsia="zh-CN"/>
        </w:rPr>
      </w:pPr>
      <w:r>
        <w:t xml:space="preserve">          - nudr-dr:subscription-data</w:t>
      </w:r>
    </w:p>
    <w:p w14:paraId="71BD0180" w14:textId="77777777" w:rsidR="007C4061" w:rsidRPr="00533C32" w:rsidRDefault="007C4061" w:rsidP="007C4061">
      <w:pPr>
        <w:pStyle w:val="PL"/>
      </w:pPr>
      <w:r w:rsidRPr="00533C32">
        <w:t xml:space="preserve">      parameters:</w:t>
      </w:r>
    </w:p>
    <w:p w14:paraId="7AEF83E8" w14:textId="77777777" w:rsidR="007C4061" w:rsidRPr="00533C32" w:rsidRDefault="007C4061" w:rsidP="007C4061">
      <w:pPr>
        <w:pStyle w:val="PL"/>
      </w:pPr>
      <w:r w:rsidRPr="00533C32">
        <w:t xml:space="preserve">        - name: ueId</w:t>
      </w:r>
    </w:p>
    <w:p w14:paraId="51A45796" w14:textId="77777777" w:rsidR="007C4061" w:rsidRPr="00533C32" w:rsidRDefault="007C4061" w:rsidP="007C4061">
      <w:pPr>
        <w:pStyle w:val="PL"/>
      </w:pPr>
      <w:r w:rsidRPr="00533C32">
        <w:t xml:space="preserve">          in: path</w:t>
      </w:r>
    </w:p>
    <w:p w14:paraId="28C0FC85" w14:textId="77777777" w:rsidR="007C4061" w:rsidRPr="00533C32" w:rsidRDefault="007C4061" w:rsidP="007C4061">
      <w:pPr>
        <w:pStyle w:val="PL"/>
      </w:pPr>
      <w:r w:rsidRPr="00533C32">
        <w:t xml:space="preserve">          description: UE id</w:t>
      </w:r>
    </w:p>
    <w:p w14:paraId="0EA44ACB" w14:textId="77777777" w:rsidR="007C4061" w:rsidRPr="00533C32" w:rsidRDefault="007C4061" w:rsidP="007C4061">
      <w:pPr>
        <w:pStyle w:val="PL"/>
      </w:pPr>
      <w:r w:rsidRPr="00533C32">
        <w:t xml:space="preserve">          required: true</w:t>
      </w:r>
    </w:p>
    <w:p w14:paraId="4FD6045E" w14:textId="77777777" w:rsidR="007C4061" w:rsidRPr="00533C32" w:rsidRDefault="007C4061" w:rsidP="007C4061">
      <w:pPr>
        <w:pStyle w:val="PL"/>
      </w:pPr>
      <w:r w:rsidRPr="00533C32">
        <w:t xml:space="preserve">          schema:</w:t>
      </w:r>
    </w:p>
    <w:p w14:paraId="607273F2" w14:textId="77777777" w:rsidR="007C4061" w:rsidRPr="00533C32" w:rsidRDefault="007C4061" w:rsidP="007C4061">
      <w:pPr>
        <w:pStyle w:val="PL"/>
      </w:pPr>
      <w:r w:rsidRPr="00533C32">
        <w:t xml:space="preserve">            $ref: 'TS29571_CommonData.yaml#/components/schemas/VarUeId'</w:t>
      </w:r>
    </w:p>
    <w:p w14:paraId="21D6F70A" w14:textId="77777777" w:rsidR="007C4061" w:rsidRPr="00533C32" w:rsidRDefault="007C4061" w:rsidP="007C4061">
      <w:pPr>
        <w:pStyle w:val="PL"/>
      </w:pPr>
      <w:r w:rsidRPr="00533C32">
        <w:t xml:space="preserve">        - name: servingPlmnId</w:t>
      </w:r>
    </w:p>
    <w:p w14:paraId="4ECFF23B" w14:textId="77777777" w:rsidR="007C4061" w:rsidRPr="00533C32" w:rsidRDefault="007C4061" w:rsidP="007C4061">
      <w:pPr>
        <w:pStyle w:val="PL"/>
      </w:pPr>
      <w:r w:rsidRPr="00533C32">
        <w:t xml:space="preserve">          in: path</w:t>
      </w:r>
    </w:p>
    <w:p w14:paraId="1A8C92BC" w14:textId="77777777" w:rsidR="007C4061" w:rsidRPr="00533C32" w:rsidRDefault="007C4061" w:rsidP="007C4061">
      <w:pPr>
        <w:pStyle w:val="PL"/>
      </w:pPr>
      <w:r w:rsidRPr="00533C32">
        <w:t xml:space="preserve">          description: PLMN ID</w:t>
      </w:r>
    </w:p>
    <w:p w14:paraId="1DE5ECD9" w14:textId="77777777" w:rsidR="007C4061" w:rsidRPr="00533C32" w:rsidRDefault="007C4061" w:rsidP="007C4061">
      <w:pPr>
        <w:pStyle w:val="PL"/>
      </w:pPr>
      <w:r w:rsidRPr="00533C32">
        <w:t xml:space="preserve">          required: true</w:t>
      </w:r>
    </w:p>
    <w:p w14:paraId="18BBFD4D" w14:textId="77777777" w:rsidR="007C4061" w:rsidRPr="00533C32" w:rsidRDefault="007C4061" w:rsidP="007C4061">
      <w:pPr>
        <w:pStyle w:val="PL"/>
      </w:pPr>
      <w:r w:rsidRPr="00533C32">
        <w:t xml:space="preserve">          schema:</w:t>
      </w:r>
    </w:p>
    <w:p w14:paraId="7EF13CD9" w14:textId="77777777" w:rsidR="007C4061" w:rsidRPr="00533C32" w:rsidRDefault="007C4061" w:rsidP="007C4061">
      <w:pPr>
        <w:pStyle w:val="PL"/>
        <w:rPr>
          <w:lang w:eastAsia="zh-CN"/>
        </w:rPr>
      </w:pPr>
      <w:r w:rsidRPr="00533C32">
        <w:lastRenderedPageBreak/>
        <w:t xml:space="preserve">            $ref: '#/components/schemas/VarPlmnId'</w:t>
      </w:r>
    </w:p>
    <w:p w14:paraId="07B854C9" w14:textId="77777777" w:rsidR="007C4061" w:rsidRPr="00533C32" w:rsidRDefault="007C4061" w:rsidP="007C4061">
      <w:pPr>
        <w:pStyle w:val="PL"/>
      </w:pPr>
      <w:r w:rsidRPr="00533C32">
        <w:t xml:space="preserve">        - name: supported-features</w:t>
      </w:r>
    </w:p>
    <w:p w14:paraId="4599518D" w14:textId="77777777" w:rsidR="007C4061" w:rsidRPr="00533C32" w:rsidRDefault="007C4061" w:rsidP="007C4061">
      <w:pPr>
        <w:pStyle w:val="PL"/>
      </w:pPr>
      <w:r w:rsidRPr="00533C32">
        <w:t xml:space="preserve">          in: query</w:t>
      </w:r>
    </w:p>
    <w:p w14:paraId="25DA6059" w14:textId="77777777" w:rsidR="007C4061" w:rsidRPr="00533C32" w:rsidRDefault="007C4061" w:rsidP="007C4061">
      <w:pPr>
        <w:pStyle w:val="PL"/>
      </w:pPr>
      <w:r w:rsidRPr="00533C32">
        <w:t xml:space="preserve">          description: Supported Features</w:t>
      </w:r>
    </w:p>
    <w:p w14:paraId="45AEECCE" w14:textId="77777777" w:rsidR="007C4061" w:rsidRPr="00533C32" w:rsidRDefault="007C4061" w:rsidP="007C4061">
      <w:pPr>
        <w:pStyle w:val="PL"/>
      </w:pPr>
      <w:r w:rsidRPr="00533C32">
        <w:t xml:space="preserve">          schema:</w:t>
      </w:r>
    </w:p>
    <w:p w14:paraId="62BF76B2" w14:textId="77777777" w:rsidR="007C4061" w:rsidRPr="00533C32" w:rsidRDefault="007C4061" w:rsidP="007C4061">
      <w:pPr>
        <w:pStyle w:val="PL"/>
        <w:rPr>
          <w:lang w:eastAsia="zh-CN"/>
        </w:rPr>
      </w:pPr>
      <w:r w:rsidRPr="00533C32">
        <w:t xml:space="preserve">             $ref: 'TS29571_CommonData.yaml#/components/schemas/SupportedFeatures'</w:t>
      </w:r>
    </w:p>
    <w:p w14:paraId="66397F07" w14:textId="77777777" w:rsidR="007C4061" w:rsidRPr="00533C32" w:rsidRDefault="007C4061" w:rsidP="007C4061">
      <w:pPr>
        <w:pStyle w:val="PL"/>
      </w:pPr>
      <w:r w:rsidRPr="00533C32">
        <w:t xml:space="preserve">        - name: If-None-Match</w:t>
      </w:r>
    </w:p>
    <w:p w14:paraId="46CB0CC1" w14:textId="77777777" w:rsidR="007C4061" w:rsidRPr="00533C32" w:rsidRDefault="007C4061" w:rsidP="007C4061">
      <w:pPr>
        <w:pStyle w:val="PL"/>
      </w:pPr>
      <w:r w:rsidRPr="00533C32">
        <w:t xml:space="preserve">          in: header</w:t>
      </w:r>
    </w:p>
    <w:p w14:paraId="76B52073" w14:textId="77777777" w:rsidR="007C4061" w:rsidRPr="00533C32" w:rsidRDefault="007C4061" w:rsidP="007C4061">
      <w:pPr>
        <w:pStyle w:val="PL"/>
      </w:pPr>
      <w:r w:rsidRPr="00533C32">
        <w:t xml:space="preserve">          description: Validator for conditional requests, as described in RFC 7232, 3.2</w:t>
      </w:r>
    </w:p>
    <w:p w14:paraId="1DAAE1E7" w14:textId="77777777" w:rsidR="007C4061" w:rsidRPr="00533C32" w:rsidRDefault="007C4061" w:rsidP="007C4061">
      <w:pPr>
        <w:pStyle w:val="PL"/>
      </w:pPr>
      <w:r w:rsidRPr="00533C32">
        <w:t xml:space="preserve">          schema:</w:t>
      </w:r>
    </w:p>
    <w:p w14:paraId="3FA913CA" w14:textId="77777777" w:rsidR="007C4061" w:rsidRPr="00533C32" w:rsidRDefault="007C4061" w:rsidP="007C4061">
      <w:pPr>
        <w:pStyle w:val="PL"/>
      </w:pPr>
      <w:r w:rsidRPr="00533C32">
        <w:t xml:space="preserve">            type: string</w:t>
      </w:r>
    </w:p>
    <w:p w14:paraId="5469010D" w14:textId="77777777" w:rsidR="007C4061" w:rsidRPr="00533C32" w:rsidRDefault="007C4061" w:rsidP="007C4061">
      <w:pPr>
        <w:pStyle w:val="PL"/>
      </w:pPr>
      <w:r w:rsidRPr="00533C32">
        <w:t xml:space="preserve">        - name: If-Modified-Since</w:t>
      </w:r>
    </w:p>
    <w:p w14:paraId="5B5A334D" w14:textId="77777777" w:rsidR="007C4061" w:rsidRPr="00533C32" w:rsidRDefault="007C4061" w:rsidP="007C4061">
      <w:pPr>
        <w:pStyle w:val="PL"/>
      </w:pPr>
      <w:r w:rsidRPr="00533C32">
        <w:t xml:space="preserve">          in: header</w:t>
      </w:r>
    </w:p>
    <w:p w14:paraId="2E6EFA2C" w14:textId="77777777" w:rsidR="007C4061" w:rsidRPr="00533C32" w:rsidRDefault="007C4061" w:rsidP="007C4061">
      <w:pPr>
        <w:pStyle w:val="PL"/>
      </w:pPr>
      <w:r w:rsidRPr="00533C32">
        <w:t xml:space="preserve">          description: Validator for conditional requests, as described in RFC 7232, 3.3</w:t>
      </w:r>
    </w:p>
    <w:p w14:paraId="728044B8" w14:textId="77777777" w:rsidR="007C4061" w:rsidRPr="00533C32" w:rsidRDefault="007C4061" w:rsidP="007C4061">
      <w:pPr>
        <w:pStyle w:val="PL"/>
      </w:pPr>
      <w:r w:rsidRPr="00533C32">
        <w:t xml:space="preserve">          schema:</w:t>
      </w:r>
    </w:p>
    <w:p w14:paraId="3DD945C6" w14:textId="77777777" w:rsidR="007C4061" w:rsidRPr="00533C32" w:rsidRDefault="007C4061" w:rsidP="007C4061">
      <w:pPr>
        <w:pStyle w:val="PL"/>
        <w:rPr>
          <w:lang w:eastAsia="zh-CN"/>
        </w:rPr>
      </w:pPr>
      <w:r w:rsidRPr="00533C32">
        <w:t xml:space="preserve">            type: string</w:t>
      </w:r>
    </w:p>
    <w:p w14:paraId="53568B61" w14:textId="77777777" w:rsidR="007C4061" w:rsidRPr="00533C32" w:rsidRDefault="007C4061" w:rsidP="007C4061">
      <w:pPr>
        <w:pStyle w:val="PL"/>
      </w:pPr>
      <w:r w:rsidRPr="00533C32">
        <w:t xml:space="preserve">      responses:</w:t>
      </w:r>
    </w:p>
    <w:p w14:paraId="3A2DE8E5" w14:textId="77777777" w:rsidR="007C4061" w:rsidRPr="00533C32" w:rsidRDefault="007C4061" w:rsidP="007C4061">
      <w:pPr>
        <w:pStyle w:val="PL"/>
      </w:pPr>
      <w:r w:rsidRPr="00533C32">
        <w:t xml:space="preserve">        '200':</w:t>
      </w:r>
    </w:p>
    <w:p w14:paraId="0E4C7F2C" w14:textId="77777777" w:rsidR="007C4061" w:rsidRPr="00533C32" w:rsidRDefault="007C4061" w:rsidP="007C4061">
      <w:pPr>
        <w:pStyle w:val="PL"/>
      </w:pPr>
      <w:r w:rsidRPr="00533C32">
        <w:t xml:space="preserve">          description: Expected response to a valid request</w:t>
      </w:r>
    </w:p>
    <w:p w14:paraId="27B776A1" w14:textId="77777777" w:rsidR="007C4061" w:rsidRPr="00533C32" w:rsidRDefault="007C4061" w:rsidP="007C4061">
      <w:pPr>
        <w:pStyle w:val="PL"/>
      </w:pPr>
      <w:r w:rsidRPr="00533C32">
        <w:t xml:space="preserve">          content:</w:t>
      </w:r>
    </w:p>
    <w:p w14:paraId="444EC871" w14:textId="77777777" w:rsidR="007C4061" w:rsidRPr="00533C32" w:rsidRDefault="007C4061" w:rsidP="007C4061">
      <w:pPr>
        <w:pStyle w:val="PL"/>
      </w:pPr>
      <w:r w:rsidRPr="00533C32">
        <w:t xml:space="preserve">            application/json:</w:t>
      </w:r>
    </w:p>
    <w:p w14:paraId="1D6C7B9B" w14:textId="77777777" w:rsidR="007C4061" w:rsidRPr="00533C32" w:rsidRDefault="007C4061" w:rsidP="007C4061">
      <w:pPr>
        <w:pStyle w:val="PL"/>
      </w:pPr>
      <w:r w:rsidRPr="00533C32">
        <w:t xml:space="preserve">              schema:</w:t>
      </w:r>
    </w:p>
    <w:p w14:paraId="65CEBA01" w14:textId="77777777" w:rsidR="007C4061" w:rsidRPr="00533C32" w:rsidRDefault="007C4061" w:rsidP="007C4061">
      <w:pPr>
        <w:pStyle w:val="PL"/>
        <w:rPr>
          <w:lang w:eastAsia="zh-CN"/>
        </w:rPr>
      </w:pPr>
      <w:r w:rsidRPr="00533C32">
        <w:t xml:space="preserve">                $ref: '#/components/schemas/SmsSubscriptionData'</w:t>
      </w:r>
    </w:p>
    <w:p w14:paraId="46C2AA41" w14:textId="77777777" w:rsidR="007C4061" w:rsidRPr="00533C32" w:rsidRDefault="007C4061" w:rsidP="007C4061">
      <w:pPr>
        <w:pStyle w:val="PL"/>
      </w:pPr>
      <w:r w:rsidRPr="00533C32">
        <w:t xml:space="preserve">          headers:</w:t>
      </w:r>
    </w:p>
    <w:p w14:paraId="350A5D0D" w14:textId="77777777" w:rsidR="007C4061" w:rsidRPr="00533C32" w:rsidRDefault="007C4061" w:rsidP="007C4061">
      <w:pPr>
        <w:pStyle w:val="PL"/>
      </w:pPr>
      <w:r w:rsidRPr="00533C32">
        <w:t xml:space="preserve">            Cache-Control:</w:t>
      </w:r>
    </w:p>
    <w:p w14:paraId="69A0829A" w14:textId="77777777" w:rsidR="007C4061" w:rsidRPr="00533C32" w:rsidRDefault="007C4061" w:rsidP="007C4061">
      <w:pPr>
        <w:pStyle w:val="PL"/>
      </w:pPr>
      <w:r w:rsidRPr="00533C32">
        <w:t xml:space="preserve">              description: Cache-Control containing max-age, as described in RFC 7234, 5.2</w:t>
      </w:r>
    </w:p>
    <w:p w14:paraId="4DBF47B4" w14:textId="77777777" w:rsidR="007C4061" w:rsidRPr="00533C32" w:rsidRDefault="007C4061" w:rsidP="007C4061">
      <w:pPr>
        <w:pStyle w:val="PL"/>
      </w:pPr>
      <w:r w:rsidRPr="00533C32">
        <w:t xml:space="preserve">              schema:</w:t>
      </w:r>
    </w:p>
    <w:p w14:paraId="3E2EA499" w14:textId="77777777" w:rsidR="007C4061" w:rsidRPr="00533C32" w:rsidRDefault="007C4061" w:rsidP="007C4061">
      <w:pPr>
        <w:pStyle w:val="PL"/>
      </w:pPr>
      <w:r w:rsidRPr="00533C32">
        <w:t xml:space="preserve">                type: string</w:t>
      </w:r>
    </w:p>
    <w:p w14:paraId="1E6D641D" w14:textId="77777777" w:rsidR="007C4061" w:rsidRPr="00533C32" w:rsidRDefault="007C4061" w:rsidP="007C4061">
      <w:pPr>
        <w:pStyle w:val="PL"/>
      </w:pPr>
      <w:r w:rsidRPr="00533C32">
        <w:t xml:space="preserve">            ETag:</w:t>
      </w:r>
    </w:p>
    <w:p w14:paraId="65A680E7" w14:textId="77777777" w:rsidR="007C4061" w:rsidRPr="00533C32" w:rsidRDefault="007C4061" w:rsidP="007C4061">
      <w:pPr>
        <w:pStyle w:val="PL"/>
      </w:pPr>
      <w:r w:rsidRPr="00533C32">
        <w:t xml:space="preserve">              description: Entity Tag, containing a strong validator, as described in RFC 7232, 2.3</w:t>
      </w:r>
    </w:p>
    <w:p w14:paraId="3FAC0BFD" w14:textId="77777777" w:rsidR="007C4061" w:rsidRPr="00533C32" w:rsidRDefault="007C4061" w:rsidP="007C4061">
      <w:pPr>
        <w:pStyle w:val="PL"/>
      </w:pPr>
      <w:r w:rsidRPr="00533C32">
        <w:t xml:space="preserve">              schema:</w:t>
      </w:r>
    </w:p>
    <w:p w14:paraId="4654BC3B" w14:textId="77777777" w:rsidR="007C4061" w:rsidRPr="00533C32" w:rsidRDefault="007C4061" w:rsidP="007C4061">
      <w:pPr>
        <w:pStyle w:val="PL"/>
      </w:pPr>
      <w:r w:rsidRPr="00533C32">
        <w:t xml:space="preserve">                type: string</w:t>
      </w:r>
    </w:p>
    <w:p w14:paraId="3BC5FCAC" w14:textId="77777777" w:rsidR="007C4061" w:rsidRPr="00533C32" w:rsidRDefault="007C4061" w:rsidP="007C4061">
      <w:pPr>
        <w:pStyle w:val="PL"/>
      </w:pPr>
      <w:r w:rsidRPr="00533C32">
        <w:t xml:space="preserve">            Last-Modified:</w:t>
      </w:r>
    </w:p>
    <w:p w14:paraId="357B3923" w14:textId="77777777" w:rsidR="007C4061" w:rsidRPr="00533C32" w:rsidRDefault="007C4061" w:rsidP="007C4061">
      <w:pPr>
        <w:pStyle w:val="PL"/>
      </w:pPr>
      <w:r w:rsidRPr="00533C32">
        <w:t xml:space="preserve">              description: Timestamp for last modification of the resource, as described in RFC 7232, 2.2</w:t>
      </w:r>
    </w:p>
    <w:p w14:paraId="534BC7B5" w14:textId="77777777" w:rsidR="007C4061" w:rsidRPr="00533C32" w:rsidRDefault="007C4061" w:rsidP="007C4061">
      <w:pPr>
        <w:pStyle w:val="PL"/>
      </w:pPr>
      <w:r w:rsidRPr="00533C32">
        <w:t xml:space="preserve">              schema:</w:t>
      </w:r>
    </w:p>
    <w:p w14:paraId="1D395C59" w14:textId="77777777" w:rsidR="007C4061" w:rsidRPr="00533C32" w:rsidRDefault="007C4061" w:rsidP="007C4061">
      <w:pPr>
        <w:pStyle w:val="PL"/>
        <w:rPr>
          <w:lang w:eastAsia="zh-CN"/>
        </w:rPr>
      </w:pPr>
      <w:r w:rsidRPr="00533C32">
        <w:t xml:space="preserve">                type: string</w:t>
      </w:r>
    </w:p>
    <w:p w14:paraId="3C9883E5" w14:textId="77777777" w:rsidR="007C4061" w:rsidRDefault="007C4061" w:rsidP="007C4061">
      <w:pPr>
        <w:pStyle w:val="PL"/>
        <w:rPr>
          <w:lang w:eastAsia="zh-CN"/>
        </w:rPr>
      </w:pPr>
      <w:r w:rsidRPr="00533C32">
        <w:t xml:space="preserve">        default:</w:t>
      </w:r>
    </w:p>
    <w:p w14:paraId="4208BF8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A9A2D8" w14:textId="77777777" w:rsidR="007C4061" w:rsidRPr="00533C32" w:rsidRDefault="007C4061" w:rsidP="007C4061">
      <w:pPr>
        <w:pStyle w:val="PL"/>
      </w:pPr>
    </w:p>
    <w:p w14:paraId="5AD926C3" w14:textId="77777777" w:rsidR="007C4061" w:rsidRPr="00533C32" w:rsidRDefault="007C4061" w:rsidP="007C4061">
      <w:pPr>
        <w:pStyle w:val="PL"/>
      </w:pPr>
      <w:r w:rsidRPr="00533C32">
        <w:t xml:space="preserve">  /subscription-data/{ueId}/pp-data:</w:t>
      </w:r>
    </w:p>
    <w:p w14:paraId="57B0EF10" w14:textId="77777777" w:rsidR="007C4061" w:rsidRPr="00533C32" w:rsidRDefault="007C4061" w:rsidP="007C4061">
      <w:pPr>
        <w:pStyle w:val="PL"/>
      </w:pPr>
      <w:r w:rsidRPr="00533C32">
        <w:t xml:space="preserve">    get:</w:t>
      </w:r>
    </w:p>
    <w:p w14:paraId="39D02C0E" w14:textId="77777777" w:rsidR="007C4061" w:rsidRPr="00533C32" w:rsidRDefault="007C4061" w:rsidP="007C4061">
      <w:pPr>
        <w:pStyle w:val="PL"/>
      </w:pPr>
      <w:r w:rsidRPr="00533C32">
        <w:t xml:space="preserve">      summary: Read the profile of a given UE</w:t>
      </w:r>
    </w:p>
    <w:p w14:paraId="0236D681" w14:textId="77777777" w:rsidR="007C4061" w:rsidRPr="00533C32" w:rsidRDefault="007C4061" w:rsidP="007C4061">
      <w:pPr>
        <w:pStyle w:val="PL"/>
      </w:pPr>
      <w:r w:rsidRPr="00533C32">
        <w:t xml:space="preserve">      operationId: GetppData</w:t>
      </w:r>
    </w:p>
    <w:p w14:paraId="0CCFB5EF" w14:textId="77777777" w:rsidR="007C4061" w:rsidRPr="00533C32" w:rsidRDefault="007C4061" w:rsidP="007C4061">
      <w:pPr>
        <w:pStyle w:val="PL"/>
      </w:pPr>
      <w:r w:rsidRPr="00533C32">
        <w:t xml:space="preserve">      tags:</w:t>
      </w:r>
    </w:p>
    <w:p w14:paraId="1783459B" w14:textId="77777777" w:rsidR="007C4061" w:rsidRDefault="007C4061" w:rsidP="007C4061">
      <w:pPr>
        <w:pStyle w:val="PL"/>
        <w:rPr>
          <w:lang w:eastAsia="zh-CN"/>
        </w:rPr>
      </w:pPr>
      <w:r w:rsidRPr="00533C32">
        <w:t xml:space="preserve">      - Parameter Provision (Document)</w:t>
      </w:r>
    </w:p>
    <w:p w14:paraId="2212031F" w14:textId="77777777" w:rsidR="008B3231" w:rsidRDefault="008B3231" w:rsidP="008B3231">
      <w:pPr>
        <w:pStyle w:val="PL"/>
      </w:pPr>
      <w:r>
        <w:t xml:space="preserve">      security:</w:t>
      </w:r>
    </w:p>
    <w:p w14:paraId="280E9338" w14:textId="77777777" w:rsidR="008B3231" w:rsidRDefault="008B3231" w:rsidP="008B3231">
      <w:pPr>
        <w:pStyle w:val="PL"/>
      </w:pPr>
      <w:r>
        <w:t xml:space="preserve">        - {}</w:t>
      </w:r>
    </w:p>
    <w:p w14:paraId="52328A18" w14:textId="77777777" w:rsidR="008B3231" w:rsidRDefault="008B3231" w:rsidP="008B3231">
      <w:pPr>
        <w:pStyle w:val="PL"/>
      </w:pPr>
      <w:r>
        <w:t xml:space="preserve">        - oAuth2ClientCredentials:</w:t>
      </w:r>
    </w:p>
    <w:p w14:paraId="77E8AC7F" w14:textId="77777777" w:rsidR="008B3231" w:rsidRDefault="008B3231" w:rsidP="008B3231">
      <w:pPr>
        <w:pStyle w:val="PL"/>
      </w:pPr>
      <w:r>
        <w:t xml:space="preserve">          - nudr-dr</w:t>
      </w:r>
    </w:p>
    <w:p w14:paraId="342E6A57" w14:textId="77777777" w:rsidR="008B3231" w:rsidRDefault="008B3231" w:rsidP="008B3231">
      <w:pPr>
        <w:pStyle w:val="PL"/>
      </w:pPr>
      <w:r>
        <w:t xml:space="preserve">        - oAuth2ClientCredentials:</w:t>
      </w:r>
    </w:p>
    <w:p w14:paraId="73B25C27" w14:textId="77777777" w:rsidR="008B3231" w:rsidRDefault="008B3231" w:rsidP="008B3231">
      <w:pPr>
        <w:pStyle w:val="PL"/>
      </w:pPr>
      <w:r>
        <w:t xml:space="preserve">          - nudr-dr</w:t>
      </w:r>
    </w:p>
    <w:p w14:paraId="1C862820" w14:textId="77777777" w:rsidR="008B3231" w:rsidRPr="00533C32" w:rsidRDefault="008B3231" w:rsidP="008B3231">
      <w:pPr>
        <w:pStyle w:val="PL"/>
        <w:rPr>
          <w:lang w:eastAsia="zh-CN"/>
        </w:rPr>
      </w:pPr>
      <w:r>
        <w:t xml:space="preserve">          - nudr-dr:subscription-data</w:t>
      </w:r>
    </w:p>
    <w:p w14:paraId="61BE1316" w14:textId="77777777" w:rsidR="007C4061" w:rsidRPr="00533C32" w:rsidRDefault="007C4061" w:rsidP="007C4061">
      <w:pPr>
        <w:pStyle w:val="PL"/>
      </w:pPr>
      <w:r w:rsidRPr="00533C32">
        <w:t xml:space="preserve">      parameters:</w:t>
      </w:r>
    </w:p>
    <w:p w14:paraId="53EF2D6D" w14:textId="77777777" w:rsidR="007C4061" w:rsidRPr="00533C32" w:rsidRDefault="007C4061" w:rsidP="007C4061">
      <w:pPr>
        <w:pStyle w:val="PL"/>
      </w:pPr>
      <w:r w:rsidRPr="00533C32">
        <w:t xml:space="preserve">        - name: ueId</w:t>
      </w:r>
    </w:p>
    <w:p w14:paraId="19AE80CC" w14:textId="77777777" w:rsidR="007C4061" w:rsidRPr="00533C32" w:rsidRDefault="007C4061" w:rsidP="007C4061">
      <w:pPr>
        <w:pStyle w:val="PL"/>
      </w:pPr>
      <w:r w:rsidRPr="00533C32">
        <w:t xml:space="preserve">          in: path</w:t>
      </w:r>
    </w:p>
    <w:p w14:paraId="568FCF8D" w14:textId="77777777" w:rsidR="007C4061" w:rsidRPr="00533C32" w:rsidRDefault="007C4061" w:rsidP="007C4061">
      <w:pPr>
        <w:pStyle w:val="PL"/>
      </w:pPr>
      <w:r w:rsidRPr="00533C32">
        <w:t xml:space="preserve">          description: pp data for a UE</w:t>
      </w:r>
    </w:p>
    <w:p w14:paraId="661A2BF6" w14:textId="77777777" w:rsidR="007C4061" w:rsidRPr="00533C32" w:rsidRDefault="007C4061" w:rsidP="007C4061">
      <w:pPr>
        <w:pStyle w:val="PL"/>
      </w:pPr>
      <w:r w:rsidRPr="00533C32">
        <w:t xml:space="preserve">          required: true</w:t>
      </w:r>
    </w:p>
    <w:p w14:paraId="1515711C" w14:textId="77777777" w:rsidR="007C4061" w:rsidRPr="00533C32" w:rsidRDefault="007C4061" w:rsidP="007C4061">
      <w:pPr>
        <w:pStyle w:val="PL"/>
      </w:pPr>
      <w:r w:rsidRPr="00533C32">
        <w:t xml:space="preserve">          schema:</w:t>
      </w:r>
    </w:p>
    <w:p w14:paraId="72A0F27F" w14:textId="77777777" w:rsidR="007C4061" w:rsidRPr="00533C32" w:rsidRDefault="007C4061" w:rsidP="007C4061">
      <w:pPr>
        <w:pStyle w:val="PL"/>
        <w:rPr>
          <w:lang w:eastAsia="zh-CN"/>
        </w:rPr>
      </w:pPr>
      <w:r w:rsidRPr="00533C32">
        <w:t xml:space="preserve">            $ref: 'TS29571_CommonData.yaml#/components/schemas/VarUeId'</w:t>
      </w:r>
    </w:p>
    <w:p w14:paraId="2383DC3D" w14:textId="77777777" w:rsidR="007C4061" w:rsidRPr="00533C32" w:rsidRDefault="007C4061" w:rsidP="007C4061">
      <w:pPr>
        <w:pStyle w:val="PL"/>
      </w:pPr>
      <w:r w:rsidRPr="00533C32">
        <w:t xml:space="preserve">        - name: supported-features</w:t>
      </w:r>
    </w:p>
    <w:p w14:paraId="14A4CB6E" w14:textId="77777777" w:rsidR="007C4061" w:rsidRPr="00533C32" w:rsidRDefault="007C4061" w:rsidP="007C4061">
      <w:pPr>
        <w:pStyle w:val="PL"/>
      </w:pPr>
      <w:r w:rsidRPr="00533C32">
        <w:t xml:space="preserve">          in: query</w:t>
      </w:r>
    </w:p>
    <w:p w14:paraId="111D0871" w14:textId="77777777" w:rsidR="007C4061" w:rsidRPr="00533C32" w:rsidRDefault="007C4061" w:rsidP="007C4061">
      <w:pPr>
        <w:pStyle w:val="PL"/>
      </w:pPr>
      <w:r w:rsidRPr="00533C32">
        <w:t xml:space="preserve">          description: Supported Features</w:t>
      </w:r>
    </w:p>
    <w:p w14:paraId="21D9837C" w14:textId="77777777" w:rsidR="007C4061" w:rsidRPr="00533C32" w:rsidRDefault="007C4061" w:rsidP="007C4061">
      <w:pPr>
        <w:pStyle w:val="PL"/>
      </w:pPr>
      <w:r w:rsidRPr="00533C32">
        <w:t xml:space="preserve">          schema:</w:t>
      </w:r>
    </w:p>
    <w:p w14:paraId="3095FADF" w14:textId="77777777" w:rsidR="007C4061" w:rsidRPr="00533C32" w:rsidRDefault="007C4061" w:rsidP="007C4061">
      <w:pPr>
        <w:pStyle w:val="PL"/>
        <w:rPr>
          <w:lang w:eastAsia="zh-CN"/>
        </w:rPr>
      </w:pPr>
      <w:r w:rsidRPr="00533C32">
        <w:t xml:space="preserve">             $ref: 'TS29571_CommonData.yaml#/components/schemas/SupportedFeatures'</w:t>
      </w:r>
    </w:p>
    <w:p w14:paraId="04C61A27" w14:textId="77777777" w:rsidR="007C4061" w:rsidRPr="00533C32" w:rsidRDefault="007C4061" w:rsidP="007C4061">
      <w:pPr>
        <w:pStyle w:val="PL"/>
      </w:pPr>
      <w:r w:rsidRPr="00533C32">
        <w:t xml:space="preserve">        - name: If-None-Match</w:t>
      </w:r>
    </w:p>
    <w:p w14:paraId="3EE5F52D" w14:textId="77777777" w:rsidR="007C4061" w:rsidRPr="00533C32" w:rsidRDefault="007C4061" w:rsidP="007C4061">
      <w:pPr>
        <w:pStyle w:val="PL"/>
      </w:pPr>
      <w:r w:rsidRPr="00533C32">
        <w:t xml:space="preserve">          in: header</w:t>
      </w:r>
    </w:p>
    <w:p w14:paraId="16FBA33B" w14:textId="77777777" w:rsidR="007C4061" w:rsidRPr="00533C32" w:rsidRDefault="007C4061" w:rsidP="007C4061">
      <w:pPr>
        <w:pStyle w:val="PL"/>
      </w:pPr>
      <w:r w:rsidRPr="00533C32">
        <w:t xml:space="preserve">          description: Validator for conditional requests, as described in RFC 7232, 3.2</w:t>
      </w:r>
    </w:p>
    <w:p w14:paraId="4EB1C6C7" w14:textId="77777777" w:rsidR="007C4061" w:rsidRPr="00533C32" w:rsidRDefault="007C4061" w:rsidP="007C4061">
      <w:pPr>
        <w:pStyle w:val="PL"/>
      </w:pPr>
      <w:r w:rsidRPr="00533C32">
        <w:t xml:space="preserve">          schema:</w:t>
      </w:r>
    </w:p>
    <w:p w14:paraId="1523B0EA" w14:textId="77777777" w:rsidR="007C4061" w:rsidRPr="00533C32" w:rsidRDefault="007C4061" w:rsidP="007C4061">
      <w:pPr>
        <w:pStyle w:val="PL"/>
      </w:pPr>
      <w:r w:rsidRPr="00533C32">
        <w:t xml:space="preserve">            type: string</w:t>
      </w:r>
    </w:p>
    <w:p w14:paraId="1546B4B6" w14:textId="77777777" w:rsidR="007C4061" w:rsidRPr="00533C32" w:rsidRDefault="007C4061" w:rsidP="007C4061">
      <w:pPr>
        <w:pStyle w:val="PL"/>
      </w:pPr>
      <w:r w:rsidRPr="00533C32">
        <w:t xml:space="preserve">        - name: If-Modified-Since</w:t>
      </w:r>
    </w:p>
    <w:p w14:paraId="548F6A54" w14:textId="77777777" w:rsidR="007C4061" w:rsidRPr="00533C32" w:rsidRDefault="007C4061" w:rsidP="007C4061">
      <w:pPr>
        <w:pStyle w:val="PL"/>
      </w:pPr>
      <w:r w:rsidRPr="00533C32">
        <w:t xml:space="preserve">          in: header</w:t>
      </w:r>
    </w:p>
    <w:p w14:paraId="1CEF0BE8" w14:textId="77777777" w:rsidR="007C4061" w:rsidRPr="00533C32" w:rsidRDefault="007C4061" w:rsidP="007C4061">
      <w:pPr>
        <w:pStyle w:val="PL"/>
      </w:pPr>
      <w:r w:rsidRPr="00533C32">
        <w:t xml:space="preserve">          description: Validator for conditional requests, as described in RFC 7232, 3.3</w:t>
      </w:r>
    </w:p>
    <w:p w14:paraId="19A892A2" w14:textId="77777777" w:rsidR="007C4061" w:rsidRPr="00533C32" w:rsidRDefault="007C4061" w:rsidP="007C4061">
      <w:pPr>
        <w:pStyle w:val="PL"/>
      </w:pPr>
      <w:r w:rsidRPr="00533C32">
        <w:t xml:space="preserve">          schema:</w:t>
      </w:r>
    </w:p>
    <w:p w14:paraId="730E1209" w14:textId="77777777" w:rsidR="007C4061" w:rsidRPr="00533C32" w:rsidRDefault="007C4061" w:rsidP="007C4061">
      <w:pPr>
        <w:pStyle w:val="PL"/>
        <w:rPr>
          <w:lang w:eastAsia="zh-CN"/>
        </w:rPr>
      </w:pPr>
      <w:r w:rsidRPr="00533C32">
        <w:t xml:space="preserve">            type: string</w:t>
      </w:r>
    </w:p>
    <w:p w14:paraId="7DD6E484" w14:textId="77777777" w:rsidR="007C4061" w:rsidRPr="00533C32" w:rsidRDefault="007C4061" w:rsidP="007C4061">
      <w:pPr>
        <w:pStyle w:val="PL"/>
      </w:pPr>
      <w:r w:rsidRPr="00533C32">
        <w:t xml:space="preserve">      responses:</w:t>
      </w:r>
    </w:p>
    <w:p w14:paraId="3809A8E5" w14:textId="77777777" w:rsidR="007C4061" w:rsidRPr="00533C32" w:rsidRDefault="007C4061" w:rsidP="007C4061">
      <w:pPr>
        <w:pStyle w:val="PL"/>
      </w:pPr>
      <w:r w:rsidRPr="00533C32">
        <w:t xml:space="preserve">        '200':</w:t>
      </w:r>
    </w:p>
    <w:p w14:paraId="65A1264A" w14:textId="77777777" w:rsidR="007C4061" w:rsidRPr="00533C32" w:rsidRDefault="007C4061" w:rsidP="007C4061">
      <w:pPr>
        <w:pStyle w:val="PL"/>
      </w:pPr>
      <w:r w:rsidRPr="00533C32">
        <w:t xml:space="preserve">          description: Expected response to a valid request</w:t>
      </w:r>
    </w:p>
    <w:p w14:paraId="7246E190" w14:textId="77777777" w:rsidR="007C4061" w:rsidRPr="00533C32" w:rsidRDefault="007C4061" w:rsidP="007C4061">
      <w:pPr>
        <w:pStyle w:val="PL"/>
      </w:pPr>
      <w:r w:rsidRPr="00533C32">
        <w:lastRenderedPageBreak/>
        <w:t xml:space="preserve">          content:</w:t>
      </w:r>
    </w:p>
    <w:p w14:paraId="244834BF" w14:textId="77777777" w:rsidR="007C4061" w:rsidRPr="00533C32" w:rsidRDefault="007C4061" w:rsidP="007C4061">
      <w:pPr>
        <w:pStyle w:val="PL"/>
      </w:pPr>
      <w:r w:rsidRPr="00533C32">
        <w:t xml:space="preserve">            application/json:</w:t>
      </w:r>
    </w:p>
    <w:p w14:paraId="011C385D" w14:textId="77777777" w:rsidR="007C4061" w:rsidRPr="00533C32" w:rsidRDefault="007C4061" w:rsidP="007C4061">
      <w:pPr>
        <w:pStyle w:val="PL"/>
      </w:pPr>
      <w:r w:rsidRPr="00533C32">
        <w:t xml:space="preserve">              schema:</w:t>
      </w:r>
    </w:p>
    <w:p w14:paraId="32AB0B5F" w14:textId="77777777" w:rsidR="007C4061" w:rsidRPr="00533C32" w:rsidRDefault="007C4061" w:rsidP="007C4061">
      <w:pPr>
        <w:pStyle w:val="PL"/>
        <w:rPr>
          <w:lang w:eastAsia="zh-CN"/>
        </w:rPr>
      </w:pPr>
      <w:r w:rsidRPr="00533C32">
        <w:t xml:space="preserve">                $ref: '#/components/schemas/PpData'</w:t>
      </w:r>
    </w:p>
    <w:p w14:paraId="66E00F35" w14:textId="77777777" w:rsidR="007C4061" w:rsidRPr="00533C32" w:rsidRDefault="007C4061" w:rsidP="007C4061">
      <w:pPr>
        <w:pStyle w:val="PL"/>
      </w:pPr>
      <w:r w:rsidRPr="00533C32">
        <w:t xml:space="preserve">          headers:</w:t>
      </w:r>
    </w:p>
    <w:p w14:paraId="3CB44579" w14:textId="77777777" w:rsidR="007C4061" w:rsidRPr="00533C32" w:rsidRDefault="007C4061" w:rsidP="007C4061">
      <w:pPr>
        <w:pStyle w:val="PL"/>
      </w:pPr>
      <w:r w:rsidRPr="00533C32">
        <w:t xml:space="preserve">            Cache-Control:</w:t>
      </w:r>
    </w:p>
    <w:p w14:paraId="6ADA139D" w14:textId="77777777" w:rsidR="007C4061" w:rsidRPr="00533C32" w:rsidRDefault="007C4061" w:rsidP="007C4061">
      <w:pPr>
        <w:pStyle w:val="PL"/>
      </w:pPr>
      <w:r w:rsidRPr="00533C32">
        <w:t xml:space="preserve">              description: Cache-Control containing max-age, as described in RFC 7234, 5.2</w:t>
      </w:r>
    </w:p>
    <w:p w14:paraId="4B2F5403" w14:textId="77777777" w:rsidR="007C4061" w:rsidRPr="00533C32" w:rsidRDefault="007C4061" w:rsidP="007C4061">
      <w:pPr>
        <w:pStyle w:val="PL"/>
      </w:pPr>
      <w:r w:rsidRPr="00533C32">
        <w:t xml:space="preserve">              schema:</w:t>
      </w:r>
    </w:p>
    <w:p w14:paraId="71B6D92B" w14:textId="77777777" w:rsidR="007C4061" w:rsidRPr="00533C32" w:rsidRDefault="007C4061" w:rsidP="007C4061">
      <w:pPr>
        <w:pStyle w:val="PL"/>
      </w:pPr>
      <w:r w:rsidRPr="00533C32">
        <w:t xml:space="preserve">                type: string</w:t>
      </w:r>
    </w:p>
    <w:p w14:paraId="0EB63DE9" w14:textId="77777777" w:rsidR="007C4061" w:rsidRPr="00533C32" w:rsidRDefault="007C4061" w:rsidP="007C4061">
      <w:pPr>
        <w:pStyle w:val="PL"/>
      </w:pPr>
      <w:r w:rsidRPr="00533C32">
        <w:t xml:space="preserve">            ETag:</w:t>
      </w:r>
    </w:p>
    <w:p w14:paraId="0071CDB8" w14:textId="77777777" w:rsidR="007C4061" w:rsidRPr="00533C32" w:rsidRDefault="007C4061" w:rsidP="007C4061">
      <w:pPr>
        <w:pStyle w:val="PL"/>
      </w:pPr>
      <w:r w:rsidRPr="00533C32">
        <w:t xml:space="preserve">              description: Entity Tag, containing a strong validator, as described in RFC 7232, 2.3</w:t>
      </w:r>
    </w:p>
    <w:p w14:paraId="28EDB68E" w14:textId="77777777" w:rsidR="007C4061" w:rsidRPr="00533C32" w:rsidRDefault="007C4061" w:rsidP="007C4061">
      <w:pPr>
        <w:pStyle w:val="PL"/>
      </w:pPr>
      <w:r w:rsidRPr="00533C32">
        <w:t xml:space="preserve">              schema:</w:t>
      </w:r>
    </w:p>
    <w:p w14:paraId="42812D98" w14:textId="77777777" w:rsidR="007C4061" w:rsidRPr="00533C32" w:rsidRDefault="007C4061" w:rsidP="007C4061">
      <w:pPr>
        <w:pStyle w:val="PL"/>
      </w:pPr>
      <w:r w:rsidRPr="00533C32">
        <w:t xml:space="preserve">                type: string</w:t>
      </w:r>
    </w:p>
    <w:p w14:paraId="70BEF48C" w14:textId="77777777" w:rsidR="007C4061" w:rsidRPr="00533C32" w:rsidRDefault="007C4061" w:rsidP="007C4061">
      <w:pPr>
        <w:pStyle w:val="PL"/>
      </w:pPr>
      <w:r w:rsidRPr="00533C32">
        <w:t xml:space="preserve">            Last-Modified:</w:t>
      </w:r>
    </w:p>
    <w:p w14:paraId="68B89C96" w14:textId="77777777" w:rsidR="007C4061" w:rsidRPr="00533C32" w:rsidRDefault="007C4061" w:rsidP="007C4061">
      <w:pPr>
        <w:pStyle w:val="PL"/>
      </w:pPr>
      <w:r w:rsidRPr="00533C32">
        <w:t xml:space="preserve">              description: Timestamp for last modification of the resource, as described in RFC 7232, 2.2</w:t>
      </w:r>
    </w:p>
    <w:p w14:paraId="0D5C1EE8" w14:textId="77777777" w:rsidR="007C4061" w:rsidRPr="00533C32" w:rsidRDefault="007C4061" w:rsidP="007C4061">
      <w:pPr>
        <w:pStyle w:val="PL"/>
      </w:pPr>
      <w:r w:rsidRPr="00533C32">
        <w:t xml:space="preserve">              schema:</w:t>
      </w:r>
    </w:p>
    <w:p w14:paraId="221A59CA" w14:textId="77777777" w:rsidR="007C4061" w:rsidRPr="00533C32" w:rsidRDefault="007C4061" w:rsidP="007C4061">
      <w:pPr>
        <w:pStyle w:val="PL"/>
        <w:rPr>
          <w:lang w:eastAsia="zh-CN"/>
        </w:rPr>
      </w:pPr>
      <w:r w:rsidRPr="00533C32">
        <w:t xml:space="preserve">                type: string</w:t>
      </w:r>
    </w:p>
    <w:p w14:paraId="67F35400" w14:textId="77777777" w:rsidR="007C4061" w:rsidRPr="00533C32" w:rsidRDefault="007C4061" w:rsidP="007C4061">
      <w:pPr>
        <w:pStyle w:val="PL"/>
      </w:pPr>
      <w:r w:rsidRPr="00533C32">
        <w:t xml:space="preserve">        '403':</w:t>
      </w:r>
    </w:p>
    <w:p w14:paraId="7CEA77FC" w14:textId="77777777" w:rsidR="007C4061" w:rsidRPr="00533C32" w:rsidRDefault="007C4061" w:rsidP="007C4061">
      <w:pPr>
        <w:pStyle w:val="PL"/>
      </w:pPr>
      <w:r w:rsidRPr="00533C32">
        <w:t xml:space="preserve">          description: Forbidden</w:t>
      </w:r>
    </w:p>
    <w:p w14:paraId="4A0A05A4" w14:textId="77777777" w:rsidR="007C4061" w:rsidRPr="00533C32" w:rsidRDefault="007C4061" w:rsidP="007C4061">
      <w:pPr>
        <w:pStyle w:val="PL"/>
      </w:pPr>
      <w:r w:rsidRPr="00533C32">
        <w:t xml:space="preserve">          content:</w:t>
      </w:r>
    </w:p>
    <w:p w14:paraId="7D875198" w14:textId="77777777" w:rsidR="007C4061" w:rsidRPr="00533C32" w:rsidRDefault="007C4061" w:rsidP="007C4061">
      <w:pPr>
        <w:pStyle w:val="PL"/>
      </w:pPr>
      <w:r w:rsidRPr="00533C32">
        <w:t xml:space="preserve">            application/problem+json:</w:t>
      </w:r>
    </w:p>
    <w:p w14:paraId="4B523F6F" w14:textId="77777777" w:rsidR="007C4061" w:rsidRPr="00533C32" w:rsidRDefault="007C4061" w:rsidP="007C4061">
      <w:pPr>
        <w:pStyle w:val="PL"/>
      </w:pPr>
      <w:r w:rsidRPr="00533C32">
        <w:t xml:space="preserve">              schema:</w:t>
      </w:r>
    </w:p>
    <w:p w14:paraId="2D58720C" w14:textId="77777777" w:rsidR="007C4061" w:rsidRPr="00533C32" w:rsidRDefault="007C4061" w:rsidP="007C4061">
      <w:pPr>
        <w:pStyle w:val="PL"/>
        <w:rPr>
          <w:lang w:eastAsia="zh-CN"/>
        </w:rPr>
      </w:pPr>
      <w:r w:rsidRPr="00533C32">
        <w:t xml:space="preserve">                $ref: 'TS29571_CommonData.yaml#/components/schemas/ProblemDetails'</w:t>
      </w:r>
    </w:p>
    <w:p w14:paraId="351BFF57" w14:textId="77777777" w:rsidR="007C4061" w:rsidRDefault="007C4061" w:rsidP="007C4061">
      <w:pPr>
        <w:pStyle w:val="PL"/>
        <w:rPr>
          <w:lang w:eastAsia="zh-CN"/>
        </w:rPr>
      </w:pPr>
      <w:r w:rsidRPr="00533C32">
        <w:t xml:space="preserve">        default:</w:t>
      </w:r>
    </w:p>
    <w:p w14:paraId="0E1F834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FCDA84" w14:textId="77777777" w:rsidR="00A0150A" w:rsidRDefault="00A0150A" w:rsidP="007C4061">
      <w:pPr>
        <w:pStyle w:val="PL"/>
        <w:rPr>
          <w:lang w:eastAsia="zh-CN"/>
        </w:rPr>
      </w:pPr>
    </w:p>
    <w:p w14:paraId="2457E6FA" w14:textId="77777777" w:rsidR="007C4061" w:rsidRPr="00533C32" w:rsidRDefault="007C4061" w:rsidP="007C4061">
      <w:pPr>
        <w:pStyle w:val="PL"/>
      </w:pPr>
      <w:r w:rsidRPr="00533C32">
        <w:t xml:space="preserve">    patch:</w:t>
      </w:r>
    </w:p>
    <w:p w14:paraId="5B44C34F"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78059A44"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09FC2A7A" w14:textId="77777777" w:rsidR="007C4061" w:rsidRPr="00533C32" w:rsidRDefault="007C4061" w:rsidP="007C4061">
      <w:pPr>
        <w:pStyle w:val="PL"/>
      </w:pPr>
      <w:r w:rsidRPr="00533C32">
        <w:t xml:space="preserve">      tags:</w:t>
      </w:r>
    </w:p>
    <w:p w14:paraId="29F642E5" w14:textId="77777777" w:rsidR="007C4061" w:rsidRDefault="007C4061" w:rsidP="007C4061">
      <w:pPr>
        <w:pStyle w:val="PL"/>
        <w:rPr>
          <w:lang w:eastAsia="zh-CN"/>
        </w:rPr>
      </w:pPr>
      <w:r w:rsidRPr="00533C32">
        <w:t xml:space="preserve">        - </w:t>
      </w:r>
      <w:r w:rsidRPr="00533C32">
        <w:rPr>
          <w:lang w:eastAsia="zh-CN"/>
        </w:rPr>
        <w:t>ProvisionedParameter</w:t>
      </w:r>
      <w:r w:rsidRPr="00533C32">
        <w:t>Data (Document)</w:t>
      </w:r>
    </w:p>
    <w:p w14:paraId="677103FC" w14:textId="77777777" w:rsidR="008B3231" w:rsidRDefault="008B3231" w:rsidP="008B3231">
      <w:pPr>
        <w:pStyle w:val="PL"/>
      </w:pPr>
      <w:r>
        <w:t xml:space="preserve">      security:</w:t>
      </w:r>
    </w:p>
    <w:p w14:paraId="75B2CE9C" w14:textId="77777777" w:rsidR="008B3231" w:rsidRDefault="008B3231" w:rsidP="008B3231">
      <w:pPr>
        <w:pStyle w:val="PL"/>
      </w:pPr>
      <w:r>
        <w:t xml:space="preserve">        - {}</w:t>
      </w:r>
    </w:p>
    <w:p w14:paraId="67AD1E5F" w14:textId="77777777" w:rsidR="008B3231" w:rsidRDefault="008B3231" w:rsidP="008B3231">
      <w:pPr>
        <w:pStyle w:val="PL"/>
      </w:pPr>
      <w:r>
        <w:t xml:space="preserve">        - oAuth2ClientCredentials:</w:t>
      </w:r>
    </w:p>
    <w:p w14:paraId="77730B55" w14:textId="77777777" w:rsidR="008B3231" w:rsidRDefault="008B3231" w:rsidP="008B3231">
      <w:pPr>
        <w:pStyle w:val="PL"/>
      </w:pPr>
      <w:r>
        <w:t xml:space="preserve">          - nudr-dr</w:t>
      </w:r>
    </w:p>
    <w:p w14:paraId="1386C081" w14:textId="77777777" w:rsidR="008B3231" w:rsidRDefault="008B3231" w:rsidP="008B3231">
      <w:pPr>
        <w:pStyle w:val="PL"/>
      </w:pPr>
      <w:r>
        <w:t xml:space="preserve">        - oAuth2ClientCredentials:</w:t>
      </w:r>
    </w:p>
    <w:p w14:paraId="3393DBD2" w14:textId="77777777" w:rsidR="008B3231" w:rsidRDefault="008B3231" w:rsidP="008B3231">
      <w:pPr>
        <w:pStyle w:val="PL"/>
      </w:pPr>
      <w:r>
        <w:t xml:space="preserve">          - nudr-dr</w:t>
      </w:r>
    </w:p>
    <w:p w14:paraId="4A64E1A7" w14:textId="77777777" w:rsidR="008B3231" w:rsidRPr="00533C32" w:rsidRDefault="008B3231" w:rsidP="008B3231">
      <w:pPr>
        <w:pStyle w:val="PL"/>
        <w:rPr>
          <w:lang w:eastAsia="zh-CN"/>
        </w:rPr>
      </w:pPr>
      <w:r>
        <w:t xml:space="preserve">          - nudr-dr:subscription-data</w:t>
      </w:r>
    </w:p>
    <w:p w14:paraId="1B319FC2" w14:textId="77777777" w:rsidR="007C4061" w:rsidRPr="00533C32" w:rsidRDefault="007C4061" w:rsidP="007C4061">
      <w:pPr>
        <w:pStyle w:val="PL"/>
      </w:pPr>
      <w:r w:rsidRPr="00533C32">
        <w:t xml:space="preserve">      parameters:</w:t>
      </w:r>
    </w:p>
    <w:p w14:paraId="59CA9204" w14:textId="77777777" w:rsidR="007C4061" w:rsidRPr="00533C32" w:rsidRDefault="007C4061" w:rsidP="007C4061">
      <w:pPr>
        <w:pStyle w:val="PL"/>
      </w:pPr>
      <w:r w:rsidRPr="00533C32">
        <w:t xml:space="preserve">        - name: ueId</w:t>
      </w:r>
    </w:p>
    <w:p w14:paraId="4B509AAA" w14:textId="77777777" w:rsidR="007C4061" w:rsidRPr="00533C32" w:rsidRDefault="007C4061" w:rsidP="007C4061">
      <w:pPr>
        <w:pStyle w:val="PL"/>
      </w:pPr>
      <w:r w:rsidRPr="00533C32">
        <w:t xml:space="preserve">          in: path</w:t>
      </w:r>
    </w:p>
    <w:p w14:paraId="6E4A4538" w14:textId="77777777" w:rsidR="007C4061" w:rsidRPr="00533C32" w:rsidRDefault="007C4061" w:rsidP="007C4061">
      <w:pPr>
        <w:pStyle w:val="PL"/>
      </w:pPr>
      <w:r w:rsidRPr="00533C32">
        <w:t xml:space="preserve">          description: pp data for a UE</w:t>
      </w:r>
    </w:p>
    <w:p w14:paraId="324E70E7" w14:textId="77777777" w:rsidR="007C4061" w:rsidRPr="00533C32" w:rsidRDefault="007C4061" w:rsidP="007C4061">
      <w:pPr>
        <w:pStyle w:val="PL"/>
      </w:pPr>
      <w:r w:rsidRPr="00533C32">
        <w:t xml:space="preserve">          required: true</w:t>
      </w:r>
    </w:p>
    <w:p w14:paraId="064E15A1" w14:textId="77777777" w:rsidR="007C4061" w:rsidRPr="00533C32" w:rsidRDefault="007C4061" w:rsidP="007C4061">
      <w:pPr>
        <w:pStyle w:val="PL"/>
      </w:pPr>
      <w:r w:rsidRPr="00533C32">
        <w:t xml:space="preserve">          schema:</w:t>
      </w:r>
    </w:p>
    <w:p w14:paraId="7CA06E71" w14:textId="77777777" w:rsidR="007C4061" w:rsidRDefault="007C4061" w:rsidP="007C4061">
      <w:pPr>
        <w:pStyle w:val="PL"/>
        <w:rPr>
          <w:lang w:eastAsia="zh-CN"/>
        </w:rPr>
      </w:pPr>
      <w:r w:rsidRPr="00533C32">
        <w:t xml:space="preserve">            $ref: 'TS29571_CommonData.yaml#/components/schemas/VarUeId'</w:t>
      </w:r>
    </w:p>
    <w:p w14:paraId="31B9E4A8" w14:textId="77777777" w:rsidR="007C4061" w:rsidRPr="002857AD" w:rsidRDefault="007C4061" w:rsidP="007C4061">
      <w:pPr>
        <w:pStyle w:val="PL"/>
      </w:pPr>
      <w:r w:rsidRPr="002857AD">
        <w:t xml:space="preserve">        - name: supported-features</w:t>
      </w:r>
    </w:p>
    <w:p w14:paraId="4385C165" w14:textId="77777777" w:rsidR="007C4061" w:rsidRPr="002857AD" w:rsidRDefault="007C4061" w:rsidP="007C4061">
      <w:pPr>
        <w:pStyle w:val="PL"/>
      </w:pPr>
      <w:r w:rsidRPr="002857AD">
        <w:t xml:space="preserve">          in: query</w:t>
      </w:r>
    </w:p>
    <w:p w14:paraId="7D591AA7" w14:textId="77777777" w:rsidR="007C4061" w:rsidRPr="002857AD" w:rsidRDefault="007C4061" w:rsidP="007C4061">
      <w:pPr>
        <w:pStyle w:val="PL"/>
      </w:pPr>
      <w:r w:rsidRPr="002857AD">
        <w:t xml:space="preserve">          description: Features required to be supported by the target NF</w:t>
      </w:r>
    </w:p>
    <w:p w14:paraId="5E606623" w14:textId="77777777" w:rsidR="007C4061" w:rsidRPr="002857AD" w:rsidRDefault="007C4061" w:rsidP="007C4061">
      <w:pPr>
        <w:pStyle w:val="PL"/>
      </w:pPr>
      <w:r w:rsidRPr="002857AD">
        <w:t xml:space="preserve">          schema:</w:t>
      </w:r>
    </w:p>
    <w:p w14:paraId="333B3517" w14:textId="77777777" w:rsidR="007C4061" w:rsidRPr="00533C32" w:rsidRDefault="007C4061" w:rsidP="007C4061">
      <w:pPr>
        <w:pStyle w:val="PL"/>
        <w:rPr>
          <w:lang w:eastAsia="zh-CN"/>
        </w:rPr>
      </w:pPr>
      <w:r w:rsidRPr="002857AD">
        <w:t xml:space="preserve">            $ref: 'TS29571_CommonData.yaml#/components/schemas/SupportedFeatures'</w:t>
      </w:r>
    </w:p>
    <w:p w14:paraId="01708E2C" w14:textId="77777777" w:rsidR="007C4061" w:rsidRPr="00533C32" w:rsidRDefault="007C4061" w:rsidP="007C4061">
      <w:pPr>
        <w:pStyle w:val="PL"/>
        <w:rPr>
          <w:lang w:eastAsia="zh-CN"/>
        </w:rPr>
      </w:pPr>
      <w:r w:rsidRPr="00533C32">
        <w:t xml:space="preserve">      requestBody:</w:t>
      </w:r>
    </w:p>
    <w:p w14:paraId="560AE727" w14:textId="77777777" w:rsidR="007C4061" w:rsidRPr="00533C32" w:rsidRDefault="007C4061" w:rsidP="007C4061">
      <w:pPr>
        <w:pStyle w:val="PL"/>
      </w:pPr>
      <w:r w:rsidRPr="00533C32">
        <w:t xml:space="preserve">        content:</w:t>
      </w:r>
    </w:p>
    <w:p w14:paraId="7B52B3B5" w14:textId="77777777" w:rsidR="007C4061" w:rsidRPr="00533C32" w:rsidRDefault="007C4061" w:rsidP="007C4061">
      <w:pPr>
        <w:pStyle w:val="PL"/>
      </w:pPr>
      <w:r w:rsidRPr="00533C32">
        <w:t xml:space="preserve">          application/json-patch+json:</w:t>
      </w:r>
    </w:p>
    <w:p w14:paraId="2EC52BAE" w14:textId="77777777" w:rsidR="007C4061" w:rsidRPr="00533C32" w:rsidRDefault="007C4061" w:rsidP="007C4061">
      <w:pPr>
        <w:pStyle w:val="PL"/>
      </w:pPr>
      <w:r w:rsidRPr="00533C32">
        <w:t xml:space="preserve">            schema:</w:t>
      </w:r>
    </w:p>
    <w:p w14:paraId="5D296EAD" w14:textId="77777777" w:rsidR="007C4061" w:rsidRPr="00533C32" w:rsidRDefault="007C4061" w:rsidP="007C4061">
      <w:pPr>
        <w:pStyle w:val="PL"/>
      </w:pPr>
      <w:r w:rsidRPr="00533C32">
        <w:t xml:space="preserve">              type: array</w:t>
      </w:r>
    </w:p>
    <w:p w14:paraId="1987D318" w14:textId="77777777" w:rsidR="007C4061" w:rsidRPr="00533C32" w:rsidRDefault="007C4061" w:rsidP="007C4061">
      <w:pPr>
        <w:pStyle w:val="PL"/>
      </w:pPr>
      <w:r w:rsidRPr="00533C32">
        <w:t xml:space="preserve">              items:</w:t>
      </w:r>
    </w:p>
    <w:p w14:paraId="0AB9F6F2" w14:textId="77777777" w:rsidR="007C4061" w:rsidRPr="00533C32" w:rsidRDefault="007C4061" w:rsidP="007C4061">
      <w:pPr>
        <w:pStyle w:val="PL"/>
      </w:pPr>
      <w:r w:rsidRPr="00533C32">
        <w:t xml:space="preserve">                $ref: 'TS29571_CommonData.yaml#/components/schemas/PatchItem'</w:t>
      </w:r>
    </w:p>
    <w:p w14:paraId="1B43505F" w14:textId="77777777" w:rsidR="007C4061" w:rsidRPr="00533C32" w:rsidRDefault="007C4061" w:rsidP="007C4061">
      <w:pPr>
        <w:pStyle w:val="PL"/>
      </w:pPr>
      <w:r w:rsidRPr="00533C32">
        <w:t xml:space="preserve">        required: true</w:t>
      </w:r>
    </w:p>
    <w:p w14:paraId="006F17AB" w14:textId="77777777" w:rsidR="007C4061" w:rsidRPr="00533C32" w:rsidRDefault="007C4061" w:rsidP="007C4061">
      <w:pPr>
        <w:pStyle w:val="PL"/>
      </w:pPr>
      <w:r w:rsidRPr="00533C32">
        <w:t xml:space="preserve">      responses:</w:t>
      </w:r>
    </w:p>
    <w:p w14:paraId="40EBB5B7" w14:textId="77777777" w:rsidR="007C4061" w:rsidRPr="00533C32" w:rsidRDefault="007C4061" w:rsidP="007C4061">
      <w:pPr>
        <w:pStyle w:val="PL"/>
      </w:pPr>
      <w:r w:rsidRPr="00533C32">
        <w:t xml:space="preserve">        '204':</w:t>
      </w:r>
    </w:p>
    <w:p w14:paraId="2DA708F8" w14:textId="77777777" w:rsidR="007C4061" w:rsidRPr="00533C32" w:rsidRDefault="007C4061" w:rsidP="007C4061">
      <w:pPr>
        <w:pStyle w:val="PL"/>
      </w:pPr>
      <w:r w:rsidRPr="00533C32">
        <w:t xml:space="preserve">          description: Expected response to a valid request</w:t>
      </w:r>
    </w:p>
    <w:p w14:paraId="7C0FEF14" w14:textId="77777777" w:rsidR="007C4061" w:rsidRDefault="007C4061" w:rsidP="007C4061">
      <w:pPr>
        <w:pStyle w:val="PL"/>
        <w:rPr>
          <w:lang w:eastAsia="zh-CN"/>
        </w:rPr>
      </w:pPr>
      <w:r>
        <w:rPr>
          <w:rFonts w:hint="eastAsia"/>
          <w:lang w:eastAsia="zh-CN"/>
        </w:rPr>
        <w:t xml:space="preserve">        '200':</w:t>
      </w:r>
    </w:p>
    <w:p w14:paraId="0A53BC11" w14:textId="77777777" w:rsidR="007C4061" w:rsidRPr="000B71E3" w:rsidRDefault="007C4061" w:rsidP="007C4061">
      <w:pPr>
        <w:pStyle w:val="PL"/>
      </w:pPr>
      <w:r w:rsidRPr="000B71E3">
        <w:t xml:space="preserve">          description: Expected response to a valid request</w:t>
      </w:r>
    </w:p>
    <w:p w14:paraId="49629DEF" w14:textId="77777777" w:rsidR="007C4061" w:rsidRPr="000B71E3" w:rsidRDefault="007C4061" w:rsidP="007C4061">
      <w:pPr>
        <w:pStyle w:val="PL"/>
      </w:pPr>
      <w:r w:rsidRPr="000B71E3">
        <w:t xml:space="preserve">          content:</w:t>
      </w:r>
    </w:p>
    <w:p w14:paraId="6751B7C8" w14:textId="77777777" w:rsidR="007C4061" w:rsidRPr="000B71E3" w:rsidRDefault="007C4061" w:rsidP="007C4061">
      <w:pPr>
        <w:pStyle w:val="PL"/>
      </w:pPr>
      <w:r w:rsidRPr="000B71E3">
        <w:t xml:space="preserve">            application/json:</w:t>
      </w:r>
    </w:p>
    <w:p w14:paraId="45046B51" w14:textId="77777777" w:rsidR="007C4061" w:rsidRPr="000B71E3" w:rsidRDefault="007C4061" w:rsidP="007C4061">
      <w:pPr>
        <w:pStyle w:val="PL"/>
      </w:pPr>
      <w:r w:rsidRPr="000B71E3">
        <w:t xml:space="preserve">              schema:</w:t>
      </w:r>
    </w:p>
    <w:p w14:paraId="5595DF5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1A5C912"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001FA7C9" w14:textId="77777777" w:rsidR="007C4061" w:rsidRPr="00533C32" w:rsidRDefault="007C4061" w:rsidP="007C4061">
      <w:pPr>
        <w:pStyle w:val="PL"/>
      </w:pPr>
      <w:r w:rsidRPr="00533C32">
        <w:t xml:space="preserve">          description: modification is rejected</w:t>
      </w:r>
    </w:p>
    <w:p w14:paraId="59748164" w14:textId="77777777" w:rsidR="007C4061" w:rsidRPr="00533C32" w:rsidRDefault="007C4061" w:rsidP="007C4061">
      <w:pPr>
        <w:pStyle w:val="PL"/>
      </w:pPr>
      <w:r w:rsidRPr="00533C32">
        <w:t xml:space="preserve">          content:</w:t>
      </w:r>
    </w:p>
    <w:p w14:paraId="6594BC15" w14:textId="77777777" w:rsidR="007C4061" w:rsidRPr="00533C32" w:rsidRDefault="007C4061" w:rsidP="007C4061">
      <w:pPr>
        <w:pStyle w:val="PL"/>
      </w:pPr>
      <w:r w:rsidRPr="00533C32">
        <w:t xml:space="preserve">            application/problem+json:</w:t>
      </w:r>
    </w:p>
    <w:p w14:paraId="1600694B" w14:textId="77777777" w:rsidR="007C4061" w:rsidRPr="00533C32" w:rsidRDefault="007C4061" w:rsidP="007C4061">
      <w:pPr>
        <w:pStyle w:val="PL"/>
      </w:pPr>
      <w:r w:rsidRPr="00533C32">
        <w:t xml:space="preserve">              schema:</w:t>
      </w:r>
    </w:p>
    <w:p w14:paraId="28D418CC" w14:textId="77777777" w:rsidR="007C4061" w:rsidRPr="00533C32" w:rsidRDefault="007C4061" w:rsidP="007C4061">
      <w:pPr>
        <w:pStyle w:val="PL"/>
      </w:pPr>
      <w:r w:rsidRPr="00533C32">
        <w:t xml:space="preserve">                $ref: 'TS29571_CommonData.yaml#/components/schemas/ProblemDetails'</w:t>
      </w:r>
    </w:p>
    <w:p w14:paraId="6BC80693" w14:textId="77777777" w:rsidR="007C4061" w:rsidRDefault="007C4061" w:rsidP="007C4061">
      <w:pPr>
        <w:pStyle w:val="PL"/>
        <w:rPr>
          <w:lang w:eastAsia="zh-CN"/>
        </w:rPr>
      </w:pPr>
      <w:r w:rsidRPr="00533C32">
        <w:t xml:space="preserve">        default:</w:t>
      </w:r>
    </w:p>
    <w:p w14:paraId="73B125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DFE08AD" w14:textId="77777777" w:rsidR="007C4061" w:rsidRPr="00533C32" w:rsidRDefault="007C4061" w:rsidP="007C4061">
      <w:pPr>
        <w:pStyle w:val="PL"/>
      </w:pPr>
    </w:p>
    <w:p w14:paraId="459FB7AE" w14:textId="77777777" w:rsidR="007C4061" w:rsidRPr="00533C32" w:rsidRDefault="007C4061" w:rsidP="007C4061">
      <w:pPr>
        <w:pStyle w:val="PL"/>
      </w:pPr>
      <w:r w:rsidRPr="00533C32">
        <w:t xml:space="preserve">  /subscription-data/{ueId}/context-data/ee-subscriptions:</w:t>
      </w:r>
    </w:p>
    <w:p w14:paraId="1B56582B" w14:textId="77777777" w:rsidR="007C4061" w:rsidRPr="00533C32" w:rsidRDefault="007C4061" w:rsidP="007C4061">
      <w:pPr>
        <w:pStyle w:val="PL"/>
      </w:pPr>
      <w:r w:rsidRPr="00533C32">
        <w:lastRenderedPageBreak/>
        <w:t xml:space="preserve">    get:</w:t>
      </w:r>
    </w:p>
    <w:p w14:paraId="5A8127CF" w14:textId="77777777" w:rsidR="007C4061" w:rsidRPr="00533C32" w:rsidRDefault="007C4061" w:rsidP="007C4061">
      <w:pPr>
        <w:pStyle w:val="PL"/>
      </w:pPr>
      <w:r w:rsidRPr="00533C32">
        <w:t xml:space="preserve">      summary: Retrieves the ee subscriptions of a UE</w:t>
      </w:r>
    </w:p>
    <w:p w14:paraId="27E12743" w14:textId="77777777" w:rsidR="007C4061" w:rsidRPr="00533C32" w:rsidRDefault="007C4061" w:rsidP="007C4061">
      <w:pPr>
        <w:pStyle w:val="PL"/>
      </w:pPr>
      <w:r w:rsidRPr="00533C32">
        <w:t xml:space="preserve">      operationId: Queryeesubscriptions</w:t>
      </w:r>
    </w:p>
    <w:p w14:paraId="03AC00DF" w14:textId="77777777" w:rsidR="007C4061" w:rsidRPr="00533C32" w:rsidRDefault="007C4061" w:rsidP="007C4061">
      <w:pPr>
        <w:pStyle w:val="PL"/>
      </w:pPr>
      <w:r w:rsidRPr="00533C32">
        <w:t xml:space="preserve">      tags:</w:t>
      </w:r>
    </w:p>
    <w:p w14:paraId="78AA2215" w14:textId="77777777" w:rsidR="007C4061" w:rsidRDefault="007C4061" w:rsidP="007C4061">
      <w:pPr>
        <w:pStyle w:val="PL"/>
        <w:rPr>
          <w:lang w:eastAsia="zh-CN"/>
        </w:rPr>
      </w:pPr>
      <w:r w:rsidRPr="00533C32">
        <w:t xml:space="preserve">        - Event Exposure Subscriptions (Collection)</w:t>
      </w:r>
    </w:p>
    <w:p w14:paraId="31EA6CE0" w14:textId="77777777" w:rsidR="008B3231" w:rsidRDefault="008B3231" w:rsidP="008B3231">
      <w:pPr>
        <w:pStyle w:val="PL"/>
      </w:pPr>
      <w:r>
        <w:t xml:space="preserve">      security:</w:t>
      </w:r>
    </w:p>
    <w:p w14:paraId="095FA0EC" w14:textId="77777777" w:rsidR="008B3231" w:rsidRDefault="008B3231" w:rsidP="008B3231">
      <w:pPr>
        <w:pStyle w:val="PL"/>
      </w:pPr>
      <w:r>
        <w:t xml:space="preserve">        - {}</w:t>
      </w:r>
    </w:p>
    <w:p w14:paraId="34AD4584" w14:textId="77777777" w:rsidR="008B3231" w:rsidRDefault="008B3231" w:rsidP="008B3231">
      <w:pPr>
        <w:pStyle w:val="PL"/>
      </w:pPr>
      <w:r>
        <w:t xml:space="preserve">        - oAuth2ClientCredentials:</w:t>
      </w:r>
    </w:p>
    <w:p w14:paraId="7650B33D" w14:textId="77777777" w:rsidR="008B3231" w:rsidRDefault="008B3231" w:rsidP="008B3231">
      <w:pPr>
        <w:pStyle w:val="PL"/>
      </w:pPr>
      <w:r>
        <w:t xml:space="preserve">          - nudr-dr</w:t>
      </w:r>
    </w:p>
    <w:p w14:paraId="10F926A5" w14:textId="77777777" w:rsidR="008B3231" w:rsidRDefault="008B3231" w:rsidP="008B3231">
      <w:pPr>
        <w:pStyle w:val="PL"/>
      </w:pPr>
      <w:r>
        <w:t xml:space="preserve">        - oAuth2ClientCredentials:</w:t>
      </w:r>
    </w:p>
    <w:p w14:paraId="414C489B" w14:textId="77777777" w:rsidR="008B3231" w:rsidRDefault="008B3231" w:rsidP="008B3231">
      <w:pPr>
        <w:pStyle w:val="PL"/>
      </w:pPr>
      <w:r>
        <w:t xml:space="preserve">          - nudr-dr</w:t>
      </w:r>
    </w:p>
    <w:p w14:paraId="268A32C9" w14:textId="77777777" w:rsidR="008B3231" w:rsidRPr="00533C32" w:rsidRDefault="008B3231" w:rsidP="008B3231">
      <w:pPr>
        <w:pStyle w:val="PL"/>
        <w:rPr>
          <w:lang w:eastAsia="zh-CN"/>
        </w:rPr>
      </w:pPr>
      <w:r>
        <w:t xml:space="preserve">          - nudr-dr:subscription-data</w:t>
      </w:r>
    </w:p>
    <w:p w14:paraId="1ECAFFA5" w14:textId="77777777" w:rsidR="007C4061" w:rsidRPr="00533C32" w:rsidRDefault="007C4061" w:rsidP="007C4061">
      <w:pPr>
        <w:pStyle w:val="PL"/>
      </w:pPr>
      <w:r w:rsidRPr="00533C32">
        <w:t xml:space="preserve">      parameters:</w:t>
      </w:r>
    </w:p>
    <w:p w14:paraId="6CBE2060" w14:textId="77777777" w:rsidR="007C4061" w:rsidRPr="00533C32" w:rsidRDefault="007C4061" w:rsidP="007C4061">
      <w:pPr>
        <w:pStyle w:val="PL"/>
      </w:pPr>
      <w:r w:rsidRPr="00533C32">
        <w:t xml:space="preserve">        - name: ueId</w:t>
      </w:r>
    </w:p>
    <w:p w14:paraId="54ECEEFF" w14:textId="77777777" w:rsidR="007C4061" w:rsidRPr="00533C32" w:rsidRDefault="007C4061" w:rsidP="007C4061">
      <w:pPr>
        <w:pStyle w:val="PL"/>
      </w:pPr>
      <w:r w:rsidRPr="00533C32">
        <w:t xml:space="preserve">          in: path</w:t>
      </w:r>
    </w:p>
    <w:p w14:paraId="20998AAD" w14:textId="77777777" w:rsidR="007C4061" w:rsidRPr="00533C32" w:rsidRDefault="007C4061" w:rsidP="007C4061">
      <w:pPr>
        <w:pStyle w:val="PL"/>
      </w:pPr>
      <w:r w:rsidRPr="00533C32">
        <w:t xml:space="preserve">          description: UE id</w:t>
      </w:r>
    </w:p>
    <w:p w14:paraId="3D69C0C0" w14:textId="77777777" w:rsidR="007C4061" w:rsidRPr="00533C32" w:rsidRDefault="007C4061" w:rsidP="007C4061">
      <w:pPr>
        <w:pStyle w:val="PL"/>
      </w:pPr>
      <w:r w:rsidRPr="00533C32">
        <w:t xml:space="preserve">          required: true</w:t>
      </w:r>
    </w:p>
    <w:p w14:paraId="1D145E8B" w14:textId="77777777" w:rsidR="007C4061" w:rsidRPr="00533C32" w:rsidRDefault="007C4061" w:rsidP="007C4061">
      <w:pPr>
        <w:pStyle w:val="PL"/>
      </w:pPr>
      <w:r w:rsidRPr="00533C32">
        <w:t xml:space="preserve">          schema:</w:t>
      </w:r>
    </w:p>
    <w:p w14:paraId="317BB757" w14:textId="77777777" w:rsidR="007C4061" w:rsidRPr="00533C32" w:rsidRDefault="007C4061" w:rsidP="007C4061">
      <w:pPr>
        <w:pStyle w:val="PL"/>
        <w:rPr>
          <w:lang w:eastAsia="zh-CN"/>
        </w:rPr>
      </w:pPr>
      <w:r w:rsidRPr="00533C32">
        <w:t xml:space="preserve">            $ref: 'TS29571_CommonData.yaml#/components/schemas/VarUeId'</w:t>
      </w:r>
    </w:p>
    <w:p w14:paraId="72354AF6" w14:textId="77777777" w:rsidR="007C4061" w:rsidRPr="00533C32" w:rsidRDefault="007C4061" w:rsidP="007C4061">
      <w:pPr>
        <w:pStyle w:val="PL"/>
      </w:pPr>
      <w:r w:rsidRPr="00533C32">
        <w:t xml:space="preserve">        - name: supported-features</w:t>
      </w:r>
    </w:p>
    <w:p w14:paraId="0189AEB7" w14:textId="77777777" w:rsidR="007C4061" w:rsidRPr="00533C32" w:rsidRDefault="007C4061" w:rsidP="007C4061">
      <w:pPr>
        <w:pStyle w:val="PL"/>
      </w:pPr>
      <w:r w:rsidRPr="00533C32">
        <w:t xml:space="preserve">          in: query</w:t>
      </w:r>
    </w:p>
    <w:p w14:paraId="1A0052F6" w14:textId="77777777" w:rsidR="007C4061" w:rsidRPr="00533C32" w:rsidRDefault="007C4061" w:rsidP="007C4061">
      <w:pPr>
        <w:pStyle w:val="PL"/>
      </w:pPr>
      <w:r w:rsidRPr="00533C32">
        <w:t xml:space="preserve">          description: Supported Features</w:t>
      </w:r>
    </w:p>
    <w:p w14:paraId="197B6EDA" w14:textId="77777777" w:rsidR="007C4061" w:rsidRPr="00533C32" w:rsidRDefault="007C4061" w:rsidP="007C4061">
      <w:pPr>
        <w:pStyle w:val="PL"/>
      </w:pPr>
      <w:r w:rsidRPr="00533C32">
        <w:t xml:space="preserve">          schema:</w:t>
      </w:r>
    </w:p>
    <w:p w14:paraId="2F586B1D" w14:textId="77777777" w:rsidR="007C4061" w:rsidRPr="00533C32" w:rsidRDefault="007C4061" w:rsidP="007C4061">
      <w:pPr>
        <w:pStyle w:val="PL"/>
        <w:rPr>
          <w:lang w:eastAsia="zh-CN"/>
        </w:rPr>
      </w:pPr>
      <w:r w:rsidRPr="00533C32">
        <w:t xml:space="preserve">             $ref: 'TS29571_CommonData.yaml#/components/schemas/SupportedFeatures'</w:t>
      </w:r>
    </w:p>
    <w:p w14:paraId="6E12056C" w14:textId="77777777" w:rsidR="007C4061" w:rsidRPr="00533C32" w:rsidRDefault="007C4061" w:rsidP="007C4061">
      <w:pPr>
        <w:pStyle w:val="PL"/>
      </w:pPr>
      <w:r w:rsidRPr="00533C32">
        <w:t xml:space="preserve">      responses:</w:t>
      </w:r>
    </w:p>
    <w:p w14:paraId="4466E62D" w14:textId="77777777" w:rsidR="007C4061" w:rsidRPr="00533C32" w:rsidRDefault="007C4061" w:rsidP="007C4061">
      <w:pPr>
        <w:pStyle w:val="PL"/>
      </w:pPr>
      <w:r w:rsidRPr="00533C32">
        <w:t xml:space="preserve">        '200':</w:t>
      </w:r>
    </w:p>
    <w:p w14:paraId="3A9917CD" w14:textId="77777777" w:rsidR="007C4061" w:rsidRPr="00533C32" w:rsidRDefault="007C4061" w:rsidP="007C4061">
      <w:pPr>
        <w:pStyle w:val="PL"/>
      </w:pPr>
      <w:r w:rsidRPr="00533C32">
        <w:t xml:space="preserve">          description: Expected response to a valid request</w:t>
      </w:r>
    </w:p>
    <w:p w14:paraId="1E32E9F1" w14:textId="77777777" w:rsidR="007C4061" w:rsidRPr="00533C32" w:rsidRDefault="007C4061" w:rsidP="007C4061">
      <w:pPr>
        <w:pStyle w:val="PL"/>
      </w:pPr>
      <w:r w:rsidRPr="00533C32">
        <w:t xml:space="preserve">          content:</w:t>
      </w:r>
    </w:p>
    <w:p w14:paraId="22458D8E" w14:textId="77777777" w:rsidR="007C4061" w:rsidRPr="00533C32" w:rsidRDefault="007C4061" w:rsidP="007C4061">
      <w:pPr>
        <w:pStyle w:val="PL"/>
      </w:pPr>
      <w:r w:rsidRPr="00533C32">
        <w:t xml:space="preserve">            application/json:</w:t>
      </w:r>
    </w:p>
    <w:p w14:paraId="6154539B" w14:textId="77777777" w:rsidR="007C4061" w:rsidRPr="00533C32" w:rsidRDefault="007C4061" w:rsidP="007C4061">
      <w:pPr>
        <w:pStyle w:val="PL"/>
      </w:pPr>
      <w:r w:rsidRPr="00533C32">
        <w:t xml:space="preserve">              schema:</w:t>
      </w:r>
    </w:p>
    <w:p w14:paraId="7B184509" w14:textId="77777777" w:rsidR="007C4061" w:rsidRPr="00533C32" w:rsidRDefault="007C4061" w:rsidP="007C4061">
      <w:pPr>
        <w:pStyle w:val="PL"/>
      </w:pPr>
      <w:r w:rsidRPr="00533C32">
        <w:t xml:space="preserve">               type: array</w:t>
      </w:r>
    </w:p>
    <w:p w14:paraId="6D1D6167" w14:textId="77777777" w:rsidR="007C4061" w:rsidRPr="00533C32" w:rsidRDefault="007C4061" w:rsidP="007C4061">
      <w:pPr>
        <w:pStyle w:val="PL"/>
      </w:pPr>
      <w:r w:rsidRPr="00533C32">
        <w:t xml:space="preserve">               items:</w:t>
      </w:r>
    </w:p>
    <w:p w14:paraId="1B2EA56E" w14:textId="77777777" w:rsidR="007C4061" w:rsidRPr="00533C32" w:rsidRDefault="007C4061" w:rsidP="007C4061">
      <w:pPr>
        <w:pStyle w:val="PL"/>
      </w:pPr>
      <w:r w:rsidRPr="00533C32">
        <w:t xml:space="preserve">                $ref: '#/components/schemas/EeSubscription'</w:t>
      </w:r>
    </w:p>
    <w:p w14:paraId="678D2DEC" w14:textId="77777777" w:rsidR="007C4061" w:rsidRDefault="007C4061" w:rsidP="007C4061">
      <w:pPr>
        <w:pStyle w:val="PL"/>
        <w:rPr>
          <w:lang w:eastAsia="zh-CN"/>
        </w:rPr>
      </w:pPr>
      <w:r w:rsidRPr="00533C32">
        <w:t xml:space="preserve">        default:</w:t>
      </w:r>
    </w:p>
    <w:p w14:paraId="2E27A31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1A82922" w14:textId="77777777" w:rsidR="00A0150A" w:rsidRDefault="00A0150A" w:rsidP="007C4061">
      <w:pPr>
        <w:pStyle w:val="PL"/>
        <w:rPr>
          <w:lang w:eastAsia="zh-CN"/>
        </w:rPr>
      </w:pPr>
    </w:p>
    <w:p w14:paraId="6B3EC249" w14:textId="77777777" w:rsidR="007C4061" w:rsidRPr="00533C32" w:rsidRDefault="007C4061" w:rsidP="007C4061">
      <w:pPr>
        <w:pStyle w:val="PL"/>
      </w:pPr>
      <w:r w:rsidRPr="00533C32">
        <w:t xml:space="preserve">    post:</w:t>
      </w:r>
    </w:p>
    <w:p w14:paraId="61B0488E" w14:textId="77777777" w:rsidR="007C4061" w:rsidRPr="00533C32" w:rsidRDefault="007C4061" w:rsidP="007C4061">
      <w:pPr>
        <w:pStyle w:val="PL"/>
      </w:pPr>
      <w:r w:rsidRPr="00533C32">
        <w:t xml:space="preserve">      summary: Create individual EE subscription</w:t>
      </w:r>
    </w:p>
    <w:p w14:paraId="42DC47ED" w14:textId="77777777" w:rsidR="007C4061" w:rsidRPr="00533C32" w:rsidRDefault="007C4061" w:rsidP="007C4061">
      <w:pPr>
        <w:pStyle w:val="PL"/>
      </w:pPr>
      <w:r w:rsidRPr="00533C32">
        <w:t xml:space="preserve">      operationId: CreateEeSubscriptions</w:t>
      </w:r>
    </w:p>
    <w:p w14:paraId="17C02EDC" w14:textId="77777777" w:rsidR="007C4061" w:rsidRPr="00533C32" w:rsidRDefault="007C4061" w:rsidP="007C4061">
      <w:pPr>
        <w:pStyle w:val="PL"/>
      </w:pPr>
      <w:r w:rsidRPr="00533C32">
        <w:t xml:space="preserve">      tags:</w:t>
      </w:r>
    </w:p>
    <w:p w14:paraId="42D266A5" w14:textId="77777777" w:rsidR="007C4061" w:rsidRDefault="007C4061" w:rsidP="007C4061">
      <w:pPr>
        <w:pStyle w:val="PL"/>
        <w:rPr>
          <w:lang w:eastAsia="zh-CN"/>
        </w:rPr>
      </w:pPr>
      <w:r w:rsidRPr="00533C32">
        <w:t xml:space="preserve">        - Event Exposure Subscriptions (Collection)</w:t>
      </w:r>
    </w:p>
    <w:p w14:paraId="1CB88EAD" w14:textId="77777777" w:rsidR="008B3231" w:rsidRDefault="008B3231" w:rsidP="008B3231">
      <w:pPr>
        <w:pStyle w:val="PL"/>
      </w:pPr>
      <w:r>
        <w:t xml:space="preserve">      security:</w:t>
      </w:r>
    </w:p>
    <w:p w14:paraId="6F46484E" w14:textId="77777777" w:rsidR="008B3231" w:rsidRDefault="008B3231" w:rsidP="008B3231">
      <w:pPr>
        <w:pStyle w:val="PL"/>
      </w:pPr>
      <w:r>
        <w:t xml:space="preserve">        - {}</w:t>
      </w:r>
    </w:p>
    <w:p w14:paraId="7650C0C8" w14:textId="77777777" w:rsidR="008B3231" w:rsidRDefault="008B3231" w:rsidP="008B3231">
      <w:pPr>
        <w:pStyle w:val="PL"/>
      </w:pPr>
      <w:r>
        <w:t xml:space="preserve">        - oAuth2ClientCredentials:</w:t>
      </w:r>
    </w:p>
    <w:p w14:paraId="1300C0F4" w14:textId="77777777" w:rsidR="008B3231" w:rsidRDefault="008B3231" w:rsidP="008B3231">
      <w:pPr>
        <w:pStyle w:val="PL"/>
      </w:pPr>
      <w:r>
        <w:t xml:space="preserve">          - nudr-dr</w:t>
      </w:r>
    </w:p>
    <w:p w14:paraId="1EF713B4" w14:textId="77777777" w:rsidR="008B3231" w:rsidRDefault="008B3231" w:rsidP="008B3231">
      <w:pPr>
        <w:pStyle w:val="PL"/>
      </w:pPr>
      <w:r>
        <w:t xml:space="preserve">        - oAuth2ClientCredentials:</w:t>
      </w:r>
    </w:p>
    <w:p w14:paraId="07BBA9AD" w14:textId="77777777" w:rsidR="008B3231" w:rsidRDefault="008B3231" w:rsidP="008B3231">
      <w:pPr>
        <w:pStyle w:val="PL"/>
      </w:pPr>
      <w:r>
        <w:t xml:space="preserve">          - nudr-dr</w:t>
      </w:r>
    </w:p>
    <w:p w14:paraId="4568F7B0" w14:textId="77777777" w:rsidR="008B3231" w:rsidRPr="00533C32" w:rsidRDefault="008B3231" w:rsidP="008B3231">
      <w:pPr>
        <w:pStyle w:val="PL"/>
        <w:rPr>
          <w:lang w:eastAsia="zh-CN"/>
        </w:rPr>
      </w:pPr>
      <w:r>
        <w:t xml:space="preserve">          - nudr-dr:subscription-data</w:t>
      </w:r>
    </w:p>
    <w:p w14:paraId="66F2EA5C" w14:textId="77777777" w:rsidR="007C4061" w:rsidRPr="00533C32" w:rsidRDefault="007C4061" w:rsidP="007C4061">
      <w:pPr>
        <w:pStyle w:val="PL"/>
      </w:pPr>
      <w:r w:rsidRPr="00533C32">
        <w:t xml:space="preserve">      parameters:</w:t>
      </w:r>
    </w:p>
    <w:p w14:paraId="1015B9F2" w14:textId="77777777" w:rsidR="007C4061" w:rsidRPr="00533C32" w:rsidRDefault="007C4061" w:rsidP="007C4061">
      <w:pPr>
        <w:pStyle w:val="PL"/>
      </w:pPr>
      <w:r w:rsidRPr="00533C32">
        <w:t xml:space="preserve">        - name: ueId</w:t>
      </w:r>
    </w:p>
    <w:p w14:paraId="2C8B2952" w14:textId="77777777" w:rsidR="007C4061" w:rsidRPr="00533C32" w:rsidRDefault="007C4061" w:rsidP="007C4061">
      <w:pPr>
        <w:pStyle w:val="PL"/>
      </w:pPr>
      <w:r w:rsidRPr="00533C32">
        <w:t xml:space="preserve">          in: path</w:t>
      </w:r>
    </w:p>
    <w:p w14:paraId="71BCEF4D" w14:textId="77777777" w:rsidR="007C4061" w:rsidRPr="00533C32" w:rsidRDefault="007C4061" w:rsidP="007C4061">
      <w:pPr>
        <w:pStyle w:val="PL"/>
      </w:pPr>
      <w:r w:rsidRPr="00533C32">
        <w:t xml:space="preserve">          description: UE ID</w:t>
      </w:r>
    </w:p>
    <w:p w14:paraId="783545DF" w14:textId="77777777" w:rsidR="007C4061" w:rsidRPr="00533C32" w:rsidRDefault="007C4061" w:rsidP="007C4061">
      <w:pPr>
        <w:pStyle w:val="PL"/>
      </w:pPr>
      <w:r w:rsidRPr="00533C32">
        <w:t xml:space="preserve">          required: true</w:t>
      </w:r>
    </w:p>
    <w:p w14:paraId="2EC6613E" w14:textId="77777777" w:rsidR="007C4061" w:rsidRPr="00533C32" w:rsidRDefault="007C4061" w:rsidP="007C4061">
      <w:pPr>
        <w:pStyle w:val="PL"/>
      </w:pPr>
      <w:r w:rsidRPr="00533C32">
        <w:t xml:space="preserve">          schema:</w:t>
      </w:r>
    </w:p>
    <w:p w14:paraId="0B8D4A4A" w14:textId="77777777" w:rsidR="007C4061" w:rsidRPr="00533C32" w:rsidRDefault="007C4061" w:rsidP="007C4061">
      <w:pPr>
        <w:pStyle w:val="PL"/>
      </w:pPr>
      <w:r w:rsidRPr="00533C32">
        <w:t xml:space="preserve">            $ref: 'TS29571_CommonData.yaml#/components/schemas/VarUeId'</w:t>
      </w:r>
    </w:p>
    <w:p w14:paraId="4667A64A" w14:textId="77777777" w:rsidR="007C4061" w:rsidRPr="00533C32" w:rsidRDefault="007C4061" w:rsidP="007C4061">
      <w:pPr>
        <w:pStyle w:val="PL"/>
      </w:pPr>
      <w:r w:rsidRPr="00533C32">
        <w:t xml:space="preserve">      requestBody:</w:t>
      </w:r>
    </w:p>
    <w:p w14:paraId="11634193" w14:textId="77777777" w:rsidR="007C4061" w:rsidRPr="00533C32" w:rsidRDefault="007C4061" w:rsidP="007C4061">
      <w:pPr>
        <w:pStyle w:val="PL"/>
      </w:pPr>
      <w:r w:rsidRPr="00533C32">
        <w:t xml:space="preserve">        content:</w:t>
      </w:r>
    </w:p>
    <w:p w14:paraId="27D74BF7" w14:textId="77777777" w:rsidR="007C4061" w:rsidRPr="00533C32" w:rsidRDefault="007C4061" w:rsidP="007C4061">
      <w:pPr>
        <w:pStyle w:val="PL"/>
      </w:pPr>
      <w:r w:rsidRPr="00533C32">
        <w:t xml:space="preserve">          application/json:</w:t>
      </w:r>
    </w:p>
    <w:p w14:paraId="098A18FA" w14:textId="77777777" w:rsidR="007C4061" w:rsidRPr="00533C32" w:rsidRDefault="007C4061" w:rsidP="007C4061">
      <w:pPr>
        <w:pStyle w:val="PL"/>
      </w:pPr>
      <w:r w:rsidRPr="00533C32">
        <w:t xml:space="preserve">            schema:</w:t>
      </w:r>
    </w:p>
    <w:p w14:paraId="11ECE4EC" w14:textId="77777777" w:rsidR="007C4061" w:rsidRPr="00533C32" w:rsidRDefault="007C4061" w:rsidP="006352FE">
      <w:pPr>
        <w:pStyle w:val="PL"/>
        <w:outlineLvl w:val="0"/>
      </w:pPr>
      <w:r w:rsidRPr="00533C32">
        <w:t xml:space="preserve">              $ref: '#/components/schemas/EeSubscription'</w:t>
      </w:r>
    </w:p>
    <w:p w14:paraId="4816EAC1" w14:textId="77777777" w:rsidR="007C4061" w:rsidRPr="00533C32" w:rsidRDefault="007C4061" w:rsidP="007C4061">
      <w:pPr>
        <w:pStyle w:val="PL"/>
      </w:pPr>
      <w:r w:rsidRPr="00533C32">
        <w:t xml:space="preserve">        required: true</w:t>
      </w:r>
    </w:p>
    <w:p w14:paraId="3238D0B8" w14:textId="77777777" w:rsidR="007C4061" w:rsidRPr="00533C32" w:rsidRDefault="007C4061" w:rsidP="007C4061">
      <w:pPr>
        <w:pStyle w:val="PL"/>
      </w:pPr>
      <w:r w:rsidRPr="00533C32">
        <w:t xml:space="preserve">      responses:</w:t>
      </w:r>
    </w:p>
    <w:p w14:paraId="48ABFE2E" w14:textId="77777777" w:rsidR="007C4061" w:rsidRPr="00533C32" w:rsidRDefault="007C4061" w:rsidP="007C4061">
      <w:pPr>
        <w:pStyle w:val="PL"/>
      </w:pPr>
      <w:r w:rsidRPr="00533C32">
        <w:t xml:space="preserve">        '201':</w:t>
      </w:r>
    </w:p>
    <w:p w14:paraId="094314AA" w14:textId="77777777" w:rsidR="007C4061" w:rsidRPr="00533C32" w:rsidRDefault="007C4061" w:rsidP="007C4061">
      <w:pPr>
        <w:pStyle w:val="PL"/>
      </w:pPr>
      <w:r w:rsidRPr="00533C32">
        <w:t xml:space="preserve">          description: Expected response to a valid request</w:t>
      </w:r>
    </w:p>
    <w:p w14:paraId="6D7C6B16" w14:textId="77777777" w:rsidR="007C4061" w:rsidRPr="00533C32" w:rsidRDefault="007C4061" w:rsidP="007C4061">
      <w:pPr>
        <w:pStyle w:val="PL"/>
      </w:pPr>
      <w:r w:rsidRPr="00533C32">
        <w:t xml:space="preserve">          content:</w:t>
      </w:r>
    </w:p>
    <w:p w14:paraId="59252712" w14:textId="77777777" w:rsidR="007C4061" w:rsidRPr="00533C32" w:rsidRDefault="007C4061" w:rsidP="007C4061">
      <w:pPr>
        <w:pStyle w:val="PL"/>
      </w:pPr>
      <w:r w:rsidRPr="00533C32">
        <w:t xml:space="preserve">            application/json:</w:t>
      </w:r>
    </w:p>
    <w:p w14:paraId="0158D5F4" w14:textId="77777777" w:rsidR="007C4061" w:rsidRPr="00533C32" w:rsidRDefault="007C4061" w:rsidP="007C4061">
      <w:pPr>
        <w:pStyle w:val="PL"/>
      </w:pPr>
      <w:r w:rsidRPr="00533C32">
        <w:t xml:space="preserve">              schema:</w:t>
      </w:r>
    </w:p>
    <w:p w14:paraId="4814A125" w14:textId="77777777" w:rsidR="007C4061" w:rsidRPr="00533C32" w:rsidRDefault="007C4061" w:rsidP="007C4061">
      <w:pPr>
        <w:pStyle w:val="PL"/>
        <w:rPr>
          <w:lang w:eastAsia="zh-CN"/>
        </w:rPr>
      </w:pPr>
      <w:r w:rsidRPr="00533C32">
        <w:t xml:space="preserve">                $ref: '#/components/schemas/EeSubscription'</w:t>
      </w:r>
    </w:p>
    <w:p w14:paraId="5A76E86D" w14:textId="77777777" w:rsidR="007C4061" w:rsidRPr="00533C32" w:rsidRDefault="007C4061" w:rsidP="007C4061">
      <w:pPr>
        <w:pStyle w:val="PL"/>
      </w:pPr>
      <w:r w:rsidRPr="00533C32">
        <w:t xml:space="preserve">          headers:</w:t>
      </w:r>
    </w:p>
    <w:p w14:paraId="1EBF76B1" w14:textId="77777777" w:rsidR="007C4061" w:rsidRPr="00533C32" w:rsidRDefault="007C4061" w:rsidP="007C4061">
      <w:pPr>
        <w:pStyle w:val="PL"/>
      </w:pPr>
      <w:r w:rsidRPr="00533C32">
        <w:t xml:space="preserve">            Location:</w:t>
      </w:r>
    </w:p>
    <w:p w14:paraId="323916A7"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326E0E7" w14:textId="77777777" w:rsidR="007C4061" w:rsidRPr="00533C32" w:rsidRDefault="007C4061" w:rsidP="007C4061">
      <w:pPr>
        <w:pStyle w:val="PL"/>
      </w:pPr>
      <w:r w:rsidRPr="00533C32">
        <w:t xml:space="preserve">              required: true</w:t>
      </w:r>
    </w:p>
    <w:p w14:paraId="158EEEC3" w14:textId="77777777" w:rsidR="007C4061" w:rsidRPr="00533C32" w:rsidRDefault="007C4061" w:rsidP="007C4061">
      <w:pPr>
        <w:pStyle w:val="PL"/>
      </w:pPr>
      <w:r w:rsidRPr="00533C32">
        <w:t xml:space="preserve">              schema:</w:t>
      </w:r>
    </w:p>
    <w:p w14:paraId="276A7772" w14:textId="77777777" w:rsidR="007C4061" w:rsidRPr="00533C32" w:rsidRDefault="007C4061" w:rsidP="007C4061">
      <w:pPr>
        <w:pStyle w:val="PL"/>
        <w:rPr>
          <w:lang w:eastAsia="zh-CN"/>
        </w:rPr>
      </w:pPr>
      <w:r w:rsidRPr="00533C32">
        <w:t xml:space="preserve">                type: string</w:t>
      </w:r>
    </w:p>
    <w:p w14:paraId="3A752AA1" w14:textId="77777777" w:rsidR="007C4061" w:rsidRDefault="007C4061" w:rsidP="007C4061">
      <w:pPr>
        <w:pStyle w:val="PL"/>
        <w:rPr>
          <w:lang w:eastAsia="zh-CN"/>
        </w:rPr>
      </w:pPr>
      <w:r w:rsidRPr="00533C32">
        <w:t xml:space="preserve">        default:</w:t>
      </w:r>
    </w:p>
    <w:p w14:paraId="3BF130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EE3C85D" w14:textId="77777777" w:rsidR="007C4061" w:rsidRPr="00533C32" w:rsidRDefault="007C4061" w:rsidP="007C4061">
      <w:pPr>
        <w:pStyle w:val="PL"/>
      </w:pPr>
    </w:p>
    <w:p w14:paraId="738A67E1" w14:textId="77777777" w:rsidR="007C4061" w:rsidRPr="00533C32" w:rsidRDefault="007C4061" w:rsidP="007C4061">
      <w:pPr>
        <w:pStyle w:val="PL"/>
      </w:pPr>
      <w:r w:rsidRPr="00533C32">
        <w:t xml:space="preserve">  /subscription-data/{ueId}/context-data/ee-subscriptions/{subsId}:</w:t>
      </w:r>
    </w:p>
    <w:p w14:paraId="1FC0299D" w14:textId="77777777" w:rsidR="007C4061" w:rsidRPr="00533C32" w:rsidRDefault="007C4061" w:rsidP="007C4061">
      <w:pPr>
        <w:pStyle w:val="PL"/>
      </w:pPr>
      <w:r w:rsidRPr="00533C32">
        <w:t xml:space="preserve">    put:</w:t>
      </w:r>
    </w:p>
    <w:p w14:paraId="2A091DB7"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3AC5B95E" w14:textId="77777777" w:rsidR="007C4061" w:rsidRPr="00533C32" w:rsidRDefault="007C4061" w:rsidP="007C4061">
      <w:pPr>
        <w:pStyle w:val="PL"/>
      </w:pPr>
      <w:r w:rsidRPr="00533C32">
        <w:t xml:space="preserve">      operationId: UpdateEesubscriptions</w:t>
      </w:r>
    </w:p>
    <w:p w14:paraId="4E65145A" w14:textId="77777777" w:rsidR="007C4061" w:rsidRPr="00533C32" w:rsidRDefault="007C4061" w:rsidP="007C4061">
      <w:pPr>
        <w:pStyle w:val="PL"/>
      </w:pPr>
      <w:r w:rsidRPr="00533C32">
        <w:t xml:space="preserve">      tags:</w:t>
      </w:r>
    </w:p>
    <w:p w14:paraId="16CAAC4C" w14:textId="77777777" w:rsidR="007C4061" w:rsidRDefault="007C4061" w:rsidP="007C4061">
      <w:pPr>
        <w:pStyle w:val="PL"/>
        <w:rPr>
          <w:lang w:eastAsia="zh-CN"/>
        </w:rPr>
      </w:pPr>
      <w:r w:rsidRPr="00533C32">
        <w:t xml:space="preserve">        - Event Exposure Subscription (Document)</w:t>
      </w:r>
    </w:p>
    <w:p w14:paraId="78408CCA" w14:textId="77777777" w:rsidR="008B3231" w:rsidRDefault="008B3231" w:rsidP="008B3231">
      <w:pPr>
        <w:pStyle w:val="PL"/>
      </w:pPr>
      <w:r>
        <w:t xml:space="preserve">      security:</w:t>
      </w:r>
    </w:p>
    <w:p w14:paraId="5F660F87" w14:textId="77777777" w:rsidR="008B3231" w:rsidRDefault="008B3231" w:rsidP="008B3231">
      <w:pPr>
        <w:pStyle w:val="PL"/>
      </w:pPr>
      <w:r>
        <w:t xml:space="preserve">        - {}</w:t>
      </w:r>
    </w:p>
    <w:p w14:paraId="696E887B" w14:textId="77777777" w:rsidR="008B3231" w:rsidRDefault="008B3231" w:rsidP="008B3231">
      <w:pPr>
        <w:pStyle w:val="PL"/>
      </w:pPr>
      <w:r>
        <w:t xml:space="preserve">        - oAuth2ClientCredentials:</w:t>
      </w:r>
    </w:p>
    <w:p w14:paraId="5076B9BD" w14:textId="77777777" w:rsidR="008B3231" w:rsidRDefault="008B3231" w:rsidP="008B3231">
      <w:pPr>
        <w:pStyle w:val="PL"/>
      </w:pPr>
      <w:r>
        <w:t xml:space="preserve">          - nudr-dr</w:t>
      </w:r>
    </w:p>
    <w:p w14:paraId="75C06671" w14:textId="77777777" w:rsidR="008B3231" w:rsidRDefault="008B3231" w:rsidP="008B3231">
      <w:pPr>
        <w:pStyle w:val="PL"/>
      </w:pPr>
      <w:r>
        <w:t xml:space="preserve">        - oAuth2ClientCredentials:</w:t>
      </w:r>
    </w:p>
    <w:p w14:paraId="7126F4A2" w14:textId="77777777" w:rsidR="008B3231" w:rsidRDefault="008B3231" w:rsidP="008B3231">
      <w:pPr>
        <w:pStyle w:val="PL"/>
      </w:pPr>
      <w:r>
        <w:t xml:space="preserve">          - nudr-dr</w:t>
      </w:r>
    </w:p>
    <w:p w14:paraId="7E83E727" w14:textId="77777777" w:rsidR="008B3231" w:rsidRPr="00533C32" w:rsidRDefault="008B3231" w:rsidP="008B3231">
      <w:pPr>
        <w:pStyle w:val="PL"/>
        <w:rPr>
          <w:lang w:eastAsia="zh-CN"/>
        </w:rPr>
      </w:pPr>
      <w:r>
        <w:t xml:space="preserve">          - nudr-dr:subscription-data</w:t>
      </w:r>
    </w:p>
    <w:p w14:paraId="2547D08F" w14:textId="77777777" w:rsidR="007C4061" w:rsidRPr="00533C32" w:rsidRDefault="007C4061" w:rsidP="007C4061">
      <w:pPr>
        <w:pStyle w:val="PL"/>
      </w:pPr>
      <w:r w:rsidRPr="00533C32">
        <w:t xml:space="preserve">      parameters:</w:t>
      </w:r>
    </w:p>
    <w:p w14:paraId="4F18CE7F" w14:textId="77777777" w:rsidR="007C4061" w:rsidRPr="00533C32" w:rsidRDefault="007C4061" w:rsidP="007C4061">
      <w:pPr>
        <w:pStyle w:val="PL"/>
      </w:pPr>
      <w:r w:rsidRPr="00533C32">
        <w:t xml:space="preserve">        - name: ueId</w:t>
      </w:r>
    </w:p>
    <w:p w14:paraId="05B6C218" w14:textId="77777777" w:rsidR="007C4061" w:rsidRPr="00533C32" w:rsidRDefault="007C4061" w:rsidP="007C4061">
      <w:pPr>
        <w:pStyle w:val="PL"/>
      </w:pPr>
      <w:r w:rsidRPr="00533C32">
        <w:t xml:space="preserve">          in: path</w:t>
      </w:r>
    </w:p>
    <w:p w14:paraId="4F40D208" w14:textId="77777777" w:rsidR="007C4061" w:rsidRPr="00533C32" w:rsidRDefault="007C4061" w:rsidP="007C4061">
      <w:pPr>
        <w:pStyle w:val="PL"/>
      </w:pPr>
      <w:r w:rsidRPr="00533C32">
        <w:t xml:space="preserve">          required: true</w:t>
      </w:r>
    </w:p>
    <w:p w14:paraId="04C66968" w14:textId="77777777" w:rsidR="007C4061" w:rsidRPr="00533C32" w:rsidRDefault="007C4061" w:rsidP="007C4061">
      <w:pPr>
        <w:pStyle w:val="PL"/>
      </w:pPr>
      <w:r w:rsidRPr="00533C32">
        <w:t xml:space="preserve">          schema:</w:t>
      </w:r>
    </w:p>
    <w:p w14:paraId="4AC66EDB" w14:textId="77777777" w:rsidR="007C4061" w:rsidRPr="00533C32" w:rsidRDefault="007C4061" w:rsidP="007C4061">
      <w:pPr>
        <w:pStyle w:val="PL"/>
      </w:pPr>
      <w:r w:rsidRPr="00533C32">
        <w:t xml:space="preserve">            $ref: 'TS29571_CommonData.yaml#/components/schemas/VarUeId'</w:t>
      </w:r>
    </w:p>
    <w:p w14:paraId="3997AA9D" w14:textId="77777777" w:rsidR="007C4061" w:rsidRPr="00533C32" w:rsidRDefault="007C4061" w:rsidP="007C4061">
      <w:pPr>
        <w:pStyle w:val="PL"/>
      </w:pPr>
      <w:r w:rsidRPr="00533C32">
        <w:t xml:space="preserve">        - name: subsId</w:t>
      </w:r>
    </w:p>
    <w:p w14:paraId="0A7927D3" w14:textId="77777777" w:rsidR="007C4061" w:rsidRPr="00533C32" w:rsidRDefault="007C4061" w:rsidP="007C4061">
      <w:pPr>
        <w:pStyle w:val="PL"/>
      </w:pPr>
      <w:r w:rsidRPr="00533C32">
        <w:t xml:space="preserve">          in: path</w:t>
      </w:r>
    </w:p>
    <w:p w14:paraId="64F97482" w14:textId="77777777" w:rsidR="007C4061" w:rsidRPr="00533C32" w:rsidRDefault="007C4061" w:rsidP="007C4061">
      <w:pPr>
        <w:pStyle w:val="PL"/>
      </w:pPr>
      <w:r w:rsidRPr="00533C32">
        <w:t xml:space="preserve">          required: true</w:t>
      </w:r>
    </w:p>
    <w:p w14:paraId="50F79B88" w14:textId="77777777" w:rsidR="007C4061" w:rsidRPr="00533C32" w:rsidRDefault="007C4061" w:rsidP="007C4061">
      <w:pPr>
        <w:pStyle w:val="PL"/>
      </w:pPr>
      <w:r w:rsidRPr="00533C32">
        <w:t xml:space="preserve">          schema:</w:t>
      </w:r>
    </w:p>
    <w:p w14:paraId="4616975C" w14:textId="77777777" w:rsidR="007C4061" w:rsidRPr="00533C32" w:rsidRDefault="007C4061" w:rsidP="007C4061">
      <w:pPr>
        <w:pStyle w:val="PL"/>
      </w:pPr>
      <w:r w:rsidRPr="00533C32">
        <w:t xml:space="preserve">            type: string</w:t>
      </w:r>
    </w:p>
    <w:p w14:paraId="6BB96DED" w14:textId="77777777" w:rsidR="007C4061" w:rsidRPr="00533C32" w:rsidRDefault="007C4061" w:rsidP="007C4061">
      <w:pPr>
        <w:pStyle w:val="PL"/>
      </w:pPr>
      <w:r w:rsidRPr="00533C32">
        <w:t xml:space="preserve">      requestBody:</w:t>
      </w:r>
    </w:p>
    <w:p w14:paraId="43BAFE34" w14:textId="77777777" w:rsidR="007C4061" w:rsidRPr="00533C32" w:rsidRDefault="007C4061" w:rsidP="007C4061">
      <w:pPr>
        <w:pStyle w:val="PL"/>
      </w:pPr>
      <w:r w:rsidRPr="00533C32">
        <w:t xml:space="preserve">        content:</w:t>
      </w:r>
    </w:p>
    <w:p w14:paraId="77B6FA50" w14:textId="77777777" w:rsidR="007C4061" w:rsidRPr="00533C32" w:rsidRDefault="007C4061" w:rsidP="007C4061">
      <w:pPr>
        <w:pStyle w:val="PL"/>
      </w:pPr>
      <w:r w:rsidRPr="00533C32">
        <w:t xml:space="preserve">          application/json:</w:t>
      </w:r>
    </w:p>
    <w:p w14:paraId="41ADBEB5" w14:textId="77777777" w:rsidR="007C4061" w:rsidRPr="00533C32" w:rsidRDefault="007C4061" w:rsidP="007C4061">
      <w:pPr>
        <w:pStyle w:val="PL"/>
      </w:pPr>
      <w:r w:rsidRPr="00533C32">
        <w:t xml:space="preserve">            schema:</w:t>
      </w:r>
    </w:p>
    <w:p w14:paraId="4179F21B" w14:textId="77777777" w:rsidR="007C4061" w:rsidRPr="00533C32" w:rsidRDefault="007C4061" w:rsidP="006352FE">
      <w:pPr>
        <w:pStyle w:val="PL"/>
        <w:outlineLvl w:val="0"/>
      </w:pPr>
      <w:r w:rsidRPr="00533C32">
        <w:t xml:space="preserve">              $ref: '#/components/schemas/EeSubscription'</w:t>
      </w:r>
    </w:p>
    <w:p w14:paraId="171F2D17" w14:textId="77777777" w:rsidR="0074632F" w:rsidRPr="00533C32" w:rsidRDefault="0074632F" w:rsidP="0074632F">
      <w:pPr>
        <w:pStyle w:val="PL"/>
        <w:outlineLvl w:val="0"/>
      </w:pPr>
      <w:r>
        <w:t xml:space="preserve">        </w:t>
      </w:r>
      <w:r w:rsidRPr="003722F2">
        <w:t>required: true</w:t>
      </w:r>
    </w:p>
    <w:p w14:paraId="7E49D32A" w14:textId="77777777" w:rsidR="007C4061" w:rsidRPr="00533C32" w:rsidRDefault="007C4061" w:rsidP="007C4061">
      <w:pPr>
        <w:pStyle w:val="PL"/>
      </w:pPr>
      <w:r w:rsidRPr="00533C32">
        <w:t xml:space="preserve">      responses:</w:t>
      </w:r>
    </w:p>
    <w:p w14:paraId="7136FEE5" w14:textId="77777777" w:rsidR="007C4061" w:rsidRPr="00533C32" w:rsidRDefault="007C4061" w:rsidP="007C4061">
      <w:pPr>
        <w:pStyle w:val="PL"/>
      </w:pPr>
      <w:r w:rsidRPr="00533C32">
        <w:t xml:space="preserve">        '204':</w:t>
      </w:r>
    </w:p>
    <w:p w14:paraId="65DD9525" w14:textId="77777777" w:rsidR="007C4061" w:rsidRPr="00533C32" w:rsidRDefault="007C4061" w:rsidP="007C4061">
      <w:pPr>
        <w:pStyle w:val="PL"/>
        <w:rPr>
          <w:lang w:eastAsia="zh-CN"/>
        </w:rPr>
      </w:pPr>
      <w:r w:rsidRPr="00533C32">
        <w:t xml:space="preserve">          description: Upon success, an empty response body shall be returned</w:t>
      </w:r>
    </w:p>
    <w:p w14:paraId="00AF9352" w14:textId="77777777" w:rsidR="007C4061" w:rsidRPr="00533C32" w:rsidRDefault="007C4061" w:rsidP="007C4061">
      <w:pPr>
        <w:pStyle w:val="PL"/>
      </w:pPr>
      <w:r w:rsidRPr="00533C32">
        <w:t xml:space="preserve">        '404':</w:t>
      </w:r>
    </w:p>
    <w:p w14:paraId="6AB37353" w14:textId="77777777" w:rsidR="007C4061" w:rsidRPr="00533C32" w:rsidRDefault="007C4061" w:rsidP="007C4061">
      <w:pPr>
        <w:pStyle w:val="PL"/>
      </w:pPr>
      <w:r w:rsidRPr="00533C32">
        <w:t xml:space="preserve">          description: update of non-existing resource is rejected</w:t>
      </w:r>
    </w:p>
    <w:p w14:paraId="015C1C63" w14:textId="77777777" w:rsidR="007C4061" w:rsidRPr="00533C32" w:rsidRDefault="007C4061" w:rsidP="007C4061">
      <w:pPr>
        <w:pStyle w:val="PL"/>
      </w:pPr>
      <w:r w:rsidRPr="00533C32">
        <w:t xml:space="preserve">          content:</w:t>
      </w:r>
    </w:p>
    <w:p w14:paraId="45B9A9C0" w14:textId="77777777" w:rsidR="007C4061" w:rsidRPr="00533C32" w:rsidRDefault="007C4061" w:rsidP="007C4061">
      <w:pPr>
        <w:pStyle w:val="PL"/>
      </w:pPr>
      <w:r w:rsidRPr="00533C32">
        <w:t xml:space="preserve">            application/problem+json:</w:t>
      </w:r>
    </w:p>
    <w:p w14:paraId="7EB215E5" w14:textId="77777777" w:rsidR="007C4061" w:rsidRPr="00533C32" w:rsidRDefault="007C4061" w:rsidP="007C4061">
      <w:pPr>
        <w:pStyle w:val="PL"/>
      </w:pPr>
      <w:r w:rsidRPr="00533C32">
        <w:t xml:space="preserve">              schema:</w:t>
      </w:r>
    </w:p>
    <w:p w14:paraId="10FEF41F" w14:textId="77777777" w:rsidR="007C4061" w:rsidRPr="00533C32" w:rsidRDefault="007C4061" w:rsidP="007C4061">
      <w:pPr>
        <w:pStyle w:val="PL"/>
        <w:rPr>
          <w:lang w:eastAsia="zh-CN"/>
        </w:rPr>
      </w:pPr>
      <w:r w:rsidRPr="00533C32">
        <w:t xml:space="preserve">                $ref: 'TS29571_CommonData.yaml#/components/schemas/ProblemDetails'</w:t>
      </w:r>
    </w:p>
    <w:p w14:paraId="1FE7FB8A" w14:textId="77777777" w:rsidR="007C4061" w:rsidRDefault="007C4061" w:rsidP="007C4061">
      <w:pPr>
        <w:pStyle w:val="PL"/>
        <w:rPr>
          <w:lang w:eastAsia="zh-CN"/>
        </w:rPr>
      </w:pPr>
      <w:r w:rsidRPr="00533C32">
        <w:t xml:space="preserve">        default:</w:t>
      </w:r>
    </w:p>
    <w:p w14:paraId="21A9B26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2DE806" w14:textId="77777777" w:rsidR="00A0150A" w:rsidRDefault="00A0150A" w:rsidP="007C4061">
      <w:pPr>
        <w:pStyle w:val="PL"/>
        <w:rPr>
          <w:lang w:eastAsia="zh-CN"/>
        </w:rPr>
      </w:pPr>
    </w:p>
    <w:p w14:paraId="2A2AD00D" w14:textId="77777777" w:rsidR="007C4061" w:rsidRPr="00533C32" w:rsidRDefault="007C4061" w:rsidP="007C4061">
      <w:pPr>
        <w:pStyle w:val="PL"/>
      </w:pPr>
      <w:r w:rsidRPr="00533C32">
        <w:t xml:space="preserve">    delete:</w:t>
      </w:r>
    </w:p>
    <w:p w14:paraId="477C3A18" w14:textId="77777777" w:rsidR="007C4061" w:rsidRPr="00533C32" w:rsidRDefault="007C4061" w:rsidP="007C4061">
      <w:pPr>
        <w:pStyle w:val="PL"/>
      </w:pPr>
      <w:r w:rsidRPr="00533C32">
        <w:t xml:space="preserve">      summary: Deletes a eeSubscription</w:t>
      </w:r>
    </w:p>
    <w:p w14:paraId="03CD8D7A" w14:textId="77777777" w:rsidR="007C4061" w:rsidRPr="00533C32" w:rsidRDefault="007C4061" w:rsidP="007C4061">
      <w:pPr>
        <w:pStyle w:val="PL"/>
      </w:pPr>
      <w:r w:rsidRPr="00533C32">
        <w:t xml:space="preserve">      operationId: RemoveeeSubscriptions</w:t>
      </w:r>
    </w:p>
    <w:p w14:paraId="7FB9443A" w14:textId="77777777" w:rsidR="007C4061" w:rsidRPr="00533C32" w:rsidRDefault="007C4061" w:rsidP="007C4061">
      <w:pPr>
        <w:pStyle w:val="PL"/>
      </w:pPr>
      <w:r w:rsidRPr="00533C32">
        <w:t xml:space="preserve">      tags:</w:t>
      </w:r>
    </w:p>
    <w:p w14:paraId="017B6D25" w14:textId="77777777" w:rsidR="007C4061" w:rsidRDefault="007C4061" w:rsidP="007C4061">
      <w:pPr>
        <w:pStyle w:val="PL"/>
        <w:rPr>
          <w:lang w:eastAsia="zh-CN"/>
        </w:rPr>
      </w:pPr>
      <w:r w:rsidRPr="00533C32">
        <w:t xml:space="preserve">        - Event Exposure Subscription (Document)</w:t>
      </w:r>
    </w:p>
    <w:p w14:paraId="7716D285" w14:textId="77777777" w:rsidR="008B3231" w:rsidRDefault="008B3231" w:rsidP="008B3231">
      <w:pPr>
        <w:pStyle w:val="PL"/>
      </w:pPr>
      <w:r>
        <w:t xml:space="preserve">      security:</w:t>
      </w:r>
    </w:p>
    <w:p w14:paraId="41972D5B" w14:textId="77777777" w:rsidR="008B3231" w:rsidRDefault="008B3231" w:rsidP="008B3231">
      <w:pPr>
        <w:pStyle w:val="PL"/>
      </w:pPr>
      <w:r>
        <w:t xml:space="preserve">        - {}</w:t>
      </w:r>
    </w:p>
    <w:p w14:paraId="5FB3D6CC" w14:textId="77777777" w:rsidR="008B3231" w:rsidRDefault="008B3231" w:rsidP="008B3231">
      <w:pPr>
        <w:pStyle w:val="PL"/>
      </w:pPr>
      <w:r>
        <w:t xml:space="preserve">        - oAuth2ClientCredentials:</w:t>
      </w:r>
    </w:p>
    <w:p w14:paraId="114428AE" w14:textId="77777777" w:rsidR="008B3231" w:rsidRDefault="008B3231" w:rsidP="008B3231">
      <w:pPr>
        <w:pStyle w:val="PL"/>
      </w:pPr>
      <w:r>
        <w:t xml:space="preserve">          - nudr-dr</w:t>
      </w:r>
    </w:p>
    <w:p w14:paraId="7ED94325" w14:textId="77777777" w:rsidR="008B3231" w:rsidRDefault="008B3231" w:rsidP="008B3231">
      <w:pPr>
        <w:pStyle w:val="PL"/>
      </w:pPr>
      <w:r>
        <w:t xml:space="preserve">        - oAuth2ClientCredentials:</w:t>
      </w:r>
    </w:p>
    <w:p w14:paraId="6FF1DB86" w14:textId="77777777" w:rsidR="008B3231" w:rsidRDefault="008B3231" w:rsidP="008B3231">
      <w:pPr>
        <w:pStyle w:val="PL"/>
      </w:pPr>
      <w:r>
        <w:t xml:space="preserve">          - nudr-dr</w:t>
      </w:r>
    </w:p>
    <w:p w14:paraId="2C7F91E7" w14:textId="77777777" w:rsidR="008B3231" w:rsidRPr="00533C32" w:rsidRDefault="008B3231" w:rsidP="008B3231">
      <w:pPr>
        <w:pStyle w:val="PL"/>
        <w:rPr>
          <w:lang w:eastAsia="zh-CN"/>
        </w:rPr>
      </w:pPr>
      <w:r>
        <w:t xml:space="preserve">          - nudr-dr:subscription-data</w:t>
      </w:r>
    </w:p>
    <w:p w14:paraId="350D05E3" w14:textId="77777777" w:rsidR="007C4061" w:rsidRPr="00533C32" w:rsidRDefault="007C4061" w:rsidP="007C4061">
      <w:pPr>
        <w:pStyle w:val="PL"/>
      </w:pPr>
      <w:r w:rsidRPr="00533C32">
        <w:t xml:space="preserve">      parameters:</w:t>
      </w:r>
    </w:p>
    <w:p w14:paraId="4FA7AD6E" w14:textId="77777777" w:rsidR="007C4061" w:rsidRPr="00533C32" w:rsidRDefault="007C4061" w:rsidP="007C4061">
      <w:pPr>
        <w:pStyle w:val="PL"/>
      </w:pPr>
      <w:r w:rsidRPr="00533C32">
        <w:t xml:space="preserve">        - name: ueId</w:t>
      </w:r>
    </w:p>
    <w:p w14:paraId="6EB5383D" w14:textId="77777777" w:rsidR="007C4061" w:rsidRPr="00533C32" w:rsidRDefault="007C4061" w:rsidP="007C4061">
      <w:pPr>
        <w:pStyle w:val="PL"/>
      </w:pPr>
      <w:r w:rsidRPr="00533C32">
        <w:t xml:space="preserve">          in: path</w:t>
      </w:r>
    </w:p>
    <w:p w14:paraId="393B6FDA" w14:textId="77777777" w:rsidR="007C4061" w:rsidRPr="00533C32" w:rsidRDefault="007C4061" w:rsidP="007C4061">
      <w:pPr>
        <w:pStyle w:val="PL"/>
      </w:pPr>
      <w:r w:rsidRPr="00533C32">
        <w:t xml:space="preserve">          required: true</w:t>
      </w:r>
    </w:p>
    <w:p w14:paraId="383EC30E" w14:textId="77777777" w:rsidR="007C4061" w:rsidRPr="00533C32" w:rsidRDefault="007C4061" w:rsidP="007C4061">
      <w:pPr>
        <w:pStyle w:val="PL"/>
      </w:pPr>
      <w:r w:rsidRPr="00533C32">
        <w:t xml:space="preserve">          schema:</w:t>
      </w:r>
    </w:p>
    <w:p w14:paraId="5ACDC727" w14:textId="77777777" w:rsidR="007C4061" w:rsidRPr="00533C32" w:rsidRDefault="007C4061" w:rsidP="007C4061">
      <w:pPr>
        <w:pStyle w:val="PL"/>
      </w:pPr>
      <w:r w:rsidRPr="00533C32">
        <w:t xml:space="preserve">            $ref: 'TS29571_CommonData.yaml#/components/schemas/VarUeId'</w:t>
      </w:r>
    </w:p>
    <w:p w14:paraId="235DFF8E" w14:textId="77777777" w:rsidR="007C4061" w:rsidRPr="00533C32" w:rsidRDefault="007C4061" w:rsidP="007C4061">
      <w:pPr>
        <w:pStyle w:val="PL"/>
      </w:pPr>
      <w:r w:rsidRPr="00533C32">
        <w:t xml:space="preserve">        - name: subsId</w:t>
      </w:r>
    </w:p>
    <w:p w14:paraId="6821C300" w14:textId="77777777" w:rsidR="007C4061" w:rsidRPr="00533C32" w:rsidRDefault="007C4061" w:rsidP="007C4061">
      <w:pPr>
        <w:pStyle w:val="PL"/>
      </w:pPr>
      <w:r w:rsidRPr="00533C32">
        <w:t xml:space="preserve">          in: path</w:t>
      </w:r>
    </w:p>
    <w:p w14:paraId="7242BDB9" w14:textId="77777777" w:rsidR="007C4061" w:rsidRPr="00533C32" w:rsidRDefault="007C4061" w:rsidP="007C4061">
      <w:pPr>
        <w:pStyle w:val="PL"/>
      </w:pPr>
      <w:r w:rsidRPr="00533C32">
        <w:t xml:space="preserve">          required: true</w:t>
      </w:r>
    </w:p>
    <w:p w14:paraId="0575638A" w14:textId="77777777" w:rsidR="007C4061" w:rsidRPr="00533C32" w:rsidRDefault="007C4061" w:rsidP="007C4061">
      <w:pPr>
        <w:pStyle w:val="PL"/>
      </w:pPr>
      <w:r w:rsidRPr="00533C32">
        <w:t xml:space="preserve">          description: Unique ID of the subscription to remove</w:t>
      </w:r>
    </w:p>
    <w:p w14:paraId="03784608" w14:textId="77777777" w:rsidR="007C4061" w:rsidRPr="00533C32" w:rsidRDefault="007C4061" w:rsidP="007C4061">
      <w:pPr>
        <w:pStyle w:val="PL"/>
      </w:pPr>
      <w:r w:rsidRPr="00533C32">
        <w:t xml:space="preserve">          schema:</w:t>
      </w:r>
    </w:p>
    <w:p w14:paraId="38234A6B" w14:textId="77777777" w:rsidR="007C4061" w:rsidRPr="00533C32" w:rsidRDefault="007C4061" w:rsidP="007C4061">
      <w:pPr>
        <w:pStyle w:val="PL"/>
      </w:pPr>
      <w:r w:rsidRPr="00533C32">
        <w:t xml:space="preserve">            type: string</w:t>
      </w:r>
    </w:p>
    <w:p w14:paraId="3CEAB679" w14:textId="77777777" w:rsidR="007C4061" w:rsidRPr="00533C32" w:rsidRDefault="007C4061" w:rsidP="007C4061">
      <w:pPr>
        <w:pStyle w:val="PL"/>
      </w:pPr>
      <w:r w:rsidRPr="00533C32">
        <w:t xml:space="preserve">      responses:</w:t>
      </w:r>
    </w:p>
    <w:p w14:paraId="1367245D" w14:textId="77777777" w:rsidR="007C4061" w:rsidRPr="00533C32" w:rsidRDefault="007C4061" w:rsidP="007C4061">
      <w:pPr>
        <w:pStyle w:val="PL"/>
      </w:pPr>
      <w:r w:rsidRPr="00533C32">
        <w:t xml:space="preserve">        '204':</w:t>
      </w:r>
    </w:p>
    <w:p w14:paraId="76EAC68B" w14:textId="77777777" w:rsidR="007C4061" w:rsidRDefault="007C4061" w:rsidP="007C4061">
      <w:pPr>
        <w:pStyle w:val="PL"/>
        <w:rPr>
          <w:lang w:eastAsia="zh-CN"/>
        </w:rPr>
      </w:pPr>
      <w:r w:rsidRPr="00533C32">
        <w:t xml:space="preserve">          description: Expected response to a successful subscription removal</w:t>
      </w:r>
    </w:p>
    <w:p w14:paraId="27CFBCA2" w14:textId="77777777" w:rsidR="00810BBA" w:rsidRPr="00533C32" w:rsidRDefault="00810BBA" w:rsidP="00810BBA">
      <w:pPr>
        <w:pStyle w:val="PL"/>
      </w:pPr>
      <w:r w:rsidRPr="00533C32">
        <w:t xml:space="preserve">        default:</w:t>
      </w:r>
    </w:p>
    <w:p w14:paraId="67844953"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58FDD103" w14:textId="77777777" w:rsidR="007C4061" w:rsidRPr="00533C32" w:rsidRDefault="007C4061" w:rsidP="007C4061">
      <w:pPr>
        <w:pStyle w:val="PL"/>
        <w:rPr>
          <w:lang w:eastAsia="zh-CN"/>
        </w:rPr>
      </w:pPr>
    </w:p>
    <w:p w14:paraId="1C485475" w14:textId="77777777" w:rsidR="007C4061" w:rsidRPr="00533C32" w:rsidRDefault="007C4061" w:rsidP="007C4061">
      <w:pPr>
        <w:pStyle w:val="PL"/>
      </w:pPr>
      <w:r w:rsidRPr="00533C32">
        <w:t xml:space="preserve">    patch:</w:t>
      </w:r>
    </w:p>
    <w:p w14:paraId="1DDCC35B" w14:textId="77777777" w:rsidR="007C4061" w:rsidRPr="00533C32" w:rsidRDefault="007C4061" w:rsidP="007C4061">
      <w:pPr>
        <w:pStyle w:val="PL"/>
      </w:pPr>
      <w:r w:rsidRPr="00533C32">
        <w:t xml:space="preserve">      summary: Modify an individual ee subscription of a UE</w:t>
      </w:r>
    </w:p>
    <w:p w14:paraId="393F2C09" w14:textId="77777777" w:rsidR="007C4061" w:rsidRPr="00533C32" w:rsidRDefault="007C4061" w:rsidP="007C4061">
      <w:pPr>
        <w:pStyle w:val="PL"/>
      </w:pPr>
      <w:r w:rsidRPr="00533C32">
        <w:t xml:space="preserve">      operationId: ModifyEesubscription</w:t>
      </w:r>
    </w:p>
    <w:p w14:paraId="47893507" w14:textId="77777777" w:rsidR="007C4061" w:rsidRPr="00533C32" w:rsidRDefault="007C4061" w:rsidP="007C4061">
      <w:pPr>
        <w:pStyle w:val="PL"/>
      </w:pPr>
      <w:r w:rsidRPr="00533C32">
        <w:t xml:space="preserve">      tags:</w:t>
      </w:r>
    </w:p>
    <w:p w14:paraId="75C42CA0" w14:textId="77777777" w:rsidR="007C4061" w:rsidRDefault="007C4061" w:rsidP="007C4061">
      <w:pPr>
        <w:pStyle w:val="PL"/>
        <w:rPr>
          <w:lang w:eastAsia="zh-CN"/>
        </w:rPr>
      </w:pPr>
      <w:r w:rsidRPr="00533C32">
        <w:t xml:space="preserve">        - Event Exposure Subscription (Document)</w:t>
      </w:r>
    </w:p>
    <w:p w14:paraId="01F0E33A" w14:textId="77777777" w:rsidR="008B3231" w:rsidRDefault="008B3231" w:rsidP="008B3231">
      <w:pPr>
        <w:pStyle w:val="PL"/>
      </w:pPr>
      <w:r>
        <w:lastRenderedPageBreak/>
        <w:t xml:space="preserve">      security:</w:t>
      </w:r>
    </w:p>
    <w:p w14:paraId="1149C72B" w14:textId="77777777" w:rsidR="008B3231" w:rsidRDefault="008B3231" w:rsidP="008B3231">
      <w:pPr>
        <w:pStyle w:val="PL"/>
      </w:pPr>
      <w:r>
        <w:t xml:space="preserve">        - {}</w:t>
      </w:r>
    </w:p>
    <w:p w14:paraId="566A7EB6" w14:textId="77777777" w:rsidR="008B3231" w:rsidRDefault="008B3231" w:rsidP="008B3231">
      <w:pPr>
        <w:pStyle w:val="PL"/>
      </w:pPr>
      <w:r>
        <w:t xml:space="preserve">        - oAuth2ClientCredentials:</w:t>
      </w:r>
    </w:p>
    <w:p w14:paraId="4E8BDE8A" w14:textId="77777777" w:rsidR="008B3231" w:rsidRDefault="008B3231" w:rsidP="008B3231">
      <w:pPr>
        <w:pStyle w:val="PL"/>
      </w:pPr>
      <w:r>
        <w:t xml:space="preserve">          - nudr-dr</w:t>
      </w:r>
    </w:p>
    <w:p w14:paraId="66E5267A" w14:textId="77777777" w:rsidR="008B3231" w:rsidRDefault="008B3231" w:rsidP="008B3231">
      <w:pPr>
        <w:pStyle w:val="PL"/>
      </w:pPr>
      <w:r>
        <w:t xml:space="preserve">        - oAuth2ClientCredentials:</w:t>
      </w:r>
    </w:p>
    <w:p w14:paraId="00020811" w14:textId="77777777" w:rsidR="008B3231" w:rsidRDefault="008B3231" w:rsidP="008B3231">
      <w:pPr>
        <w:pStyle w:val="PL"/>
      </w:pPr>
      <w:r>
        <w:t xml:space="preserve">          - nudr-dr</w:t>
      </w:r>
    </w:p>
    <w:p w14:paraId="68FC1D4F" w14:textId="77777777" w:rsidR="008B3231" w:rsidRPr="00533C32" w:rsidRDefault="008B3231" w:rsidP="008B3231">
      <w:pPr>
        <w:pStyle w:val="PL"/>
        <w:rPr>
          <w:lang w:eastAsia="zh-CN"/>
        </w:rPr>
      </w:pPr>
      <w:r>
        <w:t xml:space="preserve">          - nudr-dr:subscription-data</w:t>
      </w:r>
    </w:p>
    <w:p w14:paraId="2AFD5531" w14:textId="77777777" w:rsidR="007C4061" w:rsidRPr="00533C32" w:rsidRDefault="007C4061" w:rsidP="007C4061">
      <w:pPr>
        <w:pStyle w:val="PL"/>
      </w:pPr>
      <w:r w:rsidRPr="00533C32">
        <w:t xml:space="preserve">      parameters:</w:t>
      </w:r>
    </w:p>
    <w:p w14:paraId="53B9F2F2" w14:textId="77777777" w:rsidR="007C4061" w:rsidRPr="00533C32" w:rsidRDefault="007C4061" w:rsidP="007C4061">
      <w:pPr>
        <w:pStyle w:val="PL"/>
      </w:pPr>
      <w:r w:rsidRPr="00533C32">
        <w:t xml:space="preserve">        - name: ueId</w:t>
      </w:r>
    </w:p>
    <w:p w14:paraId="1FAA05F5" w14:textId="77777777" w:rsidR="007C4061" w:rsidRPr="00533C32" w:rsidRDefault="007C4061" w:rsidP="007C4061">
      <w:pPr>
        <w:pStyle w:val="PL"/>
      </w:pPr>
      <w:r w:rsidRPr="00533C32">
        <w:t xml:space="preserve">          in: path</w:t>
      </w:r>
    </w:p>
    <w:p w14:paraId="58B34BE3" w14:textId="77777777" w:rsidR="007C4061" w:rsidRPr="00533C32" w:rsidRDefault="007C4061" w:rsidP="007C4061">
      <w:pPr>
        <w:pStyle w:val="PL"/>
      </w:pPr>
      <w:r w:rsidRPr="00533C32">
        <w:t xml:space="preserve">          description: UE id</w:t>
      </w:r>
    </w:p>
    <w:p w14:paraId="71733308" w14:textId="77777777" w:rsidR="007C4061" w:rsidRPr="00533C32" w:rsidRDefault="007C4061" w:rsidP="007C4061">
      <w:pPr>
        <w:pStyle w:val="PL"/>
      </w:pPr>
      <w:r w:rsidRPr="00533C32">
        <w:t xml:space="preserve">          required: true</w:t>
      </w:r>
    </w:p>
    <w:p w14:paraId="6B79A580" w14:textId="77777777" w:rsidR="007C4061" w:rsidRPr="00533C32" w:rsidRDefault="007C4061" w:rsidP="007C4061">
      <w:pPr>
        <w:pStyle w:val="PL"/>
      </w:pPr>
      <w:r w:rsidRPr="00533C32">
        <w:t xml:space="preserve">          schema:</w:t>
      </w:r>
    </w:p>
    <w:p w14:paraId="34CF1969" w14:textId="77777777" w:rsidR="007C4061" w:rsidRPr="00533C32" w:rsidRDefault="007C4061" w:rsidP="007C4061">
      <w:pPr>
        <w:pStyle w:val="PL"/>
      </w:pPr>
      <w:r w:rsidRPr="00533C32">
        <w:t xml:space="preserve">            $ref: 'TS29571_CommonData.yaml#/components/schemas/VarUeId'</w:t>
      </w:r>
    </w:p>
    <w:p w14:paraId="080E9901" w14:textId="77777777" w:rsidR="007C4061" w:rsidRPr="00533C32" w:rsidRDefault="007C4061" w:rsidP="007C4061">
      <w:pPr>
        <w:pStyle w:val="PL"/>
      </w:pPr>
      <w:r w:rsidRPr="00533C32">
        <w:t xml:space="preserve">        - name: subsId</w:t>
      </w:r>
    </w:p>
    <w:p w14:paraId="33107642" w14:textId="77777777" w:rsidR="007C4061" w:rsidRPr="00533C32" w:rsidRDefault="007C4061" w:rsidP="007C4061">
      <w:pPr>
        <w:pStyle w:val="PL"/>
      </w:pPr>
      <w:r w:rsidRPr="00533C32">
        <w:t xml:space="preserve">          in: path</w:t>
      </w:r>
    </w:p>
    <w:p w14:paraId="199592FA" w14:textId="77777777" w:rsidR="007C4061" w:rsidRPr="00533C32" w:rsidRDefault="007C4061" w:rsidP="007C4061">
      <w:pPr>
        <w:pStyle w:val="PL"/>
      </w:pPr>
      <w:r w:rsidRPr="00533C32">
        <w:t xml:space="preserve">          required: true</w:t>
      </w:r>
    </w:p>
    <w:p w14:paraId="1A3441DC" w14:textId="77777777" w:rsidR="007C4061" w:rsidRPr="00533C32" w:rsidRDefault="007C4061" w:rsidP="007C4061">
      <w:pPr>
        <w:pStyle w:val="PL"/>
      </w:pPr>
      <w:r w:rsidRPr="00533C32">
        <w:t xml:space="preserve">          schema:</w:t>
      </w:r>
    </w:p>
    <w:p w14:paraId="61CF61DF" w14:textId="77777777" w:rsidR="007C4061" w:rsidRDefault="007C4061" w:rsidP="007C4061">
      <w:pPr>
        <w:pStyle w:val="PL"/>
        <w:rPr>
          <w:lang w:eastAsia="zh-CN"/>
        </w:rPr>
      </w:pPr>
      <w:r w:rsidRPr="00533C32">
        <w:t xml:space="preserve">            type: string</w:t>
      </w:r>
    </w:p>
    <w:p w14:paraId="6BEA96C1" w14:textId="77777777" w:rsidR="007C4061" w:rsidRPr="002857AD" w:rsidRDefault="007C4061" w:rsidP="007C4061">
      <w:pPr>
        <w:pStyle w:val="PL"/>
      </w:pPr>
      <w:r w:rsidRPr="002857AD">
        <w:t xml:space="preserve">        - name: supported-features</w:t>
      </w:r>
    </w:p>
    <w:p w14:paraId="21A655CA" w14:textId="77777777" w:rsidR="007C4061" w:rsidRPr="002857AD" w:rsidRDefault="007C4061" w:rsidP="007C4061">
      <w:pPr>
        <w:pStyle w:val="PL"/>
      </w:pPr>
      <w:r w:rsidRPr="002857AD">
        <w:t xml:space="preserve">          in: query</w:t>
      </w:r>
    </w:p>
    <w:p w14:paraId="0535DA9D" w14:textId="77777777" w:rsidR="007C4061" w:rsidRPr="002857AD" w:rsidRDefault="007C4061" w:rsidP="007C4061">
      <w:pPr>
        <w:pStyle w:val="PL"/>
      </w:pPr>
      <w:r w:rsidRPr="002857AD">
        <w:t xml:space="preserve">          description: Features required to be supported by the target NF</w:t>
      </w:r>
    </w:p>
    <w:p w14:paraId="7E105D4C" w14:textId="77777777" w:rsidR="007C4061" w:rsidRPr="002857AD" w:rsidRDefault="007C4061" w:rsidP="007C4061">
      <w:pPr>
        <w:pStyle w:val="PL"/>
      </w:pPr>
      <w:r w:rsidRPr="002857AD">
        <w:t xml:space="preserve">          schema:</w:t>
      </w:r>
    </w:p>
    <w:p w14:paraId="54D82984" w14:textId="77777777" w:rsidR="007C4061" w:rsidRPr="00533C32" w:rsidRDefault="007C4061" w:rsidP="007C4061">
      <w:pPr>
        <w:pStyle w:val="PL"/>
        <w:rPr>
          <w:lang w:eastAsia="zh-CN"/>
        </w:rPr>
      </w:pPr>
      <w:r w:rsidRPr="002857AD">
        <w:t xml:space="preserve">            $ref: 'TS29571_CommonData.yaml#/components/schemas/SupportedFeatures'</w:t>
      </w:r>
    </w:p>
    <w:p w14:paraId="03BD7F01" w14:textId="77777777" w:rsidR="007C4061" w:rsidRPr="00533C32" w:rsidRDefault="007C4061" w:rsidP="007C4061">
      <w:pPr>
        <w:pStyle w:val="PL"/>
      </w:pPr>
      <w:r w:rsidRPr="00533C32">
        <w:t xml:space="preserve">      requestBody:</w:t>
      </w:r>
    </w:p>
    <w:p w14:paraId="17BDF8DF" w14:textId="77777777" w:rsidR="007C4061" w:rsidRPr="00533C32" w:rsidRDefault="007C4061" w:rsidP="007C4061">
      <w:pPr>
        <w:pStyle w:val="PL"/>
      </w:pPr>
      <w:r w:rsidRPr="00533C32">
        <w:t xml:space="preserve">        content:</w:t>
      </w:r>
    </w:p>
    <w:p w14:paraId="6E013CA1" w14:textId="77777777" w:rsidR="007C4061" w:rsidRPr="00533C32" w:rsidRDefault="007C4061" w:rsidP="007C4061">
      <w:pPr>
        <w:pStyle w:val="PL"/>
      </w:pPr>
      <w:r w:rsidRPr="00533C32">
        <w:t xml:space="preserve">          application/json-patch+json:</w:t>
      </w:r>
    </w:p>
    <w:p w14:paraId="407FE07A" w14:textId="77777777" w:rsidR="007C4061" w:rsidRPr="00533C32" w:rsidRDefault="007C4061" w:rsidP="007C4061">
      <w:pPr>
        <w:pStyle w:val="PL"/>
      </w:pPr>
      <w:r w:rsidRPr="00533C32">
        <w:t xml:space="preserve">            schema:</w:t>
      </w:r>
    </w:p>
    <w:p w14:paraId="04D3890F" w14:textId="77777777" w:rsidR="007C4061" w:rsidRPr="00533C32" w:rsidRDefault="007C4061" w:rsidP="007C4061">
      <w:pPr>
        <w:pStyle w:val="PL"/>
      </w:pPr>
      <w:r w:rsidRPr="00533C32">
        <w:t xml:space="preserve">              type: array</w:t>
      </w:r>
    </w:p>
    <w:p w14:paraId="423DA4AB" w14:textId="77777777" w:rsidR="007C4061" w:rsidRPr="00533C32" w:rsidRDefault="007C4061" w:rsidP="007C4061">
      <w:pPr>
        <w:pStyle w:val="PL"/>
      </w:pPr>
      <w:r w:rsidRPr="00533C32">
        <w:t xml:space="preserve">              items:</w:t>
      </w:r>
    </w:p>
    <w:p w14:paraId="51E31201" w14:textId="77777777" w:rsidR="007C4061" w:rsidRPr="00533C32" w:rsidRDefault="007C4061" w:rsidP="007C4061">
      <w:pPr>
        <w:pStyle w:val="PL"/>
      </w:pPr>
      <w:r w:rsidRPr="00533C32">
        <w:t xml:space="preserve">                $ref: 'TS29571_CommonData.yaml#/components/schemas/PatchItem'</w:t>
      </w:r>
    </w:p>
    <w:p w14:paraId="0F36A10F" w14:textId="77777777" w:rsidR="007C4061" w:rsidRPr="00533C32" w:rsidRDefault="007C4061" w:rsidP="007C4061">
      <w:pPr>
        <w:pStyle w:val="PL"/>
      </w:pPr>
      <w:r w:rsidRPr="00533C32">
        <w:t xml:space="preserve">              minItems: 1</w:t>
      </w:r>
    </w:p>
    <w:p w14:paraId="3DCD771E" w14:textId="77777777" w:rsidR="007C4061" w:rsidRPr="00533C32" w:rsidRDefault="007C4061" w:rsidP="007C4061">
      <w:pPr>
        <w:pStyle w:val="PL"/>
      </w:pPr>
      <w:r w:rsidRPr="00533C32">
        <w:t xml:space="preserve">        required: true</w:t>
      </w:r>
    </w:p>
    <w:p w14:paraId="0E5F9C5C" w14:textId="77777777" w:rsidR="007C4061" w:rsidRPr="00533C32" w:rsidRDefault="007C4061" w:rsidP="007C4061">
      <w:pPr>
        <w:pStyle w:val="PL"/>
      </w:pPr>
      <w:r w:rsidRPr="00533C32">
        <w:t xml:space="preserve">      responses:</w:t>
      </w:r>
    </w:p>
    <w:p w14:paraId="04FE1C77" w14:textId="77777777" w:rsidR="007C4061" w:rsidRPr="00533C32" w:rsidRDefault="007C4061" w:rsidP="007C4061">
      <w:pPr>
        <w:pStyle w:val="PL"/>
      </w:pPr>
      <w:r w:rsidRPr="00533C32">
        <w:t xml:space="preserve">        '204':</w:t>
      </w:r>
    </w:p>
    <w:p w14:paraId="2396A6B2" w14:textId="77777777" w:rsidR="007C4061" w:rsidRPr="00533C32" w:rsidRDefault="007C4061" w:rsidP="007C4061">
      <w:pPr>
        <w:pStyle w:val="PL"/>
      </w:pPr>
      <w:r w:rsidRPr="00533C32">
        <w:t xml:space="preserve">          description: Successful response</w:t>
      </w:r>
    </w:p>
    <w:p w14:paraId="6585CD9C" w14:textId="77777777" w:rsidR="007C4061" w:rsidRDefault="007C4061" w:rsidP="007C4061">
      <w:pPr>
        <w:pStyle w:val="PL"/>
        <w:rPr>
          <w:lang w:eastAsia="zh-CN"/>
        </w:rPr>
      </w:pPr>
      <w:r>
        <w:rPr>
          <w:rFonts w:hint="eastAsia"/>
          <w:lang w:eastAsia="zh-CN"/>
        </w:rPr>
        <w:t xml:space="preserve">        '200':</w:t>
      </w:r>
    </w:p>
    <w:p w14:paraId="592DB66F" w14:textId="77777777" w:rsidR="007C4061" w:rsidRPr="000B71E3" w:rsidRDefault="007C4061" w:rsidP="007C4061">
      <w:pPr>
        <w:pStyle w:val="PL"/>
      </w:pPr>
      <w:r w:rsidRPr="000B71E3">
        <w:t xml:space="preserve">          description: Expected response to a valid request</w:t>
      </w:r>
    </w:p>
    <w:p w14:paraId="49BC9538" w14:textId="77777777" w:rsidR="007C4061" w:rsidRPr="000B71E3" w:rsidRDefault="007C4061" w:rsidP="007C4061">
      <w:pPr>
        <w:pStyle w:val="PL"/>
      </w:pPr>
      <w:r w:rsidRPr="000B71E3">
        <w:t xml:space="preserve">          content:</w:t>
      </w:r>
    </w:p>
    <w:p w14:paraId="62B55777" w14:textId="77777777" w:rsidR="007C4061" w:rsidRPr="000B71E3" w:rsidRDefault="007C4061" w:rsidP="007C4061">
      <w:pPr>
        <w:pStyle w:val="PL"/>
      </w:pPr>
      <w:r w:rsidRPr="000B71E3">
        <w:t xml:space="preserve">            application/json:</w:t>
      </w:r>
    </w:p>
    <w:p w14:paraId="61E94D11" w14:textId="77777777" w:rsidR="007C4061" w:rsidRPr="000B71E3" w:rsidRDefault="007C4061" w:rsidP="007C4061">
      <w:pPr>
        <w:pStyle w:val="PL"/>
      </w:pPr>
      <w:r w:rsidRPr="000B71E3">
        <w:t xml:space="preserve">              schema:</w:t>
      </w:r>
    </w:p>
    <w:p w14:paraId="4E3E610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4A1D8AA2" w14:textId="77777777" w:rsidR="007C4061" w:rsidRPr="00533C32" w:rsidRDefault="007C4061" w:rsidP="007C4061">
      <w:pPr>
        <w:pStyle w:val="PL"/>
      </w:pPr>
      <w:r w:rsidRPr="00533C32">
        <w:t xml:space="preserve">        '403':</w:t>
      </w:r>
    </w:p>
    <w:p w14:paraId="6A5C460F" w14:textId="77777777" w:rsidR="007C4061" w:rsidRPr="00533C32" w:rsidRDefault="007C4061" w:rsidP="006352FE">
      <w:pPr>
        <w:pStyle w:val="PL"/>
        <w:outlineLvl w:val="0"/>
      </w:pPr>
      <w:r w:rsidRPr="00533C32">
        <w:t xml:space="preserve">          $ref: 'TS29571_CommonData.yaml#/components/responses/403'</w:t>
      </w:r>
    </w:p>
    <w:p w14:paraId="70F8AC26" w14:textId="77777777" w:rsidR="007C4061" w:rsidRPr="00533C32" w:rsidRDefault="007C4061" w:rsidP="007C4061">
      <w:pPr>
        <w:pStyle w:val="PL"/>
      </w:pPr>
      <w:r w:rsidRPr="00533C32">
        <w:t xml:space="preserve">        '404':</w:t>
      </w:r>
    </w:p>
    <w:p w14:paraId="0EF133EE" w14:textId="77777777" w:rsidR="007C4061" w:rsidRPr="00533C32" w:rsidRDefault="007C4061" w:rsidP="006352FE">
      <w:pPr>
        <w:pStyle w:val="PL"/>
        <w:outlineLvl w:val="0"/>
      </w:pPr>
      <w:r w:rsidRPr="00533C32">
        <w:t xml:space="preserve">          $ref: 'TS29571_CommonData.yaml#/components/responses/404'</w:t>
      </w:r>
    </w:p>
    <w:p w14:paraId="5661EA55" w14:textId="77777777" w:rsidR="007C4061" w:rsidRDefault="007C4061" w:rsidP="007C4061">
      <w:pPr>
        <w:pStyle w:val="PL"/>
        <w:rPr>
          <w:lang w:eastAsia="zh-CN"/>
        </w:rPr>
      </w:pPr>
      <w:r w:rsidRPr="00533C32">
        <w:t xml:space="preserve">        default:</w:t>
      </w:r>
    </w:p>
    <w:p w14:paraId="0567938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1944570" w14:textId="77777777" w:rsidR="007C4061" w:rsidRDefault="007C4061" w:rsidP="007C4061">
      <w:pPr>
        <w:pStyle w:val="PL"/>
        <w:rPr>
          <w:lang w:eastAsia="zh-CN"/>
        </w:rPr>
      </w:pPr>
    </w:p>
    <w:p w14:paraId="6038C2E3" w14:textId="77777777" w:rsidR="007C4061" w:rsidRPr="00533C32" w:rsidRDefault="007C4061" w:rsidP="007C4061">
      <w:pPr>
        <w:pStyle w:val="PL"/>
      </w:pPr>
      <w:r w:rsidRPr="00533C32">
        <w:t xml:space="preserve">    </w:t>
      </w:r>
      <w:r>
        <w:t>get</w:t>
      </w:r>
      <w:r w:rsidRPr="00533C32">
        <w:t>:</w:t>
      </w:r>
    </w:p>
    <w:p w14:paraId="7C995933" w14:textId="77777777" w:rsidR="007C4061" w:rsidRPr="00533C32" w:rsidRDefault="007C4061" w:rsidP="007C4061">
      <w:pPr>
        <w:pStyle w:val="PL"/>
      </w:pPr>
      <w:r w:rsidRPr="00533C32">
        <w:t xml:space="preserve">      summary: </w:t>
      </w:r>
      <w:r>
        <w:t>Retrieve</w:t>
      </w:r>
      <w:r w:rsidRPr="00533C32">
        <w:t xml:space="preserve"> a eeSubscription</w:t>
      </w:r>
    </w:p>
    <w:p w14:paraId="21FFF875" w14:textId="77777777" w:rsidR="007C4061" w:rsidRPr="00533C32" w:rsidRDefault="007C4061" w:rsidP="007C4061">
      <w:pPr>
        <w:pStyle w:val="PL"/>
      </w:pPr>
      <w:r w:rsidRPr="00533C32">
        <w:t xml:space="preserve">      operationId: </w:t>
      </w:r>
      <w:r>
        <w:t>Query</w:t>
      </w:r>
      <w:r w:rsidRPr="00533C32">
        <w:t>eeSubscription</w:t>
      </w:r>
    </w:p>
    <w:p w14:paraId="73EB6EF3" w14:textId="77777777" w:rsidR="007C4061" w:rsidRPr="00533C32" w:rsidRDefault="007C4061" w:rsidP="007C4061">
      <w:pPr>
        <w:pStyle w:val="PL"/>
      </w:pPr>
      <w:r w:rsidRPr="00533C32">
        <w:t xml:space="preserve">      tags:</w:t>
      </w:r>
    </w:p>
    <w:p w14:paraId="2A0C674D" w14:textId="77777777" w:rsidR="007C4061" w:rsidRDefault="007C4061" w:rsidP="007C4061">
      <w:pPr>
        <w:pStyle w:val="PL"/>
        <w:rPr>
          <w:lang w:eastAsia="zh-CN"/>
        </w:rPr>
      </w:pPr>
      <w:r w:rsidRPr="00533C32">
        <w:t xml:space="preserve">        - Event Exposure Subscription (Document)</w:t>
      </w:r>
    </w:p>
    <w:p w14:paraId="38E3B4BD" w14:textId="77777777" w:rsidR="008B3231" w:rsidRDefault="008B3231" w:rsidP="008B3231">
      <w:pPr>
        <w:pStyle w:val="PL"/>
      </w:pPr>
      <w:r>
        <w:t xml:space="preserve">      security:</w:t>
      </w:r>
    </w:p>
    <w:p w14:paraId="1299803E" w14:textId="77777777" w:rsidR="008B3231" w:rsidRDefault="008B3231" w:rsidP="008B3231">
      <w:pPr>
        <w:pStyle w:val="PL"/>
      </w:pPr>
      <w:r>
        <w:t xml:space="preserve">        - {}</w:t>
      </w:r>
    </w:p>
    <w:p w14:paraId="25D98C3D" w14:textId="77777777" w:rsidR="008B3231" w:rsidRDefault="008B3231" w:rsidP="008B3231">
      <w:pPr>
        <w:pStyle w:val="PL"/>
      </w:pPr>
      <w:r>
        <w:t xml:space="preserve">        - oAuth2ClientCredentials:</w:t>
      </w:r>
    </w:p>
    <w:p w14:paraId="25E5BF1A" w14:textId="77777777" w:rsidR="008B3231" w:rsidRDefault="008B3231" w:rsidP="008B3231">
      <w:pPr>
        <w:pStyle w:val="PL"/>
      </w:pPr>
      <w:r>
        <w:t xml:space="preserve">          - nudr-dr</w:t>
      </w:r>
    </w:p>
    <w:p w14:paraId="79E11219" w14:textId="77777777" w:rsidR="008B3231" w:rsidRDefault="008B3231" w:rsidP="008B3231">
      <w:pPr>
        <w:pStyle w:val="PL"/>
      </w:pPr>
      <w:r>
        <w:t xml:space="preserve">        - oAuth2ClientCredentials:</w:t>
      </w:r>
    </w:p>
    <w:p w14:paraId="4A803820" w14:textId="77777777" w:rsidR="008B3231" w:rsidRDefault="008B3231" w:rsidP="008B3231">
      <w:pPr>
        <w:pStyle w:val="PL"/>
      </w:pPr>
      <w:r>
        <w:t xml:space="preserve">          - nudr-dr</w:t>
      </w:r>
    </w:p>
    <w:p w14:paraId="33F604F5" w14:textId="77777777" w:rsidR="008B3231" w:rsidRPr="00533C32" w:rsidRDefault="008B3231" w:rsidP="008B3231">
      <w:pPr>
        <w:pStyle w:val="PL"/>
        <w:rPr>
          <w:lang w:eastAsia="zh-CN"/>
        </w:rPr>
      </w:pPr>
      <w:r>
        <w:t xml:space="preserve">          - nudr-dr:subscription-data</w:t>
      </w:r>
    </w:p>
    <w:p w14:paraId="002902F9" w14:textId="77777777" w:rsidR="007C4061" w:rsidRPr="00533C32" w:rsidRDefault="007C4061" w:rsidP="007C4061">
      <w:pPr>
        <w:pStyle w:val="PL"/>
      </w:pPr>
      <w:r w:rsidRPr="00533C32">
        <w:t xml:space="preserve">      parameters:</w:t>
      </w:r>
    </w:p>
    <w:p w14:paraId="4063C760" w14:textId="77777777" w:rsidR="007C4061" w:rsidRPr="00533C32" w:rsidRDefault="007C4061" w:rsidP="007C4061">
      <w:pPr>
        <w:pStyle w:val="PL"/>
      </w:pPr>
      <w:r w:rsidRPr="00533C32">
        <w:t xml:space="preserve">        - name: ueId</w:t>
      </w:r>
    </w:p>
    <w:p w14:paraId="4EE47B34" w14:textId="77777777" w:rsidR="007C4061" w:rsidRPr="00533C32" w:rsidRDefault="007C4061" w:rsidP="007C4061">
      <w:pPr>
        <w:pStyle w:val="PL"/>
      </w:pPr>
      <w:r w:rsidRPr="00533C32">
        <w:t xml:space="preserve">          in: path</w:t>
      </w:r>
    </w:p>
    <w:p w14:paraId="2E574D23" w14:textId="77777777" w:rsidR="007C4061" w:rsidRPr="00533C32" w:rsidRDefault="007C4061" w:rsidP="007C4061">
      <w:pPr>
        <w:pStyle w:val="PL"/>
      </w:pPr>
      <w:r w:rsidRPr="00533C32">
        <w:t xml:space="preserve">          required: true</w:t>
      </w:r>
    </w:p>
    <w:p w14:paraId="663709FC" w14:textId="77777777" w:rsidR="007C4061" w:rsidRPr="00533C32" w:rsidRDefault="007C4061" w:rsidP="007C4061">
      <w:pPr>
        <w:pStyle w:val="PL"/>
      </w:pPr>
      <w:r w:rsidRPr="00533C32">
        <w:t xml:space="preserve">          schema:</w:t>
      </w:r>
    </w:p>
    <w:p w14:paraId="6886F351" w14:textId="77777777" w:rsidR="007C4061" w:rsidRPr="00533C32" w:rsidRDefault="007C4061" w:rsidP="007C4061">
      <w:pPr>
        <w:pStyle w:val="PL"/>
      </w:pPr>
      <w:r w:rsidRPr="00533C32">
        <w:t xml:space="preserve">            $ref: 'TS29571_CommonData.yaml#/components/schemas/VarUeId'</w:t>
      </w:r>
    </w:p>
    <w:p w14:paraId="1C316469" w14:textId="77777777" w:rsidR="007C4061" w:rsidRPr="00533C32" w:rsidRDefault="007C4061" w:rsidP="007C4061">
      <w:pPr>
        <w:pStyle w:val="PL"/>
      </w:pPr>
      <w:r w:rsidRPr="00533C32">
        <w:t xml:space="preserve">        - name: subsId</w:t>
      </w:r>
    </w:p>
    <w:p w14:paraId="2DE5DEE5" w14:textId="77777777" w:rsidR="007C4061" w:rsidRPr="00533C32" w:rsidRDefault="007C4061" w:rsidP="007C4061">
      <w:pPr>
        <w:pStyle w:val="PL"/>
      </w:pPr>
      <w:r w:rsidRPr="00533C32">
        <w:t xml:space="preserve">          in: path</w:t>
      </w:r>
    </w:p>
    <w:p w14:paraId="66A4CD5B" w14:textId="77777777" w:rsidR="007C4061" w:rsidRPr="00533C32" w:rsidRDefault="007C4061" w:rsidP="007C4061">
      <w:pPr>
        <w:pStyle w:val="PL"/>
      </w:pPr>
      <w:r w:rsidRPr="00533C32">
        <w:t xml:space="preserve">          required: true</w:t>
      </w:r>
    </w:p>
    <w:p w14:paraId="5B6717EA" w14:textId="77777777" w:rsidR="007C4061" w:rsidRPr="00533C32" w:rsidRDefault="007C4061" w:rsidP="007C4061">
      <w:pPr>
        <w:pStyle w:val="PL"/>
      </w:pPr>
      <w:r w:rsidRPr="00533C32">
        <w:t xml:space="preserve">          description: Unique ID of the subscription to remove</w:t>
      </w:r>
    </w:p>
    <w:p w14:paraId="1D0D4F84" w14:textId="77777777" w:rsidR="007C4061" w:rsidRPr="00533C32" w:rsidRDefault="007C4061" w:rsidP="007C4061">
      <w:pPr>
        <w:pStyle w:val="PL"/>
      </w:pPr>
      <w:r w:rsidRPr="00533C32">
        <w:t xml:space="preserve">          schema:</w:t>
      </w:r>
    </w:p>
    <w:p w14:paraId="22B036D3" w14:textId="77777777" w:rsidR="007C4061" w:rsidRPr="00533C32" w:rsidRDefault="007C4061" w:rsidP="007C4061">
      <w:pPr>
        <w:pStyle w:val="PL"/>
      </w:pPr>
      <w:r w:rsidRPr="00533C32">
        <w:t xml:space="preserve">            type: string</w:t>
      </w:r>
    </w:p>
    <w:p w14:paraId="5D33F526" w14:textId="77777777" w:rsidR="007C4061" w:rsidRPr="00533C32" w:rsidRDefault="007C4061" w:rsidP="007C4061">
      <w:pPr>
        <w:pStyle w:val="PL"/>
      </w:pPr>
      <w:r w:rsidRPr="00533C32">
        <w:t xml:space="preserve">      responses:</w:t>
      </w:r>
    </w:p>
    <w:p w14:paraId="2D508AFF" w14:textId="77777777" w:rsidR="007C4061" w:rsidRPr="00533C32" w:rsidRDefault="007C4061" w:rsidP="007C4061">
      <w:pPr>
        <w:pStyle w:val="PL"/>
      </w:pPr>
      <w:r w:rsidRPr="00533C32">
        <w:t xml:space="preserve">        '20</w:t>
      </w:r>
      <w:r>
        <w:t>0</w:t>
      </w:r>
      <w:r w:rsidRPr="00533C32">
        <w:t>':</w:t>
      </w:r>
    </w:p>
    <w:p w14:paraId="05F12A76" w14:textId="77777777" w:rsidR="007C4061" w:rsidRPr="00533C32" w:rsidRDefault="007C4061" w:rsidP="007C4061">
      <w:pPr>
        <w:pStyle w:val="PL"/>
      </w:pPr>
      <w:r w:rsidRPr="00533C32">
        <w:t xml:space="preserve">          description: Expected response to a valid request</w:t>
      </w:r>
    </w:p>
    <w:p w14:paraId="0FF6B1D5" w14:textId="77777777" w:rsidR="007C4061" w:rsidRPr="00533C32" w:rsidRDefault="007C4061" w:rsidP="007C4061">
      <w:pPr>
        <w:pStyle w:val="PL"/>
      </w:pPr>
      <w:r w:rsidRPr="00533C32">
        <w:t xml:space="preserve">          content:</w:t>
      </w:r>
    </w:p>
    <w:p w14:paraId="0610FE5E" w14:textId="77777777" w:rsidR="007C4061" w:rsidRPr="00533C32" w:rsidRDefault="007C4061" w:rsidP="007C4061">
      <w:pPr>
        <w:pStyle w:val="PL"/>
      </w:pPr>
      <w:r w:rsidRPr="00533C32">
        <w:t xml:space="preserve">            application/json:</w:t>
      </w:r>
    </w:p>
    <w:p w14:paraId="54FB0249" w14:textId="77777777" w:rsidR="007C4061" w:rsidRPr="00533C32" w:rsidRDefault="007C4061" w:rsidP="007C4061">
      <w:pPr>
        <w:pStyle w:val="PL"/>
      </w:pPr>
      <w:r w:rsidRPr="00533C32">
        <w:lastRenderedPageBreak/>
        <w:t xml:space="preserve">              schema:</w:t>
      </w:r>
    </w:p>
    <w:p w14:paraId="3C9395D1" w14:textId="77777777" w:rsidR="007C4061" w:rsidRPr="00533C32" w:rsidRDefault="007C4061" w:rsidP="007C4061">
      <w:pPr>
        <w:pStyle w:val="PL"/>
      </w:pPr>
      <w:r w:rsidRPr="00533C32">
        <w:t xml:space="preserve">               items:</w:t>
      </w:r>
    </w:p>
    <w:p w14:paraId="04E750F7" w14:textId="77777777" w:rsidR="007C4061" w:rsidRPr="00533C32" w:rsidRDefault="007C4061" w:rsidP="007C4061">
      <w:pPr>
        <w:pStyle w:val="PL"/>
      </w:pPr>
      <w:r w:rsidRPr="00533C32">
        <w:t xml:space="preserve">                $ref: '#/components/schemas/EeSubscription'</w:t>
      </w:r>
    </w:p>
    <w:p w14:paraId="3919C5A2" w14:textId="77777777" w:rsidR="007C4061" w:rsidRDefault="007C4061" w:rsidP="007C4061">
      <w:pPr>
        <w:pStyle w:val="PL"/>
        <w:rPr>
          <w:lang w:eastAsia="zh-CN"/>
        </w:rPr>
      </w:pPr>
      <w:r w:rsidRPr="00533C32">
        <w:t xml:space="preserve">        default:</w:t>
      </w:r>
    </w:p>
    <w:p w14:paraId="2CBFB0A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0E866C8" w14:textId="77777777" w:rsidR="007C4061" w:rsidRPr="008E0286" w:rsidRDefault="007C4061" w:rsidP="007C4061">
      <w:pPr>
        <w:pStyle w:val="PL"/>
        <w:rPr>
          <w:lang w:eastAsia="zh-CN"/>
        </w:rPr>
      </w:pPr>
    </w:p>
    <w:p w14:paraId="7EBBF360" w14:textId="77777777" w:rsidR="007C4061" w:rsidRPr="00533C32" w:rsidRDefault="007C4061" w:rsidP="007C4061">
      <w:pPr>
        <w:pStyle w:val="PL"/>
      </w:pPr>
      <w:r w:rsidRPr="00533C32">
        <w:t xml:space="preserve">  /subscription-data/{ueId}/context-data/ee-subscriptions/{subsId}/amf-subscriptions:</w:t>
      </w:r>
    </w:p>
    <w:p w14:paraId="0B749939" w14:textId="77777777" w:rsidR="007C4061" w:rsidRPr="00533C32" w:rsidRDefault="007C4061" w:rsidP="007C4061">
      <w:pPr>
        <w:pStyle w:val="PL"/>
      </w:pPr>
      <w:r w:rsidRPr="00533C32">
        <w:t xml:space="preserve">    put:</w:t>
      </w:r>
    </w:p>
    <w:p w14:paraId="1326D030" w14:textId="77777777" w:rsidR="007C4061" w:rsidRPr="00533C32" w:rsidRDefault="007C4061" w:rsidP="007C4061">
      <w:pPr>
        <w:pStyle w:val="PL"/>
      </w:pPr>
      <w:r w:rsidRPr="00533C32">
        <w:t xml:space="preserve">      summary: Create AmfSubscriptions for an individual ee subscriptions of a UE</w:t>
      </w:r>
    </w:p>
    <w:p w14:paraId="530D88EB" w14:textId="77777777" w:rsidR="007C4061" w:rsidRPr="00533C32" w:rsidRDefault="007C4061" w:rsidP="007C4061">
      <w:pPr>
        <w:pStyle w:val="PL"/>
      </w:pPr>
      <w:r w:rsidRPr="00533C32">
        <w:t xml:space="preserve">      operationId: Create AMF Subscriptions</w:t>
      </w:r>
    </w:p>
    <w:p w14:paraId="494A8426" w14:textId="77777777" w:rsidR="007C4061" w:rsidRPr="00533C32" w:rsidRDefault="007C4061" w:rsidP="007C4061">
      <w:pPr>
        <w:pStyle w:val="PL"/>
      </w:pPr>
      <w:r w:rsidRPr="00533C32">
        <w:t xml:space="preserve">      tags:</w:t>
      </w:r>
    </w:p>
    <w:p w14:paraId="4ABC8B68" w14:textId="77777777" w:rsidR="007C4061" w:rsidRDefault="007C4061" w:rsidP="007C4061">
      <w:pPr>
        <w:pStyle w:val="PL"/>
        <w:rPr>
          <w:lang w:eastAsia="zh-CN"/>
        </w:rPr>
      </w:pPr>
      <w:r w:rsidRPr="00533C32">
        <w:t xml:space="preserve">        - AMF Subscription Info (Document)</w:t>
      </w:r>
    </w:p>
    <w:p w14:paraId="3E3CFA4F" w14:textId="77777777" w:rsidR="008B3231" w:rsidRDefault="008B3231" w:rsidP="008B3231">
      <w:pPr>
        <w:pStyle w:val="PL"/>
      </w:pPr>
      <w:r>
        <w:t xml:space="preserve">      security:</w:t>
      </w:r>
    </w:p>
    <w:p w14:paraId="445B8742" w14:textId="77777777" w:rsidR="008B3231" w:rsidRDefault="008B3231" w:rsidP="008B3231">
      <w:pPr>
        <w:pStyle w:val="PL"/>
      </w:pPr>
      <w:r>
        <w:t xml:space="preserve">        - {}</w:t>
      </w:r>
    </w:p>
    <w:p w14:paraId="0660D1A9" w14:textId="77777777" w:rsidR="008B3231" w:rsidRDefault="008B3231" w:rsidP="008B3231">
      <w:pPr>
        <w:pStyle w:val="PL"/>
      </w:pPr>
      <w:r>
        <w:t xml:space="preserve">        - oAuth2ClientCredentials:</w:t>
      </w:r>
    </w:p>
    <w:p w14:paraId="4B57FC56" w14:textId="77777777" w:rsidR="008B3231" w:rsidRDefault="008B3231" w:rsidP="008B3231">
      <w:pPr>
        <w:pStyle w:val="PL"/>
      </w:pPr>
      <w:r>
        <w:t xml:space="preserve">          - nudr-dr</w:t>
      </w:r>
    </w:p>
    <w:p w14:paraId="09785513" w14:textId="77777777" w:rsidR="008B3231" w:rsidRDefault="008B3231" w:rsidP="008B3231">
      <w:pPr>
        <w:pStyle w:val="PL"/>
      </w:pPr>
      <w:r>
        <w:t xml:space="preserve">        - oAuth2ClientCredentials:</w:t>
      </w:r>
    </w:p>
    <w:p w14:paraId="6864679B" w14:textId="77777777" w:rsidR="008B3231" w:rsidRDefault="008B3231" w:rsidP="008B3231">
      <w:pPr>
        <w:pStyle w:val="PL"/>
      </w:pPr>
      <w:r>
        <w:t xml:space="preserve">          - nudr-dr</w:t>
      </w:r>
    </w:p>
    <w:p w14:paraId="6EE79DDE" w14:textId="77777777" w:rsidR="008B3231" w:rsidRPr="00533C32" w:rsidRDefault="008B3231" w:rsidP="008B3231">
      <w:pPr>
        <w:pStyle w:val="PL"/>
        <w:rPr>
          <w:lang w:eastAsia="zh-CN"/>
        </w:rPr>
      </w:pPr>
      <w:r>
        <w:t xml:space="preserve">          - nudr-dr:subscription-data</w:t>
      </w:r>
    </w:p>
    <w:p w14:paraId="46A03174" w14:textId="77777777" w:rsidR="007C4061" w:rsidRPr="00533C32" w:rsidRDefault="007C4061" w:rsidP="007C4061">
      <w:pPr>
        <w:pStyle w:val="PL"/>
      </w:pPr>
      <w:r w:rsidRPr="00533C32">
        <w:t xml:space="preserve">      parameters:</w:t>
      </w:r>
    </w:p>
    <w:p w14:paraId="0A9606E3" w14:textId="77777777" w:rsidR="007C4061" w:rsidRPr="00533C32" w:rsidRDefault="007C4061" w:rsidP="007C4061">
      <w:pPr>
        <w:pStyle w:val="PL"/>
      </w:pPr>
      <w:r w:rsidRPr="00533C32">
        <w:t xml:space="preserve">        - name: ueId</w:t>
      </w:r>
    </w:p>
    <w:p w14:paraId="3892DA7A" w14:textId="77777777" w:rsidR="007C4061" w:rsidRPr="00533C32" w:rsidRDefault="007C4061" w:rsidP="007C4061">
      <w:pPr>
        <w:pStyle w:val="PL"/>
      </w:pPr>
      <w:r w:rsidRPr="00533C32">
        <w:t xml:space="preserve">          in: path</w:t>
      </w:r>
    </w:p>
    <w:p w14:paraId="74D45402" w14:textId="77777777" w:rsidR="007C4061" w:rsidRPr="00533C32" w:rsidRDefault="007C4061" w:rsidP="007C4061">
      <w:pPr>
        <w:pStyle w:val="PL"/>
      </w:pPr>
      <w:r w:rsidRPr="00533C32">
        <w:t xml:space="preserve">          required: true</w:t>
      </w:r>
    </w:p>
    <w:p w14:paraId="10A7BAD4" w14:textId="77777777" w:rsidR="007C4061" w:rsidRPr="00533C32" w:rsidRDefault="007C4061" w:rsidP="007C4061">
      <w:pPr>
        <w:pStyle w:val="PL"/>
      </w:pPr>
      <w:r w:rsidRPr="00533C32">
        <w:t xml:space="preserve">          schema:</w:t>
      </w:r>
    </w:p>
    <w:p w14:paraId="0DB7124A" w14:textId="77777777" w:rsidR="007C4061" w:rsidRPr="00533C32" w:rsidRDefault="007C4061" w:rsidP="007C4061">
      <w:pPr>
        <w:pStyle w:val="PL"/>
      </w:pPr>
      <w:r w:rsidRPr="00533C32">
        <w:t xml:space="preserve">            $ref: 'TS29571_CommonData.yaml#/components/schemas/VarUeId'</w:t>
      </w:r>
    </w:p>
    <w:p w14:paraId="434547FF" w14:textId="77777777" w:rsidR="007C4061" w:rsidRPr="00533C32" w:rsidRDefault="007C4061" w:rsidP="007C4061">
      <w:pPr>
        <w:pStyle w:val="PL"/>
      </w:pPr>
      <w:r w:rsidRPr="00533C32">
        <w:t xml:space="preserve">        - name: subsId</w:t>
      </w:r>
    </w:p>
    <w:p w14:paraId="53E7D46E" w14:textId="77777777" w:rsidR="007C4061" w:rsidRPr="00533C32" w:rsidRDefault="007C4061" w:rsidP="007C4061">
      <w:pPr>
        <w:pStyle w:val="PL"/>
      </w:pPr>
      <w:r w:rsidRPr="00533C32">
        <w:t xml:space="preserve">          in: path</w:t>
      </w:r>
    </w:p>
    <w:p w14:paraId="7FCD7525" w14:textId="77777777" w:rsidR="007C4061" w:rsidRPr="00533C32" w:rsidRDefault="007C4061" w:rsidP="007C4061">
      <w:pPr>
        <w:pStyle w:val="PL"/>
      </w:pPr>
      <w:r w:rsidRPr="00533C32">
        <w:t xml:space="preserve">          required: true</w:t>
      </w:r>
    </w:p>
    <w:p w14:paraId="08140FF2" w14:textId="77777777" w:rsidR="007C4061" w:rsidRPr="00533C32" w:rsidRDefault="007C4061" w:rsidP="007C4061">
      <w:pPr>
        <w:pStyle w:val="PL"/>
      </w:pPr>
      <w:r w:rsidRPr="00533C32">
        <w:t xml:space="preserve">          schema:</w:t>
      </w:r>
    </w:p>
    <w:p w14:paraId="04B46200" w14:textId="77777777" w:rsidR="007C4061" w:rsidRPr="00533C32" w:rsidRDefault="007C4061" w:rsidP="007C4061">
      <w:pPr>
        <w:pStyle w:val="PL"/>
      </w:pPr>
      <w:r w:rsidRPr="00533C32">
        <w:t xml:space="preserve">            type: string</w:t>
      </w:r>
    </w:p>
    <w:p w14:paraId="17205E7D" w14:textId="77777777" w:rsidR="007C4061" w:rsidRPr="00533C32" w:rsidRDefault="007C4061" w:rsidP="007C4061">
      <w:pPr>
        <w:pStyle w:val="PL"/>
      </w:pPr>
      <w:r w:rsidRPr="00533C32">
        <w:t xml:space="preserve">      requestBody:</w:t>
      </w:r>
    </w:p>
    <w:p w14:paraId="4FD595A2" w14:textId="77777777" w:rsidR="007C4061" w:rsidRPr="00533C32" w:rsidRDefault="007C4061" w:rsidP="007C4061">
      <w:pPr>
        <w:pStyle w:val="PL"/>
      </w:pPr>
      <w:r w:rsidRPr="00533C32">
        <w:t xml:space="preserve">        content:</w:t>
      </w:r>
    </w:p>
    <w:p w14:paraId="4FDA58D8" w14:textId="77777777" w:rsidR="007C4061" w:rsidRPr="00533C32" w:rsidRDefault="007C4061" w:rsidP="007C4061">
      <w:pPr>
        <w:pStyle w:val="PL"/>
      </w:pPr>
      <w:r w:rsidRPr="00533C32">
        <w:t xml:space="preserve">          application/json:</w:t>
      </w:r>
    </w:p>
    <w:p w14:paraId="068F2D04" w14:textId="77777777" w:rsidR="007C4061" w:rsidRPr="00533C32" w:rsidRDefault="007C4061" w:rsidP="007C4061">
      <w:pPr>
        <w:pStyle w:val="PL"/>
      </w:pPr>
      <w:r w:rsidRPr="00533C32">
        <w:t xml:space="preserve">            schema:</w:t>
      </w:r>
    </w:p>
    <w:p w14:paraId="3DBE9E10" w14:textId="77777777" w:rsidR="007C4061" w:rsidRPr="00533C32" w:rsidRDefault="007C4061" w:rsidP="007C4061">
      <w:pPr>
        <w:pStyle w:val="PL"/>
      </w:pPr>
      <w:r w:rsidRPr="00533C32">
        <w:t xml:space="preserve">              type: array</w:t>
      </w:r>
    </w:p>
    <w:p w14:paraId="54C29AB6" w14:textId="77777777" w:rsidR="007C4061" w:rsidRPr="00533C32" w:rsidRDefault="007C4061" w:rsidP="007C4061">
      <w:pPr>
        <w:pStyle w:val="PL"/>
      </w:pPr>
      <w:r w:rsidRPr="00533C32">
        <w:t xml:space="preserve">              items:</w:t>
      </w:r>
    </w:p>
    <w:p w14:paraId="48B61C39" w14:textId="77777777" w:rsidR="007C4061" w:rsidRPr="00533C32" w:rsidRDefault="007C4061" w:rsidP="007C4061">
      <w:pPr>
        <w:pStyle w:val="PL"/>
      </w:pPr>
      <w:r w:rsidRPr="00533C32">
        <w:t xml:space="preserve">                $ref: '#/components/schemas/AmfSubscriptionInfo'</w:t>
      </w:r>
    </w:p>
    <w:p w14:paraId="0D6583F6" w14:textId="77777777" w:rsidR="007C4061" w:rsidRPr="00533C32" w:rsidRDefault="007C4061" w:rsidP="007C4061">
      <w:pPr>
        <w:pStyle w:val="PL"/>
      </w:pPr>
      <w:r w:rsidRPr="00533C32">
        <w:t xml:space="preserve">              minItems: 1</w:t>
      </w:r>
    </w:p>
    <w:p w14:paraId="0A843243" w14:textId="77777777" w:rsidR="007C4061" w:rsidRPr="00533C32" w:rsidRDefault="007C4061" w:rsidP="007C4061">
      <w:pPr>
        <w:pStyle w:val="PL"/>
      </w:pPr>
      <w:r w:rsidRPr="00533C32">
        <w:t xml:space="preserve">        required: true</w:t>
      </w:r>
    </w:p>
    <w:p w14:paraId="0C88E92B" w14:textId="77777777" w:rsidR="007C4061" w:rsidRPr="00533C32" w:rsidRDefault="007C4061" w:rsidP="007C4061">
      <w:pPr>
        <w:pStyle w:val="PL"/>
      </w:pPr>
      <w:r w:rsidRPr="00533C32">
        <w:t xml:space="preserve">      responses:</w:t>
      </w:r>
    </w:p>
    <w:p w14:paraId="7B65CC44" w14:textId="77777777" w:rsidR="007C4061" w:rsidRPr="00533C32" w:rsidRDefault="007C4061" w:rsidP="007C4061">
      <w:pPr>
        <w:pStyle w:val="PL"/>
      </w:pPr>
      <w:r w:rsidRPr="00533C32">
        <w:t xml:space="preserve">        '204':</w:t>
      </w:r>
    </w:p>
    <w:p w14:paraId="0B5A4F02" w14:textId="77777777" w:rsidR="007C4061" w:rsidRPr="00533C32" w:rsidRDefault="007C4061" w:rsidP="007C4061">
      <w:pPr>
        <w:pStyle w:val="PL"/>
      </w:pPr>
      <w:r w:rsidRPr="00533C32">
        <w:t xml:space="preserve">          description: Upon success, an empty response body shall be returned</w:t>
      </w:r>
    </w:p>
    <w:p w14:paraId="2295AE69" w14:textId="77777777" w:rsidR="007C4061" w:rsidRDefault="007C4061" w:rsidP="007C4061">
      <w:pPr>
        <w:pStyle w:val="PL"/>
        <w:rPr>
          <w:lang w:eastAsia="zh-CN"/>
        </w:rPr>
      </w:pPr>
      <w:r w:rsidRPr="00533C32">
        <w:t xml:space="preserve">        default:</w:t>
      </w:r>
    </w:p>
    <w:p w14:paraId="6350ABD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DD2BB4" w14:textId="77777777" w:rsidR="00810BBA" w:rsidRDefault="00810BBA" w:rsidP="007C4061">
      <w:pPr>
        <w:pStyle w:val="PL"/>
        <w:rPr>
          <w:lang w:eastAsia="zh-CN"/>
        </w:rPr>
      </w:pPr>
    </w:p>
    <w:p w14:paraId="47E24EA3" w14:textId="77777777" w:rsidR="007C4061" w:rsidRPr="00533C32" w:rsidRDefault="007C4061" w:rsidP="007C4061">
      <w:pPr>
        <w:pStyle w:val="PL"/>
      </w:pPr>
      <w:r w:rsidRPr="00533C32">
        <w:t xml:space="preserve">    delete:</w:t>
      </w:r>
    </w:p>
    <w:p w14:paraId="4FEFB089" w14:textId="77777777" w:rsidR="007C4061" w:rsidRPr="00533C32" w:rsidRDefault="007C4061" w:rsidP="007C4061">
      <w:pPr>
        <w:pStyle w:val="PL"/>
      </w:pPr>
      <w:r w:rsidRPr="00533C32">
        <w:t xml:space="preserve">      summary: Deletes AMF Subscription Info for an eeSubscription</w:t>
      </w:r>
    </w:p>
    <w:p w14:paraId="39545222" w14:textId="77777777" w:rsidR="007C4061" w:rsidRPr="00533C32" w:rsidRDefault="007C4061" w:rsidP="007C4061">
      <w:pPr>
        <w:pStyle w:val="PL"/>
      </w:pPr>
      <w:r w:rsidRPr="00533C32">
        <w:t xml:space="preserve">      operationId: RemoveAmfSubscriptionsInfo</w:t>
      </w:r>
    </w:p>
    <w:p w14:paraId="72DFBE70" w14:textId="77777777" w:rsidR="007C4061" w:rsidRPr="00533C32" w:rsidRDefault="007C4061" w:rsidP="007C4061">
      <w:pPr>
        <w:pStyle w:val="PL"/>
      </w:pPr>
      <w:r w:rsidRPr="00533C32">
        <w:t xml:space="preserve">      tags:</w:t>
      </w:r>
    </w:p>
    <w:p w14:paraId="0C99B199" w14:textId="77777777" w:rsidR="007C4061" w:rsidRDefault="007C4061" w:rsidP="007C4061">
      <w:pPr>
        <w:pStyle w:val="PL"/>
        <w:rPr>
          <w:lang w:eastAsia="zh-CN"/>
        </w:rPr>
      </w:pPr>
      <w:r w:rsidRPr="00533C32">
        <w:t xml:space="preserve">        - Event AMF Subscription Info (Document)</w:t>
      </w:r>
    </w:p>
    <w:p w14:paraId="7F3EE510" w14:textId="77777777" w:rsidR="008B3231" w:rsidRDefault="008B3231" w:rsidP="008B3231">
      <w:pPr>
        <w:pStyle w:val="PL"/>
      </w:pPr>
      <w:r>
        <w:t xml:space="preserve">      security:</w:t>
      </w:r>
    </w:p>
    <w:p w14:paraId="2AE696A4" w14:textId="77777777" w:rsidR="008B3231" w:rsidRDefault="008B3231" w:rsidP="008B3231">
      <w:pPr>
        <w:pStyle w:val="PL"/>
      </w:pPr>
      <w:r>
        <w:t xml:space="preserve">        - {}</w:t>
      </w:r>
    </w:p>
    <w:p w14:paraId="6B2DE6EB" w14:textId="77777777" w:rsidR="008B3231" w:rsidRDefault="008B3231" w:rsidP="008B3231">
      <w:pPr>
        <w:pStyle w:val="PL"/>
      </w:pPr>
      <w:r>
        <w:t xml:space="preserve">        - oAuth2ClientCredentials:</w:t>
      </w:r>
    </w:p>
    <w:p w14:paraId="5B00C14D" w14:textId="77777777" w:rsidR="008B3231" w:rsidRDefault="008B3231" w:rsidP="008B3231">
      <w:pPr>
        <w:pStyle w:val="PL"/>
      </w:pPr>
      <w:r>
        <w:t xml:space="preserve">          - nudr-dr</w:t>
      </w:r>
    </w:p>
    <w:p w14:paraId="47049198" w14:textId="77777777" w:rsidR="008B3231" w:rsidRDefault="008B3231" w:rsidP="008B3231">
      <w:pPr>
        <w:pStyle w:val="PL"/>
      </w:pPr>
      <w:r>
        <w:t xml:space="preserve">        - oAuth2ClientCredentials:</w:t>
      </w:r>
    </w:p>
    <w:p w14:paraId="15526045" w14:textId="77777777" w:rsidR="008B3231" w:rsidRDefault="008B3231" w:rsidP="008B3231">
      <w:pPr>
        <w:pStyle w:val="PL"/>
      </w:pPr>
      <w:r>
        <w:t xml:space="preserve">          - nudr-dr</w:t>
      </w:r>
    </w:p>
    <w:p w14:paraId="1443E7B3" w14:textId="77777777" w:rsidR="008B3231" w:rsidRPr="00533C32" w:rsidRDefault="008B3231" w:rsidP="008B3231">
      <w:pPr>
        <w:pStyle w:val="PL"/>
        <w:rPr>
          <w:lang w:eastAsia="zh-CN"/>
        </w:rPr>
      </w:pPr>
      <w:r>
        <w:t xml:space="preserve">          - nudr-dr:subscription-data</w:t>
      </w:r>
    </w:p>
    <w:p w14:paraId="0C1C6D16" w14:textId="77777777" w:rsidR="007C4061" w:rsidRPr="00533C32" w:rsidRDefault="007C4061" w:rsidP="007C4061">
      <w:pPr>
        <w:pStyle w:val="PL"/>
      </w:pPr>
      <w:r w:rsidRPr="00533C32">
        <w:t xml:space="preserve">      parameters:</w:t>
      </w:r>
    </w:p>
    <w:p w14:paraId="39919B2B" w14:textId="77777777" w:rsidR="007C4061" w:rsidRPr="00533C32" w:rsidRDefault="007C4061" w:rsidP="007C4061">
      <w:pPr>
        <w:pStyle w:val="PL"/>
      </w:pPr>
      <w:r w:rsidRPr="00533C32">
        <w:t xml:space="preserve">        - name: ueId</w:t>
      </w:r>
    </w:p>
    <w:p w14:paraId="21FA809D" w14:textId="77777777" w:rsidR="007C4061" w:rsidRPr="00533C32" w:rsidRDefault="007C4061" w:rsidP="007C4061">
      <w:pPr>
        <w:pStyle w:val="PL"/>
      </w:pPr>
      <w:r w:rsidRPr="00533C32">
        <w:t xml:space="preserve">          in: path</w:t>
      </w:r>
    </w:p>
    <w:p w14:paraId="2224BF29" w14:textId="77777777" w:rsidR="007C4061" w:rsidRPr="00533C32" w:rsidRDefault="007C4061" w:rsidP="007C4061">
      <w:pPr>
        <w:pStyle w:val="PL"/>
      </w:pPr>
      <w:r w:rsidRPr="00533C32">
        <w:t xml:space="preserve">          required: true</w:t>
      </w:r>
    </w:p>
    <w:p w14:paraId="76C63D3E" w14:textId="77777777" w:rsidR="007C4061" w:rsidRPr="00533C32" w:rsidRDefault="007C4061" w:rsidP="007C4061">
      <w:pPr>
        <w:pStyle w:val="PL"/>
      </w:pPr>
      <w:r w:rsidRPr="00533C32">
        <w:t xml:space="preserve">          schema:</w:t>
      </w:r>
    </w:p>
    <w:p w14:paraId="2E2859F4" w14:textId="77777777" w:rsidR="007C4061" w:rsidRPr="00533C32" w:rsidRDefault="007C4061" w:rsidP="007C4061">
      <w:pPr>
        <w:pStyle w:val="PL"/>
      </w:pPr>
      <w:r w:rsidRPr="00533C32">
        <w:t xml:space="preserve">            $ref: 'TS29571_CommonData.yaml#/components/schemas/VarUeId'</w:t>
      </w:r>
    </w:p>
    <w:p w14:paraId="5D0FA4CE" w14:textId="77777777" w:rsidR="007C4061" w:rsidRPr="00533C32" w:rsidRDefault="007C4061" w:rsidP="007C4061">
      <w:pPr>
        <w:pStyle w:val="PL"/>
      </w:pPr>
      <w:r w:rsidRPr="00533C32">
        <w:t xml:space="preserve">        - name: subsId</w:t>
      </w:r>
    </w:p>
    <w:p w14:paraId="3C325165" w14:textId="77777777" w:rsidR="007C4061" w:rsidRPr="00533C32" w:rsidRDefault="007C4061" w:rsidP="007C4061">
      <w:pPr>
        <w:pStyle w:val="PL"/>
      </w:pPr>
      <w:r w:rsidRPr="00533C32">
        <w:t xml:space="preserve">          in: path</w:t>
      </w:r>
    </w:p>
    <w:p w14:paraId="7169725F" w14:textId="77777777" w:rsidR="007C4061" w:rsidRPr="00533C32" w:rsidRDefault="007C4061" w:rsidP="007C4061">
      <w:pPr>
        <w:pStyle w:val="PL"/>
      </w:pPr>
      <w:r w:rsidRPr="00533C32">
        <w:t xml:space="preserve">          required: true</w:t>
      </w:r>
    </w:p>
    <w:p w14:paraId="755588D1" w14:textId="77777777" w:rsidR="007C4061" w:rsidRPr="00533C32" w:rsidRDefault="007C4061" w:rsidP="007C4061">
      <w:pPr>
        <w:pStyle w:val="PL"/>
      </w:pPr>
      <w:r w:rsidRPr="00533C32">
        <w:t xml:space="preserve">          schema:</w:t>
      </w:r>
    </w:p>
    <w:p w14:paraId="6D6E9FC0" w14:textId="77777777" w:rsidR="007C4061" w:rsidRPr="00533C32" w:rsidRDefault="007C4061" w:rsidP="007C4061">
      <w:pPr>
        <w:pStyle w:val="PL"/>
      </w:pPr>
      <w:r w:rsidRPr="00533C32">
        <w:t xml:space="preserve">            type: string</w:t>
      </w:r>
    </w:p>
    <w:p w14:paraId="47F38342" w14:textId="77777777" w:rsidR="007C4061" w:rsidRPr="00533C32" w:rsidRDefault="007C4061" w:rsidP="007C4061">
      <w:pPr>
        <w:pStyle w:val="PL"/>
      </w:pPr>
      <w:r w:rsidRPr="00533C32">
        <w:t xml:space="preserve">      responses:</w:t>
      </w:r>
    </w:p>
    <w:p w14:paraId="63FF5437" w14:textId="77777777" w:rsidR="007C4061" w:rsidRPr="00533C32" w:rsidRDefault="007C4061" w:rsidP="007C4061">
      <w:pPr>
        <w:pStyle w:val="PL"/>
      </w:pPr>
      <w:r w:rsidRPr="00533C32">
        <w:t xml:space="preserve">        '204':</w:t>
      </w:r>
    </w:p>
    <w:p w14:paraId="554EA8A2" w14:textId="77777777" w:rsidR="007C4061" w:rsidRDefault="007C4061" w:rsidP="007C4061">
      <w:pPr>
        <w:pStyle w:val="PL"/>
        <w:rPr>
          <w:lang w:eastAsia="zh-CN"/>
        </w:rPr>
      </w:pPr>
      <w:r w:rsidRPr="00533C32">
        <w:t xml:space="preserve">          description: Expected response to a successful subscription removal</w:t>
      </w:r>
    </w:p>
    <w:p w14:paraId="45A822D9" w14:textId="77777777" w:rsidR="00810BBA" w:rsidRPr="00533C32" w:rsidRDefault="00810BBA" w:rsidP="00810BBA">
      <w:pPr>
        <w:pStyle w:val="PL"/>
      </w:pPr>
      <w:r w:rsidRPr="00533C32">
        <w:t xml:space="preserve">        default:</w:t>
      </w:r>
    </w:p>
    <w:p w14:paraId="5E4DAA0F"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81E95F" w14:textId="77777777" w:rsidR="00810BBA" w:rsidRPr="00533C32" w:rsidRDefault="00810BBA" w:rsidP="00810BBA">
      <w:pPr>
        <w:pStyle w:val="PL"/>
        <w:rPr>
          <w:lang w:eastAsia="zh-CN"/>
        </w:rPr>
      </w:pPr>
    </w:p>
    <w:p w14:paraId="66E2DF3D" w14:textId="77777777" w:rsidR="007C4061" w:rsidRPr="00533C32" w:rsidRDefault="007C4061" w:rsidP="007C4061">
      <w:pPr>
        <w:pStyle w:val="PL"/>
      </w:pPr>
      <w:r w:rsidRPr="00533C32">
        <w:t xml:space="preserve">    patch:</w:t>
      </w:r>
    </w:p>
    <w:p w14:paraId="289B1F6C" w14:textId="77777777" w:rsidR="007C4061" w:rsidRPr="00533C32" w:rsidRDefault="007C4061" w:rsidP="007C4061">
      <w:pPr>
        <w:pStyle w:val="PL"/>
        <w:rPr>
          <w:lang w:eastAsia="zh-CN"/>
        </w:rPr>
      </w:pPr>
      <w:r w:rsidRPr="00533C32">
        <w:t xml:space="preserve">      summary: modify the AMF Subscription Info</w:t>
      </w:r>
    </w:p>
    <w:p w14:paraId="62113A2A" w14:textId="77777777" w:rsidR="007C4061" w:rsidRPr="00533C32" w:rsidRDefault="007C4061" w:rsidP="007C4061">
      <w:pPr>
        <w:pStyle w:val="PL"/>
      </w:pPr>
      <w:r w:rsidRPr="00533C32">
        <w:t xml:space="preserve">      operationId: ModifyAmfSubscriptionInfo</w:t>
      </w:r>
    </w:p>
    <w:p w14:paraId="49F1457C" w14:textId="77777777" w:rsidR="007C4061" w:rsidRPr="00533C32" w:rsidRDefault="007C4061" w:rsidP="007C4061">
      <w:pPr>
        <w:pStyle w:val="PL"/>
      </w:pPr>
      <w:r w:rsidRPr="00533C32">
        <w:t xml:space="preserve">      tags:</w:t>
      </w:r>
    </w:p>
    <w:p w14:paraId="480372EC" w14:textId="77777777" w:rsidR="007C4061" w:rsidRDefault="007C4061" w:rsidP="007C4061">
      <w:pPr>
        <w:pStyle w:val="PL"/>
        <w:rPr>
          <w:lang w:eastAsia="zh-CN"/>
        </w:rPr>
      </w:pPr>
      <w:r w:rsidRPr="00533C32">
        <w:lastRenderedPageBreak/>
        <w:t xml:space="preserve">        - AmfSubscriptionInfo (Document)</w:t>
      </w:r>
    </w:p>
    <w:p w14:paraId="475CAF83" w14:textId="77777777" w:rsidR="008B3231" w:rsidRDefault="008B3231" w:rsidP="008B3231">
      <w:pPr>
        <w:pStyle w:val="PL"/>
      </w:pPr>
      <w:r>
        <w:t xml:space="preserve">      security:</w:t>
      </w:r>
    </w:p>
    <w:p w14:paraId="49C5FE05" w14:textId="77777777" w:rsidR="008B3231" w:rsidRDefault="008B3231" w:rsidP="008B3231">
      <w:pPr>
        <w:pStyle w:val="PL"/>
      </w:pPr>
      <w:r>
        <w:t xml:space="preserve">        - {}</w:t>
      </w:r>
    </w:p>
    <w:p w14:paraId="4BAEDFF4" w14:textId="77777777" w:rsidR="008B3231" w:rsidRDefault="008B3231" w:rsidP="008B3231">
      <w:pPr>
        <w:pStyle w:val="PL"/>
      </w:pPr>
      <w:r>
        <w:t xml:space="preserve">        - oAuth2ClientCredentials:</w:t>
      </w:r>
    </w:p>
    <w:p w14:paraId="0ED28130" w14:textId="77777777" w:rsidR="008B3231" w:rsidRDefault="008B3231" w:rsidP="008B3231">
      <w:pPr>
        <w:pStyle w:val="PL"/>
      </w:pPr>
      <w:r>
        <w:t xml:space="preserve">          - nudr-dr</w:t>
      </w:r>
    </w:p>
    <w:p w14:paraId="3CB2D758" w14:textId="77777777" w:rsidR="008B3231" w:rsidRDefault="008B3231" w:rsidP="008B3231">
      <w:pPr>
        <w:pStyle w:val="PL"/>
      </w:pPr>
      <w:r>
        <w:t xml:space="preserve">        - oAuth2ClientCredentials:</w:t>
      </w:r>
    </w:p>
    <w:p w14:paraId="33FC1AB2" w14:textId="77777777" w:rsidR="008B3231" w:rsidRDefault="008B3231" w:rsidP="008B3231">
      <w:pPr>
        <w:pStyle w:val="PL"/>
      </w:pPr>
      <w:r>
        <w:t xml:space="preserve">          - nudr-dr</w:t>
      </w:r>
    </w:p>
    <w:p w14:paraId="6998DC54" w14:textId="77777777" w:rsidR="008B3231" w:rsidRPr="00533C32" w:rsidRDefault="008B3231" w:rsidP="008B3231">
      <w:pPr>
        <w:pStyle w:val="PL"/>
        <w:rPr>
          <w:lang w:eastAsia="zh-CN"/>
        </w:rPr>
      </w:pPr>
      <w:r>
        <w:t xml:space="preserve">          - nudr-dr:subscription-data</w:t>
      </w:r>
    </w:p>
    <w:p w14:paraId="28496F2A" w14:textId="77777777" w:rsidR="007C4061" w:rsidRPr="00533C32" w:rsidRDefault="007C4061" w:rsidP="007C4061">
      <w:pPr>
        <w:pStyle w:val="PL"/>
      </w:pPr>
      <w:r w:rsidRPr="00533C32">
        <w:t xml:space="preserve">      parameters:</w:t>
      </w:r>
    </w:p>
    <w:p w14:paraId="243A6046" w14:textId="77777777" w:rsidR="007C4061" w:rsidRPr="00533C32" w:rsidRDefault="007C4061" w:rsidP="007C4061">
      <w:pPr>
        <w:pStyle w:val="PL"/>
      </w:pPr>
      <w:r w:rsidRPr="00533C32">
        <w:t xml:space="preserve">        - name: ueId</w:t>
      </w:r>
    </w:p>
    <w:p w14:paraId="6E8C11E1" w14:textId="77777777" w:rsidR="007C4061" w:rsidRPr="00533C32" w:rsidRDefault="007C4061" w:rsidP="007C4061">
      <w:pPr>
        <w:pStyle w:val="PL"/>
      </w:pPr>
      <w:r w:rsidRPr="00533C32">
        <w:t xml:space="preserve">          in: path</w:t>
      </w:r>
    </w:p>
    <w:p w14:paraId="0E96C446" w14:textId="77777777" w:rsidR="007C4061" w:rsidRPr="00533C32" w:rsidRDefault="007C4061" w:rsidP="007C4061">
      <w:pPr>
        <w:pStyle w:val="PL"/>
      </w:pPr>
      <w:r w:rsidRPr="00533C32">
        <w:t xml:space="preserve">          required: true</w:t>
      </w:r>
    </w:p>
    <w:p w14:paraId="48F47BAF" w14:textId="77777777" w:rsidR="007C4061" w:rsidRPr="00533C32" w:rsidRDefault="007C4061" w:rsidP="007C4061">
      <w:pPr>
        <w:pStyle w:val="PL"/>
      </w:pPr>
      <w:r w:rsidRPr="00533C32">
        <w:t xml:space="preserve">          schema:</w:t>
      </w:r>
    </w:p>
    <w:p w14:paraId="6639C2A3" w14:textId="77777777" w:rsidR="007C4061" w:rsidRPr="00533C32" w:rsidRDefault="007C4061" w:rsidP="007C4061">
      <w:pPr>
        <w:pStyle w:val="PL"/>
      </w:pPr>
      <w:r w:rsidRPr="00533C32">
        <w:t xml:space="preserve">            $ref: 'TS29571_CommonData.yaml#/components/schemas/VarUeId'</w:t>
      </w:r>
    </w:p>
    <w:p w14:paraId="50ECCDCA" w14:textId="77777777" w:rsidR="007C4061" w:rsidRPr="00533C32" w:rsidRDefault="007C4061" w:rsidP="007C4061">
      <w:pPr>
        <w:pStyle w:val="PL"/>
      </w:pPr>
      <w:r w:rsidRPr="00533C32">
        <w:t xml:space="preserve">        - name: subsId</w:t>
      </w:r>
    </w:p>
    <w:p w14:paraId="279FB1C6" w14:textId="77777777" w:rsidR="007C4061" w:rsidRPr="00533C32" w:rsidRDefault="007C4061" w:rsidP="007C4061">
      <w:pPr>
        <w:pStyle w:val="PL"/>
      </w:pPr>
      <w:r w:rsidRPr="00533C32">
        <w:t xml:space="preserve">          in: path</w:t>
      </w:r>
    </w:p>
    <w:p w14:paraId="3473C848" w14:textId="77777777" w:rsidR="007C4061" w:rsidRPr="00533C32" w:rsidRDefault="007C4061" w:rsidP="007C4061">
      <w:pPr>
        <w:pStyle w:val="PL"/>
      </w:pPr>
      <w:r w:rsidRPr="00533C32">
        <w:t xml:space="preserve">          required: true</w:t>
      </w:r>
    </w:p>
    <w:p w14:paraId="58D73358" w14:textId="77777777" w:rsidR="007C4061" w:rsidRPr="00533C32" w:rsidRDefault="007C4061" w:rsidP="007C4061">
      <w:pPr>
        <w:pStyle w:val="PL"/>
      </w:pPr>
      <w:r w:rsidRPr="00533C32">
        <w:t xml:space="preserve">          schema:</w:t>
      </w:r>
    </w:p>
    <w:p w14:paraId="52D991DB" w14:textId="77777777" w:rsidR="007C4061" w:rsidRDefault="007C4061" w:rsidP="007C4061">
      <w:pPr>
        <w:pStyle w:val="PL"/>
        <w:rPr>
          <w:lang w:eastAsia="zh-CN"/>
        </w:rPr>
      </w:pPr>
      <w:r w:rsidRPr="00533C32">
        <w:t xml:space="preserve">            type: string</w:t>
      </w:r>
    </w:p>
    <w:p w14:paraId="7FBD650F" w14:textId="77777777" w:rsidR="007C4061" w:rsidRPr="002857AD" w:rsidRDefault="007C4061" w:rsidP="007C4061">
      <w:pPr>
        <w:pStyle w:val="PL"/>
      </w:pPr>
      <w:r w:rsidRPr="002857AD">
        <w:t xml:space="preserve">        - name: supported-features</w:t>
      </w:r>
    </w:p>
    <w:p w14:paraId="1FDADCDF" w14:textId="77777777" w:rsidR="007C4061" w:rsidRPr="002857AD" w:rsidRDefault="007C4061" w:rsidP="007C4061">
      <w:pPr>
        <w:pStyle w:val="PL"/>
      </w:pPr>
      <w:r w:rsidRPr="002857AD">
        <w:t xml:space="preserve">          in: query</w:t>
      </w:r>
    </w:p>
    <w:p w14:paraId="2A582A8F" w14:textId="77777777" w:rsidR="007C4061" w:rsidRPr="002857AD" w:rsidRDefault="007C4061" w:rsidP="007C4061">
      <w:pPr>
        <w:pStyle w:val="PL"/>
      </w:pPr>
      <w:r w:rsidRPr="002857AD">
        <w:t xml:space="preserve">          description: Features required to be supported by the target NF</w:t>
      </w:r>
    </w:p>
    <w:p w14:paraId="136577BC" w14:textId="77777777" w:rsidR="007C4061" w:rsidRPr="002857AD" w:rsidRDefault="007C4061" w:rsidP="007C4061">
      <w:pPr>
        <w:pStyle w:val="PL"/>
      </w:pPr>
      <w:r w:rsidRPr="002857AD">
        <w:t xml:space="preserve">          schema:</w:t>
      </w:r>
    </w:p>
    <w:p w14:paraId="36AF1B39" w14:textId="77777777" w:rsidR="007C4061" w:rsidRPr="00533C32" w:rsidRDefault="007C4061" w:rsidP="007C4061">
      <w:pPr>
        <w:pStyle w:val="PL"/>
        <w:rPr>
          <w:lang w:eastAsia="zh-CN"/>
        </w:rPr>
      </w:pPr>
      <w:r w:rsidRPr="002857AD">
        <w:t xml:space="preserve">            $ref: 'TS29571_CommonData.yaml#/components/schemas/SupportedFeatures'</w:t>
      </w:r>
    </w:p>
    <w:p w14:paraId="76B42ED3" w14:textId="77777777" w:rsidR="007C4061" w:rsidRPr="00533C32" w:rsidRDefault="007C4061" w:rsidP="007C4061">
      <w:pPr>
        <w:pStyle w:val="PL"/>
        <w:rPr>
          <w:lang w:eastAsia="zh-CN"/>
        </w:rPr>
      </w:pPr>
      <w:r w:rsidRPr="00533C32">
        <w:t xml:space="preserve">      requestBody:</w:t>
      </w:r>
    </w:p>
    <w:p w14:paraId="79753BAD" w14:textId="77777777" w:rsidR="007C4061" w:rsidRPr="00533C32" w:rsidRDefault="007C4061" w:rsidP="007C4061">
      <w:pPr>
        <w:pStyle w:val="PL"/>
      </w:pPr>
      <w:r w:rsidRPr="00533C32">
        <w:t xml:space="preserve">        content:</w:t>
      </w:r>
    </w:p>
    <w:p w14:paraId="217F52C3" w14:textId="77777777" w:rsidR="007C4061" w:rsidRPr="00533C32" w:rsidRDefault="007C4061" w:rsidP="007C4061">
      <w:pPr>
        <w:pStyle w:val="PL"/>
      </w:pPr>
      <w:r w:rsidRPr="00533C32">
        <w:t xml:space="preserve">          application/json-patch+json:</w:t>
      </w:r>
    </w:p>
    <w:p w14:paraId="2C96C082" w14:textId="77777777" w:rsidR="007C4061" w:rsidRPr="00533C32" w:rsidRDefault="007C4061" w:rsidP="007C4061">
      <w:pPr>
        <w:pStyle w:val="PL"/>
      </w:pPr>
      <w:r w:rsidRPr="00533C32">
        <w:t xml:space="preserve">            schema:</w:t>
      </w:r>
    </w:p>
    <w:p w14:paraId="2E640183" w14:textId="77777777" w:rsidR="007C4061" w:rsidRPr="00533C32" w:rsidRDefault="007C4061" w:rsidP="007C4061">
      <w:pPr>
        <w:pStyle w:val="PL"/>
      </w:pPr>
      <w:r w:rsidRPr="00533C32">
        <w:t xml:space="preserve">              type: array</w:t>
      </w:r>
    </w:p>
    <w:p w14:paraId="4D9AC09A" w14:textId="77777777" w:rsidR="007C4061" w:rsidRPr="00533C32" w:rsidRDefault="007C4061" w:rsidP="007C4061">
      <w:pPr>
        <w:pStyle w:val="PL"/>
      </w:pPr>
      <w:r w:rsidRPr="00533C32">
        <w:t xml:space="preserve">              items:</w:t>
      </w:r>
    </w:p>
    <w:p w14:paraId="44DBAEC2" w14:textId="77777777" w:rsidR="007C4061" w:rsidRPr="00533C32" w:rsidRDefault="007C4061" w:rsidP="007C4061">
      <w:pPr>
        <w:pStyle w:val="PL"/>
      </w:pPr>
      <w:r w:rsidRPr="00533C32">
        <w:t xml:space="preserve">                $ref: 'TS29571_CommonData.yaml#/components/schemas/PatchItem'</w:t>
      </w:r>
    </w:p>
    <w:p w14:paraId="3ACC2803" w14:textId="77777777" w:rsidR="007C4061" w:rsidRPr="00533C32" w:rsidRDefault="007C4061" w:rsidP="007C4061">
      <w:pPr>
        <w:pStyle w:val="PL"/>
      </w:pPr>
      <w:r w:rsidRPr="00533C32">
        <w:t xml:space="preserve">        required: true</w:t>
      </w:r>
    </w:p>
    <w:p w14:paraId="4527C545" w14:textId="77777777" w:rsidR="007C4061" w:rsidRPr="00533C32" w:rsidRDefault="007C4061" w:rsidP="007C4061">
      <w:pPr>
        <w:pStyle w:val="PL"/>
      </w:pPr>
      <w:r w:rsidRPr="00533C32">
        <w:t xml:space="preserve">      responses:</w:t>
      </w:r>
    </w:p>
    <w:p w14:paraId="21C7BB2A" w14:textId="77777777" w:rsidR="007C4061" w:rsidRPr="00533C32" w:rsidRDefault="007C4061" w:rsidP="007C4061">
      <w:pPr>
        <w:pStyle w:val="PL"/>
      </w:pPr>
      <w:r w:rsidRPr="00533C32">
        <w:t xml:space="preserve">        '204':</w:t>
      </w:r>
    </w:p>
    <w:p w14:paraId="0663FE99" w14:textId="77777777" w:rsidR="007C4061" w:rsidRPr="00533C32" w:rsidRDefault="007C4061" w:rsidP="007C4061">
      <w:pPr>
        <w:pStyle w:val="PL"/>
      </w:pPr>
      <w:r w:rsidRPr="00533C32">
        <w:t xml:space="preserve">          description: Expected response to a valid request</w:t>
      </w:r>
    </w:p>
    <w:p w14:paraId="452AD9DF" w14:textId="77777777" w:rsidR="007C4061" w:rsidRDefault="007C4061" w:rsidP="007C4061">
      <w:pPr>
        <w:pStyle w:val="PL"/>
        <w:rPr>
          <w:lang w:eastAsia="zh-CN"/>
        </w:rPr>
      </w:pPr>
      <w:r>
        <w:rPr>
          <w:rFonts w:hint="eastAsia"/>
          <w:lang w:eastAsia="zh-CN"/>
        </w:rPr>
        <w:t xml:space="preserve">        '200':</w:t>
      </w:r>
    </w:p>
    <w:p w14:paraId="17F512E3" w14:textId="77777777" w:rsidR="007C4061" w:rsidRPr="000B71E3" w:rsidRDefault="007C4061" w:rsidP="007C4061">
      <w:pPr>
        <w:pStyle w:val="PL"/>
      </w:pPr>
      <w:r w:rsidRPr="000B71E3">
        <w:t xml:space="preserve">          description: Expected response to a valid request</w:t>
      </w:r>
    </w:p>
    <w:p w14:paraId="2FE23DE5" w14:textId="77777777" w:rsidR="007C4061" w:rsidRPr="000B71E3" w:rsidRDefault="007C4061" w:rsidP="007C4061">
      <w:pPr>
        <w:pStyle w:val="PL"/>
      </w:pPr>
      <w:r w:rsidRPr="000B71E3">
        <w:t xml:space="preserve">          content:</w:t>
      </w:r>
    </w:p>
    <w:p w14:paraId="156D5336" w14:textId="77777777" w:rsidR="007C4061" w:rsidRPr="000B71E3" w:rsidRDefault="007C4061" w:rsidP="007C4061">
      <w:pPr>
        <w:pStyle w:val="PL"/>
      </w:pPr>
      <w:r w:rsidRPr="000B71E3">
        <w:t xml:space="preserve">            application/json:</w:t>
      </w:r>
    </w:p>
    <w:p w14:paraId="1E1DEA01" w14:textId="77777777" w:rsidR="007C4061" w:rsidRPr="000B71E3" w:rsidRDefault="007C4061" w:rsidP="007C4061">
      <w:pPr>
        <w:pStyle w:val="PL"/>
      </w:pPr>
      <w:r w:rsidRPr="000B71E3">
        <w:t xml:space="preserve">              schema:</w:t>
      </w:r>
    </w:p>
    <w:p w14:paraId="7CA6E25B"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946AD87" w14:textId="77777777" w:rsidR="007C4061" w:rsidRPr="00533C32" w:rsidRDefault="007C4061" w:rsidP="007C4061">
      <w:pPr>
        <w:pStyle w:val="PL"/>
      </w:pPr>
      <w:r w:rsidRPr="00533C32">
        <w:t xml:space="preserve">        '403':</w:t>
      </w:r>
    </w:p>
    <w:p w14:paraId="177BE03F" w14:textId="77777777" w:rsidR="007C4061" w:rsidRPr="00533C32" w:rsidRDefault="007C4061" w:rsidP="007C4061">
      <w:pPr>
        <w:pStyle w:val="PL"/>
      </w:pPr>
      <w:r w:rsidRPr="00533C32">
        <w:t xml:space="preserve">          description: modification is rejected</w:t>
      </w:r>
    </w:p>
    <w:p w14:paraId="0656A051" w14:textId="77777777" w:rsidR="007C4061" w:rsidRPr="00533C32" w:rsidRDefault="007C4061" w:rsidP="007C4061">
      <w:pPr>
        <w:pStyle w:val="PL"/>
      </w:pPr>
      <w:r w:rsidRPr="00533C32">
        <w:t xml:space="preserve">          content:</w:t>
      </w:r>
    </w:p>
    <w:p w14:paraId="4450E538" w14:textId="77777777" w:rsidR="007C4061" w:rsidRPr="00533C32" w:rsidRDefault="007C4061" w:rsidP="007C4061">
      <w:pPr>
        <w:pStyle w:val="PL"/>
      </w:pPr>
      <w:r w:rsidRPr="00533C32">
        <w:t xml:space="preserve">            application/problem+json:</w:t>
      </w:r>
    </w:p>
    <w:p w14:paraId="6E766C1C" w14:textId="77777777" w:rsidR="007C4061" w:rsidRPr="00533C32" w:rsidRDefault="007C4061" w:rsidP="007C4061">
      <w:pPr>
        <w:pStyle w:val="PL"/>
      </w:pPr>
      <w:r w:rsidRPr="00533C32">
        <w:t xml:space="preserve">              schema:</w:t>
      </w:r>
    </w:p>
    <w:p w14:paraId="501E550C" w14:textId="77777777" w:rsidR="007C4061" w:rsidRPr="00533C32" w:rsidRDefault="007C4061" w:rsidP="007C4061">
      <w:pPr>
        <w:pStyle w:val="PL"/>
      </w:pPr>
      <w:r w:rsidRPr="00533C32">
        <w:t xml:space="preserve">                $ref: 'TS29571_CommonData.yaml#/components/schemas/ProblemDetails'</w:t>
      </w:r>
    </w:p>
    <w:p w14:paraId="36B19656" w14:textId="77777777" w:rsidR="007C4061" w:rsidRDefault="007C4061" w:rsidP="007C4061">
      <w:pPr>
        <w:pStyle w:val="PL"/>
        <w:rPr>
          <w:lang w:eastAsia="zh-CN"/>
        </w:rPr>
      </w:pPr>
      <w:r w:rsidRPr="00533C32">
        <w:t xml:space="preserve">        default:</w:t>
      </w:r>
    </w:p>
    <w:p w14:paraId="55E1271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9A4E8D5" w14:textId="77777777" w:rsidR="00810BBA" w:rsidRDefault="00810BBA" w:rsidP="007C4061">
      <w:pPr>
        <w:pStyle w:val="PL"/>
        <w:rPr>
          <w:lang w:eastAsia="zh-CN"/>
        </w:rPr>
      </w:pPr>
    </w:p>
    <w:p w14:paraId="0685008F" w14:textId="77777777" w:rsidR="007C4061" w:rsidRPr="00533C32" w:rsidRDefault="007C4061" w:rsidP="007C4061">
      <w:pPr>
        <w:pStyle w:val="PL"/>
      </w:pPr>
      <w:r w:rsidRPr="00533C32">
        <w:t xml:space="preserve">    get:</w:t>
      </w:r>
    </w:p>
    <w:p w14:paraId="377324DF" w14:textId="77777777" w:rsidR="007C4061" w:rsidRPr="00533C32" w:rsidRDefault="007C4061" w:rsidP="007C4061">
      <w:pPr>
        <w:pStyle w:val="PL"/>
      </w:pPr>
      <w:r w:rsidRPr="00533C32">
        <w:t xml:space="preserve">      summary: Retrieve AMF subscription Info</w:t>
      </w:r>
    </w:p>
    <w:p w14:paraId="575A5E52" w14:textId="77777777" w:rsidR="007C4061" w:rsidRPr="00533C32" w:rsidRDefault="007C4061" w:rsidP="007C4061">
      <w:pPr>
        <w:pStyle w:val="PL"/>
      </w:pPr>
      <w:r w:rsidRPr="00533C32">
        <w:t xml:space="preserve">      operationId: GetAmfSubscriptionInfo</w:t>
      </w:r>
    </w:p>
    <w:p w14:paraId="40E14B6D" w14:textId="77777777" w:rsidR="007C4061" w:rsidRPr="00533C32" w:rsidRDefault="007C4061" w:rsidP="007C4061">
      <w:pPr>
        <w:pStyle w:val="PL"/>
      </w:pPr>
      <w:r w:rsidRPr="00533C32">
        <w:t xml:space="preserve">      tags:</w:t>
      </w:r>
    </w:p>
    <w:p w14:paraId="1E17740F" w14:textId="77777777" w:rsidR="007C4061" w:rsidRDefault="007C4061" w:rsidP="007C4061">
      <w:pPr>
        <w:pStyle w:val="PL"/>
        <w:rPr>
          <w:lang w:eastAsia="zh-CN"/>
        </w:rPr>
      </w:pPr>
      <w:r w:rsidRPr="00533C32">
        <w:t xml:space="preserve">        - Query AMF Subscription Info (Document)</w:t>
      </w:r>
    </w:p>
    <w:p w14:paraId="04CC26AA" w14:textId="77777777" w:rsidR="008B3231" w:rsidRDefault="008B3231" w:rsidP="008B3231">
      <w:pPr>
        <w:pStyle w:val="PL"/>
      </w:pPr>
      <w:r>
        <w:t xml:space="preserve">      security:</w:t>
      </w:r>
    </w:p>
    <w:p w14:paraId="26F3F89D" w14:textId="77777777" w:rsidR="008B3231" w:rsidRDefault="008B3231" w:rsidP="008B3231">
      <w:pPr>
        <w:pStyle w:val="PL"/>
      </w:pPr>
      <w:r>
        <w:t xml:space="preserve">        - {}</w:t>
      </w:r>
    </w:p>
    <w:p w14:paraId="789562FE" w14:textId="77777777" w:rsidR="008B3231" w:rsidRDefault="008B3231" w:rsidP="008B3231">
      <w:pPr>
        <w:pStyle w:val="PL"/>
      </w:pPr>
      <w:r>
        <w:t xml:space="preserve">        - oAuth2ClientCredentials:</w:t>
      </w:r>
    </w:p>
    <w:p w14:paraId="1603A0D0" w14:textId="77777777" w:rsidR="008B3231" w:rsidRDefault="008B3231" w:rsidP="008B3231">
      <w:pPr>
        <w:pStyle w:val="PL"/>
      </w:pPr>
      <w:r>
        <w:t xml:space="preserve">          - nudr-dr</w:t>
      </w:r>
    </w:p>
    <w:p w14:paraId="243D0CD4" w14:textId="77777777" w:rsidR="008B3231" w:rsidRDefault="008B3231" w:rsidP="008B3231">
      <w:pPr>
        <w:pStyle w:val="PL"/>
      </w:pPr>
      <w:r>
        <w:t xml:space="preserve">        - oAuth2ClientCredentials:</w:t>
      </w:r>
    </w:p>
    <w:p w14:paraId="5521DC82" w14:textId="77777777" w:rsidR="008B3231" w:rsidRDefault="008B3231" w:rsidP="008B3231">
      <w:pPr>
        <w:pStyle w:val="PL"/>
      </w:pPr>
      <w:r>
        <w:t xml:space="preserve">          - nudr-dr</w:t>
      </w:r>
    </w:p>
    <w:p w14:paraId="0F15499C" w14:textId="77777777" w:rsidR="008B3231" w:rsidRPr="00533C32" w:rsidRDefault="008B3231" w:rsidP="008B3231">
      <w:pPr>
        <w:pStyle w:val="PL"/>
        <w:rPr>
          <w:lang w:eastAsia="zh-CN"/>
        </w:rPr>
      </w:pPr>
      <w:r>
        <w:t xml:space="preserve">          - nudr-dr:subscription-data</w:t>
      </w:r>
    </w:p>
    <w:p w14:paraId="3EB5AC1B" w14:textId="77777777" w:rsidR="007C4061" w:rsidRPr="00533C32" w:rsidRDefault="007C4061" w:rsidP="007C4061">
      <w:pPr>
        <w:pStyle w:val="PL"/>
      </w:pPr>
      <w:r w:rsidRPr="00533C32">
        <w:t xml:space="preserve">      parameters:</w:t>
      </w:r>
    </w:p>
    <w:p w14:paraId="5A9857C1" w14:textId="77777777" w:rsidR="007C4061" w:rsidRPr="00533C32" w:rsidRDefault="007C4061" w:rsidP="007C4061">
      <w:pPr>
        <w:pStyle w:val="PL"/>
      </w:pPr>
      <w:r w:rsidRPr="00533C32">
        <w:t xml:space="preserve">        - name: ueId</w:t>
      </w:r>
    </w:p>
    <w:p w14:paraId="216B800D" w14:textId="77777777" w:rsidR="007C4061" w:rsidRPr="00533C32" w:rsidRDefault="007C4061" w:rsidP="007C4061">
      <w:pPr>
        <w:pStyle w:val="PL"/>
      </w:pPr>
      <w:r w:rsidRPr="00533C32">
        <w:t xml:space="preserve">          in: path</w:t>
      </w:r>
    </w:p>
    <w:p w14:paraId="341C2CA5" w14:textId="77777777" w:rsidR="007C4061" w:rsidRPr="00533C32" w:rsidRDefault="007C4061" w:rsidP="007C4061">
      <w:pPr>
        <w:pStyle w:val="PL"/>
      </w:pPr>
      <w:r w:rsidRPr="00533C32">
        <w:t xml:space="preserve">          required: true</w:t>
      </w:r>
    </w:p>
    <w:p w14:paraId="37E97914" w14:textId="77777777" w:rsidR="007C4061" w:rsidRPr="00533C32" w:rsidRDefault="007C4061" w:rsidP="007C4061">
      <w:pPr>
        <w:pStyle w:val="PL"/>
      </w:pPr>
      <w:r w:rsidRPr="00533C32">
        <w:t xml:space="preserve">          schema:</w:t>
      </w:r>
    </w:p>
    <w:p w14:paraId="12D6C484" w14:textId="77777777" w:rsidR="007C4061" w:rsidRPr="00533C32" w:rsidRDefault="007C4061" w:rsidP="007C4061">
      <w:pPr>
        <w:pStyle w:val="PL"/>
      </w:pPr>
      <w:r w:rsidRPr="00533C32">
        <w:t xml:space="preserve">            $ref: 'TS29571_CommonData.yaml#/components/schemas/VarUeId'</w:t>
      </w:r>
    </w:p>
    <w:p w14:paraId="543DC409" w14:textId="77777777" w:rsidR="007C4061" w:rsidRPr="00533C32" w:rsidRDefault="007C4061" w:rsidP="007C4061">
      <w:pPr>
        <w:pStyle w:val="PL"/>
      </w:pPr>
      <w:r w:rsidRPr="00533C32">
        <w:t xml:space="preserve">        - name: subsId</w:t>
      </w:r>
    </w:p>
    <w:p w14:paraId="60965D11" w14:textId="77777777" w:rsidR="007C4061" w:rsidRPr="00533C32" w:rsidRDefault="007C4061" w:rsidP="007C4061">
      <w:pPr>
        <w:pStyle w:val="PL"/>
      </w:pPr>
      <w:r w:rsidRPr="00533C32">
        <w:t xml:space="preserve">          in: path</w:t>
      </w:r>
    </w:p>
    <w:p w14:paraId="037D402D" w14:textId="77777777" w:rsidR="007C4061" w:rsidRPr="00533C32" w:rsidRDefault="007C4061" w:rsidP="007C4061">
      <w:pPr>
        <w:pStyle w:val="PL"/>
      </w:pPr>
      <w:r w:rsidRPr="00533C32">
        <w:t xml:space="preserve">          required: true</w:t>
      </w:r>
    </w:p>
    <w:p w14:paraId="7713C082" w14:textId="77777777" w:rsidR="007C4061" w:rsidRPr="00533C32" w:rsidRDefault="007C4061" w:rsidP="007C4061">
      <w:pPr>
        <w:pStyle w:val="PL"/>
      </w:pPr>
      <w:r w:rsidRPr="00533C32">
        <w:t xml:space="preserve">          schema:</w:t>
      </w:r>
    </w:p>
    <w:p w14:paraId="4BCD23FA" w14:textId="77777777" w:rsidR="007C4061" w:rsidRPr="00533C32" w:rsidRDefault="007C4061" w:rsidP="007C4061">
      <w:pPr>
        <w:pStyle w:val="PL"/>
      </w:pPr>
      <w:r w:rsidRPr="00533C32">
        <w:t xml:space="preserve">            type: string</w:t>
      </w:r>
    </w:p>
    <w:p w14:paraId="17EA0544" w14:textId="77777777" w:rsidR="007C4061" w:rsidRPr="00533C32" w:rsidRDefault="007C4061" w:rsidP="007C4061">
      <w:pPr>
        <w:pStyle w:val="PL"/>
      </w:pPr>
      <w:r w:rsidRPr="00533C32">
        <w:t xml:space="preserve">      responses:</w:t>
      </w:r>
    </w:p>
    <w:p w14:paraId="07D8B435" w14:textId="77777777" w:rsidR="007C4061" w:rsidRPr="00533C32" w:rsidRDefault="007C4061" w:rsidP="007C4061">
      <w:pPr>
        <w:pStyle w:val="PL"/>
      </w:pPr>
      <w:r w:rsidRPr="00533C32">
        <w:t xml:space="preserve">        '200':</w:t>
      </w:r>
    </w:p>
    <w:p w14:paraId="1F861911" w14:textId="77777777" w:rsidR="007C4061" w:rsidRPr="00533C32" w:rsidRDefault="007C4061" w:rsidP="007C4061">
      <w:pPr>
        <w:pStyle w:val="PL"/>
      </w:pPr>
      <w:r w:rsidRPr="00533C32">
        <w:t xml:space="preserve">          description: OK</w:t>
      </w:r>
    </w:p>
    <w:p w14:paraId="767C6369" w14:textId="77777777" w:rsidR="007C4061" w:rsidRPr="00533C32" w:rsidRDefault="007C4061" w:rsidP="007C4061">
      <w:pPr>
        <w:pStyle w:val="PL"/>
      </w:pPr>
      <w:r w:rsidRPr="00533C32">
        <w:t xml:space="preserve">          content:</w:t>
      </w:r>
    </w:p>
    <w:p w14:paraId="1CFEA2DD" w14:textId="77777777" w:rsidR="007C4061" w:rsidRPr="00533C32" w:rsidRDefault="007C4061" w:rsidP="007C4061">
      <w:pPr>
        <w:pStyle w:val="PL"/>
      </w:pPr>
      <w:r w:rsidRPr="00533C32">
        <w:t xml:space="preserve">            application/json:</w:t>
      </w:r>
    </w:p>
    <w:p w14:paraId="6FBACB87" w14:textId="77777777" w:rsidR="007C4061" w:rsidRPr="00533C32" w:rsidRDefault="007C4061" w:rsidP="007C4061">
      <w:pPr>
        <w:pStyle w:val="PL"/>
      </w:pPr>
      <w:r w:rsidRPr="00533C32">
        <w:lastRenderedPageBreak/>
        <w:t xml:space="preserve">              schema:</w:t>
      </w:r>
    </w:p>
    <w:p w14:paraId="6C1EF2AD" w14:textId="77777777" w:rsidR="007C4061" w:rsidRPr="00533C32" w:rsidRDefault="007C4061" w:rsidP="007C4061">
      <w:pPr>
        <w:pStyle w:val="PL"/>
      </w:pPr>
      <w:r w:rsidRPr="00533C32">
        <w:t xml:space="preserve">                type: array</w:t>
      </w:r>
    </w:p>
    <w:p w14:paraId="7A50C1C4" w14:textId="77777777" w:rsidR="007C4061" w:rsidRPr="00533C32" w:rsidRDefault="007C4061" w:rsidP="007C4061">
      <w:pPr>
        <w:pStyle w:val="PL"/>
      </w:pPr>
      <w:r w:rsidRPr="00533C32">
        <w:t xml:space="preserve">                items:</w:t>
      </w:r>
    </w:p>
    <w:p w14:paraId="07268434" w14:textId="77777777" w:rsidR="007C4061" w:rsidRPr="00533C32" w:rsidRDefault="007C4061" w:rsidP="007C4061">
      <w:pPr>
        <w:pStyle w:val="PL"/>
      </w:pPr>
      <w:r w:rsidRPr="00533C32">
        <w:t xml:space="preserve">                  $ref: '#/components/schemas/AmfSubscriptionInfo'</w:t>
      </w:r>
    </w:p>
    <w:p w14:paraId="6BAA6613" w14:textId="77777777" w:rsidR="007C4061" w:rsidRPr="00533C32" w:rsidRDefault="007C4061" w:rsidP="007C4061">
      <w:pPr>
        <w:pStyle w:val="PL"/>
      </w:pPr>
      <w:r w:rsidRPr="00533C32">
        <w:t xml:space="preserve">                minItems: 1</w:t>
      </w:r>
    </w:p>
    <w:p w14:paraId="031AE709" w14:textId="77777777" w:rsidR="007C4061" w:rsidRDefault="007C4061" w:rsidP="007C4061">
      <w:pPr>
        <w:pStyle w:val="PL"/>
        <w:rPr>
          <w:lang w:eastAsia="zh-CN"/>
        </w:rPr>
      </w:pPr>
      <w:r w:rsidRPr="00533C32">
        <w:t xml:space="preserve">        default:</w:t>
      </w:r>
    </w:p>
    <w:p w14:paraId="3A1DE8C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7745EE" w14:textId="77777777" w:rsidR="007C4061" w:rsidRPr="00533C32" w:rsidRDefault="007C4061" w:rsidP="007C4061">
      <w:pPr>
        <w:pStyle w:val="PL"/>
        <w:rPr>
          <w:lang w:eastAsia="zh-CN"/>
        </w:rPr>
      </w:pPr>
    </w:p>
    <w:p w14:paraId="178BFD3D" w14:textId="77777777" w:rsidR="00A70113" w:rsidRDefault="00A70113" w:rsidP="00A70113">
      <w:pPr>
        <w:pStyle w:val="PL"/>
      </w:pPr>
      <w:r>
        <w:t xml:space="preserve">  /subscription-data/{ueId}/context-data/ee-subscriptions/{subsId}/smf-subscriptions:</w:t>
      </w:r>
    </w:p>
    <w:p w14:paraId="707EBF5C" w14:textId="77777777" w:rsidR="00A70113" w:rsidRDefault="00A70113" w:rsidP="00A70113">
      <w:pPr>
        <w:pStyle w:val="PL"/>
      </w:pPr>
      <w:r>
        <w:t xml:space="preserve">    put:</w:t>
      </w:r>
    </w:p>
    <w:p w14:paraId="49802116" w14:textId="77777777" w:rsidR="00A70113" w:rsidRDefault="00A70113" w:rsidP="00A70113">
      <w:pPr>
        <w:pStyle w:val="PL"/>
      </w:pPr>
      <w:r>
        <w:t xml:space="preserve">      summary: Create SMF Subscription Info</w:t>
      </w:r>
    </w:p>
    <w:p w14:paraId="53821BC9" w14:textId="77777777" w:rsidR="00A70113" w:rsidRDefault="00A70113" w:rsidP="00A70113">
      <w:pPr>
        <w:pStyle w:val="PL"/>
      </w:pPr>
      <w:r>
        <w:t xml:space="preserve">      operationId: Create SMF Subscriptions</w:t>
      </w:r>
    </w:p>
    <w:p w14:paraId="4170E335" w14:textId="77777777" w:rsidR="00A70113" w:rsidRDefault="00A70113" w:rsidP="00A70113">
      <w:pPr>
        <w:pStyle w:val="PL"/>
      </w:pPr>
      <w:r>
        <w:t xml:space="preserve">      tags:</w:t>
      </w:r>
    </w:p>
    <w:p w14:paraId="22C94564" w14:textId="77777777" w:rsidR="00A70113" w:rsidRDefault="00A70113" w:rsidP="00A70113">
      <w:pPr>
        <w:pStyle w:val="PL"/>
        <w:rPr>
          <w:lang w:eastAsia="zh-CN"/>
        </w:rPr>
      </w:pPr>
      <w:r>
        <w:t xml:space="preserve">        - SMF Event Subscription Info (Document)</w:t>
      </w:r>
    </w:p>
    <w:p w14:paraId="1E77DEB4" w14:textId="77777777" w:rsidR="00A70113" w:rsidRDefault="00A70113" w:rsidP="00A70113">
      <w:pPr>
        <w:pStyle w:val="PL"/>
      </w:pPr>
      <w:r>
        <w:t xml:space="preserve">      security:</w:t>
      </w:r>
    </w:p>
    <w:p w14:paraId="77A75CE7" w14:textId="77777777" w:rsidR="00A70113" w:rsidRDefault="00A70113" w:rsidP="00A70113">
      <w:pPr>
        <w:pStyle w:val="PL"/>
      </w:pPr>
      <w:r>
        <w:t xml:space="preserve">        - {}</w:t>
      </w:r>
    </w:p>
    <w:p w14:paraId="6AA40EFD" w14:textId="77777777" w:rsidR="00A70113" w:rsidRDefault="00A70113" w:rsidP="00A70113">
      <w:pPr>
        <w:pStyle w:val="PL"/>
      </w:pPr>
      <w:r>
        <w:t xml:space="preserve">        - oAuth2ClientCredentials:</w:t>
      </w:r>
    </w:p>
    <w:p w14:paraId="32DFF087" w14:textId="77777777" w:rsidR="00A70113" w:rsidRDefault="00A70113" w:rsidP="00A70113">
      <w:pPr>
        <w:pStyle w:val="PL"/>
      </w:pPr>
      <w:r>
        <w:t xml:space="preserve">          - nudr-dr</w:t>
      </w:r>
    </w:p>
    <w:p w14:paraId="541B451B" w14:textId="77777777" w:rsidR="00A70113" w:rsidRDefault="00A70113" w:rsidP="00A70113">
      <w:pPr>
        <w:pStyle w:val="PL"/>
      </w:pPr>
      <w:r>
        <w:t xml:space="preserve">        - oAuth2ClientCredentials:</w:t>
      </w:r>
    </w:p>
    <w:p w14:paraId="35370363" w14:textId="77777777" w:rsidR="00A70113" w:rsidRDefault="00A70113" w:rsidP="00A70113">
      <w:pPr>
        <w:pStyle w:val="PL"/>
      </w:pPr>
      <w:r>
        <w:t xml:space="preserve">          - nudr-dr</w:t>
      </w:r>
    </w:p>
    <w:p w14:paraId="1A89B9FE" w14:textId="77777777" w:rsidR="00A70113" w:rsidRDefault="00A70113" w:rsidP="00A70113">
      <w:pPr>
        <w:pStyle w:val="PL"/>
        <w:rPr>
          <w:lang w:eastAsia="zh-CN"/>
        </w:rPr>
      </w:pPr>
      <w:r>
        <w:t xml:space="preserve">          - nudr-dr:subscription-data</w:t>
      </w:r>
    </w:p>
    <w:p w14:paraId="30B114A0" w14:textId="77777777" w:rsidR="00A70113" w:rsidRDefault="00A70113" w:rsidP="00A70113">
      <w:pPr>
        <w:pStyle w:val="PL"/>
      </w:pPr>
      <w:r>
        <w:t xml:space="preserve">      parameters:</w:t>
      </w:r>
    </w:p>
    <w:p w14:paraId="1470FF51" w14:textId="77777777" w:rsidR="00A70113" w:rsidRDefault="00A70113" w:rsidP="00A70113">
      <w:pPr>
        <w:pStyle w:val="PL"/>
      </w:pPr>
      <w:r>
        <w:t xml:space="preserve">        - name: ueId</w:t>
      </w:r>
    </w:p>
    <w:p w14:paraId="4DFF7AF3" w14:textId="77777777" w:rsidR="00A70113" w:rsidRDefault="00A70113" w:rsidP="00A70113">
      <w:pPr>
        <w:pStyle w:val="PL"/>
      </w:pPr>
      <w:r>
        <w:t xml:space="preserve">          in: path</w:t>
      </w:r>
    </w:p>
    <w:p w14:paraId="5D1CA2C7" w14:textId="77777777" w:rsidR="00A70113" w:rsidRDefault="00A70113" w:rsidP="00A70113">
      <w:pPr>
        <w:pStyle w:val="PL"/>
      </w:pPr>
      <w:r>
        <w:t xml:space="preserve">          required: true</w:t>
      </w:r>
    </w:p>
    <w:p w14:paraId="2E9D98B7" w14:textId="77777777" w:rsidR="00A70113" w:rsidRDefault="00A70113" w:rsidP="00A70113">
      <w:pPr>
        <w:pStyle w:val="PL"/>
      </w:pPr>
      <w:r>
        <w:t xml:space="preserve">          schema:</w:t>
      </w:r>
    </w:p>
    <w:p w14:paraId="6EF877F3" w14:textId="77777777" w:rsidR="00A70113" w:rsidRDefault="00A70113" w:rsidP="00A70113">
      <w:pPr>
        <w:pStyle w:val="PL"/>
      </w:pPr>
      <w:r>
        <w:t xml:space="preserve">            $ref: 'TS29571_CommonData.yaml#/components/schemas/VarUeId'</w:t>
      </w:r>
    </w:p>
    <w:p w14:paraId="4D1E8C74" w14:textId="77777777" w:rsidR="00A70113" w:rsidRDefault="00A70113" w:rsidP="00A70113">
      <w:pPr>
        <w:pStyle w:val="PL"/>
      </w:pPr>
      <w:r>
        <w:t xml:space="preserve">        - name: subsId</w:t>
      </w:r>
    </w:p>
    <w:p w14:paraId="27FF1CA1" w14:textId="77777777" w:rsidR="00A70113" w:rsidRDefault="00A70113" w:rsidP="00A70113">
      <w:pPr>
        <w:pStyle w:val="PL"/>
      </w:pPr>
      <w:r>
        <w:t xml:space="preserve">          in: path</w:t>
      </w:r>
    </w:p>
    <w:p w14:paraId="00FA01D7" w14:textId="77777777" w:rsidR="00A70113" w:rsidRDefault="00A70113" w:rsidP="00A70113">
      <w:pPr>
        <w:pStyle w:val="PL"/>
      </w:pPr>
      <w:r>
        <w:t xml:space="preserve">          required: true</w:t>
      </w:r>
    </w:p>
    <w:p w14:paraId="1225552C" w14:textId="77777777" w:rsidR="00A70113" w:rsidRDefault="00A70113" w:rsidP="00A70113">
      <w:pPr>
        <w:pStyle w:val="PL"/>
      </w:pPr>
      <w:r>
        <w:t xml:space="preserve">          schema:</w:t>
      </w:r>
    </w:p>
    <w:p w14:paraId="3D413813" w14:textId="77777777" w:rsidR="00A70113" w:rsidRDefault="00A70113" w:rsidP="00A70113">
      <w:pPr>
        <w:pStyle w:val="PL"/>
      </w:pPr>
      <w:r>
        <w:t xml:space="preserve">            type: string</w:t>
      </w:r>
    </w:p>
    <w:p w14:paraId="0A111400" w14:textId="77777777" w:rsidR="00A70113" w:rsidRDefault="00A70113" w:rsidP="00A70113">
      <w:pPr>
        <w:pStyle w:val="PL"/>
      </w:pPr>
      <w:r>
        <w:t xml:space="preserve">      requestBody:</w:t>
      </w:r>
    </w:p>
    <w:p w14:paraId="4C38ECC3" w14:textId="77777777" w:rsidR="00A70113" w:rsidRDefault="00A70113" w:rsidP="00A70113">
      <w:pPr>
        <w:pStyle w:val="PL"/>
      </w:pPr>
      <w:r>
        <w:t xml:space="preserve">        content:</w:t>
      </w:r>
    </w:p>
    <w:p w14:paraId="3EDFC77C" w14:textId="77777777" w:rsidR="00A70113" w:rsidRDefault="00A70113" w:rsidP="00A70113">
      <w:pPr>
        <w:pStyle w:val="PL"/>
      </w:pPr>
      <w:r>
        <w:t xml:space="preserve">          application/json:</w:t>
      </w:r>
    </w:p>
    <w:p w14:paraId="29F4C74D" w14:textId="77777777" w:rsidR="00A70113" w:rsidRDefault="00A70113" w:rsidP="00A70113">
      <w:pPr>
        <w:pStyle w:val="PL"/>
      </w:pPr>
      <w:r>
        <w:t xml:space="preserve">            schema:</w:t>
      </w:r>
    </w:p>
    <w:p w14:paraId="2E8E93FD" w14:textId="77777777" w:rsidR="00A70113" w:rsidRDefault="00A70113" w:rsidP="00A70113">
      <w:pPr>
        <w:pStyle w:val="PL"/>
      </w:pPr>
      <w:r>
        <w:t xml:space="preserve">              $ref: '#/components/schemas/SmfSubscriptionInfo'</w:t>
      </w:r>
    </w:p>
    <w:p w14:paraId="2ED02189" w14:textId="77777777" w:rsidR="00A70113" w:rsidRDefault="00A70113" w:rsidP="00A70113">
      <w:pPr>
        <w:pStyle w:val="PL"/>
      </w:pPr>
      <w:r>
        <w:t xml:space="preserve">        required: true</w:t>
      </w:r>
    </w:p>
    <w:p w14:paraId="01A34955" w14:textId="77777777" w:rsidR="00A70113" w:rsidRDefault="00A70113" w:rsidP="00A70113">
      <w:pPr>
        <w:pStyle w:val="PL"/>
      </w:pPr>
      <w:r>
        <w:t xml:space="preserve">      responses:</w:t>
      </w:r>
    </w:p>
    <w:p w14:paraId="7040FD12" w14:textId="77777777" w:rsidR="00A70113" w:rsidRDefault="00A70113" w:rsidP="00A70113">
      <w:pPr>
        <w:pStyle w:val="PL"/>
      </w:pPr>
      <w:r>
        <w:t xml:space="preserve">        '204':</w:t>
      </w:r>
    </w:p>
    <w:p w14:paraId="0839886A" w14:textId="77777777" w:rsidR="00A70113" w:rsidRDefault="00A70113" w:rsidP="00A70113">
      <w:pPr>
        <w:pStyle w:val="PL"/>
      </w:pPr>
      <w:r>
        <w:t xml:space="preserve">          description: Upon success, an empty response body shall be returned</w:t>
      </w:r>
    </w:p>
    <w:p w14:paraId="223306AD" w14:textId="77777777" w:rsidR="00A70113" w:rsidRDefault="00A70113" w:rsidP="00A70113">
      <w:pPr>
        <w:pStyle w:val="PL"/>
        <w:rPr>
          <w:lang w:eastAsia="zh-CN"/>
        </w:rPr>
      </w:pPr>
      <w:r>
        <w:t xml:space="preserve">        default:</w:t>
      </w:r>
    </w:p>
    <w:p w14:paraId="1A93EF38" w14:textId="77777777" w:rsidR="00A70113" w:rsidRDefault="00A70113" w:rsidP="00A70113">
      <w:pPr>
        <w:pStyle w:val="PL"/>
        <w:rPr>
          <w:lang w:eastAsia="zh-CN"/>
        </w:rPr>
      </w:pPr>
      <w:r>
        <w:t xml:space="preserve">          $ref: 'TS29571_CommonData.yaml#/components/responses/default'</w:t>
      </w:r>
    </w:p>
    <w:p w14:paraId="384CFF0D" w14:textId="77777777" w:rsidR="00A70113" w:rsidRDefault="00A70113" w:rsidP="00A70113">
      <w:pPr>
        <w:pStyle w:val="PL"/>
        <w:rPr>
          <w:lang w:eastAsia="zh-CN"/>
        </w:rPr>
      </w:pPr>
    </w:p>
    <w:p w14:paraId="7CE1690A" w14:textId="77777777" w:rsidR="00A70113" w:rsidRDefault="00A70113" w:rsidP="00A70113">
      <w:pPr>
        <w:pStyle w:val="PL"/>
      </w:pPr>
      <w:r>
        <w:t xml:space="preserve">    delete:</w:t>
      </w:r>
    </w:p>
    <w:p w14:paraId="6E87A43C" w14:textId="77777777" w:rsidR="00A70113" w:rsidRDefault="00A70113" w:rsidP="00A70113">
      <w:pPr>
        <w:pStyle w:val="PL"/>
      </w:pPr>
      <w:r>
        <w:t xml:space="preserve">      summary: Delete SMF Subscription Info</w:t>
      </w:r>
    </w:p>
    <w:p w14:paraId="64B47886" w14:textId="77777777" w:rsidR="00A70113" w:rsidRDefault="00A70113" w:rsidP="00A70113">
      <w:pPr>
        <w:pStyle w:val="PL"/>
      </w:pPr>
      <w:r>
        <w:t xml:space="preserve">      operationId: RemoveSmfSubscriptionsInfo</w:t>
      </w:r>
    </w:p>
    <w:p w14:paraId="7A8087B7" w14:textId="77777777" w:rsidR="00A70113" w:rsidRDefault="00A70113" w:rsidP="00A70113">
      <w:pPr>
        <w:pStyle w:val="PL"/>
      </w:pPr>
      <w:r>
        <w:t xml:space="preserve">      tags:</w:t>
      </w:r>
    </w:p>
    <w:p w14:paraId="2FE36BEC" w14:textId="77777777" w:rsidR="00A70113" w:rsidRDefault="00A70113" w:rsidP="00A70113">
      <w:pPr>
        <w:pStyle w:val="PL"/>
        <w:rPr>
          <w:lang w:eastAsia="zh-CN"/>
        </w:rPr>
      </w:pPr>
      <w:r>
        <w:t xml:space="preserve">        - SMF Event Subscription Info (Document)</w:t>
      </w:r>
    </w:p>
    <w:p w14:paraId="42AFFAB3" w14:textId="77777777" w:rsidR="00A70113" w:rsidRDefault="00A70113" w:rsidP="00A70113">
      <w:pPr>
        <w:pStyle w:val="PL"/>
      </w:pPr>
      <w:r>
        <w:t xml:space="preserve">      security:</w:t>
      </w:r>
    </w:p>
    <w:p w14:paraId="7431872E" w14:textId="77777777" w:rsidR="00A70113" w:rsidRDefault="00A70113" w:rsidP="00A70113">
      <w:pPr>
        <w:pStyle w:val="PL"/>
      </w:pPr>
      <w:r>
        <w:t xml:space="preserve">        - {}</w:t>
      </w:r>
    </w:p>
    <w:p w14:paraId="2B1BEDF7" w14:textId="77777777" w:rsidR="00A70113" w:rsidRDefault="00A70113" w:rsidP="00A70113">
      <w:pPr>
        <w:pStyle w:val="PL"/>
      </w:pPr>
      <w:r>
        <w:t xml:space="preserve">        - oAuth2ClientCredentials:</w:t>
      </w:r>
    </w:p>
    <w:p w14:paraId="6984F91D" w14:textId="77777777" w:rsidR="00A70113" w:rsidRDefault="00A70113" w:rsidP="00A70113">
      <w:pPr>
        <w:pStyle w:val="PL"/>
      </w:pPr>
      <w:r>
        <w:t xml:space="preserve">          - nudr-dr</w:t>
      </w:r>
    </w:p>
    <w:p w14:paraId="2D55CC51" w14:textId="77777777" w:rsidR="00A70113" w:rsidRDefault="00A70113" w:rsidP="00A70113">
      <w:pPr>
        <w:pStyle w:val="PL"/>
      </w:pPr>
      <w:r>
        <w:t xml:space="preserve">        - oAuth2ClientCredentials:</w:t>
      </w:r>
    </w:p>
    <w:p w14:paraId="4F8BFFCA" w14:textId="77777777" w:rsidR="00A70113" w:rsidRDefault="00A70113" w:rsidP="00A70113">
      <w:pPr>
        <w:pStyle w:val="PL"/>
      </w:pPr>
      <w:r>
        <w:t xml:space="preserve">          - nudr-dr</w:t>
      </w:r>
    </w:p>
    <w:p w14:paraId="48E0C358" w14:textId="77777777" w:rsidR="00A70113" w:rsidRDefault="00A70113" w:rsidP="00A70113">
      <w:pPr>
        <w:pStyle w:val="PL"/>
        <w:rPr>
          <w:lang w:eastAsia="zh-CN"/>
        </w:rPr>
      </w:pPr>
      <w:r>
        <w:t xml:space="preserve">          - nudr-dr:subscription-data</w:t>
      </w:r>
    </w:p>
    <w:p w14:paraId="71B2F470" w14:textId="77777777" w:rsidR="00A70113" w:rsidRDefault="00A70113" w:rsidP="00A70113">
      <w:pPr>
        <w:pStyle w:val="PL"/>
      </w:pPr>
      <w:r>
        <w:t xml:space="preserve">      parameters:</w:t>
      </w:r>
    </w:p>
    <w:p w14:paraId="795854FC" w14:textId="77777777" w:rsidR="00A70113" w:rsidRDefault="00A70113" w:rsidP="00A70113">
      <w:pPr>
        <w:pStyle w:val="PL"/>
      </w:pPr>
      <w:r>
        <w:t xml:space="preserve">        - name: ueId</w:t>
      </w:r>
    </w:p>
    <w:p w14:paraId="4CC141C1" w14:textId="77777777" w:rsidR="00A70113" w:rsidRDefault="00A70113" w:rsidP="00A70113">
      <w:pPr>
        <w:pStyle w:val="PL"/>
      </w:pPr>
      <w:r>
        <w:t xml:space="preserve">          in: path</w:t>
      </w:r>
    </w:p>
    <w:p w14:paraId="2D046CD8" w14:textId="77777777" w:rsidR="00A70113" w:rsidRDefault="00A70113" w:rsidP="00A70113">
      <w:pPr>
        <w:pStyle w:val="PL"/>
      </w:pPr>
      <w:r>
        <w:t xml:space="preserve">          required: true</w:t>
      </w:r>
    </w:p>
    <w:p w14:paraId="1DD06B3E" w14:textId="77777777" w:rsidR="00A70113" w:rsidRDefault="00A70113" w:rsidP="00A70113">
      <w:pPr>
        <w:pStyle w:val="PL"/>
      </w:pPr>
      <w:r>
        <w:t xml:space="preserve">          schema:</w:t>
      </w:r>
    </w:p>
    <w:p w14:paraId="5FAEFC05" w14:textId="77777777" w:rsidR="00A70113" w:rsidRDefault="00A70113" w:rsidP="00A70113">
      <w:pPr>
        <w:pStyle w:val="PL"/>
      </w:pPr>
      <w:r>
        <w:t xml:space="preserve">            $ref: 'TS29571_CommonData.yaml#/components/schemas/VarUeId'</w:t>
      </w:r>
    </w:p>
    <w:p w14:paraId="57072521" w14:textId="77777777" w:rsidR="00A70113" w:rsidRDefault="00A70113" w:rsidP="00A70113">
      <w:pPr>
        <w:pStyle w:val="PL"/>
      </w:pPr>
      <w:r>
        <w:t xml:space="preserve">        - name: subsId</w:t>
      </w:r>
    </w:p>
    <w:p w14:paraId="4828509C" w14:textId="77777777" w:rsidR="00A70113" w:rsidRDefault="00A70113" w:rsidP="00A70113">
      <w:pPr>
        <w:pStyle w:val="PL"/>
      </w:pPr>
      <w:r>
        <w:t xml:space="preserve">          in: path</w:t>
      </w:r>
    </w:p>
    <w:p w14:paraId="4DA9408C" w14:textId="77777777" w:rsidR="00A70113" w:rsidRDefault="00A70113" w:rsidP="00A70113">
      <w:pPr>
        <w:pStyle w:val="PL"/>
      </w:pPr>
      <w:r>
        <w:t xml:space="preserve">          required: true</w:t>
      </w:r>
    </w:p>
    <w:p w14:paraId="711E0676" w14:textId="77777777" w:rsidR="00A70113" w:rsidRDefault="00A70113" w:rsidP="00A70113">
      <w:pPr>
        <w:pStyle w:val="PL"/>
      </w:pPr>
      <w:r>
        <w:t xml:space="preserve">          schema:</w:t>
      </w:r>
    </w:p>
    <w:p w14:paraId="27EAC146" w14:textId="77777777" w:rsidR="00A70113" w:rsidRDefault="00A70113" w:rsidP="00A70113">
      <w:pPr>
        <w:pStyle w:val="PL"/>
      </w:pPr>
      <w:r>
        <w:t xml:space="preserve">            type: string</w:t>
      </w:r>
    </w:p>
    <w:p w14:paraId="74055D30" w14:textId="77777777" w:rsidR="00A70113" w:rsidRDefault="00A70113" w:rsidP="00A70113">
      <w:pPr>
        <w:pStyle w:val="PL"/>
      </w:pPr>
      <w:r>
        <w:t xml:space="preserve">      responses:</w:t>
      </w:r>
    </w:p>
    <w:p w14:paraId="0CD4F493" w14:textId="77777777" w:rsidR="00A70113" w:rsidRDefault="00A70113" w:rsidP="00A70113">
      <w:pPr>
        <w:pStyle w:val="PL"/>
      </w:pPr>
      <w:r>
        <w:t xml:space="preserve">        '204':</w:t>
      </w:r>
    </w:p>
    <w:p w14:paraId="60B761E0" w14:textId="77777777" w:rsidR="00A70113" w:rsidRDefault="00A70113" w:rsidP="00A70113">
      <w:pPr>
        <w:pStyle w:val="PL"/>
        <w:rPr>
          <w:lang w:eastAsia="zh-CN"/>
        </w:rPr>
      </w:pPr>
      <w:r>
        <w:t xml:space="preserve">          description: Expected response to a successful subscription removal</w:t>
      </w:r>
    </w:p>
    <w:p w14:paraId="7632AA3C" w14:textId="77777777" w:rsidR="00A70113" w:rsidRDefault="00A70113" w:rsidP="00A70113">
      <w:pPr>
        <w:pStyle w:val="PL"/>
      </w:pPr>
      <w:r>
        <w:t xml:space="preserve">        default:</w:t>
      </w:r>
    </w:p>
    <w:p w14:paraId="10B9B42A" w14:textId="77777777" w:rsidR="00A70113" w:rsidRDefault="00A70113" w:rsidP="00A70113">
      <w:pPr>
        <w:pStyle w:val="PL"/>
        <w:rPr>
          <w:lang w:eastAsia="zh-CN"/>
        </w:rPr>
      </w:pPr>
      <w:r>
        <w:t xml:space="preserve">          $ref: 'TS29571_CommonData.yaml#/components/responses/default'</w:t>
      </w:r>
    </w:p>
    <w:p w14:paraId="3F41662E" w14:textId="77777777" w:rsidR="00A70113" w:rsidRDefault="00A70113" w:rsidP="00A70113">
      <w:pPr>
        <w:pStyle w:val="PL"/>
        <w:rPr>
          <w:lang w:eastAsia="zh-CN"/>
        </w:rPr>
      </w:pPr>
    </w:p>
    <w:p w14:paraId="4AF9D205" w14:textId="77777777" w:rsidR="00A70113" w:rsidRDefault="00A70113" w:rsidP="00A70113">
      <w:pPr>
        <w:pStyle w:val="PL"/>
      </w:pPr>
      <w:r>
        <w:t xml:space="preserve">    patch:</w:t>
      </w:r>
    </w:p>
    <w:p w14:paraId="6CFAE574" w14:textId="77777777" w:rsidR="00A70113" w:rsidRDefault="00A70113" w:rsidP="00A70113">
      <w:pPr>
        <w:pStyle w:val="PL"/>
        <w:rPr>
          <w:lang w:eastAsia="zh-CN"/>
        </w:rPr>
      </w:pPr>
      <w:r>
        <w:t xml:space="preserve">      summary: Modify SMF Subscription Info</w:t>
      </w:r>
    </w:p>
    <w:p w14:paraId="70417299" w14:textId="77777777" w:rsidR="00A70113" w:rsidRDefault="00A70113" w:rsidP="00A70113">
      <w:pPr>
        <w:pStyle w:val="PL"/>
      </w:pPr>
      <w:r>
        <w:t xml:space="preserve">      operationId: ModifySmfSubscriptionInfo</w:t>
      </w:r>
    </w:p>
    <w:p w14:paraId="19D6414F" w14:textId="77777777" w:rsidR="00A70113" w:rsidRDefault="00A70113" w:rsidP="00A70113">
      <w:pPr>
        <w:pStyle w:val="PL"/>
      </w:pPr>
      <w:r>
        <w:t xml:space="preserve">      tags:</w:t>
      </w:r>
    </w:p>
    <w:p w14:paraId="4B943290" w14:textId="77777777" w:rsidR="00A70113" w:rsidRDefault="00A70113" w:rsidP="00A70113">
      <w:pPr>
        <w:pStyle w:val="PL"/>
        <w:rPr>
          <w:lang w:eastAsia="zh-CN"/>
        </w:rPr>
      </w:pPr>
      <w:r>
        <w:t xml:space="preserve">        - SMF Event Subscription Info (Document)</w:t>
      </w:r>
    </w:p>
    <w:p w14:paraId="0F64A75E" w14:textId="77777777" w:rsidR="00A70113" w:rsidRDefault="00A70113" w:rsidP="00A70113">
      <w:pPr>
        <w:pStyle w:val="PL"/>
      </w:pPr>
      <w:r>
        <w:lastRenderedPageBreak/>
        <w:t xml:space="preserve">      security:</w:t>
      </w:r>
    </w:p>
    <w:p w14:paraId="23756797" w14:textId="77777777" w:rsidR="00A70113" w:rsidRDefault="00A70113" w:rsidP="00A70113">
      <w:pPr>
        <w:pStyle w:val="PL"/>
      </w:pPr>
      <w:r>
        <w:t xml:space="preserve">        - {}</w:t>
      </w:r>
    </w:p>
    <w:p w14:paraId="6A13C64C" w14:textId="77777777" w:rsidR="00A70113" w:rsidRDefault="00A70113" w:rsidP="00A70113">
      <w:pPr>
        <w:pStyle w:val="PL"/>
      </w:pPr>
      <w:r>
        <w:t xml:space="preserve">        - oAuth2ClientCredentials:</w:t>
      </w:r>
    </w:p>
    <w:p w14:paraId="13AB4587" w14:textId="77777777" w:rsidR="00A70113" w:rsidRDefault="00A70113" w:rsidP="00A70113">
      <w:pPr>
        <w:pStyle w:val="PL"/>
      </w:pPr>
      <w:r>
        <w:t xml:space="preserve">          - nudr-dr</w:t>
      </w:r>
    </w:p>
    <w:p w14:paraId="2C96FF72" w14:textId="77777777" w:rsidR="00A70113" w:rsidRDefault="00A70113" w:rsidP="00A70113">
      <w:pPr>
        <w:pStyle w:val="PL"/>
      </w:pPr>
      <w:r>
        <w:t xml:space="preserve">        - oAuth2ClientCredentials:</w:t>
      </w:r>
    </w:p>
    <w:p w14:paraId="37D2831E" w14:textId="77777777" w:rsidR="00A70113" w:rsidRDefault="00A70113" w:rsidP="00A70113">
      <w:pPr>
        <w:pStyle w:val="PL"/>
      </w:pPr>
      <w:r>
        <w:t xml:space="preserve">          - nudr-dr</w:t>
      </w:r>
    </w:p>
    <w:p w14:paraId="21FCF369" w14:textId="77777777" w:rsidR="00A70113" w:rsidRDefault="00A70113" w:rsidP="00A70113">
      <w:pPr>
        <w:pStyle w:val="PL"/>
        <w:rPr>
          <w:lang w:eastAsia="zh-CN"/>
        </w:rPr>
      </w:pPr>
      <w:r>
        <w:t xml:space="preserve">          - nudr-dr:subscription-data</w:t>
      </w:r>
    </w:p>
    <w:p w14:paraId="0012D100" w14:textId="77777777" w:rsidR="00A70113" w:rsidRDefault="00A70113" w:rsidP="00A70113">
      <w:pPr>
        <w:pStyle w:val="PL"/>
      </w:pPr>
      <w:r>
        <w:t xml:space="preserve">      parameters:</w:t>
      </w:r>
    </w:p>
    <w:p w14:paraId="6CE895E9" w14:textId="77777777" w:rsidR="00A70113" w:rsidRDefault="00A70113" w:rsidP="00A70113">
      <w:pPr>
        <w:pStyle w:val="PL"/>
      </w:pPr>
      <w:r>
        <w:t xml:space="preserve">        - name: ueId</w:t>
      </w:r>
    </w:p>
    <w:p w14:paraId="31CBEC3B" w14:textId="77777777" w:rsidR="00A70113" w:rsidRDefault="00A70113" w:rsidP="00A70113">
      <w:pPr>
        <w:pStyle w:val="PL"/>
      </w:pPr>
      <w:r>
        <w:t xml:space="preserve">          in: path</w:t>
      </w:r>
    </w:p>
    <w:p w14:paraId="773259CA" w14:textId="77777777" w:rsidR="00A70113" w:rsidRDefault="00A70113" w:rsidP="00A70113">
      <w:pPr>
        <w:pStyle w:val="PL"/>
      </w:pPr>
      <w:r>
        <w:t xml:space="preserve">          required: true</w:t>
      </w:r>
    </w:p>
    <w:p w14:paraId="61AB89B9" w14:textId="77777777" w:rsidR="00A70113" w:rsidRDefault="00A70113" w:rsidP="00A70113">
      <w:pPr>
        <w:pStyle w:val="PL"/>
      </w:pPr>
      <w:r>
        <w:t xml:space="preserve">          schema:</w:t>
      </w:r>
    </w:p>
    <w:p w14:paraId="0CCF7B6A" w14:textId="77777777" w:rsidR="00A70113" w:rsidRDefault="00A70113" w:rsidP="00A70113">
      <w:pPr>
        <w:pStyle w:val="PL"/>
      </w:pPr>
      <w:r>
        <w:t xml:space="preserve">            $ref: 'TS29571_CommonData.yaml#/components/schemas/VarUeId'</w:t>
      </w:r>
    </w:p>
    <w:p w14:paraId="0EBE58FE" w14:textId="77777777" w:rsidR="00A70113" w:rsidRDefault="00A70113" w:rsidP="00A70113">
      <w:pPr>
        <w:pStyle w:val="PL"/>
      </w:pPr>
      <w:r>
        <w:t xml:space="preserve">        - name: subsId</w:t>
      </w:r>
    </w:p>
    <w:p w14:paraId="3768C6B1" w14:textId="77777777" w:rsidR="00A70113" w:rsidRDefault="00A70113" w:rsidP="00A70113">
      <w:pPr>
        <w:pStyle w:val="PL"/>
      </w:pPr>
      <w:r>
        <w:t xml:space="preserve">          in: path</w:t>
      </w:r>
    </w:p>
    <w:p w14:paraId="499B338A" w14:textId="77777777" w:rsidR="00A70113" w:rsidRDefault="00A70113" w:rsidP="00A70113">
      <w:pPr>
        <w:pStyle w:val="PL"/>
      </w:pPr>
      <w:r>
        <w:t xml:space="preserve">          required: true</w:t>
      </w:r>
    </w:p>
    <w:p w14:paraId="62151AA9" w14:textId="77777777" w:rsidR="00A70113" w:rsidRDefault="00A70113" w:rsidP="00A70113">
      <w:pPr>
        <w:pStyle w:val="PL"/>
      </w:pPr>
      <w:r>
        <w:t xml:space="preserve">          schema:</w:t>
      </w:r>
    </w:p>
    <w:p w14:paraId="5EACA3F4" w14:textId="77777777" w:rsidR="00A70113" w:rsidRDefault="00A70113" w:rsidP="00A70113">
      <w:pPr>
        <w:pStyle w:val="PL"/>
        <w:rPr>
          <w:lang w:eastAsia="zh-CN"/>
        </w:rPr>
      </w:pPr>
      <w:r>
        <w:t xml:space="preserve">            type: string</w:t>
      </w:r>
    </w:p>
    <w:p w14:paraId="201AAA53" w14:textId="77777777" w:rsidR="00A70113" w:rsidRDefault="00A70113" w:rsidP="00A70113">
      <w:pPr>
        <w:pStyle w:val="PL"/>
      </w:pPr>
      <w:r>
        <w:t xml:space="preserve">        - name: supported-features</w:t>
      </w:r>
    </w:p>
    <w:p w14:paraId="3A04EE18" w14:textId="77777777" w:rsidR="00A70113" w:rsidRDefault="00A70113" w:rsidP="00A70113">
      <w:pPr>
        <w:pStyle w:val="PL"/>
      </w:pPr>
      <w:r>
        <w:t xml:space="preserve">          in: query</w:t>
      </w:r>
    </w:p>
    <w:p w14:paraId="6A2EF48B" w14:textId="77777777" w:rsidR="00A70113" w:rsidRDefault="00A70113" w:rsidP="00A70113">
      <w:pPr>
        <w:pStyle w:val="PL"/>
      </w:pPr>
      <w:r>
        <w:t xml:space="preserve">          description: Features required to be supported by the target NF</w:t>
      </w:r>
    </w:p>
    <w:p w14:paraId="266872EE" w14:textId="77777777" w:rsidR="00A70113" w:rsidRDefault="00A70113" w:rsidP="00A70113">
      <w:pPr>
        <w:pStyle w:val="PL"/>
      </w:pPr>
      <w:r>
        <w:t xml:space="preserve">          schema:</w:t>
      </w:r>
    </w:p>
    <w:p w14:paraId="100DE6A9" w14:textId="77777777" w:rsidR="00A70113" w:rsidRDefault="00A70113" w:rsidP="00A70113">
      <w:pPr>
        <w:pStyle w:val="PL"/>
        <w:rPr>
          <w:lang w:eastAsia="zh-CN"/>
        </w:rPr>
      </w:pPr>
      <w:r>
        <w:t xml:space="preserve">            $ref: 'TS29571_CommonData.yaml#/components/schemas/SupportedFeatures'</w:t>
      </w:r>
    </w:p>
    <w:p w14:paraId="00569ED7" w14:textId="77777777" w:rsidR="00A70113" w:rsidRDefault="00A70113" w:rsidP="00A70113">
      <w:pPr>
        <w:pStyle w:val="PL"/>
        <w:rPr>
          <w:lang w:eastAsia="zh-CN"/>
        </w:rPr>
      </w:pPr>
      <w:r>
        <w:t xml:space="preserve">      requestBody:</w:t>
      </w:r>
    </w:p>
    <w:p w14:paraId="16184F7C" w14:textId="77777777" w:rsidR="00A70113" w:rsidRDefault="00A70113" w:rsidP="00A70113">
      <w:pPr>
        <w:pStyle w:val="PL"/>
      </w:pPr>
      <w:r>
        <w:t xml:space="preserve">        content:</w:t>
      </w:r>
    </w:p>
    <w:p w14:paraId="3DAE166C" w14:textId="77777777" w:rsidR="00A70113" w:rsidRDefault="00A70113" w:rsidP="00A70113">
      <w:pPr>
        <w:pStyle w:val="PL"/>
      </w:pPr>
      <w:r>
        <w:t xml:space="preserve">          application/json-patch+json:</w:t>
      </w:r>
    </w:p>
    <w:p w14:paraId="5A9F154A" w14:textId="77777777" w:rsidR="00A70113" w:rsidRDefault="00A70113" w:rsidP="00A70113">
      <w:pPr>
        <w:pStyle w:val="PL"/>
      </w:pPr>
      <w:r>
        <w:t xml:space="preserve">            schema:</w:t>
      </w:r>
    </w:p>
    <w:p w14:paraId="2400A50E" w14:textId="77777777" w:rsidR="00A70113" w:rsidRDefault="00A70113" w:rsidP="00A70113">
      <w:pPr>
        <w:pStyle w:val="PL"/>
      </w:pPr>
      <w:r>
        <w:t xml:space="preserve">              type: array</w:t>
      </w:r>
    </w:p>
    <w:p w14:paraId="47C8D683" w14:textId="77777777" w:rsidR="00A70113" w:rsidRDefault="00A70113" w:rsidP="00A70113">
      <w:pPr>
        <w:pStyle w:val="PL"/>
      </w:pPr>
      <w:r>
        <w:t xml:space="preserve">              items:</w:t>
      </w:r>
    </w:p>
    <w:p w14:paraId="7EDA43EA" w14:textId="77777777" w:rsidR="00A70113" w:rsidRDefault="00A70113" w:rsidP="00A70113">
      <w:pPr>
        <w:pStyle w:val="PL"/>
      </w:pPr>
      <w:r>
        <w:t xml:space="preserve">                $ref: 'TS29571_CommonData.yaml#/components/schemas/PatchItem'</w:t>
      </w:r>
    </w:p>
    <w:p w14:paraId="166C7088" w14:textId="77777777" w:rsidR="00A70113" w:rsidRDefault="00A70113" w:rsidP="00A70113">
      <w:pPr>
        <w:pStyle w:val="PL"/>
      </w:pPr>
      <w:r>
        <w:t xml:space="preserve">        required: true</w:t>
      </w:r>
    </w:p>
    <w:p w14:paraId="5925C315" w14:textId="77777777" w:rsidR="00A70113" w:rsidRDefault="00A70113" w:rsidP="00A70113">
      <w:pPr>
        <w:pStyle w:val="PL"/>
      </w:pPr>
      <w:r>
        <w:t xml:space="preserve">      responses:</w:t>
      </w:r>
    </w:p>
    <w:p w14:paraId="18B9E6E1" w14:textId="77777777" w:rsidR="00A70113" w:rsidRDefault="00A70113" w:rsidP="00A70113">
      <w:pPr>
        <w:pStyle w:val="PL"/>
      </w:pPr>
      <w:r>
        <w:t xml:space="preserve">        '204':</w:t>
      </w:r>
    </w:p>
    <w:p w14:paraId="2EDB0EF2" w14:textId="77777777" w:rsidR="00A70113" w:rsidRDefault="00A70113" w:rsidP="00A70113">
      <w:pPr>
        <w:pStyle w:val="PL"/>
      </w:pPr>
      <w:r>
        <w:t xml:space="preserve">          description: Expected response to a valid request</w:t>
      </w:r>
    </w:p>
    <w:p w14:paraId="24D91F26" w14:textId="77777777" w:rsidR="00A70113" w:rsidRDefault="00A70113" w:rsidP="00A70113">
      <w:pPr>
        <w:pStyle w:val="PL"/>
        <w:rPr>
          <w:lang w:eastAsia="zh-CN"/>
        </w:rPr>
      </w:pPr>
      <w:r>
        <w:rPr>
          <w:lang w:eastAsia="zh-CN"/>
        </w:rPr>
        <w:t xml:space="preserve">        '200':</w:t>
      </w:r>
    </w:p>
    <w:p w14:paraId="388CC85A" w14:textId="77777777" w:rsidR="00A70113" w:rsidRDefault="00A70113" w:rsidP="00A70113">
      <w:pPr>
        <w:pStyle w:val="PL"/>
      </w:pPr>
      <w:r>
        <w:t xml:space="preserve">          description: Expected response to a valid request</w:t>
      </w:r>
    </w:p>
    <w:p w14:paraId="0BEEEC7B" w14:textId="77777777" w:rsidR="00A70113" w:rsidRDefault="00A70113" w:rsidP="00A70113">
      <w:pPr>
        <w:pStyle w:val="PL"/>
      </w:pPr>
      <w:r>
        <w:t xml:space="preserve">          content:</w:t>
      </w:r>
    </w:p>
    <w:p w14:paraId="67F2DE9B" w14:textId="77777777" w:rsidR="00A70113" w:rsidRDefault="00A70113" w:rsidP="00A70113">
      <w:pPr>
        <w:pStyle w:val="PL"/>
      </w:pPr>
      <w:r>
        <w:t xml:space="preserve">            application/json:</w:t>
      </w:r>
    </w:p>
    <w:p w14:paraId="6B52DBCA" w14:textId="77777777" w:rsidR="00A70113" w:rsidRDefault="00A70113" w:rsidP="00A70113">
      <w:pPr>
        <w:pStyle w:val="PL"/>
      </w:pPr>
      <w:r>
        <w:t xml:space="preserve">              schema:</w:t>
      </w:r>
    </w:p>
    <w:p w14:paraId="64C6BB68" w14:textId="77777777" w:rsidR="00A70113" w:rsidRDefault="00A70113" w:rsidP="00A70113">
      <w:pPr>
        <w:pStyle w:val="PL"/>
        <w:rPr>
          <w:lang w:eastAsia="zh-CN"/>
        </w:rPr>
      </w:pPr>
      <w:r>
        <w:t xml:space="preserve">                $ref: 'TS29571_CommonData.yaml#/components/schemas/</w:t>
      </w:r>
      <w:r>
        <w:rPr>
          <w:lang w:eastAsia="zh-CN"/>
        </w:rPr>
        <w:t>PatchResult</w:t>
      </w:r>
      <w:r>
        <w:t>'</w:t>
      </w:r>
    </w:p>
    <w:p w14:paraId="37107BB1" w14:textId="77777777" w:rsidR="00A70113" w:rsidRDefault="00A70113" w:rsidP="00A70113">
      <w:pPr>
        <w:pStyle w:val="PL"/>
      </w:pPr>
      <w:r>
        <w:t xml:space="preserve">        '403':</w:t>
      </w:r>
    </w:p>
    <w:p w14:paraId="0E661942" w14:textId="77777777" w:rsidR="00A70113" w:rsidRDefault="00A70113" w:rsidP="00A70113">
      <w:pPr>
        <w:pStyle w:val="PL"/>
      </w:pPr>
      <w:r>
        <w:t xml:space="preserve">          description: modification is rejected</w:t>
      </w:r>
    </w:p>
    <w:p w14:paraId="7DE3B84A" w14:textId="77777777" w:rsidR="00A70113" w:rsidRDefault="00A70113" w:rsidP="00A70113">
      <w:pPr>
        <w:pStyle w:val="PL"/>
      </w:pPr>
      <w:r>
        <w:t xml:space="preserve">          content:</w:t>
      </w:r>
    </w:p>
    <w:p w14:paraId="2421DB62" w14:textId="77777777" w:rsidR="00A70113" w:rsidRDefault="00A70113" w:rsidP="00A70113">
      <w:pPr>
        <w:pStyle w:val="PL"/>
      </w:pPr>
      <w:r>
        <w:t xml:space="preserve">            application/problem+json:</w:t>
      </w:r>
    </w:p>
    <w:p w14:paraId="41E9F2AD" w14:textId="77777777" w:rsidR="00A70113" w:rsidRDefault="00A70113" w:rsidP="00A70113">
      <w:pPr>
        <w:pStyle w:val="PL"/>
      </w:pPr>
      <w:r>
        <w:t xml:space="preserve">              schema:</w:t>
      </w:r>
    </w:p>
    <w:p w14:paraId="470FB9E7" w14:textId="77777777" w:rsidR="00A70113" w:rsidRDefault="00A70113" w:rsidP="00A70113">
      <w:pPr>
        <w:pStyle w:val="PL"/>
      </w:pPr>
      <w:r>
        <w:t xml:space="preserve">                $ref: 'TS29571_CommonData.yaml#/components/schemas/ProblemDetails'</w:t>
      </w:r>
    </w:p>
    <w:p w14:paraId="415BB1B4" w14:textId="77777777" w:rsidR="00A70113" w:rsidRDefault="00A70113" w:rsidP="00A70113">
      <w:pPr>
        <w:pStyle w:val="PL"/>
        <w:rPr>
          <w:lang w:eastAsia="zh-CN"/>
        </w:rPr>
      </w:pPr>
      <w:r>
        <w:t xml:space="preserve">        default:</w:t>
      </w:r>
    </w:p>
    <w:p w14:paraId="75BD179C" w14:textId="77777777" w:rsidR="00A70113" w:rsidRDefault="00A70113" w:rsidP="00A70113">
      <w:pPr>
        <w:pStyle w:val="PL"/>
        <w:rPr>
          <w:lang w:eastAsia="zh-CN"/>
        </w:rPr>
      </w:pPr>
      <w:r>
        <w:t xml:space="preserve">          $ref: 'TS29571_CommonData.yaml#/components/responses/default'</w:t>
      </w:r>
    </w:p>
    <w:p w14:paraId="723FB7FA" w14:textId="77777777" w:rsidR="00A70113" w:rsidRDefault="00A70113" w:rsidP="00A70113">
      <w:pPr>
        <w:pStyle w:val="PL"/>
        <w:rPr>
          <w:lang w:eastAsia="zh-CN"/>
        </w:rPr>
      </w:pPr>
    </w:p>
    <w:p w14:paraId="1181D8DA" w14:textId="77777777" w:rsidR="00A70113" w:rsidRDefault="00A70113" w:rsidP="00A70113">
      <w:pPr>
        <w:pStyle w:val="PL"/>
      </w:pPr>
      <w:r>
        <w:t xml:space="preserve">    get:</w:t>
      </w:r>
    </w:p>
    <w:p w14:paraId="3D68CD61" w14:textId="77777777" w:rsidR="00A70113" w:rsidRDefault="00A70113" w:rsidP="00A70113">
      <w:pPr>
        <w:pStyle w:val="PL"/>
      </w:pPr>
      <w:r>
        <w:t xml:space="preserve">      summary: Retrieve SMF Subscription Info</w:t>
      </w:r>
    </w:p>
    <w:p w14:paraId="789BE631" w14:textId="77777777" w:rsidR="00A70113" w:rsidRDefault="00A70113" w:rsidP="00A70113">
      <w:pPr>
        <w:pStyle w:val="PL"/>
      </w:pPr>
      <w:r>
        <w:t xml:space="preserve">      operationId: GetSmfSubscriptionInfo</w:t>
      </w:r>
    </w:p>
    <w:p w14:paraId="0FDACB7B" w14:textId="77777777" w:rsidR="00A70113" w:rsidRDefault="00A70113" w:rsidP="00A70113">
      <w:pPr>
        <w:pStyle w:val="PL"/>
      </w:pPr>
      <w:r>
        <w:t xml:space="preserve">      tags:</w:t>
      </w:r>
    </w:p>
    <w:p w14:paraId="57BCF3E4" w14:textId="77777777" w:rsidR="00A70113" w:rsidRDefault="00A70113" w:rsidP="00A70113">
      <w:pPr>
        <w:pStyle w:val="PL"/>
        <w:rPr>
          <w:lang w:eastAsia="zh-CN"/>
        </w:rPr>
      </w:pPr>
      <w:r>
        <w:t xml:space="preserve">        - SMF Event Subscription Info (Document)</w:t>
      </w:r>
    </w:p>
    <w:p w14:paraId="06E5533D" w14:textId="77777777" w:rsidR="00A70113" w:rsidRDefault="00A70113" w:rsidP="00A70113">
      <w:pPr>
        <w:pStyle w:val="PL"/>
      </w:pPr>
      <w:r>
        <w:t xml:space="preserve">      security:</w:t>
      </w:r>
    </w:p>
    <w:p w14:paraId="26B703BC" w14:textId="77777777" w:rsidR="00A70113" w:rsidRDefault="00A70113" w:rsidP="00A70113">
      <w:pPr>
        <w:pStyle w:val="PL"/>
      </w:pPr>
      <w:r>
        <w:t xml:space="preserve">        - {}</w:t>
      </w:r>
    </w:p>
    <w:p w14:paraId="5616FC17" w14:textId="77777777" w:rsidR="00A70113" w:rsidRDefault="00A70113" w:rsidP="00A70113">
      <w:pPr>
        <w:pStyle w:val="PL"/>
      </w:pPr>
      <w:r>
        <w:t xml:space="preserve">        - oAuth2ClientCredentials:</w:t>
      </w:r>
    </w:p>
    <w:p w14:paraId="4AD1F26B" w14:textId="77777777" w:rsidR="00A70113" w:rsidRDefault="00A70113" w:rsidP="00A70113">
      <w:pPr>
        <w:pStyle w:val="PL"/>
      </w:pPr>
      <w:r>
        <w:t xml:space="preserve">          - nudr-dr</w:t>
      </w:r>
    </w:p>
    <w:p w14:paraId="734DDA92" w14:textId="77777777" w:rsidR="00A70113" w:rsidRDefault="00A70113" w:rsidP="00A70113">
      <w:pPr>
        <w:pStyle w:val="PL"/>
      </w:pPr>
      <w:r>
        <w:t xml:space="preserve">        - oAuth2ClientCredentials:</w:t>
      </w:r>
    </w:p>
    <w:p w14:paraId="0CC6FBDE" w14:textId="77777777" w:rsidR="00A70113" w:rsidRDefault="00A70113" w:rsidP="00A70113">
      <w:pPr>
        <w:pStyle w:val="PL"/>
      </w:pPr>
      <w:r>
        <w:t xml:space="preserve">          - nudr-dr</w:t>
      </w:r>
    </w:p>
    <w:p w14:paraId="48B92B9F" w14:textId="77777777" w:rsidR="00A70113" w:rsidRDefault="00A70113" w:rsidP="00A70113">
      <w:pPr>
        <w:pStyle w:val="PL"/>
        <w:rPr>
          <w:lang w:eastAsia="zh-CN"/>
        </w:rPr>
      </w:pPr>
      <w:r>
        <w:t xml:space="preserve">          - nudr-dr:subscription-data</w:t>
      </w:r>
    </w:p>
    <w:p w14:paraId="02CB408B" w14:textId="77777777" w:rsidR="00A70113" w:rsidRDefault="00A70113" w:rsidP="00A70113">
      <w:pPr>
        <w:pStyle w:val="PL"/>
      </w:pPr>
      <w:r>
        <w:t xml:space="preserve">      parameters:</w:t>
      </w:r>
    </w:p>
    <w:p w14:paraId="4A77B670" w14:textId="77777777" w:rsidR="00A70113" w:rsidRDefault="00A70113" w:rsidP="00A70113">
      <w:pPr>
        <w:pStyle w:val="PL"/>
      </w:pPr>
      <w:r>
        <w:t xml:space="preserve">        - name: ueId</w:t>
      </w:r>
    </w:p>
    <w:p w14:paraId="6D9ECB64" w14:textId="77777777" w:rsidR="00A70113" w:rsidRDefault="00A70113" w:rsidP="00A70113">
      <w:pPr>
        <w:pStyle w:val="PL"/>
      </w:pPr>
      <w:r>
        <w:t xml:space="preserve">          in: path</w:t>
      </w:r>
    </w:p>
    <w:p w14:paraId="7FEDB0F6" w14:textId="77777777" w:rsidR="00A70113" w:rsidRDefault="00A70113" w:rsidP="00A70113">
      <w:pPr>
        <w:pStyle w:val="PL"/>
      </w:pPr>
      <w:r>
        <w:t xml:space="preserve">          required: true</w:t>
      </w:r>
    </w:p>
    <w:p w14:paraId="5CAAD476" w14:textId="77777777" w:rsidR="00A70113" w:rsidRDefault="00A70113" w:rsidP="00A70113">
      <w:pPr>
        <w:pStyle w:val="PL"/>
      </w:pPr>
      <w:r>
        <w:t xml:space="preserve">          schema:</w:t>
      </w:r>
    </w:p>
    <w:p w14:paraId="20A59FE4" w14:textId="77777777" w:rsidR="00A70113" w:rsidRDefault="00A70113" w:rsidP="00A70113">
      <w:pPr>
        <w:pStyle w:val="PL"/>
      </w:pPr>
      <w:r>
        <w:t xml:space="preserve">            $ref: 'TS29571_CommonData.yaml#/components/schemas/VarUeId'</w:t>
      </w:r>
    </w:p>
    <w:p w14:paraId="0CF3AC52" w14:textId="77777777" w:rsidR="00A70113" w:rsidRDefault="00A70113" w:rsidP="00A70113">
      <w:pPr>
        <w:pStyle w:val="PL"/>
      </w:pPr>
      <w:r>
        <w:t xml:space="preserve">        - name: subsId</w:t>
      </w:r>
    </w:p>
    <w:p w14:paraId="7B268BFE" w14:textId="77777777" w:rsidR="00A70113" w:rsidRDefault="00A70113" w:rsidP="00A70113">
      <w:pPr>
        <w:pStyle w:val="PL"/>
      </w:pPr>
      <w:r>
        <w:t xml:space="preserve">          in: path</w:t>
      </w:r>
    </w:p>
    <w:p w14:paraId="10D5970C" w14:textId="77777777" w:rsidR="00A70113" w:rsidRDefault="00A70113" w:rsidP="00A70113">
      <w:pPr>
        <w:pStyle w:val="PL"/>
      </w:pPr>
      <w:r>
        <w:t xml:space="preserve">          required: true</w:t>
      </w:r>
    </w:p>
    <w:p w14:paraId="6D105FEE" w14:textId="77777777" w:rsidR="00A70113" w:rsidRDefault="00A70113" w:rsidP="00A70113">
      <w:pPr>
        <w:pStyle w:val="PL"/>
      </w:pPr>
      <w:r>
        <w:t xml:space="preserve">          schema:</w:t>
      </w:r>
    </w:p>
    <w:p w14:paraId="283D0C9F" w14:textId="77777777" w:rsidR="00A70113" w:rsidRDefault="00A70113" w:rsidP="00A70113">
      <w:pPr>
        <w:pStyle w:val="PL"/>
      </w:pPr>
      <w:r>
        <w:t xml:space="preserve">            type: string</w:t>
      </w:r>
    </w:p>
    <w:p w14:paraId="4919FD9D" w14:textId="77777777" w:rsidR="00A70113" w:rsidRDefault="00A70113" w:rsidP="00A70113">
      <w:pPr>
        <w:pStyle w:val="PL"/>
      </w:pPr>
      <w:r>
        <w:t xml:space="preserve">      responses:</w:t>
      </w:r>
    </w:p>
    <w:p w14:paraId="05233F50" w14:textId="77777777" w:rsidR="00A70113" w:rsidRDefault="00A70113" w:rsidP="00A70113">
      <w:pPr>
        <w:pStyle w:val="PL"/>
      </w:pPr>
      <w:r>
        <w:t xml:space="preserve">        '200':</w:t>
      </w:r>
    </w:p>
    <w:p w14:paraId="34409A48" w14:textId="77777777" w:rsidR="00A70113" w:rsidRDefault="00A70113" w:rsidP="00A70113">
      <w:pPr>
        <w:pStyle w:val="PL"/>
      </w:pPr>
      <w:r>
        <w:t xml:space="preserve">          description: OK</w:t>
      </w:r>
    </w:p>
    <w:p w14:paraId="2D6B9B2B" w14:textId="77777777" w:rsidR="00A70113" w:rsidRDefault="00A70113" w:rsidP="00A70113">
      <w:pPr>
        <w:pStyle w:val="PL"/>
      </w:pPr>
      <w:r>
        <w:t xml:space="preserve">          content:</w:t>
      </w:r>
    </w:p>
    <w:p w14:paraId="142C8063" w14:textId="77777777" w:rsidR="00A70113" w:rsidRDefault="00A70113" w:rsidP="00A70113">
      <w:pPr>
        <w:pStyle w:val="PL"/>
      </w:pPr>
      <w:r>
        <w:t xml:space="preserve">            application/json:</w:t>
      </w:r>
    </w:p>
    <w:p w14:paraId="0A461F8C" w14:textId="77777777" w:rsidR="00A70113" w:rsidRDefault="00A70113" w:rsidP="00A70113">
      <w:pPr>
        <w:pStyle w:val="PL"/>
      </w:pPr>
      <w:r>
        <w:t xml:space="preserve">              schema:</w:t>
      </w:r>
    </w:p>
    <w:p w14:paraId="3F34FF92" w14:textId="77777777" w:rsidR="00A70113" w:rsidRDefault="00A70113" w:rsidP="00A70113">
      <w:pPr>
        <w:pStyle w:val="PL"/>
      </w:pPr>
      <w:r>
        <w:lastRenderedPageBreak/>
        <w:t xml:space="preserve">                $ref: '#/components/schemas/SmfSubscriptionInfo'</w:t>
      </w:r>
    </w:p>
    <w:p w14:paraId="6F3D6957" w14:textId="77777777" w:rsidR="00A70113" w:rsidRDefault="00A70113" w:rsidP="00A70113">
      <w:pPr>
        <w:pStyle w:val="PL"/>
        <w:rPr>
          <w:lang w:eastAsia="zh-CN"/>
        </w:rPr>
      </w:pPr>
      <w:r>
        <w:t xml:space="preserve">        default:</w:t>
      </w:r>
    </w:p>
    <w:p w14:paraId="21FF1EA0" w14:textId="4A33E1EB" w:rsidR="00A70113" w:rsidRDefault="00A70113" w:rsidP="00A70113">
      <w:pPr>
        <w:pStyle w:val="PL"/>
      </w:pPr>
      <w:r>
        <w:t xml:space="preserve">          $ref: 'TS29571_CommonData.yaml#/components/responses/default'</w:t>
      </w:r>
    </w:p>
    <w:p w14:paraId="436EC080" w14:textId="77777777" w:rsidR="00A70113" w:rsidRDefault="00A70113" w:rsidP="00A70113">
      <w:pPr>
        <w:pStyle w:val="PL"/>
        <w:rPr>
          <w:lang w:eastAsia="zh-CN"/>
        </w:rPr>
      </w:pPr>
    </w:p>
    <w:p w14:paraId="02C271B7"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78911A12" w14:textId="77777777" w:rsidR="007C4061" w:rsidRPr="00533C32" w:rsidRDefault="007C4061" w:rsidP="007C4061">
      <w:pPr>
        <w:pStyle w:val="PL"/>
      </w:pPr>
      <w:r w:rsidRPr="00533C32">
        <w:t xml:space="preserve">    get:</w:t>
      </w:r>
    </w:p>
    <w:p w14:paraId="71A22544" w14:textId="77777777" w:rsidR="007C4061" w:rsidRPr="00533C32" w:rsidRDefault="007C4061" w:rsidP="007C4061">
      <w:pPr>
        <w:pStyle w:val="PL"/>
      </w:pPr>
      <w:r w:rsidRPr="00533C32">
        <w:t xml:space="preserve">      summary: Retrieves the ee subscriptions of a group of UEs or any UE</w:t>
      </w:r>
    </w:p>
    <w:p w14:paraId="747C94DD" w14:textId="77777777" w:rsidR="007C4061" w:rsidRPr="00533C32" w:rsidRDefault="007C4061" w:rsidP="007C4061">
      <w:pPr>
        <w:pStyle w:val="PL"/>
      </w:pPr>
      <w:r w:rsidRPr="00533C32">
        <w:t xml:space="preserve">      operationId: QueryEeGroupSubscriptions</w:t>
      </w:r>
    </w:p>
    <w:p w14:paraId="6A67E987" w14:textId="77777777" w:rsidR="007C4061" w:rsidRPr="00533C32" w:rsidRDefault="007C4061" w:rsidP="007C4061">
      <w:pPr>
        <w:pStyle w:val="PL"/>
      </w:pPr>
      <w:r w:rsidRPr="00533C32">
        <w:t xml:space="preserve">      tags:</w:t>
      </w:r>
    </w:p>
    <w:p w14:paraId="2F76DB00" w14:textId="77777777" w:rsidR="007C4061" w:rsidRDefault="007C4061" w:rsidP="007C4061">
      <w:pPr>
        <w:pStyle w:val="PL"/>
        <w:rPr>
          <w:lang w:eastAsia="zh-CN"/>
        </w:rPr>
      </w:pPr>
      <w:r w:rsidRPr="00533C32">
        <w:t xml:space="preserve">        - Event Exposure Group Subscriptions (Collection)</w:t>
      </w:r>
    </w:p>
    <w:p w14:paraId="7DBC6B9C" w14:textId="77777777" w:rsidR="008B3231" w:rsidRDefault="008B3231" w:rsidP="008B3231">
      <w:pPr>
        <w:pStyle w:val="PL"/>
      </w:pPr>
      <w:r>
        <w:t xml:space="preserve">      security:</w:t>
      </w:r>
    </w:p>
    <w:p w14:paraId="40792CFE" w14:textId="77777777" w:rsidR="008B3231" w:rsidRDefault="008B3231" w:rsidP="008B3231">
      <w:pPr>
        <w:pStyle w:val="PL"/>
      </w:pPr>
      <w:r>
        <w:t xml:space="preserve">        - {}</w:t>
      </w:r>
    </w:p>
    <w:p w14:paraId="03BFE6B7" w14:textId="77777777" w:rsidR="008B3231" w:rsidRDefault="008B3231" w:rsidP="008B3231">
      <w:pPr>
        <w:pStyle w:val="PL"/>
      </w:pPr>
      <w:r>
        <w:t xml:space="preserve">        - oAuth2ClientCredentials:</w:t>
      </w:r>
    </w:p>
    <w:p w14:paraId="7402B72B" w14:textId="77777777" w:rsidR="008B3231" w:rsidRDefault="008B3231" w:rsidP="008B3231">
      <w:pPr>
        <w:pStyle w:val="PL"/>
      </w:pPr>
      <w:r>
        <w:t xml:space="preserve">          - nudr-dr</w:t>
      </w:r>
    </w:p>
    <w:p w14:paraId="2739F1C5" w14:textId="77777777" w:rsidR="008B3231" w:rsidRDefault="008B3231" w:rsidP="008B3231">
      <w:pPr>
        <w:pStyle w:val="PL"/>
      </w:pPr>
      <w:r>
        <w:t xml:space="preserve">        - oAuth2ClientCredentials:</w:t>
      </w:r>
    </w:p>
    <w:p w14:paraId="74FCE3DC" w14:textId="77777777" w:rsidR="008B3231" w:rsidRDefault="008B3231" w:rsidP="008B3231">
      <w:pPr>
        <w:pStyle w:val="PL"/>
      </w:pPr>
      <w:r>
        <w:t xml:space="preserve">          - nudr-dr</w:t>
      </w:r>
    </w:p>
    <w:p w14:paraId="24BE7233" w14:textId="77777777" w:rsidR="008B3231" w:rsidRPr="00533C32" w:rsidRDefault="008B3231" w:rsidP="008B3231">
      <w:pPr>
        <w:pStyle w:val="PL"/>
        <w:rPr>
          <w:lang w:eastAsia="zh-CN"/>
        </w:rPr>
      </w:pPr>
      <w:r>
        <w:t xml:space="preserve">          - nudr-dr:subscription-data</w:t>
      </w:r>
    </w:p>
    <w:p w14:paraId="392FCAFF" w14:textId="77777777" w:rsidR="007C4061" w:rsidRPr="00533C32" w:rsidRDefault="007C4061" w:rsidP="007C4061">
      <w:pPr>
        <w:pStyle w:val="PL"/>
      </w:pPr>
      <w:r w:rsidRPr="00533C32">
        <w:t xml:space="preserve">      parameters:</w:t>
      </w:r>
    </w:p>
    <w:p w14:paraId="798B6283" w14:textId="77777777" w:rsidR="007C4061" w:rsidRPr="00533C32" w:rsidRDefault="007C4061" w:rsidP="007C4061">
      <w:pPr>
        <w:pStyle w:val="PL"/>
      </w:pPr>
      <w:r w:rsidRPr="00533C32">
        <w:t xml:space="preserve">        - name: ueGroupId</w:t>
      </w:r>
    </w:p>
    <w:p w14:paraId="734F3F89" w14:textId="77777777" w:rsidR="007C4061" w:rsidRPr="00533C32" w:rsidRDefault="007C4061" w:rsidP="007C4061">
      <w:pPr>
        <w:pStyle w:val="PL"/>
      </w:pPr>
      <w:r w:rsidRPr="00533C32">
        <w:t xml:space="preserve">          in: path</w:t>
      </w:r>
    </w:p>
    <w:p w14:paraId="42456607" w14:textId="77777777" w:rsidR="007C4061" w:rsidRPr="00533C32" w:rsidRDefault="007C4061" w:rsidP="007C4061">
      <w:pPr>
        <w:pStyle w:val="PL"/>
      </w:pPr>
      <w:r w:rsidRPr="00533C32">
        <w:t xml:space="preserve">          description: Group of UEs or any UE</w:t>
      </w:r>
    </w:p>
    <w:p w14:paraId="7B67ECBC" w14:textId="77777777" w:rsidR="007C4061" w:rsidRPr="00533C32" w:rsidRDefault="007C4061" w:rsidP="007C4061">
      <w:pPr>
        <w:pStyle w:val="PL"/>
      </w:pPr>
      <w:r w:rsidRPr="00533C32">
        <w:t xml:space="preserve">          required: true</w:t>
      </w:r>
    </w:p>
    <w:p w14:paraId="5CF1F277" w14:textId="77777777" w:rsidR="007C4061" w:rsidRPr="00533C32" w:rsidRDefault="007C4061" w:rsidP="007C4061">
      <w:pPr>
        <w:pStyle w:val="PL"/>
      </w:pPr>
      <w:r w:rsidRPr="00533C32">
        <w:t xml:space="preserve">          schema:</w:t>
      </w:r>
    </w:p>
    <w:p w14:paraId="48EF96F9" w14:textId="77777777" w:rsidR="007C4061" w:rsidRPr="00533C32" w:rsidRDefault="007C4061" w:rsidP="007C4061">
      <w:pPr>
        <w:pStyle w:val="PL"/>
      </w:pPr>
      <w:r w:rsidRPr="00533C32">
        <w:t xml:space="preserve">              $ref: '#/components/schemas/VarUeGroupId'</w:t>
      </w:r>
    </w:p>
    <w:p w14:paraId="2A7F9CD5" w14:textId="77777777" w:rsidR="007C4061" w:rsidRPr="00533C32" w:rsidRDefault="007C4061" w:rsidP="007C4061">
      <w:pPr>
        <w:pStyle w:val="PL"/>
      </w:pPr>
      <w:r w:rsidRPr="00533C32">
        <w:t xml:space="preserve">        - name: supported-features</w:t>
      </w:r>
    </w:p>
    <w:p w14:paraId="7CB07111" w14:textId="77777777" w:rsidR="007C4061" w:rsidRPr="00533C32" w:rsidRDefault="007C4061" w:rsidP="007C4061">
      <w:pPr>
        <w:pStyle w:val="PL"/>
      </w:pPr>
      <w:r w:rsidRPr="00533C32">
        <w:t xml:space="preserve">          in: query</w:t>
      </w:r>
    </w:p>
    <w:p w14:paraId="17EE8347" w14:textId="77777777" w:rsidR="007C4061" w:rsidRPr="00533C32" w:rsidRDefault="007C4061" w:rsidP="007C4061">
      <w:pPr>
        <w:pStyle w:val="PL"/>
      </w:pPr>
      <w:r w:rsidRPr="00533C32">
        <w:t xml:space="preserve">          description: Supported Features</w:t>
      </w:r>
    </w:p>
    <w:p w14:paraId="342EF610" w14:textId="77777777" w:rsidR="007C4061" w:rsidRPr="00533C32" w:rsidRDefault="007C4061" w:rsidP="007C4061">
      <w:pPr>
        <w:pStyle w:val="PL"/>
      </w:pPr>
      <w:r w:rsidRPr="00533C32">
        <w:t xml:space="preserve">          schema:</w:t>
      </w:r>
    </w:p>
    <w:p w14:paraId="08A2914B" w14:textId="77777777" w:rsidR="007C4061" w:rsidRPr="00533C32" w:rsidRDefault="007C4061" w:rsidP="007C4061">
      <w:pPr>
        <w:pStyle w:val="PL"/>
        <w:rPr>
          <w:lang w:eastAsia="zh-CN"/>
        </w:rPr>
      </w:pPr>
      <w:r w:rsidRPr="00533C32">
        <w:t xml:space="preserve">             $ref: 'TS29571_CommonData.yaml#/components/schemas/SupportedFeatures'</w:t>
      </w:r>
    </w:p>
    <w:p w14:paraId="5FAC96AD" w14:textId="77777777" w:rsidR="007C4061" w:rsidRPr="00533C32" w:rsidRDefault="007C4061" w:rsidP="007C4061">
      <w:pPr>
        <w:pStyle w:val="PL"/>
      </w:pPr>
      <w:r w:rsidRPr="00533C32">
        <w:t xml:space="preserve">      responses:</w:t>
      </w:r>
    </w:p>
    <w:p w14:paraId="7B1D6008" w14:textId="77777777" w:rsidR="007C4061" w:rsidRPr="00533C32" w:rsidRDefault="007C4061" w:rsidP="007C4061">
      <w:pPr>
        <w:pStyle w:val="PL"/>
      </w:pPr>
      <w:r w:rsidRPr="00533C32">
        <w:t xml:space="preserve">        '200':</w:t>
      </w:r>
    </w:p>
    <w:p w14:paraId="30FA1668" w14:textId="77777777" w:rsidR="007C4061" w:rsidRPr="00533C32" w:rsidRDefault="007C4061" w:rsidP="007C4061">
      <w:pPr>
        <w:pStyle w:val="PL"/>
      </w:pPr>
      <w:r w:rsidRPr="00533C32">
        <w:t xml:space="preserve">          description: Expected response to a valid request</w:t>
      </w:r>
    </w:p>
    <w:p w14:paraId="053A653B" w14:textId="77777777" w:rsidR="007C4061" w:rsidRPr="00533C32" w:rsidRDefault="007C4061" w:rsidP="007C4061">
      <w:pPr>
        <w:pStyle w:val="PL"/>
      </w:pPr>
      <w:r w:rsidRPr="00533C32">
        <w:t xml:space="preserve">          content:</w:t>
      </w:r>
    </w:p>
    <w:p w14:paraId="2C4A4CEB" w14:textId="77777777" w:rsidR="007C4061" w:rsidRPr="00533C32" w:rsidRDefault="007C4061" w:rsidP="007C4061">
      <w:pPr>
        <w:pStyle w:val="PL"/>
      </w:pPr>
      <w:r w:rsidRPr="00533C32">
        <w:t xml:space="preserve">            application/json:</w:t>
      </w:r>
    </w:p>
    <w:p w14:paraId="3975ADF6" w14:textId="77777777" w:rsidR="007C4061" w:rsidRPr="00533C32" w:rsidRDefault="007C4061" w:rsidP="007C4061">
      <w:pPr>
        <w:pStyle w:val="PL"/>
      </w:pPr>
      <w:r w:rsidRPr="00533C32">
        <w:t xml:space="preserve">              schema:</w:t>
      </w:r>
    </w:p>
    <w:p w14:paraId="729F80FE" w14:textId="77777777" w:rsidR="007C4061" w:rsidRPr="00533C32" w:rsidRDefault="007C4061" w:rsidP="007C4061">
      <w:pPr>
        <w:pStyle w:val="PL"/>
      </w:pPr>
      <w:r w:rsidRPr="00533C32">
        <w:t xml:space="preserve">               type: array</w:t>
      </w:r>
    </w:p>
    <w:p w14:paraId="6C248D2D" w14:textId="77777777" w:rsidR="007C4061" w:rsidRPr="00533C32" w:rsidRDefault="007C4061" w:rsidP="007C4061">
      <w:pPr>
        <w:pStyle w:val="PL"/>
      </w:pPr>
      <w:r w:rsidRPr="00533C32">
        <w:t xml:space="preserve">               items:</w:t>
      </w:r>
    </w:p>
    <w:p w14:paraId="5148EFC2" w14:textId="77777777" w:rsidR="007C4061" w:rsidRPr="00533C32" w:rsidRDefault="007C4061" w:rsidP="007C4061">
      <w:pPr>
        <w:pStyle w:val="PL"/>
      </w:pPr>
      <w:r w:rsidRPr="00533C32">
        <w:t xml:space="preserve">                $ref: '#/components/schemas/EeSubscription'</w:t>
      </w:r>
    </w:p>
    <w:p w14:paraId="7622BB6B" w14:textId="77777777" w:rsidR="007C4061" w:rsidRDefault="007C4061" w:rsidP="007C4061">
      <w:pPr>
        <w:pStyle w:val="PL"/>
        <w:rPr>
          <w:lang w:eastAsia="zh-CN"/>
        </w:rPr>
      </w:pPr>
      <w:r w:rsidRPr="00533C32">
        <w:t xml:space="preserve">        default:</w:t>
      </w:r>
    </w:p>
    <w:p w14:paraId="2D7CDED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A7D0E4F" w14:textId="77777777" w:rsidR="00810BBA" w:rsidRDefault="00810BBA" w:rsidP="007C4061">
      <w:pPr>
        <w:pStyle w:val="PL"/>
        <w:rPr>
          <w:lang w:eastAsia="zh-CN"/>
        </w:rPr>
      </w:pPr>
    </w:p>
    <w:p w14:paraId="1A9AB562" w14:textId="77777777" w:rsidR="007C4061" w:rsidRPr="00533C32" w:rsidRDefault="007C4061" w:rsidP="007C4061">
      <w:pPr>
        <w:pStyle w:val="PL"/>
      </w:pPr>
      <w:r w:rsidRPr="00533C32">
        <w:t xml:space="preserve">    post:</w:t>
      </w:r>
    </w:p>
    <w:p w14:paraId="3C2D2B6C" w14:textId="77777777" w:rsidR="007C4061" w:rsidRPr="00533C32" w:rsidRDefault="007C4061" w:rsidP="007C4061">
      <w:pPr>
        <w:pStyle w:val="PL"/>
      </w:pPr>
      <w:r w:rsidRPr="00533C32">
        <w:t xml:space="preserve">      summary: Create individual EE subscription for a group of UEs or any UE</w:t>
      </w:r>
    </w:p>
    <w:p w14:paraId="2BE79844" w14:textId="77777777" w:rsidR="007C4061" w:rsidRPr="00533C32" w:rsidRDefault="007C4061" w:rsidP="007C4061">
      <w:pPr>
        <w:pStyle w:val="PL"/>
      </w:pPr>
      <w:r w:rsidRPr="00533C32">
        <w:t xml:space="preserve">      operationId: CreateEeGroupSubscriptions</w:t>
      </w:r>
    </w:p>
    <w:p w14:paraId="6EC92DDC" w14:textId="77777777" w:rsidR="007C4061" w:rsidRPr="00533C32" w:rsidRDefault="007C4061" w:rsidP="007C4061">
      <w:pPr>
        <w:pStyle w:val="PL"/>
      </w:pPr>
      <w:r w:rsidRPr="00533C32">
        <w:t xml:space="preserve">      tags:</w:t>
      </w:r>
    </w:p>
    <w:p w14:paraId="36F143DD" w14:textId="77777777" w:rsidR="007C4061" w:rsidRDefault="007C4061" w:rsidP="007C4061">
      <w:pPr>
        <w:pStyle w:val="PL"/>
        <w:rPr>
          <w:lang w:eastAsia="zh-CN"/>
        </w:rPr>
      </w:pPr>
      <w:r w:rsidRPr="00533C32">
        <w:t xml:space="preserve">        - Event Exposure Group Subscriptions (Collection)</w:t>
      </w:r>
    </w:p>
    <w:p w14:paraId="60C54156" w14:textId="77777777" w:rsidR="008B3231" w:rsidRDefault="008B3231" w:rsidP="008B3231">
      <w:pPr>
        <w:pStyle w:val="PL"/>
      </w:pPr>
      <w:r>
        <w:t xml:space="preserve">      security:</w:t>
      </w:r>
    </w:p>
    <w:p w14:paraId="0A686819" w14:textId="77777777" w:rsidR="008B3231" w:rsidRDefault="008B3231" w:rsidP="008B3231">
      <w:pPr>
        <w:pStyle w:val="PL"/>
      </w:pPr>
      <w:r>
        <w:t xml:space="preserve">        - {}</w:t>
      </w:r>
    </w:p>
    <w:p w14:paraId="626E311D" w14:textId="77777777" w:rsidR="008B3231" w:rsidRDefault="008B3231" w:rsidP="008B3231">
      <w:pPr>
        <w:pStyle w:val="PL"/>
      </w:pPr>
      <w:r>
        <w:t xml:space="preserve">        - oAuth2ClientCredentials:</w:t>
      </w:r>
    </w:p>
    <w:p w14:paraId="385F21EB" w14:textId="77777777" w:rsidR="008B3231" w:rsidRDefault="008B3231" w:rsidP="008B3231">
      <w:pPr>
        <w:pStyle w:val="PL"/>
      </w:pPr>
      <w:r>
        <w:t xml:space="preserve">          - nudr-dr</w:t>
      </w:r>
    </w:p>
    <w:p w14:paraId="34A4FBEE" w14:textId="77777777" w:rsidR="008B3231" w:rsidRDefault="008B3231" w:rsidP="008B3231">
      <w:pPr>
        <w:pStyle w:val="PL"/>
      </w:pPr>
      <w:r>
        <w:t xml:space="preserve">        - oAuth2ClientCredentials:</w:t>
      </w:r>
    </w:p>
    <w:p w14:paraId="38619ED8" w14:textId="77777777" w:rsidR="008B3231" w:rsidRDefault="008B3231" w:rsidP="008B3231">
      <w:pPr>
        <w:pStyle w:val="PL"/>
      </w:pPr>
      <w:r>
        <w:t xml:space="preserve">          - nudr-dr</w:t>
      </w:r>
    </w:p>
    <w:p w14:paraId="1417A5F4" w14:textId="77777777" w:rsidR="008B3231" w:rsidRPr="00533C32" w:rsidRDefault="008B3231" w:rsidP="008B3231">
      <w:pPr>
        <w:pStyle w:val="PL"/>
        <w:rPr>
          <w:lang w:eastAsia="zh-CN"/>
        </w:rPr>
      </w:pPr>
      <w:r>
        <w:t xml:space="preserve">          - nudr-dr:subscription-data</w:t>
      </w:r>
    </w:p>
    <w:p w14:paraId="6A46412D" w14:textId="77777777" w:rsidR="007C4061" w:rsidRPr="00533C32" w:rsidRDefault="007C4061" w:rsidP="007C4061">
      <w:pPr>
        <w:pStyle w:val="PL"/>
      </w:pPr>
      <w:r w:rsidRPr="00533C32">
        <w:t xml:space="preserve">      parameters:</w:t>
      </w:r>
    </w:p>
    <w:p w14:paraId="243F5CC0" w14:textId="77777777" w:rsidR="007C4061" w:rsidRPr="00533C32" w:rsidRDefault="007C4061" w:rsidP="007C4061">
      <w:pPr>
        <w:pStyle w:val="PL"/>
      </w:pPr>
      <w:r w:rsidRPr="00533C32">
        <w:t xml:space="preserve">        - name: ueGroupId</w:t>
      </w:r>
    </w:p>
    <w:p w14:paraId="2DD5FFD4" w14:textId="77777777" w:rsidR="007C4061" w:rsidRPr="00533C32" w:rsidRDefault="007C4061" w:rsidP="007C4061">
      <w:pPr>
        <w:pStyle w:val="PL"/>
      </w:pPr>
      <w:r w:rsidRPr="00533C32">
        <w:t xml:space="preserve">          in: path</w:t>
      </w:r>
    </w:p>
    <w:p w14:paraId="05C425D6" w14:textId="77777777" w:rsidR="007C4061" w:rsidRPr="00533C32" w:rsidRDefault="007C4061" w:rsidP="007C4061">
      <w:pPr>
        <w:pStyle w:val="PL"/>
      </w:pPr>
      <w:r w:rsidRPr="00533C32">
        <w:t xml:space="preserve">          description: Group of UEs or any UE</w:t>
      </w:r>
    </w:p>
    <w:p w14:paraId="50EC3099" w14:textId="77777777" w:rsidR="007C4061" w:rsidRPr="00533C32" w:rsidRDefault="007C4061" w:rsidP="007C4061">
      <w:pPr>
        <w:pStyle w:val="PL"/>
      </w:pPr>
      <w:r w:rsidRPr="00533C32">
        <w:t xml:space="preserve">          required: true</w:t>
      </w:r>
    </w:p>
    <w:p w14:paraId="10113DB8" w14:textId="77777777" w:rsidR="007C4061" w:rsidRPr="00533C32" w:rsidRDefault="007C4061" w:rsidP="007C4061">
      <w:pPr>
        <w:pStyle w:val="PL"/>
      </w:pPr>
      <w:r w:rsidRPr="00533C32">
        <w:t xml:space="preserve">          schema:</w:t>
      </w:r>
    </w:p>
    <w:p w14:paraId="0079710C" w14:textId="77777777" w:rsidR="007C4061" w:rsidRPr="00533C32" w:rsidRDefault="007C4061" w:rsidP="007C4061">
      <w:pPr>
        <w:pStyle w:val="PL"/>
      </w:pPr>
      <w:r w:rsidRPr="00533C32">
        <w:t xml:space="preserve">              $ref: '#/components/schemas/VarUeGroupId'</w:t>
      </w:r>
    </w:p>
    <w:p w14:paraId="4DF28B7C" w14:textId="77777777" w:rsidR="007C4061" w:rsidRPr="00533C32" w:rsidRDefault="007C4061" w:rsidP="007C4061">
      <w:pPr>
        <w:pStyle w:val="PL"/>
      </w:pPr>
      <w:r w:rsidRPr="00533C32">
        <w:t xml:space="preserve">      requestBody:</w:t>
      </w:r>
    </w:p>
    <w:p w14:paraId="6CDE01BE" w14:textId="77777777" w:rsidR="007C4061" w:rsidRPr="00533C32" w:rsidRDefault="007C4061" w:rsidP="007C4061">
      <w:pPr>
        <w:pStyle w:val="PL"/>
      </w:pPr>
      <w:r w:rsidRPr="00533C32">
        <w:t xml:space="preserve">        content:</w:t>
      </w:r>
    </w:p>
    <w:p w14:paraId="1BF5B855" w14:textId="77777777" w:rsidR="007C4061" w:rsidRPr="00533C32" w:rsidRDefault="007C4061" w:rsidP="007C4061">
      <w:pPr>
        <w:pStyle w:val="PL"/>
      </w:pPr>
      <w:r w:rsidRPr="00533C32">
        <w:t xml:space="preserve">          application/json:</w:t>
      </w:r>
    </w:p>
    <w:p w14:paraId="3CAD5458" w14:textId="77777777" w:rsidR="007C4061" w:rsidRPr="00533C32" w:rsidRDefault="007C4061" w:rsidP="007C4061">
      <w:pPr>
        <w:pStyle w:val="PL"/>
      </w:pPr>
      <w:r w:rsidRPr="00533C32">
        <w:t xml:space="preserve">            schema:</w:t>
      </w:r>
    </w:p>
    <w:p w14:paraId="60898809" w14:textId="77777777" w:rsidR="007C4061" w:rsidRPr="00533C32" w:rsidRDefault="007C4061" w:rsidP="006352FE">
      <w:pPr>
        <w:pStyle w:val="PL"/>
        <w:outlineLvl w:val="0"/>
      </w:pPr>
      <w:r w:rsidRPr="00533C32">
        <w:t xml:space="preserve">              $ref: '#/components/schemas/EeSubscription'</w:t>
      </w:r>
    </w:p>
    <w:p w14:paraId="1734B9D5" w14:textId="77777777" w:rsidR="007C4061" w:rsidRPr="00533C32" w:rsidRDefault="007C4061" w:rsidP="007C4061">
      <w:pPr>
        <w:pStyle w:val="PL"/>
      </w:pPr>
      <w:r w:rsidRPr="00533C32">
        <w:t xml:space="preserve">        required: true</w:t>
      </w:r>
    </w:p>
    <w:p w14:paraId="5CC9DDD2" w14:textId="77777777" w:rsidR="007C4061" w:rsidRPr="00533C32" w:rsidRDefault="007C4061" w:rsidP="007C4061">
      <w:pPr>
        <w:pStyle w:val="PL"/>
      </w:pPr>
      <w:r w:rsidRPr="00533C32">
        <w:t xml:space="preserve">      responses:</w:t>
      </w:r>
    </w:p>
    <w:p w14:paraId="474F9908" w14:textId="77777777" w:rsidR="007C4061" w:rsidRPr="00533C32" w:rsidRDefault="007C4061" w:rsidP="007C4061">
      <w:pPr>
        <w:pStyle w:val="PL"/>
      </w:pPr>
      <w:r w:rsidRPr="00533C32">
        <w:t xml:space="preserve">        '201':</w:t>
      </w:r>
    </w:p>
    <w:p w14:paraId="53AE9648" w14:textId="77777777" w:rsidR="007C4061" w:rsidRPr="00533C32" w:rsidRDefault="007C4061" w:rsidP="007C4061">
      <w:pPr>
        <w:pStyle w:val="PL"/>
      </w:pPr>
      <w:r w:rsidRPr="00533C32">
        <w:t xml:space="preserve">          description: Expected response to a valid request</w:t>
      </w:r>
    </w:p>
    <w:p w14:paraId="6BC821D8" w14:textId="77777777" w:rsidR="007C4061" w:rsidRPr="00533C32" w:rsidRDefault="007C4061" w:rsidP="007C4061">
      <w:pPr>
        <w:pStyle w:val="PL"/>
      </w:pPr>
      <w:r w:rsidRPr="00533C32">
        <w:t xml:space="preserve">          content:</w:t>
      </w:r>
    </w:p>
    <w:p w14:paraId="77C74590" w14:textId="77777777" w:rsidR="007C4061" w:rsidRPr="00533C32" w:rsidRDefault="007C4061" w:rsidP="007C4061">
      <w:pPr>
        <w:pStyle w:val="PL"/>
      </w:pPr>
      <w:r w:rsidRPr="00533C32">
        <w:t xml:space="preserve">            application/json:</w:t>
      </w:r>
    </w:p>
    <w:p w14:paraId="32C4AD4F" w14:textId="77777777" w:rsidR="007C4061" w:rsidRPr="00533C32" w:rsidRDefault="007C4061" w:rsidP="007C4061">
      <w:pPr>
        <w:pStyle w:val="PL"/>
      </w:pPr>
      <w:r w:rsidRPr="00533C32">
        <w:t xml:space="preserve">              schema:</w:t>
      </w:r>
    </w:p>
    <w:p w14:paraId="3E397D40" w14:textId="77777777" w:rsidR="007C4061" w:rsidRPr="00533C32" w:rsidRDefault="007C4061" w:rsidP="007C4061">
      <w:pPr>
        <w:pStyle w:val="PL"/>
      </w:pPr>
      <w:r w:rsidRPr="00533C32">
        <w:t xml:space="preserve">                $ref: '#/components/schemas/EeSubscription'</w:t>
      </w:r>
    </w:p>
    <w:p w14:paraId="3E86DA04" w14:textId="77777777" w:rsidR="007C4061" w:rsidRPr="00533C32" w:rsidRDefault="007C4061" w:rsidP="007C4061">
      <w:pPr>
        <w:pStyle w:val="PL"/>
      </w:pPr>
      <w:r w:rsidRPr="00533C32">
        <w:t xml:space="preserve">          headers:</w:t>
      </w:r>
    </w:p>
    <w:p w14:paraId="56669628" w14:textId="77777777" w:rsidR="007C4061" w:rsidRPr="00533C32" w:rsidRDefault="007C4061" w:rsidP="007C4061">
      <w:pPr>
        <w:pStyle w:val="PL"/>
      </w:pPr>
      <w:r w:rsidRPr="00533C32">
        <w:t xml:space="preserve">            Location:</w:t>
      </w:r>
    </w:p>
    <w:p w14:paraId="389B5A0B"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3ADA25D9" w14:textId="77777777" w:rsidR="007C4061" w:rsidRPr="00533C32" w:rsidRDefault="007C4061" w:rsidP="007C4061">
      <w:pPr>
        <w:pStyle w:val="PL"/>
      </w:pPr>
      <w:r w:rsidRPr="00533C32">
        <w:t xml:space="preserve">              required: true</w:t>
      </w:r>
    </w:p>
    <w:p w14:paraId="5DEAC51B" w14:textId="77777777" w:rsidR="007C4061" w:rsidRPr="00533C32" w:rsidRDefault="007C4061" w:rsidP="007C4061">
      <w:pPr>
        <w:pStyle w:val="PL"/>
      </w:pPr>
      <w:r w:rsidRPr="00533C32">
        <w:lastRenderedPageBreak/>
        <w:t xml:space="preserve">              schema:</w:t>
      </w:r>
    </w:p>
    <w:p w14:paraId="12987D65" w14:textId="77777777" w:rsidR="007C4061" w:rsidRPr="00533C32" w:rsidRDefault="007C4061" w:rsidP="007C4061">
      <w:pPr>
        <w:pStyle w:val="PL"/>
      </w:pPr>
      <w:r w:rsidRPr="00533C32">
        <w:t xml:space="preserve">                type: string</w:t>
      </w:r>
    </w:p>
    <w:p w14:paraId="7F0F4455" w14:textId="77777777" w:rsidR="007C4061" w:rsidRDefault="007C4061" w:rsidP="007C4061">
      <w:pPr>
        <w:pStyle w:val="PL"/>
        <w:rPr>
          <w:lang w:eastAsia="zh-CN"/>
        </w:rPr>
      </w:pPr>
      <w:r w:rsidRPr="00533C32">
        <w:t xml:space="preserve">        default:</w:t>
      </w:r>
    </w:p>
    <w:p w14:paraId="07BD7D6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B7F6F2B" w14:textId="77777777" w:rsidR="007C4061" w:rsidRPr="00533C32" w:rsidRDefault="007C4061" w:rsidP="007C4061">
      <w:pPr>
        <w:pStyle w:val="PL"/>
      </w:pPr>
    </w:p>
    <w:p w14:paraId="32D88D4D"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38B1A428" w14:textId="77777777" w:rsidR="007C4061" w:rsidRPr="00533C32" w:rsidRDefault="007C4061" w:rsidP="007C4061">
      <w:pPr>
        <w:pStyle w:val="PL"/>
      </w:pPr>
      <w:r w:rsidRPr="00533C32">
        <w:t xml:space="preserve">    put:</w:t>
      </w:r>
    </w:p>
    <w:p w14:paraId="11F35C90"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4032C579" w14:textId="77777777" w:rsidR="007C4061" w:rsidRPr="00533C32" w:rsidRDefault="007C4061" w:rsidP="007C4061">
      <w:pPr>
        <w:pStyle w:val="PL"/>
      </w:pPr>
      <w:r w:rsidRPr="00533C32">
        <w:t xml:space="preserve">      operationId: UpdateEeGroupSubscriptions</w:t>
      </w:r>
    </w:p>
    <w:p w14:paraId="76CE7F88" w14:textId="77777777" w:rsidR="007C4061" w:rsidRPr="00533C32" w:rsidRDefault="007C4061" w:rsidP="007C4061">
      <w:pPr>
        <w:pStyle w:val="PL"/>
      </w:pPr>
      <w:r w:rsidRPr="00533C32">
        <w:t xml:space="preserve">      tags:</w:t>
      </w:r>
    </w:p>
    <w:p w14:paraId="6AFF76AB" w14:textId="77777777" w:rsidR="007C4061" w:rsidRDefault="007C4061" w:rsidP="007C4061">
      <w:pPr>
        <w:pStyle w:val="PL"/>
        <w:rPr>
          <w:lang w:eastAsia="zh-CN"/>
        </w:rPr>
      </w:pPr>
      <w:r w:rsidRPr="00533C32">
        <w:t xml:space="preserve">        - Event Exposure </w:t>
      </w:r>
      <w:r w:rsidR="00E02132">
        <w:t xml:space="preserve">Group </w:t>
      </w:r>
      <w:r w:rsidRPr="00533C32">
        <w:t>Subscription (Document)</w:t>
      </w:r>
    </w:p>
    <w:p w14:paraId="65787E79" w14:textId="77777777" w:rsidR="006C7675" w:rsidRDefault="006C7675" w:rsidP="006C7675">
      <w:pPr>
        <w:pStyle w:val="PL"/>
      </w:pPr>
      <w:r>
        <w:t xml:space="preserve">      security:</w:t>
      </w:r>
    </w:p>
    <w:p w14:paraId="5A98C7A4" w14:textId="77777777" w:rsidR="006C7675" w:rsidRDefault="006C7675" w:rsidP="006C7675">
      <w:pPr>
        <w:pStyle w:val="PL"/>
      </w:pPr>
      <w:r>
        <w:t xml:space="preserve">        - {}</w:t>
      </w:r>
    </w:p>
    <w:p w14:paraId="322FB6B2" w14:textId="77777777" w:rsidR="006C7675" w:rsidRDefault="006C7675" w:rsidP="006C7675">
      <w:pPr>
        <w:pStyle w:val="PL"/>
      </w:pPr>
      <w:r>
        <w:t xml:space="preserve">        - oAuth2ClientCredentials:</w:t>
      </w:r>
    </w:p>
    <w:p w14:paraId="6B809584" w14:textId="77777777" w:rsidR="006C7675" w:rsidRDefault="006C7675" w:rsidP="006C7675">
      <w:pPr>
        <w:pStyle w:val="PL"/>
      </w:pPr>
      <w:r>
        <w:t xml:space="preserve">          - nudr-dr</w:t>
      </w:r>
    </w:p>
    <w:p w14:paraId="3EF4D467" w14:textId="77777777" w:rsidR="006C7675" w:rsidRDefault="006C7675" w:rsidP="006C7675">
      <w:pPr>
        <w:pStyle w:val="PL"/>
      </w:pPr>
      <w:r>
        <w:t xml:space="preserve">        - oAuth2ClientCredentials:</w:t>
      </w:r>
    </w:p>
    <w:p w14:paraId="5185392D" w14:textId="77777777" w:rsidR="006C7675" w:rsidRDefault="006C7675" w:rsidP="006C7675">
      <w:pPr>
        <w:pStyle w:val="PL"/>
      </w:pPr>
      <w:r>
        <w:t xml:space="preserve">          - nudr-dr</w:t>
      </w:r>
    </w:p>
    <w:p w14:paraId="7EEF514E" w14:textId="77777777" w:rsidR="006C7675" w:rsidRPr="00533C32" w:rsidRDefault="006C7675" w:rsidP="006C7675">
      <w:pPr>
        <w:pStyle w:val="PL"/>
        <w:rPr>
          <w:lang w:eastAsia="zh-CN"/>
        </w:rPr>
      </w:pPr>
      <w:r>
        <w:t xml:space="preserve">          - nudr-dr:subscription-data</w:t>
      </w:r>
    </w:p>
    <w:p w14:paraId="3E0F14FF" w14:textId="77777777" w:rsidR="007C4061" w:rsidRPr="00533C32" w:rsidRDefault="007C4061" w:rsidP="007C4061">
      <w:pPr>
        <w:pStyle w:val="PL"/>
      </w:pPr>
      <w:r w:rsidRPr="00533C32">
        <w:t xml:space="preserve">      parameters:</w:t>
      </w:r>
    </w:p>
    <w:p w14:paraId="63A5579F" w14:textId="77777777" w:rsidR="007C4061" w:rsidRPr="00533C32" w:rsidRDefault="007C4061" w:rsidP="007C4061">
      <w:pPr>
        <w:pStyle w:val="PL"/>
      </w:pPr>
      <w:r w:rsidRPr="00533C32">
        <w:t xml:space="preserve">        - name: ueGroupId</w:t>
      </w:r>
    </w:p>
    <w:p w14:paraId="591F588F" w14:textId="77777777" w:rsidR="007C4061" w:rsidRPr="00533C32" w:rsidRDefault="007C4061" w:rsidP="007C4061">
      <w:pPr>
        <w:pStyle w:val="PL"/>
      </w:pPr>
      <w:r w:rsidRPr="00533C32">
        <w:t xml:space="preserve">          in: path</w:t>
      </w:r>
    </w:p>
    <w:p w14:paraId="22955213" w14:textId="77777777" w:rsidR="007C4061" w:rsidRPr="00533C32" w:rsidRDefault="007C4061" w:rsidP="007C4061">
      <w:pPr>
        <w:pStyle w:val="PL"/>
      </w:pPr>
      <w:r w:rsidRPr="00533C32">
        <w:t xml:space="preserve">          required: true</w:t>
      </w:r>
    </w:p>
    <w:p w14:paraId="557A5A80" w14:textId="77777777" w:rsidR="007C4061" w:rsidRPr="00533C32" w:rsidRDefault="007C4061" w:rsidP="007C4061">
      <w:pPr>
        <w:pStyle w:val="PL"/>
      </w:pPr>
      <w:r w:rsidRPr="00533C32">
        <w:t xml:space="preserve">          schema:</w:t>
      </w:r>
    </w:p>
    <w:p w14:paraId="51EEB1CC" w14:textId="77777777" w:rsidR="007C4061" w:rsidRPr="00533C32" w:rsidRDefault="007C4061" w:rsidP="007C4061">
      <w:pPr>
        <w:pStyle w:val="PL"/>
      </w:pPr>
      <w:r w:rsidRPr="00533C32">
        <w:t xml:space="preserve">              $ref: '#/components/schemas/VarUeGroupId'</w:t>
      </w:r>
    </w:p>
    <w:p w14:paraId="4D27BC05" w14:textId="77777777" w:rsidR="007C4061" w:rsidRPr="00533C32" w:rsidRDefault="007C4061" w:rsidP="007C4061">
      <w:pPr>
        <w:pStyle w:val="PL"/>
      </w:pPr>
      <w:r w:rsidRPr="00533C32">
        <w:t xml:space="preserve">        - name: subsId</w:t>
      </w:r>
    </w:p>
    <w:p w14:paraId="0864EEA7" w14:textId="77777777" w:rsidR="007C4061" w:rsidRPr="00533C32" w:rsidRDefault="007C4061" w:rsidP="007C4061">
      <w:pPr>
        <w:pStyle w:val="PL"/>
      </w:pPr>
      <w:r w:rsidRPr="00533C32">
        <w:t xml:space="preserve">          in: path</w:t>
      </w:r>
    </w:p>
    <w:p w14:paraId="23242030" w14:textId="77777777" w:rsidR="007C4061" w:rsidRPr="00533C32" w:rsidRDefault="007C4061" w:rsidP="007C4061">
      <w:pPr>
        <w:pStyle w:val="PL"/>
      </w:pPr>
      <w:r w:rsidRPr="00533C32">
        <w:t xml:space="preserve">          required: true</w:t>
      </w:r>
    </w:p>
    <w:p w14:paraId="3BF388A9" w14:textId="77777777" w:rsidR="007C4061" w:rsidRPr="00533C32" w:rsidRDefault="007C4061" w:rsidP="007C4061">
      <w:pPr>
        <w:pStyle w:val="PL"/>
      </w:pPr>
      <w:r w:rsidRPr="00533C32">
        <w:t xml:space="preserve">          schema:</w:t>
      </w:r>
    </w:p>
    <w:p w14:paraId="08CE9038" w14:textId="77777777" w:rsidR="007C4061" w:rsidRPr="00533C32" w:rsidRDefault="007C4061" w:rsidP="007C4061">
      <w:pPr>
        <w:pStyle w:val="PL"/>
      </w:pPr>
      <w:r w:rsidRPr="00533C32">
        <w:t xml:space="preserve">            type: string</w:t>
      </w:r>
    </w:p>
    <w:p w14:paraId="777F5921" w14:textId="77777777" w:rsidR="007C4061" w:rsidRPr="00533C32" w:rsidRDefault="007C4061" w:rsidP="007C4061">
      <w:pPr>
        <w:pStyle w:val="PL"/>
      </w:pPr>
      <w:r w:rsidRPr="00533C32">
        <w:t xml:space="preserve">      requestBody:</w:t>
      </w:r>
    </w:p>
    <w:p w14:paraId="6B8B4E4E" w14:textId="77777777" w:rsidR="007C4061" w:rsidRPr="00533C32" w:rsidRDefault="007C4061" w:rsidP="007C4061">
      <w:pPr>
        <w:pStyle w:val="PL"/>
      </w:pPr>
      <w:r w:rsidRPr="00533C32">
        <w:t xml:space="preserve">        content:</w:t>
      </w:r>
    </w:p>
    <w:p w14:paraId="5A480856" w14:textId="77777777" w:rsidR="007C4061" w:rsidRPr="00533C32" w:rsidRDefault="007C4061" w:rsidP="007C4061">
      <w:pPr>
        <w:pStyle w:val="PL"/>
      </w:pPr>
      <w:r w:rsidRPr="00533C32">
        <w:t xml:space="preserve">          application/json:</w:t>
      </w:r>
    </w:p>
    <w:p w14:paraId="1874AAC7" w14:textId="77777777" w:rsidR="007C4061" w:rsidRPr="00533C32" w:rsidRDefault="007C4061" w:rsidP="007C4061">
      <w:pPr>
        <w:pStyle w:val="PL"/>
      </w:pPr>
      <w:r w:rsidRPr="00533C32">
        <w:t xml:space="preserve">            schema:</w:t>
      </w:r>
    </w:p>
    <w:p w14:paraId="4EC85E79" w14:textId="77777777" w:rsidR="007C4061" w:rsidRPr="00533C32" w:rsidRDefault="007C4061" w:rsidP="006352FE">
      <w:pPr>
        <w:pStyle w:val="PL"/>
        <w:outlineLvl w:val="0"/>
      </w:pPr>
      <w:r w:rsidRPr="00533C32">
        <w:t xml:space="preserve">              $ref: '#/components/schemas/EeSubscription'</w:t>
      </w:r>
    </w:p>
    <w:p w14:paraId="1964A29F" w14:textId="77777777" w:rsidR="0074632F" w:rsidRPr="00533C32" w:rsidRDefault="0074632F" w:rsidP="0074632F">
      <w:pPr>
        <w:pStyle w:val="PL"/>
        <w:outlineLvl w:val="0"/>
      </w:pPr>
      <w:r>
        <w:t xml:space="preserve">        </w:t>
      </w:r>
      <w:r w:rsidRPr="003722F2">
        <w:t>required: true</w:t>
      </w:r>
    </w:p>
    <w:p w14:paraId="77DD1B0D" w14:textId="77777777" w:rsidR="007C4061" w:rsidRPr="00533C32" w:rsidRDefault="007C4061" w:rsidP="007C4061">
      <w:pPr>
        <w:pStyle w:val="PL"/>
      </w:pPr>
      <w:r w:rsidRPr="00533C32">
        <w:t xml:space="preserve">      responses:</w:t>
      </w:r>
    </w:p>
    <w:p w14:paraId="7863AC6B" w14:textId="77777777" w:rsidR="007C4061" w:rsidRPr="00533C32" w:rsidRDefault="007C4061" w:rsidP="007C4061">
      <w:pPr>
        <w:pStyle w:val="PL"/>
      </w:pPr>
      <w:r w:rsidRPr="00533C32">
        <w:t xml:space="preserve">        '204':</w:t>
      </w:r>
    </w:p>
    <w:p w14:paraId="22DA77E3" w14:textId="77777777" w:rsidR="007C4061" w:rsidRPr="00533C32" w:rsidRDefault="007C4061" w:rsidP="007C4061">
      <w:pPr>
        <w:pStyle w:val="PL"/>
        <w:rPr>
          <w:lang w:eastAsia="zh-CN"/>
        </w:rPr>
      </w:pPr>
      <w:r w:rsidRPr="00533C32">
        <w:t xml:space="preserve">          description: Upon success, an empty response body shall be returned</w:t>
      </w:r>
    </w:p>
    <w:p w14:paraId="32361269" w14:textId="77777777" w:rsidR="007C4061" w:rsidRPr="00533C32" w:rsidRDefault="007C4061" w:rsidP="007C4061">
      <w:pPr>
        <w:pStyle w:val="PL"/>
      </w:pPr>
      <w:r w:rsidRPr="00533C32">
        <w:t xml:space="preserve">        '404':</w:t>
      </w:r>
    </w:p>
    <w:p w14:paraId="5F6D22E7" w14:textId="77777777" w:rsidR="007C4061" w:rsidRPr="00533C32" w:rsidRDefault="007C4061" w:rsidP="007C4061">
      <w:pPr>
        <w:pStyle w:val="PL"/>
      </w:pPr>
      <w:r w:rsidRPr="00533C32">
        <w:t xml:space="preserve">          description: update of non-existing resource is rejected</w:t>
      </w:r>
    </w:p>
    <w:p w14:paraId="78E0F32C" w14:textId="77777777" w:rsidR="007C4061" w:rsidRPr="00533C32" w:rsidRDefault="007C4061" w:rsidP="007C4061">
      <w:pPr>
        <w:pStyle w:val="PL"/>
      </w:pPr>
      <w:r w:rsidRPr="00533C32">
        <w:t xml:space="preserve">          content:</w:t>
      </w:r>
    </w:p>
    <w:p w14:paraId="68DDD778" w14:textId="77777777" w:rsidR="007C4061" w:rsidRPr="00533C32" w:rsidRDefault="007C4061" w:rsidP="007C4061">
      <w:pPr>
        <w:pStyle w:val="PL"/>
      </w:pPr>
      <w:r w:rsidRPr="00533C32">
        <w:t xml:space="preserve">            application/problem+json:</w:t>
      </w:r>
    </w:p>
    <w:p w14:paraId="219FF36F" w14:textId="77777777" w:rsidR="007C4061" w:rsidRPr="00533C32" w:rsidRDefault="007C4061" w:rsidP="007C4061">
      <w:pPr>
        <w:pStyle w:val="PL"/>
      </w:pPr>
      <w:r w:rsidRPr="00533C32">
        <w:t xml:space="preserve">              schema:</w:t>
      </w:r>
    </w:p>
    <w:p w14:paraId="104A9ED4" w14:textId="77777777" w:rsidR="007C4061" w:rsidRPr="00533C32" w:rsidRDefault="007C4061" w:rsidP="007C4061">
      <w:pPr>
        <w:pStyle w:val="PL"/>
        <w:rPr>
          <w:lang w:eastAsia="zh-CN"/>
        </w:rPr>
      </w:pPr>
      <w:r w:rsidRPr="00533C32">
        <w:t xml:space="preserve">                $ref: 'TS29571_CommonData.yaml#/components/schemas/ProblemDetails'</w:t>
      </w:r>
    </w:p>
    <w:p w14:paraId="19BBD2A8" w14:textId="77777777" w:rsidR="007C4061" w:rsidRDefault="007C4061" w:rsidP="007C4061">
      <w:pPr>
        <w:pStyle w:val="PL"/>
        <w:rPr>
          <w:lang w:eastAsia="zh-CN"/>
        </w:rPr>
      </w:pPr>
      <w:r w:rsidRPr="00533C32">
        <w:t xml:space="preserve">        default:</w:t>
      </w:r>
    </w:p>
    <w:p w14:paraId="558D2DE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425E915" w14:textId="77777777" w:rsidR="00810BBA" w:rsidRDefault="00810BBA" w:rsidP="007C4061">
      <w:pPr>
        <w:pStyle w:val="PL"/>
        <w:rPr>
          <w:lang w:eastAsia="zh-CN"/>
        </w:rPr>
      </w:pPr>
    </w:p>
    <w:p w14:paraId="5D6B8406" w14:textId="77777777" w:rsidR="007C4061" w:rsidRPr="00533C32" w:rsidRDefault="007C4061" w:rsidP="007C4061">
      <w:pPr>
        <w:pStyle w:val="PL"/>
      </w:pPr>
      <w:r w:rsidRPr="00533C32">
        <w:t xml:space="preserve">    delete:</w:t>
      </w:r>
    </w:p>
    <w:p w14:paraId="00B4B945" w14:textId="77777777" w:rsidR="007C4061" w:rsidRPr="00533C32" w:rsidRDefault="007C4061" w:rsidP="007C4061">
      <w:pPr>
        <w:pStyle w:val="PL"/>
      </w:pPr>
      <w:r w:rsidRPr="00533C32">
        <w:t xml:space="preserve">      summary: Deletes a eeSubscription for a group of UEs or any UE</w:t>
      </w:r>
    </w:p>
    <w:p w14:paraId="30342C70" w14:textId="77777777" w:rsidR="007C4061" w:rsidRPr="00533C32" w:rsidRDefault="007C4061" w:rsidP="007C4061">
      <w:pPr>
        <w:pStyle w:val="PL"/>
      </w:pPr>
      <w:r w:rsidRPr="00533C32">
        <w:t xml:space="preserve">      operationId: RemoveEeGroupSubscriptions</w:t>
      </w:r>
    </w:p>
    <w:p w14:paraId="5C998A25" w14:textId="77777777" w:rsidR="007C4061" w:rsidRPr="00533C32" w:rsidRDefault="007C4061" w:rsidP="007C4061">
      <w:pPr>
        <w:pStyle w:val="PL"/>
      </w:pPr>
      <w:r w:rsidRPr="00533C32">
        <w:t xml:space="preserve">      tags:</w:t>
      </w:r>
    </w:p>
    <w:p w14:paraId="0955A166" w14:textId="77777777" w:rsidR="007C4061" w:rsidRDefault="007C4061" w:rsidP="007C4061">
      <w:pPr>
        <w:pStyle w:val="PL"/>
        <w:rPr>
          <w:lang w:eastAsia="zh-CN"/>
        </w:rPr>
      </w:pPr>
      <w:r w:rsidRPr="00533C32">
        <w:t xml:space="preserve">        - Event Exposure </w:t>
      </w:r>
      <w:r w:rsidR="00E02132">
        <w:rPr>
          <w:rFonts w:hint="eastAsia"/>
          <w:lang w:eastAsia="zh-CN"/>
        </w:rPr>
        <w:t xml:space="preserve">Group </w:t>
      </w:r>
      <w:r w:rsidRPr="00533C32">
        <w:t>Subscription (Document)</w:t>
      </w:r>
    </w:p>
    <w:p w14:paraId="351D69B9" w14:textId="77777777" w:rsidR="006C7675" w:rsidRDefault="006C7675" w:rsidP="006C7675">
      <w:pPr>
        <w:pStyle w:val="PL"/>
      </w:pPr>
      <w:r>
        <w:t xml:space="preserve">      security:</w:t>
      </w:r>
    </w:p>
    <w:p w14:paraId="446DA35E" w14:textId="77777777" w:rsidR="006C7675" w:rsidRDefault="006C7675" w:rsidP="006C7675">
      <w:pPr>
        <w:pStyle w:val="PL"/>
      </w:pPr>
      <w:r>
        <w:t xml:space="preserve">        - {}</w:t>
      </w:r>
    </w:p>
    <w:p w14:paraId="3D2119BA" w14:textId="77777777" w:rsidR="006C7675" w:rsidRDefault="006C7675" w:rsidP="006C7675">
      <w:pPr>
        <w:pStyle w:val="PL"/>
      </w:pPr>
      <w:r>
        <w:t xml:space="preserve">        - oAuth2ClientCredentials:</w:t>
      </w:r>
    </w:p>
    <w:p w14:paraId="39E4C079" w14:textId="77777777" w:rsidR="006C7675" w:rsidRDefault="006C7675" w:rsidP="006C7675">
      <w:pPr>
        <w:pStyle w:val="PL"/>
      </w:pPr>
      <w:r>
        <w:t xml:space="preserve">          - nudr-dr</w:t>
      </w:r>
    </w:p>
    <w:p w14:paraId="17B8BBE0" w14:textId="77777777" w:rsidR="006C7675" w:rsidRDefault="006C7675" w:rsidP="006C7675">
      <w:pPr>
        <w:pStyle w:val="PL"/>
      </w:pPr>
      <w:r>
        <w:t xml:space="preserve">        - oAuth2ClientCredentials:</w:t>
      </w:r>
    </w:p>
    <w:p w14:paraId="250C32A7" w14:textId="77777777" w:rsidR="006C7675" w:rsidRDefault="006C7675" w:rsidP="006C7675">
      <w:pPr>
        <w:pStyle w:val="PL"/>
      </w:pPr>
      <w:r>
        <w:t xml:space="preserve">          - nudr-dr</w:t>
      </w:r>
    </w:p>
    <w:p w14:paraId="600005EF" w14:textId="77777777" w:rsidR="006C7675" w:rsidRPr="00533C32" w:rsidRDefault="006C7675" w:rsidP="006C7675">
      <w:pPr>
        <w:pStyle w:val="PL"/>
        <w:rPr>
          <w:lang w:eastAsia="zh-CN"/>
        </w:rPr>
      </w:pPr>
      <w:r>
        <w:t xml:space="preserve">          - nudr-dr:subscription-data</w:t>
      </w:r>
    </w:p>
    <w:p w14:paraId="7BF096C9" w14:textId="77777777" w:rsidR="007C4061" w:rsidRPr="00533C32" w:rsidRDefault="007C4061" w:rsidP="007C4061">
      <w:pPr>
        <w:pStyle w:val="PL"/>
      </w:pPr>
      <w:r w:rsidRPr="00533C32">
        <w:t xml:space="preserve">      parameters:</w:t>
      </w:r>
    </w:p>
    <w:p w14:paraId="57D58B9D" w14:textId="77777777" w:rsidR="007C4061" w:rsidRPr="00533C32" w:rsidRDefault="007C4061" w:rsidP="007C4061">
      <w:pPr>
        <w:pStyle w:val="PL"/>
      </w:pPr>
      <w:r w:rsidRPr="00533C32">
        <w:t xml:space="preserve">        - name: </w:t>
      </w:r>
      <w:r w:rsidRPr="00533C32">
        <w:rPr>
          <w:lang w:eastAsia="zh-CN"/>
        </w:rPr>
        <w:t>u</w:t>
      </w:r>
      <w:r w:rsidRPr="00533C32">
        <w:t>eGroupId</w:t>
      </w:r>
    </w:p>
    <w:p w14:paraId="3659E3C5" w14:textId="77777777" w:rsidR="007C4061" w:rsidRPr="00533C32" w:rsidRDefault="007C4061" w:rsidP="007C4061">
      <w:pPr>
        <w:pStyle w:val="PL"/>
      </w:pPr>
      <w:r w:rsidRPr="00533C32">
        <w:t xml:space="preserve">          in: path</w:t>
      </w:r>
    </w:p>
    <w:p w14:paraId="3183DF53" w14:textId="77777777" w:rsidR="007C4061" w:rsidRPr="00533C32" w:rsidRDefault="007C4061" w:rsidP="007C4061">
      <w:pPr>
        <w:pStyle w:val="PL"/>
      </w:pPr>
      <w:r w:rsidRPr="00533C32">
        <w:t xml:space="preserve">          required: true</w:t>
      </w:r>
    </w:p>
    <w:p w14:paraId="2B1B3611" w14:textId="77777777" w:rsidR="007C4061" w:rsidRPr="00533C32" w:rsidRDefault="007C4061" w:rsidP="007C4061">
      <w:pPr>
        <w:pStyle w:val="PL"/>
      </w:pPr>
      <w:r w:rsidRPr="00533C32">
        <w:t xml:space="preserve">          schema:</w:t>
      </w:r>
    </w:p>
    <w:p w14:paraId="4DF5E585" w14:textId="77777777" w:rsidR="007C4061" w:rsidRPr="00533C32" w:rsidRDefault="007C4061" w:rsidP="007C4061">
      <w:pPr>
        <w:pStyle w:val="PL"/>
      </w:pPr>
      <w:r w:rsidRPr="00533C32">
        <w:t xml:space="preserve">              $ref: '#/components/schemas/VarUeGroupId'</w:t>
      </w:r>
    </w:p>
    <w:p w14:paraId="6D72F3C2" w14:textId="77777777" w:rsidR="007C4061" w:rsidRPr="00533C32" w:rsidRDefault="007C4061" w:rsidP="007C4061">
      <w:pPr>
        <w:pStyle w:val="PL"/>
      </w:pPr>
      <w:r w:rsidRPr="00533C32">
        <w:t xml:space="preserve">        - name: subsId</w:t>
      </w:r>
    </w:p>
    <w:p w14:paraId="6DFE4E83" w14:textId="77777777" w:rsidR="007C4061" w:rsidRPr="00533C32" w:rsidRDefault="007C4061" w:rsidP="007C4061">
      <w:pPr>
        <w:pStyle w:val="PL"/>
      </w:pPr>
      <w:r w:rsidRPr="00533C32">
        <w:t xml:space="preserve">          in: path</w:t>
      </w:r>
    </w:p>
    <w:p w14:paraId="5016ED4D" w14:textId="77777777" w:rsidR="007C4061" w:rsidRPr="00533C32" w:rsidRDefault="007C4061" w:rsidP="007C4061">
      <w:pPr>
        <w:pStyle w:val="PL"/>
      </w:pPr>
      <w:r w:rsidRPr="00533C32">
        <w:t xml:space="preserve">          required: true</w:t>
      </w:r>
    </w:p>
    <w:p w14:paraId="1A9A8A9A" w14:textId="77777777" w:rsidR="007C4061" w:rsidRPr="00533C32" w:rsidRDefault="007C4061" w:rsidP="007C4061">
      <w:pPr>
        <w:pStyle w:val="PL"/>
      </w:pPr>
      <w:r w:rsidRPr="00533C32">
        <w:t xml:space="preserve">          description: Unique ID of the subscription to remove</w:t>
      </w:r>
    </w:p>
    <w:p w14:paraId="35C3F170" w14:textId="77777777" w:rsidR="007C4061" w:rsidRPr="00533C32" w:rsidRDefault="007C4061" w:rsidP="007C4061">
      <w:pPr>
        <w:pStyle w:val="PL"/>
      </w:pPr>
      <w:r w:rsidRPr="00533C32">
        <w:t xml:space="preserve">          schema:</w:t>
      </w:r>
    </w:p>
    <w:p w14:paraId="39123812" w14:textId="77777777" w:rsidR="007C4061" w:rsidRPr="00533C32" w:rsidRDefault="007C4061" w:rsidP="007C4061">
      <w:pPr>
        <w:pStyle w:val="PL"/>
      </w:pPr>
      <w:r w:rsidRPr="00533C32">
        <w:t xml:space="preserve">            type: string</w:t>
      </w:r>
    </w:p>
    <w:p w14:paraId="0AFDD0FA" w14:textId="77777777" w:rsidR="007C4061" w:rsidRPr="00533C32" w:rsidRDefault="007C4061" w:rsidP="007C4061">
      <w:pPr>
        <w:pStyle w:val="PL"/>
      </w:pPr>
      <w:r w:rsidRPr="00533C32">
        <w:t xml:space="preserve">      responses:</w:t>
      </w:r>
    </w:p>
    <w:p w14:paraId="4646B068" w14:textId="77777777" w:rsidR="007C4061" w:rsidRPr="00533C32" w:rsidRDefault="007C4061" w:rsidP="007C4061">
      <w:pPr>
        <w:pStyle w:val="PL"/>
      </w:pPr>
      <w:r w:rsidRPr="00533C32">
        <w:t xml:space="preserve">        '204':</w:t>
      </w:r>
    </w:p>
    <w:p w14:paraId="20EA585B" w14:textId="77777777" w:rsidR="007C4061" w:rsidRDefault="007C4061" w:rsidP="007C4061">
      <w:pPr>
        <w:pStyle w:val="PL"/>
        <w:rPr>
          <w:lang w:eastAsia="zh-CN"/>
        </w:rPr>
      </w:pPr>
      <w:r w:rsidRPr="00533C32">
        <w:t xml:space="preserve">          description: Expected response to a successful subscription removal</w:t>
      </w:r>
    </w:p>
    <w:p w14:paraId="594C54FA" w14:textId="77777777" w:rsidR="00810BBA" w:rsidRPr="00533C32" w:rsidRDefault="00810BBA" w:rsidP="00810BBA">
      <w:pPr>
        <w:pStyle w:val="PL"/>
      </w:pPr>
      <w:r w:rsidRPr="00533C32">
        <w:t xml:space="preserve">        default:</w:t>
      </w:r>
    </w:p>
    <w:p w14:paraId="6064E45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1997EE0A" w14:textId="77777777" w:rsidR="007C4061" w:rsidRPr="00533C32" w:rsidRDefault="007C4061" w:rsidP="007C4061">
      <w:pPr>
        <w:pStyle w:val="PL"/>
        <w:rPr>
          <w:lang w:eastAsia="zh-CN"/>
        </w:rPr>
      </w:pPr>
    </w:p>
    <w:p w14:paraId="7493BDB6" w14:textId="77777777" w:rsidR="007C4061" w:rsidRPr="00533C32" w:rsidRDefault="007C4061" w:rsidP="007C4061">
      <w:pPr>
        <w:pStyle w:val="PL"/>
        <w:rPr>
          <w:lang w:eastAsia="zh-CN"/>
        </w:rPr>
      </w:pPr>
      <w:r w:rsidRPr="00533C32">
        <w:t xml:space="preserve">    patch:</w:t>
      </w:r>
    </w:p>
    <w:p w14:paraId="62E1E547" w14:textId="77777777" w:rsidR="007C4061" w:rsidRPr="00533C32" w:rsidRDefault="007C4061" w:rsidP="007C4061">
      <w:pPr>
        <w:pStyle w:val="PL"/>
      </w:pPr>
      <w:r w:rsidRPr="00533C32">
        <w:lastRenderedPageBreak/>
        <w:t xml:space="preserve">      summary: Modify an individual ee subscription for a group of a UEs</w:t>
      </w:r>
    </w:p>
    <w:p w14:paraId="0F25BFDE" w14:textId="77777777" w:rsidR="007C4061" w:rsidRPr="00533C32" w:rsidRDefault="007C4061" w:rsidP="007C4061">
      <w:pPr>
        <w:pStyle w:val="PL"/>
      </w:pPr>
      <w:r w:rsidRPr="00533C32">
        <w:t xml:space="preserve">      operationId: ModifyEeGroupSubscription</w:t>
      </w:r>
    </w:p>
    <w:p w14:paraId="363E70C8" w14:textId="77777777" w:rsidR="007C4061" w:rsidRPr="00533C32" w:rsidRDefault="007C4061" w:rsidP="007C4061">
      <w:pPr>
        <w:pStyle w:val="PL"/>
      </w:pPr>
      <w:r w:rsidRPr="00533C32">
        <w:t xml:space="preserve">      tags:</w:t>
      </w:r>
    </w:p>
    <w:p w14:paraId="147966ED" w14:textId="77777777" w:rsidR="007C4061" w:rsidRDefault="007C4061" w:rsidP="007C4061">
      <w:pPr>
        <w:pStyle w:val="PL"/>
        <w:rPr>
          <w:lang w:eastAsia="zh-CN"/>
        </w:rPr>
      </w:pPr>
      <w:r w:rsidRPr="00533C32">
        <w:t xml:space="preserve">        - Event Exposure </w:t>
      </w:r>
      <w:r w:rsidR="00C2706C">
        <w:rPr>
          <w:rFonts w:hint="eastAsia"/>
          <w:lang w:eastAsia="zh-CN"/>
        </w:rPr>
        <w:t xml:space="preserve">Group </w:t>
      </w:r>
      <w:r w:rsidRPr="00533C32">
        <w:t>Subscription (Document)</w:t>
      </w:r>
    </w:p>
    <w:p w14:paraId="106E4367" w14:textId="77777777" w:rsidR="006C7675" w:rsidRDefault="006C7675" w:rsidP="006C7675">
      <w:pPr>
        <w:pStyle w:val="PL"/>
      </w:pPr>
      <w:r>
        <w:t xml:space="preserve">      security:</w:t>
      </w:r>
    </w:p>
    <w:p w14:paraId="711C8DD2" w14:textId="77777777" w:rsidR="006C7675" w:rsidRDefault="006C7675" w:rsidP="006C7675">
      <w:pPr>
        <w:pStyle w:val="PL"/>
      </w:pPr>
      <w:r>
        <w:t xml:space="preserve">        - {}</w:t>
      </w:r>
    </w:p>
    <w:p w14:paraId="6F79B576" w14:textId="77777777" w:rsidR="006C7675" w:rsidRDefault="006C7675" w:rsidP="006C7675">
      <w:pPr>
        <w:pStyle w:val="PL"/>
      </w:pPr>
      <w:r>
        <w:t xml:space="preserve">        - oAuth2ClientCredentials:</w:t>
      </w:r>
    </w:p>
    <w:p w14:paraId="2B335998" w14:textId="77777777" w:rsidR="006C7675" w:rsidRDefault="006C7675" w:rsidP="006C7675">
      <w:pPr>
        <w:pStyle w:val="PL"/>
      </w:pPr>
      <w:r>
        <w:t xml:space="preserve">          - nudr-dr</w:t>
      </w:r>
    </w:p>
    <w:p w14:paraId="6C00DB15" w14:textId="77777777" w:rsidR="006C7675" w:rsidRDefault="006C7675" w:rsidP="006C7675">
      <w:pPr>
        <w:pStyle w:val="PL"/>
      </w:pPr>
      <w:r>
        <w:t xml:space="preserve">        - oAuth2ClientCredentials:</w:t>
      </w:r>
    </w:p>
    <w:p w14:paraId="77E19DAD" w14:textId="77777777" w:rsidR="006C7675" w:rsidRDefault="006C7675" w:rsidP="006C7675">
      <w:pPr>
        <w:pStyle w:val="PL"/>
      </w:pPr>
      <w:r>
        <w:t xml:space="preserve">          - nudr-dr</w:t>
      </w:r>
    </w:p>
    <w:p w14:paraId="256AE92A" w14:textId="77777777" w:rsidR="006C7675" w:rsidRPr="00533C32" w:rsidRDefault="006C7675" w:rsidP="006C7675">
      <w:pPr>
        <w:pStyle w:val="PL"/>
        <w:rPr>
          <w:lang w:eastAsia="zh-CN"/>
        </w:rPr>
      </w:pPr>
      <w:r>
        <w:t xml:space="preserve">          - nudr-dr:subscription-data</w:t>
      </w:r>
    </w:p>
    <w:p w14:paraId="117FB8B7" w14:textId="77777777" w:rsidR="007C4061" w:rsidRPr="00533C32" w:rsidRDefault="007C4061" w:rsidP="007C4061">
      <w:pPr>
        <w:pStyle w:val="PL"/>
      </w:pPr>
      <w:r w:rsidRPr="00533C32">
        <w:t xml:space="preserve">      parameters:</w:t>
      </w:r>
    </w:p>
    <w:p w14:paraId="6BDE10C1" w14:textId="77777777" w:rsidR="007C4061" w:rsidRPr="00533C32" w:rsidRDefault="007C4061" w:rsidP="007C4061">
      <w:pPr>
        <w:pStyle w:val="PL"/>
      </w:pPr>
      <w:r w:rsidRPr="00533C32">
        <w:t xml:space="preserve">        - name: </w:t>
      </w:r>
      <w:r w:rsidRPr="00533C32">
        <w:rPr>
          <w:lang w:eastAsia="zh-CN"/>
        </w:rPr>
        <w:t>u</w:t>
      </w:r>
      <w:r w:rsidRPr="00533C32">
        <w:t>eGroupId</w:t>
      </w:r>
    </w:p>
    <w:p w14:paraId="4135B8DF" w14:textId="77777777" w:rsidR="007C4061" w:rsidRPr="00533C32" w:rsidRDefault="007C4061" w:rsidP="007C4061">
      <w:pPr>
        <w:pStyle w:val="PL"/>
      </w:pPr>
      <w:r w:rsidRPr="00533C32">
        <w:t xml:space="preserve">          in: path</w:t>
      </w:r>
    </w:p>
    <w:p w14:paraId="4502071F" w14:textId="77777777" w:rsidR="007C4061" w:rsidRPr="00533C32" w:rsidRDefault="007C4061" w:rsidP="007C4061">
      <w:pPr>
        <w:pStyle w:val="PL"/>
      </w:pPr>
      <w:r w:rsidRPr="00533C32">
        <w:t xml:space="preserve">          required: true</w:t>
      </w:r>
    </w:p>
    <w:p w14:paraId="79D80E5E" w14:textId="77777777" w:rsidR="007C4061" w:rsidRPr="00533C32" w:rsidRDefault="007C4061" w:rsidP="007C4061">
      <w:pPr>
        <w:pStyle w:val="PL"/>
      </w:pPr>
      <w:r w:rsidRPr="00533C32">
        <w:t xml:space="preserve">          schema:</w:t>
      </w:r>
    </w:p>
    <w:p w14:paraId="70AC31BE" w14:textId="77777777" w:rsidR="007C4061" w:rsidRPr="00533C32" w:rsidRDefault="007C4061" w:rsidP="007C4061">
      <w:pPr>
        <w:pStyle w:val="PL"/>
      </w:pPr>
      <w:r w:rsidRPr="00533C32">
        <w:t xml:space="preserve">              $ref: '#/components/schemas/VarUeGroupId'</w:t>
      </w:r>
    </w:p>
    <w:p w14:paraId="18FD4122" w14:textId="77777777" w:rsidR="007C4061" w:rsidRPr="00533C32" w:rsidRDefault="007C4061" w:rsidP="007C4061">
      <w:pPr>
        <w:pStyle w:val="PL"/>
      </w:pPr>
      <w:r w:rsidRPr="00533C32">
        <w:t xml:space="preserve">        - name: subsId</w:t>
      </w:r>
    </w:p>
    <w:p w14:paraId="46B8799C" w14:textId="77777777" w:rsidR="007C4061" w:rsidRPr="00533C32" w:rsidRDefault="007C4061" w:rsidP="007C4061">
      <w:pPr>
        <w:pStyle w:val="PL"/>
      </w:pPr>
      <w:r w:rsidRPr="00533C32">
        <w:t xml:space="preserve">          in: path</w:t>
      </w:r>
    </w:p>
    <w:p w14:paraId="2E1E41B8" w14:textId="77777777" w:rsidR="007C4061" w:rsidRPr="00533C32" w:rsidRDefault="007C4061" w:rsidP="007C4061">
      <w:pPr>
        <w:pStyle w:val="PL"/>
      </w:pPr>
      <w:r w:rsidRPr="00533C32">
        <w:t xml:space="preserve">          required: true</w:t>
      </w:r>
    </w:p>
    <w:p w14:paraId="59CC06D6" w14:textId="77777777" w:rsidR="007C4061" w:rsidRPr="00533C32" w:rsidRDefault="007C4061" w:rsidP="007C4061">
      <w:pPr>
        <w:pStyle w:val="PL"/>
      </w:pPr>
      <w:r w:rsidRPr="00533C32">
        <w:t xml:space="preserve">          schema:</w:t>
      </w:r>
    </w:p>
    <w:p w14:paraId="032F152A" w14:textId="77777777" w:rsidR="007C4061" w:rsidRDefault="007C4061" w:rsidP="007C4061">
      <w:pPr>
        <w:pStyle w:val="PL"/>
        <w:rPr>
          <w:lang w:eastAsia="zh-CN"/>
        </w:rPr>
      </w:pPr>
      <w:r w:rsidRPr="00533C32">
        <w:t xml:space="preserve">            type: string</w:t>
      </w:r>
    </w:p>
    <w:p w14:paraId="404BA26E" w14:textId="77777777" w:rsidR="007C4061" w:rsidRPr="002857AD" w:rsidRDefault="007C4061" w:rsidP="007C4061">
      <w:pPr>
        <w:pStyle w:val="PL"/>
      </w:pPr>
      <w:r w:rsidRPr="002857AD">
        <w:t xml:space="preserve">        - name: supported-features</w:t>
      </w:r>
    </w:p>
    <w:p w14:paraId="30A33C51" w14:textId="77777777" w:rsidR="007C4061" w:rsidRPr="002857AD" w:rsidRDefault="007C4061" w:rsidP="007C4061">
      <w:pPr>
        <w:pStyle w:val="PL"/>
      </w:pPr>
      <w:r w:rsidRPr="002857AD">
        <w:t xml:space="preserve">          in: query</w:t>
      </w:r>
    </w:p>
    <w:p w14:paraId="014DBE8E" w14:textId="77777777" w:rsidR="007C4061" w:rsidRPr="002857AD" w:rsidRDefault="007C4061" w:rsidP="007C4061">
      <w:pPr>
        <w:pStyle w:val="PL"/>
      </w:pPr>
      <w:r w:rsidRPr="002857AD">
        <w:t xml:space="preserve">          description: Features required to be supported by the target NF</w:t>
      </w:r>
    </w:p>
    <w:p w14:paraId="1E93F9DF" w14:textId="77777777" w:rsidR="007C4061" w:rsidRPr="002857AD" w:rsidRDefault="007C4061" w:rsidP="007C4061">
      <w:pPr>
        <w:pStyle w:val="PL"/>
      </w:pPr>
      <w:r w:rsidRPr="002857AD">
        <w:t xml:space="preserve">          schema:</w:t>
      </w:r>
    </w:p>
    <w:p w14:paraId="2DE5A0E7" w14:textId="77777777" w:rsidR="007C4061" w:rsidRPr="00533C32" w:rsidRDefault="007C4061" w:rsidP="007C4061">
      <w:pPr>
        <w:pStyle w:val="PL"/>
        <w:rPr>
          <w:lang w:eastAsia="zh-CN"/>
        </w:rPr>
      </w:pPr>
      <w:r w:rsidRPr="002857AD">
        <w:t xml:space="preserve">            $ref: 'TS29571_CommonData.yaml#/components/schemas/SupportedFeatures'</w:t>
      </w:r>
    </w:p>
    <w:p w14:paraId="5D5A886F" w14:textId="77777777" w:rsidR="007C4061" w:rsidRPr="00533C32" w:rsidRDefault="007C4061" w:rsidP="007C4061">
      <w:pPr>
        <w:pStyle w:val="PL"/>
      </w:pPr>
      <w:r w:rsidRPr="00533C32">
        <w:t xml:space="preserve">      requestBody:</w:t>
      </w:r>
    </w:p>
    <w:p w14:paraId="7530E998" w14:textId="77777777" w:rsidR="007C4061" w:rsidRPr="00533C32" w:rsidRDefault="007C4061" w:rsidP="007C4061">
      <w:pPr>
        <w:pStyle w:val="PL"/>
      </w:pPr>
      <w:r w:rsidRPr="00533C32">
        <w:t xml:space="preserve">        content:</w:t>
      </w:r>
    </w:p>
    <w:p w14:paraId="707E5783" w14:textId="77777777" w:rsidR="007C4061" w:rsidRPr="00533C32" w:rsidRDefault="007C4061" w:rsidP="007C4061">
      <w:pPr>
        <w:pStyle w:val="PL"/>
      </w:pPr>
      <w:r w:rsidRPr="00533C32">
        <w:t xml:space="preserve">          application/json-patch+json:</w:t>
      </w:r>
    </w:p>
    <w:p w14:paraId="39F040FD" w14:textId="77777777" w:rsidR="007C4061" w:rsidRPr="00533C32" w:rsidRDefault="007C4061" w:rsidP="007C4061">
      <w:pPr>
        <w:pStyle w:val="PL"/>
      </w:pPr>
      <w:r w:rsidRPr="00533C32">
        <w:t xml:space="preserve">            schema:</w:t>
      </w:r>
    </w:p>
    <w:p w14:paraId="50FA0240" w14:textId="77777777" w:rsidR="007C4061" w:rsidRPr="00533C32" w:rsidRDefault="007C4061" w:rsidP="007C4061">
      <w:pPr>
        <w:pStyle w:val="PL"/>
      </w:pPr>
      <w:r w:rsidRPr="00533C32">
        <w:t xml:space="preserve">              type: array</w:t>
      </w:r>
    </w:p>
    <w:p w14:paraId="22353103" w14:textId="77777777" w:rsidR="007C4061" w:rsidRPr="00533C32" w:rsidRDefault="007C4061" w:rsidP="007C4061">
      <w:pPr>
        <w:pStyle w:val="PL"/>
      </w:pPr>
      <w:r w:rsidRPr="00533C32">
        <w:t xml:space="preserve">              items:</w:t>
      </w:r>
    </w:p>
    <w:p w14:paraId="6DA5F8CF" w14:textId="77777777" w:rsidR="007C4061" w:rsidRPr="00533C32" w:rsidRDefault="007C4061" w:rsidP="007C4061">
      <w:pPr>
        <w:pStyle w:val="PL"/>
      </w:pPr>
      <w:r w:rsidRPr="00533C32">
        <w:t xml:space="preserve">                $ref: 'TS29571_CommonData.yaml#/components/schemas/PatchItem'</w:t>
      </w:r>
    </w:p>
    <w:p w14:paraId="13470A4C" w14:textId="77777777" w:rsidR="007C4061" w:rsidRPr="00533C32" w:rsidRDefault="007C4061" w:rsidP="007C4061">
      <w:pPr>
        <w:pStyle w:val="PL"/>
      </w:pPr>
      <w:r w:rsidRPr="00533C32">
        <w:t xml:space="preserve">              minItems: 1</w:t>
      </w:r>
    </w:p>
    <w:p w14:paraId="2762CB12" w14:textId="77777777" w:rsidR="007C4061" w:rsidRPr="00533C32" w:rsidRDefault="007C4061" w:rsidP="007C4061">
      <w:pPr>
        <w:pStyle w:val="PL"/>
      </w:pPr>
      <w:r w:rsidRPr="00533C32">
        <w:t xml:space="preserve">        required: true</w:t>
      </w:r>
    </w:p>
    <w:p w14:paraId="141533A1" w14:textId="77777777" w:rsidR="007C4061" w:rsidRPr="00533C32" w:rsidRDefault="007C4061" w:rsidP="007C4061">
      <w:pPr>
        <w:pStyle w:val="PL"/>
      </w:pPr>
      <w:r w:rsidRPr="00533C32">
        <w:t xml:space="preserve">      responses:</w:t>
      </w:r>
    </w:p>
    <w:p w14:paraId="0C6A62E9" w14:textId="77777777" w:rsidR="007C4061" w:rsidRPr="00533C32" w:rsidRDefault="007C4061" w:rsidP="007C4061">
      <w:pPr>
        <w:pStyle w:val="PL"/>
      </w:pPr>
      <w:r w:rsidRPr="00533C32">
        <w:t xml:space="preserve">        '204':</w:t>
      </w:r>
    </w:p>
    <w:p w14:paraId="686139B1" w14:textId="77777777" w:rsidR="007C4061" w:rsidRPr="00533C32" w:rsidRDefault="007C4061" w:rsidP="007C4061">
      <w:pPr>
        <w:pStyle w:val="PL"/>
      </w:pPr>
      <w:r w:rsidRPr="00533C32">
        <w:t xml:space="preserve">          description: Successful response</w:t>
      </w:r>
    </w:p>
    <w:p w14:paraId="74EF2C37" w14:textId="77777777" w:rsidR="007C4061" w:rsidRDefault="007C4061" w:rsidP="007C4061">
      <w:pPr>
        <w:pStyle w:val="PL"/>
        <w:rPr>
          <w:lang w:eastAsia="zh-CN"/>
        </w:rPr>
      </w:pPr>
      <w:r>
        <w:rPr>
          <w:rFonts w:hint="eastAsia"/>
          <w:lang w:eastAsia="zh-CN"/>
        </w:rPr>
        <w:t xml:space="preserve">        '200':</w:t>
      </w:r>
    </w:p>
    <w:p w14:paraId="16802FEC" w14:textId="77777777" w:rsidR="007C4061" w:rsidRPr="000B71E3" w:rsidRDefault="007C4061" w:rsidP="007C4061">
      <w:pPr>
        <w:pStyle w:val="PL"/>
      </w:pPr>
      <w:r w:rsidRPr="000B71E3">
        <w:t xml:space="preserve">          description: Expected response to a valid request</w:t>
      </w:r>
    </w:p>
    <w:p w14:paraId="4EBB209D" w14:textId="77777777" w:rsidR="007C4061" w:rsidRPr="000B71E3" w:rsidRDefault="007C4061" w:rsidP="007C4061">
      <w:pPr>
        <w:pStyle w:val="PL"/>
      </w:pPr>
      <w:r w:rsidRPr="000B71E3">
        <w:t xml:space="preserve">          content:</w:t>
      </w:r>
    </w:p>
    <w:p w14:paraId="7BDF037E" w14:textId="77777777" w:rsidR="007C4061" w:rsidRPr="000B71E3" w:rsidRDefault="007C4061" w:rsidP="007C4061">
      <w:pPr>
        <w:pStyle w:val="PL"/>
      </w:pPr>
      <w:r w:rsidRPr="000B71E3">
        <w:t xml:space="preserve">            application/json:</w:t>
      </w:r>
    </w:p>
    <w:p w14:paraId="3595FE85" w14:textId="77777777" w:rsidR="007C4061" w:rsidRPr="000B71E3" w:rsidRDefault="007C4061" w:rsidP="007C4061">
      <w:pPr>
        <w:pStyle w:val="PL"/>
      </w:pPr>
      <w:r w:rsidRPr="000B71E3">
        <w:t xml:space="preserve">              schema:</w:t>
      </w:r>
    </w:p>
    <w:p w14:paraId="565216FF"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64916F2" w14:textId="77777777" w:rsidR="007C4061" w:rsidRPr="00533C32" w:rsidRDefault="007C4061" w:rsidP="007C4061">
      <w:pPr>
        <w:pStyle w:val="PL"/>
      </w:pPr>
      <w:r w:rsidRPr="00533C32">
        <w:t xml:space="preserve">        '403':</w:t>
      </w:r>
    </w:p>
    <w:p w14:paraId="5D020160" w14:textId="77777777" w:rsidR="007C4061" w:rsidRPr="00533C32" w:rsidRDefault="007C4061" w:rsidP="006352FE">
      <w:pPr>
        <w:pStyle w:val="PL"/>
        <w:outlineLvl w:val="0"/>
      </w:pPr>
      <w:r w:rsidRPr="00533C32">
        <w:t xml:space="preserve">          $ref: 'TS29571_CommonData.yaml#/components/responses/403'</w:t>
      </w:r>
    </w:p>
    <w:p w14:paraId="30FBBA4F" w14:textId="77777777" w:rsidR="007C4061" w:rsidRPr="00533C32" w:rsidRDefault="007C4061" w:rsidP="007C4061">
      <w:pPr>
        <w:pStyle w:val="PL"/>
      </w:pPr>
      <w:r w:rsidRPr="00533C32">
        <w:t xml:space="preserve">        '404':</w:t>
      </w:r>
    </w:p>
    <w:p w14:paraId="44273AE5" w14:textId="77777777" w:rsidR="007C4061" w:rsidRPr="00533C32" w:rsidRDefault="007C4061" w:rsidP="006352FE">
      <w:pPr>
        <w:pStyle w:val="PL"/>
        <w:outlineLvl w:val="0"/>
      </w:pPr>
      <w:r w:rsidRPr="00533C32">
        <w:t xml:space="preserve">          $ref: 'TS29571_CommonData.yaml#/components/responses/404'</w:t>
      </w:r>
    </w:p>
    <w:p w14:paraId="300B46FF" w14:textId="77777777" w:rsidR="007C4061" w:rsidRDefault="007C4061" w:rsidP="007C4061">
      <w:pPr>
        <w:pStyle w:val="PL"/>
        <w:rPr>
          <w:lang w:eastAsia="zh-CN"/>
        </w:rPr>
      </w:pPr>
      <w:r w:rsidRPr="00533C32">
        <w:t xml:space="preserve">        default:</w:t>
      </w:r>
    </w:p>
    <w:p w14:paraId="3BAF7C6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43639D" w14:textId="77777777" w:rsidR="007C4061" w:rsidRDefault="007C4061" w:rsidP="007C4061">
      <w:pPr>
        <w:pStyle w:val="PL"/>
        <w:rPr>
          <w:lang w:eastAsia="zh-CN"/>
        </w:rPr>
      </w:pPr>
    </w:p>
    <w:p w14:paraId="725157B9" w14:textId="77777777" w:rsidR="007C4061" w:rsidRPr="00533C32" w:rsidRDefault="007C4061" w:rsidP="007C4061">
      <w:pPr>
        <w:pStyle w:val="PL"/>
      </w:pPr>
      <w:r w:rsidRPr="00533C32">
        <w:t xml:space="preserve">    </w:t>
      </w:r>
      <w:r>
        <w:t>get</w:t>
      </w:r>
      <w:r w:rsidRPr="00533C32">
        <w:t>:</w:t>
      </w:r>
    </w:p>
    <w:p w14:paraId="359F3E4E"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392617F8" w14:textId="77777777" w:rsidR="007C4061" w:rsidRPr="00533C32" w:rsidRDefault="007C4061" w:rsidP="007C4061">
      <w:pPr>
        <w:pStyle w:val="PL"/>
      </w:pPr>
      <w:r w:rsidRPr="00533C32">
        <w:t xml:space="preserve">      operationId: </w:t>
      </w:r>
      <w:r>
        <w:t>QueryEeGroupSubscription</w:t>
      </w:r>
    </w:p>
    <w:p w14:paraId="05725293" w14:textId="77777777" w:rsidR="007C4061" w:rsidRPr="00533C32" w:rsidRDefault="007C4061" w:rsidP="007C4061">
      <w:pPr>
        <w:pStyle w:val="PL"/>
      </w:pPr>
      <w:r w:rsidRPr="00533C32">
        <w:t xml:space="preserve">      tags:</w:t>
      </w:r>
    </w:p>
    <w:p w14:paraId="0DD67DD7" w14:textId="77777777" w:rsidR="007C4061" w:rsidRDefault="007C4061" w:rsidP="007C4061">
      <w:pPr>
        <w:pStyle w:val="PL"/>
        <w:rPr>
          <w:lang w:eastAsia="zh-CN"/>
        </w:rPr>
      </w:pPr>
      <w:r w:rsidRPr="00533C32">
        <w:t xml:space="preserve">        - Event Exposure </w:t>
      </w:r>
      <w:r w:rsidR="00251817">
        <w:rPr>
          <w:rFonts w:hint="eastAsia"/>
          <w:lang w:eastAsia="zh-CN"/>
        </w:rPr>
        <w:t xml:space="preserve">Group </w:t>
      </w:r>
      <w:r w:rsidRPr="00533C32">
        <w:t>Subscription (Document)</w:t>
      </w:r>
    </w:p>
    <w:p w14:paraId="78A64990" w14:textId="77777777" w:rsidR="006C7675" w:rsidRDefault="006C7675" w:rsidP="006C7675">
      <w:pPr>
        <w:pStyle w:val="PL"/>
      </w:pPr>
      <w:r>
        <w:t xml:space="preserve">      security:</w:t>
      </w:r>
    </w:p>
    <w:p w14:paraId="1E611CD0" w14:textId="77777777" w:rsidR="006C7675" w:rsidRDefault="006C7675" w:rsidP="006C7675">
      <w:pPr>
        <w:pStyle w:val="PL"/>
      </w:pPr>
      <w:r>
        <w:t xml:space="preserve">        - {}</w:t>
      </w:r>
    </w:p>
    <w:p w14:paraId="0E9B2903" w14:textId="77777777" w:rsidR="006C7675" w:rsidRDefault="006C7675" w:rsidP="006C7675">
      <w:pPr>
        <w:pStyle w:val="PL"/>
      </w:pPr>
      <w:r>
        <w:t xml:space="preserve">        - oAuth2ClientCredentials:</w:t>
      </w:r>
    </w:p>
    <w:p w14:paraId="71811C92" w14:textId="77777777" w:rsidR="006C7675" w:rsidRDefault="006C7675" w:rsidP="006C7675">
      <w:pPr>
        <w:pStyle w:val="PL"/>
      </w:pPr>
      <w:r>
        <w:t xml:space="preserve">          - nudr-dr</w:t>
      </w:r>
    </w:p>
    <w:p w14:paraId="01320DFF" w14:textId="77777777" w:rsidR="006C7675" w:rsidRDefault="006C7675" w:rsidP="006C7675">
      <w:pPr>
        <w:pStyle w:val="PL"/>
      </w:pPr>
      <w:r>
        <w:t xml:space="preserve">        - oAuth2ClientCredentials:</w:t>
      </w:r>
    </w:p>
    <w:p w14:paraId="784F93F9" w14:textId="77777777" w:rsidR="006C7675" w:rsidRDefault="006C7675" w:rsidP="006C7675">
      <w:pPr>
        <w:pStyle w:val="PL"/>
      </w:pPr>
      <w:r>
        <w:t xml:space="preserve">          - nudr-dr</w:t>
      </w:r>
    </w:p>
    <w:p w14:paraId="1FECBB56" w14:textId="77777777" w:rsidR="006C7675" w:rsidRPr="00533C32" w:rsidRDefault="006C7675" w:rsidP="006C7675">
      <w:pPr>
        <w:pStyle w:val="PL"/>
        <w:rPr>
          <w:lang w:eastAsia="zh-CN"/>
        </w:rPr>
      </w:pPr>
      <w:r>
        <w:t xml:space="preserve">          - nudr-dr:subscription-data</w:t>
      </w:r>
    </w:p>
    <w:p w14:paraId="57DB8544" w14:textId="77777777" w:rsidR="007C4061" w:rsidRPr="00533C32" w:rsidRDefault="007C4061" w:rsidP="007C4061">
      <w:pPr>
        <w:pStyle w:val="PL"/>
      </w:pPr>
      <w:r w:rsidRPr="00533C32">
        <w:t xml:space="preserve">      parameters:</w:t>
      </w:r>
    </w:p>
    <w:p w14:paraId="1B94764B" w14:textId="77777777" w:rsidR="007C4061" w:rsidRPr="00533C32" w:rsidRDefault="007C4061" w:rsidP="007C4061">
      <w:pPr>
        <w:pStyle w:val="PL"/>
      </w:pPr>
      <w:r w:rsidRPr="00533C32">
        <w:t xml:space="preserve">        - name: </w:t>
      </w:r>
      <w:r w:rsidRPr="00533C32">
        <w:rPr>
          <w:lang w:eastAsia="zh-CN"/>
        </w:rPr>
        <w:t>u</w:t>
      </w:r>
      <w:r w:rsidRPr="00533C32">
        <w:t>eGroupId</w:t>
      </w:r>
    </w:p>
    <w:p w14:paraId="298AE700" w14:textId="77777777" w:rsidR="007C4061" w:rsidRPr="00533C32" w:rsidRDefault="007C4061" w:rsidP="007C4061">
      <w:pPr>
        <w:pStyle w:val="PL"/>
      </w:pPr>
      <w:r w:rsidRPr="00533C32">
        <w:t xml:space="preserve">          in: path</w:t>
      </w:r>
    </w:p>
    <w:p w14:paraId="50CCB6FA" w14:textId="77777777" w:rsidR="007C4061" w:rsidRPr="00533C32" w:rsidRDefault="007C4061" w:rsidP="007C4061">
      <w:pPr>
        <w:pStyle w:val="PL"/>
      </w:pPr>
      <w:r w:rsidRPr="00533C32">
        <w:t xml:space="preserve">          required: true</w:t>
      </w:r>
    </w:p>
    <w:p w14:paraId="589475B4" w14:textId="77777777" w:rsidR="007C4061" w:rsidRPr="00533C32" w:rsidRDefault="007C4061" w:rsidP="007C4061">
      <w:pPr>
        <w:pStyle w:val="PL"/>
      </w:pPr>
      <w:r w:rsidRPr="00533C32">
        <w:t xml:space="preserve">          schema:</w:t>
      </w:r>
    </w:p>
    <w:p w14:paraId="52744EE9" w14:textId="77777777" w:rsidR="007C4061" w:rsidRPr="00533C32" w:rsidRDefault="007C4061" w:rsidP="007C4061">
      <w:pPr>
        <w:pStyle w:val="PL"/>
      </w:pPr>
      <w:r w:rsidRPr="00533C32">
        <w:t xml:space="preserve">              $ref: '#/components/schemas/VarUeGroupId'</w:t>
      </w:r>
    </w:p>
    <w:p w14:paraId="53041649" w14:textId="77777777" w:rsidR="007C4061" w:rsidRPr="00533C32" w:rsidRDefault="007C4061" w:rsidP="007C4061">
      <w:pPr>
        <w:pStyle w:val="PL"/>
      </w:pPr>
      <w:r w:rsidRPr="00533C32">
        <w:t xml:space="preserve">        - name: subsId</w:t>
      </w:r>
    </w:p>
    <w:p w14:paraId="5ED7DFF6" w14:textId="77777777" w:rsidR="007C4061" w:rsidRPr="00533C32" w:rsidRDefault="007C4061" w:rsidP="007C4061">
      <w:pPr>
        <w:pStyle w:val="PL"/>
      </w:pPr>
      <w:r w:rsidRPr="00533C32">
        <w:t xml:space="preserve">          in: path</w:t>
      </w:r>
    </w:p>
    <w:p w14:paraId="1AB7BA5C" w14:textId="77777777" w:rsidR="007C4061" w:rsidRPr="00533C32" w:rsidRDefault="007C4061" w:rsidP="007C4061">
      <w:pPr>
        <w:pStyle w:val="PL"/>
      </w:pPr>
      <w:r w:rsidRPr="00533C32">
        <w:t xml:space="preserve">          required: true</w:t>
      </w:r>
    </w:p>
    <w:p w14:paraId="157514AC" w14:textId="77777777" w:rsidR="007C4061" w:rsidRPr="00533C32" w:rsidRDefault="007C4061" w:rsidP="007C4061">
      <w:pPr>
        <w:pStyle w:val="PL"/>
      </w:pPr>
      <w:r w:rsidRPr="00533C32">
        <w:t xml:space="preserve">          description: Unique ID of the subscription to remove</w:t>
      </w:r>
    </w:p>
    <w:p w14:paraId="47A6B545" w14:textId="77777777" w:rsidR="007C4061" w:rsidRPr="00533C32" w:rsidRDefault="007C4061" w:rsidP="007C4061">
      <w:pPr>
        <w:pStyle w:val="PL"/>
      </w:pPr>
      <w:r w:rsidRPr="00533C32">
        <w:t xml:space="preserve">          schema:</w:t>
      </w:r>
    </w:p>
    <w:p w14:paraId="6184E70A" w14:textId="77777777" w:rsidR="007C4061" w:rsidRPr="00533C32" w:rsidRDefault="007C4061" w:rsidP="007C4061">
      <w:pPr>
        <w:pStyle w:val="PL"/>
      </w:pPr>
      <w:r w:rsidRPr="00533C32">
        <w:t xml:space="preserve">            type: string</w:t>
      </w:r>
    </w:p>
    <w:p w14:paraId="42A055B5" w14:textId="77777777" w:rsidR="007C4061" w:rsidRPr="00533C32" w:rsidRDefault="007C4061" w:rsidP="007C4061">
      <w:pPr>
        <w:pStyle w:val="PL"/>
      </w:pPr>
      <w:r w:rsidRPr="00533C32">
        <w:t xml:space="preserve">      responses:</w:t>
      </w:r>
    </w:p>
    <w:p w14:paraId="1C04C9E3" w14:textId="77777777" w:rsidR="007C4061" w:rsidRPr="00533C32" w:rsidRDefault="007C4061" w:rsidP="007C4061">
      <w:pPr>
        <w:pStyle w:val="PL"/>
      </w:pPr>
      <w:r w:rsidRPr="00533C32">
        <w:t xml:space="preserve">        '200':</w:t>
      </w:r>
    </w:p>
    <w:p w14:paraId="7EC1C7BA" w14:textId="77777777" w:rsidR="007C4061" w:rsidRPr="00533C32" w:rsidRDefault="007C4061" w:rsidP="007C4061">
      <w:pPr>
        <w:pStyle w:val="PL"/>
      </w:pPr>
      <w:r w:rsidRPr="00533C32">
        <w:lastRenderedPageBreak/>
        <w:t xml:space="preserve">          description: Expected response to a valid request</w:t>
      </w:r>
    </w:p>
    <w:p w14:paraId="6B182899" w14:textId="77777777" w:rsidR="007C4061" w:rsidRPr="00533C32" w:rsidRDefault="007C4061" w:rsidP="007C4061">
      <w:pPr>
        <w:pStyle w:val="PL"/>
      </w:pPr>
      <w:r w:rsidRPr="00533C32">
        <w:t xml:space="preserve">          content:</w:t>
      </w:r>
    </w:p>
    <w:p w14:paraId="18DA6381" w14:textId="77777777" w:rsidR="007C4061" w:rsidRPr="00533C32" w:rsidRDefault="007C4061" w:rsidP="007C4061">
      <w:pPr>
        <w:pStyle w:val="PL"/>
      </w:pPr>
      <w:r w:rsidRPr="00533C32">
        <w:t xml:space="preserve">            application/json:</w:t>
      </w:r>
    </w:p>
    <w:p w14:paraId="0D281153" w14:textId="77777777" w:rsidR="007C4061" w:rsidRPr="00533C32" w:rsidRDefault="007C4061" w:rsidP="007C4061">
      <w:pPr>
        <w:pStyle w:val="PL"/>
      </w:pPr>
      <w:r w:rsidRPr="00533C32">
        <w:t xml:space="preserve">              schema:</w:t>
      </w:r>
    </w:p>
    <w:p w14:paraId="552D5F3D" w14:textId="77777777" w:rsidR="007C4061" w:rsidRPr="00533C32" w:rsidRDefault="007C4061" w:rsidP="007C4061">
      <w:pPr>
        <w:pStyle w:val="PL"/>
      </w:pPr>
      <w:r w:rsidRPr="00533C32">
        <w:t xml:space="preserve">               items:</w:t>
      </w:r>
    </w:p>
    <w:p w14:paraId="48AB88F1" w14:textId="77777777" w:rsidR="007C4061" w:rsidRPr="00533C32" w:rsidRDefault="007C4061" w:rsidP="007C4061">
      <w:pPr>
        <w:pStyle w:val="PL"/>
      </w:pPr>
      <w:r w:rsidRPr="00533C32">
        <w:t xml:space="preserve">                $ref: '#/components/schemas/EeSubscription'</w:t>
      </w:r>
    </w:p>
    <w:p w14:paraId="77B160F6" w14:textId="77777777" w:rsidR="007C4061" w:rsidRDefault="007C4061" w:rsidP="007C4061">
      <w:pPr>
        <w:pStyle w:val="PL"/>
        <w:rPr>
          <w:lang w:eastAsia="zh-CN"/>
        </w:rPr>
      </w:pPr>
      <w:r w:rsidRPr="00533C32">
        <w:t xml:space="preserve">        default:</w:t>
      </w:r>
    </w:p>
    <w:p w14:paraId="6AE1AE4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EE7F62A" w14:textId="77777777" w:rsidR="007C4061" w:rsidRPr="00DA56C8" w:rsidRDefault="007C4061" w:rsidP="007C4061">
      <w:pPr>
        <w:pStyle w:val="PL"/>
        <w:rPr>
          <w:lang w:eastAsia="zh-CN"/>
        </w:rPr>
      </w:pPr>
    </w:p>
    <w:p w14:paraId="53DBACC2" w14:textId="77777777" w:rsidR="007C4061" w:rsidRPr="00533C32" w:rsidRDefault="007C4061" w:rsidP="007C4061">
      <w:pPr>
        <w:pStyle w:val="PL"/>
      </w:pPr>
      <w:r w:rsidRPr="00533C32">
        <w:t xml:space="preserve">  /subscription-data/{ueId}/ee-profile-data:</w:t>
      </w:r>
    </w:p>
    <w:p w14:paraId="2D7F5FED" w14:textId="77777777" w:rsidR="007C4061" w:rsidRPr="00533C32" w:rsidRDefault="007C4061" w:rsidP="007C4061">
      <w:pPr>
        <w:pStyle w:val="PL"/>
      </w:pPr>
      <w:r w:rsidRPr="00533C32">
        <w:t xml:space="preserve">    get:</w:t>
      </w:r>
    </w:p>
    <w:p w14:paraId="0A8FCB96" w14:textId="77777777" w:rsidR="007C4061" w:rsidRPr="00533C32" w:rsidRDefault="007C4061" w:rsidP="007C4061">
      <w:pPr>
        <w:pStyle w:val="PL"/>
      </w:pPr>
      <w:r w:rsidRPr="00533C32">
        <w:t xml:space="preserve">      summary: Retrieves the ee profile data of a UE</w:t>
      </w:r>
    </w:p>
    <w:p w14:paraId="4981EDB8" w14:textId="77777777" w:rsidR="007C4061" w:rsidRPr="00533C32" w:rsidRDefault="007C4061" w:rsidP="007C4061">
      <w:pPr>
        <w:pStyle w:val="PL"/>
      </w:pPr>
      <w:r w:rsidRPr="00533C32">
        <w:t xml:space="preserve">      operationId: QueryEEData</w:t>
      </w:r>
    </w:p>
    <w:p w14:paraId="1889767A" w14:textId="77777777" w:rsidR="007C4061" w:rsidRPr="00533C32" w:rsidRDefault="007C4061" w:rsidP="007C4061">
      <w:pPr>
        <w:pStyle w:val="PL"/>
      </w:pPr>
      <w:r w:rsidRPr="00533C32">
        <w:t xml:space="preserve">      tags:</w:t>
      </w:r>
    </w:p>
    <w:p w14:paraId="6C92D67F" w14:textId="77777777" w:rsidR="007C4061" w:rsidRDefault="007C4061" w:rsidP="007C4061">
      <w:pPr>
        <w:pStyle w:val="PL"/>
        <w:rPr>
          <w:lang w:eastAsia="zh-CN"/>
        </w:rPr>
      </w:pPr>
      <w:r w:rsidRPr="00533C32">
        <w:t xml:space="preserve">        - Event Exposure Data (Document)</w:t>
      </w:r>
    </w:p>
    <w:p w14:paraId="583BBE78" w14:textId="77777777" w:rsidR="006C7675" w:rsidRDefault="006C7675" w:rsidP="006C7675">
      <w:pPr>
        <w:pStyle w:val="PL"/>
      </w:pPr>
      <w:r>
        <w:t xml:space="preserve">      security:</w:t>
      </w:r>
    </w:p>
    <w:p w14:paraId="0706F703" w14:textId="77777777" w:rsidR="006C7675" w:rsidRDefault="006C7675" w:rsidP="006C7675">
      <w:pPr>
        <w:pStyle w:val="PL"/>
      </w:pPr>
      <w:r>
        <w:t xml:space="preserve">        - {}</w:t>
      </w:r>
    </w:p>
    <w:p w14:paraId="313ED368" w14:textId="77777777" w:rsidR="006C7675" w:rsidRDefault="006C7675" w:rsidP="006C7675">
      <w:pPr>
        <w:pStyle w:val="PL"/>
      </w:pPr>
      <w:r>
        <w:t xml:space="preserve">        - oAuth2ClientCredentials:</w:t>
      </w:r>
    </w:p>
    <w:p w14:paraId="524101CA" w14:textId="77777777" w:rsidR="006C7675" w:rsidRDefault="006C7675" w:rsidP="006C7675">
      <w:pPr>
        <w:pStyle w:val="PL"/>
      </w:pPr>
      <w:r>
        <w:t xml:space="preserve">          - nudr-dr</w:t>
      </w:r>
    </w:p>
    <w:p w14:paraId="22EE8763" w14:textId="77777777" w:rsidR="006C7675" w:rsidRDefault="006C7675" w:rsidP="006C7675">
      <w:pPr>
        <w:pStyle w:val="PL"/>
      </w:pPr>
      <w:r>
        <w:t xml:space="preserve">        - oAuth2ClientCredentials:</w:t>
      </w:r>
    </w:p>
    <w:p w14:paraId="33CCB51C" w14:textId="77777777" w:rsidR="006C7675" w:rsidRDefault="006C7675" w:rsidP="006C7675">
      <w:pPr>
        <w:pStyle w:val="PL"/>
      </w:pPr>
      <w:r>
        <w:t xml:space="preserve">          - nudr-dr</w:t>
      </w:r>
    </w:p>
    <w:p w14:paraId="4F4CCC56" w14:textId="77777777" w:rsidR="006C7675" w:rsidRPr="00533C32" w:rsidRDefault="006C7675" w:rsidP="006C7675">
      <w:pPr>
        <w:pStyle w:val="PL"/>
        <w:rPr>
          <w:lang w:eastAsia="zh-CN"/>
        </w:rPr>
      </w:pPr>
      <w:r>
        <w:t xml:space="preserve">          - nudr-dr:subscription-data</w:t>
      </w:r>
    </w:p>
    <w:p w14:paraId="5047DEED" w14:textId="77777777" w:rsidR="007C4061" w:rsidRPr="00533C32" w:rsidRDefault="007C4061" w:rsidP="007C4061">
      <w:pPr>
        <w:pStyle w:val="PL"/>
      </w:pPr>
      <w:r w:rsidRPr="00533C32">
        <w:t xml:space="preserve">      parameters:</w:t>
      </w:r>
    </w:p>
    <w:p w14:paraId="70400236" w14:textId="77777777" w:rsidR="007C4061" w:rsidRPr="00533C32" w:rsidRDefault="007C4061" w:rsidP="007C4061">
      <w:pPr>
        <w:pStyle w:val="PL"/>
      </w:pPr>
      <w:r w:rsidRPr="00533C32">
        <w:t xml:space="preserve">        - name: ueId</w:t>
      </w:r>
    </w:p>
    <w:p w14:paraId="62A1C2D5" w14:textId="77777777" w:rsidR="007C4061" w:rsidRPr="00533C32" w:rsidRDefault="007C4061" w:rsidP="007C4061">
      <w:pPr>
        <w:pStyle w:val="PL"/>
      </w:pPr>
      <w:r w:rsidRPr="00533C32">
        <w:t xml:space="preserve">          in: path</w:t>
      </w:r>
    </w:p>
    <w:p w14:paraId="72BC50E6" w14:textId="77777777" w:rsidR="007C4061" w:rsidRPr="00533C32" w:rsidRDefault="007C4061" w:rsidP="007C4061">
      <w:pPr>
        <w:pStyle w:val="PL"/>
      </w:pPr>
      <w:r w:rsidRPr="00533C32">
        <w:t xml:space="preserve">          description: UE id</w:t>
      </w:r>
    </w:p>
    <w:p w14:paraId="3D787A7F" w14:textId="77777777" w:rsidR="007C4061" w:rsidRPr="00533C32" w:rsidRDefault="007C4061" w:rsidP="007C4061">
      <w:pPr>
        <w:pStyle w:val="PL"/>
      </w:pPr>
      <w:r w:rsidRPr="00533C32">
        <w:t xml:space="preserve">          required: true</w:t>
      </w:r>
    </w:p>
    <w:p w14:paraId="52002630" w14:textId="77777777" w:rsidR="007C4061" w:rsidRPr="00533C32" w:rsidRDefault="007C4061" w:rsidP="007C4061">
      <w:pPr>
        <w:pStyle w:val="PL"/>
      </w:pPr>
      <w:r w:rsidRPr="00533C32">
        <w:t xml:space="preserve">          schema:</w:t>
      </w:r>
    </w:p>
    <w:p w14:paraId="6AC5E749" w14:textId="77777777" w:rsidR="007C4061" w:rsidRPr="00533C32" w:rsidRDefault="007C4061" w:rsidP="007C4061">
      <w:pPr>
        <w:pStyle w:val="PL"/>
      </w:pPr>
      <w:r w:rsidRPr="00533C32">
        <w:t xml:space="preserve">            $ref: 'TS29571_CommonData.yaml#/components/schemas/VarUeId'</w:t>
      </w:r>
    </w:p>
    <w:p w14:paraId="4546D248" w14:textId="77777777" w:rsidR="007C4061" w:rsidRPr="00533C32" w:rsidRDefault="007C4061" w:rsidP="007C4061">
      <w:pPr>
        <w:pStyle w:val="PL"/>
        <w:rPr>
          <w:lang w:eastAsia="zh-CN"/>
        </w:rPr>
      </w:pPr>
      <w:r w:rsidRPr="00533C32">
        <w:rPr>
          <w:lang w:eastAsia="zh-CN"/>
        </w:rPr>
        <w:t xml:space="preserve">        - name: fields</w:t>
      </w:r>
    </w:p>
    <w:p w14:paraId="48FDEA40" w14:textId="77777777" w:rsidR="007C4061" w:rsidRPr="00533C32" w:rsidRDefault="007C4061" w:rsidP="007C4061">
      <w:pPr>
        <w:pStyle w:val="PL"/>
        <w:rPr>
          <w:lang w:eastAsia="zh-CN"/>
        </w:rPr>
      </w:pPr>
      <w:r w:rsidRPr="00533C32">
        <w:rPr>
          <w:lang w:eastAsia="zh-CN"/>
        </w:rPr>
        <w:t xml:space="preserve">          in: query</w:t>
      </w:r>
    </w:p>
    <w:p w14:paraId="501067C6" w14:textId="77777777" w:rsidR="007C4061" w:rsidRPr="00533C32" w:rsidRDefault="007C4061" w:rsidP="007C4061">
      <w:pPr>
        <w:pStyle w:val="PL"/>
        <w:rPr>
          <w:lang w:eastAsia="zh-CN"/>
        </w:rPr>
      </w:pPr>
      <w:r w:rsidRPr="00533C32">
        <w:rPr>
          <w:lang w:eastAsia="zh-CN"/>
        </w:rPr>
        <w:t xml:space="preserve">          description: attributes to be retrieved</w:t>
      </w:r>
    </w:p>
    <w:p w14:paraId="2069FE8F" w14:textId="77777777" w:rsidR="007C4061" w:rsidRPr="00533C32" w:rsidRDefault="007C4061" w:rsidP="007C4061">
      <w:pPr>
        <w:pStyle w:val="PL"/>
        <w:rPr>
          <w:lang w:eastAsia="zh-CN"/>
        </w:rPr>
      </w:pPr>
      <w:r w:rsidRPr="00533C32">
        <w:rPr>
          <w:lang w:eastAsia="zh-CN"/>
        </w:rPr>
        <w:t xml:space="preserve">          required: false</w:t>
      </w:r>
    </w:p>
    <w:p w14:paraId="1D576F72" w14:textId="77777777" w:rsidR="007C4061" w:rsidRPr="00533C32" w:rsidRDefault="007C4061" w:rsidP="007C4061">
      <w:pPr>
        <w:pStyle w:val="PL"/>
        <w:rPr>
          <w:lang w:eastAsia="zh-CN"/>
        </w:rPr>
      </w:pPr>
      <w:r w:rsidRPr="00533C32">
        <w:rPr>
          <w:lang w:eastAsia="zh-CN"/>
        </w:rPr>
        <w:t xml:space="preserve">          schema:</w:t>
      </w:r>
    </w:p>
    <w:p w14:paraId="3E5B246F" w14:textId="77777777" w:rsidR="007C4061" w:rsidRPr="00533C32" w:rsidRDefault="007C4061" w:rsidP="007C4061">
      <w:pPr>
        <w:pStyle w:val="PL"/>
        <w:rPr>
          <w:lang w:eastAsia="zh-CN"/>
        </w:rPr>
      </w:pPr>
      <w:r w:rsidRPr="00533C32">
        <w:rPr>
          <w:lang w:eastAsia="zh-CN"/>
        </w:rPr>
        <w:t xml:space="preserve">            type: array</w:t>
      </w:r>
    </w:p>
    <w:p w14:paraId="49917CC2" w14:textId="77777777" w:rsidR="007C4061" w:rsidRPr="00533C32" w:rsidRDefault="007C4061" w:rsidP="007C4061">
      <w:pPr>
        <w:pStyle w:val="PL"/>
        <w:rPr>
          <w:lang w:eastAsia="zh-CN"/>
        </w:rPr>
      </w:pPr>
      <w:r w:rsidRPr="00533C32">
        <w:rPr>
          <w:lang w:eastAsia="zh-CN"/>
        </w:rPr>
        <w:t xml:space="preserve">            items:</w:t>
      </w:r>
    </w:p>
    <w:p w14:paraId="6D6BEE6C" w14:textId="77777777" w:rsidR="007C4061" w:rsidRPr="00533C32" w:rsidRDefault="007C4061" w:rsidP="007C4061">
      <w:pPr>
        <w:pStyle w:val="PL"/>
        <w:rPr>
          <w:lang w:eastAsia="zh-CN"/>
        </w:rPr>
      </w:pPr>
      <w:r w:rsidRPr="00533C32">
        <w:rPr>
          <w:lang w:eastAsia="zh-CN"/>
        </w:rPr>
        <w:t xml:space="preserve">              type: string</w:t>
      </w:r>
    </w:p>
    <w:p w14:paraId="60A69E2B" w14:textId="77777777" w:rsidR="007C4061" w:rsidRPr="00533C32" w:rsidRDefault="007C4061" w:rsidP="007C4061">
      <w:pPr>
        <w:pStyle w:val="PL"/>
      </w:pPr>
      <w:r w:rsidRPr="00533C32">
        <w:t xml:space="preserve">          style: form</w:t>
      </w:r>
    </w:p>
    <w:p w14:paraId="730EB80D" w14:textId="77777777" w:rsidR="007C4061" w:rsidRPr="00533C32" w:rsidRDefault="007C4061" w:rsidP="007C4061">
      <w:pPr>
        <w:pStyle w:val="PL"/>
        <w:rPr>
          <w:lang w:eastAsia="zh-CN"/>
        </w:rPr>
      </w:pPr>
      <w:r w:rsidRPr="00533C32">
        <w:t xml:space="preserve">          explode: false</w:t>
      </w:r>
    </w:p>
    <w:p w14:paraId="16B7C229" w14:textId="77777777" w:rsidR="007C4061" w:rsidRPr="00533C32" w:rsidRDefault="007C4061" w:rsidP="007C4061">
      <w:pPr>
        <w:pStyle w:val="PL"/>
      </w:pPr>
      <w:r w:rsidRPr="00533C32">
        <w:t xml:space="preserve">        - name: supportedFeatures</w:t>
      </w:r>
    </w:p>
    <w:p w14:paraId="22A0670D" w14:textId="77777777" w:rsidR="007C4061" w:rsidRPr="00533C32" w:rsidRDefault="007C4061" w:rsidP="007C4061">
      <w:pPr>
        <w:pStyle w:val="PL"/>
      </w:pPr>
      <w:r w:rsidRPr="00533C32">
        <w:t xml:space="preserve">          in: query</w:t>
      </w:r>
    </w:p>
    <w:p w14:paraId="7E9E347C" w14:textId="77777777" w:rsidR="007C4061" w:rsidRPr="00533C32" w:rsidRDefault="007C4061" w:rsidP="007C4061">
      <w:pPr>
        <w:pStyle w:val="PL"/>
      </w:pPr>
      <w:r w:rsidRPr="00533C32">
        <w:t xml:space="preserve">          description: Supported Features</w:t>
      </w:r>
    </w:p>
    <w:p w14:paraId="1650864A" w14:textId="77777777" w:rsidR="007C4061" w:rsidRPr="00533C32" w:rsidRDefault="007C4061" w:rsidP="007C4061">
      <w:pPr>
        <w:pStyle w:val="PL"/>
      </w:pPr>
      <w:r w:rsidRPr="00533C32">
        <w:t xml:space="preserve">          schema:</w:t>
      </w:r>
    </w:p>
    <w:p w14:paraId="2A3C877F" w14:textId="77777777" w:rsidR="007C4061" w:rsidRPr="00533C32" w:rsidRDefault="007C4061" w:rsidP="007C4061">
      <w:pPr>
        <w:pStyle w:val="PL"/>
      </w:pPr>
      <w:r w:rsidRPr="00533C32">
        <w:t xml:space="preserve">             $ref: 'TS29571_CommonData.yaml#/components/schemas/SupportedFeatures'</w:t>
      </w:r>
    </w:p>
    <w:p w14:paraId="6F26D8F8" w14:textId="77777777" w:rsidR="007C4061" w:rsidRPr="00533C32" w:rsidRDefault="007C4061" w:rsidP="007C4061">
      <w:pPr>
        <w:pStyle w:val="PL"/>
      </w:pPr>
      <w:r w:rsidRPr="00533C32">
        <w:t xml:space="preserve">      responses:</w:t>
      </w:r>
    </w:p>
    <w:p w14:paraId="405E8706" w14:textId="77777777" w:rsidR="007C4061" w:rsidRPr="00533C32" w:rsidRDefault="007C4061" w:rsidP="007C4061">
      <w:pPr>
        <w:pStyle w:val="PL"/>
      </w:pPr>
      <w:r w:rsidRPr="00533C32">
        <w:t xml:space="preserve">        '200':</w:t>
      </w:r>
    </w:p>
    <w:p w14:paraId="056EBE6F" w14:textId="77777777" w:rsidR="007C4061" w:rsidRPr="00533C32" w:rsidRDefault="007C4061" w:rsidP="007C4061">
      <w:pPr>
        <w:pStyle w:val="PL"/>
      </w:pPr>
      <w:r w:rsidRPr="00533C32">
        <w:t xml:space="preserve">          description: Expected response to a valid request</w:t>
      </w:r>
    </w:p>
    <w:p w14:paraId="048C6638" w14:textId="77777777" w:rsidR="007C4061" w:rsidRPr="00533C32" w:rsidRDefault="007C4061" w:rsidP="007C4061">
      <w:pPr>
        <w:pStyle w:val="PL"/>
      </w:pPr>
      <w:r w:rsidRPr="00533C32">
        <w:t xml:space="preserve">          content:</w:t>
      </w:r>
    </w:p>
    <w:p w14:paraId="193A272C" w14:textId="77777777" w:rsidR="007C4061" w:rsidRPr="00533C32" w:rsidRDefault="007C4061" w:rsidP="007C4061">
      <w:pPr>
        <w:pStyle w:val="PL"/>
      </w:pPr>
      <w:r w:rsidRPr="00533C32">
        <w:t xml:space="preserve">            application/json:</w:t>
      </w:r>
    </w:p>
    <w:p w14:paraId="66FD78A2" w14:textId="77777777" w:rsidR="007C4061" w:rsidRPr="00533C32" w:rsidRDefault="007C4061" w:rsidP="007C4061">
      <w:pPr>
        <w:pStyle w:val="PL"/>
      </w:pPr>
      <w:r w:rsidRPr="00533C32">
        <w:t xml:space="preserve">              schema:</w:t>
      </w:r>
    </w:p>
    <w:p w14:paraId="2509BACA" w14:textId="77777777" w:rsidR="007C4061" w:rsidRPr="00533C32" w:rsidRDefault="007C4061" w:rsidP="007C4061">
      <w:pPr>
        <w:pStyle w:val="PL"/>
      </w:pPr>
      <w:r w:rsidRPr="00533C32">
        <w:t xml:space="preserve">                $ref: '#/components/schemas/EeProfileData'</w:t>
      </w:r>
    </w:p>
    <w:p w14:paraId="014FAC5B" w14:textId="77777777" w:rsidR="007C4061" w:rsidRDefault="007C4061" w:rsidP="007C4061">
      <w:pPr>
        <w:pStyle w:val="PL"/>
        <w:rPr>
          <w:lang w:eastAsia="zh-CN"/>
        </w:rPr>
      </w:pPr>
      <w:r w:rsidRPr="00533C32">
        <w:t xml:space="preserve">        default:</w:t>
      </w:r>
    </w:p>
    <w:p w14:paraId="6893D1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9E3E4BD" w14:textId="77777777" w:rsidR="007C4061" w:rsidRPr="00533C32" w:rsidRDefault="007C4061" w:rsidP="007C4061">
      <w:pPr>
        <w:pStyle w:val="PL"/>
      </w:pPr>
    </w:p>
    <w:p w14:paraId="06CAE800" w14:textId="77777777" w:rsidR="007C4061" w:rsidRPr="00533C32" w:rsidRDefault="007C4061" w:rsidP="007C4061">
      <w:pPr>
        <w:pStyle w:val="PL"/>
      </w:pPr>
      <w:r w:rsidRPr="00533C32">
        <w:t xml:space="preserve">  /subscription-data/{ueId}/context-data/sdm-subscriptions:</w:t>
      </w:r>
    </w:p>
    <w:p w14:paraId="31330A76" w14:textId="77777777" w:rsidR="007C4061" w:rsidRPr="00533C32" w:rsidRDefault="007C4061" w:rsidP="007C4061">
      <w:pPr>
        <w:pStyle w:val="PL"/>
      </w:pPr>
      <w:r w:rsidRPr="00533C32">
        <w:t xml:space="preserve">    get:</w:t>
      </w:r>
    </w:p>
    <w:p w14:paraId="0E252F21" w14:textId="77777777" w:rsidR="007C4061" w:rsidRPr="00533C32" w:rsidRDefault="007C4061" w:rsidP="007C4061">
      <w:pPr>
        <w:pStyle w:val="PL"/>
      </w:pPr>
      <w:r w:rsidRPr="00533C32">
        <w:t xml:space="preserve">      summary: Retrieves the sdm subscriptions of a UE</w:t>
      </w:r>
    </w:p>
    <w:p w14:paraId="438DCBCC" w14:textId="77777777" w:rsidR="007C4061" w:rsidRPr="00533C32" w:rsidRDefault="007C4061" w:rsidP="007C4061">
      <w:pPr>
        <w:pStyle w:val="PL"/>
      </w:pPr>
      <w:r w:rsidRPr="00533C32">
        <w:t xml:space="preserve">      operationId: Querysdmsubscriptions</w:t>
      </w:r>
    </w:p>
    <w:p w14:paraId="31D01D8A" w14:textId="77777777" w:rsidR="007C4061" w:rsidRPr="00533C32" w:rsidRDefault="007C4061" w:rsidP="007C4061">
      <w:pPr>
        <w:pStyle w:val="PL"/>
      </w:pPr>
      <w:r w:rsidRPr="00533C32">
        <w:t xml:space="preserve">      tags:</w:t>
      </w:r>
    </w:p>
    <w:p w14:paraId="1809F51A" w14:textId="77777777" w:rsidR="007C4061" w:rsidRDefault="007C4061" w:rsidP="007C4061">
      <w:pPr>
        <w:pStyle w:val="PL"/>
        <w:rPr>
          <w:lang w:eastAsia="zh-CN"/>
        </w:rPr>
      </w:pPr>
      <w:r w:rsidRPr="00533C32">
        <w:t xml:space="preserve">        - SDM Subscriptions (Collection)</w:t>
      </w:r>
    </w:p>
    <w:p w14:paraId="510CA23D" w14:textId="77777777" w:rsidR="006C7675" w:rsidRDefault="006C7675" w:rsidP="006C7675">
      <w:pPr>
        <w:pStyle w:val="PL"/>
      </w:pPr>
      <w:r>
        <w:t xml:space="preserve">      security:</w:t>
      </w:r>
    </w:p>
    <w:p w14:paraId="6CB8D60C" w14:textId="77777777" w:rsidR="006C7675" w:rsidRDefault="006C7675" w:rsidP="006C7675">
      <w:pPr>
        <w:pStyle w:val="PL"/>
      </w:pPr>
      <w:r>
        <w:t xml:space="preserve">        - {}</w:t>
      </w:r>
    </w:p>
    <w:p w14:paraId="09F88D0A" w14:textId="77777777" w:rsidR="006C7675" w:rsidRDefault="006C7675" w:rsidP="006C7675">
      <w:pPr>
        <w:pStyle w:val="PL"/>
      </w:pPr>
      <w:r>
        <w:t xml:space="preserve">        - oAuth2ClientCredentials:</w:t>
      </w:r>
    </w:p>
    <w:p w14:paraId="1F4763B8" w14:textId="77777777" w:rsidR="006C7675" w:rsidRDefault="006C7675" w:rsidP="006C7675">
      <w:pPr>
        <w:pStyle w:val="PL"/>
      </w:pPr>
      <w:r>
        <w:t xml:space="preserve">          - nudr-dr</w:t>
      </w:r>
    </w:p>
    <w:p w14:paraId="10C94E55" w14:textId="77777777" w:rsidR="006C7675" w:rsidRDefault="006C7675" w:rsidP="006C7675">
      <w:pPr>
        <w:pStyle w:val="PL"/>
      </w:pPr>
      <w:r>
        <w:t xml:space="preserve">        - oAuth2ClientCredentials:</w:t>
      </w:r>
    </w:p>
    <w:p w14:paraId="15CEC71B" w14:textId="77777777" w:rsidR="006C7675" w:rsidRDefault="006C7675" w:rsidP="006C7675">
      <w:pPr>
        <w:pStyle w:val="PL"/>
      </w:pPr>
      <w:r>
        <w:t xml:space="preserve">          - nudr-dr</w:t>
      </w:r>
    </w:p>
    <w:p w14:paraId="38B92170" w14:textId="77777777" w:rsidR="006C7675" w:rsidRPr="00533C32" w:rsidRDefault="006C7675" w:rsidP="006C7675">
      <w:pPr>
        <w:pStyle w:val="PL"/>
        <w:rPr>
          <w:lang w:eastAsia="zh-CN"/>
        </w:rPr>
      </w:pPr>
      <w:r>
        <w:t xml:space="preserve">          - nudr-dr:subscription-data</w:t>
      </w:r>
    </w:p>
    <w:p w14:paraId="31449C3B" w14:textId="77777777" w:rsidR="007C4061" w:rsidRPr="00533C32" w:rsidRDefault="007C4061" w:rsidP="007C4061">
      <w:pPr>
        <w:pStyle w:val="PL"/>
      </w:pPr>
      <w:r w:rsidRPr="00533C32">
        <w:t xml:space="preserve">      parameters:</w:t>
      </w:r>
    </w:p>
    <w:p w14:paraId="302A5568" w14:textId="77777777" w:rsidR="007C4061" w:rsidRPr="00533C32" w:rsidRDefault="007C4061" w:rsidP="007C4061">
      <w:pPr>
        <w:pStyle w:val="PL"/>
      </w:pPr>
      <w:r w:rsidRPr="00533C32">
        <w:t xml:space="preserve">        - name: ueId</w:t>
      </w:r>
    </w:p>
    <w:p w14:paraId="631B45AE" w14:textId="77777777" w:rsidR="007C4061" w:rsidRPr="00533C32" w:rsidRDefault="007C4061" w:rsidP="007C4061">
      <w:pPr>
        <w:pStyle w:val="PL"/>
      </w:pPr>
      <w:r w:rsidRPr="00533C32">
        <w:t xml:space="preserve">          in: path</w:t>
      </w:r>
    </w:p>
    <w:p w14:paraId="284D0851" w14:textId="77777777" w:rsidR="007C4061" w:rsidRPr="00533C32" w:rsidRDefault="007C4061" w:rsidP="007C4061">
      <w:pPr>
        <w:pStyle w:val="PL"/>
      </w:pPr>
      <w:r w:rsidRPr="00533C32">
        <w:t xml:space="preserve">          description: UE id</w:t>
      </w:r>
    </w:p>
    <w:p w14:paraId="2E44D8AE" w14:textId="77777777" w:rsidR="007C4061" w:rsidRPr="00533C32" w:rsidRDefault="007C4061" w:rsidP="007C4061">
      <w:pPr>
        <w:pStyle w:val="PL"/>
      </w:pPr>
      <w:r w:rsidRPr="00533C32">
        <w:t xml:space="preserve">          required: true</w:t>
      </w:r>
    </w:p>
    <w:p w14:paraId="2239491B" w14:textId="77777777" w:rsidR="007C4061" w:rsidRPr="00533C32" w:rsidRDefault="007C4061" w:rsidP="007C4061">
      <w:pPr>
        <w:pStyle w:val="PL"/>
      </w:pPr>
      <w:r w:rsidRPr="00533C32">
        <w:t xml:space="preserve">          schema:</w:t>
      </w:r>
    </w:p>
    <w:p w14:paraId="0AB645A3" w14:textId="77777777" w:rsidR="007C4061" w:rsidRPr="00533C32" w:rsidRDefault="007C4061" w:rsidP="007C4061">
      <w:pPr>
        <w:pStyle w:val="PL"/>
        <w:rPr>
          <w:lang w:eastAsia="zh-CN"/>
        </w:rPr>
      </w:pPr>
      <w:r w:rsidRPr="00533C32">
        <w:t xml:space="preserve">            $ref: 'TS29571_CommonData.yaml#/components/schemas/VarUeId'</w:t>
      </w:r>
    </w:p>
    <w:p w14:paraId="0D9A33DE" w14:textId="77777777" w:rsidR="007C4061" w:rsidRPr="00533C32" w:rsidRDefault="007C4061" w:rsidP="007C4061">
      <w:pPr>
        <w:pStyle w:val="PL"/>
      </w:pPr>
      <w:r w:rsidRPr="00533C32">
        <w:t xml:space="preserve">        - name: supported-features</w:t>
      </w:r>
    </w:p>
    <w:p w14:paraId="6FC48138" w14:textId="77777777" w:rsidR="007C4061" w:rsidRPr="00533C32" w:rsidRDefault="007C4061" w:rsidP="007C4061">
      <w:pPr>
        <w:pStyle w:val="PL"/>
      </w:pPr>
      <w:r w:rsidRPr="00533C32">
        <w:t xml:space="preserve">          in: query</w:t>
      </w:r>
    </w:p>
    <w:p w14:paraId="609E3CAD" w14:textId="77777777" w:rsidR="007C4061" w:rsidRPr="00533C32" w:rsidRDefault="007C4061" w:rsidP="007C4061">
      <w:pPr>
        <w:pStyle w:val="PL"/>
      </w:pPr>
      <w:r w:rsidRPr="00533C32">
        <w:t xml:space="preserve">          description: Supported Features</w:t>
      </w:r>
    </w:p>
    <w:p w14:paraId="318A9217" w14:textId="77777777" w:rsidR="007C4061" w:rsidRPr="00533C32" w:rsidRDefault="007C4061" w:rsidP="007C4061">
      <w:pPr>
        <w:pStyle w:val="PL"/>
      </w:pPr>
      <w:r w:rsidRPr="00533C32">
        <w:t xml:space="preserve">          schema:</w:t>
      </w:r>
    </w:p>
    <w:p w14:paraId="2C133CA5" w14:textId="77777777" w:rsidR="007C4061" w:rsidRPr="00533C32" w:rsidRDefault="007C4061" w:rsidP="007C4061">
      <w:pPr>
        <w:pStyle w:val="PL"/>
        <w:rPr>
          <w:lang w:eastAsia="zh-CN"/>
        </w:rPr>
      </w:pPr>
      <w:r w:rsidRPr="00533C32">
        <w:lastRenderedPageBreak/>
        <w:t xml:space="preserve">             $ref: 'TS29571_CommonData.yaml#/components/schemas/SupportedFeatures'</w:t>
      </w:r>
    </w:p>
    <w:p w14:paraId="790A59EF" w14:textId="77777777" w:rsidR="007C4061" w:rsidRPr="00533C32" w:rsidRDefault="007C4061" w:rsidP="007C4061">
      <w:pPr>
        <w:pStyle w:val="PL"/>
      </w:pPr>
      <w:r w:rsidRPr="00533C32">
        <w:t xml:space="preserve">      responses:</w:t>
      </w:r>
    </w:p>
    <w:p w14:paraId="1D29176B" w14:textId="77777777" w:rsidR="007C4061" w:rsidRPr="00533C32" w:rsidRDefault="007C4061" w:rsidP="007C4061">
      <w:pPr>
        <w:pStyle w:val="PL"/>
      </w:pPr>
      <w:r w:rsidRPr="00533C32">
        <w:t xml:space="preserve">        '200':</w:t>
      </w:r>
    </w:p>
    <w:p w14:paraId="4C74256F" w14:textId="77777777" w:rsidR="007C4061" w:rsidRPr="00533C32" w:rsidRDefault="007C4061" w:rsidP="007C4061">
      <w:pPr>
        <w:pStyle w:val="PL"/>
      </w:pPr>
      <w:r w:rsidRPr="00533C32">
        <w:t xml:space="preserve">          description: Expected response to a valid request</w:t>
      </w:r>
    </w:p>
    <w:p w14:paraId="1ECCEAB1" w14:textId="77777777" w:rsidR="007C4061" w:rsidRPr="00533C32" w:rsidRDefault="007C4061" w:rsidP="007C4061">
      <w:pPr>
        <w:pStyle w:val="PL"/>
      </w:pPr>
      <w:r w:rsidRPr="00533C32">
        <w:t xml:space="preserve">          content:</w:t>
      </w:r>
    </w:p>
    <w:p w14:paraId="36545A33" w14:textId="77777777" w:rsidR="007C4061" w:rsidRPr="00533C32" w:rsidRDefault="007C4061" w:rsidP="007C4061">
      <w:pPr>
        <w:pStyle w:val="PL"/>
      </w:pPr>
      <w:r w:rsidRPr="00533C32">
        <w:t xml:space="preserve">            application/json:</w:t>
      </w:r>
    </w:p>
    <w:p w14:paraId="5D151E75" w14:textId="77777777" w:rsidR="007C4061" w:rsidRPr="00533C32" w:rsidRDefault="007C4061" w:rsidP="007C4061">
      <w:pPr>
        <w:pStyle w:val="PL"/>
      </w:pPr>
      <w:r w:rsidRPr="00533C32">
        <w:t xml:space="preserve">              schema:</w:t>
      </w:r>
    </w:p>
    <w:p w14:paraId="0E3E56BC" w14:textId="77777777" w:rsidR="007C4061" w:rsidRPr="00533C32" w:rsidRDefault="007C4061" w:rsidP="007C4061">
      <w:pPr>
        <w:pStyle w:val="PL"/>
      </w:pPr>
      <w:r w:rsidRPr="00533C32">
        <w:t xml:space="preserve">               type: array</w:t>
      </w:r>
    </w:p>
    <w:p w14:paraId="089210D0" w14:textId="77777777" w:rsidR="007C4061" w:rsidRPr="00533C32" w:rsidRDefault="007C4061" w:rsidP="007C4061">
      <w:pPr>
        <w:pStyle w:val="PL"/>
      </w:pPr>
      <w:r w:rsidRPr="00533C32">
        <w:t xml:space="preserve">               items:</w:t>
      </w:r>
    </w:p>
    <w:p w14:paraId="669BBCF9" w14:textId="77777777" w:rsidR="007C4061" w:rsidRPr="00533C32" w:rsidRDefault="007C4061" w:rsidP="007C4061">
      <w:pPr>
        <w:pStyle w:val="PL"/>
      </w:pPr>
      <w:r w:rsidRPr="00533C32">
        <w:t xml:space="preserve">                $ref: '#/components/schemas/SdmSubscription'</w:t>
      </w:r>
    </w:p>
    <w:p w14:paraId="7FAD8C3F" w14:textId="77777777" w:rsidR="007C4061" w:rsidRDefault="007C4061" w:rsidP="007C4061">
      <w:pPr>
        <w:pStyle w:val="PL"/>
        <w:rPr>
          <w:lang w:eastAsia="zh-CN"/>
        </w:rPr>
      </w:pPr>
      <w:r w:rsidRPr="00533C32">
        <w:t xml:space="preserve">        default:</w:t>
      </w:r>
    </w:p>
    <w:p w14:paraId="3FEA4D6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AA7BC96" w14:textId="77777777" w:rsidR="00810BBA" w:rsidRDefault="00810BBA" w:rsidP="007C4061">
      <w:pPr>
        <w:pStyle w:val="PL"/>
        <w:rPr>
          <w:lang w:eastAsia="zh-CN"/>
        </w:rPr>
      </w:pPr>
    </w:p>
    <w:p w14:paraId="2FFA965E" w14:textId="77777777" w:rsidR="007C4061" w:rsidRPr="00533C32" w:rsidRDefault="007C4061" w:rsidP="007C4061">
      <w:pPr>
        <w:pStyle w:val="PL"/>
      </w:pPr>
      <w:r w:rsidRPr="00533C32">
        <w:t xml:space="preserve">    post:</w:t>
      </w:r>
    </w:p>
    <w:p w14:paraId="3B675FC0" w14:textId="77777777" w:rsidR="007C4061" w:rsidRPr="00533C32" w:rsidRDefault="007C4061" w:rsidP="007C4061">
      <w:pPr>
        <w:pStyle w:val="PL"/>
      </w:pPr>
      <w:r w:rsidRPr="00533C32">
        <w:t xml:space="preserve">      summary: Create individual sdm subscription</w:t>
      </w:r>
    </w:p>
    <w:p w14:paraId="07D12D28" w14:textId="77777777" w:rsidR="007C4061" w:rsidRPr="00533C32" w:rsidRDefault="007C4061" w:rsidP="007C4061">
      <w:pPr>
        <w:pStyle w:val="PL"/>
      </w:pPr>
      <w:r w:rsidRPr="00533C32">
        <w:t xml:space="preserve">      operationId: CreateSdmSubscriptions</w:t>
      </w:r>
    </w:p>
    <w:p w14:paraId="7EBE1A4A" w14:textId="77777777" w:rsidR="007C4061" w:rsidRPr="00533C32" w:rsidRDefault="007C4061" w:rsidP="007C4061">
      <w:pPr>
        <w:pStyle w:val="PL"/>
      </w:pPr>
      <w:r w:rsidRPr="00533C32">
        <w:t xml:space="preserve">      tags:</w:t>
      </w:r>
    </w:p>
    <w:p w14:paraId="5E038304" w14:textId="77777777" w:rsidR="007C4061" w:rsidRDefault="007C4061" w:rsidP="007C4061">
      <w:pPr>
        <w:pStyle w:val="PL"/>
        <w:rPr>
          <w:lang w:eastAsia="zh-CN"/>
        </w:rPr>
      </w:pPr>
      <w:r w:rsidRPr="00533C32">
        <w:t xml:space="preserve">        - SDM Subscriptions (Collection)</w:t>
      </w:r>
    </w:p>
    <w:p w14:paraId="47C60D4A" w14:textId="77777777" w:rsidR="006C7675" w:rsidRDefault="006C7675" w:rsidP="006C7675">
      <w:pPr>
        <w:pStyle w:val="PL"/>
      </w:pPr>
      <w:r>
        <w:t xml:space="preserve">      security:</w:t>
      </w:r>
    </w:p>
    <w:p w14:paraId="13F8ABBF" w14:textId="77777777" w:rsidR="006C7675" w:rsidRDefault="006C7675" w:rsidP="006C7675">
      <w:pPr>
        <w:pStyle w:val="PL"/>
      </w:pPr>
      <w:r>
        <w:t xml:space="preserve">        - {}</w:t>
      </w:r>
    </w:p>
    <w:p w14:paraId="45E18C63" w14:textId="77777777" w:rsidR="006C7675" w:rsidRDefault="006C7675" w:rsidP="006C7675">
      <w:pPr>
        <w:pStyle w:val="PL"/>
      </w:pPr>
      <w:r>
        <w:t xml:space="preserve">        - oAuth2ClientCredentials:</w:t>
      </w:r>
    </w:p>
    <w:p w14:paraId="78D38F2C" w14:textId="77777777" w:rsidR="006C7675" w:rsidRDefault="006C7675" w:rsidP="006C7675">
      <w:pPr>
        <w:pStyle w:val="PL"/>
      </w:pPr>
      <w:r>
        <w:t xml:space="preserve">          - nudr-dr</w:t>
      </w:r>
    </w:p>
    <w:p w14:paraId="672889B0" w14:textId="77777777" w:rsidR="006C7675" w:rsidRDefault="006C7675" w:rsidP="006C7675">
      <w:pPr>
        <w:pStyle w:val="PL"/>
      </w:pPr>
      <w:r>
        <w:t xml:space="preserve">        - oAuth2ClientCredentials:</w:t>
      </w:r>
    </w:p>
    <w:p w14:paraId="193704C6" w14:textId="77777777" w:rsidR="006C7675" w:rsidRDefault="006C7675" w:rsidP="006C7675">
      <w:pPr>
        <w:pStyle w:val="PL"/>
      </w:pPr>
      <w:r>
        <w:t xml:space="preserve">          - nudr-dr</w:t>
      </w:r>
    </w:p>
    <w:p w14:paraId="6EBEDF9E" w14:textId="77777777" w:rsidR="006C7675" w:rsidRPr="00533C32" w:rsidRDefault="006C7675" w:rsidP="006C7675">
      <w:pPr>
        <w:pStyle w:val="PL"/>
        <w:rPr>
          <w:lang w:eastAsia="zh-CN"/>
        </w:rPr>
      </w:pPr>
      <w:r>
        <w:t xml:space="preserve">          - nudr-dr:subscription-data</w:t>
      </w:r>
    </w:p>
    <w:p w14:paraId="2B959960" w14:textId="77777777" w:rsidR="007C4061" w:rsidRPr="00533C32" w:rsidRDefault="007C4061" w:rsidP="007C4061">
      <w:pPr>
        <w:pStyle w:val="PL"/>
      </w:pPr>
      <w:r w:rsidRPr="00533C32">
        <w:t xml:space="preserve">      parameters:</w:t>
      </w:r>
    </w:p>
    <w:p w14:paraId="2529BDC9" w14:textId="77777777" w:rsidR="007C4061" w:rsidRPr="00533C32" w:rsidRDefault="007C4061" w:rsidP="007C4061">
      <w:pPr>
        <w:pStyle w:val="PL"/>
      </w:pPr>
      <w:r w:rsidRPr="00533C32">
        <w:t xml:space="preserve">        - name: ueId</w:t>
      </w:r>
    </w:p>
    <w:p w14:paraId="4D628D8D" w14:textId="77777777" w:rsidR="007C4061" w:rsidRPr="00533C32" w:rsidRDefault="007C4061" w:rsidP="007C4061">
      <w:pPr>
        <w:pStyle w:val="PL"/>
      </w:pPr>
      <w:r w:rsidRPr="00533C32">
        <w:t xml:space="preserve">          in: path</w:t>
      </w:r>
    </w:p>
    <w:p w14:paraId="58DD49A4" w14:textId="77777777" w:rsidR="007C4061" w:rsidRPr="00533C32" w:rsidRDefault="007C4061" w:rsidP="007C4061">
      <w:pPr>
        <w:pStyle w:val="PL"/>
      </w:pPr>
      <w:r w:rsidRPr="00533C32">
        <w:t xml:space="preserve">          description: UE ID</w:t>
      </w:r>
    </w:p>
    <w:p w14:paraId="3C5EF63D" w14:textId="77777777" w:rsidR="007C4061" w:rsidRPr="00533C32" w:rsidRDefault="007C4061" w:rsidP="007C4061">
      <w:pPr>
        <w:pStyle w:val="PL"/>
      </w:pPr>
      <w:r w:rsidRPr="00533C32">
        <w:t xml:space="preserve">          required: true</w:t>
      </w:r>
    </w:p>
    <w:p w14:paraId="22195DF3" w14:textId="77777777" w:rsidR="007C4061" w:rsidRPr="00533C32" w:rsidRDefault="007C4061" w:rsidP="007C4061">
      <w:pPr>
        <w:pStyle w:val="PL"/>
      </w:pPr>
      <w:r w:rsidRPr="00533C32">
        <w:t xml:space="preserve">          schema:</w:t>
      </w:r>
    </w:p>
    <w:p w14:paraId="4235FA4F" w14:textId="77777777" w:rsidR="007C4061" w:rsidRPr="00533C32" w:rsidRDefault="007C4061" w:rsidP="007C4061">
      <w:pPr>
        <w:pStyle w:val="PL"/>
      </w:pPr>
      <w:r w:rsidRPr="00533C32">
        <w:t xml:space="preserve">            $ref: 'TS29571_CommonData.yaml#/components/schemas/VarUeId'</w:t>
      </w:r>
    </w:p>
    <w:p w14:paraId="2BD08A08" w14:textId="77777777" w:rsidR="007C4061" w:rsidRPr="00533C32" w:rsidRDefault="007C4061" w:rsidP="007C4061">
      <w:pPr>
        <w:pStyle w:val="PL"/>
      </w:pPr>
      <w:r w:rsidRPr="00533C32">
        <w:t xml:space="preserve">      requestBody:</w:t>
      </w:r>
    </w:p>
    <w:p w14:paraId="7A4C2CDE" w14:textId="77777777" w:rsidR="007C4061" w:rsidRPr="00533C32" w:rsidRDefault="007C4061" w:rsidP="007C4061">
      <w:pPr>
        <w:pStyle w:val="PL"/>
      </w:pPr>
      <w:r w:rsidRPr="00533C32">
        <w:t xml:space="preserve">        content:</w:t>
      </w:r>
    </w:p>
    <w:p w14:paraId="57624A4A" w14:textId="77777777" w:rsidR="007C4061" w:rsidRPr="00533C32" w:rsidRDefault="007C4061" w:rsidP="007C4061">
      <w:pPr>
        <w:pStyle w:val="PL"/>
      </w:pPr>
      <w:r w:rsidRPr="00533C32">
        <w:t xml:space="preserve">          application/json:</w:t>
      </w:r>
    </w:p>
    <w:p w14:paraId="70C8ECA5" w14:textId="77777777" w:rsidR="007C4061" w:rsidRPr="00533C32" w:rsidRDefault="007C4061" w:rsidP="007C4061">
      <w:pPr>
        <w:pStyle w:val="PL"/>
      </w:pPr>
      <w:r w:rsidRPr="00533C32">
        <w:t xml:space="preserve">            schema:</w:t>
      </w:r>
    </w:p>
    <w:p w14:paraId="672B6821" w14:textId="77777777" w:rsidR="007C4061" w:rsidRPr="00533C32" w:rsidRDefault="007C4061" w:rsidP="006352FE">
      <w:pPr>
        <w:pStyle w:val="PL"/>
        <w:outlineLvl w:val="0"/>
      </w:pPr>
      <w:r w:rsidRPr="00533C32">
        <w:t xml:space="preserve">              $ref: '#/components/schemas/SdmSubscription'</w:t>
      </w:r>
    </w:p>
    <w:p w14:paraId="0746B34D" w14:textId="77777777" w:rsidR="007C4061" w:rsidRPr="00533C32" w:rsidRDefault="007C4061" w:rsidP="007C4061">
      <w:pPr>
        <w:pStyle w:val="PL"/>
      </w:pPr>
      <w:r w:rsidRPr="00533C32">
        <w:t xml:space="preserve">        required: true</w:t>
      </w:r>
    </w:p>
    <w:p w14:paraId="3E59475F" w14:textId="77777777" w:rsidR="007C4061" w:rsidRPr="00533C32" w:rsidRDefault="007C4061" w:rsidP="007C4061">
      <w:pPr>
        <w:pStyle w:val="PL"/>
      </w:pPr>
      <w:r w:rsidRPr="00533C32">
        <w:t xml:space="preserve">      responses:</w:t>
      </w:r>
    </w:p>
    <w:p w14:paraId="0213DC69" w14:textId="77777777" w:rsidR="007C4061" w:rsidRPr="00533C32" w:rsidRDefault="007C4061" w:rsidP="007C4061">
      <w:pPr>
        <w:pStyle w:val="PL"/>
      </w:pPr>
      <w:r w:rsidRPr="00533C32">
        <w:t xml:space="preserve">        '201':</w:t>
      </w:r>
    </w:p>
    <w:p w14:paraId="4EFB53E7" w14:textId="77777777" w:rsidR="007C4061" w:rsidRPr="00533C32" w:rsidRDefault="007C4061" w:rsidP="007C4061">
      <w:pPr>
        <w:pStyle w:val="PL"/>
      </w:pPr>
      <w:r w:rsidRPr="00533C32">
        <w:t xml:space="preserve">          description: Expected response to a valid request</w:t>
      </w:r>
    </w:p>
    <w:p w14:paraId="1ACEA1C2" w14:textId="77777777" w:rsidR="007C4061" w:rsidRPr="00533C32" w:rsidRDefault="007C4061" w:rsidP="007C4061">
      <w:pPr>
        <w:pStyle w:val="PL"/>
      </w:pPr>
      <w:r w:rsidRPr="00533C32">
        <w:t xml:space="preserve">          content:</w:t>
      </w:r>
    </w:p>
    <w:p w14:paraId="04205BFB" w14:textId="77777777" w:rsidR="007C4061" w:rsidRPr="00533C32" w:rsidRDefault="007C4061" w:rsidP="007C4061">
      <w:pPr>
        <w:pStyle w:val="PL"/>
      </w:pPr>
      <w:r w:rsidRPr="00533C32">
        <w:t xml:space="preserve">            application/json:</w:t>
      </w:r>
    </w:p>
    <w:p w14:paraId="6875711E" w14:textId="77777777" w:rsidR="007C4061" w:rsidRPr="00533C32" w:rsidRDefault="007C4061" w:rsidP="007C4061">
      <w:pPr>
        <w:pStyle w:val="PL"/>
      </w:pPr>
      <w:r w:rsidRPr="00533C32">
        <w:t xml:space="preserve">              schema:</w:t>
      </w:r>
    </w:p>
    <w:p w14:paraId="7C8169EE" w14:textId="77777777" w:rsidR="007C4061" w:rsidRPr="00533C32" w:rsidRDefault="007C4061" w:rsidP="007C4061">
      <w:pPr>
        <w:pStyle w:val="PL"/>
        <w:rPr>
          <w:lang w:eastAsia="zh-CN"/>
        </w:rPr>
      </w:pPr>
      <w:r w:rsidRPr="00533C32">
        <w:t xml:space="preserve">                $ref: '#/components/schemas/SdmSubscription'</w:t>
      </w:r>
    </w:p>
    <w:p w14:paraId="0BC9CE18" w14:textId="77777777" w:rsidR="007C4061" w:rsidRPr="00533C32" w:rsidRDefault="007C4061" w:rsidP="007C4061">
      <w:pPr>
        <w:pStyle w:val="PL"/>
      </w:pPr>
      <w:r w:rsidRPr="00533C32">
        <w:t xml:space="preserve">          headers:</w:t>
      </w:r>
    </w:p>
    <w:p w14:paraId="57F4214B" w14:textId="77777777" w:rsidR="007C4061" w:rsidRPr="00533C32" w:rsidRDefault="007C4061" w:rsidP="007C4061">
      <w:pPr>
        <w:pStyle w:val="PL"/>
      </w:pPr>
      <w:r w:rsidRPr="00533C32">
        <w:t xml:space="preserve">            Location:</w:t>
      </w:r>
    </w:p>
    <w:p w14:paraId="4BAE2B63"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73C35971" w14:textId="77777777" w:rsidR="007C4061" w:rsidRPr="00533C32" w:rsidRDefault="007C4061" w:rsidP="007C4061">
      <w:pPr>
        <w:pStyle w:val="PL"/>
      </w:pPr>
      <w:r w:rsidRPr="00533C32">
        <w:t xml:space="preserve">              required: true</w:t>
      </w:r>
    </w:p>
    <w:p w14:paraId="284B3425" w14:textId="77777777" w:rsidR="007C4061" w:rsidRPr="00533C32" w:rsidRDefault="007C4061" w:rsidP="007C4061">
      <w:pPr>
        <w:pStyle w:val="PL"/>
      </w:pPr>
      <w:r w:rsidRPr="00533C32">
        <w:t xml:space="preserve">              schema:</w:t>
      </w:r>
    </w:p>
    <w:p w14:paraId="681C3F17" w14:textId="77777777" w:rsidR="007C4061" w:rsidRPr="00533C32" w:rsidRDefault="007C4061" w:rsidP="007C4061">
      <w:pPr>
        <w:pStyle w:val="PL"/>
        <w:rPr>
          <w:lang w:eastAsia="zh-CN"/>
        </w:rPr>
      </w:pPr>
      <w:r w:rsidRPr="00533C32">
        <w:t xml:space="preserve">                type: string</w:t>
      </w:r>
    </w:p>
    <w:p w14:paraId="1EAD326B" w14:textId="77777777" w:rsidR="007C4061" w:rsidRDefault="007C4061" w:rsidP="007C4061">
      <w:pPr>
        <w:pStyle w:val="PL"/>
        <w:rPr>
          <w:lang w:eastAsia="zh-CN"/>
        </w:rPr>
      </w:pPr>
      <w:r w:rsidRPr="00533C32">
        <w:t xml:space="preserve">        default:</w:t>
      </w:r>
    </w:p>
    <w:p w14:paraId="7573FD4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DC84E6D" w14:textId="77777777" w:rsidR="007C4061" w:rsidRPr="00533C32" w:rsidRDefault="007C4061" w:rsidP="007C4061">
      <w:pPr>
        <w:pStyle w:val="PL"/>
      </w:pPr>
    </w:p>
    <w:p w14:paraId="0875B04D" w14:textId="77777777" w:rsidR="007C4061" w:rsidRPr="00533C32" w:rsidRDefault="007C4061" w:rsidP="007C4061">
      <w:pPr>
        <w:pStyle w:val="PL"/>
      </w:pPr>
      <w:r w:rsidRPr="00533C32">
        <w:t xml:space="preserve">  /subscription-data/{ueId}/context-data/sdm-subscriptions/{subsId}:</w:t>
      </w:r>
    </w:p>
    <w:p w14:paraId="25F92176" w14:textId="77777777" w:rsidR="007C4061" w:rsidRPr="00533C32" w:rsidRDefault="007C4061" w:rsidP="007C4061">
      <w:pPr>
        <w:pStyle w:val="PL"/>
      </w:pPr>
      <w:r w:rsidRPr="00533C32">
        <w:t xml:space="preserve">    put:</w:t>
      </w:r>
    </w:p>
    <w:p w14:paraId="61857B24"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58D1F4A9" w14:textId="77777777" w:rsidR="007C4061" w:rsidRPr="00533C32" w:rsidRDefault="007C4061" w:rsidP="007C4061">
      <w:pPr>
        <w:pStyle w:val="PL"/>
      </w:pPr>
      <w:r w:rsidRPr="00533C32">
        <w:t xml:space="preserve">      operationId: Updatesdmsubscriptions</w:t>
      </w:r>
    </w:p>
    <w:p w14:paraId="09A3D668" w14:textId="77777777" w:rsidR="007C4061" w:rsidRPr="00533C32" w:rsidRDefault="007C4061" w:rsidP="007C4061">
      <w:pPr>
        <w:pStyle w:val="PL"/>
      </w:pPr>
      <w:r w:rsidRPr="00533C32">
        <w:t xml:space="preserve">      tags:</w:t>
      </w:r>
    </w:p>
    <w:p w14:paraId="6D65138B" w14:textId="77777777" w:rsidR="007C4061" w:rsidRDefault="007C4061" w:rsidP="007C4061">
      <w:pPr>
        <w:pStyle w:val="PL"/>
        <w:rPr>
          <w:lang w:eastAsia="zh-CN"/>
        </w:rPr>
      </w:pPr>
      <w:r w:rsidRPr="00533C32">
        <w:t xml:space="preserve">        - SDM Subscription (Document)</w:t>
      </w:r>
    </w:p>
    <w:p w14:paraId="59ABAB70" w14:textId="77777777" w:rsidR="006C7675" w:rsidRDefault="006C7675" w:rsidP="006C7675">
      <w:pPr>
        <w:pStyle w:val="PL"/>
      </w:pPr>
      <w:r>
        <w:t xml:space="preserve">      security:</w:t>
      </w:r>
    </w:p>
    <w:p w14:paraId="29DCCFEA" w14:textId="77777777" w:rsidR="006C7675" w:rsidRDefault="006C7675" w:rsidP="006C7675">
      <w:pPr>
        <w:pStyle w:val="PL"/>
      </w:pPr>
      <w:r>
        <w:t xml:space="preserve">        - {}</w:t>
      </w:r>
    </w:p>
    <w:p w14:paraId="172110E3" w14:textId="77777777" w:rsidR="006C7675" w:rsidRDefault="006C7675" w:rsidP="006C7675">
      <w:pPr>
        <w:pStyle w:val="PL"/>
      </w:pPr>
      <w:r>
        <w:t xml:space="preserve">        - oAuth2ClientCredentials:</w:t>
      </w:r>
    </w:p>
    <w:p w14:paraId="6A9195E0" w14:textId="77777777" w:rsidR="006C7675" w:rsidRDefault="006C7675" w:rsidP="006C7675">
      <w:pPr>
        <w:pStyle w:val="PL"/>
      </w:pPr>
      <w:r>
        <w:t xml:space="preserve">          - nudr-dr</w:t>
      </w:r>
    </w:p>
    <w:p w14:paraId="6E2FA22A" w14:textId="77777777" w:rsidR="006C7675" w:rsidRDefault="006C7675" w:rsidP="006C7675">
      <w:pPr>
        <w:pStyle w:val="PL"/>
      </w:pPr>
      <w:r>
        <w:t xml:space="preserve">        - oAuth2ClientCredentials:</w:t>
      </w:r>
    </w:p>
    <w:p w14:paraId="346D25C3" w14:textId="77777777" w:rsidR="006C7675" w:rsidRDefault="006C7675" w:rsidP="006C7675">
      <w:pPr>
        <w:pStyle w:val="PL"/>
      </w:pPr>
      <w:r>
        <w:t xml:space="preserve">          - nudr-dr</w:t>
      </w:r>
    </w:p>
    <w:p w14:paraId="5A4E7118" w14:textId="77777777" w:rsidR="006C7675" w:rsidRPr="00533C32" w:rsidRDefault="006C7675" w:rsidP="006C7675">
      <w:pPr>
        <w:pStyle w:val="PL"/>
        <w:rPr>
          <w:lang w:eastAsia="zh-CN"/>
        </w:rPr>
      </w:pPr>
      <w:r>
        <w:t xml:space="preserve">          - nudr-dr:subscription-data</w:t>
      </w:r>
    </w:p>
    <w:p w14:paraId="0E559BF5" w14:textId="77777777" w:rsidR="007C4061" w:rsidRPr="00533C32" w:rsidRDefault="007C4061" w:rsidP="007C4061">
      <w:pPr>
        <w:pStyle w:val="PL"/>
      </w:pPr>
      <w:r w:rsidRPr="00533C32">
        <w:t xml:space="preserve">      parameters:</w:t>
      </w:r>
    </w:p>
    <w:p w14:paraId="054CD19C" w14:textId="77777777" w:rsidR="007C4061" w:rsidRPr="00533C32" w:rsidRDefault="007C4061" w:rsidP="007C4061">
      <w:pPr>
        <w:pStyle w:val="PL"/>
      </w:pPr>
      <w:r w:rsidRPr="00533C32">
        <w:t xml:space="preserve">        - name: ueId</w:t>
      </w:r>
    </w:p>
    <w:p w14:paraId="6F120BB6" w14:textId="77777777" w:rsidR="007C4061" w:rsidRPr="00533C32" w:rsidRDefault="007C4061" w:rsidP="007C4061">
      <w:pPr>
        <w:pStyle w:val="PL"/>
      </w:pPr>
      <w:r w:rsidRPr="00533C32">
        <w:t xml:space="preserve">          in: path</w:t>
      </w:r>
    </w:p>
    <w:p w14:paraId="22582E3E" w14:textId="77777777" w:rsidR="007C4061" w:rsidRPr="00533C32" w:rsidRDefault="007C4061" w:rsidP="007C4061">
      <w:pPr>
        <w:pStyle w:val="PL"/>
      </w:pPr>
      <w:r w:rsidRPr="00533C32">
        <w:t xml:space="preserve">          required: true</w:t>
      </w:r>
    </w:p>
    <w:p w14:paraId="2BF2D45F" w14:textId="77777777" w:rsidR="007C4061" w:rsidRPr="00533C32" w:rsidRDefault="007C4061" w:rsidP="007C4061">
      <w:pPr>
        <w:pStyle w:val="PL"/>
      </w:pPr>
      <w:r w:rsidRPr="00533C32">
        <w:t xml:space="preserve">          schema:</w:t>
      </w:r>
    </w:p>
    <w:p w14:paraId="1DC9FDCE" w14:textId="77777777" w:rsidR="007C4061" w:rsidRPr="00533C32" w:rsidRDefault="007C4061" w:rsidP="007C4061">
      <w:pPr>
        <w:pStyle w:val="PL"/>
      </w:pPr>
      <w:r w:rsidRPr="00533C32">
        <w:t xml:space="preserve">            $ref: 'TS29571_CommonData.yaml#/components/schemas/VarUeId'</w:t>
      </w:r>
    </w:p>
    <w:p w14:paraId="691A91A3" w14:textId="77777777" w:rsidR="007C4061" w:rsidRPr="00533C32" w:rsidRDefault="007C4061" w:rsidP="007C4061">
      <w:pPr>
        <w:pStyle w:val="PL"/>
      </w:pPr>
      <w:r w:rsidRPr="00533C32">
        <w:t xml:space="preserve">        - name: subsId</w:t>
      </w:r>
    </w:p>
    <w:p w14:paraId="3B521732" w14:textId="77777777" w:rsidR="007C4061" w:rsidRPr="00533C32" w:rsidRDefault="007C4061" w:rsidP="007C4061">
      <w:pPr>
        <w:pStyle w:val="PL"/>
      </w:pPr>
      <w:r w:rsidRPr="00533C32">
        <w:t xml:space="preserve">          in: path</w:t>
      </w:r>
    </w:p>
    <w:p w14:paraId="5750B21A" w14:textId="77777777" w:rsidR="007C4061" w:rsidRPr="00533C32" w:rsidRDefault="007C4061" w:rsidP="007C4061">
      <w:pPr>
        <w:pStyle w:val="PL"/>
      </w:pPr>
      <w:r w:rsidRPr="00533C32">
        <w:t xml:space="preserve">          required: true</w:t>
      </w:r>
    </w:p>
    <w:p w14:paraId="4DCD8096" w14:textId="77777777" w:rsidR="007C4061" w:rsidRPr="00533C32" w:rsidRDefault="007C4061" w:rsidP="007C4061">
      <w:pPr>
        <w:pStyle w:val="PL"/>
      </w:pPr>
      <w:r w:rsidRPr="00533C32">
        <w:lastRenderedPageBreak/>
        <w:t xml:space="preserve">          schema:</w:t>
      </w:r>
    </w:p>
    <w:p w14:paraId="5FCADEF8" w14:textId="77777777" w:rsidR="007C4061" w:rsidRPr="00533C32" w:rsidRDefault="007C4061" w:rsidP="007C4061">
      <w:pPr>
        <w:pStyle w:val="PL"/>
      </w:pPr>
      <w:r w:rsidRPr="00533C32">
        <w:t xml:space="preserve">            type: string</w:t>
      </w:r>
    </w:p>
    <w:p w14:paraId="04D8C031" w14:textId="77777777" w:rsidR="007C4061" w:rsidRPr="00533C32" w:rsidRDefault="007C4061" w:rsidP="007C4061">
      <w:pPr>
        <w:pStyle w:val="PL"/>
      </w:pPr>
      <w:r w:rsidRPr="00533C32">
        <w:t xml:space="preserve">      requestBody:</w:t>
      </w:r>
    </w:p>
    <w:p w14:paraId="0A51C117" w14:textId="77777777" w:rsidR="007C4061" w:rsidRPr="00533C32" w:rsidRDefault="007C4061" w:rsidP="007C4061">
      <w:pPr>
        <w:pStyle w:val="PL"/>
      </w:pPr>
      <w:r w:rsidRPr="00533C32">
        <w:t xml:space="preserve">        content:</w:t>
      </w:r>
    </w:p>
    <w:p w14:paraId="7D69460D" w14:textId="77777777" w:rsidR="007C4061" w:rsidRPr="00533C32" w:rsidRDefault="007C4061" w:rsidP="007C4061">
      <w:pPr>
        <w:pStyle w:val="PL"/>
      </w:pPr>
      <w:r w:rsidRPr="00533C32">
        <w:t xml:space="preserve">          application/json:</w:t>
      </w:r>
    </w:p>
    <w:p w14:paraId="4AB1517D" w14:textId="77777777" w:rsidR="007C4061" w:rsidRPr="00533C32" w:rsidRDefault="007C4061" w:rsidP="007C4061">
      <w:pPr>
        <w:pStyle w:val="PL"/>
      </w:pPr>
      <w:r w:rsidRPr="00533C32">
        <w:t xml:space="preserve">            schema:</w:t>
      </w:r>
    </w:p>
    <w:p w14:paraId="0F90107D" w14:textId="77777777" w:rsidR="007C4061" w:rsidRPr="00533C32" w:rsidRDefault="007C4061" w:rsidP="006352FE">
      <w:pPr>
        <w:pStyle w:val="PL"/>
        <w:outlineLvl w:val="0"/>
      </w:pPr>
      <w:r w:rsidRPr="00533C32">
        <w:t xml:space="preserve">              $ref: '#/components/schemas/SdmSubscription'</w:t>
      </w:r>
    </w:p>
    <w:p w14:paraId="4A239653" w14:textId="77777777" w:rsidR="0074632F" w:rsidRPr="00533C32" w:rsidRDefault="0074632F" w:rsidP="0074632F">
      <w:pPr>
        <w:pStyle w:val="PL"/>
        <w:outlineLvl w:val="0"/>
      </w:pPr>
      <w:r>
        <w:t xml:space="preserve">        </w:t>
      </w:r>
      <w:r w:rsidRPr="003722F2">
        <w:t>required: true</w:t>
      </w:r>
    </w:p>
    <w:p w14:paraId="24D54A5A" w14:textId="77777777" w:rsidR="007C4061" w:rsidRPr="00533C32" w:rsidRDefault="007C4061" w:rsidP="007C4061">
      <w:pPr>
        <w:pStyle w:val="PL"/>
      </w:pPr>
      <w:r w:rsidRPr="00533C32">
        <w:t xml:space="preserve">      responses:</w:t>
      </w:r>
    </w:p>
    <w:p w14:paraId="2592285A" w14:textId="77777777" w:rsidR="007C4061" w:rsidRPr="00533C32" w:rsidRDefault="007C4061" w:rsidP="007C4061">
      <w:pPr>
        <w:pStyle w:val="PL"/>
      </w:pPr>
      <w:r w:rsidRPr="00533C32">
        <w:t xml:space="preserve">        '204':</w:t>
      </w:r>
    </w:p>
    <w:p w14:paraId="7322CD5F" w14:textId="77777777" w:rsidR="007C4061" w:rsidRPr="00533C32" w:rsidRDefault="007C4061" w:rsidP="007C4061">
      <w:pPr>
        <w:pStyle w:val="PL"/>
        <w:rPr>
          <w:lang w:eastAsia="zh-CN"/>
        </w:rPr>
      </w:pPr>
      <w:r w:rsidRPr="00533C32">
        <w:t xml:space="preserve">          description: Upon success, an empty response body shall be returned</w:t>
      </w:r>
    </w:p>
    <w:p w14:paraId="192DBD0F" w14:textId="77777777" w:rsidR="007C4061" w:rsidRPr="00533C32" w:rsidRDefault="007C4061" w:rsidP="007C4061">
      <w:pPr>
        <w:pStyle w:val="PL"/>
      </w:pPr>
      <w:r w:rsidRPr="00533C32">
        <w:t xml:space="preserve">        '404':</w:t>
      </w:r>
    </w:p>
    <w:p w14:paraId="0ABAB28F" w14:textId="77777777" w:rsidR="007C4061" w:rsidRPr="00533C32" w:rsidRDefault="007C4061" w:rsidP="007C4061">
      <w:pPr>
        <w:pStyle w:val="PL"/>
      </w:pPr>
      <w:r w:rsidRPr="00533C32">
        <w:t xml:space="preserve">          description: update of non-existing resource is rejected</w:t>
      </w:r>
    </w:p>
    <w:p w14:paraId="3760BDB7" w14:textId="77777777" w:rsidR="007C4061" w:rsidRPr="00533C32" w:rsidRDefault="007C4061" w:rsidP="007C4061">
      <w:pPr>
        <w:pStyle w:val="PL"/>
      </w:pPr>
      <w:r w:rsidRPr="00533C32">
        <w:t xml:space="preserve">          content:</w:t>
      </w:r>
    </w:p>
    <w:p w14:paraId="155ADDF0" w14:textId="77777777" w:rsidR="007C4061" w:rsidRPr="00533C32" w:rsidRDefault="007C4061" w:rsidP="007C4061">
      <w:pPr>
        <w:pStyle w:val="PL"/>
      </w:pPr>
      <w:r w:rsidRPr="00533C32">
        <w:t xml:space="preserve">            application/problem+json:</w:t>
      </w:r>
    </w:p>
    <w:p w14:paraId="5A010C77" w14:textId="77777777" w:rsidR="007C4061" w:rsidRPr="00533C32" w:rsidRDefault="007C4061" w:rsidP="007C4061">
      <w:pPr>
        <w:pStyle w:val="PL"/>
      </w:pPr>
      <w:r w:rsidRPr="00533C32">
        <w:t xml:space="preserve">              schema:</w:t>
      </w:r>
    </w:p>
    <w:p w14:paraId="7548079F" w14:textId="77777777" w:rsidR="007C4061" w:rsidRPr="00533C32" w:rsidRDefault="007C4061" w:rsidP="007C4061">
      <w:pPr>
        <w:pStyle w:val="PL"/>
        <w:rPr>
          <w:lang w:eastAsia="zh-CN"/>
        </w:rPr>
      </w:pPr>
      <w:r w:rsidRPr="00533C32">
        <w:t xml:space="preserve">                $ref: 'TS29571_CommonData.yaml#/components/schemas/ProblemDetails'</w:t>
      </w:r>
    </w:p>
    <w:p w14:paraId="67594928" w14:textId="77777777" w:rsidR="007C4061" w:rsidRDefault="007C4061" w:rsidP="007C4061">
      <w:pPr>
        <w:pStyle w:val="PL"/>
        <w:rPr>
          <w:lang w:eastAsia="zh-CN"/>
        </w:rPr>
      </w:pPr>
      <w:r w:rsidRPr="00533C32">
        <w:t xml:space="preserve">        default:</w:t>
      </w:r>
    </w:p>
    <w:p w14:paraId="6758810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95B19A0" w14:textId="77777777" w:rsidR="00810BBA" w:rsidRDefault="00810BBA" w:rsidP="007C4061">
      <w:pPr>
        <w:pStyle w:val="PL"/>
        <w:rPr>
          <w:lang w:eastAsia="zh-CN"/>
        </w:rPr>
      </w:pPr>
    </w:p>
    <w:p w14:paraId="46F2E36B" w14:textId="77777777" w:rsidR="007C4061" w:rsidRPr="00533C32" w:rsidRDefault="007C4061" w:rsidP="007C4061">
      <w:pPr>
        <w:pStyle w:val="PL"/>
      </w:pPr>
      <w:r w:rsidRPr="00533C32">
        <w:t xml:space="preserve">    delete:</w:t>
      </w:r>
    </w:p>
    <w:p w14:paraId="6F0B66F8" w14:textId="77777777" w:rsidR="007C4061" w:rsidRPr="00533C32" w:rsidRDefault="007C4061" w:rsidP="007C4061">
      <w:pPr>
        <w:pStyle w:val="PL"/>
      </w:pPr>
      <w:r w:rsidRPr="00533C32">
        <w:t xml:space="preserve">      summary: Deletes a sdmsubscriptions</w:t>
      </w:r>
    </w:p>
    <w:p w14:paraId="237A35E7" w14:textId="77777777" w:rsidR="007C4061" w:rsidRPr="00533C32" w:rsidRDefault="007C4061" w:rsidP="007C4061">
      <w:pPr>
        <w:pStyle w:val="PL"/>
      </w:pPr>
      <w:r w:rsidRPr="00533C32">
        <w:t xml:space="preserve">      operationId: RemovesdmSubscriptions</w:t>
      </w:r>
    </w:p>
    <w:p w14:paraId="2272917F" w14:textId="77777777" w:rsidR="007C4061" w:rsidRPr="00533C32" w:rsidRDefault="007C4061" w:rsidP="007C4061">
      <w:pPr>
        <w:pStyle w:val="PL"/>
      </w:pPr>
      <w:r w:rsidRPr="00533C32">
        <w:t xml:space="preserve">      tags:</w:t>
      </w:r>
    </w:p>
    <w:p w14:paraId="20447FEB" w14:textId="77777777" w:rsidR="007C4061" w:rsidRDefault="007C4061" w:rsidP="007C4061">
      <w:pPr>
        <w:pStyle w:val="PL"/>
        <w:rPr>
          <w:lang w:eastAsia="zh-CN"/>
        </w:rPr>
      </w:pPr>
      <w:r w:rsidRPr="00533C32">
        <w:t xml:space="preserve">        - SDM Subscription (Document)</w:t>
      </w:r>
    </w:p>
    <w:p w14:paraId="7EEC187C" w14:textId="77777777" w:rsidR="006C7675" w:rsidRDefault="006C7675" w:rsidP="006C7675">
      <w:pPr>
        <w:pStyle w:val="PL"/>
      </w:pPr>
      <w:r>
        <w:t xml:space="preserve">      security:</w:t>
      </w:r>
    </w:p>
    <w:p w14:paraId="42743D24" w14:textId="77777777" w:rsidR="006C7675" w:rsidRDefault="006C7675" w:rsidP="006C7675">
      <w:pPr>
        <w:pStyle w:val="PL"/>
      </w:pPr>
      <w:r>
        <w:t xml:space="preserve">        - {}</w:t>
      </w:r>
    </w:p>
    <w:p w14:paraId="005A5DBB" w14:textId="77777777" w:rsidR="006C7675" w:rsidRDefault="006C7675" w:rsidP="006C7675">
      <w:pPr>
        <w:pStyle w:val="PL"/>
      </w:pPr>
      <w:r>
        <w:t xml:space="preserve">        - oAuth2ClientCredentials:</w:t>
      </w:r>
    </w:p>
    <w:p w14:paraId="25CA85A2" w14:textId="77777777" w:rsidR="006C7675" w:rsidRDefault="006C7675" w:rsidP="006C7675">
      <w:pPr>
        <w:pStyle w:val="PL"/>
      </w:pPr>
      <w:r>
        <w:t xml:space="preserve">          - nudr-dr</w:t>
      </w:r>
    </w:p>
    <w:p w14:paraId="65756241" w14:textId="77777777" w:rsidR="006C7675" w:rsidRDefault="006C7675" w:rsidP="006C7675">
      <w:pPr>
        <w:pStyle w:val="PL"/>
      </w:pPr>
      <w:r>
        <w:t xml:space="preserve">        - oAuth2ClientCredentials:</w:t>
      </w:r>
    </w:p>
    <w:p w14:paraId="63474E00" w14:textId="77777777" w:rsidR="006C7675" w:rsidRDefault="006C7675" w:rsidP="006C7675">
      <w:pPr>
        <w:pStyle w:val="PL"/>
      </w:pPr>
      <w:r>
        <w:t xml:space="preserve">          - nudr-dr</w:t>
      </w:r>
    </w:p>
    <w:p w14:paraId="41882F8A" w14:textId="77777777" w:rsidR="006C7675" w:rsidRPr="00533C32" w:rsidRDefault="006C7675" w:rsidP="006C7675">
      <w:pPr>
        <w:pStyle w:val="PL"/>
        <w:rPr>
          <w:lang w:eastAsia="zh-CN"/>
        </w:rPr>
      </w:pPr>
      <w:r>
        <w:t xml:space="preserve">          - nudr-dr:subscription-data</w:t>
      </w:r>
    </w:p>
    <w:p w14:paraId="20949D4C" w14:textId="77777777" w:rsidR="007C4061" w:rsidRPr="00533C32" w:rsidRDefault="007C4061" w:rsidP="007C4061">
      <w:pPr>
        <w:pStyle w:val="PL"/>
      </w:pPr>
      <w:r w:rsidRPr="00533C32">
        <w:t xml:space="preserve">      parameters:</w:t>
      </w:r>
    </w:p>
    <w:p w14:paraId="00633020" w14:textId="77777777" w:rsidR="007C4061" w:rsidRPr="00533C32" w:rsidRDefault="007C4061" w:rsidP="007C4061">
      <w:pPr>
        <w:pStyle w:val="PL"/>
      </w:pPr>
      <w:r w:rsidRPr="00533C32">
        <w:t xml:space="preserve">        - name: ueId</w:t>
      </w:r>
    </w:p>
    <w:p w14:paraId="7839E1FC" w14:textId="77777777" w:rsidR="007C4061" w:rsidRPr="00533C32" w:rsidRDefault="007C4061" w:rsidP="007C4061">
      <w:pPr>
        <w:pStyle w:val="PL"/>
      </w:pPr>
      <w:r w:rsidRPr="00533C32">
        <w:t xml:space="preserve">          in: path</w:t>
      </w:r>
    </w:p>
    <w:p w14:paraId="5F9F80C0" w14:textId="77777777" w:rsidR="007C4061" w:rsidRPr="00533C32" w:rsidRDefault="007C4061" w:rsidP="007C4061">
      <w:pPr>
        <w:pStyle w:val="PL"/>
      </w:pPr>
      <w:r w:rsidRPr="00533C32">
        <w:t xml:space="preserve">          required: true</w:t>
      </w:r>
    </w:p>
    <w:p w14:paraId="051B25E3" w14:textId="77777777" w:rsidR="007C4061" w:rsidRPr="00533C32" w:rsidRDefault="007C4061" w:rsidP="007C4061">
      <w:pPr>
        <w:pStyle w:val="PL"/>
      </w:pPr>
      <w:r w:rsidRPr="00533C32">
        <w:t xml:space="preserve">          schema:</w:t>
      </w:r>
    </w:p>
    <w:p w14:paraId="7D892AA9" w14:textId="77777777" w:rsidR="007C4061" w:rsidRPr="00533C32" w:rsidRDefault="007C4061" w:rsidP="007C4061">
      <w:pPr>
        <w:pStyle w:val="PL"/>
      </w:pPr>
      <w:r w:rsidRPr="00533C32">
        <w:t xml:space="preserve">            $ref: 'TS29571_CommonData.yaml#/components/schemas/VarUeId'</w:t>
      </w:r>
    </w:p>
    <w:p w14:paraId="12369440" w14:textId="77777777" w:rsidR="007C4061" w:rsidRPr="00533C32" w:rsidRDefault="007C4061" w:rsidP="007C4061">
      <w:pPr>
        <w:pStyle w:val="PL"/>
      </w:pPr>
      <w:r w:rsidRPr="00533C32">
        <w:t xml:space="preserve">        - name: subsId</w:t>
      </w:r>
    </w:p>
    <w:p w14:paraId="52E222A8" w14:textId="77777777" w:rsidR="007C4061" w:rsidRPr="00533C32" w:rsidRDefault="007C4061" w:rsidP="007C4061">
      <w:pPr>
        <w:pStyle w:val="PL"/>
      </w:pPr>
      <w:r w:rsidRPr="00533C32">
        <w:t xml:space="preserve">          in: path</w:t>
      </w:r>
    </w:p>
    <w:p w14:paraId="485864D7" w14:textId="77777777" w:rsidR="007C4061" w:rsidRPr="00533C32" w:rsidRDefault="007C4061" w:rsidP="007C4061">
      <w:pPr>
        <w:pStyle w:val="PL"/>
      </w:pPr>
      <w:r w:rsidRPr="00533C32">
        <w:t xml:space="preserve">          required: true</w:t>
      </w:r>
    </w:p>
    <w:p w14:paraId="022175D5" w14:textId="77777777" w:rsidR="007C4061" w:rsidRPr="00533C32" w:rsidRDefault="007C4061" w:rsidP="007C4061">
      <w:pPr>
        <w:pStyle w:val="PL"/>
      </w:pPr>
      <w:r w:rsidRPr="00533C32">
        <w:t xml:space="preserve">          description: Unique ID of the subscription to remove</w:t>
      </w:r>
    </w:p>
    <w:p w14:paraId="58B22B2B" w14:textId="77777777" w:rsidR="007C4061" w:rsidRPr="00533C32" w:rsidRDefault="007C4061" w:rsidP="007C4061">
      <w:pPr>
        <w:pStyle w:val="PL"/>
      </w:pPr>
      <w:r w:rsidRPr="00533C32">
        <w:t xml:space="preserve">          schema:</w:t>
      </w:r>
    </w:p>
    <w:p w14:paraId="462EF2B4" w14:textId="77777777" w:rsidR="007C4061" w:rsidRPr="00533C32" w:rsidRDefault="007C4061" w:rsidP="007C4061">
      <w:pPr>
        <w:pStyle w:val="PL"/>
      </w:pPr>
      <w:r w:rsidRPr="00533C32">
        <w:t xml:space="preserve">            type: string</w:t>
      </w:r>
    </w:p>
    <w:p w14:paraId="1221CB52" w14:textId="77777777" w:rsidR="007C4061" w:rsidRPr="00533C32" w:rsidRDefault="007C4061" w:rsidP="007C4061">
      <w:pPr>
        <w:pStyle w:val="PL"/>
      </w:pPr>
      <w:r w:rsidRPr="00533C32">
        <w:t xml:space="preserve">      responses:</w:t>
      </w:r>
    </w:p>
    <w:p w14:paraId="3581B9CB" w14:textId="77777777" w:rsidR="007C4061" w:rsidRPr="00533C32" w:rsidRDefault="007C4061" w:rsidP="007C4061">
      <w:pPr>
        <w:pStyle w:val="PL"/>
      </w:pPr>
      <w:r w:rsidRPr="00533C32">
        <w:t xml:space="preserve">        '204':</w:t>
      </w:r>
    </w:p>
    <w:p w14:paraId="4CC172A4" w14:textId="77777777" w:rsidR="007C4061" w:rsidRPr="00533C32" w:rsidRDefault="007C4061" w:rsidP="007C4061">
      <w:pPr>
        <w:pStyle w:val="PL"/>
        <w:rPr>
          <w:lang w:eastAsia="zh-CN"/>
        </w:rPr>
      </w:pPr>
      <w:r w:rsidRPr="00533C32">
        <w:t xml:space="preserve">          description: Expected response to a successful subscription removal</w:t>
      </w:r>
    </w:p>
    <w:p w14:paraId="3457EBE0"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2C00B23D"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1C29B0A" w14:textId="77777777" w:rsidR="00810BBA" w:rsidRPr="00533C32" w:rsidRDefault="00810BBA" w:rsidP="00810BBA">
      <w:pPr>
        <w:pStyle w:val="PL"/>
      </w:pPr>
      <w:r w:rsidRPr="00533C32">
        <w:t xml:space="preserve">        default:</w:t>
      </w:r>
    </w:p>
    <w:p w14:paraId="11C2900C"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01CE5C9" w14:textId="77777777" w:rsidR="007C4061" w:rsidRPr="00533C32" w:rsidRDefault="007C4061" w:rsidP="007C4061">
      <w:pPr>
        <w:pStyle w:val="PL"/>
        <w:rPr>
          <w:lang w:eastAsia="zh-CN"/>
        </w:rPr>
      </w:pPr>
    </w:p>
    <w:p w14:paraId="1FA85086" w14:textId="77777777" w:rsidR="007C4061" w:rsidRPr="00533C32" w:rsidRDefault="007C4061" w:rsidP="007C4061">
      <w:pPr>
        <w:pStyle w:val="PL"/>
      </w:pPr>
      <w:r w:rsidRPr="00533C32">
        <w:t xml:space="preserve">    patch:</w:t>
      </w:r>
    </w:p>
    <w:p w14:paraId="1725EBF0" w14:textId="77777777" w:rsidR="007C4061" w:rsidRPr="00533C32" w:rsidRDefault="007C4061" w:rsidP="007C4061">
      <w:pPr>
        <w:pStyle w:val="PL"/>
      </w:pPr>
      <w:r w:rsidRPr="00533C32">
        <w:t xml:space="preserve">      summary: Modify an individual sdm subscription</w:t>
      </w:r>
    </w:p>
    <w:p w14:paraId="24D92610" w14:textId="77777777" w:rsidR="007C4061" w:rsidRPr="00533C32" w:rsidRDefault="007C4061" w:rsidP="007C4061">
      <w:pPr>
        <w:pStyle w:val="PL"/>
      </w:pPr>
      <w:r w:rsidRPr="00533C32">
        <w:t xml:space="preserve">      operationId: ModifysdmSubscription</w:t>
      </w:r>
    </w:p>
    <w:p w14:paraId="3995FF6A" w14:textId="77777777" w:rsidR="007C4061" w:rsidRPr="00533C32" w:rsidRDefault="007C4061" w:rsidP="007C4061">
      <w:pPr>
        <w:pStyle w:val="PL"/>
      </w:pPr>
      <w:r w:rsidRPr="00533C32">
        <w:t xml:space="preserve">      tags:</w:t>
      </w:r>
    </w:p>
    <w:p w14:paraId="4A7469E9" w14:textId="77777777" w:rsidR="007C4061" w:rsidRDefault="007C4061" w:rsidP="007C4061">
      <w:pPr>
        <w:pStyle w:val="PL"/>
        <w:rPr>
          <w:lang w:eastAsia="zh-CN"/>
        </w:rPr>
      </w:pPr>
      <w:r w:rsidRPr="00533C32">
        <w:t xml:space="preserve">        - SDM Subscription (Document)</w:t>
      </w:r>
    </w:p>
    <w:p w14:paraId="6F0FF8C4" w14:textId="77777777" w:rsidR="006C7675" w:rsidRDefault="006C7675" w:rsidP="006C7675">
      <w:pPr>
        <w:pStyle w:val="PL"/>
      </w:pPr>
      <w:r>
        <w:t xml:space="preserve">      security:</w:t>
      </w:r>
    </w:p>
    <w:p w14:paraId="52C77156" w14:textId="77777777" w:rsidR="006C7675" w:rsidRDefault="006C7675" w:rsidP="006C7675">
      <w:pPr>
        <w:pStyle w:val="PL"/>
      </w:pPr>
      <w:r>
        <w:t xml:space="preserve">        - {}</w:t>
      </w:r>
    </w:p>
    <w:p w14:paraId="4853CD14" w14:textId="77777777" w:rsidR="006C7675" w:rsidRDefault="006C7675" w:rsidP="006C7675">
      <w:pPr>
        <w:pStyle w:val="PL"/>
      </w:pPr>
      <w:r>
        <w:t xml:space="preserve">        - oAuth2ClientCredentials:</w:t>
      </w:r>
    </w:p>
    <w:p w14:paraId="51EF5420" w14:textId="77777777" w:rsidR="006C7675" w:rsidRDefault="006C7675" w:rsidP="006C7675">
      <w:pPr>
        <w:pStyle w:val="PL"/>
      </w:pPr>
      <w:r>
        <w:t xml:space="preserve">          - nudr-dr</w:t>
      </w:r>
    </w:p>
    <w:p w14:paraId="657B43FD" w14:textId="77777777" w:rsidR="006C7675" w:rsidRDefault="006C7675" w:rsidP="006C7675">
      <w:pPr>
        <w:pStyle w:val="PL"/>
      </w:pPr>
      <w:r>
        <w:t xml:space="preserve">        - oAuth2ClientCredentials:</w:t>
      </w:r>
    </w:p>
    <w:p w14:paraId="44EC1E1F" w14:textId="77777777" w:rsidR="006C7675" w:rsidRDefault="006C7675" w:rsidP="006C7675">
      <w:pPr>
        <w:pStyle w:val="PL"/>
      </w:pPr>
      <w:r>
        <w:t xml:space="preserve">          - nudr-dr</w:t>
      </w:r>
    </w:p>
    <w:p w14:paraId="314C639A" w14:textId="77777777" w:rsidR="006C7675" w:rsidRPr="00533C32" w:rsidRDefault="006C7675" w:rsidP="006C7675">
      <w:pPr>
        <w:pStyle w:val="PL"/>
        <w:rPr>
          <w:lang w:eastAsia="zh-CN"/>
        </w:rPr>
      </w:pPr>
      <w:r>
        <w:t xml:space="preserve">          - nudr-dr:subscription-data</w:t>
      </w:r>
    </w:p>
    <w:p w14:paraId="5A95EAB4" w14:textId="77777777" w:rsidR="007C4061" w:rsidRPr="00533C32" w:rsidRDefault="007C4061" w:rsidP="007C4061">
      <w:pPr>
        <w:pStyle w:val="PL"/>
      </w:pPr>
      <w:r w:rsidRPr="00533C32">
        <w:t xml:space="preserve">      parameters:</w:t>
      </w:r>
    </w:p>
    <w:p w14:paraId="4459DA7A" w14:textId="77777777" w:rsidR="007C4061" w:rsidRPr="00533C32" w:rsidRDefault="007C4061" w:rsidP="007C4061">
      <w:pPr>
        <w:pStyle w:val="PL"/>
      </w:pPr>
      <w:r w:rsidRPr="00533C32">
        <w:t xml:space="preserve">        - name: ueId</w:t>
      </w:r>
    </w:p>
    <w:p w14:paraId="461F410D" w14:textId="77777777" w:rsidR="007C4061" w:rsidRPr="00533C32" w:rsidRDefault="007C4061" w:rsidP="007C4061">
      <w:pPr>
        <w:pStyle w:val="PL"/>
      </w:pPr>
      <w:r w:rsidRPr="00533C32">
        <w:t xml:space="preserve">          in: path</w:t>
      </w:r>
    </w:p>
    <w:p w14:paraId="380F7B8C" w14:textId="77777777" w:rsidR="007C4061" w:rsidRPr="00533C32" w:rsidRDefault="007C4061" w:rsidP="007C4061">
      <w:pPr>
        <w:pStyle w:val="PL"/>
      </w:pPr>
      <w:r w:rsidRPr="00533C32">
        <w:t xml:space="preserve">          description: UE id</w:t>
      </w:r>
    </w:p>
    <w:p w14:paraId="45036BF2" w14:textId="77777777" w:rsidR="007C4061" w:rsidRPr="00533C32" w:rsidRDefault="007C4061" w:rsidP="007C4061">
      <w:pPr>
        <w:pStyle w:val="PL"/>
      </w:pPr>
      <w:r w:rsidRPr="00533C32">
        <w:t xml:space="preserve">          required: true</w:t>
      </w:r>
    </w:p>
    <w:p w14:paraId="2F5104B2" w14:textId="77777777" w:rsidR="007C4061" w:rsidRPr="00533C32" w:rsidRDefault="007C4061" w:rsidP="007C4061">
      <w:pPr>
        <w:pStyle w:val="PL"/>
      </w:pPr>
      <w:r w:rsidRPr="00533C32">
        <w:t xml:space="preserve">          schema:</w:t>
      </w:r>
    </w:p>
    <w:p w14:paraId="522DFC13" w14:textId="77777777" w:rsidR="007C4061" w:rsidRPr="00533C32" w:rsidRDefault="007C4061" w:rsidP="007C4061">
      <w:pPr>
        <w:pStyle w:val="PL"/>
      </w:pPr>
      <w:r w:rsidRPr="00533C32">
        <w:t xml:space="preserve">            $ref: 'TS29571_CommonData.yaml#/components/schemas/VarUeId'</w:t>
      </w:r>
    </w:p>
    <w:p w14:paraId="492C55D2" w14:textId="77777777" w:rsidR="007C4061" w:rsidRPr="00533C32" w:rsidRDefault="007C4061" w:rsidP="007C4061">
      <w:pPr>
        <w:pStyle w:val="PL"/>
      </w:pPr>
      <w:r w:rsidRPr="00533C32">
        <w:t xml:space="preserve">        - name: subsId</w:t>
      </w:r>
    </w:p>
    <w:p w14:paraId="44E528DD" w14:textId="77777777" w:rsidR="007C4061" w:rsidRPr="00533C32" w:rsidRDefault="007C4061" w:rsidP="007C4061">
      <w:pPr>
        <w:pStyle w:val="PL"/>
      </w:pPr>
      <w:r w:rsidRPr="00533C32">
        <w:t xml:space="preserve">          in: path</w:t>
      </w:r>
    </w:p>
    <w:p w14:paraId="265D7C61" w14:textId="77777777" w:rsidR="007C4061" w:rsidRPr="00533C32" w:rsidRDefault="007C4061" w:rsidP="007C4061">
      <w:pPr>
        <w:pStyle w:val="PL"/>
      </w:pPr>
      <w:r w:rsidRPr="00533C32">
        <w:t xml:space="preserve">          required: true</w:t>
      </w:r>
    </w:p>
    <w:p w14:paraId="6B7963C3" w14:textId="77777777" w:rsidR="007C4061" w:rsidRPr="00533C32" w:rsidRDefault="007C4061" w:rsidP="007C4061">
      <w:pPr>
        <w:pStyle w:val="PL"/>
      </w:pPr>
      <w:r w:rsidRPr="00533C32">
        <w:t xml:space="preserve">          schema:</w:t>
      </w:r>
    </w:p>
    <w:p w14:paraId="2AF51778" w14:textId="77777777" w:rsidR="007C4061" w:rsidRDefault="007C4061" w:rsidP="007C4061">
      <w:pPr>
        <w:pStyle w:val="PL"/>
        <w:rPr>
          <w:lang w:eastAsia="zh-CN"/>
        </w:rPr>
      </w:pPr>
      <w:r w:rsidRPr="00533C32">
        <w:t xml:space="preserve">            type: string</w:t>
      </w:r>
    </w:p>
    <w:p w14:paraId="1792122A" w14:textId="77777777" w:rsidR="007C4061" w:rsidRPr="002857AD" w:rsidRDefault="007C4061" w:rsidP="007C4061">
      <w:pPr>
        <w:pStyle w:val="PL"/>
      </w:pPr>
      <w:r w:rsidRPr="002857AD">
        <w:t xml:space="preserve">        - name: supported-features</w:t>
      </w:r>
    </w:p>
    <w:p w14:paraId="59CF983E" w14:textId="77777777" w:rsidR="007C4061" w:rsidRPr="002857AD" w:rsidRDefault="007C4061" w:rsidP="007C4061">
      <w:pPr>
        <w:pStyle w:val="PL"/>
      </w:pPr>
      <w:r w:rsidRPr="002857AD">
        <w:t xml:space="preserve">          in: query</w:t>
      </w:r>
    </w:p>
    <w:p w14:paraId="0C106B34" w14:textId="77777777" w:rsidR="007C4061" w:rsidRPr="002857AD" w:rsidRDefault="007C4061" w:rsidP="007C4061">
      <w:pPr>
        <w:pStyle w:val="PL"/>
      </w:pPr>
      <w:r w:rsidRPr="002857AD">
        <w:lastRenderedPageBreak/>
        <w:t xml:space="preserve">          description: Features required to be supported by the target NF</w:t>
      </w:r>
    </w:p>
    <w:p w14:paraId="6CED53D9" w14:textId="77777777" w:rsidR="007C4061" w:rsidRPr="002857AD" w:rsidRDefault="007C4061" w:rsidP="007C4061">
      <w:pPr>
        <w:pStyle w:val="PL"/>
      </w:pPr>
      <w:r w:rsidRPr="002857AD">
        <w:t xml:space="preserve">          schema:</w:t>
      </w:r>
    </w:p>
    <w:p w14:paraId="67B6A13E" w14:textId="77777777" w:rsidR="007C4061" w:rsidRPr="00533C32" w:rsidRDefault="007C4061" w:rsidP="007C4061">
      <w:pPr>
        <w:pStyle w:val="PL"/>
        <w:rPr>
          <w:lang w:eastAsia="zh-CN"/>
        </w:rPr>
      </w:pPr>
      <w:r w:rsidRPr="002857AD">
        <w:t xml:space="preserve">            $ref: 'TS29571_CommonData.yaml#/components/schemas/SupportedFeatures'</w:t>
      </w:r>
    </w:p>
    <w:p w14:paraId="6454B9A3" w14:textId="77777777" w:rsidR="007C4061" w:rsidRPr="00533C32" w:rsidRDefault="007C4061" w:rsidP="007C4061">
      <w:pPr>
        <w:pStyle w:val="PL"/>
      </w:pPr>
      <w:r w:rsidRPr="00533C32">
        <w:t xml:space="preserve">      requestBody:</w:t>
      </w:r>
    </w:p>
    <w:p w14:paraId="2162948F" w14:textId="77777777" w:rsidR="007C4061" w:rsidRPr="00533C32" w:rsidRDefault="007C4061" w:rsidP="007C4061">
      <w:pPr>
        <w:pStyle w:val="PL"/>
      </w:pPr>
      <w:r w:rsidRPr="00533C32">
        <w:t xml:space="preserve">        content:</w:t>
      </w:r>
    </w:p>
    <w:p w14:paraId="5DE9EC77" w14:textId="77777777" w:rsidR="007C4061" w:rsidRPr="00533C32" w:rsidRDefault="007C4061" w:rsidP="007C4061">
      <w:pPr>
        <w:pStyle w:val="PL"/>
      </w:pPr>
      <w:r w:rsidRPr="00533C32">
        <w:t xml:space="preserve">          application/json-patch+json:</w:t>
      </w:r>
    </w:p>
    <w:p w14:paraId="72218C1C" w14:textId="77777777" w:rsidR="007C4061" w:rsidRPr="00533C32" w:rsidRDefault="007C4061" w:rsidP="007C4061">
      <w:pPr>
        <w:pStyle w:val="PL"/>
      </w:pPr>
      <w:r w:rsidRPr="00533C32">
        <w:t xml:space="preserve">            schema:</w:t>
      </w:r>
    </w:p>
    <w:p w14:paraId="0C090A2F" w14:textId="77777777" w:rsidR="007C4061" w:rsidRPr="00533C32" w:rsidRDefault="007C4061" w:rsidP="007C4061">
      <w:pPr>
        <w:pStyle w:val="PL"/>
      </w:pPr>
      <w:r w:rsidRPr="00533C32">
        <w:t xml:space="preserve">              type: array</w:t>
      </w:r>
    </w:p>
    <w:p w14:paraId="51D851DD" w14:textId="77777777" w:rsidR="007C4061" w:rsidRPr="00533C32" w:rsidRDefault="007C4061" w:rsidP="007C4061">
      <w:pPr>
        <w:pStyle w:val="PL"/>
      </w:pPr>
      <w:r w:rsidRPr="00533C32">
        <w:t xml:space="preserve">              items:</w:t>
      </w:r>
    </w:p>
    <w:p w14:paraId="72C96C3D" w14:textId="77777777" w:rsidR="007C4061" w:rsidRPr="00533C32" w:rsidRDefault="007C4061" w:rsidP="007C4061">
      <w:pPr>
        <w:pStyle w:val="PL"/>
      </w:pPr>
      <w:r w:rsidRPr="00533C32">
        <w:t xml:space="preserve">                $ref: 'TS29571_CommonData.yaml#/components/schemas/PatchItem'</w:t>
      </w:r>
    </w:p>
    <w:p w14:paraId="344A6203" w14:textId="77777777" w:rsidR="007C4061" w:rsidRPr="00533C32" w:rsidRDefault="007C4061" w:rsidP="007C4061">
      <w:pPr>
        <w:pStyle w:val="PL"/>
      </w:pPr>
      <w:r w:rsidRPr="00533C32">
        <w:t xml:space="preserve">              minItems: 1</w:t>
      </w:r>
    </w:p>
    <w:p w14:paraId="249EDEB0" w14:textId="77777777" w:rsidR="007C4061" w:rsidRPr="00533C32" w:rsidRDefault="007C4061" w:rsidP="007C4061">
      <w:pPr>
        <w:pStyle w:val="PL"/>
      </w:pPr>
      <w:r w:rsidRPr="00533C32">
        <w:t xml:space="preserve">        required: true</w:t>
      </w:r>
    </w:p>
    <w:p w14:paraId="7DD1D85B" w14:textId="77777777" w:rsidR="007C4061" w:rsidRPr="00533C32" w:rsidRDefault="007C4061" w:rsidP="007C4061">
      <w:pPr>
        <w:pStyle w:val="PL"/>
      </w:pPr>
      <w:r w:rsidRPr="00533C32">
        <w:t xml:space="preserve">      responses:</w:t>
      </w:r>
    </w:p>
    <w:p w14:paraId="766613C4" w14:textId="77777777" w:rsidR="007C4061" w:rsidRPr="00533C32" w:rsidRDefault="007C4061" w:rsidP="007C4061">
      <w:pPr>
        <w:pStyle w:val="PL"/>
      </w:pPr>
      <w:r w:rsidRPr="00533C32">
        <w:t xml:space="preserve">        '204':</w:t>
      </w:r>
    </w:p>
    <w:p w14:paraId="45113805" w14:textId="77777777" w:rsidR="007C4061" w:rsidRPr="00533C32" w:rsidRDefault="007C4061" w:rsidP="007C4061">
      <w:pPr>
        <w:pStyle w:val="PL"/>
      </w:pPr>
      <w:r w:rsidRPr="00533C32">
        <w:t xml:space="preserve">          description: Successful response</w:t>
      </w:r>
    </w:p>
    <w:p w14:paraId="409EEE5C" w14:textId="77777777" w:rsidR="007C4061" w:rsidRDefault="007C4061" w:rsidP="007C4061">
      <w:pPr>
        <w:pStyle w:val="PL"/>
        <w:rPr>
          <w:lang w:eastAsia="zh-CN"/>
        </w:rPr>
      </w:pPr>
      <w:r>
        <w:rPr>
          <w:rFonts w:hint="eastAsia"/>
          <w:lang w:eastAsia="zh-CN"/>
        </w:rPr>
        <w:t xml:space="preserve">        '200':</w:t>
      </w:r>
    </w:p>
    <w:p w14:paraId="2C2B1165" w14:textId="77777777" w:rsidR="007C4061" w:rsidRPr="000B71E3" w:rsidRDefault="007C4061" w:rsidP="007C4061">
      <w:pPr>
        <w:pStyle w:val="PL"/>
      </w:pPr>
      <w:r w:rsidRPr="000B71E3">
        <w:t xml:space="preserve">          description: Expected response to a valid request</w:t>
      </w:r>
    </w:p>
    <w:p w14:paraId="0B471E98" w14:textId="77777777" w:rsidR="007C4061" w:rsidRPr="000B71E3" w:rsidRDefault="007C4061" w:rsidP="007C4061">
      <w:pPr>
        <w:pStyle w:val="PL"/>
      </w:pPr>
      <w:r w:rsidRPr="000B71E3">
        <w:t xml:space="preserve">          content:</w:t>
      </w:r>
    </w:p>
    <w:p w14:paraId="426D6AF6" w14:textId="77777777" w:rsidR="007C4061" w:rsidRPr="000B71E3" w:rsidRDefault="007C4061" w:rsidP="007C4061">
      <w:pPr>
        <w:pStyle w:val="PL"/>
      </w:pPr>
      <w:r w:rsidRPr="000B71E3">
        <w:t xml:space="preserve">            application/json:</w:t>
      </w:r>
    </w:p>
    <w:p w14:paraId="7AAD2C9D" w14:textId="77777777" w:rsidR="007C4061" w:rsidRPr="000B71E3" w:rsidRDefault="007C4061" w:rsidP="007C4061">
      <w:pPr>
        <w:pStyle w:val="PL"/>
      </w:pPr>
      <w:r w:rsidRPr="000B71E3">
        <w:t xml:space="preserve">              schema:</w:t>
      </w:r>
    </w:p>
    <w:p w14:paraId="60958DA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4681B01" w14:textId="77777777" w:rsidR="007C4061" w:rsidRPr="00533C32" w:rsidRDefault="007C4061" w:rsidP="007C4061">
      <w:pPr>
        <w:pStyle w:val="PL"/>
      </w:pPr>
      <w:r w:rsidRPr="00533C32">
        <w:t xml:space="preserve">        '403':</w:t>
      </w:r>
    </w:p>
    <w:p w14:paraId="08E0DF51" w14:textId="77777777" w:rsidR="007C4061" w:rsidRPr="00533C32" w:rsidRDefault="007C4061" w:rsidP="006352FE">
      <w:pPr>
        <w:pStyle w:val="PL"/>
        <w:outlineLvl w:val="0"/>
      </w:pPr>
      <w:r w:rsidRPr="00533C32">
        <w:t xml:space="preserve">          $ref: 'TS29571_CommonData.yaml#/components/responses/403'</w:t>
      </w:r>
    </w:p>
    <w:p w14:paraId="35E3D3C2" w14:textId="77777777" w:rsidR="007C4061" w:rsidRPr="00533C32" w:rsidRDefault="007C4061" w:rsidP="007C4061">
      <w:pPr>
        <w:pStyle w:val="PL"/>
      </w:pPr>
      <w:r w:rsidRPr="00533C32">
        <w:t xml:space="preserve">        '404':</w:t>
      </w:r>
    </w:p>
    <w:p w14:paraId="003F8F33" w14:textId="77777777" w:rsidR="007C4061" w:rsidRPr="00533C32" w:rsidRDefault="007C4061" w:rsidP="006352FE">
      <w:pPr>
        <w:pStyle w:val="PL"/>
        <w:outlineLvl w:val="0"/>
      </w:pPr>
      <w:r w:rsidRPr="00533C32">
        <w:t xml:space="preserve">          $ref: 'TS29571_CommonData.yaml#/components/responses/404'</w:t>
      </w:r>
    </w:p>
    <w:p w14:paraId="21654336" w14:textId="77777777" w:rsidR="007C4061" w:rsidRDefault="007C4061" w:rsidP="007C4061">
      <w:pPr>
        <w:pStyle w:val="PL"/>
        <w:rPr>
          <w:lang w:eastAsia="zh-CN"/>
        </w:rPr>
      </w:pPr>
      <w:r w:rsidRPr="00533C32">
        <w:t xml:space="preserve">        default:</w:t>
      </w:r>
    </w:p>
    <w:p w14:paraId="44D044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4E0376C" w14:textId="77777777" w:rsidR="007C4061" w:rsidRDefault="007C4061" w:rsidP="007C4061">
      <w:pPr>
        <w:pStyle w:val="PL"/>
        <w:rPr>
          <w:lang w:eastAsia="zh-CN"/>
        </w:rPr>
      </w:pPr>
    </w:p>
    <w:p w14:paraId="28BACCB4" w14:textId="77777777" w:rsidR="007C4061" w:rsidRPr="00533C32" w:rsidRDefault="007C4061" w:rsidP="007C4061">
      <w:pPr>
        <w:pStyle w:val="PL"/>
      </w:pPr>
      <w:r w:rsidRPr="00533C32">
        <w:t xml:space="preserve">    </w:t>
      </w:r>
      <w:r>
        <w:t>get</w:t>
      </w:r>
      <w:r w:rsidRPr="00533C32">
        <w:t>:</w:t>
      </w:r>
    </w:p>
    <w:p w14:paraId="214BDE26"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76961997" w14:textId="77777777" w:rsidR="007C4061" w:rsidRPr="00533C32" w:rsidRDefault="007C4061" w:rsidP="007C4061">
      <w:pPr>
        <w:pStyle w:val="PL"/>
      </w:pPr>
      <w:r w:rsidRPr="00533C32">
        <w:t xml:space="preserve">      operationId: </w:t>
      </w:r>
      <w:r>
        <w:t>Query</w:t>
      </w:r>
      <w:r w:rsidRPr="00533C32">
        <w:t>sdmSubscription</w:t>
      </w:r>
    </w:p>
    <w:p w14:paraId="7760A220" w14:textId="77777777" w:rsidR="007C4061" w:rsidRPr="00533C32" w:rsidRDefault="007C4061" w:rsidP="007C4061">
      <w:pPr>
        <w:pStyle w:val="PL"/>
      </w:pPr>
      <w:r w:rsidRPr="00533C32">
        <w:t xml:space="preserve">      tags:</w:t>
      </w:r>
    </w:p>
    <w:p w14:paraId="51389199" w14:textId="77777777" w:rsidR="007C4061" w:rsidRDefault="007C4061" w:rsidP="007C4061">
      <w:pPr>
        <w:pStyle w:val="PL"/>
        <w:rPr>
          <w:lang w:eastAsia="zh-CN"/>
        </w:rPr>
      </w:pPr>
      <w:r w:rsidRPr="00533C32">
        <w:t xml:space="preserve">        - SDM Subscription (Document)</w:t>
      </w:r>
    </w:p>
    <w:p w14:paraId="02366AAF" w14:textId="77777777" w:rsidR="006C7675" w:rsidRDefault="006C7675" w:rsidP="006C7675">
      <w:pPr>
        <w:pStyle w:val="PL"/>
      </w:pPr>
      <w:r>
        <w:t xml:space="preserve">      security:</w:t>
      </w:r>
    </w:p>
    <w:p w14:paraId="7CA775B7" w14:textId="77777777" w:rsidR="006C7675" w:rsidRDefault="006C7675" w:rsidP="006C7675">
      <w:pPr>
        <w:pStyle w:val="PL"/>
      </w:pPr>
      <w:r>
        <w:t xml:space="preserve">        - {}</w:t>
      </w:r>
    </w:p>
    <w:p w14:paraId="3F5BEBE3" w14:textId="77777777" w:rsidR="006C7675" w:rsidRDefault="006C7675" w:rsidP="006C7675">
      <w:pPr>
        <w:pStyle w:val="PL"/>
      </w:pPr>
      <w:r>
        <w:t xml:space="preserve">        - oAuth2ClientCredentials:</w:t>
      </w:r>
    </w:p>
    <w:p w14:paraId="44753E5A" w14:textId="77777777" w:rsidR="006C7675" w:rsidRDefault="006C7675" w:rsidP="006C7675">
      <w:pPr>
        <w:pStyle w:val="PL"/>
      </w:pPr>
      <w:r>
        <w:t xml:space="preserve">          - nudr-dr</w:t>
      </w:r>
    </w:p>
    <w:p w14:paraId="60E5E932" w14:textId="77777777" w:rsidR="006C7675" w:rsidRDefault="006C7675" w:rsidP="006C7675">
      <w:pPr>
        <w:pStyle w:val="PL"/>
      </w:pPr>
      <w:r>
        <w:t xml:space="preserve">        - oAuth2ClientCredentials:</w:t>
      </w:r>
    </w:p>
    <w:p w14:paraId="6F300F95" w14:textId="77777777" w:rsidR="006C7675" w:rsidRDefault="006C7675" w:rsidP="006C7675">
      <w:pPr>
        <w:pStyle w:val="PL"/>
      </w:pPr>
      <w:r>
        <w:t xml:space="preserve">          - nudr-dr</w:t>
      </w:r>
    </w:p>
    <w:p w14:paraId="21D2C0F7" w14:textId="77777777" w:rsidR="006C7675" w:rsidRPr="00533C32" w:rsidRDefault="006C7675" w:rsidP="006C7675">
      <w:pPr>
        <w:pStyle w:val="PL"/>
        <w:rPr>
          <w:lang w:eastAsia="zh-CN"/>
        </w:rPr>
      </w:pPr>
      <w:r>
        <w:t xml:space="preserve">          - nudr-dr:subscription-data</w:t>
      </w:r>
    </w:p>
    <w:p w14:paraId="2D4184B2" w14:textId="77777777" w:rsidR="007C4061" w:rsidRDefault="007C4061" w:rsidP="007C4061">
      <w:pPr>
        <w:pStyle w:val="PL"/>
      </w:pPr>
      <w:r w:rsidRPr="00533C32">
        <w:t xml:space="preserve">      parameters:</w:t>
      </w:r>
    </w:p>
    <w:p w14:paraId="458C66A6" w14:textId="77777777" w:rsidR="007C4061" w:rsidRPr="00533C32" w:rsidRDefault="007C4061" w:rsidP="007C4061">
      <w:pPr>
        <w:pStyle w:val="PL"/>
      </w:pPr>
      <w:r w:rsidRPr="00533C32">
        <w:t xml:space="preserve">        - name: ueId</w:t>
      </w:r>
    </w:p>
    <w:p w14:paraId="364ABACF" w14:textId="77777777" w:rsidR="007C4061" w:rsidRPr="00533C32" w:rsidRDefault="007C4061" w:rsidP="007C4061">
      <w:pPr>
        <w:pStyle w:val="PL"/>
      </w:pPr>
      <w:r w:rsidRPr="00533C32">
        <w:t xml:space="preserve">          in: path</w:t>
      </w:r>
    </w:p>
    <w:p w14:paraId="6BED5C22" w14:textId="77777777" w:rsidR="007C4061" w:rsidRPr="00533C32" w:rsidRDefault="007C4061" w:rsidP="007C4061">
      <w:pPr>
        <w:pStyle w:val="PL"/>
      </w:pPr>
      <w:r w:rsidRPr="00533C32">
        <w:t xml:space="preserve">          required: true</w:t>
      </w:r>
    </w:p>
    <w:p w14:paraId="0BF46264" w14:textId="77777777" w:rsidR="007C4061" w:rsidRPr="00533C32" w:rsidRDefault="007C4061" w:rsidP="007C4061">
      <w:pPr>
        <w:pStyle w:val="PL"/>
      </w:pPr>
      <w:r w:rsidRPr="00533C32">
        <w:t xml:space="preserve">          schema:</w:t>
      </w:r>
    </w:p>
    <w:p w14:paraId="396F484E" w14:textId="77777777" w:rsidR="007C4061" w:rsidRPr="00533C32" w:rsidRDefault="007C4061" w:rsidP="007C4061">
      <w:pPr>
        <w:pStyle w:val="PL"/>
      </w:pPr>
      <w:r w:rsidRPr="00533C32">
        <w:t xml:space="preserve">            $ref: 'TS29571_CommonData.yaml#/components/schemas/VarUeId'</w:t>
      </w:r>
    </w:p>
    <w:p w14:paraId="7D35B817" w14:textId="77777777" w:rsidR="007C4061" w:rsidRPr="00533C32" w:rsidRDefault="007C4061" w:rsidP="007C4061">
      <w:pPr>
        <w:pStyle w:val="PL"/>
      </w:pPr>
      <w:r w:rsidRPr="00533C32">
        <w:t xml:space="preserve">        - name: subsId</w:t>
      </w:r>
    </w:p>
    <w:p w14:paraId="10E44FCE" w14:textId="77777777" w:rsidR="007C4061" w:rsidRPr="00533C32" w:rsidRDefault="007C4061" w:rsidP="007C4061">
      <w:pPr>
        <w:pStyle w:val="PL"/>
      </w:pPr>
      <w:r w:rsidRPr="00533C32">
        <w:t xml:space="preserve">          in: path</w:t>
      </w:r>
    </w:p>
    <w:p w14:paraId="21D658A5" w14:textId="77777777" w:rsidR="007C4061" w:rsidRPr="00533C32" w:rsidRDefault="007C4061" w:rsidP="007C4061">
      <w:pPr>
        <w:pStyle w:val="PL"/>
      </w:pPr>
      <w:r w:rsidRPr="00533C32">
        <w:t xml:space="preserve">          required: true</w:t>
      </w:r>
    </w:p>
    <w:p w14:paraId="37137E5E" w14:textId="77777777" w:rsidR="007C4061" w:rsidRPr="00533C32" w:rsidRDefault="007C4061" w:rsidP="007C4061">
      <w:pPr>
        <w:pStyle w:val="PL"/>
      </w:pPr>
      <w:r w:rsidRPr="00533C32">
        <w:t xml:space="preserve">          description: Uniq</w:t>
      </w:r>
      <w:r>
        <w:t>ue ID of the subscription to retrieve</w:t>
      </w:r>
    </w:p>
    <w:p w14:paraId="01E3C07B" w14:textId="77777777" w:rsidR="007C4061" w:rsidRPr="00533C32" w:rsidRDefault="007C4061" w:rsidP="007C4061">
      <w:pPr>
        <w:pStyle w:val="PL"/>
      </w:pPr>
      <w:r w:rsidRPr="00533C32">
        <w:t xml:space="preserve">          schema:</w:t>
      </w:r>
    </w:p>
    <w:p w14:paraId="195BEA7B" w14:textId="77777777" w:rsidR="007C4061" w:rsidRPr="00533C32" w:rsidRDefault="007C4061" w:rsidP="007C4061">
      <w:pPr>
        <w:pStyle w:val="PL"/>
      </w:pPr>
      <w:r w:rsidRPr="00533C32">
        <w:t xml:space="preserve">            type: string</w:t>
      </w:r>
    </w:p>
    <w:p w14:paraId="763F2236" w14:textId="77777777" w:rsidR="007C4061" w:rsidRPr="00533C32" w:rsidRDefault="007C4061" w:rsidP="007C4061">
      <w:pPr>
        <w:pStyle w:val="PL"/>
      </w:pPr>
      <w:r w:rsidRPr="00533C32">
        <w:t xml:space="preserve">      responses:</w:t>
      </w:r>
    </w:p>
    <w:p w14:paraId="6F1064EE" w14:textId="77777777" w:rsidR="007C4061" w:rsidRPr="00533C32" w:rsidRDefault="007C4061" w:rsidP="007C4061">
      <w:pPr>
        <w:pStyle w:val="PL"/>
      </w:pPr>
      <w:r w:rsidRPr="00533C32">
        <w:t xml:space="preserve">        '200':</w:t>
      </w:r>
    </w:p>
    <w:p w14:paraId="62FCED47" w14:textId="77777777" w:rsidR="007C4061" w:rsidRPr="00533C32" w:rsidRDefault="007C4061" w:rsidP="007C4061">
      <w:pPr>
        <w:pStyle w:val="PL"/>
      </w:pPr>
      <w:r w:rsidRPr="00533C32">
        <w:t xml:space="preserve">          description: Expected response to a valid request</w:t>
      </w:r>
    </w:p>
    <w:p w14:paraId="1C27AF83" w14:textId="77777777" w:rsidR="007C4061" w:rsidRPr="00533C32" w:rsidRDefault="007C4061" w:rsidP="007C4061">
      <w:pPr>
        <w:pStyle w:val="PL"/>
      </w:pPr>
      <w:r w:rsidRPr="00533C32">
        <w:t xml:space="preserve">          content:</w:t>
      </w:r>
    </w:p>
    <w:p w14:paraId="3984EB97" w14:textId="77777777" w:rsidR="007C4061" w:rsidRPr="00533C32" w:rsidRDefault="007C4061" w:rsidP="007C4061">
      <w:pPr>
        <w:pStyle w:val="PL"/>
      </w:pPr>
      <w:r w:rsidRPr="00533C32">
        <w:t xml:space="preserve">            application/json:</w:t>
      </w:r>
    </w:p>
    <w:p w14:paraId="3B4EBFC5" w14:textId="77777777" w:rsidR="007C4061" w:rsidRPr="00533C32" w:rsidRDefault="007C4061" w:rsidP="007C4061">
      <w:pPr>
        <w:pStyle w:val="PL"/>
      </w:pPr>
      <w:r w:rsidRPr="00533C32">
        <w:t xml:space="preserve">              schema:</w:t>
      </w:r>
    </w:p>
    <w:p w14:paraId="571FC015" w14:textId="77777777" w:rsidR="007C4061" w:rsidRPr="00533C32" w:rsidRDefault="007C4061" w:rsidP="007C4061">
      <w:pPr>
        <w:pStyle w:val="PL"/>
      </w:pPr>
      <w:r w:rsidRPr="00533C32">
        <w:t xml:space="preserve">                items:</w:t>
      </w:r>
    </w:p>
    <w:p w14:paraId="7818C576"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695C25EB" w14:textId="77777777" w:rsidR="00810BBA" w:rsidRPr="00533C32" w:rsidRDefault="00810BBA" w:rsidP="00810BBA">
      <w:pPr>
        <w:pStyle w:val="PL"/>
      </w:pPr>
      <w:r w:rsidRPr="00533C32">
        <w:t xml:space="preserve">        default:</w:t>
      </w:r>
    </w:p>
    <w:p w14:paraId="0F279180"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0588E7" w14:textId="77777777" w:rsidR="007C4061" w:rsidRPr="00533C32" w:rsidRDefault="007C4061" w:rsidP="007C4061">
      <w:pPr>
        <w:pStyle w:val="PL"/>
        <w:rPr>
          <w:lang w:eastAsia="zh-CN"/>
        </w:rPr>
      </w:pPr>
    </w:p>
    <w:p w14:paraId="7B6208F7" w14:textId="77777777" w:rsidR="007C4061" w:rsidRPr="00533C32" w:rsidRDefault="007C4061" w:rsidP="007C4061">
      <w:pPr>
        <w:pStyle w:val="PL"/>
      </w:pPr>
      <w:r w:rsidRPr="00533C32">
        <w:t xml:space="preserve">  /subscription-data/shared-data:</w:t>
      </w:r>
    </w:p>
    <w:p w14:paraId="7AFEE017" w14:textId="77777777" w:rsidR="007C4061" w:rsidRPr="00533C32" w:rsidRDefault="007C4061" w:rsidP="007C4061">
      <w:pPr>
        <w:pStyle w:val="PL"/>
      </w:pPr>
      <w:r w:rsidRPr="00533C32">
        <w:t xml:space="preserve">    get:</w:t>
      </w:r>
    </w:p>
    <w:p w14:paraId="1EE7D602" w14:textId="77777777" w:rsidR="007C4061" w:rsidRPr="00533C32" w:rsidRDefault="007C4061" w:rsidP="007C4061">
      <w:pPr>
        <w:pStyle w:val="PL"/>
      </w:pPr>
      <w:r w:rsidRPr="00533C32">
        <w:t xml:space="preserve">      summary: retrieve shared data</w:t>
      </w:r>
    </w:p>
    <w:p w14:paraId="3F09C3BF" w14:textId="77777777" w:rsidR="007C4061" w:rsidRPr="00533C32" w:rsidRDefault="007C4061" w:rsidP="007C4061">
      <w:pPr>
        <w:pStyle w:val="PL"/>
      </w:pPr>
      <w:r w:rsidRPr="00533C32">
        <w:t xml:space="preserve">      operationId: GetSharedData</w:t>
      </w:r>
    </w:p>
    <w:p w14:paraId="74A758FD" w14:textId="77777777" w:rsidR="007C4061" w:rsidRPr="00533C32" w:rsidRDefault="007C4061" w:rsidP="007C4061">
      <w:pPr>
        <w:pStyle w:val="PL"/>
      </w:pPr>
      <w:r w:rsidRPr="00533C32">
        <w:t xml:space="preserve">      tags:</w:t>
      </w:r>
    </w:p>
    <w:p w14:paraId="530DE39C" w14:textId="77777777" w:rsidR="007C4061" w:rsidRDefault="007C4061" w:rsidP="007C4061">
      <w:pPr>
        <w:pStyle w:val="PL"/>
        <w:rPr>
          <w:lang w:eastAsia="zh-CN"/>
        </w:rPr>
      </w:pPr>
      <w:r w:rsidRPr="00533C32">
        <w:t xml:space="preserve">        - Retrieval of shared data</w:t>
      </w:r>
    </w:p>
    <w:p w14:paraId="56E1C1B2" w14:textId="77777777" w:rsidR="006C7675" w:rsidRDefault="006C7675" w:rsidP="006C7675">
      <w:pPr>
        <w:pStyle w:val="PL"/>
      </w:pPr>
      <w:r>
        <w:t xml:space="preserve">      security:</w:t>
      </w:r>
    </w:p>
    <w:p w14:paraId="2DD0A454" w14:textId="77777777" w:rsidR="006C7675" w:rsidRDefault="006C7675" w:rsidP="006C7675">
      <w:pPr>
        <w:pStyle w:val="PL"/>
      </w:pPr>
      <w:r>
        <w:t xml:space="preserve">        - {}</w:t>
      </w:r>
    </w:p>
    <w:p w14:paraId="383CFC1D" w14:textId="77777777" w:rsidR="006C7675" w:rsidRDefault="006C7675" w:rsidP="006C7675">
      <w:pPr>
        <w:pStyle w:val="PL"/>
      </w:pPr>
      <w:r>
        <w:t xml:space="preserve">        - oAuth2ClientCredentials:</w:t>
      </w:r>
    </w:p>
    <w:p w14:paraId="16A0B6F6" w14:textId="77777777" w:rsidR="006C7675" w:rsidRDefault="006C7675" w:rsidP="006C7675">
      <w:pPr>
        <w:pStyle w:val="PL"/>
      </w:pPr>
      <w:r>
        <w:t xml:space="preserve">          - nudr-dr</w:t>
      </w:r>
    </w:p>
    <w:p w14:paraId="2E97A75A" w14:textId="77777777" w:rsidR="006C7675" w:rsidRDefault="006C7675" w:rsidP="006C7675">
      <w:pPr>
        <w:pStyle w:val="PL"/>
      </w:pPr>
      <w:r>
        <w:t xml:space="preserve">        - oAuth2ClientCredentials:</w:t>
      </w:r>
    </w:p>
    <w:p w14:paraId="0AFBF314" w14:textId="77777777" w:rsidR="006C7675" w:rsidRDefault="006C7675" w:rsidP="006C7675">
      <w:pPr>
        <w:pStyle w:val="PL"/>
      </w:pPr>
      <w:r>
        <w:t xml:space="preserve">          - nudr-dr</w:t>
      </w:r>
    </w:p>
    <w:p w14:paraId="7EA8EF66" w14:textId="77777777" w:rsidR="006C7675" w:rsidRPr="00533C32" w:rsidRDefault="006C7675" w:rsidP="006C7675">
      <w:pPr>
        <w:pStyle w:val="PL"/>
        <w:rPr>
          <w:lang w:eastAsia="zh-CN"/>
        </w:rPr>
      </w:pPr>
      <w:r>
        <w:t xml:space="preserve">          - nudr-dr:subscription-data</w:t>
      </w:r>
    </w:p>
    <w:p w14:paraId="31F5118B" w14:textId="77777777" w:rsidR="007C4061" w:rsidRPr="00533C32" w:rsidRDefault="007C4061" w:rsidP="007C4061">
      <w:pPr>
        <w:pStyle w:val="PL"/>
      </w:pPr>
      <w:r w:rsidRPr="00533C32">
        <w:t xml:space="preserve">      parameters:</w:t>
      </w:r>
    </w:p>
    <w:p w14:paraId="21AED425" w14:textId="77777777" w:rsidR="007C4061" w:rsidRPr="00533C32" w:rsidRDefault="007C4061" w:rsidP="007C4061">
      <w:pPr>
        <w:pStyle w:val="PL"/>
      </w:pPr>
      <w:r w:rsidRPr="00533C32">
        <w:t xml:space="preserve">        - name: shared-data-ids</w:t>
      </w:r>
    </w:p>
    <w:p w14:paraId="4B0D5054" w14:textId="77777777" w:rsidR="007C4061" w:rsidRPr="00533C32" w:rsidRDefault="007C4061" w:rsidP="007C4061">
      <w:pPr>
        <w:pStyle w:val="PL"/>
      </w:pPr>
      <w:r w:rsidRPr="00533C32">
        <w:lastRenderedPageBreak/>
        <w:t xml:space="preserve">          in: query</w:t>
      </w:r>
    </w:p>
    <w:p w14:paraId="58CF8BE4" w14:textId="77777777" w:rsidR="007C4061" w:rsidRPr="00533C32" w:rsidRDefault="007C4061" w:rsidP="007C4061">
      <w:pPr>
        <w:pStyle w:val="PL"/>
      </w:pPr>
      <w:r w:rsidRPr="00533C32">
        <w:t xml:space="preserve">          description: List of shared data ids</w:t>
      </w:r>
    </w:p>
    <w:p w14:paraId="2D36A0D1" w14:textId="77777777" w:rsidR="007C4061" w:rsidRPr="00533C32" w:rsidRDefault="007C4061" w:rsidP="007C4061">
      <w:pPr>
        <w:pStyle w:val="PL"/>
      </w:pPr>
      <w:r w:rsidRPr="00533C32">
        <w:t xml:space="preserve">          required: true</w:t>
      </w:r>
    </w:p>
    <w:p w14:paraId="23C4367D" w14:textId="77777777" w:rsidR="007C4061" w:rsidRPr="00533C32" w:rsidRDefault="007C4061" w:rsidP="007C4061">
      <w:pPr>
        <w:pStyle w:val="PL"/>
      </w:pPr>
      <w:r w:rsidRPr="00533C32">
        <w:t xml:space="preserve">          style: form</w:t>
      </w:r>
    </w:p>
    <w:p w14:paraId="396B149B" w14:textId="77777777" w:rsidR="007C4061" w:rsidRPr="00533C32" w:rsidRDefault="007C4061" w:rsidP="007C4061">
      <w:pPr>
        <w:pStyle w:val="PL"/>
      </w:pPr>
      <w:r w:rsidRPr="00533C32">
        <w:t xml:space="preserve">          explode: false</w:t>
      </w:r>
    </w:p>
    <w:p w14:paraId="5C0244D1" w14:textId="77777777" w:rsidR="007C4061" w:rsidRPr="00533C32" w:rsidRDefault="007C4061" w:rsidP="007C4061">
      <w:pPr>
        <w:pStyle w:val="PL"/>
      </w:pPr>
      <w:r w:rsidRPr="00533C32">
        <w:t xml:space="preserve">          schema:</w:t>
      </w:r>
    </w:p>
    <w:p w14:paraId="5E16DCD7" w14:textId="77777777" w:rsidR="007C4061" w:rsidRPr="00533C32" w:rsidRDefault="007C4061" w:rsidP="007C4061">
      <w:pPr>
        <w:pStyle w:val="PL"/>
      </w:pPr>
      <w:r w:rsidRPr="00533C32">
        <w:t xml:space="preserve">             $ref: 'TS29503_Nudm_SDM.yaml#/components/schemas/SharedDataIds'</w:t>
      </w:r>
    </w:p>
    <w:p w14:paraId="2E2318EC" w14:textId="77777777" w:rsidR="007C4061" w:rsidRPr="00533C32" w:rsidRDefault="007C4061" w:rsidP="007C4061">
      <w:pPr>
        <w:pStyle w:val="PL"/>
      </w:pPr>
      <w:r w:rsidRPr="00533C32">
        <w:t xml:space="preserve">        - name: supportedFeatures</w:t>
      </w:r>
    </w:p>
    <w:p w14:paraId="137FD008" w14:textId="77777777" w:rsidR="007C4061" w:rsidRPr="00533C32" w:rsidRDefault="007C4061" w:rsidP="007C4061">
      <w:pPr>
        <w:pStyle w:val="PL"/>
      </w:pPr>
      <w:r w:rsidRPr="00533C32">
        <w:t xml:space="preserve">          in: query</w:t>
      </w:r>
    </w:p>
    <w:p w14:paraId="295C8286" w14:textId="77777777" w:rsidR="007C4061" w:rsidRPr="00533C32" w:rsidRDefault="007C4061" w:rsidP="007C4061">
      <w:pPr>
        <w:pStyle w:val="PL"/>
      </w:pPr>
      <w:r w:rsidRPr="00533C32">
        <w:t xml:space="preserve">          description: Supported Features</w:t>
      </w:r>
    </w:p>
    <w:p w14:paraId="5D080A52" w14:textId="77777777" w:rsidR="007C4061" w:rsidRPr="00533C32" w:rsidRDefault="007C4061" w:rsidP="007C4061">
      <w:pPr>
        <w:pStyle w:val="PL"/>
      </w:pPr>
      <w:r w:rsidRPr="00533C32">
        <w:t xml:space="preserve">          schema:</w:t>
      </w:r>
    </w:p>
    <w:p w14:paraId="1880DC1C" w14:textId="77777777" w:rsidR="007C4061" w:rsidRPr="00533C32" w:rsidRDefault="007C4061" w:rsidP="007C4061">
      <w:pPr>
        <w:pStyle w:val="PL"/>
      </w:pPr>
      <w:r w:rsidRPr="00533C32">
        <w:t xml:space="preserve">             $ref: 'TS29571_CommonData.yaml#/components/schemas/SupportedFeatures'</w:t>
      </w:r>
    </w:p>
    <w:p w14:paraId="2288DC5D" w14:textId="77777777" w:rsidR="007C4061" w:rsidRPr="00533C32" w:rsidRDefault="007C4061" w:rsidP="007C4061">
      <w:pPr>
        <w:pStyle w:val="PL"/>
      </w:pPr>
      <w:r w:rsidRPr="00533C32">
        <w:t xml:space="preserve">      responses:</w:t>
      </w:r>
    </w:p>
    <w:p w14:paraId="777AAC7B" w14:textId="77777777" w:rsidR="007C4061" w:rsidRPr="00533C32" w:rsidRDefault="007C4061" w:rsidP="007C4061">
      <w:pPr>
        <w:pStyle w:val="PL"/>
      </w:pPr>
      <w:r w:rsidRPr="00533C32">
        <w:t xml:space="preserve">        '200':</w:t>
      </w:r>
    </w:p>
    <w:p w14:paraId="3837DC93" w14:textId="77777777" w:rsidR="007C4061" w:rsidRPr="00533C32" w:rsidRDefault="007C4061" w:rsidP="007C4061">
      <w:pPr>
        <w:pStyle w:val="PL"/>
      </w:pPr>
      <w:r w:rsidRPr="00533C32">
        <w:t xml:space="preserve">          description: Expected response to a valid request</w:t>
      </w:r>
    </w:p>
    <w:p w14:paraId="5215D0D6" w14:textId="77777777" w:rsidR="007C4061" w:rsidRPr="00533C32" w:rsidRDefault="007C4061" w:rsidP="007C4061">
      <w:pPr>
        <w:pStyle w:val="PL"/>
      </w:pPr>
      <w:r w:rsidRPr="00533C32">
        <w:t xml:space="preserve">          content:</w:t>
      </w:r>
    </w:p>
    <w:p w14:paraId="29F98EFD" w14:textId="77777777" w:rsidR="007C4061" w:rsidRPr="00533C32" w:rsidRDefault="007C4061" w:rsidP="007C4061">
      <w:pPr>
        <w:pStyle w:val="PL"/>
      </w:pPr>
      <w:r w:rsidRPr="00533C32">
        <w:t xml:space="preserve">            application/json:</w:t>
      </w:r>
    </w:p>
    <w:p w14:paraId="65EF534E" w14:textId="77777777" w:rsidR="007C4061" w:rsidRPr="00533C32" w:rsidRDefault="007C4061" w:rsidP="007C4061">
      <w:pPr>
        <w:pStyle w:val="PL"/>
      </w:pPr>
      <w:r w:rsidRPr="00533C32">
        <w:t xml:space="preserve">              schema:</w:t>
      </w:r>
    </w:p>
    <w:p w14:paraId="295BB78C" w14:textId="77777777" w:rsidR="007C4061" w:rsidRPr="00533C32" w:rsidRDefault="007C4061" w:rsidP="007C4061">
      <w:pPr>
        <w:pStyle w:val="PL"/>
      </w:pPr>
      <w:r w:rsidRPr="00533C32">
        <w:t xml:space="preserve">                type: array</w:t>
      </w:r>
    </w:p>
    <w:p w14:paraId="3E9D3207" w14:textId="77777777" w:rsidR="007C4061" w:rsidRPr="00533C32" w:rsidRDefault="007C4061" w:rsidP="007C4061">
      <w:pPr>
        <w:pStyle w:val="PL"/>
      </w:pPr>
      <w:r w:rsidRPr="00533C32">
        <w:t xml:space="preserve">                items:</w:t>
      </w:r>
    </w:p>
    <w:p w14:paraId="2F950AEA" w14:textId="77777777" w:rsidR="007C4061" w:rsidRPr="00533C32" w:rsidRDefault="007C4061" w:rsidP="007C4061">
      <w:pPr>
        <w:pStyle w:val="PL"/>
      </w:pPr>
      <w:r w:rsidRPr="00533C32">
        <w:t xml:space="preserve">                  $ref: 'TS29503_Nudm_SDM.yaml#/components/schemas/SharedData'</w:t>
      </w:r>
    </w:p>
    <w:p w14:paraId="03D07AB8" w14:textId="77777777" w:rsidR="007C4061" w:rsidRPr="00533C32" w:rsidRDefault="007C4061" w:rsidP="007C4061">
      <w:pPr>
        <w:pStyle w:val="PL"/>
      </w:pPr>
      <w:r w:rsidRPr="00533C32">
        <w:t xml:space="preserve">                minItems: 1</w:t>
      </w:r>
    </w:p>
    <w:p w14:paraId="700091CC" w14:textId="77777777" w:rsidR="007C4061" w:rsidRPr="00533C32" w:rsidRDefault="007C4061" w:rsidP="007C4061">
      <w:pPr>
        <w:pStyle w:val="PL"/>
      </w:pPr>
      <w:r w:rsidRPr="00533C32">
        <w:t xml:space="preserve">        '400':</w:t>
      </w:r>
    </w:p>
    <w:p w14:paraId="60E63EB6" w14:textId="77777777" w:rsidR="007C4061" w:rsidRPr="00533C32" w:rsidRDefault="007C4061" w:rsidP="006352FE">
      <w:pPr>
        <w:pStyle w:val="PL"/>
        <w:outlineLvl w:val="0"/>
      </w:pPr>
      <w:r w:rsidRPr="00533C32">
        <w:t xml:space="preserve">          $ref: 'TS29571_CommonData.yaml#/components/responses/400'</w:t>
      </w:r>
    </w:p>
    <w:p w14:paraId="7C00B2D7" w14:textId="77777777" w:rsidR="007C4061" w:rsidRPr="00533C32" w:rsidRDefault="007C4061" w:rsidP="007C4061">
      <w:pPr>
        <w:pStyle w:val="PL"/>
      </w:pPr>
      <w:r w:rsidRPr="00533C32">
        <w:t xml:space="preserve">        '404':</w:t>
      </w:r>
    </w:p>
    <w:p w14:paraId="41D9E36F" w14:textId="77777777" w:rsidR="007C4061" w:rsidRPr="00533C32" w:rsidRDefault="007C4061" w:rsidP="006352FE">
      <w:pPr>
        <w:pStyle w:val="PL"/>
        <w:outlineLvl w:val="0"/>
      </w:pPr>
      <w:r w:rsidRPr="00533C32">
        <w:t xml:space="preserve">          $ref: 'TS29571_CommonData.yaml#/components/responses/404'</w:t>
      </w:r>
    </w:p>
    <w:p w14:paraId="5EF6E094" w14:textId="77777777" w:rsidR="007C4061" w:rsidRPr="00533C32" w:rsidRDefault="007C4061" w:rsidP="007C4061">
      <w:pPr>
        <w:pStyle w:val="PL"/>
      </w:pPr>
      <w:r w:rsidRPr="00533C32">
        <w:t xml:space="preserve">        '500':</w:t>
      </w:r>
    </w:p>
    <w:p w14:paraId="40128401" w14:textId="77777777" w:rsidR="007C4061" w:rsidRPr="00533C32" w:rsidRDefault="007C4061" w:rsidP="006352FE">
      <w:pPr>
        <w:pStyle w:val="PL"/>
        <w:outlineLvl w:val="0"/>
      </w:pPr>
      <w:r w:rsidRPr="00533C32">
        <w:t xml:space="preserve">          $ref: 'TS29571_CommonData.yaml#/components/responses/500'</w:t>
      </w:r>
    </w:p>
    <w:p w14:paraId="215EE5F8" w14:textId="77777777" w:rsidR="007C4061" w:rsidRPr="00533C32" w:rsidRDefault="007C4061" w:rsidP="007C4061">
      <w:pPr>
        <w:pStyle w:val="PL"/>
      </w:pPr>
      <w:r w:rsidRPr="00533C32">
        <w:t xml:space="preserve">        '503':</w:t>
      </w:r>
    </w:p>
    <w:p w14:paraId="50A91922" w14:textId="77777777" w:rsidR="007C4061" w:rsidRPr="00533C32" w:rsidRDefault="007C4061" w:rsidP="006352FE">
      <w:pPr>
        <w:pStyle w:val="PL"/>
        <w:outlineLvl w:val="0"/>
      </w:pPr>
      <w:r w:rsidRPr="00533C32">
        <w:t xml:space="preserve">          $ref: 'TS29571_CommonData.yaml#/components/responses/503'</w:t>
      </w:r>
    </w:p>
    <w:p w14:paraId="0236167B" w14:textId="77777777" w:rsidR="007C4061" w:rsidRDefault="007C4061" w:rsidP="007C4061">
      <w:pPr>
        <w:pStyle w:val="PL"/>
        <w:rPr>
          <w:lang w:eastAsia="zh-CN"/>
        </w:rPr>
      </w:pPr>
      <w:r w:rsidRPr="00533C32">
        <w:t xml:space="preserve">        default:</w:t>
      </w:r>
    </w:p>
    <w:p w14:paraId="70091A1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3AC10C" w14:textId="77777777" w:rsidR="00810BBA" w:rsidRDefault="00810BBA" w:rsidP="007C4061">
      <w:pPr>
        <w:pStyle w:val="PL"/>
        <w:rPr>
          <w:lang w:eastAsia="zh-CN"/>
        </w:rPr>
      </w:pPr>
    </w:p>
    <w:p w14:paraId="710CA7EC" w14:textId="77777777" w:rsidR="007C4061" w:rsidRPr="00533C32" w:rsidRDefault="007C4061" w:rsidP="007C4061">
      <w:pPr>
        <w:pStyle w:val="PL"/>
      </w:pPr>
      <w:r w:rsidRPr="00533C32">
        <w:t xml:space="preserve">  /subscription-data/subs-to-notify:</w:t>
      </w:r>
    </w:p>
    <w:p w14:paraId="0D92FC47" w14:textId="77777777" w:rsidR="007C4061" w:rsidRPr="00533C32" w:rsidRDefault="007C4061" w:rsidP="007C4061">
      <w:pPr>
        <w:pStyle w:val="PL"/>
      </w:pPr>
      <w:r w:rsidRPr="00533C32">
        <w:t xml:space="preserve">    post:</w:t>
      </w:r>
    </w:p>
    <w:p w14:paraId="5AE4E6DD" w14:textId="77777777" w:rsidR="007C4061" w:rsidRPr="00533C32" w:rsidRDefault="007C4061" w:rsidP="007C4061">
      <w:pPr>
        <w:pStyle w:val="PL"/>
      </w:pPr>
      <w:r w:rsidRPr="00533C32">
        <w:t xml:space="preserve">      summary: Subscription data subscriptions</w:t>
      </w:r>
    </w:p>
    <w:p w14:paraId="1A799989" w14:textId="77777777" w:rsidR="007C4061" w:rsidRPr="00533C32" w:rsidRDefault="007C4061" w:rsidP="007C4061">
      <w:pPr>
        <w:pStyle w:val="PL"/>
      </w:pPr>
      <w:r w:rsidRPr="00533C32">
        <w:t xml:space="preserve">      operationId: SubscriptionDataSubscriptions</w:t>
      </w:r>
    </w:p>
    <w:p w14:paraId="4603C9CD" w14:textId="77777777" w:rsidR="007C4061" w:rsidRPr="00533C32" w:rsidRDefault="007C4061" w:rsidP="007C4061">
      <w:pPr>
        <w:pStyle w:val="PL"/>
      </w:pPr>
      <w:r w:rsidRPr="00533C32">
        <w:t xml:space="preserve">      tags:</w:t>
      </w:r>
    </w:p>
    <w:p w14:paraId="1A619DAF"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2DEAFEBE" w14:textId="77777777" w:rsidR="006C7675" w:rsidRDefault="006C7675" w:rsidP="006C7675">
      <w:pPr>
        <w:pStyle w:val="PL"/>
      </w:pPr>
      <w:r>
        <w:t xml:space="preserve">      security:</w:t>
      </w:r>
    </w:p>
    <w:p w14:paraId="2B3B9365" w14:textId="77777777" w:rsidR="006C7675" w:rsidRDefault="006C7675" w:rsidP="006C7675">
      <w:pPr>
        <w:pStyle w:val="PL"/>
      </w:pPr>
      <w:r>
        <w:t xml:space="preserve">        - {}</w:t>
      </w:r>
    </w:p>
    <w:p w14:paraId="27925166" w14:textId="77777777" w:rsidR="006C7675" w:rsidRDefault="006C7675" w:rsidP="006C7675">
      <w:pPr>
        <w:pStyle w:val="PL"/>
      </w:pPr>
      <w:r>
        <w:t xml:space="preserve">        - oAuth2ClientCredentials:</w:t>
      </w:r>
    </w:p>
    <w:p w14:paraId="33498960" w14:textId="77777777" w:rsidR="006C7675" w:rsidRDefault="006C7675" w:rsidP="006C7675">
      <w:pPr>
        <w:pStyle w:val="PL"/>
      </w:pPr>
      <w:r>
        <w:t xml:space="preserve">          - nudr-dr</w:t>
      </w:r>
    </w:p>
    <w:p w14:paraId="2728011E" w14:textId="77777777" w:rsidR="006C7675" w:rsidRDefault="006C7675" w:rsidP="006C7675">
      <w:pPr>
        <w:pStyle w:val="PL"/>
      </w:pPr>
      <w:r>
        <w:t xml:space="preserve">        - oAuth2ClientCredentials:</w:t>
      </w:r>
    </w:p>
    <w:p w14:paraId="44BF9C30" w14:textId="77777777" w:rsidR="006C7675" w:rsidRDefault="006C7675" w:rsidP="006C7675">
      <w:pPr>
        <w:pStyle w:val="PL"/>
      </w:pPr>
      <w:r>
        <w:t xml:space="preserve">          - nudr-dr</w:t>
      </w:r>
    </w:p>
    <w:p w14:paraId="05D7B170" w14:textId="77777777" w:rsidR="006C7675" w:rsidRPr="00533C32" w:rsidRDefault="006C7675" w:rsidP="006C7675">
      <w:pPr>
        <w:pStyle w:val="PL"/>
        <w:rPr>
          <w:lang w:eastAsia="zh-CN"/>
        </w:rPr>
      </w:pPr>
      <w:r>
        <w:t xml:space="preserve">          - nudr-dr:subscription-data</w:t>
      </w:r>
    </w:p>
    <w:p w14:paraId="3EBEBA8D" w14:textId="77777777" w:rsidR="007C4061" w:rsidRPr="00533C32" w:rsidRDefault="007C4061" w:rsidP="007C4061">
      <w:pPr>
        <w:pStyle w:val="PL"/>
      </w:pPr>
      <w:r w:rsidRPr="00533C32">
        <w:t xml:space="preserve">      requestBody:</w:t>
      </w:r>
    </w:p>
    <w:p w14:paraId="36079B26" w14:textId="77777777" w:rsidR="007C4061" w:rsidRPr="00533C32" w:rsidRDefault="007C4061" w:rsidP="007C4061">
      <w:pPr>
        <w:pStyle w:val="PL"/>
      </w:pPr>
      <w:r w:rsidRPr="00533C32">
        <w:t xml:space="preserve">        content:</w:t>
      </w:r>
    </w:p>
    <w:p w14:paraId="5CD7D82B" w14:textId="77777777" w:rsidR="007C4061" w:rsidRPr="00533C32" w:rsidRDefault="007C4061" w:rsidP="007C4061">
      <w:pPr>
        <w:pStyle w:val="PL"/>
      </w:pPr>
      <w:r w:rsidRPr="00533C32">
        <w:t xml:space="preserve">          application/json:</w:t>
      </w:r>
    </w:p>
    <w:p w14:paraId="5F8CE1E1" w14:textId="77777777" w:rsidR="007C4061" w:rsidRPr="00533C32" w:rsidRDefault="007C4061" w:rsidP="007C4061">
      <w:pPr>
        <w:pStyle w:val="PL"/>
      </w:pPr>
      <w:r w:rsidRPr="00533C32">
        <w:t xml:space="preserve">            schema:</w:t>
      </w:r>
    </w:p>
    <w:p w14:paraId="3AC26309" w14:textId="77777777" w:rsidR="007C4061" w:rsidRPr="00533C32" w:rsidRDefault="007C4061" w:rsidP="006352FE">
      <w:pPr>
        <w:pStyle w:val="PL"/>
        <w:outlineLvl w:val="0"/>
      </w:pPr>
      <w:r w:rsidRPr="00533C32">
        <w:t xml:space="preserve">              $ref: '#/components/schemas/SubscriptionDataSubscriptions'</w:t>
      </w:r>
    </w:p>
    <w:p w14:paraId="4E5E1222" w14:textId="77777777" w:rsidR="007C4061" w:rsidRPr="00533C32" w:rsidRDefault="007C4061" w:rsidP="007C4061">
      <w:pPr>
        <w:pStyle w:val="PL"/>
      </w:pPr>
      <w:r w:rsidRPr="00533C32">
        <w:t xml:space="preserve">        required: true</w:t>
      </w:r>
    </w:p>
    <w:p w14:paraId="09EA6F3B" w14:textId="77777777" w:rsidR="007C4061" w:rsidRPr="00533C32" w:rsidRDefault="007C4061" w:rsidP="007C4061">
      <w:pPr>
        <w:pStyle w:val="PL"/>
      </w:pPr>
      <w:r w:rsidRPr="00533C32">
        <w:t xml:space="preserve">      responses:</w:t>
      </w:r>
    </w:p>
    <w:p w14:paraId="01B9EBDA" w14:textId="77777777" w:rsidR="007C4061" w:rsidRPr="00533C32" w:rsidRDefault="007C4061" w:rsidP="007C4061">
      <w:pPr>
        <w:pStyle w:val="PL"/>
      </w:pPr>
      <w:r w:rsidRPr="00533C32">
        <w:t xml:space="preserve">        '201':</w:t>
      </w:r>
    </w:p>
    <w:p w14:paraId="5499AD43" w14:textId="77777777" w:rsidR="007C4061" w:rsidRPr="00533C32" w:rsidRDefault="007C4061" w:rsidP="007C4061">
      <w:pPr>
        <w:pStyle w:val="PL"/>
      </w:pPr>
      <w:r w:rsidRPr="00533C32">
        <w:t xml:space="preserve">          description: Expected response to a valid request</w:t>
      </w:r>
    </w:p>
    <w:p w14:paraId="2698BD7C" w14:textId="77777777" w:rsidR="007C4061" w:rsidRPr="00533C32" w:rsidRDefault="007C4061" w:rsidP="007C4061">
      <w:pPr>
        <w:pStyle w:val="PL"/>
      </w:pPr>
      <w:r w:rsidRPr="00533C32">
        <w:t xml:space="preserve">          content:</w:t>
      </w:r>
    </w:p>
    <w:p w14:paraId="4CA9F5DE" w14:textId="77777777" w:rsidR="007C4061" w:rsidRPr="00533C32" w:rsidRDefault="007C4061" w:rsidP="007C4061">
      <w:pPr>
        <w:pStyle w:val="PL"/>
      </w:pPr>
      <w:r w:rsidRPr="00533C32">
        <w:t xml:space="preserve">            application/json:</w:t>
      </w:r>
    </w:p>
    <w:p w14:paraId="2F4A2BDA" w14:textId="77777777" w:rsidR="007C4061" w:rsidRPr="00533C32" w:rsidRDefault="007C4061" w:rsidP="007C4061">
      <w:pPr>
        <w:pStyle w:val="PL"/>
      </w:pPr>
      <w:r w:rsidRPr="00533C32">
        <w:t xml:space="preserve">              schema:</w:t>
      </w:r>
    </w:p>
    <w:p w14:paraId="4B811ABE" w14:textId="77777777" w:rsidR="007C4061" w:rsidRPr="00533C32" w:rsidRDefault="007C4061" w:rsidP="007C4061">
      <w:pPr>
        <w:pStyle w:val="PL"/>
        <w:rPr>
          <w:lang w:eastAsia="zh-CN"/>
        </w:rPr>
      </w:pPr>
      <w:r w:rsidRPr="00533C32">
        <w:t xml:space="preserve">                $ref: '#/components/schemas/SubscriptionDataSubscriptions'</w:t>
      </w:r>
    </w:p>
    <w:p w14:paraId="32EBCEFB" w14:textId="77777777" w:rsidR="007C4061" w:rsidRPr="00533C32" w:rsidRDefault="007C4061" w:rsidP="007C4061">
      <w:pPr>
        <w:pStyle w:val="PL"/>
      </w:pPr>
      <w:r w:rsidRPr="00533C32">
        <w:t xml:space="preserve">          headers:</w:t>
      </w:r>
    </w:p>
    <w:p w14:paraId="1B703280" w14:textId="77777777" w:rsidR="007C4061" w:rsidRPr="00533C32" w:rsidRDefault="007C4061" w:rsidP="007C4061">
      <w:pPr>
        <w:pStyle w:val="PL"/>
      </w:pPr>
      <w:r w:rsidRPr="00533C32">
        <w:t xml:space="preserve">            Location:</w:t>
      </w:r>
    </w:p>
    <w:p w14:paraId="3A4E1EA2"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61FA074A" w14:textId="77777777" w:rsidR="007C4061" w:rsidRPr="00533C32" w:rsidRDefault="007C4061" w:rsidP="007C4061">
      <w:pPr>
        <w:pStyle w:val="PL"/>
      </w:pPr>
      <w:r w:rsidRPr="00533C32">
        <w:t xml:space="preserve">              required: true</w:t>
      </w:r>
    </w:p>
    <w:p w14:paraId="4FF684F0" w14:textId="77777777" w:rsidR="007C4061" w:rsidRPr="00533C32" w:rsidRDefault="007C4061" w:rsidP="007C4061">
      <w:pPr>
        <w:pStyle w:val="PL"/>
      </w:pPr>
      <w:r w:rsidRPr="00533C32">
        <w:t xml:space="preserve">              schema:</w:t>
      </w:r>
    </w:p>
    <w:p w14:paraId="3F56C9F9" w14:textId="77777777" w:rsidR="007C4061" w:rsidRPr="00533C32" w:rsidRDefault="007C4061" w:rsidP="007C4061">
      <w:pPr>
        <w:pStyle w:val="PL"/>
        <w:rPr>
          <w:lang w:eastAsia="zh-CN"/>
        </w:rPr>
      </w:pPr>
      <w:r w:rsidRPr="00533C32">
        <w:t xml:space="preserve">                type: string</w:t>
      </w:r>
    </w:p>
    <w:p w14:paraId="7F8F26AD" w14:textId="77777777" w:rsidR="007C4061" w:rsidRDefault="007C4061" w:rsidP="007C4061">
      <w:pPr>
        <w:pStyle w:val="PL"/>
        <w:rPr>
          <w:lang w:eastAsia="zh-CN"/>
        </w:rPr>
      </w:pPr>
      <w:r w:rsidRPr="00533C32">
        <w:t xml:space="preserve">        default:</w:t>
      </w:r>
    </w:p>
    <w:p w14:paraId="31CBB72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3E3A31" w14:textId="77777777" w:rsidR="007C4061" w:rsidRPr="00533C32" w:rsidRDefault="007C4061" w:rsidP="007C4061">
      <w:pPr>
        <w:pStyle w:val="PL"/>
      </w:pPr>
      <w:r w:rsidRPr="00533C32">
        <w:t xml:space="preserve">      callbacks:</w:t>
      </w:r>
    </w:p>
    <w:p w14:paraId="414B60A3" w14:textId="77777777" w:rsidR="007C4061" w:rsidRPr="00533C32" w:rsidRDefault="007C4061" w:rsidP="007C4061">
      <w:pPr>
        <w:pStyle w:val="PL"/>
      </w:pPr>
      <w:r w:rsidRPr="00533C32">
        <w:t xml:space="preserve">        onDataChange:</w:t>
      </w:r>
    </w:p>
    <w:p w14:paraId="03C72A5B" w14:textId="77777777" w:rsidR="007C4061" w:rsidRPr="00533C32" w:rsidRDefault="007C4061" w:rsidP="007C4061">
      <w:pPr>
        <w:pStyle w:val="PL"/>
      </w:pPr>
      <w:r w:rsidRPr="00533C32">
        <w:t xml:space="preserve">          '{request.body#/callbackReference}':</w:t>
      </w:r>
    </w:p>
    <w:p w14:paraId="0AB09012" w14:textId="77777777" w:rsidR="007C4061" w:rsidRPr="00533C32" w:rsidRDefault="007C4061" w:rsidP="007C4061">
      <w:pPr>
        <w:pStyle w:val="PL"/>
      </w:pPr>
      <w:r w:rsidRPr="00533C32">
        <w:t xml:space="preserve">            post:</w:t>
      </w:r>
    </w:p>
    <w:p w14:paraId="3293C00E" w14:textId="77777777" w:rsidR="007C4061" w:rsidRPr="00533C32" w:rsidRDefault="007C4061" w:rsidP="007C4061">
      <w:pPr>
        <w:pStyle w:val="PL"/>
      </w:pPr>
      <w:r w:rsidRPr="00533C32">
        <w:t xml:space="preserve">              requestBody:</w:t>
      </w:r>
    </w:p>
    <w:p w14:paraId="693BB7CB" w14:textId="77777777" w:rsidR="007C4061" w:rsidRPr="00533C32" w:rsidRDefault="007C4061" w:rsidP="007C4061">
      <w:pPr>
        <w:pStyle w:val="PL"/>
      </w:pPr>
      <w:r w:rsidRPr="00533C32">
        <w:t xml:space="preserve">                required: true</w:t>
      </w:r>
    </w:p>
    <w:p w14:paraId="3306D75D" w14:textId="77777777" w:rsidR="007C4061" w:rsidRPr="00533C32" w:rsidRDefault="007C4061" w:rsidP="007C4061">
      <w:pPr>
        <w:pStyle w:val="PL"/>
      </w:pPr>
      <w:r w:rsidRPr="00533C32">
        <w:t xml:space="preserve">                content:</w:t>
      </w:r>
    </w:p>
    <w:p w14:paraId="2880E4DA" w14:textId="77777777" w:rsidR="007C4061" w:rsidRPr="00533C32" w:rsidRDefault="007C4061" w:rsidP="007C4061">
      <w:pPr>
        <w:pStyle w:val="PL"/>
      </w:pPr>
      <w:r w:rsidRPr="00533C32">
        <w:t xml:space="preserve">                  application/json:</w:t>
      </w:r>
    </w:p>
    <w:p w14:paraId="73D83F68" w14:textId="77777777" w:rsidR="007C4061" w:rsidRPr="00533C32" w:rsidRDefault="007C4061" w:rsidP="007C4061">
      <w:pPr>
        <w:pStyle w:val="PL"/>
      </w:pPr>
      <w:r w:rsidRPr="00533C32">
        <w:t xml:space="preserve">                    schema:</w:t>
      </w:r>
    </w:p>
    <w:p w14:paraId="4A056C2C" w14:textId="77777777" w:rsidR="007C4061" w:rsidRPr="00533C32" w:rsidRDefault="007C4061" w:rsidP="007C4061">
      <w:pPr>
        <w:pStyle w:val="PL"/>
      </w:pPr>
      <w:r w:rsidRPr="00533C32">
        <w:t xml:space="preserve">                      $ref: '#/components/schemas/DataChangeNotify'</w:t>
      </w:r>
    </w:p>
    <w:p w14:paraId="4D13A355" w14:textId="77777777" w:rsidR="007C4061" w:rsidRPr="00533C32" w:rsidRDefault="007C4061" w:rsidP="007C4061">
      <w:pPr>
        <w:pStyle w:val="PL"/>
      </w:pPr>
      <w:r w:rsidRPr="00533C32">
        <w:lastRenderedPageBreak/>
        <w:t xml:space="preserve">              responses:</w:t>
      </w:r>
    </w:p>
    <w:p w14:paraId="056DDB6F" w14:textId="77777777" w:rsidR="007C4061" w:rsidRPr="00533C32" w:rsidRDefault="007C4061" w:rsidP="007C4061">
      <w:pPr>
        <w:pStyle w:val="PL"/>
      </w:pPr>
      <w:r w:rsidRPr="00533C32">
        <w:t xml:space="preserve">                '204':</w:t>
      </w:r>
    </w:p>
    <w:p w14:paraId="6287E5D9" w14:textId="77777777" w:rsidR="007C4061" w:rsidRPr="00533C32" w:rsidRDefault="007C4061" w:rsidP="007C4061">
      <w:pPr>
        <w:pStyle w:val="PL"/>
      </w:pPr>
      <w:r w:rsidRPr="00533C32">
        <w:t xml:space="preserve">                  description: Expected response to a valid request</w:t>
      </w:r>
    </w:p>
    <w:p w14:paraId="12899C56" w14:textId="77777777" w:rsidR="007C4061" w:rsidRPr="00533C32" w:rsidRDefault="007C4061" w:rsidP="007C4061">
      <w:pPr>
        <w:pStyle w:val="PL"/>
        <w:rPr>
          <w:lang w:eastAsia="zh-CN"/>
        </w:rPr>
      </w:pPr>
    </w:p>
    <w:p w14:paraId="443F554D" w14:textId="77777777" w:rsidR="007C4061" w:rsidRPr="00533C32" w:rsidRDefault="007C4061" w:rsidP="007C4061">
      <w:pPr>
        <w:pStyle w:val="PL"/>
      </w:pPr>
      <w:r w:rsidRPr="00533C32">
        <w:t xml:space="preserve">    get:</w:t>
      </w:r>
    </w:p>
    <w:p w14:paraId="4CB83E71" w14:textId="77777777" w:rsidR="007C4061" w:rsidRPr="00533C32" w:rsidRDefault="007C4061" w:rsidP="007C4061">
      <w:pPr>
        <w:pStyle w:val="PL"/>
      </w:pPr>
      <w:r w:rsidRPr="00533C32">
        <w:t xml:space="preserve">      summary: Retrieves the list of subscriptions</w:t>
      </w:r>
    </w:p>
    <w:p w14:paraId="53405C3A" w14:textId="77777777" w:rsidR="007C4061" w:rsidRPr="00533C32" w:rsidRDefault="007C4061" w:rsidP="007C4061">
      <w:pPr>
        <w:pStyle w:val="PL"/>
      </w:pPr>
      <w:r w:rsidRPr="00533C32">
        <w:t xml:space="preserve">      operationId: QuerySubsToNotify</w:t>
      </w:r>
    </w:p>
    <w:p w14:paraId="671EFB7A" w14:textId="77777777" w:rsidR="007C4061" w:rsidRPr="00533C32" w:rsidRDefault="007C4061" w:rsidP="007C4061">
      <w:pPr>
        <w:pStyle w:val="PL"/>
      </w:pPr>
      <w:r w:rsidRPr="00533C32">
        <w:t xml:space="preserve">      tags:</w:t>
      </w:r>
    </w:p>
    <w:p w14:paraId="2AA2726E"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350CAA26" w14:textId="77777777" w:rsidR="006C7675" w:rsidRDefault="006C7675" w:rsidP="006C7675">
      <w:pPr>
        <w:pStyle w:val="PL"/>
      </w:pPr>
      <w:r>
        <w:t xml:space="preserve">      security:</w:t>
      </w:r>
    </w:p>
    <w:p w14:paraId="41E83285" w14:textId="77777777" w:rsidR="006C7675" w:rsidRDefault="006C7675" w:rsidP="006C7675">
      <w:pPr>
        <w:pStyle w:val="PL"/>
      </w:pPr>
      <w:r>
        <w:t xml:space="preserve">        - {}</w:t>
      </w:r>
    </w:p>
    <w:p w14:paraId="03E6F36F" w14:textId="77777777" w:rsidR="006C7675" w:rsidRDefault="006C7675" w:rsidP="006C7675">
      <w:pPr>
        <w:pStyle w:val="PL"/>
      </w:pPr>
      <w:r>
        <w:t xml:space="preserve">        - oAuth2ClientCredentials:</w:t>
      </w:r>
    </w:p>
    <w:p w14:paraId="4E159801" w14:textId="77777777" w:rsidR="006C7675" w:rsidRDefault="006C7675" w:rsidP="006C7675">
      <w:pPr>
        <w:pStyle w:val="PL"/>
      </w:pPr>
      <w:r>
        <w:t xml:space="preserve">          - nudr-dr</w:t>
      </w:r>
    </w:p>
    <w:p w14:paraId="2D753E6C" w14:textId="77777777" w:rsidR="006C7675" w:rsidRDefault="006C7675" w:rsidP="006C7675">
      <w:pPr>
        <w:pStyle w:val="PL"/>
      </w:pPr>
      <w:r>
        <w:t xml:space="preserve">        - oAuth2ClientCredentials:</w:t>
      </w:r>
    </w:p>
    <w:p w14:paraId="05E889D5" w14:textId="77777777" w:rsidR="006C7675" w:rsidRDefault="006C7675" w:rsidP="006C7675">
      <w:pPr>
        <w:pStyle w:val="PL"/>
      </w:pPr>
      <w:r>
        <w:t xml:space="preserve">          - nudr-dr</w:t>
      </w:r>
    </w:p>
    <w:p w14:paraId="44FC66A1" w14:textId="77777777" w:rsidR="006C7675" w:rsidRPr="00533C32" w:rsidRDefault="006C7675" w:rsidP="006C7675">
      <w:pPr>
        <w:pStyle w:val="PL"/>
        <w:rPr>
          <w:lang w:eastAsia="zh-CN"/>
        </w:rPr>
      </w:pPr>
      <w:r>
        <w:t xml:space="preserve">          - nudr-dr:subscription-data</w:t>
      </w:r>
    </w:p>
    <w:p w14:paraId="21F9F573" w14:textId="77777777" w:rsidR="007C4061" w:rsidRPr="00533C32" w:rsidRDefault="007C4061" w:rsidP="007C4061">
      <w:pPr>
        <w:pStyle w:val="PL"/>
      </w:pPr>
      <w:r w:rsidRPr="00533C32">
        <w:t xml:space="preserve">      parameters:</w:t>
      </w:r>
    </w:p>
    <w:p w14:paraId="0D49F0C8" w14:textId="77777777" w:rsidR="007C4061" w:rsidRPr="00533C32" w:rsidRDefault="007C4061" w:rsidP="007C4061">
      <w:pPr>
        <w:pStyle w:val="PL"/>
      </w:pPr>
      <w:r w:rsidRPr="00533C32">
        <w:t xml:space="preserve">        - name: ue-id</w:t>
      </w:r>
    </w:p>
    <w:p w14:paraId="68A6DE61" w14:textId="77777777" w:rsidR="007C4061" w:rsidRPr="00533C32" w:rsidRDefault="007C4061" w:rsidP="007C4061">
      <w:pPr>
        <w:pStyle w:val="PL"/>
      </w:pPr>
      <w:r w:rsidRPr="00533C32">
        <w:t xml:space="preserve">          in: query</w:t>
      </w:r>
    </w:p>
    <w:p w14:paraId="64AE1224" w14:textId="77777777" w:rsidR="007C4061" w:rsidRPr="00533C32" w:rsidRDefault="007C4061" w:rsidP="007C4061">
      <w:pPr>
        <w:pStyle w:val="PL"/>
      </w:pPr>
      <w:r w:rsidRPr="00533C32">
        <w:t xml:space="preserve">          description: UE id</w:t>
      </w:r>
    </w:p>
    <w:p w14:paraId="04FAE64B" w14:textId="77777777" w:rsidR="007C4061" w:rsidRPr="00533C32" w:rsidRDefault="007C4061" w:rsidP="007C4061">
      <w:pPr>
        <w:pStyle w:val="PL"/>
      </w:pPr>
      <w:r w:rsidRPr="00533C32">
        <w:t xml:space="preserve">          required: true</w:t>
      </w:r>
    </w:p>
    <w:p w14:paraId="28617E59" w14:textId="77777777" w:rsidR="007C4061" w:rsidRPr="00533C32" w:rsidRDefault="007C4061" w:rsidP="007C4061">
      <w:pPr>
        <w:pStyle w:val="PL"/>
      </w:pPr>
      <w:r w:rsidRPr="00533C32">
        <w:t xml:space="preserve">          schema:</w:t>
      </w:r>
    </w:p>
    <w:p w14:paraId="3F38F187" w14:textId="77777777" w:rsidR="007C4061" w:rsidRPr="00533C32" w:rsidRDefault="007C4061" w:rsidP="007C4061">
      <w:pPr>
        <w:pStyle w:val="PL"/>
        <w:rPr>
          <w:lang w:eastAsia="zh-CN"/>
        </w:rPr>
      </w:pPr>
      <w:r w:rsidRPr="00533C32">
        <w:t xml:space="preserve">            $ref: 'TS29571_CommonData.yaml#/components/schemas/VarUeId'</w:t>
      </w:r>
    </w:p>
    <w:p w14:paraId="06968FAE" w14:textId="77777777" w:rsidR="007C4061" w:rsidRPr="00533C32" w:rsidRDefault="007C4061" w:rsidP="007C4061">
      <w:pPr>
        <w:pStyle w:val="PL"/>
      </w:pPr>
      <w:r w:rsidRPr="00533C32">
        <w:t xml:space="preserve">        - name: supported-features</w:t>
      </w:r>
    </w:p>
    <w:p w14:paraId="5912AC33" w14:textId="77777777" w:rsidR="007C4061" w:rsidRPr="00533C32" w:rsidRDefault="007C4061" w:rsidP="007C4061">
      <w:pPr>
        <w:pStyle w:val="PL"/>
      </w:pPr>
      <w:r w:rsidRPr="00533C32">
        <w:t xml:space="preserve">          in: query</w:t>
      </w:r>
    </w:p>
    <w:p w14:paraId="3C64FDE3" w14:textId="77777777" w:rsidR="007C4061" w:rsidRPr="00533C32" w:rsidRDefault="007C4061" w:rsidP="007C4061">
      <w:pPr>
        <w:pStyle w:val="PL"/>
      </w:pPr>
      <w:r w:rsidRPr="00533C32">
        <w:t xml:space="preserve">          description: Supported Features</w:t>
      </w:r>
    </w:p>
    <w:p w14:paraId="096CD3BF" w14:textId="77777777" w:rsidR="007C4061" w:rsidRPr="00533C32" w:rsidRDefault="007C4061" w:rsidP="007C4061">
      <w:pPr>
        <w:pStyle w:val="PL"/>
      </w:pPr>
      <w:r w:rsidRPr="00533C32">
        <w:t xml:space="preserve">          schema:</w:t>
      </w:r>
    </w:p>
    <w:p w14:paraId="2F03F78B" w14:textId="77777777" w:rsidR="007C4061" w:rsidRPr="00533C32" w:rsidRDefault="007C4061" w:rsidP="007C4061">
      <w:pPr>
        <w:pStyle w:val="PL"/>
        <w:rPr>
          <w:lang w:eastAsia="zh-CN"/>
        </w:rPr>
      </w:pPr>
      <w:r w:rsidRPr="00533C32">
        <w:t xml:space="preserve">            $ref: 'TS29571_CommonData.yaml#/components/schemas/SupportedFeatures'</w:t>
      </w:r>
    </w:p>
    <w:p w14:paraId="463C48F7" w14:textId="77777777" w:rsidR="007C4061" w:rsidRPr="00533C32" w:rsidRDefault="007C4061" w:rsidP="007C4061">
      <w:pPr>
        <w:pStyle w:val="PL"/>
      </w:pPr>
      <w:r w:rsidRPr="00533C32">
        <w:t xml:space="preserve">      responses:</w:t>
      </w:r>
    </w:p>
    <w:p w14:paraId="11C811C9" w14:textId="77777777" w:rsidR="007C4061" w:rsidRPr="00533C32" w:rsidRDefault="007C4061" w:rsidP="007C4061">
      <w:pPr>
        <w:pStyle w:val="PL"/>
      </w:pPr>
      <w:r w:rsidRPr="00533C32">
        <w:t xml:space="preserve">        '200':</w:t>
      </w:r>
    </w:p>
    <w:p w14:paraId="435F0EA2" w14:textId="77777777" w:rsidR="007C4061" w:rsidRPr="00533C32" w:rsidRDefault="007C4061" w:rsidP="007C4061">
      <w:pPr>
        <w:pStyle w:val="PL"/>
      </w:pPr>
      <w:r w:rsidRPr="00533C32">
        <w:t xml:space="preserve">          description: Expected response to a valid request</w:t>
      </w:r>
    </w:p>
    <w:p w14:paraId="30C122B0" w14:textId="77777777" w:rsidR="007C4061" w:rsidRPr="00533C32" w:rsidRDefault="007C4061" w:rsidP="007C4061">
      <w:pPr>
        <w:pStyle w:val="PL"/>
      </w:pPr>
      <w:r w:rsidRPr="00533C32">
        <w:t xml:space="preserve">          content:</w:t>
      </w:r>
    </w:p>
    <w:p w14:paraId="7C5C7880" w14:textId="77777777" w:rsidR="007C4061" w:rsidRPr="00533C32" w:rsidRDefault="007C4061" w:rsidP="007C4061">
      <w:pPr>
        <w:pStyle w:val="PL"/>
      </w:pPr>
      <w:r w:rsidRPr="00533C32">
        <w:t xml:space="preserve">            application/json:</w:t>
      </w:r>
    </w:p>
    <w:p w14:paraId="0287BA0B" w14:textId="77777777" w:rsidR="007C4061" w:rsidRPr="00533C32" w:rsidRDefault="007C4061" w:rsidP="007C4061">
      <w:pPr>
        <w:pStyle w:val="PL"/>
      </w:pPr>
      <w:r w:rsidRPr="00533C32">
        <w:t xml:space="preserve">              schema:</w:t>
      </w:r>
    </w:p>
    <w:p w14:paraId="2BF8EF12" w14:textId="77777777" w:rsidR="007C4061" w:rsidRPr="00533C32" w:rsidRDefault="007C4061" w:rsidP="007C4061">
      <w:pPr>
        <w:pStyle w:val="PL"/>
      </w:pPr>
      <w:r w:rsidRPr="00533C32">
        <w:t xml:space="preserve">                type: array</w:t>
      </w:r>
    </w:p>
    <w:p w14:paraId="07F84C6D" w14:textId="77777777" w:rsidR="007C4061" w:rsidRPr="00533C32" w:rsidRDefault="007C4061" w:rsidP="007C4061">
      <w:pPr>
        <w:pStyle w:val="PL"/>
      </w:pPr>
      <w:r w:rsidRPr="00533C32">
        <w:t xml:space="preserve">                items:</w:t>
      </w:r>
    </w:p>
    <w:p w14:paraId="5B98B5A2" w14:textId="77777777" w:rsidR="007C4061" w:rsidRPr="00533C32" w:rsidRDefault="007C4061" w:rsidP="007C4061">
      <w:pPr>
        <w:pStyle w:val="PL"/>
      </w:pPr>
      <w:r w:rsidRPr="00533C32">
        <w:t xml:space="preserve">                  $ref: '#/components/schemas/SubscriptionDataSubscriptions'</w:t>
      </w:r>
    </w:p>
    <w:p w14:paraId="0C7CDEFF" w14:textId="77777777" w:rsidR="007C4061" w:rsidRDefault="007C4061" w:rsidP="007C4061">
      <w:pPr>
        <w:pStyle w:val="PL"/>
        <w:rPr>
          <w:lang w:eastAsia="zh-CN"/>
        </w:rPr>
      </w:pPr>
      <w:r w:rsidRPr="00533C32">
        <w:t xml:space="preserve">        default:</w:t>
      </w:r>
    </w:p>
    <w:p w14:paraId="2D8399A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CA989C9" w14:textId="77777777" w:rsidR="00810BBA" w:rsidRDefault="00810BBA" w:rsidP="007C4061">
      <w:pPr>
        <w:pStyle w:val="PL"/>
        <w:rPr>
          <w:lang w:eastAsia="zh-CN"/>
        </w:rPr>
      </w:pPr>
    </w:p>
    <w:p w14:paraId="7F17A4C1" w14:textId="77777777" w:rsidR="007C4061" w:rsidRPr="00533C32" w:rsidRDefault="007C4061" w:rsidP="007C4061">
      <w:pPr>
        <w:pStyle w:val="PL"/>
      </w:pPr>
      <w:r w:rsidRPr="00533C32">
        <w:t xml:space="preserve">    delete:</w:t>
      </w:r>
    </w:p>
    <w:p w14:paraId="49187DEB" w14:textId="77777777" w:rsidR="007C4061" w:rsidRPr="00533C32" w:rsidRDefault="007C4061" w:rsidP="007C4061">
      <w:pPr>
        <w:pStyle w:val="PL"/>
      </w:pPr>
      <w:r w:rsidRPr="00533C32">
        <w:t xml:space="preserve">      summary: Deletes subscriptions identified by a given ue-id parameter</w:t>
      </w:r>
    </w:p>
    <w:p w14:paraId="4BA37950" w14:textId="77777777" w:rsidR="007C4061" w:rsidRPr="00533C32" w:rsidRDefault="007C4061" w:rsidP="007C4061">
      <w:pPr>
        <w:pStyle w:val="PL"/>
      </w:pPr>
      <w:r w:rsidRPr="00533C32">
        <w:t xml:space="preserve">      operationId: RemoveMultipleSubscriptionDataSubscriptions</w:t>
      </w:r>
    </w:p>
    <w:p w14:paraId="5971BCD7" w14:textId="77777777" w:rsidR="007C4061" w:rsidRPr="00533C32" w:rsidRDefault="007C4061" w:rsidP="007C4061">
      <w:pPr>
        <w:pStyle w:val="PL"/>
      </w:pPr>
      <w:r w:rsidRPr="00533C32">
        <w:t xml:space="preserve">      tags:</w:t>
      </w:r>
    </w:p>
    <w:p w14:paraId="7B666895" w14:textId="77777777" w:rsidR="007C4061" w:rsidRDefault="007C4061" w:rsidP="007C4061">
      <w:pPr>
        <w:pStyle w:val="PL"/>
        <w:rPr>
          <w:lang w:eastAsia="zh-CN"/>
        </w:rPr>
      </w:pPr>
      <w:r w:rsidRPr="00533C32">
        <w:t xml:space="preserve">        - Subs To Notify (Collection)</w:t>
      </w:r>
    </w:p>
    <w:p w14:paraId="22C70C39" w14:textId="77777777" w:rsidR="006C7675" w:rsidRDefault="006C7675" w:rsidP="006C7675">
      <w:pPr>
        <w:pStyle w:val="PL"/>
      </w:pPr>
      <w:r>
        <w:t xml:space="preserve">      security:</w:t>
      </w:r>
    </w:p>
    <w:p w14:paraId="492CB65B" w14:textId="77777777" w:rsidR="006C7675" w:rsidRDefault="006C7675" w:rsidP="006C7675">
      <w:pPr>
        <w:pStyle w:val="PL"/>
      </w:pPr>
      <w:r>
        <w:t xml:space="preserve">        - {}</w:t>
      </w:r>
    </w:p>
    <w:p w14:paraId="535C9E1E" w14:textId="77777777" w:rsidR="006C7675" w:rsidRDefault="006C7675" w:rsidP="006C7675">
      <w:pPr>
        <w:pStyle w:val="PL"/>
      </w:pPr>
      <w:r>
        <w:t xml:space="preserve">        - oAuth2ClientCredentials:</w:t>
      </w:r>
    </w:p>
    <w:p w14:paraId="232AD5AB" w14:textId="77777777" w:rsidR="006C7675" w:rsidRDefault="006C7675" w:rsidP="006C7675">
      <w:pPr>
        <w:pStyle w:val="PL"/>
      </w:pPr>
      <w:r>
        <w:t xml:space="preserve">          - nudr-dr</w:t>
      </w:r>
    </w:p>
    <w:p w14:paraId="3D53C2C2" w14:textId="77777777" w:rsidR="006C7675" w:rsidRDefault="006C7675" w:rsidP="006C7675">
      <w:pPr>
        <w:pStyle w:val="PL"/>
      </w:pPr>
      <w:r>
        <w:t xml:space="preserve">        - oAuth2ClientCredentials:</w:t>
      </w:r>
    </w:p>
    <w:p w14:paraId="51636ACF" w14:textId="77777777" w:rsidR="006C7675" w:rsidRDefault="006C7675" w:rsidP="006C7675">
      <w:pPr>
        <w:pStyle w:val="PL"/>
      </w:pPr>
      <w:r>
        <w:t xml:space="preserve">          - nudr-dr</w:t>
      </w:r>
    </w:p>
    <w:p w14:paraId="6E057B56" w14:textId="77777777" w:rsidR="006C7675" w:rsidRPr="00533C32" w:rsidRDefault="006C7675" w:rsidP="006C7675">
      <w:pPr>
        <w:pStyle w:val="PL"/>
        <w:rPr>
          <w:lang w:eastAsia="zh-CN"/>
        </w:rPr>
      </w:pPr>
      <w:r>
        <w:t xml:space="preserve">          - nudr-dr:subscription-data</w:t>
      </w:r>
    </w:p>
    <w:p w14:paraId="635980E9" w14:textId="77777777" w:rsidR="007C4061" w:rsidRPr="00533C32" w:rsidRDefault="007C4061" w:rsidP="007C4061">
      <w:pPr>
        <w:pStyle w:val="PL"/>
      </w:pPr>
      <w:r w:rsidRPr="00533C32">
        <w:t xml:space="preserve">      parameters:</w:t>
      </w:r>
    </w:p>
    <w:p w14:paraId="7BB34F6B" w14:textId="77777777" w:rsidR="007C4061" w:rsidRPr="00533C32" w:rsidRDefault="007C4061" w:rsidP="007C4061">
      <w:pPr>
        <w:pStyle w:val="PL"/>
      </w:pPr>
      <w:r w:rsidRPr="00533C32">
        <w:t xml:space="preserve">        - name: ue-id</w:t>
      </w:r>
    </w:p>
    <w:p w14:paraId="28FAC7D7" w14:textId="77777777" w:rsidR="007C4061" w:rsidRPr="00533C32" w:rsidRDefault="007C4061" w:rsidP="007C4061">
      <w:pPr>
        <w:pStyle w:val="PL"/>
      </w:pPr>
      <w:r w:rsidRPr="00533C32">
        <w:t xml:space="preserve">          in: query</w:t>
      </w:r>
    </w:p>
    <w:p w14:paraId="37D14245" w14:textId="77777777" w:rsidR="007C4061" w:rsidRPr="00533C32" w:rsidRDefault="007C4061" w:rsidP="007C4061">
      <w:pPr>
        <w:pStyle w:val="PL"/>
      </w:pPr>
      <w:r w:rsidRPr="00533C32">
        <w:t xml:space="preserve">          required: true</w:t>
      </w:r>
    </w:p>
    <w:p w14:paraId="71E82FA0" w14:textId="77777777" w:rsidR="007C4061" w:rsidRPr="00533C32" w:rsidRDefault="007C4061" w:rsidP="007C4061">
      <w:pPr>
        <w:pStyle w:val="PL"/>
      </w:pPr>
      <w:r w:rsidRPr="00533C32">
        <w:t xml:space="preserve">          description: UE ID</w:t>
      </w:r>
    </w:p>
    <w:p w14:paraId="7377EFCE" w14:textId="77777777" w:rsidR="007C4061" w:rsidRPr="00533C32" w:rsidRDefault="007C4061" w:rsidP="007C4061">
      <w:pPr>
        <w:pStyle w:val="PL"/>
      </w:pPr>
      <w:r w:rsidRPr="00533C32">
        <w:t xml:space="preserve">          schema:</w:t>
      </w:r>
    </w:p>
    <w:p w14:paraId="5B379437" w14:textId="77777777" w:rsidR="007C4061" w:rsidRPr="00533C32" w:rsidRDefault="007C4061" w:rsidP="007C4061">
      <w:pPr>
        <w:pStyle w:val="PL"/>
      </w:pPr>
      <w:r w:rsidRPr="00533C32">
        <w:t xml:space="preserve">            $ref: 'TS29571_CommonData.yaml#/components/schemas/VarUeId'</w:t>
      </w:r>
    </w:p>
    <w:p w14:paraId="7E3DEED9" w14:textId="77777777" w:rsidR="007C4061" w:rsidRPr="00533C32" w:rsidRDefault="007C4061" w:rsidP="007C4061">
      <w:pPr>
        <w:pStyle w:val="PL"/>
      </w:pPr>
      <w:r w:rsidRPr="00533C32">
        <w:t xml:space="preserve">        - name: nf-instance-id</w:t>
      </w:r>
    </w:p>
    <w:p w14:paraId="2900F81D" w14:textId="77777777" w:rsidR="007C4061" w:rsidRPr="00533C32" w:rsidRDefault="007C4061" w:rsidP="007C4061">
      <w:pPr>
        <w:pStyle w:val="PL"/>
      </w:pPr>
      <w:r w:rsidRPr="00533C32">
        <w:t xml:space="preserve">          in: query</w:t>
      </w:r>
    </w:p>
    <w:p w14:paraId="253B3EFD" w14:textId="77777777" w:rsidR="007C4061" w:rsidRPr="00533C32" w:rsidRDefault="007C4061" w:rsidP="007C4061">
      <w:pPr>
        <w:pStyle w:val="PL"/>
      </w:pPr>
      <w:r w:rsidRPr="00533C32">
        <w:t xml:space="preserve">          required: false</w:t>
      </w:r>
    </w:p>
    <w:p w14:paraId="6CEC2A34" w14:textId="77777777" w:rsidR="007C4061" w:rsidRPr="00533C32" w:rsidRDefault="007C4061" w:rsidP="007C4061">
      <w:pPr>
        <w:pStyle w:val="PL"/>
      </w:pPr>
      <w:r w:rsidRPr="00533C32">
        <w:t xml:space="preserve">          description: NF Instance ID</w:t>
      </w:r>
    </w:p>
    <w:p w14:paraId="3B1BF2DE" w14:textId="77777777" w:rsidR="007C4061" w:rsidRPr="00533C32" w:rsidRDefault="007C4061" w:rsidP="007C4061">
      <w:pPr>
        <w:pStyle w:val="PL"/>
      </w:pPr>
      <w:r w:rsidRPr="00533C32">
        <w:t xml:space="preserve">          schema:</w:t>
      </w:r>
    </w:p>
    <w:p w14:paraId="3A4110BB" w14:textId="77777777" w:rsidR="007C4061" w:rsidRPr="00533C32" w:rsidRDefault="007C4061" w:rsidP="007C4061">
      <w:pPr>
        <w:pStyle w:val="PL"/>
      </w:pPr>
      <w:r w:rsidRPr="00533C32">
        <w:t xml:space="preserve">            $ref: 'TS29571_CommonData.yaml#/components/schemas/NfInstanceId'</w:t>
      </w:r>
    </w:p>
    <w:p w14:paraId="6D2BA6DB" w14:textId="77777777" w:rsidR="007C4061" w:rsidRPr="00533C32" w:rsidRDefault="007C4061" w:rsidP="007C4061">
      <w:pPr>
        <w:pStyle w:val="PL"/>
      </w:pPr>
      <w:r w:rsidRPr="00533C32">
        <w:t xml:space="preserve">        - name: delete-all-nfs</w:t>
      </w:r>
    </w:p>
    <w:p w14:paraId="3EACFFFE" w14:textId="77777777" w:rsidR="007C4061" w:rsidRPr="00533C32" w:rsidRDefault="007C4061" w:rsidP="007C4061">
      <w:pPr>
        <w:pStyle w:val="PL"/>
      </w:pPr>
      <w:r w:rsidRPr="00533C32">
        <w:t xml:space="preserve">          in: query</w:t>
      </w:r>
    </w:p>
    <w:p w14:paraId="0DE5846D" w14:textId="77777777" w:rsidR="007C4061" w:rsidRPr="00533C32" w:rsidRDefault="007C4061" w:rsidP="007C4061">
      <w:pPr>
        <w:pStyle w:val="PL"/>
      </w:pPr>
      <w:r w:rsidRPr="00533C32">
        <w:t xml:space="preserve">          required: false</w:t>
      </w:r>
    </w:p>
    <w:p w14:paraId="3915F236" w14:textId="77777777" w:rsidR="007C4061" w:rsidRPr="00533C32" w:rsidRDefault="007C4061" w:rsidP="007C4061">
      <w:pPr>
        <w:pStyle w:val="PL"/>
      </w:pPr>
      <w:r w:rsidRPr="00533C32">
        <w:t xml:space="preserve">          description: Flag to delete subscriptions from all NFs</w:t>
      </w:r>
    </w:p>
    <w:p w14:paraId="19F9C654" w14:textId="77777777" w:rsidR="007C4061" w:rsidRPr="00533C32" w:rsidRDefault="007C4061" w:rsidP="007C4061">
      <w:pPr>
        <w:pStyle w:val="PL"/>
      </w:pPr>
      <w:r w:rsidRPr="00533C32">
        <w:t xml:space="preserve">          schema:</w:t>
      </w:r>
    </w:p>
    <w:p w14:paraId="1E3A4DA6" w14:textId="77777777" w:rsidR="007C4061" w:rsidRPr="00533C32" w:rsidRDefault="007C4061" w:rsidP="007C4061">
      <w:pPr>
        <w:pStyle w:val="PL"/>
      </w:pPr>
      <w:r w:rsidRPr="00533C32">
        <w:t xml:space="preserve">            type: boolean</w:t>
      </w:r>
    </w:p>
    <w:p w14:paraId="3DC19792" w14:textId="77777777" w:rsidR="007C4061" w:rsidRPr="00533C32" w:rsidRDefault="007C4061" w:rsidP="007C4061">
      <w:pPr>
        <w:pStyle w:val="PL"/>
      </w:pPr>
      <w:r w:rsidRPr="00533C32">
        <w:t xml:space="preserve">        - name: implicit-unsubscribe-indication</w:t>
      </w:r>
    </w:p>
    <w:p w14:paraId="46E093B4" w14:textId="77777777" w:rsidR="007C4061" w:rsidRPr="00533C32" w:rsidRDefault="007C4061" w:rsidP="007C4061">
      <w:pPr>
        <w:pStyle w:val="PL"/>
      </w:pPr>
      <w:r w:rsidRPr="00533C32">
        <w:t xml:space="preserve">          in: query</w:t>
      </w:r>
    </w:p>
    <w:p w14:paraId="308F4E29" w14:textId="77777777" w:rsidR="007C4061" w:rsidRPr="00533C32" w:rsidRDefault="007C4061" w:rsidP="007C4061">
      <w:pPr>
        <w:pStyle w:val="PL"/>
      </w:pPr>
      <w:r w:rsidRPr="00533C32">
        <w:t xml:space="preserve">          required: false</w:t>
      </w:r>
    </w:p>
    <w:p w14:paraId="04B658B5" w14:textId="77777777" w:rsidR="007C4061" w:rsidRPr="00533C32" w:rsidRDefault="007C4061" w:rsidP="007C4061">
      <w:pPr>
        <w:pStyle w:val="PL"/>
      </w:pPr>
      <w:r w:rsidRPr="00533C32">
        <w:t xml:space="preserve">          description: Implicit Unsubscribe Indication</w:t>
      </w:r>
    </w:p>
    <w:p w14:paraId="6275DB1D" w14:textId="77777777" w:rsidR="007C4061" w:rsidRPr="00533C32" w:rsidRDefault="007C4061" w:rsidP="007C4061">
      <w:pPr>
        <w:pStyle w:val="PL"/>
      </w:pPr>
      <w:r w:rsidRPr="00533C32">
        <w:t xml:space="preserve">          schema:</w:t>
      </w:r>
    </w:p>
    <w:p w14:paraId="5E63CCB0" w14:textId="77777777" w:rsidR="007C4061" w:rsidRPr="00533C32" w:rsidRDefault="007C4061" w:rsidP="007C4061">
      <w:pPr>
        <w:pStyle w:val="PL"/>
      </w:pPr>
      <w:r w:rsidRPr="00533C32">
        <w:t xml:space="preserve">            type: boolean</w:t>
      </w:r>
    </w:p>
    <w:p w14:paraId="35B05E05" w14:textId="77777777" w:rsidR="007C4061" w:rsidRPr="00533C32" w:rsidRDefault="007C4061" w:rsidP="007C4061">
      <w:pPr>
        <w:pStyle w:val="PL"/>
      </w:pPr>
      <w:r w:rsidRPr="00533C32">
        <w:t xml:space="preserve">      responses:</w:t>
      </w:r>
    </w:p>
    <w:p w14:paraId="4A13B6BD" w14:textId="77777777" w:rsidR="007C4061" w:rsidRPr="00533C32" w:rsidRDefault="007C4061" w:rsidP="007C4061">
      <w:pPr>
        <w:pStyle w:val="PL"/>
      </w:pPr>
      <w:r w:rsidRPr="00533C32">
        <w:lastRenderedPageBreak/>
        <w:t xml:space="preserve">        '204':</w:t>
      </w:r>
    </w:p>
    <w:p w14:paraId="71565117" w14:textId="77777777" w:rsidR="007C4061" w:rsidRDefault="007C4061" w:rsidP="007C4061">
      <w:pPr>
        <w:pStyle w:val="PL"/>
        <w:rPr>
          <w:lang w:eastAsia="zh-CN"/>
        </w:rPr>
      </w:pPr>
      <w:r w:rsidRPr="00533C32">
        <w:t xml:space="preserve">          description: Expected response to a successful subscription removal</w:t>
      </w:r>
    </w:p>
    <w:p w14:paraId="1771D6CB" w14:textId="77777777" w:rsidR="00810BBA" w:rsidRPr="00533C32" w:rsidRDefault="00810BBA" w:rsidP="00810BBA">
      <w:pPr>
        <w:pStyle w:val="PL"/>
      </w:pPr>
      <w:r w:rsidRPr="00533C32">
        <w:t xml:space="preserve">        default:</w:t>
      </w:r>
    </w:p>
    <w:p w14:paraId="0549F1E8"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00D201B0" w14:textId="77777777" w:rsidR="007C4061" w:rsidRPr="00533C32" w:rsidRDefault="007C4061" w:rsidP="007C4061">
      <w:pPr>
        <w:pStyle w:val="PL"/>
        <w:rPr>
          <w:lang w:eastAsia="zh-CN"/>
        </w:rPr>
      </w:pPr>
    </w:p>
    <w:p w14:paraId="13977D74" w14:textId="77777777" w:rsidR="007C4061" w:rsidRPr="00533C32" w:rsidRDefault="007C4061" w:rsidP="007C4061">
      <w:pPr>
        <w:pStyle w:val="PL"/>
      </w:pPr>
      <w:r w:rsidRPr="00533C32">
        <w:t xml:space="preserve">  /subscription-data/subs-to-notify/{subsId}:</w:t>
      </w:r>
    </w:p>
    <w:p w14:paraId="35B48DAE" w14:textId="77777777" w:rsidR="007C4061" w:rsidRPr="00533C32" w:rsidRDefault="007C4061" w:rsidP="007C4061">
      <w:pPr>
        <w:pStyle w:val="PL"/>
      </w:pPr>
      <w:r w:rsidRPr="00533C32">
        <w:t xml:space="preserve">    delete:</w:t>
      </w:r>
    </w:p>
    <w:p w14:paraId="6AAC1693" w14:textId="77777777" w:rsidR="007C4061" w:rsidRPr="00533C32" w:rsidRDefault="007C4061" w:rsidP="007C4061">
      <w:pPr>
        <w:pStyle w:val="PL"/>
      </w:pPr>
      <w:r w:rsidRPr="00533C32">
        <w:t xml:space="preserve">      summary: Deletes a subscriptionDataSubscriptions</w:t>
      </w:r>
    </w:p>
    <w:p w14:paraId="66EAFD23" w14:textId="77777777" w:rsidR="007C4061" w:rsidRPr="00533C32" w:rsidRDefault="007C4061" w:rsidP="007C4061">
      <w:pPr>
        <w:pStyle w:val="PL"/>
      </w:pPr>
      <w:r w:rsidRPr="00533C32">
        <w:t xml:space="preserve">      operationId: RemovesubscriptionDataSubscriptions</w:t>
      </w:r>
    </w:p>
    <w:p w14:paraId="5FFE0B98" w14:textId="77777777" w:rsidR="007C4061" w:rsidRPr="00533C32" w:rsidRDefault="007C4061" w:rsidP="007C4061">
      <w:pPr>
        <w:pStyle w:val="PL"/>
      </w:pPr>
      <w:r w:rsidRPr="00533C32">
        <w:t xml:space="preserve">      tags:</w:t>
      </w:r>
    </w:p>
    <w:p w14:paraId="300FA4EE" w14:textId="77777777" w:rsidR="007C4061" w:rsidRDefault="007C4061" w:rsidP="007C4061">
      <w:pPr>
        <w:pStyle w:val="PL"/>
        <w:rPr>
          <w:lang w:eastAsia="zh-CN"/>
        </w:rPr>
      </w:pPr>
      <w:r w:rsidRPr="00533C32">
        <w:t xml:space="preserve">        - Subs To Notify (Document)</w:t>
      </w:r>
    </w:p>
    <w:p w14:paraId="633708B7" w14:textId="77777777" w:rsidR="006C7675" w:rsidRDefault="006C7675" w:rsidP="006C7675">
      <w:pPr>
        <w:pStyle w:val="PL"/>
      </w:pPr>
      <w:r>
        <w:t xml:space="preserve">      security:</w:t>
      </w:r>
    </w:p>
    <w:p w14:paraId="51562E8B" w14:textId="77777777" w:rsidR="006C7675" w:rsidRDefault="006C7675" w:rsidP="006C7675">
      <w:pPr>
        <w:pStyle w:val="PL"/>
      </w:pPr>
      <w:r>
        <w:t xml:space="preserve">        - {}</w:t>
      </w:r>
    </w:p>
    <w:p w14:paraId="72447112" w14:textId="77777777" w:rsidR="006C7675" w:rsidRDefault="006C7675" w:rsidP="006C7675">
      <w:pPr>
        <w:pStyle w:val="PL"/>
      </w:pPr>
      <w:r>
        <w:t xml:space="preserve">        - oAuth2ClientCredentials:</w:t>
      </w:r>
    </w:p>
    <w:p w14:paraId="46B2B2EE" w14:textId="77777777" w:rsidR="006C7675" w:rsidRDefault="006C7675" w:rsidP="006C7675">
      <w:pPr>
        <w:pStyle w:val="PL"/>
      </w:pPr>
      <w:r>
        <w:t xml:space="preserve">          - nudr-dr</w:t>
      </w:r>
    </w:p>
    <w:p w14:paraId="508723CF" w14:textId="77777777" w:rsidR="006C7675" w:rsidRDefault="006C7675" w:rsidP="006C7675">
      <w:pPr>
        <w:pStyle w:val="PL"/>
      </w:pPr>
      <w:r>
        <w:t xml:space="preserve">        - oAuth2ClientCredentials:</w:t>
      </w:r>
    </w:p>
    <w:p w14:paraId="6B75A3BF" w14:textId="77777777" w:rsidR="006C7675" w:rsidRDefault="006C7675" w:rsidP="006C7675">
      <w:pPr>
        <w:pStyle w:val="PL"/>
      </w:pPr>
      <w:r>
        <w:t xml:space="preserve">          - nudr-dr</w:t>
      </w:r>
    </w:p>
    <w:p w14:paraId="1B17D7A4" w14:textId="77777777" w:rsidR="006C7675" w:rsidRPr="00533C32" w:rsidRDefault="006C7675" w:rsidP="006C7675">
      <w:pPr>
        <w:pStyle w:val="PL"/>
        <w:rPr>
          <w:lang w:eastAsia="zh-CN"/>
        </w:rPr>
      </w:pPr>
      <w:r>
        <w:t xml:space="preserve">          - nudr-dr:subscription-data</w:t>
      </w:r>
    </w:p>
    <w:p w14:paraId="7CB86ECA" w14:textId="77777777" w:rsidR="007C4061" w:rsidRPr="00533C32" w:rsidRDefault="007C4061" w:rsidP="007C4061">
      <w:pPr>
        <w:pStyle w:val="PL"/>
      </w:pPr>
      <w:r w:rsidRPr="00533C32">
        <w:t xml:space="preserve">      parameters:</w:t>
      </w:r>
    </w:p>
    <w:p w14:paraId="4A7F2EC6" w14:textId="77777777" w:rsidR="007C4061" w:rsidRPr="00533C32" w:rsidRDefault="007C4061" w:rsidP="007C4061">
      <w:pPr>
        <w:pStyle w:val="PL"/>
      </w:pPr>
      <w:r w:rsidRPr="00533C32">
        <w:t xml:space="preserve">        - name: subsId</w:t>
      </w:r>
    </w:p>
    <w:p w14:paraId="0C323148" w14:textId="77777777" w:rsidR="007C4061" w:rsidRPr="00533C32" w:rsidRDefault="007C4061" w:rsidP="007C4061">
      <w:pPr>
        <w:pStyle w:val="PL"/>
      </w:pPr>
      <w:r w:rsidRPr="00533C32">
        <w:t xml:space="preserve">          in: path</w:t>
      </w:r>
    </w:p>
    <w:p w14:paraId="7C995857" w14:textId="77777777" w:rsidR="007C4061" w:rsidRPr="00533C32" w:rsidRDefault="007C4061" w:rsidP="007C4061">
      <w:pPr>
        <w:pStyle w:val="PL"/>
      </w:pPr>
      <w:r w:rsidRPr="00533C32">
        <w:t xml:space="preserve">          required: true</w:t>
      </w:r>
    </w:p>
    <w:p w14:paraId="21DF02DC" w14:textId="77777777" w:rsidR="007C4061" w:rsidRPr="00533C32" w:rsidRDefault="007C4061" w:rsidP="007C4061">
      <w:pPr>
        <w:pStyle w:val="PL"/>
      </w:pPr>
      <w:r w:rsidRPr="00533C32">
        <w:t xml:space="preserve">          description: Unique ID of the subscription to remove</w:t>
      </w:r>
    </w:p>
    <w:p w14:paraId="037D7224" w14:textId="77777777" w:rsidR="007C4061" w:rsidRPr="00533C32" w:rsidRDefault="007C4061" w:rsidP="007C4061">
      <w:pPr>
        <w:pStyle w:val="PL"/>
      </w:pPr>
      <w:r w:rsidRPr="00533C32">
        <w:t xml:space="preserve">          schema:</w:t>
      </w:r>
    </w:p>
    <w:p w14:paraId="7E9075BD" w14:textId="77777777" w:rsidR="007C4061" w:rsidRPr="00533C32" w:rsidRDefault="007C4061" w:rsidP="007C4061">
      <w:pPr>
        <w:pStyle w:val="PL"/>
      </w:pPr>
      <w:r w:rsidRPr="00533C32">
        <w:t xml:space="preserve">            type: string</w:t>
      </w:r>
    </w:p>
    <w:p w14:paraId="0701C960" w14:textId="77777777" w:rsidR="007C4061" w:rsidRPr="00533C32" w:rsidRDefault="007C4061" w:rsidP="007C4061">
      <w:pPr>
        <w:pStyle w:val="PL"/>
      </w:pPr>
      <w:r w:rsidRPr="00533C32">
        <w:t xml:space="preserve">      responses:</w:t>
      </w:r>
    </w:p>
    <w:p w14:paraId="6A972923" w14:textId="77777777" w:rsidR="007C4061" w:rsidRPr="00533C32" w:rsidRDefault="007C4061" w:rsidP="007C4061">
      <w:pPr>
        <w:pStyle w:val="PL"/>
      </w:pPr>
      <w:r w:rsidRPr="00533C32">
        <w:t xml:space="preserve">        '204':</w:t>
      </w:r>
    </w:p>
    <w:p w14:paraId="44120592" w14:textId="77777777" w:rsidR="007C4061" w:rsidRDefault="007C4061" w:rsidP="007C4061">
      <w:pPr>
        <w:pStyle w:val="PL"/>
        <w:rPr>
          <w:lang w:eastAsia="zh-CN"/>
        </w:rPr>
      </w:pPr>
      <w:r w:rsidRPr="00533C32">
        <w:t xml:space="preserve">          description: Expected response to a successful subscription removal</w:t>
      </w:r>
    </w:p>
    <w:p w14:paraId="026C946D" w14:textId="77777777" w:rsidR="00810BBA" w:rsidRPr="00533C32" w:rsidRDefault="00810BBA" w:rsidP="00810BBA">
      <w:pPr>
        <w:pStyle w:val="PL"/>
      </w:pPr>
      <w:r w:rsidRPr="00533C32">
        <w:t xml:space="preserve">        default:</w:t>
      </w:r>
    </w:p>
    <w:p w14:paraId="1A86B9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3D8DA513" w14:textId="77777777" w:rsidR="007C4061" w:rsidRPr="00533C32" w:rsidRDefault="007C4061" w:rsidP="007C4061">
      <w:pPr>
        <w:pStyle w:val="PL"/>
        <w:rPr>
          <w:lang w:eastAsia="zh-CN"/>
        </w:rPr>
      </w:pPr>
    </w:p>
    <w:p w14:paraId="7E028D1C" w14:textId="77777777" w:rsidR="007C4061" w:rsidRPr="00533C32" w:rsidRDefault="007C4061" w:rsidP="007C4061">
      <w:pPr>
        <w:pStyle w:val="PL"/>
      </w:pPr>
      <w:r w:rsidRPr="00533C32">
        <w:t xml:space="preserve">    patch:</w:t>
      </w:r>
    </w:p>
    <w:p w14:paraId="42EC68C0" w14:textId="77777777" w:rsidR="007C4061" w:rsidRPr="00533C32" w:rsidRDefault="007C4061" w:rsidP="007C4061">
      <w:pPr>
        <w:pStyle w:val="PL"/>
      </w:pPr>
      <w:r w:rsidRPr="00533C32">
        <w:t xml:space="preserve">      summary: Modify an individual subscriptionDataSubscription</w:t>
      </w:r>
    </w:p>
    <w:p w14:paraId="027B7814" w14:textId="77777777" w:rsidR="007C4061" w:rsidRPr="00533C32" w:rsidRDefault="007C4061" w:rsidP="007C4061">
      <w:pPr>
        <w:pStyle w:val="PL"/>
      </w:pPr>
      <w:r w:rsidRPr="00533C32">
        <w:t xml:space="preserve">      operationId: ModifysubscriptionDataSubscription</w:t>
      </w:r>
    </w:p>
    <w:p w14:paraId="55BA4113" w14:textId="77777777" w:rsidR="007C4061" w:rsidRPr="00533C32" w:rsidRDefault="007C4061" w:rsidP="007C4061">
      <w:pPr>
        <w:pStyle w:val="PL"/>
      </w:pPr>
      <w:r w:rsidRPr="00533C32">
        <w:t xml:space="preserve">      tags:</w:t>
      </w:r>
    </w:p>
    <w:p w14:paraId="655F5D61" w14:textId="77777777" w:rsidR="007C4061" w:rsidRDefault="007C4061" w:rsidP="007C4061">
      <w:pPr>
        <w:pStyle w:val="PL"/>
        <w:rPr>
          <w:lang w:eastAsia="zh-CN"/>
        </w:rPr>
      </w:pPr>
      <w:r w:rsidRPr="00533C32">
        <w:t xml:space="preserve">        - Subs To Notify (Document)</w:t>
      </w:r>
    </w:p>
    <w:p w14:paraId="168E3D2A" w14:textId="77777777" w:rsidR="006C7675" w:rsidRDefault="006C7675" w:rsidP="006C7675">
      <w:pPr>
        <w:pStyle w:val="PL"/>
      </w:pPr>
      <w:r>
        <w:t xml:space="preserve">      security:</w:t>
      </w:r>
    </w:p>
    <w:p w14:paraId="69CD2F73" w14:textId="77777777" w:rsidR="006C7675" w:rsidRDefault="006C7675" w:rsidP="006C7675">
      <w:pPr>
        <w:pStyle w:val="PL"/>
      </w:pPr>
      <w:r>
        <w:t xml:space="preserve">        - {}</w:t>
      </w:r>
    </w:p>
    <w:p w14:paraId="7FA23BA5" w14:textId="77777777" w:rsidR="006C7675" w:rsidRDefault="006C7675" w:rsidP="006C7675">
      <w:pPr>
        <w:pStyle w:val="PL"/>
      </w:pPr>
      <w:r>
        <w:t xml:space="preserve">        - oAuth2ClientCredentials:</w:t>
      </w:r>
    </w:p>
    <w:p w14:paraId="0DD7263A" w14:textId="77777777" w:rsidR="006C7675" w:rsidRDefault="006C7675" w:rsidP="006C7675">
      <w:pPr>
        <w:pStyle w:val="PL"/>
      </w:pPr>
      <w:r>
        <w:t xml:space="preserve">          - nudr-dr</w:t>
      </w:r>
    </w:p>
    <w:p w14:paraId="11E22729" w14:textId="77777777" w:rsidR="006C7675" w:rsidRDefault="006C7675" w:rsidP="006C7675">
      <w:pPr>
        <w:pStyle w:val="PL"/>
      </w:pPr>
      <w:r>
        <w:t xml:space="preserve">        - oAuth2ClientCredentials:</w:t>
      </w:r>
    </w:p>
    <w:p w14:paraId="2C050A31" w14:textId="77777777" w:rsidR="006C7675" w:rsidRDefault="006C7675" w:rsidP="006C7675">
      <w:pPr>
        <w:pStyle w:val="PL"/>
      </w:pPr>
      <w:r>
        <w:t xml:space="preserve">          - nudr-dr</w:t>
      </w:r>
    </w:p>
    <w:p w14:paraId="5864B96A" w14:textId="77777777" w:rsidR="006C7675" w:rsidRPr="00533C32" w:rsidRDefault="006C7675" w:rsidP="006C7675">
      <w:pPr>
        <w:pStyle w:val="PL"/>
        <w:rPr>
          <w:lang w:eastAsia="zh-CN"/>
        </w:rPr>
      </w:pPr>
      <w:r>
        <w:t xml:space="preserve">          - nudr-dr:subscription-data</w:t>
      </w:r>
    </w:p>
    <w:p w14:paraId="2B29F984" w14:textId="77777777" w:rsidR="007C4061" w:rsidRPr="00533C32" w:rsidRDefault="007C4061" w:rsidP="007C4061">
      <w:pPr>
        <w:pStyle w:val="PL"/>
      </w:pPr>
      <w:r w:rsidRPr="00533C32">
        <w:t xml:space="preserve">      parameters:</w:t>
      </w:r>
    </w:p>
    <w:p w14:paraId="045606E9" w14:textId="77777777" w:rsidR="007C4061" w:rsidRPr="00533C32" w:rsidRDefault="007C4061" w:rsidP="007C4061">
      <w:pPr>
        <w:pStyle w:val="PL"/>
      </w:pPr>
      <w:r w:rsidRPr="00533C32">
        <w:t xml:space="preserve">        - name: subsId</w:t>
      </w:r>
    </w:p>
    <w:p w14:paraId="7353D6D5" w14:textId="77777777" w:rsidR="007C4061" w:rsidRPr="00533C32" w:rsidRDefault="007C4061" w:rsidP="007C4061">
      <w:pPr>
        <w:pStyle w:val="PL"/>
      </w:pPr>
      <w:r w:rsidRPr="00533C32">
        <w:t xml:space="preserve">          in: path</w:t>
      </w:r>
    </w:p>
    <w:p w14:paraId="7265A070" w14:textId="77777777" w:rsidR="007C4061" w:rsidRPr="00533C32" w:rsidRDefault="007C4061" w:rsidP="007C4061">
      <w:pPr>
        <w:pStyle w:val="PL"/>
      </w:pPr>
      <w:r w:rsidRPr="00533C32">
        <w:t xml:space="preserve">          required: true</w:t>
      </w:r>
    </w:p>
    <w:p w14:paraId="3FC8DAA7" w14:textId="77777777" w:rsidR="007C4061" w:rsidRPr="00533C32" w:rsidRDefault="007C4061" w:rsidP="007C4061">
      <w:pPr>
        <w:pStyle w:val="PL"/>
      </w:pPr>
      <w:r w:rsidRPr="00533C32">
        <w:t xml:space="preserve">          schema:</w:t>
      </w:r>
    </w:p>
    <w:p w14:paraId="17791D26" w14:textId="77777777" w:rsidR="007C4061" w:rsidRDefault="007C4061" w:rsidP="007C4061">
      <w:pPr>
        <w:pStyle w:val="PL"/>
        <w:rPr>
          <w:lang w:eastAsia="zh-CN"/>
        </w:rPr>
      </w:pPr>
      <w:r w:rsidRPr="00533C32">
        <w:t xml:space="preserve">            type: string</w:t>
      </w:r>
    </w:p>
    <w:p w14:paraId="1C600489" w14:textId="77777777" w:rsidR="007C4061" w:rsidRPr="002857AD" w:rsidRDefault="007C4061" w:rsidP="007C4061">
      <w:pPr>
        <w:pStyle w:val="PL"/>
      </w:pPr>
      <w:r w:rsidRPr="002857AD">
        <w:t xml:space="preserve">        - name: supported-features</w:t>
      </w:r>
    </w:p>
    <w:p w14:paraId="2A9ACB6C" w14:textId="77777777" w:rsidR="007C4061" w:rsidRPr="002857AD" w:rsidRDefault="007C4061" w:rsidP="007C4061">
      <w:pPr>
        <w:pStyle w:val="PL"/>
      </w:pPr>
      <w:r w:rsidRPr="002857AD">
        <w:t xml:space="preserve">          in: query</w:t>
      </w:r>
    </w:p>
    <w:p w14:paraId="0F7AA4EF" w14:textId="77777777" w:rsidR="007C4061" w:rsidRPr="002857AD" w:rsidRDefault="007C4061" w:rsidP="007C4061">
      <w:pPr>
        <w:pStyle w:val="PL"/>
      </w:pPr>
      <w:r w:rsidRPr="002857AD">
        <w:t xml:space="preserve">          description: Features required to be supported by the target NF</w:t>
      </w:r>
    </w:p>
    <w:p w14:paraId="6F162F3A" w14:textId="77777777" w:rsidR="007C4061" w:rsidRPr="002857AD" w:rsidRDefault="007C4061" w:rsidP="007C4061">
      <w:pPr>
        <w:pStyle w:val="PL"/>
      </w:pPr>
      <w:r w:rsidRPr="002857AD">
        <w:t xml:space="preserve">          schema:</w:t>
      </w:r>
    </w:p>
    <w:p w14:paraId="411EAC12" w14:textId="77777777" w:rsidR="007C4061" w:rsidRPr="00533C32" w:rsidRDefault="007C4061" w:rsidP="007C4061">
      <w:pPr>
        <w:pStyle w:val="PL"/>
        <w:rPr>
          <w:lang w:eastAsia="zh-CN"/>
        </w:rPr>
      </w:pPr>
      <w:r w:rsidRPr="002857AD">
        <w:t xml:space="preserve">            $ref: 'TS29571_CommonData.yaml#/components/schemas/SupportedFeatures'</w:t>
      </w:r>
    </w:p>
    <w:p w14:paraId="50BC0CE0" w14:textId="77777777" w:rsidR="007C4061" w:rsidRPr="00533C32" w:rsidRDefault="007C4061" w:rsidP="007C4061">
      <w:pPr>
        <w:pStyle w:val="PL"/>
      </w:pPr>
      <w:r w:rsidRPr="00533C32">
        <w:t xml:space="preserve">      requestBody:</w:t>
      </w:r>
    </w:p>
    <w:p w14:paraId="5946BB26" w14:textId="77777777" w:rsidR="007C4061" w:rsidRPr="00533C32" w:rsidRDefault="007C4061" w:rsidP="007C4061">
      <w:pPr>
        <w:pStyle w:val="PL"/>
      </w:pPr>
      <w:r w:rsidRPr="00533C32">
        <w:t xml:space="preserve">        content:</w:t>
      </w:r>
    </w:p>
    <w:p w14:paraId="09868F7A" w14:textId="77777777" w:rsidR="007C4061" w:rsidRPr="00533C32" w:rsidRDefault="007C4061" w:rsidP="007C4061">
      <w:pPr>
        <w:pStyle w:val="PL"/>
      </w:pPr>
      <w:r w:rsidRPr="00533C32">
        <w:t xml:space="preserve">          application/json-patch+json:</w:t>
      </w:r>
    </w:p>
    <w:p w14:paraId="0A3AF9AA" w14:textId="77777777" w:rsidR="007C4061" w:rsidRPr="00533C32" w:rsidRDefault="007C4061" w:rsidP="007C4061">
      <w:pPr>
        <w:pStyle w:val="PL"/>
      </w:pPr>
      <w:r w:rsidRPr="00533C32">
        <w:t xml:space="preserve">            schema:</w:t>
      </w:r>
    </w:p>
    <w:p w14:paraId="1388A708" w14:textId="77777777" w:rsidR="007C4061" w:rsidRPr="00533C32" w:rsidRDefault="007C4061" w:rsidP="007C4061">
      <w:pPr>
        <w:pStyle w:val="PL"/>
      </w:pPr>
      <w:r w:rsidRPr="00533C32">
        <w:t xml:space="preserve">              type: array</w:t>
      </w:r>
    </w:p>
    <w:p w14:paraId="7C7CA130" w14:textId="77777777" w:rsidR="007C4061" w:rsidRPr="00533C32" w:rsidRDefault="007C4061" w:rsidP="007C4061">
      <w:pPr>
        <w:pStyle w:val="PL"/>
      </w:pPr>
      <w:r w:rsidRPr="00533C32">
        <w:t xml:space="preserve">              items:</w:t>
      </w:r>
    </w:p>
    <w:p w14:paraId="5440B2FC" w14:textId="77777777" w:rsidR="007C4061" w:rsidRPr="00533C32" w:rsidRDefault="007C4061" w:rsidP="007C4061">
      <w:pPr>
        <w:pStyle w:val="PL"/>
      </w:pPr>
      <w:r w:rsidRPr="00533C32">
        <w:t xml:space="preserve">                $ref: 'TS29571_CommonData.yaml#/components/schemas/PatchItem'</w:t>
      </w:r>
    </w:p>
    <w:p w14:paraId="511F53D3" w14:textId="77777777" w:rsidR="007C4061" w:rsidRPr="00533C32" w:rsidRDefault="007C4061" w:rsidP="007C4061">
      <w:pPr>
        <w:pStyle w:val="PL"/>
      </w:pPr>
      <w:r w:rsidRPr="00533C32">
        <w:t xml:space="preserve">              minItems: 1</w:t>
      </w:r>
    </w:p>
    <w:p w14:paraId="39DF9D2B" w14:textId="77777777" w:rsidR="007C4061" w:rsidRPr="00533C32" w:rsidRDefault="007C4061" w:rsidP="007C4061">
      <w:pPr>
        <w:pStyle w:val="PL"/>
      </w:pPr>
      <w:r w:rsidRPr="00533C32">
        <w:t xml:space="preserve">        required: true</w:t>
      </w:r>
    </w:p>
    <w:p w14:paraId="529D5A74" w14:textId="77777777" w:rsidR="007C4061" w:rsidRPr="00533C32" w:rsidRDefault="007C4061" w:rsidP="007C4061">
      <w:pPr>
        <w:pStyle w:val="PL"/>
      </w:pPr>
      <w:r w:rsidRPr="00533C32">
        <w:t xml:space="preserve">      responses:</w:t>
      </w:r>
    </w:p>
    <w:p w14:paraId="79A3FA31" w14:textId="77777777" w:rsidR="007C4061" w:rsidRPr="00533C32" w:rsidRDefault="007C4061" w:rsidP="007C4061">
      <w:pPr>
        <w:pStyle w:val="PL"/>
      </w:pPr>
      <w:r w:rsidRPr="00533C32">
        <w:t xml:space="preserve">        '204':</w:t>
      </w:r>
    </w:p>
    <w:p w14:paraId="22C212C7" w14:textId="77777777" w:rsidR="007C4061" w:rsidRPr="00533C32" w:rsidRDefault="007C4061" w:rsidP="007C4061">
      <w:pPr>
        <w:pStyle w:val="PL"/>
      </w:pPr>
      <w:r w:rsidRPr="00533C32">
        <w:t xml:space="preserve">          description: Successful response</w:t>
      </w:r>
    </w:p>
    <w:p w14:paraId="0A572234" w14:textId="77777777" w:rsidR="007C4061" w:rsidRDefault="007C4061" w:rsidP="007C4061">
      <w:pPr>
        <w:pStyle w:val="PL"/>
        <w:rPr>
          <w:lang w:eastAsia="zh-CN"/>
        </w:rPr>
      </w:pPr>
      <w:r>
        <w:rPr>
          <w:rFonts w:hint="eastAsia"/>
          <w:lang w:eastAsia="zh-CN"/>
        </w:rPr>
        <w:t xml:space="preserve">        '200':</w:t>
      </w:r>
    </w:p>
    <w:p w14:paraId="4BC7EA6C" w14:textId="77777777" w:rsidR="007C4061" w:rsidRPr="000B71E3" w:rsidRDefault="007C4061" w:rsidP="007C4061">
      <w:pPr>
        <w:pStyle w:val="PL"/>
      </w:pPr>
      <w:r w:rsidRPr="000B71E3">
        <w:t xml:space="preserve">          description: Expected response to a valid request</w:t>
      </w:r>
    </w:p>
    <w:p w14:paraId="4F7920A7" w14:textId="77777777" w:rsidR="007C4061" w:rsidRPr="000B71E3" w:rsidRDefault="007C4061" w:rsidP="007C4061">
      <w:pPr>
        <w:pStyle w:val="PL"/>
      </w:pPr>
      <w:r w:rsidRPr="000B71E3">
        <w:t xml:space="preserve">          content:</w:t>
      </w:r>
    </w:p>
    <w:p w14:paraId="74E68453" w14:textId="77777777" w:rsidR="007C4061" w:rsidRPr="000B71E3" w:rsidRDefault="007C4061" w:rsidP="007C4061">
      <w:pPr>
        <w:pStyle w:val="PL"/>
      </w:pPr>
      <w:r w:rsidRPr="000B71E3">
        <w:t xml:space="preserve">            application/json:</w:t>
      </w:r>
    </w:p>
    <w:p w14:paraId="4A6F664D" w14:textId="77777777" w:rsidR="007C4061" w:rsidRPr="000B71E3" w:rsidRDefault="007C4061" w:rsidP="007C4061">
      <w:pPr>
        <w:pStyle w:val="PL"/>
      </w:pPr>
      <w:r w:rsidRPr="000B71E3">
        <w:t xml:space="preserve">              schema:</w:t>
      </w:r>
    </w:p>
    <w:p w14:paraId="2EB4857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702859" w14:textId="77777777" w:rsidR="007C4061" w:rsidRPr="00533C32" w:rsidRDefault="007C4061" w:rsidP="007C4061">
      <w:pPr>
        <w:pStyle w:val="PL"/>
      </w:pPr>
      <w:r w:rsidRPr="00533C32">
        <w:t xml:space="preserve">        '403':</w:t>
      </w:r>
    </w:p>
    <w:p w14:paraId="0FC8D88B" w14:textId="77777777" w:rsidR="007C4061" w:rsidRPr="00533C32" w:rsidRDefault="007C4061" w:rsidP="006352FE">
      <w:pPr>
        <w:pStyle w:val="PL"/>
        <w:outlineLvl w:val="0"/>
      </w:pPr>
      <w:r w:rsidRPr="00533C32">
        <w:t xml:space="preserve">          $ref: 'TS29571_CommonData.yaml#/components/responses/403'</w:t>
      </w:r>
    </w:p>
    <w:p w14:paraId="272809CA" w14:textId="77777777" w:rsidR="007C4061" w:rsidRPr="00533C32" w:rsidRDefault="007C4061" w:rsidP="007C4061">
      <w:pPr>
        <w:pStyle w:val="PL"/>
      </w:pPr>
      <w:r w:rsidRPr="00533C32">
        <w:t xml:space="preserve">        '404':</w:t>
      </w:r>
    </w:p>
    <w:p w14:paraId="460C5430" w14:textId="77777777" w:rsidR="007C4061" w:rsidRPr="00533C32" w:rsidRDefault="007C4061" w:rsidP="006352FE">
      <w:pPr>
        <w:pStyle w:val="PL"/>
        <w:outlineLvl w:val="0"/>
      </w:pPr>
      <w:r w:rsidRPr="00533C32">
        <w:t xml:space="preserve">          $ref: 'TS29571_CommonData.yaml#/components/responses/404'</w:t>
      </w:r>
    </w:p>
    <w:p w14:paraId="62068C0E" w14:textId="77777777" w:rsidR="007C4061" w:rsidRDefault="007C4061" w:rsidP="007C4061">
      <w:pPr>
        <w:pStyle w:val="PL"/>
        <w:rPr>
          <w:lang w:eastAsia="zh-CN"/>
        </w:rPr>
      </w:pPr>
      <w:r w:rsidRPr="00533C32">
        <w:t xml:space="preserve">        default:</w:t>
      </w:r>
    </w:p>
    <w:p w14:paraId="3037CE0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E7AD52" w14:textId="77777777" w:rsidR="007C4061" w:rsidRDefault="007C4061" w:rsidP="007C4061">
      <w:pPr>
        <w:pStyle w:val="PL"/>
        <w:rPr>
          <w:lang w:eastAsia="zh-CN"/>
        </w:rPr>
      </w:pPr>
    </w:p>
    <w:p w14:paraId="3DF10745" w14:textId="77777777" w:rsidR="007C4061" w:rsidRPr="00533C32" w:rsidRDefault="007C4061" w:rsidP="007C4061">
      <w:pPr>
        <w:pStyle w:val="PL"/>
      </w:pPr>
      <w:r w:rsidRPr="00533C32">
        <w:t xml:space="preserve">    </w:t>
      </w:r>
      <w:r>
        <w:t>get</w:t>
      </w:r>
      <w:r w:rsidRPr="00533C32">
        <w:t>:</w:t>
      </w:r>
    </w:p>
    <w:p w14:paraId="62B0ABC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2EBB80C2" w14:textId="77777777" w:rsidR="007C4061" w:rsidRPr="00533C32" w:rsidRDefault="007C4061" w:rsidP="007C4061">
      <w:pPr>
        <w:pStyle w:val="PL"/>
      </w:pPr>
      <w:r w:rsidRPr="00533C32">
        <w:t xml:space="preserve">      operationId: </w:t>
      </w:r>
      <w:r>
        <w:t>QueryS</w:t>
      </w:r>
      <w:r w:rsidRPr="00533C32">
        <w:t>ubscriptionDataSubscriptions</w:t>
      </w:r>
    </w:p>
    <w:p w14:paraId="6A476F89" w14:textId="77777777" w:rsidR="007C4061" w:rsidRPr="00533C32" w:rsidRDefault="007C4061" w:rsidP="007C4061">
      <w:pPr>
        <w:pStyle w:val="PL"/>
      </w:pPr>
      <w:r w:rsidRPr="00533C32">
        <w:t xml:space="preserve">      tags:</w:t>
      </w:r>
    </w:p>
    <w:p w14:paraId="518ECB89" w14:textId="77777777" w:rsidR="007C4061" w:rsidRDefault="007C4061" w:rsidP="007C4061">
      <w:pPr>
        <w:pStyle w:val="PL"/>
        <w:rPr>
          <w:lang w:eastAsia="zh-CN"/>
        </w:rPr>
      </w:pPr>
      <w:r w:rsidRPr="00533C32">
        <w:t xml:space="preserve">        - Subs To Notify (Document)</w:t>
      </w:r>
    </w:p>
    <w:p w14:paraId="6E232EC4" w14:textId="77777777" w:rsidR="006C7675" w:rsidRDefault="006C7675" w:rsidP="006C7675">
      <w:pPr>
        <w:pStyle w:val="PL"/>
      </w:pPr>
      <w:r>
        <w:t xml:space="preserve">      security:</w:t>
      </w:r>
    </w:p>
    <w:p w14:paraId="56C619E6" w14:textId="77777777" w:rsidR="006C7675" w:rsidRDefault="006C7675" w:rsidP="006C7675">
      <w:pPr>
        <w:pStyle w:val="PL"/>
      </w:pPr>
      <w:r>
        <w:t xml:space="preserve">        - {}</w:t>
      </w:r>
    </w:p>
    <w:p w14:paraId="08DC80C6" w14:textId="77777777" w:rsidR="006C7675" w:rsidRDefault="006C7675" w:rsidP="006C7675">
      <w:pPr>
        <w:pStyle w:val="PL"/>
      </w:pPr>
      <w:r>
        <w:t xml:space="preserve">        - oAuth2ClientCredentials:</w:t>
      </w:r>
    </w:p>
    <w:p w14:paraId="0E44D4D8" w14:textId="77777777" w:rsidR="006C7675" w:rsidRDefault="006C7675" w:rsidP="006C7675">
      <w:pPr>
        <w:pStyle w:val="PL"/>
      </w:pPr>
      <w:r>
        <w:t xml:space="preserve">          - nudr-dr</w:t>
      </w:r>
    </w:p>
    <w:p w14:paraId="01A61CB1" w14:textId="77777777" w:rsidR="006C7675" w:rsidRDefault="006C7675" w:rsidP="006C7675">
      <w:pPr>
        <w:pStyle w:val="PL"/>
      </w:pPr>
      <w:r>
        <w:t xml:space="preserve">        - oAuth2ClientCredentials:</w:t>
      </w:r>
    </w:p>
    <w:p w14:paraId="5CA76AF2" w14:textId="77777777" w:rsidR="006C7675" w:rsidRDefault="006C7675" w:rsidP="006C7675">
      <w:pPr>
        <w:pStyle w:val="PL"/>
      </w:pPr>
      <w:r>
        <w:t xml:space="preserve">          - nudr-dr</w:t>
      </w:r>
    </w:p>
    <w:p w14:paraId="1DBEAC0B" w14:textId="77777777" w:rsidR="006C7675" w:rsidRPr="00533C32" w:rsidRDefault="006C7675" w:rsidP="006C7675">
      <w:pPr>
        <w:pStyle w:val="PL"/>
        <w:rPr>
          <w:lang w:eastAsia="zh-CN"/>
        </w:rPr>
      </w:pPr>
      <w:r>
        <w:t xml:space="preserve">          - nudr-dr:subscription-data</w:t>
      </w:r>
    </w:p>
    <w:p w14:paraId="36DAF70A" w14:textId="77777777" w:rsidR="007C4061" w:rsidRPr="00533C32" w:rsidRDefault="007C4061" w:rsidP="007C4061">
      <w:pPr>
        <w:pStyle w:val="PL"/>
      </w:pPr>
      <w:r w:rsidRPr="00533C32">
        <w:t xml:space="preserve">      parameters:</w:t>
      </w:r>
    </w:p>
    <w:p w14:paraId="09441AB2" w14:textId="77777777" w:rsidR="007C4061" w:rsidRPr="00533C32" w:rsidRDefault="007C4061" w:rsidP="007C4061">
      <w:pPr>
        <w:pStyle w:val="PL"/>
      </w:pPr>
      <w:r w:rsidRPr="00533C32">
        <w:t xml:space="preserve">        - name: subsId</w:t>
      </w:r>
    </w:p>
    <w:p w14:paraId="14C0CCE6" w14:textId="77777777" w:rsidR="007C4061" w:rsidRPr="00533C32" w:rsidRDefault="007C4061" w:rsidP="007C4061">
      <w:pPr>
        <w:pStyle w:val="PL"/>
      </w:pPr>
      <w:r w:rsidRPr="00533C32">
        <w:t xml:space="preserve">          in: path</w:t>
      </w:r>
    </w:p>
    <w:p w14:paraId="438149CE" w14:textId="77777777" w:rsidR="007C4061" w:rsidRPr="00533C32" w:rsidRDefault="007C4061" w:rsidP="007C4061">
      <w:pPr>
        <w:pStyle w:val="PL"/>
      </w:pPr>
      <w:r w:rsidRPr="00533C32">
        <w:t xml:space="preserve">          required: true</w:t>
      </w:r>
    </w:p>
    <w:p w14:paraId="51F92ACB" w14:textId="77777777" w:rsidR="007C4061" w:rsidRPr="00533C32" w:rsidRDefault="007C4061" w:rsidP="007C4061">
      <w:pPr>
        <w:pStyle w:val="PL"/>
      </w:pPr>
      <w:r w:rsidRPr="00533C32">
        <w:t xml:space="preserve">          description: Unique ID of the subscription to </w:t>
      </w:r>
      <w:r>
        <w:t>retrieve</w:t>
      </w:r>
    </w:p>
    <w:p w14:paraId="5EEB881C" w14:textId="77777777" w:rsidR="007C4061" w:rsidRPr="00533C32" w:rsidRDefault="007C4061" w:rsidP="007C4061">
      <w:pPr>
        <w:pStyle w:val="PL"/>
      </w:pPr>
      <w:r w:rsidRPr="00533C32">
        <w:t xml:space="preserve">          schema:</w:t>
      </w:r>
    </w:p>
    <w:p w14:paraId="0CD17643" w14:textId="77777777" w:rsidR="007C4061" w:rsidRPr="00533C32" w:rsidRDefault="007C4061" w:rsidP="007C4061">
      <w:pPr>
        <w:pStyle w:val="PL"/>
      </w:pPr>
      <w:r w:rsidRPr="00533C32">
        <w:t xml:space="preserve">            type: string</w:t>
      </w:r>
    </w:p>
    <w:p w14:paraId="5AB2A4E1" w14:textId="77777777" w:rsidR="007C4061" w:rsidRPr="00533C32" w:rsidRDefault="007C4061" w:rsidP="007C4061">
      <w:pPr>
        <w:pStyle w:val="PL"/>
      </w:pPr>
      <w:r w:rsidRPr="00533C32">
        <w:t xml:space="preserve">      responses:</w:t>
      </w:r>
    </w:p>
    <w:p w14:paraId="126C42F4" w14:textId="77777777" w:rsidR="007C4061" w:rsidRPr="00533C32" w:rsidRDefault="007C4061" w:rsidP="007C4061">
      <w:pPr>
        <w:pStyle w:val="PL"/>
      </w:pPr>
      <w:r w:rsidRPr="00533C32">
        <w:t xml:space="preserve">        '200':</w:t>
      </w:r>
    </w:p>
    <w:p w14:paraId="5E513DBD" w14:textId="77777777" w:rsidR="007C4061" w:rsidRPr="00533C32" w:rsidRDefault="007C4061" w:rsidP="007C4061">
      <w:pPr>
        <w:pStyle w:val="PL"/>
      </w:pPr>
      <w:r w:rsidRPr="00533C32">
        <w:t xml:space="preserve">          description: Expected response to a valid request</w:t>
      </w:r>
    </w:p>
    <w:p w14:paraId="6DBA7737" w14:textId="77777777" w:rsidR="007C4061" w:rsidRPr="00533C32" w:rsidRDefault="007C4061" w:rsidP="007C4061">
      <w:pPr>
        <w:pStyle w:val="PL"/>
      </w:pPr>
      <w:r w:rsidRPr="00533C32">
        <w:t xml:space="preserve">          content:</w:t>
      </w:r>
    </w:p>
    <w:p w14:paraId="257C66FA" w14:textId="77777777" w:rsidR="007C4061" w:rsidRPr="00533C32" w:rsidRDefault="007C4061" w:rsidP="007C4061">
      <w:pPr>
        <w:pStyle w:val="PL"/>
      </w:pPr>
      <w:r w:rsidRPr="00533C32">
        <w:t xml:space="preserve">            application/json:</w:t>
      </w:r>
    </w:p>
    <w:p w14:paraId="3087512C" w14:textId="77777777" w:rsidR="007C4061" w:rsidRPr="00533C32" w:rsidRDefault="007C4061" w:rsidP="007C4061">
      <w:pPr>
        <w:pStyle w:val="PL"/>
      </w:pPr>
      <w:r w:rsidRPr="00533C32">
        <w:t xml:space="preserve">              schema:</w:t>
      </w:r>
    </w:p>
    <w:p w14:paraId="5241E258" w14:textId="77777777" w:rsidR="007C4061" w:rsidRPr="00533C32" w:rsidRDefault="007C4061" w:rsidP="007C4061">
      <w:pPr>
        <w:pStyle w:val="PL"/>
      </w:pPr>
      <w:r w:rsidRPr="00533C32">
        <w:t xml:space="preserve">                items:</w:t>
      </w:r>
    </w:p>
    <w:p w14:paraId="4495303F" w14:textId="77777777" w:rsidR="007C4061" w:rsidRDefault="007C4061" w:rsidP="007C4061">
      <w:pPr>
        <w:pStyle w:val="PL"/>
        <w:rPr>
          <w:lang w:eastAsia="zh-CN"/>
        </w:rPr>
      </w:pPr>
      <w:r w:rsidRPr="00533C32">
        <w:t xml:space="preserve">                  </w:t>
      </w:r>
      <w:r w:rsidRPr="009B7D5E">
        <w:t>$ref: '#/components/schemas/SubscriptionDataSubscriptions'</w:t>
      </w:r>
    </w:p>
    <w:p w14:paraId="2A68B868" w14:textId="77777777" w:rsidR="00810BBA" w:rsidRPr="00533C32" w:rsidRDefault="00810BBA" w:rsidP="00810BBA">
      <w:pPr>
        <w:pStyle w:val="PL"/>
      </w:pPr>
      <w:r w:rsidRPr="00533C32">
        <w:t xml:space="preserve">        default:</w:t>
      </w:r>
    </w:p>
    <w:p w14:paraId="0E772741"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0C29A84E" w14:textId="77777777" w:rsidR="007C4061" w:rsidRPr="00533C32" w:rsidRDefault="007C4061" w:rsidP="007C4061">
      <w:pPr>
        <w:pStyle w:val="PL"/>
        <w:rPr>
          <w:lang w:eastAsia="zh-CN"/>
        </w:rPr>
      </w:pPr>
    </w:p>
    <w:p w14:paraId="352A7AF3" w14:textId="77777777" w:rsidR="007C4061" w:rsidRPr="00533C32" w:rsidRDefault="007C4061" w:rsidP="007C4061">
      <w:pPr>
        <w:pStyle w:val="PL"/>
      </w:pPr>
      <w:r w:rsidRPr="00533C32">
        <w:t xml:space="preserve">  /subscription-data/{ueId}/{servingPlmnId}/provisioned-data/trace-data:</w:t>
      </w:r>
    </w:p>
    <w:p w14:paraId="39BB821C" w14:textId="77777777" w:rsidR="007C4061" w:rsidRPr="00533C32" w:rsidRDefault="007C4061" w:rsidP="007C4061">
      <w:pPr>
        <w:pStyle w:val="PL"/>
      </w:pPr>
      <w:r w:rsidRPr="00533C32">
        <w:t xml:space="preserve">    get:</w:t>
      </w:r>
    </w:p>
    <w:p w14:paraId="697B5119" w14:textId="77777777" w:rsidR="007C4061" w:rsidRPr="00533C32" w:rsidRDefault="007C4061" w:rsidP="007C4061">
      <w:pPr>
        <w:pStyle w:val="PL"/>
      </w:pPr>
      <w:r w:rsidRPr="00533C32">
        <w:t xml:space="preserve">      summary: Retrieves the trace configuration data of a UE</w:t>
      </w:r>
    </w:p>
    <w:p w14:paraId="3AE31F9F" w14:textId="77777777" w:rsidR="007C4061" w:rsidRPr="00533C32" w:rsidRDefault="007C4061" w:rsidP="007C4061">
      <w:pPr>
        <w:pStyle w:val="PL"/>
      </w:pPr>
      <w:r w:rsidRPr="00533C32">
        <w:t xml:space="preserve">      operationId: QueryTraceData</w:t>
      </w:r>
    </w:p>
    <w:p w14:paraId="3640F40C" w14:textId="77777777" w:rsidR="007C4061" w:rsidRPr="00533C32" w:rsidRDefault="007C4061" w:rsidP="007C4061">
      <w:pPr>
        <w:pStyle w:val="PL"/>
      </w:pPr>
      <w:r w:rsidRPr="00533C32">
        <w:t xml:space="preserve">      tags:</w:t>
      </w:r>
    </w:p>
    <w:p w14:paraId="74DF4FAA" w14:textId="77777777" w:rsidR="007C4061" w:rsidRDefault="007C4061" w:rsidP="007C4061">
      <w:pPr>
        <w:pStyle w:val="PL"/>
        <w:rPr>
          <w:lang w:eastAsia="zh-CN"/>
        </w:rPr>
      </w:pPr>
      <w:r w:rsidRPr="00533C32">
        <w:t xml:space="preserve">        - Trace Data (Document)</w:t>
      </w:r>
    </w:p>
    <w:p w14:paraId="36002EC2" w14:textId="77777777" w:rsidR="006C7675" w:rsidRDefault="006C7675" w:rsidP="006C7675">
      <w:pPr>
        <w:pStyle w:val="PL"/>
      </w:pPr>
      <w:r>
        <w:t xml:space="preserve">      security:</w:t>
      </w:r>
    </w:p>
    <w:p w14:paraId="400EA803" w14:textId="77777777" w:rsidR="006C7675" w:rsidRDefault="006C7675" w:rsidP="006C7675">
      <w:pPr>
        <w:pStyle w:val="PL"/>
      </w:pPr>
      <w:r>
        <w:t xml:space="preserve">        - {}</w:t>
      </w:r>
    </w:p>
    <w:p w14:paraId="0D504546" w14:textId="77777777" w:rsidR="006C7675" w:rsidRDefault="006C7675" w:rsidP="006C7675">
      <w:pPr>
        <w:pStyle w:val="PL"/>
      </w:pPr>
      <w:r>
        <w:t xml:space="preserve">        - oAuth2ClientCredentials:</w:t>
      </w:r>
    </w:p>
    <w:p w14:paraId="5B7E3B29" w14:textId="77777777" w:rsidR="006C7675" w:rsidRDefault="006C7675" w:rsidP="006C7675">
      <w:pPr>
        <w:pStyle w:val="PL"/>
      </w:pPr>
      <w:r>
        <w:t xml:space="preserve">          - nudr-dr</w:t>
      </w:r>
    </w:p>
    <w:p w14:paraId="14B07E98" w14:textId="77777777" w:rsidR="006C7675" w:rsidRDefault="006C7675" w:rsidP="006C7675">
      <w:pPr>
        <w:pStyle w:val="PL"/>
      </w:pPr>
      <w:r>
        <w:t xml:space="preserve">        - oAuth2ClientCredentials:</w:t>
      </w:r>
    </w:p>
    <w:p w14:paraId="51F559DF" w14:textId="77777777" w:rsidR="006C7675" w:rsidRDefault="006C7675" w:rsidP="006C7675">
      <w:pPr>
        <w:pStyle w:val="PL"/>
      </w:pPr>
      <w:r>
        <w:t xml:space="preserve">          - nudr-dr</w:t>
      </w:r>
    </w:p>
    <w:p w14:paraId="4C8592E2" w14:textId="77777777" w:rsidR="006C7675" w:rsidRPr="00533C32" w:rsidRDefault="006C7675" w:rsidP="006C7675">
      <w:pPr>
        <w:pStyle w:val="PL"/>
        <w:rPr>
          <w:lang w:eastAsia="zh-CN"/>
        </w:rPr>
      </w:pPr>
      <w:r>
        <w:t xml:space="preserve">          - nudr-dr:subscription-data</w:t>
      </w:r>
    </w:p>
    <w:p w14:paraId="3B60BDE5" w14:textId="77777777" w:rsidR="007C4061" w:rsidRPr="00533C32" w:rsidRDefault="007C4061" w:rsidP="007C4061">
      <w:pPr>
        <w:pStyle w:val="PL"/>
      </w:pPr>
      <w:r w:rsidRPr="00533C32">
        <w:t xml:space="preserve">      parameters:</w:t>
      </w:r>
    </w:p>
    <w:p w14:paraId="0961D336" w14:textId="77777777" w:rsidR="007C4061" w:rsidRPr="00533C32" w:rsidRDefault="007C4061" w:rsidP="007C4061">
      <w:pPr>
        <w:pStyle w:val="PL"/>
      </w:pPr>
      <w:r w:rsidRPr="00533C32">
        <w:t xml:space="preserve">        - name: ueId</w:t>
      </w:r>
    </w:p>
    <w:p w14:paraId="08F06A01" w14:textId="77777777" w:rsidR="007C4061" w:rsidRPr="00533C32" w:rsidRDefault="007C4061" w:rsidP="007C4061">
      <w:pPr>
        <w:pStyle w:val="PL"/>
      </w:pPr>
      <w:r w:rsidRPr="00533C32">
        <w:t xml:space="preserve">          in: path</w:t>
      </w:r>
    </w:p>
    <w:p w14:paraId="0A1F625D" w14:textId="77777777" w:rsidR="007C4061" w:rsidRPr="00533C32" w:rsidRDefault="007C4061" w:rsidP="007C4061">
      <w:pPr>
        <w:pStyle w:val="PL"/>
      </w:pPr>
      <w:r w:rsidRPr="00533C32">
        <w:t xml:space="preserve">          description: UE id</w:t>
      </w:r>
    </w:p>
    <w:p w14:paraId="710D2D86" w14:textId="77777777" w:rsidR="007C4061" w:rsidRPr="00533C32" w:rsidRDefault="007C4061" w:rsidP="007C4061">
      <w:pPr>
        <w:pStyle w:val="PL"/>
      </w:pPr>
      <w:r w:rsidRPr="00533C32">
        <w:t xml:space="preserve">          required: true</w:t>
      </w:r>
    </w:p>
    <w:p w14:paraId="2198602C" w14:textId="77777777" w:rsidR="007C4061" w:rsidRPr="00533C32" w:rsidRDefault="007C4061" w:rsidP="007C4061">
      <w:pPr>
        <w:pStyle w:val="PL"/>
      </w:pPr>
      <w:r w:rsidRPr="00533C32">
        <w:t xml:space="preserve">          schema:</w:t>
      </w:r>
    </w:p>
    <w:p w14:paraId="6DAE4070" w14:textId="77777777" w:rsidR="007C4061" w:rsidRPr="00533C32" w:rsidRDefault="007C4061" w:rsidP="007C4061">
      <w:pPr>
        <w:pStyle w:val="PL"/>
      </w:pPr>
      <w:r w:rsidRPr="00533C32">
        <w:t xml:space="preserve">            $ref: 'TS29571_CommonData.yaml#/components/schemas/VarUeId'</w:t>
      </w:r>
    </w:p>
    <w:p w14:paraId="50EAFB54" w14:textId="77777777" w:rsidR="007C4061" w:rsidRPr="00533C32" w:rsidRDefault="007C4061" w:rsidP="007C4061">
      <w:pPr>
        <w:pStyle w:val="PL"/>
      </w:pPr>
      <w:r w:rsidRPr="00533C32">
        <w:t xml:space="preserve">        - name: servingPlmnId</w:t>
      </w:r>
    </w:p>
    <w:p w14:paraId="61B89C0E" w14:textId="77777777" w:rsidR="007C4061" w:rsidRPr="00533C32" w:rsidRDefault="007C4061" w:rsidP="007C4061">
      <w:pPr>
        <w:pStyle w:val="PL"/>
      </w:pPr>
      <w:r w:rsidRPr="00533C32">
        <w:t xml:space="preserve">          in: path</w:t>
      </w:r>
    </w:p>
    <w:p w14:paraId="0247BD6D" w14:textId="77777777" w:rsidR="007C4061" w:rsidRPr="00533C32" w:rsidRDefault="007C4061" w:rsidP="007C4061">
      <w:pPr>
        <w:pStyle w:val="PL"/>
      </w:pPr>
      <w:r w:rsidRPr="00533C32">
        <w:t xml:space="preserve">          description: PLMN ID</w:t>
      </w:r>
    </w:p>
    <w:p w14:paraId="153AA723" w14:textId="77777777" w:rsidR="007C4061" w:rsidRPr="00533C32" w:rsidRDefault="007C4061" w:rsidP="007C4061">
      <w:pPr>
        <w:pStyle w:val="PL"/>
      </w:pPr>
      <w:r w:rsidRPr="00533C32">
        <w:t xml:space="preserve">          required: true</w:t>
      </w:r>
    </w:p>
    <w:p w14:paraId="062AA776" w14:textId="77777777" w:rsidR="007C4061" w:rsidRPr="00533C32" w:rsidRDefault="007C4061" w:rsidP="007C4061">
      <w:pPr>
        <w:pStyle w:val="PL"/>
      </w:pPr>
      <w:r w:rsidRPr="00533C32">
        <w:t xml:space="preserve">          schema:</w:t>
      </w:r>
    </w:p>
    <w:p w14:paraId="2D6717C2" w14:textId="77777777" w:rsidR="007C4061" w:rsidRPr="00533C32" w:rsidRDefault="007C4061" w:rsidP="007C4061">
      <w:pPr>
        <w:pStyle w:val="PL"/>
        <w:rPr>
          <w:lang w:eastAsia="zh-CN"/>
        </w:rPr>
      </w:pPr>
      <w:r w:rsidRPr="00533C32">
        <w:t xml:space="preserve">            $ref: '#/components/schemas/VarPlmnId'</w:t>
      </w:r>
    </w:p>
    <w:p w14:paraId="670748AA" w14:textId="77777777" w:rsidR="007C4061" w:rsidRPr="00533C32" w:rsidRDefault="007C4061" w:rsidP="007C4061">
      <w:pPr>
        <w:pStyle w:val="PL"/>
      </w:pPr>
      <w:r w:rsidRPr="00533C32">
        <w:t xml:space="preserve">        - name: If-None-Match</w:t>
      </w:r>
    </w:p>
    <w:p w14:paraId="1D7B7DC6" w14:textId="77777777" w:rsidR="007C4061" w:rsidRPr="00533C32" w:rsidRDefault="007C4061" w:rsidP="007C4061">
      <w:pPr>
        <w:pStyle w:val="PL"/>
      </w:pPr>
      <w:r w:rsidRPr="00533C32">
        <w:t xml:space="preserve">          in: header</w:t>
      </w:r>
    </w:p>
    <w:p w14:paraId="2594CA81" w14:textId="77777777" w:rsidR="007C4061" w:rsidRPr="00533C32" w:rsidRDefault="007C4061" w:rsidP="007C4061">
      <w:pPr>
        <w:pStyle w:val="PL"/>
      </w:pPr>
      <w:r w:rsidRPr="00533C32">
        <w:t xml:space="preserve">          description: Validator for conditional requests, as described in RFC 7232, 3.2</w:t>
      </w:r>
    </w:p>
    <w:p w14:paraId="58298BD5" w14:textId="77777777" w:rsidR="007C4061" w:rsidRPr="00533C32" w:rsidRDefault="007C4061" w:rsidP="007C4061">
      <w:pPr>
        <w:pStyle w:val="PL"/>
      </w:pPr>
      <w:r w:rsidRPr="00533C32">
        <w:t xml:space="preserve">          schema:</w:t>
      </w:r>
    </w:p>
    <w:p w14:paraId="4CE64378" w14:textId="77777777" w:rsidR="007C4061" w:rsidRPr="00533C32" w:rsidRDefault="007C4061" w:rsidP="007C4061">
      <w:pPr>
        <w:pStyle w:val="PL"/>
      </w:pPr>
      <w:r w:rsidRPr="00533C32">
        <w:t xml:space="preserve">            type: string</w:t>
      </w:r>
    </w:p>
    <w:p w14:paraId="38B72B4F" w14:textId="77777777" w:rsidR="007C4061" w:rsidRPr="00533C32" w:rsidRDefault="007C4061" w:rsidP="007C4061">
      <w:pPr>
        <w:pStyle w:val="PL"/>
      </w:pPr>
      <w:r w:rsidRPr="00533C32">
        <w:t xml:space="preserve">        - name: If-Modified-Since</w:t>
      </w:r>
    </w:p>
    <w:p w14:paraId="660551EF" w14:textId="77777777" w:rsidR="007C4061" w:rsidRPr="00533C32" w:rsidRDefault="007C4061" w:rsidP="007C4061">
      <w:pPr>
        <w:pStyle w:val="PL"/>
      </w:pPr>
      <w:r w:rsidRPr="00533C32">
        <w:t xml:space="preserve">          in: header</w:t>
      </w:r>
    </w:p>
    <w:p w14:paraId="75252EAA" w14:textId="77777777" w:rsidR="007C4061" w:rsidRPr="00533C32" w:rsidRDefault="007C4061" w:rsidP="007C4061">
      <w:pPr>
        <w:pStyle w:val="PL"/>
      </w:pPr>
      <w:r w:rsidRPr="00533C32">
        <w:t xml:space="preserve">          description: Validator for conditional requests, as described in RFC 7232, 3.3</w:t>
      </w:r>
    </w:p>
    <w:p w14:paraId="2E7C1EBA" w14:textId="77777777" w:rsidR="007C4061" w:rsidRPr="00533C32" w:rsidRDefault="007C4061" w:rsidP="007C4061">
      <w:pPr>
        <w:pStyle w:val="PL"/>
      </w:pPr>
      <w:r w:rsidRPr="00533C32">
        <w:t xml:space="preserve">          schema:</w:t>
      </w:r>
    </w:p>
    <w:p w14:paraId="6AB39FDB" w14:textId="77777777" w:rsidR="007C4061" w:rsidRPr="00533C32" w:rsidRDefault="007C4061" w:rsidP="007C4061">
      <w:pPr>
        <w:pStyle w:val="PL"/>
        <w:rPr>
          <w:lang w:eastAsia="zh-CN"/>
        </w:rPr>
      </w:pPr>
      <w:r w:rsidRPr="00533C32">
        <w:t xml:space="preserve">            type: string</w:t>
      </w:r>
    </w:p>
    <w:p w14:paraId="0808900B" w14:textId="77777777" w:rsidR="007C4061" w:rsidRPr="00533C32" w:rsidRDefault="007C4061" w:rsidP="007C4061">
      <w:pPr>
        <w:pStyle w:val="PL"/>
      </w:pPr>
      <w:r w:rsidRPr="00533C32">
        <w:t xml:space="preserve">      responses:</w:t>
      </w:r>
    </w:p>
    <w:p w14:paraId="4B8AB6A9" w14:textId="77777777" w:rsidR="007C4061" w:rsidRPr="00533C32" w:rsidRDefault="007C4061" w:rsidP="007C4061">
      <w:pPr>
        <w:pStyle w:val="PL"/>
      </w:pPr>
      <w:r w:rsidRPr="00533C32">
        <w:t xml:space="preserve">        '200':</w:t>
      </w:r>
    </w:p>
    <w:p w14:paraId="238E41DF" w14:textId="77777777" w:rsidR="007C4061" w:rsidRPr="00533C32" w:rsidRDefault="007C4061" w:rsidP="007C4061">
      <w:pPr>
        <w:pStyle w:val="PL"/>
      </w:pPr>
      <w:r w:rsidRPr="00533C32">
        <w:t xml:space="preserve">          description: Expected response to a valid request</w:t>
      </w:r>
    </w:p>
    <w:p w14:paraId="2381BEA3" w14:textId="77777777" w:rsidR="007C4061" w:rsidRPr="00533C32" w:rsidRDefault="007C4061" w:rsidP="007C4061">
      <w:pPr>
        <w:pStyle w:val="PL"/>
      </w:pPr>
      <w:r w:rsidRPr="00533C32">
        <w:t xml:space="preserve">          content:</w:t>
      </w:r>
    </w:p>
    <w:p w14:paraId="437B36A7" w14:textId="77777777" w:rsidR="007C4061" w:rsidRPr="00533C32" w:rsidRDefault="007C4061" w:rsidP="007C4061">
      <w:pPr>
        <w:pStyle w:val="PL"/>
      </w:pPr>
      <w:r w:rsidRPr="00533C32">
        <w:t xml:space="preserve">            application/json:</w:t>
      </w:r>
    </w:p>
    <w:p w14:paraId="68EC6A6D" w14:textId="77777777" w:rsidR="007C4061" w:rsidRPr="00533C32" w:rsidRDefault="007C4061" w:rsidP="007C4061">
      <w:pPr>
        <w:pStyle w:val="PL"/>
      </w:pPr>
      <w:r w:rsidRPr="00533C32">
        <w:t xml:space="preserve">              schema:</w:t>
      </w:r>
    </w:p>
    <w:p w14:paraId="50BBB58F" w14:textId="77777777" w:rsidR="007C4061" w:rsidRPr="00533C32" w:rsidRDefault="007C4061" w:rsidP="007C4061">
      <w:pPr>
        <w:pStyle w:val="PL"/>
        <w:rPr>
          <w:lang w:eastAsia="zh-CN"/>
        </w:rPr>
      </w:pPr>
      <w:r w:rsidRPr="00533C32">
        <w:t xml:space="preserve">                $ref: 'TS29571_CommonData.yaml#/components/schemas/TraceData'</w:t>
      </w:r>
    </w:p>
    <w:p w14:paraId="4C31003F" w14:textId="77777777" w:rsidR="007C4061" w:rsidRPr="00533C32" w:rsidRDefault="007C4061" w:rsidP="007C4061">
      <w:pPr>
        <w:pStyle w:val="PL"/>
      </w:pPr>
      <w:r w:rsidRPr="00533C32">
        <w:t xml:space="preserve">          headers:</w:t>
      </w:r>
    </w:p>
    <w:p w14:paraId="0EE34DCD" w14:textId="77777777" w:rsidR="007C4061" w:rsidRPr="00533C32" w:rsidRDefault="007C4061" w:rsidP="007C4061">
      <w:pPr>
        <w:pStyle w:val="PL"/>
      </w:pPr>
      <w:r w:rsidRPr="00533C32">
        <w:t xml:space="preserve">            Cache-Control:</w:t>
      </w:r>
    </w:p>
    <w:p w14:paraId="412C6DF1" w14:textId="77777777" w:rsidR="007C4061" w:rsidRPr="00533C32" w:rsidRDefault="007C4061" w:rsidP="007C4061">
      <w:pPr>
        <w:pStyle w:val="PL"/>
      </w:pPr>
      <w:r w:rsidRPr="00533C32">
        <w:t xml:space="preserve">              description: Cache-Control containing max-age, as described in RFC 7234, 5.2</w:t>
      </w:r>
    </w:p>
    <w:p w14:paraId="6082806E" w14:textId="77777777" w:rsidR="007C4061" w:rsidRPr="00533C32" w:rsidRDefault="007C4061" w:rsidP="007C4061">
      <w:pPr>
        <w:pStyle w:val="PL"/>
      </w:pPr>
      <w:r w:rsidRPr="00533C32">
        <w:t xml:space="preserve">              schema:</w:t>
      </w:r>
    </w:p>
    <w:p w14:paraId="0985D98D" w14:textId="77777777" w:rsidR="007C4061" w:rsidRPr="00533C32" w:rsidRDefault="007C4061" w:rsidP="007C4061">
      <w:pPr>
        <w:pStyle w:val="PL"/>
      </w:pPr>
      <w:r w:rsidRPr="00533C32">
        <w:lastRenderedPageBreak/>
        <w:t xml:space="preserve">                type: string</w:t>
      </w:r>
    </w:p>
    <w:p w14:paraId="6EF7A4AD" w14:textId="77777777" w:rsidR="007C4061" w:rsidRPr="00533C32" w:rsidRDefault="007C4061" w:rsidP="007C4061">
      <w:pPr>
        <w:pStyle w:val="PL"/>
      </w:pPr>
      <w:r w:rsidRPr="00533C32">
        <w:t xml:space="preserve">            ETag:</w:t>
      </w:r>
    </w:p>
    <w:p w14:paraId="2D75725E" w14:textId="77777777" w:rsidR="007C4061" w:rsidRPr="00533C32" w:rsidRDefault="007C4061" w:rsidP="007C4061">
      <w:pPr>
        <w:pStyle w:val="PL"/>
      </w:pPr>
      <w:r w:rsidRPr="00533C32">
        <w:t xml:space="preserve">              description: Entity Tag, containing a strong validator, as described in RFC 7232, 2.3</w:t>
      </w:r>
    </w:p>
    <w:p w14:paraId="0DB13AD2" w14:textId="77777777" w:rsidR="007C4061" w:rsidRPr="00533C32" w:rsidRDefault="007C4061" w:rsidP="007C4061">
      <w:pPr>
        <w:pStyle w:val="PL"/>
      </w:pPr>
      <w:r w:rsidRPr="00533C32">
        <w:t xml:space="preserve">              schema:</w:t>
      </w:r>
    </w:p>
    <w:p w14:paraId="632A4661" w14:textId="77777777" w:rsidR="007C4061" w:rsidRPr="00533C32" w:rsidRDefault="007C4061" w:rsidP="007C4061">
      <w:pPr>
        <w:pStyle w:val="PL"/>
      </w:pPr>
      <w:r w:rsidRPr="00533C32">
        <w:t xml:space="preserve">                type: string</w:t>
      </w:r>
    </w:p>
    <w:p w14:paraId="67DAEB00" w14:textId="77777777" w:rsidR="007C4061" w:rsidRPr="00533C32" w:rsidRDefault="007C4061" w:rsidP="007C4061">
      <w:pPr>
        <w:pStyle w:val="PL"/>
      </w:pPr>
      <w:r w:rsidRPr="00533C32">
        <w:t xml:space="preserve">            Last-Modified:</w:t>
      </w:r>
    </w:p>
    <w:p w14:paraId="54765131" w14:textId="77777777" w:rsidR="007C4061" w:rsidRPr="00533C32" w:rsidRDefault="007C4061" w:rsidP="007C4061">
      <w:pPr>
        <w:pStyle w:val="PL"/>
      </w:pPr>
      <w:r w:rsidRPr="00533C32">
        <w:t xml:space="preserve">              description: Timestamp for last modification of the resource, as described in RFC 7232, 2.2</w:t>
      </w:r>
    </w:p>
    <w:p w14:paraId="5A1597BF" w14:textId="77777777" w:rsidR="007C4061" w:rsidRPr="00533C32" w:rsidRDefault="007C4061" w:rsidP="007C4061">
      <w:pPr>
        <w:pStyle w:val="PL"/>
      </w:pPr>
      <w:r w:rsidRPr="00533C32">
        <w:t xml:space="preserve">              schema:</w:t>
      </w:r>
    </w:p>
    <w:p w14:paraId="096B5727" w14:textId="77777777" w:rsidR="007C4061" w:rsidRPr="00533C32" w:rsidRDefault="007C4061" w:rsidP="007C4061">
      <w:pPr>
        <w:pStyle w:val="PL"/>
        <w:rPr>
          <w:lang w:eastAsia="zh-CN"/>
        </w:rPr>
      </w:pPr>
      <w:r w:rsidRPr="00533C32">
        <w:t xml:space="preserve">                type: string</w:t>
      </w:r>
    </w:p>
    <w:p w14:paraId="75FB21B2" w14:textId="77777777" w:rsidR="007C4061" w:rsidRPr="00533C32" w:rsidRDefault="007C4061" w:rsidP="007C4061">
      <w:pPr>
        <w:pStyle w:val="PL"/>
      </w:pPr>
      <w:r w:rsidRPr="00533C32">
        <w:t xml:space="preserve">        default:</w:t>
      </w:r>
    </w:p>
    <w:p w14:paraId="3E48A226" w14:textId="77777777" w:rsidR="007C4061" w:rsidRDefault="007C4061" w:rsidP="006352FE">
      <w:pPr>
        <w:pStyle w:val="PL"/>
        <w:outlineLvl w:val="0"/>
        <w:rPr>
          <w:lang w:eastAsia="zh-CN"/>
        </w:rPr>
      </w:pPr>
      <w:r w:rsidRPr="00533C32">
        <w:t xml:space="preserve">          $ref: 'TS29571_CommonData.yaml#/components/responses/default'</w:t>
      </w:r>
    </w:p>
    <w:p w14:paraId="038168A5" w14:textId="77777777" w:rsidR="00810BBA" w:rsidRPr="00533C32" w:rsidRDefault="00810BBA" w:rsidP="006352FE">
      <w:pPr>
        <w:pStyle w:val="PL"/>
        <w:outlineLvl w:val="0"/>
        <w:rPr>
          <w:lang w:eastAsia="zh-CN"/>
        </w:rPr>
      </w:pPr>
    </w:p>
    <w:p w14:paraId="16983771" w14:textId="77777777" w:rsidR="007C4061" w:rsidRPr="00533C32" w:rsidRDefault="007C4061" w:rsidP="007C4061">
      <w:pPr>
        <w:pStyle w:val="PL"/>
      </w:pPr>
      <w:r w:rsidRPr="00533C32">
        <w:t xml:space="preserve">  /subscription-data/{ueId}/identity-data:</w:t>
      </w:r>
    </w:p>
    <w:p w14:paraId="6893B80D" w14:textId="77777777" w:rsidR="007C4061" w:rsidRPr="00533C32" w:rsidRDefault="007C4061" w:rsidP="007C4061">
      <w:pPr>
        <w:pStyle w:val="PL"/>
      </w:pPr>
      <w:r w:rsidRPr="00533C32">
        <w:t xml:space="preserve">    get:</w:t>
      </w:r>
    </w:p>
    <w:p w14:paraId="0608A7F0" w14:textId="77777777" w:rsidR="007C4061" w:rsidRPr="00533C32" w:rsidRDefault="007C4061" w:rsidP="007C4061">
      <w:pPr>
        <w:pStyle w:val="PL"/>
      </w:pPr>
      <w:r w:rsidRPr="00533C32">
        <w:t xml:space="preserve">      summary: Retrieve identity data by SUPI or GPSI</w:t>
      </w:r>
    </w:p>
    <w:p w14:paraId="151F542B" w14:textId="77777777" w:rsidR="007C4061" w:rsidRPr="00533C32" w:rsidRDefault="007C4061" w:rsidP="007C4061">
      <w:pPr>
        <w:pStyle w:val="PL"/>
      </w:pPr>
      <w:r w:rsidRPr="00533C32">
        <w:t xml:space="preserve">      operationId: GetIdentityData</w:t>
      </w:r>
    </w:p>
    <w:p w14:paraId="6DECAF04" w14:textId="77777777" w:rsidR="007C4061" w:rsidRPr="00533C32" w:rsidRDefault="007C4061" w:rsidP="007C4061">
      <w:pPr>
        <w:pStyle w:val="PL"/>
      </w:pPr>
      <w:r w:rsidRPr="00533C32">
        <w:t xml:space="preserve">      tags:</w:t>
      </w:r>
    </w:p>
    <w:p w14:paraId="2C030B8A" w14:textId="77777777" w:rsidR="007C4061" w:rsidRDefault="007C4061" w:rsidP="007C4061">
      <w:pPr>
        <w:pStyle w:val="PL"/>
        <w:rPr>
          <w:lang w:eastAsia="zh-CN"/>
        </w:rPr>
      </w:pPr>
      <w:r w:rsidRPr="00533C32">
        <w:t xml:space="preserve">        - Query Identity Data by SUPI or GPSI (Document)</w:t>
      </w:r>
    </w:p>
    <w:p w14:paraId="0BDE73F2" w14:textId="77777777" w:rsidR="006C7675" w:rsidRDefault="006C7675" w:rsidP="006C7675">
      <w:pPr>
        <w:pStyle w:val="PL"/>
      </w:pPr>
      <w:r>
        <w:t xml:space="preserve">      security:</w:t>
      </w:r>
    </w:p>
    <w:p w14:paraId="7012B0FA" w14:textId="77777777" w:rsidR="006C7675" w:rsidRDefault="006C7675" w:rsidP="006C7675">
      <w:pPr>
        <w:pStyle w:val="PL"/>
      </w:pPr>
      <w:r>
        <w:t xml:space="preserve">        - {}</w:t>
      </w:r>
    </w:p>
    <w:p w14:paraId="181C4B27" w14:textId="77777777" w:rsidR="006C7675" w:rsidRDefault="006C7675" w:rsidP="006C7675">
      <w:pPr>
        <w:pStyle w:val="PL"/>
      </w:pPr>
      <w:r>
        <w:t xml:space="preserve">        - oAuth2ClientCredentials:</w:t>
      </w:r>
    </w:p>
    <w:p w14:paraId="107BD30A" w14:textId="77777777" w:rsidR="006C7675" w:rsidRDefault="006C7675" w:rsidP="006C7675">
      <w:pPr>
        <w:pStyle w:val="PL"/>
      </w:pPr>
      <w:r>
        <w:t xml:space="preserve">          - nudr-dr</w:t>
      </w:r>
    </w:p>
    <w:p w14:paraId="795BDF20" w14:textId="77777777" w:rsidR="006C7675" w:rsidRDefault="006C7675" w:rsidP="006C7675">
      <w:pPr>
        <w:pStyle w:val="PL"/>
      </w:pPr>
      <w:r>
        <w:t xml:space="preserve">        - oAuth2ClientCredentials:</w:t>
      </w:r>
    </w:p>
    <w:p w14:paraId="548BCD2E" w14:textId="77777777" w:rsidR="006C7675" w:rsidRDefault="006C7675" w:rsidP="006C7675">
      <w:pPr>
        <w:pStyle w:val="PL"/>
      </w:pPr>
      <w:r>
        <w:t xml:space="preserve">          - nudr-dr</w:t>
      </w:r>
    </w:p>
    <w:p w14:paraId="124B2F9C" w14:textId="77777777" w:rsidR="006C7675" w:rsidRPr="00533C32" w:rsidRDefault="006C7675" w:rsidP="006C7675">
      <w:pPr>
        <w:pStyle w:val="PL"/>
        <w:rPr>
          <w:lang w:eastAsia="zh-CN"/>
        </w:rPr>
      </w:pPr>
      <w:r>
        <w:t xml:space="preserve">          - nudr-dr:subscription-data</w:t>
      </w:r>
    </w:p>
    <w:p w14:paraId="696E3B9A" w14:textId="77777777" w:rsidR="007C4061" w:rsidRPr="00533C32" w:rsidRDefault="007C4061" w:rsidP="007C4061">
      <w:pPr>
        <w:pStyle w:val="PL"/>
      </w:pPr>
      <w:r w:rsidRPr="00533C32">
        <w:t xml:space="preserve">      parameters:</w:t>
      </w:r>
    </w:p>
    <w:p w14:paraId="44F16B2C" w14:textId="77777777" w:rsidR="007C4061" w:rsidRPr="00533C32" w:rsidRDefault="007C4061" w:rsidP="007C4061">
      <w:pPr>
        <w:pStyle w:val="PL"/>
      </w:pPr>
      <w:r w:rsidRPr="00533C32">
        <w:t xml:space="preserve">        - name: ueId</w:t>
      </w:r>
    </w:p>
    <w:p w14:paraId="7CA943DC" w14:textId="77777777" w:rsidR="007C4061" w:rsidRPr="00533C32" w:rsidRDefault="007C4061" w:rsidP="007C4061">
      <w:pPr>
        <w:pStyle w:val="PL"/>
      </w:pPr>
      <w:r w:rsidRPr="00533C32">
        <w:t xml:space="preserve">          in: path</w:t>
      </w:r>
    </w:p>
    <w:p w14:paraId="049D36B4" w14:textId="77777777" w:rsidR="007C4061" w:rsidRPr="00533C32" w:rsidRDefault="007C4061" w:rsidP="007C4061">
      <w:pPr>
        <w:pStyle w:val="PL"/>
      </w:pPr>
      <w:r w:rsidRPr="00533C32">
        <w:t xml:space="preserve">          description: UE ID</w:t>
      </w:r>
    </w:p>
    <w:p w14:paraId="1E483A89" w14:textId="77777777" w:rsidR="007C4061" w:rsidRPr="00533C32" w:rsidRDefault="007C4061" w:rsidP="007C4061">
      <w:pPr>
        <w:pStyle w:val="PL"/>
      </w:pPr>
      <w:r w:rsidRPr="00533C32">
        <w:t xml:space="preserve">          required: true</w:t>
      </w:r>
    </w:p>
    <w:p w14:paraId="53FA5483" w14:textId="77777777" w:rsidR="007C4061" w:rsidRPr="00533C32" w:rsidRDefault="007C4061" w:rsidP="007C4061">
      <w:pPr>
        <w:pStyle w:val="PL"/>
      </w:pPr>
      <w:r w:rsidRPr="00533C32">
        <w:t xml:space="preserve">          schema:</w:t>
      </w:r>
    </w:p>
    <w:p w14:paraId="45890F04" w14:textId="77777777" w:rsidR="007C4061" w:rsidRPr="00533C32" w:rsidRDefault="007C4061" w:rsidP="007C4061">
      <w:pPr>
        <w:pStyle w:val="PL"/>
        <w:rPr>
          <w:lang w:eastAsia="zh-CN"/>
        </w:rPr>
      </w:pPr>
      <w:r w:rsidRPr="00533C32">
        <w:t xml:space="preserve">            $ref: 'TS29571_CommonData.yaml#/components/schemas/VarUeId'</w:t>
      </w:r>
    </w:p>
    <w:p w14:paraId="3611D5BC" w14:textId="77777777" w:rsidR="007C4061" w:rsidRPr="00DC7E88" w:rsidRDefault="007C4061" w:rsidP="007C4061">
      <w:pPr>
        <w:pStyle w:val="PL"/>
      </w:pPr>
      <w:r w:rsidRPr="00533C32">
        <w:t xml:space="preserve">        </w:t>
      </w:r>
      <w:r w:rsidRPr="00DC7E88">
        <w:t>- name: app-port-id</w:t>
      </w:r>
    </w:p>
    <w:p w14:paraId="6541597F" w14:textId="77777777" w:rsidR="007C4061" w:rsidRPr="00DC7E88" w:rsidRDefault="007C4061" w:rsidP="007C4061">
      <w:pPr>
        <w:pStyle w:val="PL"/>
      </w:pPr>
      <w:r w:rsidRPr="00DC7E88">
        <w:t xml:space="preserve">          in: query</w:t>
      </w:r>
    </w:p>
    <w:p w14:paraId="171352ED" w14:textId="77777777" w:rsidR="007C4061" w:rsidRPr="00DC7E88" w:rsidRDefault="007C4061" w:rsidP="007C4061">
      <w:pPr>
        <w:pStyle w:val="PL"/>
      </w:pPr>
      <w:r w:rsidRPr="00DC7E88">
        <w:t xml:space="preserve">          description: Application port identifier</w:t>
      </w:r>
    </w:p>
    <w:p w14:paraId="5B611641" w14:textId="77777777" w:rsidR="007C4061" w:rsidRPr="00DC7E88" w:rsidRDefault="007C4061" w:rsidP="007C4061">
      <w:pPr>
        <w:pStyle w:val="PL"/>
      </w:pPr>
      <w:r w:rsidRPr="00DC7E88">
        <w:t xml:space="preserve">          content:</w:t>
      </w:r>
    </w:p>
    <w:p w14:paraId="369F9262" w14:textId="77777777" w:rsidR="007C4061" w:rsidRPr="00DC7E88" w:rsidRDefault="007C4061" w:rsidP="007C4061">
      <w:pPr>
        <w:pStyle w:val="PL"/>
      </w:pPr>
      <w:r w:rsidRPr="00DC7E88">
        <w:t xml:space="preserve">            application/json:</w:t>
      </w:r>
    </w:p>
    <w:p w14:paraId="22BF7A1E" w14:textId="77777777" w:rsidR="007C4061" w:rsidRPr="00DC7E88" w:rsidRDefault="007C4061" w:rsidP="007C4061">
      <w:pPr>
        <w:pStyle w:val="PL"/>
      </w:pPr>
      <w:r w:rsidRPr="00DC7E88">
        <w:t xml:space="preserve">              schema:</w:t>
      </w:r>
    </w:p>
    <w:p w14:paraId="26BC9370" w14:textId="77777777" w:rsidR="007C4061" w:rsidRDefault="007C4061" w:rsidP="007C4061">
      <w:pPr>
        <w:pStyle w:val="PL"/>
        <w:rPr>
          <w:lang w:eastAsia="zh-CN"/>
        </w:rPr>
      </w:pPr>
      <w:r w:rsidRPr="00DC7E88">
        <w:t xml:space="preserve">                $ref: 'TS29503_Nudm_SDM.yaml#/components/schemas/AppPortId'</w:t>
      </w:r>
    </w:p>
    <w:p w14:paraId="2B70EE8E" w14:textId="77777777" w:rsidR="007C4061" w:rsidRPr="00533C32" w:rsidRDefault="007C4061" w:rsidP="007C4061">
      <w:pPr>
        <w:pStyle w:val="PL"/>
      </w:pPr>
      <w:r w:rsidRPr="00533C32">
        <w:t xml:space="preserve">        - name: If-None-Match</w:t>
      </w:r>
    </w:p>
    <w:p w14:paraId="267C8046" w14:textId="77777777" w:rsidR="007C4061" w:rsidRPr="00533C32" w:rsidRDefault="007C4061" w:rsidP="007C4061">
      <w:pPr>
        <w:pStyle w:val="PL"/>
      </w:pPr>
      <w:r w:rsidRPr="00533C32">
        <w:t xml:space="preserve">          in: header</w:t>
      </w:r>
    </w:p>
    <w:p w14:paraId="1151CA3C" w14:textId="77777777" w:rsidR="007C4061" w:rsidRPr="00533C32" w:rsidRDefault="007C4061" w:rsidP="007C4061">
      <w:pPr>
        <w:pStyle w:val="PL"/>
      </w:pPr>
      <w:r w:rsidRPr="00533C32">
        <w:t xml:space="preserve">          description: Validator for conditional requests, as described in RFC 7232, 3.2</w:t>
      </w:r>
    </w:p>
    <w:p w14:paraId="09C81A3F" w14:textId="77777777" w:rsidR="007C4061" w:rsidRPr="00533C32" w:rsidRDefault="007C4061" w:rsidP="007C4061">
      <w:pPr>
        <w:pStyle w:val="PL"/>
      </w:pPr>
      <w:r w:rsidRPr="00533C32">
        <w:t xml:space="preserve">          schema:</w:t>
      </w:r>
    </w:p>
    <w:p w14:paraId="5CA38A13" w14:textId="77777777" w:rsidR="007C4061" w:rsidRPr="00533C32" w:rsidRDefault="007C4061" w:rsidP="007C4061">
      <w:pPr>
        <w:pStyle w:val="PL"/>
      </w:pPr>
      <w:r w:rsidRPr="00533C32">
        <w:t xml:space="preserve">            type: string</w:t>
      </w:r>
    </w:p>
    <w:p w14:paraId="08F4D4AC" w14:textId="77777777" w:rsidR="007C4061" w:rsidRPr="00533C32" w:rsidRDefault="007C4061" w:rsidP="007C4061">
      <w:pPr>
        <w:pStyle w:val="PL"/>
      </w:pPr>
      <w:r w:rsidRPr="00533C32">
        <w:t xml:space="preserve">        - name: If-Modified-Since</w:t>
      </w:r>
    </w:p>
    <w:p w14:paraId="338F6ED3" w14:textId="77777777" w:rsidR="007C4061" w:rsidRPr="00533C32" w:rsidRDefault="007C4061" w:rsidP="007C4061">
      <w:pPr>
        <w:pStyle w:val="PL"/>
      </w:pPr>
      <w:r w:rsidRPr="00533C32">
        <w:t xml:space="preserve">          in: header</w:t>
      </w:r>
    </w:p>
    <w:p w14:paraId="209B722A" w14:textId="77777777" w:rsidR="007C4061" w:rsidRPr="00533C32" w:rsidRDefault="007C4061" w:rsidP="007C4061">
      <w:pPr>
        <w:pStyle w:val="PL"/>
      </w:pPr>
      <w:r w:rsidRPr="00533C32">
        <w:t xml:space="preserve">          description: Validator for conditional requests, as described in RFC 7232, 3.3</w:t>
      </w:r>
    </w:p>
    <w:p w14:paraId="0677831D" w14:textId="77777777" w:rsidR="007C4061" w:rsidRPr="00533C32" w:rsidRDefault="007C4061" w:rsidP="007C4061">
      <w:pPr>
        <w:pStyle w:val="PL"/>
      </w:pPr>
      <w:r w:rsidRPr="00533C32">
        <w:t xml:space="preserve">          schema:</w:t>
      </w:r>
    </w:p>
    <w:p w14:paraId="31ED9872" w14:textId="77777777" w:rsidR="007C4061" w:rsidRPr="00533C32" w:rsidRDefault="007C4061" w:rsidP="007C4061">
      <w:pPr>
        <w:pStyle w:val="PL"/>
        <w:rPr>
          <w:lang w:eastAsia="zh-CN"/>
        </w:rPr>
      </w:pPr>
      <w:r w:rsidRPr="00533C32">
        <w:t xml:space="preserve">            type: string</w:t>
      </w:r>
    </w:p>
    <w:p w14:paraId="02FE2E00" w14:textId="77777777" w:rsidR="007C4061" w:rsidRPr="00533C32" w:rsidRDefault="007C4061" w:rsidP="007C4061">
      <w:pPr>
        <w:pStyle w:val="PL"/>
      </w:pPr>
      <w:r w:rsidRPr="00533C32">
        <w:t xml:space="preserve">      responses:</w:t>
      </w:r>
    </w:p>
    <w:p w14:paraId="6C376EA5" w14:textId="77777777" w:rsidR="007C4061" w:rsidRPr="00533C32" w:rsidRDefault="007C4061" w:rsidP="007C4061">
      <w:pPr>
        <w:pStyle w:val="PL"/>
      </w:pPr>
      <w:r w:rsidRPr="00533C32">
        <w:t xml:space="preserve">        '200':</w:t>
      </w:r>
    </w:p>
    <w:p w14:paraId="259C9613" w14:textId="77777777" w:rsidR="007C4061" w:rsidRPr="00533C32" w:rsidRDefault="007C4061" w:rsidP="007C4061">
      <w:pPr>
        <w:pStyle w:val="PL"/>
      </w:pPr>
      <w:r w:rsidRPr="00533C32">
        <w:t xml:space="preserve">          description: OK</w:t>
      </w:r>
    </w:p>
    <w:p w14:paraId="03361120" w14:textId="77777777" w:rsidR="007C4061" w:rsidRPr="00533C32" w:rsidRDefault="007C4061" w:rsidP="007C4061">
      <w:pPr>
        <w:pStyle w:val="PL"/>
      </w:pPr>
      <w:r w:rsidRPr="00533C32">
        <w:t xml:space="preserve">          content:</w:t>
      </w:r>
    </w:p>
    <w:p w14:paraId="4C3BB145" w14:textId="77777777" w:rsidR="007C4061" w:rsidRPr="00533C32" w:rsidRDefault="007C4061" w:rsidP="007C4061">
      <w:pPr>
        <w:pStyle w:val="PL"/>
      </w:pPr>
      <w:r w:rsidRPr="00533C32">
        <w:t xml:space="preserve">            application/json:</w:t>
      </w:r>
    </w:p>
    <w:p w14:paraId="290C8A33" w14:textId="77777777" w:rsidR="007C4061" w:rsidRPr="00533C32" w:rsidRDefault="007C4061" w:rsidP="007C4061">
      <w:pPr>
        <w:pStyle w:val="PL"/>
      </w:pPr>
      <w:r w:rsidRPr="00533C32">
        <w:t xml:space="preserve">              schema:</w:t>
      </w:r>
    </w:p>
    <w:p w14:paraId="611E80BF" w14:textId="77777777" w:rsidR="007C4061" w:rsidRPr="00533C32" w:rsidRDefault="007C4061" w:rsidP="007C4061">
      <w:pPr>
        <w:pStyle w:val="PL"/>
        <w:rPr>
          <w:lang w:eastAsia="zh-CN"/>
        </w:rPr>
      </w:pPr>
      <w:r w:rsidRPr="00533C32">
        <w:t xml:space="preserve">                $ref: '#/components/schemas/IdentityData'</w:t>
      </w:r>
    </w:p>
    <w:p w14:paraId="6A3DFE65" w14:textId="77777777" w:rsidR="007C4061" w:rsidRPr="00533C32" w:rsidRDefault="007C4061" w:rsidP="007C4061">
      <w:pPr>
        <w:pStyle w:val="PL"/>
      </w:pPr>
      <w:r w:rsidRPr="00533C32">
        <w:t xml:space="preserve">          headers:</w:t>
      </w:r>
    </w:p>
    <w:p w14:paraId="67554ED1" w14:textId="77777777" w:rsidR="007C4061" w:rsidRPr="00533C32" w:rsidRDefault="007C4061" w:rsidP="007C4061">
      <w:pPr>
        <w:pStyle w:val="PL"/>
      </w:pPr>
      <w:r w:rsidRPr="00533C32">
        <w:t xml:space="preserve">            Cache-Control:</w:t>
      </w:r>
    </w:p>
    <w:p w14:paraId="4EBD97DE" w14:textId="77777777" w:rsidR="007C4061" w:rsidRPr="00533C32" w:rsidRDefault="007C4061" w:rsidP="007C4061">
      <w:pPr>
        <w:pStyle w:val="PL"/>
      </w:pPr>
      <w:r w:rsidRPr="00533C32">
        <w:t xml:space="preserve">              description: Cache-Control containing max-age, as described in RFC 7234, 5.2</w:t>
      </w:r>
    </w:p>
    <w:p w14:paraId="5A7807B9" w14:textId="77777777" w:rsidR="007C4061" w:rsidRPr="00533C32" w:rsidRDefault="007C4061" w:rsidP="007C4061">
      <w:pPr>
        <w:pStyle w:val="PL"/>
      </w:pPr>
      <w:r w:rsidRPr="00533C32">
        <w:t xml:space="preserve">              schema:</w:t>
      </w:r>
    </w:p>
    <w:p w14:paraId="49CD2983" w14:textId="77777777" w:rsidR="007C4061" w:rsidRPr="00533C32" w:rsidRDefault="007C4061" w:rsidP="007C4061">
      <w:pPr>
        <w:pStyle w:val="PL"/>
      </w:pPr>
      <w:r w:rsidRPr="00533C32">
        <w:t xml:space="preserve">                type: string</w:t>
      </w:r>
    </w:p>
    <w:p w14:paraId="5EBE503E" w14:textId="77777777" w:rsidR="007C4061" w:rsidRPr="00533C32" w:rsidRDefault="007C4061" w:rsidP="007C4061">
      <w:pPr>
        <w:pStyle w:val="PL"/>
      </w:pPr>
      <w:r w:rsidRPr="00533C32">
        <w:t xml:space="preserve">            ETag:</w:t>
      </w:r>
    </w:p>
    <w:p w14:paraId="46194991" w14:textId="77777777" w:rsidR="007C4061" w:rsidRPr="00533C32" w:rsidRDefault="007C4061" w:rsidP="007C4061">
      <w:pPr>
        <w:pStyle w:val="PL"/>
      </w:pPr>
      <w:r w:rsidRPr="00533C32">
        <w:t xml:space="preserve">              description: Entity Tag, containing a strong validator, as described in RFC 7232, 2.3</w:t>
      </w:r>
    </w:p>
    <w:p w14:paraId="532820DB" w14:textId="77777777" w:rsidR="007C4061" w:rsidRPr="00533C32" w:rsidRDefault="007C4061" w:rsidP="007C4061">
      <w:pPr>
        <w:pStyle w:val="PL"/>
      </w:pPr>
      <w:r w:rsidRPr="00533C32">
        <w:t xml:space="preserve">              schema:</w:t>
      </w:r>
    </w:p>
    <w:p w14:paraId="458161F3" w14:textId="77777777" w:rsidR="007C4061" w:rsidRPr="00533C32" w:rsidRDefault="007C4061" w:rsidP="007C4061">
      <w:pPr>
        <w:pStyle w:val="PL"/>
      </w:pPr>
      <w:r w:rsidRPr="00533C32">
        <w:t xml:space="preserve">                type: string</w:t>
      </w:r>
    </w:p>
    <w:p w14:paraId="0F9792CD" w14:textId="77777777" w:rsidR="007C4061" w:rsidRPr="00533C32" w:rsidRDefault="007C4061" w:rsidP="007C4061">
      <w:pPr>
        <w:pStyle w:val="PL"/>
      </w:pPr>
      <w:r w:rsidRPr="00533C32">
        <w:t xml:space="preserve">            Last-Modified:</w:t>
      </w:r>
    </w:p>
    <w:p w14:paraId="44E78F0D" w14:textId="77777777" w:rsidR="007C4061" w:rsidRPr="00533C32" w:rsidRDefault="007C4061" w:rsidP="007C4061">
      <w:pPr>
        <w:pStyle w:val="PL"/>
      </w:pPr>
      <w:r w:rsidRPr="00533C32">
        <w:t xml:space="preserve">              description: Timestamp for last modification of the resource, as described in RFC 7232, 2.2</w:t>
      </w:r>
    </w:p>
    <w:p w14:paraId="0267B1A1" w14:textId="77777777" w:rsidR="007C4061" w:rsidRPr="00533C32" w:rsidRDefault="007C4061" w:rsidP="007C4061">
      <w:pPr>
        <w:pStyle w:val="PL"/>
      </w:pPr>
      <w:r w:rsidRPr="00533C32">
        <w:t xml:space="preserve">              schema:</w:t>
      </w:r>
    </w:p>
    <w:p w14:paraId="5F16210A" w14:textId="77777777" w:rsidR="007C4061" w:rsidRPr="00533C32" w:rsidRDefault="007C4061" w:rsidP="007C4061">
      <w:pPr>
        <w:pStyle w:val="PL"/>
        <w:rPr>
          <w:lang w:eastAsia="zh-CN"/>
        </w:rPr>
      </w:pPr>
      <w:r w:rsidRPr="00533C32">
        <w:t xml:space="preserve">                type: string</w:t>
      </w:r>
    </w:p>
    <w:p w14:paraId="6EFE5546" w14:textId="77777777" w:rsidR="007C4061" w:rsidRDefault="007C4061" w:rsidP="007C4061">
      <w:pPr>
        <w:pStyle w:val="PL"/>
        <w:rPr>
          <w:lang w:eastAsia="zh-CN"/>
        </w:rPr>
      </w:pPr>
      <w:r w:rsidRPr="00533C32">
        <w:t xml:space="preserve">        default:</w:t>
      </w:r>
    </w:p>
    <w:p w14:paraId="2E1A4AB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1B0A100" w14:textId="77777777" w:rsidR="007C4061" w:rsidRPr="00533C32" w:rsidRDefault="007C4061" w:rsidP="007C4061">
      <w:pPr>
        <w:pStyle w:val="PL"/>
        <w:rPr>
          <w:lang w:eastAsia="zh-CN"/>
        </w:rPr>
      </w:pPr>
    </w:p>
    <w:p w14:paraId="301D4D06" w14:textId="77777777" w:rsidR="007C4061" w:rsidRPr="00533C32" w:rsidRDefault="007C4061" w:rsidP="007C4061">
      <w:pPr>
        <w:pStyle w:val="PL"/>
      </w:pPr>
      <w:r w:rsidRPr="00533C32">
        <w:t xml:space="preserve">  /subscription-data/{ueId}/operator-determined-barring-data:</w:t>
      </w:r>
    </w:p>
    <w:p w14:paraId="6F20B8B7" w14:textId="77777777" w:rsidR="007C4061" w:rsidRPr="00533C32" w:rsidRDefault="007C4061" w:rsidP="007C4061">
      <w:pPr>
        <w:pStyle w:val="PL"/>
      </w:pPr>
      <w:r w:rsidRPr="00533C32">
        <w:t xml:space="preserve">    get:</w:t>
      </w:r>
    </w:p>
    <w:p w14:paraId="555B4701" w14:textId="77777777" w:rsidR="007C4061" w:rsidRPr="00533C32" w:rsidRDefault="007C4061" w:rsidP="007C4061">
      <w:pPr>
        <w:pStyle w:val="PL"/>
      </w:pPr>
      <w:r w:rsidRPr="00533C32">
        <w:t xml:space="preserve">      summary: Retrieve ODB Data data by SUPI or GPSI</w:t>
      </w:r>
    </w:p>
    <w:p w14:paraId="29BFDB63" w14:textId="77777777" w:rsidR="007C4061" w:rsidRPr="00533C32" w:rsidRDefault="007C4061" w:rsidP="007C4061">
      <w:pPr>
        <w:pStyle w:val="PL"/>
      </w:pPr>
      <w:r w:rsidRPr="00533C32">
        <w:t xml:space="preserve">      operationId: GetOdbData</w:t>
      </w:r>
    </w:p>
    <w:p w14:paraId="40503FA1" w14:textId="77777777" w:rsidR="007C4061" w:rsidRPr="00533C32" w:rsidRDefault="007C4061" w:rsidP="007C4061">
      <w:pPr>
        <w:pStyle w:val="PL"/>
      </w:pPr>
      <w:r w:rsidRPr="00533C32">
        <w:lastRenderedPageBreak/>
        <w:t xml:space="preserve">      tags:</w:t>
      </w:r>
    </w:p>
    <w:p w14:paraId="61A5D515" w14:textId="77777777" w:rsidR="007C4061" w:rsidRDefault="007C4061" w:rsidP="007C4061">
      <w:pPr>
        <w:pStyle w:val="PL"/>
        <w:rPr>
          <w:lang w:eastAsia="zh-CN"/>
        </w:rPr>
      </w:pPr>
      <w:r w:rsidRPr="00533C32">
        <w:t xml:space="preserve">        - Query ODB Data by SUPI or GPSI (Document)</w:t>
      </w:r>
    </w:p>
    <w:p w14:paraId="31EC7F6A" w14:textId="77777777" w:rsidR="006C7675" w:rsidRDefault="006C7675" w:rsidP="006C7675">
      <w:pPr>
        <w:pStyle w:val="PL"/>
      </w:pPr>
      <w:r>
        <w:t xml:space="preserve">      security:</w:t>
      </w:r>
    </w:p>
    <w:p w14:paraId="58E0D7DA" w14:textId="77777777" w:rsidR="006C7675" w:rsidRDefault="006C7675" w:rsidP="006C7675">
      <w:pPr>
        <w:pStyle w:val="PL"/>
      </w:pPr>
      <w:r>
        <w:t xml:space="preserve">        - {}</w:t>
      </w:r>
    </w:p>
    <w:p w14:paraId="44C5B7F0" w14:textId="77777777" w:rsidR="006C7675" w:rsidRDefault="006C7675" w:rsidP="006C7675">
      <w:pPr>
        <w:pStyle w:val="PL"/>
      </w:pPr>
      <w:r>
        <w:t xml:space="preserve">        - oAuth2ClientCredentials:</w:t>
      </w:r>
    </w:p>
    <w:p w14:paraId="702E41AF" w14:textId="77777777" w:rsidR="006C7675" w:rsidRDefault="006C7675" w:rsidP="006C7675">
      <w:pPr>
        <w:pStyle w:val="PL"/>
      </w:pPr>
      <w:r>
        <w:t xml:space="preserve">          - nudr-dr</w:t>
      </w:r>
    </w:p>
    <w:p w14:paraId="399ACC10" w14:textId="77777777" w:rsidR="006C7675" w:rsidRDefault="006C7675" w:rsidP="006C7675">
      <w:pPr>
        <w:pStyle w:val="PL"/>
      </w:pPr>
      <w:r>
        <w:t xml:space="preserve">        - oAuth2ClientCredentials:</w:t>
      </w:r>
    </w:p>
    <w:p w14:paraId="02935476" w14:textId="77777777" w:rsidR="006C7675" w:rsidRDefault="006C7675" w:rsidP="006C7675">
      <w:pPr>
        <w:pStyle w:val="PL"/>
      </w:pPr>
      <w:r>
        <w:t xml:space="preserve">          - nudr-dr</w:t>
      </w:r>
    </w:p>
    <w:p w14:paraId="691BF3C1" w14:textId="77777777" w:rsidR="006C7675" w:rsidRPr="00533C32" w:rsidRDefault="006C7675" w:rsidP="006C7675">
      <w:pPr>
        <w:pStyle w:val="PL"/>
        <w:rPr>
          <w:lang w:eastAsia="zh-CN"/>
        </w:rPr>
      </w:pPr>
      <w:r>
        <w:t xml:space="preserve">          - nudr-dr:subscription-data</w:t>
      </w:r>
    </w:p>
    <w:p w14:paraId="7063187E" w14:textId="77777777" w:rsidR="007C4061" w:rsidRPr="00533C32" w:rsidRDefault="007C4061" w:rsidP="007C4061">
      <w:pPr>
        <w:pStyle w:val="PL"/>
      </w:pPr>
      <w:r w:rsidRPr="00533C32">
        <w:t xml:space="preserve">      parameters:</w:t>
      </w:r>
    </w:p>
    <w:p w14:paraId="24AF8167" w14:textId="77777777" w:rsidR="007C4061" w:rsidRPr="00533C32" w:rsidRDefault="007C4061" w:rsidP="007C4061">
      <w:pPr>
        <w:pStyle w:val="PL"/>
      </w:pPr>
      <w:r w:rsidRPr="00533C32">
        <w:t xml:space="preserve">        - name: ueId</w:t>
      </w:r>
    </w:p>
    <w:p w14:paraId="7C0407FC" w14:textId="77777777" w:rsidR="007C4061" w:rsidRPr="00533C32" w:rsidRDefault="007C4061" w:rsidP="007C4061">
      <w:pPr>
        <w:pStyle w:val="PL"/>
      </w:pPr>
      <w:r w:rsidRPr="00533C32">
        <w:t xml:space="preserve">          in: path</w:t>
      </w:r>
    </w:p>
    <w:p w14:paraId="41B337E5" w14:textId="77777777" w:rsidR="007C4061" w:rsidRPr="00533C32" w:rsidRDefault="007C4061" w:rsidP="007C4061">
      <w:pPr>
        <w:pStyle w:val="PL"/>
      </w:pPr>
      <w:r w:rsidRPr="00533C32">
        <w:t xml:space="preserve">          description: UE ID</w:t>
      </w:r>
    </w:p>
    <w:p w14:paraId="13743505" w14:textId="77777777" w:rsidR="007C4061" w:rsidRPr="00533C32" w:rsidRDefault="007C4061" w:rsidP="007C4061">
      <w:pPr>
        <w:pStyle w:val="PL"/>
      </w:pPr>
      <w:r w:rsidRPr="00533C32">
        <w:t xml:space="preserve">          required: true</w:t>
      </w:r>
    </w:p>
    <w:p w14:paraId="6C22B8B6" w14:textId="77777777" w:rsidR="007C4061" w:rsidRPr="00533C32" w:rsidRDefault="007C4061" w:rsidP="007C4061">
      <w:pPr>
        <w:pStyle w:val="PL"/>
      </w:pPr>
      <w:r w:rsidRPr="00533C32">
        <w:t xml:space="preserve">          schema:</w:t>
      </w:r>
    </w:p>
    <w:p w14:paraId="0B150B4B" w14:textId="77777777" w:rsidR="007C4061" w:rsidRPr="00533C32" w:rsidRDefault="007C4061" w:rsidP="007C4061">
      <w:pPr>
        <w:pStyle w:val="PL"/>
      </w:pPr>
      <w:r w:rsidRPr="00533C32">
        <w:t xml:space="preserve">            $ref: 'TS29571_CommonData.yaml#/components/schemas/VarUeId'</w:t>
      </w:r>
    </w:p>
    <w:p w14:paraId="415EE263" w14:textId="77777777" w:rsidR="007C4061" w:rsidRPr="00533C32" w:rsidRDefault="007C4061" w:rsidP="007C4061">
      <w:pPr>
        <w:pStyle w:val="PL"/>
      </w:pPr>
      <w:r w:rsidRPr="00533C32">
        <w:t xml:space="preserve">      responses:</w:t>
      </w:r>
    </w:p>
    <w:p w14:paraId="701FB4E5" w14:textId="77777777" w:rsidR="007C4061" w:rsidRPr="00533C32" w:rsidRDefault="007C4061" w:rsidP="007C4061">
      <w:pPr>
        <w:pStyle w:val="PL"/>
      </w:pPr>
      <w:r w:rsidRPr="00533C32">
        <w:t xml:space="preserve">        '200':</w:t>
      </w:r>
    </w:p>
    <w:p w14:paraId="0B6BB998" w14:textId="77777777" w:rsidR="007C4061" w:rsidRPr="00533C32" w:rsidRDefault="007C4061" w:rsidP="007C4061">
      <w:pPr>
        <w:pStyle w:val="PL"/>
      </w:pPr>
      <w:r w:rsidRPr="00533C32">
        <w:t xml:space="preserve">          description: OK</w:t>
      </w:r>
    </w:p>
    <w:p w14:paraId="3EBBAE32" w14:textId="77777777" w:rsidR="007C4061" w:rsidRPr="00533C32" w:rsidRDefault="007C4061" w:rsidP="007C4061">
      <w:pPr>
        <w:pStyle w:val="PL"/>
      </w:pPr>
      <w:r w:rsidRPr="00533C32">
        <w:t xml:space="preserve">          content:</w:t>
      </w:r>
    </w:p>
    <w:p w14:paraId="411693EC" w14:textId="77777777" w:rsidR="007C4061" w:rsidRPr="00533C32" w:rsidRDefault="007C4061" w:rsidP="007C4061">
      <w:pPr>
        <w:pStyle w:val="PL"/>
      </w:pPr>
      <w:r w:rsidRPr="00533C32">
        <w:t xml:space="preserve">            application/json:</w:t>
      </w:r>
    </w:p>
    <w:p w14:paraId="1A35A3D2" w14:textId="77777777" w:rsidR="007C4061" w:rsidRPr="00533C32" w:rsidRDefault="007C4061" w:rsidP="007C4061">
      <w:pPr>
        <w:pStyle w:val="PL"/>
      </w:pPr>
      <w:r w:rsidRPr="00533C32">
        <w:t xml:space="preserve">              schema:</w:t>
      </w:r>
    </w:p>
    <w:p w14:paraId="16DA7606" w14:textId="77777777" w:rsidR="007C4061" w:rsidRPr="00533C32" w:rsidRDefault="007C4061" w:rsidP="007C4061">
      <w:pPr>
        <w:pStyle w:val="PL"/>
      </w:pPr>
      <w:r w:rsidRPr="00533C32">
        <w:t xml:space="preserve">                $ref: 'TS29571_CommonData.yaml#/components/schemas/OdbData'</w:t>
      </w:r>
    </w:p>
    <w:p w14:paraId="55EE89A3" w14:textId="77777777" w:rsidR="007C4061" w:rsidRDefault="007C4061" w:rsidP="007C4061">
      <w:pPr>
        <w:pStyle w:val="PL"/>
        <w:rPr>
          <w:lang w:eastAsia="zh-CN"/>
        </w:rPr>
      </w:pPr>
      <w:r w:rsidRPr="00533C32">
        <w:t xml:space="preserve">        default:</w:t>
      </w:r>
    </w:p>
    <w:p w14:paraId="3B231AA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CC2CD8A" w14:textId="77777777" w:rsidR="007C4061" w:rsidRPr="00533C32" w:rsidRDefault="007C4061" w:rsidP="007C4061">
      <w:pPr>
        <w:pStyle w:val="PL"/>
        <w:rPr>
          <w:lang w:eastAsia="zh-CN"/>
        </w:rPr>
      </w:pPr>
    </w:p>
    <w:p w14:paraId="6854028B" w14:textId="77777777" w:rsidR="007C4061" w:rsidRPr="00533C32" w:rsidRDefault="007C4061" w:rsidP="007C4061">
      <w:pPr>
        <w:pStyle w:val="PL"/>
      </w:pPr>
      <w:r w:rsidRPr="00533C32">
        <w:t xml:space="preserve">  /subscription-data/{ueId}/context-data:</w:t>
      </w:r>
    </w:p>
    <w:p w14:paraId="79F27F69" w14:textId="77777777" w:rsidR="007C4061" w:rsidRPr="00533C32" w:rsidRDefault="007C4061" w:rsidP="007C4061">
      <w:pPr>
        <w:pStyle w:val="PL"/>
      </w:pPr>
      <w:r w:rsidRPr="00533C32">
        <w:t xml:space="preserve">    get:</w:t>
      </w:r>
    </w:p>
    <w:p w14:paraId="670ED514" w14:textId="77777777" w:rsidR="007C4061" w:rsidRPr="00533C32" w:rsidRDefault="007C4061" w:rsidP="007C4061">
      <w:pPr>
        <w:pStyle w:val="PL"/>
      </w:pPr>
      <w:r w:rsidRPr="00533C32">
        <w:t xml:space="preserve">      summary: Retrieve multiple context data sets of a UE</w:t>
      </w:r>
    </w:p>
    <w:p w14:paraId="3F115CDF" w14:textId="77777777" w:rsidR="007C4061" w:rsidRPr="00533C32" w:rsidRDefault="007C4061" w:rsidP="007C4061">
      <w:pPr>
        <w:pStyle w:val="PL"/>
      </w:pPr>
      <w:r w:rsidRPr="00533C32">
        <w:t xml:space="preserve">      operationId: QueryContextData</w:t>
      </w:r>
    </w:p>
    <w:p w14:paraId="1824B37A" w14:textId="77777777" w:rsidR="007C4061" w:rsidRPr="00533C32" w:rsidRDefault="007C4061" w:rsidP="007C4061">
      <w:pPr>
        <w:pStyle w:val="PL"/>
      </w:pPr>
      <w:r w:rsidRPr="00533C32">
        <w:t xml:space="preserve">      tags:</w:t>
      </w:r>
    </w:p>
    <w:p w14:paraId="53060857" w14:textId="77777777" w:rsidR="007C4061" w:rsidRDefault="007C4061" w:rsidP="007C4061">
      <w:pPr>
        <w:pStyle w:val="PL"/>
        <w:rPr>
          <w:lang w:eastAsia="zh-CN"/>
        </w:rPr>
      </w:pPr>
      <w:r w:rsidRPr="00533C32">
        <w:t xml:space="preserve">        - Context Data (Document)</w:t>
      </w:r>
    </w:p>
    <w:p w14:paraId="297AD436" w14:textId="77777777" w:rsidR="006C7675" w:rsidRDefault="006C7675" w:rsidP="006C7675">
      <w:pPr>
        <w:pStyle w:val="PL"/>
      </w:pPr>
      <w:r>
        <w:t xml:space="preserve">      security:</w:t>
      </w:r>
    </w:p>
    <w:p w14:paraId="682BF6F4" w14:textId="77777777" w:rsidR="006C7675" w:rsidRDefault="006C7675" w:rsidP="006C7675">
      <w:pPr>
        <w:pStyle w:val="PL"/>
      </w:pPr>
      <w:r>
        <w:t xml:space="preserve">        - {}</w:t>
      </w:r>
    </w:p>
    <w:p w14:paraId="79ADD896" w14:textId="77777777" w:rsidR="006C7675" w:rsidRDefault="006C7675" w:rsidP="006C7675">
      <w:pPr>
        <w:pStyle w:val="PL"/>
      </w:pPr>
      <w:r>
        <w:t xml:space="preserve">        - oAuth2ClientCredentials:</w:t>
      </w:r>
    </w:p>
    <w:p w14:paraId="1D5AEC8E" w14:textId="77777777" w:rsidR="006C7675" w:rsidRDefault="006C7675" w:rsidP="006C7675">
      <w:pPr>
        <w:pStyle w:val="PL"/>
      </w:pPr>
      <w:r>
        <w:t xml:space="preserve">          - nudr-dr</w:t>
      </w:r>
    </w:p>
    <w:p w14:paraId="4431B304" w14:textId="77777777" w:rsidR="006C7675" w:rsidRDefault="006C7675" w:rsidP="006C7675">
      <w:pPr>
        <w:pStyle w:val="PL"/>
      </w:pPr>
      <w:r>
        <w:t xml:space="preserve">        - oAuth2ClientCredentials:</w:t>
      </w:r>
    </w:p>
    <w:p w14:paraId="41AD7978" w14:textId="77777777" w:rsidR="006C7675" w:rsidRDefault="006C7675" w:rsidP="006C7675">
      <w:pPr>
        <w:pStyle w:val="PL"/>
      </w:pPr>
      <w:r>
        <w:t xml:space="preserve">          - nudr-dr</w:t>
      </w:r>
    </w:p>
    <w:p w14:paraId="3719C257" w14:textId="77777777" w:rsidR="006C7675" w:rsidRPr="00533C32" w:rsidRDefault="006C7675" w:rsidP="006C7675">
      <w:pPr>
        <w:pStyle w:val="PL"/>
        <w:rPr>
          <w:lang w:eastAsia="zh-CN"/>
        </w:rPr>
      </w:pPr>
      <w:r>
        <w:t xml:space="preserve">          - nudr-dr:subscription-data</w:t>
      </w:r>
    </w:p>
    <w:p w14:paraId="724163F6" w14:textId="77777777" w:rsidR="007C4061" w:rsidRPr="00533C32" w:rsidRDefault="007C4061" w:rsidP="007C4061">
      <w:pPr>
        <w:pStyle w:val="PL"/>
      </w:pPr>
      <w:r w:rsidRPr="00533C32">
        <w:t xml:space="preserve">      parameters:</w:t>
      </w:r>
    </w:p>
    <w:p w14:paraId="51A4C4D5" w14:textId="77777777" w:rsidR="007C4061" w:rsidRPr="00533C32" w:rsidRDefault="007C4061" w:rsidP="007C4061">
      <w:pPr>
        <w:pStyle w:val="PL"/>
      </w:pPr>
      <w:r w:rsidRPr="00533C32">
        <w:t xml:space="preserve">        - name: ueId</w:t>
      </w:r>
    </w:p>
    <w:p w14:paraId="392011F2" w14:textId="77777777" w:rsidR="007C4061" w:rsidRPr="00533C32" w:rsidRDefault="007C4061" w:rsidP="007C4061">
      <w:pPr>
        <w:pStyle w:val="PL"/>
      </w:pPr>
      <w:r w:rsidRPr="00533C32">
        <w:t xml:space="preserve">          in: path</w:t>
      </w:r>
    </w:p>
    <w:p w14:paraId="1E5D4057" w14:textId="77777777" w:rsidR="007C4061" w:rsidRPr="00533C32" w:rsidRDefault="007C4061" w:rsidP="007C4061">
      <w:pPr>
        <w:pStyle w:val="PL"/>
      </w:pPr>
      <w:r w:rsidRPr="00533C32">
        <w:t xml:space="preserve">          description: UE id</w:t>
      </w:r>
    </w:p>
    <w:p w14:paraId="7A7A11C2" w14:textId="77777777" w:rsidR="007C4061" w:rsidRPr="00533C32" w:rsidRDefault="007C4061" w:rsidP="007C4061">
      <w:pPr>
        <w:pStyle w:val="PL"/>
      </w:pPr>
      <w:r w:rsidRPr="00533C32">
        <w:t xml:space="preserve">          required: true</w:t>
      </w:r>
    </w:p>
    <w:p w14:paraId="38083C9C" w14:textId="77777777" w:rsidR="007C4061" w:rsidRPr="00533C32" w:rsidRDefault="007C4061" w:rsidP="007C4061">
      <w:pPr>
        <w:pStyle w:val="PL"/>
      </w:pPr>
      <w:r w:rsidRPr="00533C32">
        <w:t xml:space="preserve">          schema:</w:t>
      </w:r>
    </w:p>
    <w:p w14:paraId="2F09ED56" w14:textId="77777777" w:rsidR="007C4061" w:rsidRPr="00533C32" w:rsidRDefault="007C4061" w:rsidP="007C4061">
      <w:pPr>
        <w:pStyle w:val="PL"/>
      </w:pPr>
      <w:r w:rsidRPr="00533C32">
        <w:t xml:space="preserve">            $ref: 'TS29571_CommonData.yaml#/components/schemas/VarUeId'</w:t>
      </w:r>
    </w:p>
    <w:p w14:paraId="2AE2CCB7" w14:textId="77777777" w:rsidR="007C4061" w:rsidRPr="00533C32" w:rsidRDefault="007C4061" w:rsidP="007C4061">
      <w:pPr>
        <w:pStyle w:val="PL"/>
      </w:pPr>
      <w:r w:rsidRPr="00533C32">
        <w:t xml:space="preserve">        - name: context-dataset-names</w:t>
      </w:r>
    </w:p>
    <w:p w14:paraId="59D46577" w14:textId="77777777" w:rsidR="007C4061" w:rsidRPr="00533C32" w:rsidRDefault="007C4061" w:rsidP="007C4061">
      <w:pPr>
        <w:pStyle w:val="PL"/>
      </w:pPr>
      <w:r w:rsidRPr="00533C32">
        <w:t xml:space="preserve">          in: query</w:t>
      </w:r>
    </w:p>
    <w:p w14:paraId="44457007" w14:textId="77777777" w:rsidR="007C4061" w:rsidRPr="00533C32" w:rsidRDefault="007C4061" w:rsidP="007C4061">
      <w:pPr>
        <w:pStyle w:val="PL"/>
      </w:pPr>
      <w:r w:rsidRPr="00533C32">
        <w:t xml:space="preserve">          description: List of context dataset names</w:t>
      </w:r>
    </w:p>
    <w:p w14:paraId="36E7A8AA" w14:textId="77777777" w:rsidR="007C4061" w:rsidRPr="00533C32" w:rsidRDefault="007C4061" w:rsidP="007C4061">
      <w:pPr>
        <w:pStyle w:val="PL"/>
      </w:pPr>
      <w:r w:rsidRPr="00533C32">
        <w:t xml:space="preserve">          style: form</w:t>
      </w:r>
    </w:p>
    <w:p w14:paraId="703E5FB7" w14:textId="77777777" w:rsidR="007C4061" w:rsidRPr="00533C32" w:rsidRDefault="007C4061" w:rsidP="007C4061">
      <w:pPr>
        <w:pStyle w:val="PL"/>
      </w:pPr>
      <w:r w:rsidRPr="00533C32">
        <w:t xml:space="preserve">          explode: false</w:t>
      </w:r>
    </w:p>
    <w:p w14:paraId="23EAE725" w14:textId="77777777" w:rsidR="007C4061" w:rsidRPr="00533C32" w:rsidRDefault="007C4061" w:rsidP="007C4061">
      <w:pPr>
        <w:pStyle w:val="PL"/>
      </w:pPr>
      <w:r w:rsidRPr="00533C32">
        <w:t xml:space="preserve">          required: true</w:t>
      </w:r>
    </w:p>
    <w:p w14:paraId="05B22D11" w14:textId="77777777" w:rsidR="007C4061" w:rsidRPr="00533C32" w:rsidRDefault="007C4061" w:rsidP="007C4061">
      <w:pPr>
        <w:pStyle w:val="PL"/>
      </w:pPr>
      <w:r w:rsidRPr="00533C32">
        <w:t xml:space="preserve">          schema:</w:t>
      </w:r>
    </w:p>
    <w:p w14:paraId="1F77A89D" w14:textId="77777777" w:rsidR="007C4061" w:rsidRPr="00533C32" w:rsidRDefault="007C4061" w:rsidP="007C4061">
      <w:pPr>
        <w:pStyle w:val="PL"/>
      </w:pPr>
      <w:r w:rsidRPr="00533C32">
        <w:t xml:space="preserve">            $ref: '#/components/schemas/ContextDatasetNames'</w:t>
      </w:r>
    </w:p>
    <w:p w14:paraId="4C8C54CB" w14:textId="77777777" w:rsidR="007C4061" w:rsidRPr="00533C32" w:rsidRDefault="007C4061" w:rsidP="007C4061">
      <w:pPr>
        <w:pStyle w:val="PL"/>
      </w:pPr>
      <w:r w:rsidRPr="00533C32">
        <w:t xml:space="preserve">      responses:</w:t>
      </w:r>
    </w:p>
    <w:p w14:paraId="3E9DCDB5" w14:textId="77777777" w:rsidR="007C4061" w:rsidRPr="00533C32" w:rsidRDefault="007C4061" w:rsidP="007C4061">
      <w:pPr>
        <w:pStyle w:val="PL"/>
      </w:pPr>
      <w:r w:rsidRPr="00533C32">
        <w:t xml:space="preserve">        '200':</w:t>
      </w:r>
    </w:p>
    <w:p w14:paraId="46E96A0D" w14:textId="77777777" w:rsidR="007C4061" w:rsidRPr="00533C32" w:rsidRDefault="007C4061" w:rsidP="007C4061">
      <w:pPr>
        <w:pStyle w:val="PL"/>
      </w:pPr>
      <w:r w:rsidRPr="00533C32">
        <w:t xml:space="preserve">          description: Expected response to a valid request</w:t>
      </w:r>
    </w:p>
    <w:p w14:paraId="039651A3" w14:textId="77777777" w:rsidR="007C4061" w:rsidRPr="00533C32" w:rsidRDefault="007C4061" w:rsidP="007C4061">
      <w:pPr>
        <w:pStyle w:val="PL"/>
      </w:pPr>
      <w:r w:rsidRPr="00533C32">
        <w:t xml:space="preserve">          content:</w:t>
      </w:r>
    </w:p>
    <w:p w14:paraId="38C696AF" w14:textId="77777777" w:rsidR="007C4061" w:rsidRPr="00533C32" w:rsidRDefault="007C4061" w:rsidP="007C4061">
      <w:pPr>
        <w:pStyle w:val="PL"/>
      </w:pPr>
      <w:r w:rsidRPr="00533C32">
        <w:t xml:space="preserve">            application/json:</w:t>
      </w:r>
    </w:p>
    <w:p w14:paraId="358F8174" w14:textId="77777777" w:rsidR="007C4061" w:rsidRPr="00533C32" w:rsidRDefault="007C4061" w:rsidP="007C4061">
      <w:pPr>
        <w:pStyle w:val="PL"/>
      </w:pPr>
      <w:r w:rsidRPr="00533C32">
        <w:t xml:space="preserve">              schema:</w:t>
      </w:r>
    </w:p>
    <w:p w14:paraId="5D661CB9" w14:textId="77777777" w:rsidR="007C4061" w:rsidRPr="00533C32" w:rsidRDefault="007C4061" w:rsidP="007C4061">
      <w:pPr>
        <w:pStyle w:val="PL"/>
      </w:pPr>
      <w:r w:rsidRPr="00533C32">
        <w:t xml:space="preserve">                $ref: '#/components/schemas/ContextDataSets'</w:t>
      </w:r>
    </w:p>
    <w:p w14:paraId="3168E064" w14:textId="77777777" w:rsidR="007C4061" w:rsidRDefault="007C4061" w:rsidP="007C4061">
      <w:pPr>
        <w:pStyle w:val="PL"/>
        <w:rPr>
          <w:lang w:eastAsia="zh-CN"/>
        </w:rPr>
      </w:pPr>
      <w:r w:rsidRPr="00533C32">
        <w:t xml:space="preserve">        default:</w:t>
      </w:r>
    </w:p>
    <w:p w14:paraId="1F7527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C787AA3" w14:textId="77777777" w:rsidR="007C4061" w:rsidRPr="00533C32" w:rsidRDefault="007C4061" w:rsidP="007C4061">
      <w:pPr>
        <w:pStyle w:val="PL"/>
        <w:rPr>
          <w:lang w:eastAsia="zh-CN"/>
        </w:rPr>
      </w:pPr>
    </w:p>
    <w:p w14:paraId="6505C110" w14:textId="77777777" w:rsidR="007C4061" w:rsidRPr="00533C32" w:rsidRDefault="007C4061" w:rsidP="007C4061">
      <w:pPr>
        <w:pStyle w:val="PL"/>
      </w:pPr>
      <w:r w:rsidRPr="00533C32">
        <w:t xml:space="preserve">  /subscription-data/group-data/group-identifiers:</w:t>
      </w:r>
    </w:p>
    <w:p w14:paraId="28CC7AC6" w14:textId="77777777" w:rsidR="007C4061" w:rsidRPr="00533C32" w:rsidRDefault="007C4061" w:rsidP="007C4061">
      <w:pPr>
        <w:pStyle w:val="PL"/>
      </w:pPr>
      <w:r w:rsidRPr="00533C32">
        <w:t xml:space="preserve">    get:</w:t>
      </w:r>
    </w:p>
    <w:p w14:paraId="478ED05A" w14:textId="77777777" w:rsidR="007C4061" w:rsidRPr="00533C32" w:rsidRDefault="007C4061" w:rsidP="007C4061">
      <w:pPr>
        <w:pStyle w:val="PL"/>
      </w:pPr>
      <w:r w:rsidRPr="00533C32">
        <w:t xml:space="preserve">      summary: Mapping of Group Identifiers</w:t>
      </w:r>
    </w:p>
    <w:p w14:paraId="4CDBDF0B" w14:textId="77777777" w:rsidR="007C4061" w:rsidRPr="00533C32" w:rsidRDefault="007C4061" w:rsidP="007C4061">
      <w:pPr>
        <w:pStyle w:val="PL"/>
      </w:pPr>
      <w:r w:rsidRPr="00533C32">
        <w:t xml:space="preserve">      operationId: GetGroupIdentifiers</w:t>
      </w:r>
    </w:p>
    <w:p w14:paraId="2A087460" w14:textId="77777777" w:rsidR="007C4061" w:rsidRPr="00533C32" w:rsidRDefault="007C4061" w:rsidP="007C4061">
      <w:pPr>
        <w:pStyle w:val="PL"/>
      </w:pPr>
      <w:r w:rsidRPr="00533C32">
        <w:t xml:space="preserve">      tags:</w:t>
      </w:r>
    </w:p>
    <w:p w14:paraId="21655660" w14:textId="77777777" w:rsidR="007C4061" w:rsidRDefault="007C4061" w:rsidP="007C4061">
      <w:pPr>
        <w:pStyle w:val="PL"/>
        <w:rPr>
          <w:lang w:eastAsia="zh-CN"/>
        </w:rPr>
      </w:pPr>
      <w:r w:rsidRPr="00533C32">
        <w:t xml:space="preserve">        - Group Identifiers</w:t>
      </w:r>
    </w:p>
    <w:p w14:paraId="47AF7000" w14:textId="77777777" w:rsidR="006C7675" w:rsidRDefault="006C7675" w:rsidP="006C7675">
      <w:pPr>
        <w:pStyle w:val="PL"/>
      </w:pPr>
      <w:r>
        <w:t xml:space="preserve">      security:</w:t>
      </w:r>
    </w:p>
    <w:p w14:paraId="306882A6" w14:textId="77777777" w:rsidR="006C7675" w:rsidRDefault="006C7675" w:rsidP="006C7675">
      <w:pPr>
        <w:pStyle w:val="PL"/>
      </w:pPr>
      <w:r>
        <w:t xml:space="preserve">        - {}</w:t>
      </w:r>
    </w:p>
    <w:p w14:paraId="3468DB32" w14:textId="77777777" w:rsidR="006C7675" w:rsidRDefault="006C7675" w:rsidP="006C7675">
      <w:pPr>
        <w:pStyle w:val="PL"/>
      </w:pPr>
      <w:r>
        <w:t xml:space="preserve">        - oAuth2ClientCredentials:</w:t>
      </w:r>
    </w:p>
    <w:p w14:paraId="35ADCC2E" w14:textId="77777777" w:rsidR="006C7675" w:rsidRDefault="006C7675" w:rsidP="006C7675">
      <w:pPr>
        <w:pStyle w:val="PL"/>
      </w:pPr>
      <w:r>
        <w:t xml:space="preserve">          - nudr-dr</w:t>
      </w:r>
    </w:p>
    <w:p w14:paraId="677ED155" w14:textId="77777777" w:rsidR="006C7675" w:rsidRDefault="006C7675" w:rsidP="006C7675">
      <w:pPr>
        <w:pStyle w:val="PL"/>
      </w:pPr>
      <w:r>
        <w:t xml:space="preserve">        - oAuth2ClientCredentials:</w:t>
      </w:r>
    </w:p>
    <w:p w14:paraId="073194CE" w14:textId="77777777" w:rsidR="006C7675" w:rsidRDefault="006C7675" w:rsidP="006C7675">
      <w:pPr>
        <w:pStyle w:val="PL"/>
      </w:pPr>
      <w:r>
        <w:t xml:space="preserve">          - nudr-dr</w:t>
      </w:r>
    </w:p>
    <w:p w14:paraId="14265E08" w14:textId="77777777" w:rsidR="006C7675" w:rsidRPr="00533C32" w:rsidRDefault="006C7675" w:rsidP="006C7675">
      <w:pPr>
        <w:pStyle w:val="PL"/>
        <w:rPr>
          <w:lang w:eastAsia="zh-CN"/>
        </w:rPr>
      </w:pPr>
      <w:r>
        <w:t xml:space="preserve">          - nudr-dr:subscription-data</w:t>
      </w:r>
    </w:p>
    <w:p w14:paraId="1EF21F6B" w14:textId="77777777" w:rsidR="007C4061" w:rsidRPr="00533C32" w:rsidRDefault="007C4061" w:rsidP="007C4061">
      <w:pPr>
        <w:pStyle w:val="PL"/>
      </w:pPr>
      <w:r w:rsidRPr="00533C32">
        <w:t xml:space="preserve">      parameters:</w:t>
      </w:r>
    </w:p>
    <w:p w14:paraId="49ABFC6D" w14:textId="77777777" w:rsidR="007C4061" w:rsidRPr="00533C32" w:rsidRDefault="007C4061" w:rsidP="007C4061">
      <w:pPr>
        <w:pStyle w:val="PL"/>
      </w:pPr>
      <w:r w:rsidRPr="00533C32">
        <w:lastRenderedPageBreak/>
        <w:t xml:space="preserve">        - name: ext-group-id</w:t>
      </w:r>
    </w:p>
    <w:p w14:paraId="65FFB00C" w14:textId="77777777" w:rsidR="007C4061" w:rsidRPr="00533C32" w:rsidRDefault="007C4061" w:rsidP="007C4061">
      <w:pPr>
        <w:pStyle w:val="PL"/>
      </w:pPr>
      <w:r w:rsidRPr="00533C32">
        <w:t xml:space="preserve">          in: query</w:t>
      </w:r>
    </w:p>
    <w:p w14:paraId="1D119D05" w14:textId="77777777" w:rsidR="007C4061" w:rsidRPr="00533C32" w:rsidRDefault="007C4061" w:rsidP="007C4061">
      <w:pPr>
        <w:pStyle w:val="PL"/>
      </w:pPr>
      <w:r w:rsidRPr="00533C32">
        <w:t xml:space="preserve">          description: External Group Identifier</w:t>
      </w:r>
    </w:p>
    <w:p w14:paraId="47C1886E" w14:textId="77777777" w:rsidR="007C4061" w:rsidRPr="00533C32" w:rsidRDefault="007C4061" w:rsidP="007C4061">
      <w:pPr>
        <w:pStyle w:val="PL"/>
      </w:pPr>
      <w:r w:rsidRPr="00533C32">
        <w:t xml:space="preserve">          required: false</w:t>
      </w:r>
    </w:p>
    <w:p w14:paraId="669BC5F7" w14:textId="77777777" w:rsidR="007C4061" w:rsidRPr="00533C32" w:rsidRDefault="007C4061" w:rsidP="007C4061">
      <w:pPr>
        <w:pStyle w:val="PL"/>
      </w:pPr>
      <w:r w:rsidRPr="00533C32">
        <w:t xml:space="preserve">          schema:</w:t>
      </w:r>
    </w:p>
    <w:p w14:paraId="0106850D" w14:textId="77777777" w:rsidR="007C4061" w:rsidRPr="00533C32" w:rsidRDefault="007C4061" w:rsidP="007C4061">
      <w:pPr>
        <w:pStyle w:val="PL"/>
      </w:pPr>
      <w:r w:rsidRPr="00533C32">
        <w:t xml:space="preserve">            $ref: 'TS29503_Nudm_SDM.yaml#/components/schemas/ExtGroupId'</w:t>
      </w:r>
    </w:p>
    <w:p w14:paraId="722B01E9" w14:textId="77777777" w:rsidR="007C4061" w:rsidRPr="00533C32" w:rsidRDefault="007C4061" w:rsidP="007C4061">
      <w:pPr>
        <w:pStyle w:val="PL"/>
      </w:pPr>
      <w:r w:rsidRPr="00533C32">
        <w:t xml:space="preserve">        - name: int-group-id</w:t>
      </w:r>
    </w:p>
    <w:p w14:paraId="76F53EB4" w14:textId="77777777" w:rsidR="007C4061" w:rsidRPr="00533C32" w:rsidRDefault="007C4061" w:rsidP="007C4061">
      <w:pPr>
        <w:pStyle w:val="PL"/>
      </w:pPr>
      <w:r w:rsidRPr="00533C32">
        <w:t xml:space="preserve">          in: query</w:t>
      </w:r>
    </w:p>
    <w:p w14:paraId="39737CE5" w14:textId="77777777" w:rsidR="007C4061" w:rsidRPr="00533C32" w:rsidRDefault="007C4061" w:rsidP="007C4061">
      <w:pPr>
        <w:pStyle w:val="PL"/>
      </w:pPr>
      <w:r w:rsidRPr="00533C32">
        <w:t xml:space="preserve">          description: Internal Group Identifier</w:t>
      </w:r>
    </w:p>
    <w:p w14:paraId="1E8B40A0" w14:textId="77777777" w:rsidR="007C4061" w:rsidRPr="00533C32" w:rsidRDefault="007C4061" w:rsidP="007C4061">
      <w:pPr>
        <w:pStyle w:val="PL"/>
      </w:pPr>
      <w:r w:rsidRPr="00533C32">
        <w:t xml:space="preserve">          required: false</w:t>
      </w:r>
    </w:p>
    <w:p w14:paraId="5F3AEF06" w14:textId="77777777" w:rsidR="007C4061" w:rsidRPr="00533C32" w:rsidRDefault="007C4061" w:rsidP="007C4061">
      <w:pPr>
        <w:pStyle w:val="PL"/>
      </w:pPr>
      <w:r w:rsidRPr="00533C32">
        <w:t xml:space="preserve">          schema:</w:t>
      </w:r>
    </w:p>
    <w:p w14:paraId="72F09C28" w14:textId="77777777" w:rsidR="007C4061" w:rsidRDefault="007C4061" w:rsidP="007C4061">
      <w:pPr>
        <w:pStyle w:val="PL"/>
        <w:rPr>
          <w:lang w:eastAsia="zh-CN"/>
        </w:rPr>
      </w:pPr>
      <w:r w:rsidRPr="00533C32">
        <w:t xml:space="preserve">            $ref: 'TS29571_CommonData.yaml#/components/schemas/GroupId'</w:t>
      </w:r>
    </w:p>
    <w:p w14:paraId="13A3A8B7" w14:textId="77777777" w:rsidR="007C4061" w:rsidRPr="006A7EE2" w:rsidRDefault="007C4061" w:rsidP="007C4061">
      <w:pPr>
        <w:pStyle w:val="PL"/>
      </w:pPr>
      <w:r w:rsidRPr="006A7EE2">
        <w:t xml:space="preserve">        - name: </w:t>
      </w:r>
      <w:r>
        <w:rPr>
          <w:lang w:eastAsia="zh-CN"/>
        </w:rPr>
        <w:t>ue-id-ind</w:t>
      </w:r>
    </w:p>
    <w:p w14:paraId="088C2377" w14:textId="77777777" w:rsidR="007C4061" w:rsidRPr="006A7EE2" w:rsidRDefault="007C4061" w:rsidP="007C4061">
      <w:pPr>
        <w:pStyle w:val="PL"/>
      </w:pPr>
      <w:r w:rsidRPr="006A7EE2">
        <w:t xml:space="preserve">          in: query</w:t>
      </w:r>
    </w:p>
    <w:p w14:paraId="03393B70"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45A9FBCC" w14:textId="77777777" w:rsidR="007C4061" w:rsidRPr="006A7EE2" w:rsidRDefault="007C4061" w:rsidP="007C4061">
      <w:pPr>
        <w:pStyle w:val="PL"/>
      </w:pPr>
      <w:r w:rsidRPr="006A7EE2">
        <w:t xml:space="preserve">          required: false</w:t>
      </w:r>
    </w:p>
    <w:p w14:paraId="252D9F39" w14:textId="77777777" w:rsidR="007C4061" w:rsidRPr="006A7EE2" w:rsidRDefault="007C4061" w:rsidP="007C4061">
      <w:pPr>
        <w:pStyle w:val="PL"/>
      </w:pPr>
      <w:r w:rsidRPr="006A7EE2">
        <w:t xml:space="preserve">          schema:</w:t>
      </w:r>
    </w:p>
    <w:p w14:paraId="62421D94" w14:textId="77777777" w:rsidR="007C4061" w:rsidRDefault="007C4061" w:rsidP="007C4061">
      <w:pPr>
        <w:pStyle w:val="PL"/>
      </w:pPr>
      <w:r w:rsidRPr="006A7EE2">
        <w:t xml:space="preserve">            </w:t>
      </w:r>
      <w:r>
        <w:t>type: boolean</w:t>
      </w:r>
    </w:p>
    <w:p w14:paraId="1D75A8BC"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5D6F256" w14:textId="77777777" w:rsidR="007C4061" w:rsidRPr="00533C32" w:rsidRDefault="007C4061" w:rsidP="007C4061">
      <w:pPr>
        <w:pStyle w:val="PL"/>
      </w:pPr>
      <w:r w:rsidRPr="00533C32">
        <w:t xml:space="preserve">        - name: supported-features</w:t>
      </w:r>
    </w:p>
    <w:p w14:paraId="621BB65D" w14:textId="77777777" w:rsidR="007C4061" w:rsidRPr="00533C32" w:rsidRDefault="007C4061" w:rsidP="007C4061">
      <w:pPr>
        <w:pStyle w:val="PL"/>
      </w:pPr>
      <w:r w:rsidRPr="00533C32">
        <w:t xml:space="preserve">          in: query</w:t>
      </w:r>
    </w:p>
    <w:p w14:paraId="5C3007EB" w14:textId="77777777" w:rsidR="007C4061" w:rsidRPr="00533C32" w:rsidRDefault="007C4061" w:rsidP="007C4061">
      <w:pPr>
        <w:pStyle w:val="PL"/>
      </w:pPr>
      <w:r w:rsidRPr="00533C32">
        <w:t xml:space="preserve">          description: Supported Features</w:t>
      </w:r>
    </w:p>
    <w:p w14:paraId="39AC9F0F" w14:textId="77777777" w:rsidR="007C4061" w:rsidRPr="00533C32" w:rsidRDefault="007C4061" w:rsidP="007C4061">
      <w:pPr>
        <w:pStyle w:val="PL"/>
      </w:pPr>
      <w:r w:rsidRPr="00533C32">
        <w:t xml:space="preserve">          schema:</w:t>
      </w:r>
    </w:p>
    <w:p w14:paraId="2E5ED060" w14:textId="77777777" w:rsidR="007C4061" w:rsidRPr="00533C32" w:rsidRDefault="007C4061" w:rsidP="007C4061">
      <w:pPr>
        <w:pStyle w:val="PL"/>
      </w:pPr>
      <w:r w:rsidRPr="00533C32">
        <w:t xml:space="preserve">            $ref: 'TS29571_CommonData.yaml#/components/schemas/SupportedFeatures'</w:t>
      </w:r>
    </w:p>
    <w:p w14:paraId="066CC91F" w14:textId="77777777" w:rsidR="007C4061" w:rsidRPr="00533C32" w:rsidRDefault="007C4061" w:rsidP="007C4061">
      <w:pPr>
        <w:pStyle w:val="PL"/>
      </w:pPr>
      <w:r w:rsidRPr="00533C32">
        <w:t xml:space="preserve">      responses:</w:t>
      </w:r>
    </w:p>
    <w:p w14:paraId="166C605D" w14:textId="77777777" w:rsidR="007C4061" w:rsidRPr="00533C32" w:rsidRDefault="007C4061" w:rsidP="007C4061">
      <w:pPr>
        <w:pStyle w:val="PL"/>
      </w:pPr>
      <w:r w:rsidRPr="00533C32">
        <w:t xml:space="preserve">        '200':</w:t>
      </w:r>
    </w:p>
    <w:p w14:paraId="56B988CE" w14:textId="77777777" w:rsidR="007C4061" w:rsidRPr="00533C32" w:rsidRDefault="007C4061" w:rsidP="007C4061">
      <w:pPr>
        <w:pStyle w:val="PL"/>
      </w:pPr>
      <w:r w:rsidRPr="00533C32">
        <w:t xml:space="preserve">          description: Expected response to a valid request</w:t>
      </w:r>
    </w:p>
    <w:p w14:paraId="26C22972" w14:textId="77777777" w:rsidR="007C4061" w:rsidRPr="00533C32" w:rsidRDefault="007C4061" w:rsidP="007C4061">
      <w:pPr>
        <w:pStyle w:val="PL"/>
      </w:pPr>
      <w:r w:rsidRPr="00533C32">
        <w:t xml:space="preserve">          content:</w:t>
      </w:r>
    </w:p>
    <w:p w14:paraId="01BCAF64" w14:textId="77777777" w:rsidR="007C4061" w:rsidRPr="00533C32" w:rsidRDefault="007C4061" w:rsidP="007C4061">
      <w:pPr>
        <w:pStyle w:val="PL"/>
      </w:pPr>
      <w:r w:rsidRPr="00533C32">
        <w:t xml:space="preserve">            application/json:</w:t>
      </w:r>
    </w:p>
    <w:p w14:paraId="3EA152EA" w14:textId="77777777" w:rsidR="007C4061" w:rsidRPr="00533C32" w:rsidRDefault="007C4061" w:rsidP="007C4061">
      <w:pPr>
        <w:pStyle w:val="PL"/>
      </w:pPr>
      <w:r w:rsidRPr="00533C32">
        <w:t xml:space="preserve">              schema:</w:t>
      </w:r>
    </w:p>
    <w:p w14:paraId="4DF6AEB4" w14:textId="77777777" w:rsidR="007C4061" w:rsidRDefault="007C4061" w:rsidP="007C4061">
      <w:pPr>
        <w:pStyle w:val="PL"/>
        <w:rPr>
          <w:lang w:eastAsia="zh-CN"/>
        </w:rPr>
      </w:pPr>
      <w:r w:rsidRPr="00533C32">
        <w:t xml:space="preserve">                $ref: 'TS29503_Nudm_SDM.yaml#/components/schemas/GroupIdentifiers'</w:t>
      </w:r>
    </w:p>
    <w:p w14:paraId="0B991C1D" w14:textId="77777777" w:rsidR="00810BBA" w:rsidRPr="00533C32" w:rsidRDefault="00810BBA" w:rsidP="00810BBA">
      <w:pPr>
        <w:pStyle w:val="PL"/>
      </w:pPr>
      <w:r w:rsidRPr="00533C32">
        <w:t xml:space="preserve">        default:</w:t>
      </w:r>
    </w:p>
    <w:p w14:paraId="0BD84D85"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042297A6" w14:textId="77777777" w:rsidR="007C4061" w:rsidRPr="00533C32" w:rsidRDefault="007C4061" w:rsidP="007C4061">
      <w:pPr>
        <w:pStyle w:val="PL"/>
        <w:rPr>
          <w:lang w:eastAsia="zh-CN"/>
        </w:rPr>
      </w:pPr>
    </w:p>
    <w:p w14:paraId="3E2074D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7E2F95D9" w14:textId="77777777" w:rsidR="007C4061" w:rsidRPr="00533C32" w:rsidRDefault="007C4061" w:rsidP="007C4061">
      <w:pPr>
        <w:pStyle w:val="PL"/>
      </w:pPr>
      <w:r w:rsidRPr="00533C32">
        <w:t xml:space="preserve">    get:</w:t>
      </w:r>
    </w:p>
    <w:p w14:paraId="0294B10E" w14:textId="77777777" w:rsidR="007C4061" w:rsidRPr="00533C32" w:rsidRDefault="007C4061" w:rsidP="007C4061">
      <w:pPr>
        <w:pStyle w:val="PL"/>
      </w:pPr>
      <w:r w:rsidRPr="00533C32">
        <w:t xml:space="preserve">      summary: Retrieves the data of a 5G VN Group</w:t>
      </w:r>
    </w:p>
    <w:p w14:paraId="1D590615" w14:textId="77777777" w:rsidR="007C4061" w:rsidRPr="00533C32" w:rsidRDefault="007C4061" w:rsidP="007C4061">
      <w:pPr>
        <w:pStyle w:val="PL"/>
      </w:pPr>
      <w:r w:rsidRPr="00533C32">
        <w:t xml:space="preserve">      operationId: Query5GVnGroup</w:t>
      </w:r>
    </w:p>
    <w:p w14:paraId="7B4B1C9C" w14:textId="77777777" w:rsidR="007C4061" w:rsidRPr="00533C32" w:rsidRDefault="007C4061" w:rsidP="007C4061">
      <w:pPr>
        <w:pStyle w:val="PL"/>
      </w:pPr>
      <w:r w:rsidRPr="00533C32">
        <w:t xml:space="preserve">      tags:</w:t>
      </w:r>
    </w:p>
    <w:p w14:paraId="0B957A5F" w14:textId="77777777" w:rsidR="007C4061" w:rsidRDefault="007C4061" w:rsidP="007C4061">
      <w:pPr>
        <w:pStyle w:val="PL"/>
        <w:rPr>
          <w:lang w:eastAsia="zh-CN"/>
        </w:rPr>
      </w:pPr>
      <w:r w:rsidRPr="00533C32">
        <w:t xml:space="preserve">        - 5G-VN-Groups (Store)</w:t>
      </w:r>
    </w:p>
    <w:p w14:paraId="00843EFF" w14:textId="77777777" w:rsidR="006C7675" w:rsidRDefault="006C7675" w:rsidP="006C7675">
      <w:pPr>
        <w:pStyle w:val="PL"/>
      </w:pPr>
      <w:r>
        <w:t xml:space="preserve">      security:</w:t>
      </w:r>
    </w:p>
    <w:p w14:paraId="6C715DC1" w14:textId="77777777" w:rsidR="006C7675" w:rsidRDefault="006C7675" w:rsidP="006C7675">
      <w:pPr>
        <w:pStyle w:val="PL"/>
      </w:pPr>
      <w:r>
        <w:t xml:space="preserve">        - {}</w:t>
      </w:r>
    </w:p>
    <w:p w14:paraId="542699E4" w14:textId="77777777" w:rsidR="006C7675" w:rsidRDefault="006C7675" w:rsidP="006C7675">
      <w:pPr>
        <w:pStyle w:val="PL"/>
      </w:pPr>
      <w:r>
        <w:t xml:space="preserve">        - oAuth2ClientCredentials:</w:t>
      </w:r>
    </w:p>
    <w:p w14:paraId="67EAB10B" w14:textId="77777777" w:rsidR="006C7675" w:rsidRDefault="006C7675" w:rsidP="006C7675">
      <w:pPr>
        <w:pStyle w:val="PL"/>
      </w:pPr>
      <w:r>
        <w:t xml:space="preserve">          - nudr-dr</w:t>
      </w:r>
    </w:p>
    <w:p w14:paraId="3196DE72" w14:textId="77777777" w:rsidR="006C7675" w:rsidRDefault="006C7675" w:rsidP="006C7675">
      <w:pPr>
        <w:pStyle w:val="PL"/>
      </w:pPr>
      <w:r>
        <w:t xml:space="preserve">        - oAuth2ClientCredentials:</w:t>
      </w:r>
    </w:p>
    <w:p w14:paraId="03E08107" w14:textId="77777777" w:rsidR="006C7675" w:rsidRDefault="006C7675" w:rsidP="006C7675">
      <w:pPr>
        <w:pStyle w:val="PL"/>
      </w:pPr>
      <w:r>
        <w:t xml:space="preserve">          - nudr-dr</w:t>
      </w:r>
    </w:p>
    <w:p w14:paraId="56C29334" w14:textId="77777777" w:rsidR="006C7675" w:rsidRPr="00533C32" w:rsidRDefault="006C7675" w:rsidP="006C7675">
      <w:pPr>
        <w:pStyle w:val="PL"/>
        <w:rPr>
          <w:lang w:eastAsia="zh-CN"/>
        </w:rPr>
      </w:pPr>
      <w:r>
        <w:t xml:space="preserve">          - nudr-dr:subscription-data</w:t>
      </w:r>
    </w:p>
    <w:p w14:paraId="01960B6F" w14:textId="77777777" w:rsidR="007C4061" w:rsidRPr="00533C32" w:rsidRDefault="007C4061" w:rsidP="007C4061">
      <w:pPr>
        <w:pStyle w:val="PL"/>
      </w:pPr>
      <w:r w:rsidRPr="00533C32">
        <w:t xml:space="preserve">      parameters:</w:t>
      </w:r>
    </w:p>
    <w:p w14:paraId="7441571F" w14:textId="77777777" w:rsidR="007C4061" w:rsidRPr="00533C32" w:rsidRDefault="007C4061" w:rsidP="007C4061">
      <w:pPr>
        <w:pStyle w:val="PL"/>
      </w:pPr>
      <w:r w:rsidRPr="00533C32">
        <w:t xml:space="preserve">        - name: gpsis</w:t>
      </w:r>
    </w:p>
    <w:p w14:paraId="09B82A24" w14:textId="77777777" w:rsidR="007C4061" w:rsidRPr="00533C32" w:rsidRDefault="007C4061" w:rsidP="007C4061">
      <w:pPr>
        <w:pStyle w:val="PL"/>
      </w:pPr>
      <w:r w:rsidRPr="00533C32">
        <w:t xml:space="preserve">          in: query</w:t>
      </w:r>
    </w:p>
    <w:p w14:paraId="7935590D" w14:textId="77777777" w:rsidR="007C4061" w:rsidRPr="00533C32" w:rsidRDefault="007C4061" w:rsidP="007C4061">
      <w:pPr>
        <w:pStyle w:val="PL"/>
      </w:pPr>
      <w:r w:rsidRPr="00533C32">
        <w:t xml:space="preserve">          description: List of GPSIs</w:t>
      </w:r>
    </w:p>
    <w:p w14:paraId="0EA64DD9" w14:textId="77777777" w:rsidR="007C4061" w:rsidRPr="00533C32" w:rsidRDefault="007C4061" w:rsidP="007C4061">
      <w:pPr>
        <w:pStyle w:val="PL"/>
      </w:pPr>
      <w:r w:rsidRPr="00533C32">
        <w:t xml:space="preserve">          schema:</w:t>
      </w:r>
    </w:p>
    <w:p w14:paraId="1D0536B4" w14:textId="77777777" w:rsidR="007C4061" w:rsidRPr="00533C32" w:rsidRDefault="007C4061" w:rsidP="007C4061">
      <w:pPr>
        <w:pStyle w:val="PL"/>
      </w:pPr>
      <w:r w:rsidRPr="00533C32">
        <w:t xml:space="preserve">            type: array</w:t>
      </w:r>
    </w:p>
    <w:p w14:paraId="6C106C0F" w14:textId="77777777" w:rsidR="007C4061" w:rsidRPr="00533C32" w:rsidRDefault="007C4061" w:rsidP="007C4061">
      <w:pPr>
        <w:pStyle w:val="PL"/>
      </w:pPr>
      <w:r w:rsidRPr="00533C32">
        <w:t xml:space="preserve">            items:</w:t>
      </w:r>
    </w:p>
    <w:p w14:paraId="4D0E5F07" w14:textId="77777777" w:rsidR="007C4061" w:rsidRPr="00533C32" w:rsidRDefault="007C4061" w:rsidP="007C4061">
      <w:pPr>
        <w:pStyle w:val="PL"/>
      </w:pPr>
      <w:r w:rsidRPr="00533C32">
        <w:t xml:space="preserve">              $ref: 'TS29571_CommonData.yaml#/components/schemas/Gpsi'</w:t>
      </w:r>
    </w:p>
    <w:p w14:paraId="3B6078D1" w14:textId="77777777" w:rsidR="007C4061" w:rsidRPr="00533C32" w:rsidRDefault="007C4061" w:rsidP="007C4061">
      <w:pPr>
        <w:pStyle w:val="PL"/>
        <w:rPr>
          <w:lang w:eastAsia="zh-CN"/>
        </w:rPr>
      </w:pPr>
      <w:r w:rsidRPr="00533C32">
        <w:rPr>
          <w:lang w:eastAsia="zh-CN"/>
        </w:rPr>
        <w:t xml:space="preserve">          style: form</w:t>
      </w:r>
    </w:p>
    <w:p w14:paraId="7F07CBA1" w14:textId="77777777" w:rsidR="007C4061" w:rsidRPr="00533C32" w:rsidRDefault="007C4061" w:rsidP="007C4061">
      <w:pPr>
        <w:pStyle w:val="PL"/>
        <w:rPr>
          <w:lang w:eastAsia="zh-CN"/>
        </w:rPr>
      </w:pPr>
      <w:r w:rsidRPr="00533C32">
        <w:rPr>
          <w:lang w:eastAsia="zh-CN"/>
        </w:rPr>
        <w:t xml:space="preserve">          explode: false</w:t>
      </w:r>
    </w:p>
    <w:p w14:paraId="691BDA4B" w14:textId="77777777" w:rsidR="007C4061" w:rsidRPr="00533C32" w:rsidRDefault="007C4061" w:rsidP="007C4061">
      <w:pPr>
        <w:pStyle w:val="PL"/>
      </w:pPr>
      <w:r w:rsidRPr="00533C32">
        <w:t xml:space="preserve">      responses:</w:t>
      </w:r>
    </w:p>
    <w:p w14:paraId="6C92645B" w14:textId="77777777" w:rsidR="007C4061" w:rsidRPr="00533C32" w:rsidRDefault="007C4061" w:rsidP="007C4061">
      <w:pPr>
        <w:pStyle w:val="PL"/>
      </w:pPr>
      <w:r w:rsidRPr="00533C32">
        <w:t xml:space="preserve">        '200':</w:t>
      </w:r>
    </w:p>
    <w:p w14:paraId="4720F397" w14:textId="77777777" w:rsidR="007C4061" w:rsidRPr="00533C32" w:rsidRDefault="007C4061" w:rsidP="007C4061">
      <w:pPr>
        <w:pStyle w:val="PL"/>
      </w:pPr>
      <w:r w:rsidRPr="00533C32">
        <w:t xml:space="preserve">          description: Expected response to a valid request</w:t>
      </w:r>
    </w:p>
    <w:p w14:paraId="562DBD7F" w14:textId="77777777" w:rsidR="007C4061" w:rsidRPr="00533C32" w:rsidRDefault="007C4061" w:rsidP="007C4061">
      <w:pPr>
        <w:pStyle w:val="PL"/>
      </w:pPr>
      <w:r w:rsidRPr="00533C32">
        <w:t xml:space="preserve">          content:</w:t>
      </w:r>
    </w:p>
    <w:p w14:paraId="33CBA294" w14:textId="77777777" w:rsidR="007C4061" w:rsidRPr="00533C32" w:rsidRDefault="007C4061" w:rsidP="007C4061">
      <w:pPr>
        <w:pStyle w:val="PL"/>
      </w:pPr>
      <w:r w:rsidRPr="00533C32">
        <w:t xml:space="preserve">            application/json:</w:t>
      </w:r>
    </w:p>
    <w:p w14:paraId="2628E1C2" w14:textId="77777777" w:rsidR="007C4061" w:rsidRPr="00533C32" w:rsidRDefault="007C4061" w:rsidP="007C4061">
      <w:pPr>
        <w:pStyle w:val="PL"/>
      </w:pPr>
      <w:r w:rsidRPr="00533C32">
        <w:t xml:space="preserve">              schema:</w:t>
      </w:r>
    </w:p>
    <w:p w14:paraId="096988BA" w14:textId="77777777" w:rsidR="007C4061" w:rsidRPr="00533C32" w:rsidRDefault="007C4061" w:rsidP="007C4061">
      <w:pPr>
        <w:pStyle w:val="PL"/>
      </w:pPr>
      <w:r w:rsidRPr="00533C32">
        <w:t xml:space="preserve">               type: object</w:t>
      </w:r>
    </w:p>
    <w:p w14:paraId="30AEF25B" w14:textId="77777777" w:rsidR="007C4061" w:rsidRPr="00533C32" w:rsidRDefault="007C4061" w:rsidP="007C4061">
      <w:pPr>
        <w:pStyle w:val="PL"/>
      </w:pPr>
      <w:r w:rsidRPr="00533C32">
        <w:t xml:space="preserve">               description: A map(list of key-value pairs) where ExtGroupId serves as key</w:t>
      </w:r>
    </w:p>
    <w:p w14:paraId="42945C08" w14:textId="77777777" w:rsidR="007C4061" w:rsidRPr="00533C32" w:rsidRDefault="007C4061" w:rsidP="007C4061">
      <w:pPr>
        <w:pStyle w:val="PL"/>
      </w:pPr>
      <w:r w:rsidRPr="00533C32">
        <w:t xml:space="preserve">               additionalProperties:</w:t>
      </w:r>
    </w:p>
    <w:p w14:paraId="509B89FA" w14:textId="77777777" w:rsidR="007C4061" w:rsidRPr="00533C32" w:rsidRDefault="007C4061" w:rsidP="007C4061">
      <w:pPr>
        <w:pStyle w:val="PL"/>
      </w:pPr>
      <w:r w:rsidRPr="00533C32">
        <w:t xml:space="preserve">                 $ref: 'TS29503_Nudm_PP.yaml#/components/schemas/5GVnGroupConfiguration'</w:t>
      </w:r>
    </w:p>
    <w:p w14:paraId="7A092B4F" w14:textId="77777777" w:rsidR="007C4061" w:rsidRDefault="007C4061" w:rsidP="007C4061">
      <w:pPr>
        <w:pStyle w:val="PL"/>
        <w:rPr>
          <w:lang w:eastAsia="zh-CN"/>
        </w:rPr>
      </w:pPr>
      <w:r w:rsidRPr="00533C32">
        <w:t xml:space="preserve">        default:</w:t>
      </w:r>
    </w:p>
    <w:p w14:paraId="4CCF80B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88DE0B" w14:textId="77777777" w:rsidR="007C4061" w:rsidRPr="00533C32" w:rsidRDefault="007C4061" w:rsidP="007C4061">
      <w:pPr>
        <w:pStyle w:val="PL"/>
      </w:pPr>
    </w:p>
    <w:p w14:paraId="50BB1A5F" w14:textId="77777777" w:rsidR="007C4061" w:rsidRPr="00533C32" w:rsidRDefault="007C4061" w:rsidP="007C4061">
      <w:pPr>
        <w:pStyle w:val="PL"/>
      </w:pPr>
      <w:r w:rsidRPr="00533C32">
        <w:t xml:space="preserve">  /subscription-data/group-data/5g-vn-groups/{externalGroupId}:</w:t>
      </w:r>
    </w:p>
    <w:p w14:paraId="34EF8834" w14:textId="77777777" w:rsidR="007C4061" w:rsidRPr="00533C32" w:rsidRDefault="007C4061" w:rsidP="007C4061">
      <w:pPr>
        <w:pStyle w:val="PL"/>
      </w:pPr>
      <w:r w:rsidRPr="00533C32">
        <w:t xml:space="preserve">    put:</w:t>
      </w:r>
    </w:p>
    <w:p w14:paraId="6448F6A0" w14:textId="77777777" w:rsidR="007C4061" w:rsidRPr="00533C32" w:rsidRDefault="007C4061" w:rsidP="007C4061">
      <w:pPr>
        <w:pStyle w:val="PL"/>
      </w:pPr>
      <w:r w:rsidRPr="00533C32">
        <w:t xml:space="preserve">      summary: Create an individual 5G VN Grouop</w:t>
      </w:r>
    </w:p>
    <w:p w14:paraId="5E2A39C1" w14:textId="77777777" w:rsidR="007C4061" w:rsidRPr="00533C32" w:rsidRDefault="007C4061" w:rsidP="007C4061">
      <w:pPr>
        <w:pStyle w:val="PL"/>
      </w:pPr>
      <w:r w:rsidRPr="00533C32">
        <w:t xml:space="preserve">      operationId: Create5GVnGroup</w:t>
      </w:r>
    </w:p>
    <w:p w14:paraId="14F694F5" w14:textId="77777777" w:rsidR="007C4061" w:rsidRPr="00533C32" w:rsidRDefault="007C4061" w:rsidP="007C4061">
      <w:pPr>
        <w:pStyle w:val="PL"/>
      </w:pPr>
      <w:r w:rsidRPr="00533C32">
        <w:t xml:space="preserve">      tags:</w:t>
      </w:r>
    </w:p>
    <w:p w14:paraId="52BD2770" w14:textId="77777777" w:rsidR="007C4061" w:rsidRDefault="007C4061" w:rsidP="007C4061">
      <w:pPr>
        <w:pStyle w:val="PL"/>
        <w:rPr>
          <w:lang w:eastAsia="zh-CN"/>
        </w:rPr>
      </w:pPr>
      <w:r w:rsidRPr="00533C32">
        <w:t xml:space="preserve">        - 5GVnGroupConfiguration (Document)</w:t>
      </w:r>
    </w:p>
    <w:p w14:paraId="3D9EC283" w14:textId="77777777" w:rsidR="006C7675" w:rsidRDefault="006C7675" w:rsidP="006C7675">
      <w:pPr>
        <w:pStyle w:val="PL"/>
      </w:pPr>
      <w:r>
        <w:t xml:space="preserve">      security:</w:t>
      </w:r>
    </w:p>
    <w:p w14:paraId="0E98F8BB" w14:textId="77777777" w:rsidR="006C7675" w:rsidRDefault="006C7675" w:rsidP="006C7675">
      <w:pPr>
        <w:pStyle w:val="PL"/>
      </w:pPr>
      <w:r>
        <w:t xml:space="preserve">        - {}</w:t>
      </w:r>
    </w:p>
    <w:p w14:paraId="1D8AC8F2" w14:textId="77777777" w:rsidR="006C7675" w:rsidRDefault="006C7675" w:rsidP="006C7675">
      <w:pPr>
        <w:pStyle w:val="PL"/>
      </w:pPr>
      <w:r>
        <w:lastRenderedPageBreak/>
        <w:t xml:space="preserve">        - oAuth2ClientCredentials:</w:t>
      </w:r>
    </w:p>
    <w:p w14:paraId="704BA96D" w14:textId="77777777" w:rsidR="006C7675" w:rsidRDefault="006C7675" w:rsidP="006C7675">
      <w:pPr>
        <w:pStyle w:val="PL"/>
      </w:pPr>
      <w:r>
        <w:t xml:space="preserve">          - nudr-dr</w:t>
      </w:r>
    </w:p>
    <w:p w14:paraId="21AFBFAC" w14:textId="77777777" w:rsidR="006C7675" w:rsidRDefault="006C7675" w:rsidP="006C7675">
      <w:pPr>
        <w:pStyle w:val="PL"/>
      </w:pPr>
      <w:r>
        <w:t xml:space="preserve">        - oAuth2ClientCredentials:</w:t>
      </w:r>
    </w:p>
    <w:p w14:paraId="6E58F3BC" w14:textId="77777777" w:rsidR="006C7675" w:rsidRDefault="006C7675" w:rsidP="006C7675">
      <w:pPr>
        <w:pStyle w:val="PL"/>
      </w:pPr>
      <w:r>
        <w:t xml:space="preserve">          - nudr-dr</w:t>
      </w:r>
    </w:p>
    <w:p w14:paraId="658B73B9" w14:textId="77777777" w:rsidR="006C7675" w:rsidRPr="00533C32" w:rsidRDefault="006C7675" w:rsidP="006C7675">
      <w:pPr>
        <w:pStyle w:val="PL"/>
        <w:rPr>
          <w:lang w:eastAsia="zh-CN"/>
        </w:rPr>
      </w:pPr>
      <w:r>
        <w:t xml:space="preserve">          - nudr-dr:subscription-data</w:t>
      </w:r>
    </w:p>
    <w:p w14:paraId="31E366EF" w14:textId="77777777" w:rsidR="007C4061" w:rsidRPr="00533C32" w:rsidRDefault="007C4061" w:rsidP="007C4061">
      <w:pPr>
        <w:pStyle w:val="PL"/>
      </w:pPr>
      <w:r w:rsidRPr="00533C32">
        <w:t xml:space="preserve">      parameters:</w:t>
      </w:r>
    </w:p>
    <w:p w14:paraId="7BF0B9C9" w14:textId="77777777" w:rsidR="007C4061" w:rsidRPr="00533C32" w:rsidRDefault="007C4061" w:rsidP="007C4061">
      <w:pPr>
        <w:pStyle w:val="PL"/>
      </w:pPr>
      <w:r w:rsidRPr="00533C32">
        <w:t xml:space="preserve">        - name: externalGroupId</w:t>
      </w:r>
    </w:p>
    <w:p w14:paraId="5D14417D" w14:textId="77777777" w:rsidR="007C4061" w:rsidRPr="00533C32" w:rsidRDefault="007C4061" w:rsidP="007C4061">
      <w:pPr>
        <w:pStyle w:val="PL"/>
      </w:pPr>
      <w:r w:rsidRPr="00533C32">
        <w:t xml:space="preserve">          in: path</w:t>
      </w:r>
    </w:p>
    <w:p w14:paraId="6D2140C8" w14:textId="77777777" w:rsidR="007C4061" w:rsidRPr="00533C32" w:rsidRDefault="007C4061" w:rsidP="007C4061">
      <w:pPr>
        <w:pStyle w:val="PL"/>
      </w:pPr>
      <w:r w:rsidRPr="00533C32">
        <w:t xml:space="preserve">          required: true</w:t>
      </w:r>
    </w:p>
    <w:p w14:paraId="2FBF39D5" w14:textId="77777777" w:rsidR="007C4061" w:rsidRPr="00533C32" w:rsidRDefault="007C4061" w:rsidP="007C4061">
      <w:pPr>
        <w:pStyle w:val="PL"/>
      </w:pPr>
      <w:r w:rsidRPr="00533C32">
        <w:t xml:space="preserve">          schema:</w:t>
      </w:r>
    </w:p>
    <w:p w14:paraId="561A7FE9" w14:textId="77777777" w:rsidR="007C4061" w:rsidRPr="00533C32" w:rsidRDefault="007C4061" w:rsidP="007C4061">
      <w:pPr>
        <w:pStyle w:val="PL"/>
      </w:pPr>
      <w:r w:rsidRPr="00533C32">
        <w:t xml:space="preserve">            $ref: 'TS29503_Nudm_SDM.yaml#/components/schemas/ExtGroupId'</w:t>
      </w:r>
    </w:p>
    <w:p w14:paraId="51A9FE30" w14:textId="77777777" w:rsidR="007C4061" w:rsidRPr="00533C32" w:rsidRDefault="007C4061" w:rsidP="007C4061">
      <w:pPr>
        <w:pStyle w:val="PL"/>
      </w:pPr>
      <w:r w:rsidRPr="00533C32">
        <w:t xml:space="preserve">      requestBody:</w:t>
      </w:r>
    </w:p>
    <w:p w14:paraId="01894A8A" w14:textId="77777777" w:rsidR="007C4061" w:rsidRPr="00533C32" w:rsidRDefault="007C4061" w:rsidP="007C4061">
      <w:pPr>
        <w:pStyle w:val="PL"/>
      </w:pPr>
      <w:r w:rsidRPr="00533C32">
        <w:t xml:space="preserve">        content:</w:t>
      </w:r>
    </w:p>
    <w:p w14:paraId="0AFD2E1C" w14:textId="77777777" w:rsidR="007C4061" w:rsidRPr="00533C32" w:rsidRDefault="007C4061" w:rsidP="007C4061">
      <w:pPr>
        <w:pStyle w:val="PL"/>
      </w:pPr>
      <w:r w:rsidRPr="00533C32">
        <w:t xml:space="preserve">          application/json:</w:t>
      </w:r>
    </w:p>
    <w:p w14:paraId="2DDE8E76" w14:textId="77777777" w:rsidR="007C4061" w:rsidRPr="00533C32" w:rsidRDefault="007C4061" w:rsidP="007C4061">
      <w:pPr>
        <w:pStyle w:val="PL"/>
      </w:pPr>
      <w:r w:rsidRPr="00533C32">
        <w:t xml:space="preserve">            schema:</w:t>
      </w:r>
    </w:p>
    <w:p w14:paraId="4E0C233D" w14:textId="77777777" w:rsidR="007C4061" w:rsidRPr="00533C32" w:rsidRDefault="007C4061" w:rsidP="006352FE">
      <w:pPr>
        <w:pStyle w:val="PL"/>
        <w:outlineLvl w:val="0"/>
      </w:pPr>
      <w:r w:rsidRPr="00533C32">
        <w:t xml:space="preserve">              $ref: 'TS29503_Nudm_PP.yaml#/components/schemas/5GVnGroupConfiguration'</w:t>
      </w:r>
    </w:p>
    <w:p w14:paraId="42B0BF9A" w14:textId="77777777" w:rsidR="007C4061" w:rsidRPr="00533C32" w:rsidRDefault="007C4061" w:rsidP="007C4061">
      <w:pPr>
        <w:pStyle w:val="PL"/>
      </w:pPr>
      <w:r w:rsidRPr="00533C32">
        <w:t xml:space="preserve">        required: true</w:t>
      </w:r>
    </w:p>
    <w:p w14:paraId="11B3506A" w14:textId="77777777" w:rsidR="007C4061" w:rsidRPr="00533C32" w:rsidRDefault="007C4061" w:rsidP="007C4061">
      <w:pPr>
        <w:pStyle w:val="PL"/>
      </w:pPr>
      <w:r w:rsidRPr="00533C32">
        <w:t xml:space="preserve">      responses:</w:t>
      </w:r>
    </w:p>
    <w:p w14:paraId="2720A157" w14:textId="77777777" w:rsidR="007C4061" w:rsidRPr="00533C32" w:rsidRDefault="007C4061" w:rsidP="007C4061">
      <w:pPr>
        <w:pStyle w:val="PL"/>
      </w:pPr>
      <w:r w:rsidRPr="00533C32">
        <w:t xml:space="preserve">        '201':</w:t>
      </w:r>
    </w:p>
    <w:p w14:paraId="29DA4E3D" w14:textId="77777777" w:rsidR="007C4061" w:rsidRPr="00533C32" w:rsidRDefault="007C4061" w:rsidP="007C4061">
      <w:pPr>
        <w:pStyle w:val="PL"/>
      </w:pPr>
      <w:r w:rsidRPr="00533C32">
        <w:t xml:space="preserve">          description: Expected response to a valid request</w:t>
      </w:r>
    </w:p>
    <w:p w14:paraId="36F84683" w14:textId="77777777" w:rsidR="007C4061" w:rsidRPr="00533C32" w:rsidRDefault="007C4061" w:rsidP="007C4061">
      <w:pPr>
        <w:pStyle w:val="PL"/>
      </w:pPr>
      <w:r w:rsidRPr="00533C32">
        <w:t xml:space="preserve">          content:</w:t>
      </w:r>
    </w:p>
    <w:p w14:paraId="6DB5ECF3" w14:textId="77777777" w:rsidR="007C4061" w:rsidRPr="00533C32" w:rsidRDefault="007C4061" w:rsidP="007C4061">
      <w:pPr>
        <w:pStyle w:val="PL"/>
      </w:pPr>
      <w:r w:rsidRPr="00533C32">
        <w:t xml:space="preserve">            application/json:</w:t>
      </w:r>
    </w:p>
    <w:p w14:paraId="77500C8D" w14:textId="77777777" w:rsidR="007C4061" w:rsidRPr="00533C32" w:rsidRDefault="007C4061" w:rsidP="007C4061">
      <w:pPr>
        <w:pStyle w:val="PL"/>
      </w:pPr>
      <w:r w:rsidRPr="00533C32">
        <w:t xml:space="preserve">              schema:</w:t>
      </w:r>
    </w:p>
    <w:p w14:paraId="54FE7B2D" w14:textId="77777777" w:rsidR="007C4061" w:rsidRPr="00533C32" w:rsidRDefault="007C4061" w:rsidP="007C4061">
      <w:pPr>
        <w:pStyle w:val="PL"/>
      </w:pPr>
      <w:r w:rsidRPr="00533C32">
        <w:t xml:space="preserve">                $ref: 'TS29503_Nudm_PP.yaml#/components/schemas/5GVnGroupConfiguration'</w:t>
      </w:r>
    </w:p>
    <w:p w14:paraId="41C85439" w14:textId="77777777" w:rsidR="007C4061" w:rsidRPr="00533C32" w:rsidRDefault="007C4061" w:rsidP="007C4061">
      <w:pPr>
        <w:pStyle w:val="PL"/>
      </w:pPr>
      <w:r w:rsidRPr="00533C32">
        <w:t xml:space="preserve">        '403':</w:t>
      </w:r>
    </w:p>
    <w:p w14:paraId="3D53F79B" w14:textId="77777777" w:rsidR="007C4061" w:rsidRPr="00533C32" w:rsidRDefault="007C4061" w:rsidP="006352FE">
      <w:pPr>
        <w:pStyle w:val="PL"/>
        <w:outlineLvl w:val="0"/>
      </w:pPr>
      <w:r w:rsidRPr="00533C32">
        <w:t xml:space="preserve">          $ref: 'TS29571_CommonData.yaml#/components/responses/403'</w:t>
      </w:r>
    </w:p>
    <w:p w14:paraId="594EDA89" w14:textId="77777777" w:rsidR="007C4061" w:rsidRDefault="007C4061" w:rsidP="007C4061">
      <w:pPr>
        <w:pStyle w:val="PL"/>
        <w:rPr>
          <w:lang w:eastAsia="zh-CN"/>
        </w:rPr>
      </w:pPr>
      <w:r w:rsidRPr="00533C32">
        <w:t xml:space="preserve">        default:</w:t>
      </w:r>
    </w:p>
    <w:p w14:paraId="4122A2D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8CD1F17" w14:textId="77777777" w:rsidR="00810BBA" w:rsidRDefault="00810BBA" w:rsidP="007C4061">
      <w:pPr>
        <w:pStyle w:val="PL"/>
        <w:rPr>
          <w:lang w:eastAsia="zh-CN"/>
        </w:rPr>
      </w:pPr>
    </w:p>
    <w:p w14:paraId="202E962A" w14:textId="77777777" w:rsidR="007C4061" w:rsidRPr="00533C32" w:rsidRDefault="007C4061" w:rsidP="007C4061">
      <w:pPr>
        <w:pStyle w:val="PL"/>
      </w:pPr>
      <w:r w:rsidRPr="00533C32">
        <w:t xml:space="preserve">    delete:</w:t>
      </w:r>
    </w:p>
    <w:p w14:paraId="364396CF" w14:textId="77777777" w:rsidR="007C4061" w:rsidRPr="00533C32" w:rsidRDefault="007C4061" w:rsidP="007C4061">
      <w:pPr>
        <w:pStyle w:val="PL"/>
      </w:pPr>
      <w:r w:rsidRPr="00533C32">
        <w:t xml:space="preserve">      summary: Deletes the 5GVnGroup</w:t>
      </w:r>
    </w:p>
    <w:p w14:paraId="59FD5CF6" w14:textId="77777777" w:rsidR="007C4061" w:rsidRPr="00533C32" w:rsidRDefault="007C4061" w:rsidP="007C4061">
      <w:pPr>
        <w:pStyle w:val="PL"/>
      </w:pPr>
      <w:r w:rsidRPr="00533C32">
        <w:t xml:space="preserve">      operationId: Delete5GVnGroup</w:t>
      </w:r>
    </w:p>
    <w:p w14:paraId="67E43A6F" w14:textId="77777777" w:rsidR="007C4061" w:rsidRPr="00533C32" w:rsidRDefault="007C4061" w:rsidP="007C4061">
      <w:pPr>
        <w:pStyle w:val="PL"/>
      </w:pPr>
      <w:r w:rsidRPr="00533C32">
        <w:t xml:space="preserve">      tags:</w:t>
      </w:r>
    </w:p>
    <w:p w14:paraId="39A291D6" w14:textId="77777777" w:rsidR="007C4061" w:rsidRDefault="007C4061" w:rsidP="007C4061">
      <w:pPr>
        <w:pStyle w:val="PL"/>
        <w:rPr>
          <w:lang w:eastAsia="zh-CN"/>
        </w:rPr>
      </w:pPr>
      <w:r w:rsidRPr="00533C32">
        <w:t xml:space="preserve">        - Delete 5GVnGroup</w:t>
      </w:r>
    </w:p>
    <w:p w14:paraId="2CC18C98" w14:textId="77777777" w:rsidR="006C7675" w:rsidRDefault="006C7675" w:rsidP="006C7675">
      <w:pPr>
        <w:pStyle w:val="PL"/>
      </w:pPr>
      <w:r>
        <w:t xml:space="preserve">      security:</w:t>
      </w:r>
    </w:p>
    <w:p w14:paraId="183B727F" w14:textId="77777777" w:rsidR="006C7675" w:rsidRDefault="006C7675" w:rsidP="006C7675">
      <w:pPr>
        <w:pStyle w:val="PL"/>
      </w:pPr>
      <w:r>
        <w:t xml:space="preserve">        - {}</w:t>
      </w:r>
    </w:p>
    <w:p w14:paraId="3BA42C5B" w14:textId="77777777" w:rsidR="006C7675" w:rsidRDefault="006C7675" w:rsidP="006C7675">
      <w:pPr>
        <w:pStyle w:val="PL"/>
      </w:pPr>
      <w:r>
        <w:t xml:space="preserve">        - oAuth2ClientCredentials:</w:t>
      </w:r>
    </w:p>
    <w:p w14:paraId="24467E12" w14:textId="77777777" w:rsidR="006C7675" w:rsidRDefault="006C7675" w:rsidP="006C7675">
      <w:pPr>
        <w:pStyle w:val="PL"/>
      </w:pPr>
      <w:r>
        <w:t xml:space="preserve">          - nudr-dr</w:t>
      </w:r>
    </w:p>
    <w:p w14:paraId="3F5F384E" w14:textId="77777777" w:rsidR="006C7675" w:rsidRDefault="006C7675" w:rsidP="006C7675">
      <w:pPr>
        <w:pStyle w:val="PL"/>
      </w:pPr>
      <w:r>
        <w:t xml:space="preserve">        - oAuth2ClientCredentials:</w:t>
      </w:r>
    </w:p>
    <w:p w14:paraId="42FFD1EA" w14:textId="77777777" w:rsidR="006C7675" w:rsidRDefault="006C7675" w:rsidP="006C7675">
      <w:pPr>
        <w:pStyle w:val="PL"/>
      </w:pPr>
      <w:r>
        <w:t xml:space="preserve">          - nudr-dr</w:t>
      </w:r>
    </w:p>
    <w:p w14:paraId="6B24E615" w14:textId="77777777" w:rsidR="006C7675" w:rsidRPr="00533C32" w:rsidRDefault="006C7675" w:rsidP="006C7675">
      <w:pPr>
        <w:pStyle w:val="PL"/>
        <w:rPr>
          <w:lang w:eastAsia="zh-CN"/>
        </w:rPr>
      </w:pPr>
      <w:r>
        <w:t xml:space="preserve">          - nudr-dr:subscription-data</w:t>
      </w:r>
    </w:p>
    <w:p w14:paraId="019B98F0" w14:textId="77777777" w:rsidR="007C4061" w:rsidRPr="00533C32" w:rsidRDefault="007C4061" w:rsidP="007C4061">
      <w:pPr>
        <w:pStyle w:val="PL"/>
      </w:pPr>
      <w:r w:rsidRPr="00533C32">
        <w:t xml:space="preserve">      parameters:</w:t>
      </w:r>
    </w:p>
    <w:p w14:paraId="4946D27A" w14:textId="77777777" w:rsidR="007C4061" w:rsidRPr="00533C32" w:rsidRDefault="007C4061" w:rsidP="007C4061">
      <w:pPr>
        <w:pStyle w:val="PL"/>
      </w:pPr>
      <w:r w:rsidRPr="00533C32">
        <w:t xml:space="preserve">        - name: externalGroupId</w:t>
      </w:r>
    </w:p>
    <w:p w14:paraId="3D05815E" w14:textId="77777777" w:rsidR="007C4061" w:rsidRPr="00533C32" w:rsidRDefault="007C4061" w:rsidP="007C4061">
      <w:pPr>
        <w:pStyle w:val="PL"/>
      </w:pPr>
      <w:r w:rsidRPr="00533C32">
        <w:t xml:space="preserve">          in: path</w:t>
      </w:r>
    </w:p>
    <w:p w14:paraId="1740B96F" w14:textId="77777777" w:rsidR="007C4061" w:rsidRPr="00533C32" w:rsidRDefault="007C4061" w:rsidP="007C4061">
      <w:pPr>
        <w:pStyle w:val="PL"/>
      </w:pPr>
      <w:r w:rsidRPr="00533C32">
        <w:t xml:space="preserve">          required: true</w:t>
      </w:r>
    </w:p>
    <w:p w14:paraId="29169956" w14:textId="77777777" w:rsidR="007C4061" w:rsidRPr="00533C32" w:rsidRDefault="007C4061" w:rsidP="007C4061">
      <w:pPr>
        <w:pStyle w:val="PL"/>
      </w:pPr>
      <w:r w:rsidRPr="00533C32">
        <w:t xml:space="preserve">          schema:</w:t>
      </w:r>
    </w:p>
    <w:p w14:paraId="6305530E" w14:textId="77777777" w:rsidR="007C4061" w:rsidRPr="00533C32" w:rsidRDefault="007C4061" w:rsidP="007C4061">
      <w:pPr>
        <w:pStyle w:val="PL"/>
      </w:pPr>
      <w:r w:rsidRPr="00533C32">
        <w:t xml:space="preserve">            $ref: 'TS29503_Nudm_SDM.yaml#/components/schemas/ExtGroupId'</w:t>
      </w:r>
    </w:p>
    <w:p w14:paraId="5E501F9E" w14:textId="77777777" w:rsidR="007C4061" w:rsidRPr="00533C32" w:rsidRDefault="007C4061" w:rsidP="007C4061">
      <w:pPr>
        <w:pStyle w:val="PL"/>
      </w:pPr>
      <w:r w:rsidRPr="00533C32">
        <w:t xml:space="preserve">      responses:</w:t>
      </w:r>
    </w:p>
    <w:p w14:paraId="42D9E0F1" w14:textId="77777777" w:rsidR="007C4061" w:rsidRPr="00533C32" w:rsidRDefault="007C4061" w:rsidP="007C4061">
      <w:pPr>
        <w:pStyle w:val="PL"/>
      </w:pPr>
      <w:r w:rsidRPr="00533C32">
        <w:t xml:space="preserve">        '204':</w:t>
      </w:r>
    </w:p>
    <w:p w14:paraId="3B9750A6" w14:textId="77777777" w:rsidR="007C4061" w:rsidRDefault="007C4061" w:rsidP="007C4061">
      <w:pPr>
        <w:pStyle w:val="PL"/>
        <w:rPr>
          <w:lang w:eastAsia="zh-CN"/>
        </w:rPr>
      </w:pPr>
      <w:r w:rsidRPr="00533C32">
        <w:t xml:space="preserve">          description: Expected response to a successful group removal</w:t>
      </w:r>
    </w:p>
    <w:p w14:paraId="36FDB4A4" w14:textId="77777777" w:rsidR="00810BBA" w:rsidRPr="00533C32" w:rsidRDefault="00810BBA" w:rsidP="00810BBA">
      <w:pPr>
        <w:pStyle w:val="PL"/>
      </w:pPr>
      <w:r w:rsidRPr="00533C32">
        <w:t xml:space="preserve">        default:</w:t>
      </w:r>
    </w:p>
    <w:p w14:paraId="3E07C43B"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4AFFDE4E" w14:textId="77777777" w:rsidR="00810BBA" w:rsidRPr="00810BBA" w:rsidRDefault="00810BBA" w:rsidP="007C4061">
      <w:pPr>
        <w:pStyle w:val="PL"/>
        <w:rPr>
          <w:lang w:eastAsia="zh-CN"/>
        </w:rPr>
      </w:pPr>
    </w:p>
    <w:p w14:paraId="55002C21" w14:textId="77777777" w:rsidR="007C4061" w:rsidRPr="00533C32" w:rsidRDefault="007C4061" w:rsidP="007C4061">
      <w:pPr>
        <w:pStyle w:val="PL"/>
      </w:pPr>
      <w:r w:rsidRPr="00533C32">
        <w:t xml:space="preserve">    patch:</w:t>
      </w:r>
    </w:p>
    <w:p w14:paraId="02A9C702" w14:textId="77777777" w:rsidR="007C4061" w:rsidRPr="00533C32" w:rsidRDefault="007C4061" w:rsidP="007C4061">
      <w:pPr>
        <w:pStyle w:val="PL"/>
        <w:rPr>
          <w:lang w:eastAsia="zh-CN"/>
        </w:rPr>
      </w:pPr>
      <w:r w:rsidRPr="00533C32">
        <w:t xml:space="preserve">      summary: modify the 5GVnGroup</w:t>
      </w:r>
    </w:p>
    <w:p w14:paraId="4644431C" w14:textId="77777777" w:rsidR="007C4061" w:rsidRPr="00533C32" w:rsidRDefault="007C4061" w:rsidP="007C4061">
      <w:pPr>
        <w:pStyle w:val="PL"/>
      </w:pPr>
      <w:r w:rsidRPr="00533C32">
        <w:t xml:space="preserve">      operationId: Modify5GVnGroup</w:t>
      </w:r>
    </w:p>
    <w:p w14:paraId="43CF6988" w14:textId="77777777" w:rsidR="007C4061" w:rsidRPr="00533C32" w:rsidRDefault="007C4061" w:rsidP="007C4061">
      <w:pPr>
        <w:pStyle w:val="PL"/>
      </w:pPr>
      <w:r w:rsidRPr="00533C32">
        <w:t xml:space="preserve">      tags:</w:t>
      </w:r>
    </w:p>
    <w:p w14:paraId="07106784" w14:textId="77777777" w:rsidR="007C4061" w:rsidRDefault="007C4061" w:rsidP="007C4061">
      <w:pPr>
        <w:pStyle w:val="PL"/>
        <w:rPr>
          <w:lang w:eastAsia="zh-CN"/>
        </w:rPr>
      </w:pPr>
      <w:r w:rsidRPr="00533C32">
        <w:t xml:space="preserve">        - Modify 5GVnGroup</w:t>
      </w:r>
    </w:p>
    <w:p w14:paraId="1B5FF604" w14:textId="77777777" w:rsidR="006C7675" w:rsidRDefault="006C7675" w:rsidP="006C7675">
      <w:pPr>
        <w:pStyle w:val="PL"/>
      </w:pPr>
      <w:r>
        <w:t xml:space="preserve">      security:</w:t>
      </w:r>
    </w:p>
    <w:p w14:paraId="4B6DC0BC" w14:textId="77777777" w:rsidR="006C7675" w:rsidRDefault="006C7675" w:rsidP="006C7675">
      <w:pPr>
        <w:pStyle w:val="PL"/>
      </w:pPr>
      <w:r>
        <w:t xml:space="preserve">        - {}</w:t>
      </w:r>
    </w:p>
    <w:p w14:paraId="4C87B880" w14:textId="77777777" w:rsidR="006C7675" w:rsidRDefault="006C7675" w:rsidP="006C7675">
      <w:pPr>
        <w:pStyle w:val="PL"/>
      </w:pPr>
      <w:r>
        <w:t xml:space="preserve">        - oAuth2ClientCredentials:</w:t>
      </w:r>
    </w:p>
    <w:p w14:paraId="0DBDD5ED" w14:textId="77777777" w:rsidR="006C7675" w:rsidRDefault="006C7675" w:rsidP="006C7675">
      <w:pPr>
        <w:pStyle w:val="PL"/>
      </w:pPr>
      <w:r>
        <w:t xml:space="preserve">          - nudr-dr</w:t>
      </w:r>
    </w:p>
    <w:p w14:paraId="46C4AD41" w14:textId="77777777" w:rsidR="006C7675" w:rsidRDefault="006C7675" w:rsidP="006C7675">
      <w:pPr>
        <w:pStyle w:val="PL"/>
      </w:pPr>
      <w:r>
        <w:t xml:space="preserve">        - oAuth2ClientCredentials:</w:t>
      </w:r>
    </w:p>
    <w:p w14:paraId="02376D62" w14:textId="77777777" w:rsidR="006C7675" w:rsidRDefault="006C7675" w:rsidP="006C7675">
      <w:pPr>
        <w:pStyle w:val="PL"/>
      </w:pPr>
      <w:r>
        <w:t xml:space="preserve">          - nudr-dr</w:t>
      </w:r>
    </w:p>
    <w:p w14:paraId="236C091E" w14:textId="77777777" w:rsidR="006C7675" w:rsidRPr="00533C32" w:rsidRDefault="006C7675" w:rsidP="006C7675">
      <w:pPr>
        <w:pStyle w:val="PL"/>
        <w:rPr>
          <w:lang w:eastAsia="zh-CN"/>
        </w:rPr>
      </w:pPr>
      <w:r>
        <w:t xml:space="preserve">          - nudr-dr:subscription-data</w:t>
      </w:r>
    </w:p>
    <w:p w14:paraId="02A68671" w14:textId="77777777" w:rsidR="007C4061" w:rsidRPr="00533C32" w:rsidRDefault="007C4061" w:rsidP="007C4061">
      <w:pPr>
        <w:pStyle w:val="PL"/>
      </w:pPr>
      <w:r w:rsidRPr="00533C32">
        <w:t xml:space="preserve">      parameters:</w:t>
      </w:r>
    </w:p>
    <w:p w14:paraId="49804C8E" w14:textId="77777777" w:rsidR="007C4061" w:rsidRPr="00533C32" w:rsidRDefault="007C4061" w:rsidP="007C4061">
      <w:pPr>
        <w:pStyle w:val="PL"/>
      </w:pPr>
      <w:r w:rsidRPr="00533C32">
        <w:t xml:space="preserve">        - name: externalGroupId</w:t>
      </w:r>
    </w:p>
    <w:p w14:paraId="5A05C392" w14:textId="77777777" w:rsidR="007C4061" w:rsidRPr="00533C32" w:rsidRDefault="007C4061" w:rsidP="007C4061">
      <w:pPr>
        <w:pStyle w:val="PL"/>
      </w:pPr>
      <w:r w:rsidRPr="00533C32">
        <w:t xml:space="preserve">          in: path</w:t>
      </w:r>
    </w:p>
    <w:p w14:paraId="2A2C9CAB" w14:textId="77777777" w:rsidR="007C4061" w:rsidRPr="00533C32" w:rsidRDefault="007C4061" w:rsidP="007C4061">
      <w:pPr>
        <w:pStyle w:val="PL"/>
      </w:pPr>
      <w:r w:rsidRPr="00533C32">
        <w:t xml:space="preserve">          required: true</w:t>
      </w:r>
    </w:p>
    <w:p w14:paraId="0C8323CA" w14:textId="77777777" w:rsidR="007C4061" w:rsidRPr="00533C32" w:rsidRDefault="007C4061" w:rsidP="007C4061">
      <w:pPr>
        <w:pStyle w:val="PL"/>
      </w:pPr>
      <w:r w:rsidRPr="00533C32">
        <w:t xml:space="preserve">          schema:</w:t>
      </w:r>
    </w:p>
    <w:p w14:paraId="1E00C3CB" w14:textId="77777777" w:rsidR="007C4061" w:rsidRDefault="007C4061" w:rsidP="007C4061">
      <w:pPr>
        <w:pStyle w:val="PL"/>
        <w:rPr>
          <w:lang w:eastAsia="zh-CN"/>
        </w:rPr>
      </w:pPr>
      <w:r w:rsidRPr="00533C32">
        <w:t xml:space="preserve">            $ref: 'TS29503_Nudm_SDM.yaml#/components/schemas/ExtGroupId'</w:t>
      </w:r>
    </w:p>
    <w:p w14:paraId="1E63FA32" w14:textId="77777777" w:rsidR="007C4061" w:rsidRPr="002857AD" w:rsidRDefault="007C4061" w:rsidP="007C4061">
      <w:pPr>
        <w:pStyle w:val="PL"/>
      </w:pPr>
      <w:r w:rsidRPr="002857AD">
        <w:t xml:space="preserve">        - name: supported-features</w:t>
      </w:r>
    </w:p>
    <w:p w14:paraId="7C821385" w14:textId="77777777" w:rsidR="007C4061" w:rsidRPr="002857AD" w:rsidRDefault="007C4061" w:rsidP="007C4061">
      <w:pPr>
        <w:pStyle w:val="PL"/>
      </w:pPr>
      <w:r w:rsidRPr="002857AD">
        <w:t xml:space="preserve">          in: query</w:t>
      </w:r>
    </w:p>
    <w:p w14:paraId="2533E0D6" w14:textId="77777777" w:rsidR="007C4061" w:rsidRPr="002857AD" w:rsidRDefault="007C4061" w:rsidP="007C4061">
      <w:pPr>
        <w:pStyle w:val="PL"/>
      </w:pPr>
      <w:r w:rsidRPr="002857AD">
        <w:t xml:space="preserve">          description: Features required to be supported by the target NF</w:t>
      </w:r>
    </w:p>
    <w:p w14:paraId="52452D9C" w14:textId="77777777" w:rsidR="007C4061" w:rsidRPr="002857AD" w:rsidRDefault="007C4061" w:rsidP="007C4061">
      <w:pPr>
        <w:pStyle w:val="PL"/>
      </w:pPr>
      <w:r w:rsidRPr="002857AD">
        <w:t xml:space="preserve">          schema:</w:t>
      </w:r>
    </w:p>
    <w:p w14:paraId="42F39888" w14:textId="77777777" w:rsidR="007C4061" w:rsidRPr="00533C32" w:rsidRDefault="007C4061" w:rsidP="007C4061">
      <w:pPr>
        <w:pStyle w:val="PL"/>
        <w:rPr>
          <w:lang w:eastAsia="zh-CN"/>
        </w:rPr>
      </w:pPr>
      <w:r w:rsidRPr="002857AD">
        <w:t xml:space="preserve">            $ref: 'TS29571_CommonData.yaml#/components/schemas/SupportedFeatures'</w:t>
      </w:r>
    </w:p>
    <w:p w14:paraId="162F719A" w14:textId="77777777" w:rsidR="007C4061" w:rsidRPr="00533C32" w:rsidRDefault="007C4061" w:rsidP="007C4061">
      <w:pPr>
        <w:pStyle w:val="PL"/>
        <w:rPr>
          <w:lang w:eastAsia="zh-CN"/>
        </w:rPr>
      </w:pPr>
      <w:r w:rsidRPr="00533C32">
        <w:t xml:space="preserve">      requestBody:</w:t>
      </w:r>
    </w:p>
    <w:p w14:paraId="3525CC68" w14:textId="77777777" w:rsidR="007C4061" w:rsidRPr="00533C32" w:rsidRDefault="007C4061" w:rsidP="007C4061">
      <w:pPr>
        <w:pStyle w:val="PL"/>
      </w:pPr>
      <w:r w:rsidRPr="00533C32">
        <w:t xml:space="preserve">        content:</w:t>
      </w:r>
    </w:p>
    <w:p w14:paraId="061F72BF" w14:textId="77777777" w:rsidR="007C4061" w:rsidRPr="00533C32" w:rsidRDefault="007C4061" w:rsidP="007C4061">
      <w:pPr>
        <w:pStyle w:val="PL"/>
      </w:pPr>
      <w:r w:rsidRPr="00533C32">
        <w:lastRenderedPageBreak/>
        <w:t xml:space="preserve">          application/json-patch+json:</w:t>
      </w:r>
    </w:p>
    <w:p w14:paraId="7F81CF5E" w14:textId="77777777" w:rsidR="007C4061" w:rsidRPr="00533C32" w:rsidRDefault="007C4061" w:rsidP="007C4061">
      <w:pPr>
        <w:pStyle w:val="PL"/>
      </w:pPr>
      <w:r w:rsidRPr="00533C32">
        <w:t xml:space="preserve">            schema:</w:t>
      </w:r>
    </w:p>
    <w:p w14:paraId="31FD3C04" w14:textId="77777777" w:rsidR="007C4061" w:rsidRPr="00533C32" w:rsidRDefault="007C4061" w:rsidP="007C4061">
      <w:pPr>
        <w:pStyle w:val="PL"/>
      </w:pPr>
      <w:r w:rsidRPr="00533C32">
        <w:t xml:space="preserve">              type: array</w:t>
      </w:r>
    </w:p>
    <w:p w14:paraId="5AF42A76" w14:textId="77777777" w:rsidR="007C4061" w:rsidRPr="00533C32" w:rsidRDefault="007C4061" w:rsidP="007C4061">
      <w:pPr>
        <w:pStyle w:val="PL"/>
      </w:pPr>
      <w:r w:rsidRPr="00533C32">
        <w:t xml:space="preserve">              items:</w:t>
      </w:r>
    </w:p>
    <w:p w14:paraId="640DD5DE" w14:textId="77777777" w:rsidR="007C4061" w:rsidRPr="00533C32" w:rsidRDefault="007C4061" w:rsidP="007C4061">
      <w:pPr>
        <w:pStyle w:val="PL"/>
      </w:pPr>
      <w:r w:rsidRPr="00533C32">
        <w:t xml:space="preserve">                $ref: 'TS29571_CommonData.yaml#/components/schemas/PatchItem'</w:t>
      </w:r>
    </w:p>
    <w:p w14:paraId="01D2A029" w14:textId="77777777" w:rsidR="007C4061" w:rsidRPr="00533C32" w:rsidRDefault="007C4061" w:rsidP="007C4061">
      <w:pPr>
        <w:pStyle w:val="PL"/>
      </w:pPr>
      <w:r w:rsidRPr="00533C32">
        <w:t xml:space="preserve">        required: true</w:t>
      </w:r>
    </w:p>
    <w:p w14:paraId="0856F7B3" w14:textId="77777777" w:rsidR="007C4061" w:rsidRPr="00533C32" w:rsidRDefault="007C4061" w:rsidP="007C4061">
      <w:pPr>
        <w:pStyle w:val="PL"/>
      </w:pPr>
      <w:r w:rsidRPr="00533C32">
        <w:t xml:space="preserve">      responses:</w:t>
      </w:r>
    </w:p>
    <w:p w14:paraId="0B69475A" w14:textId="77777777" w:rsidR="007C4061" w:rsidRPr="00533C32" w:rsidRDefault="007C4061" w:rsidP="007C4061">
      <w:pPr>
        <w:pStyle w:val="PL"/>
      </w:pPr>
      <w:r w:rsidRPr="00533C32">
        <w:t xml:space="preserve">        '204':</w:t>
      </w:r>
    </w:p>
    <w:p w14:paraId="60E31071" w14:textId="77777777" w:rsidR="007C4061" w:rsidRPr="00533C32" w:rsidRDefault="007C4061" w:rsidP="007C4061">
      <w:pPr>
        <w:pStyle w:val="PL"/>
      </w:pPr>
      <w:r w:rsidRPr="00533C32">
        <w:t xml:space="preserve">          description: Expected response to a valid request</w:t>
      </w:r>
    </w:p>
    <w:p w14:paraId="01FA97F3" w14:textId="77777777" w:rsidR="007C4061" w:rsidRDefault="007C4061" w:rsidP="007C4061">
      <w:pPr>
        <w:pStyle w:val="PL"/>
        <w:rPr>
          <w:lang w:eastAsia="zh-CN"/>
        </w:rPr>
      </w:pPr>
      <w:r>
        <w:rPr>
          <w:rFonts w:hint="eastAsia"/>
          <w:lang w:eastAsia="zh-CN"/>
        </w:rPr>
        <w:t xml:space="preserve">        '200':</w:t>
      </w:r>
    </w:p>
    <w:p w14:paraId="05A3EA25" w14:textId="77777777" w:rsidR="007C4061" w:rsidRPr="000B71E3" w:rsidRDefault="007C4061" w:rsidP="007C4061">
      <w:pPr>
        <w:pStyle w:val="PL"/>
      </w:pPr>
      <w:r w:rsidRPr="000B71E3">
        <w:t xml:space="preserve">          description: Expected response to a valid request</w:t>
      </w:r>
    </w:p>
    <w:p w14:paraId="7C5A4F01" w14:textId="77777777" w:rsidR="007C4061" w:rsidRPr="000B71E3" w:rsidRDefault="007C4061" w:rsidP="007C4061">
      <w:pPr>
        <w:pStyle w:val="PL"/>
      </w:pPr>
      <w:r w:rsidRPr="000B71E3">
        <w:t xml:space="preserve">          content:</w:t>
      </w:r>
    </w:p>
    <w:p w14:paraId="2F95C7BA" w14:textId="77777777" w:rsidR="007C4061" w:rsidRPr="000B71E3" w:rsidRDefault="007C4061" w:rsidP="007C4061">
      <w:pPr>
        <w:pStyle w:val="PL"/>
      </w:pPr>
      <w:r w:rsidRPr="000B71E3">
        <w:t xml:space="preserve">            application/json:</w:t>
      </w:r>
    </w:p>
    <w:p w14:paraId="201BE431" w14:textId="77777777" w:rsidR="007C4061" w:rsidRPr="000B71E3" w:rsidRDefault="007C4061" w:rsidP="007C4061">
      <w:pPr>
        <w:pStyle w:val="PL"/>
      </w:pPr>
      <w:r w:rsidRPr="000B71E3">
        <w:t xml:space="preserve">              schema:</w:t>
      </w:r>
    </w:p>
    <w:p w14:paraId="690DF9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826AB54" w14:textId="77777777" w:rsidR="007C4061" w:rsidRPr="00533C32" w:rsidRDefault="007C4061" w:rsidP="007C4061">
      <w:pPr>
        <w:pStyle w:val="PL"/>
      </w:pPr>
      <w:r w:rsidRPr="00533C32">
        <w:t xml:space="preserve">        '403':</w:t>
      </w:r>
    </w:p>
    <w:p w14:paraId="5E87A276" w14:textId="77777777" w:rsidR="007C4061" w:rsidRPr="00533C32" w:rsidRDefault="007C4061" w:rsidP="007C4061">
      <w:pPr>
        <w:pStyle w:val="PL"/>
      </w:pPr>
      <w:r w:rsidRPr="00533C32">
        <w:t xml:space="preserve">          description: modification is rejected</w:t>
      </w:r>
    </w:p>
    <w:p w14:paraId="147066C1" w14:textId="77777777" w:rsidR="007C4061" w:rsidRPr="00533C32" w:rsidRDefault="007C4061" w:rsidP="007C4061">
      <w:pPr>
        <w:pStyle w:val="PL"/>
      </w:pPr>
      <w:r w:rsidRPr="00533C32">
        <w:t xml:space="preserve">          content:</w:t>
      </w:r>
    </w:p>
    <w:p w14:paraId="3722C471" w14:textId="77777777" w:rsidR="007C4061" w:rsidRPr="00533C32" w:rsidRDefault="007C4061" w:rsidP="007C4061">
      <w:pPr>
        <w:pStyle w:val="PL"/>
      </w:pPr>
      <w:r w:rsidRPr="00533C32">
        <w:t xml:space="preserve">            application/problem+json:</w:t>
      </w:r>
    </w:p>
    <w:p w14:paraId="4BD70415" w14:textId="77777777" w:rsidR="007C4061" w:rsidRPr="00533C32" w:rsidRDefault="007C4061" w:rsidP="007C4061">
      <w:pPr>
        <w:pStyle w:val="PL"/>
      </w:pPr>
      <w:r w:rsidRPr="00533C32">
        <w:t xml:space="preserve">              schema:</w:t>
      </w:r>
    </w:p>
    <w:p w14:paraId="12C47C16" w14:textId="77777777" w:rsidR="007C4061" w:rsidRPr="00533C32" w:rsidRDefault="007C4061" w:rsidP="007C4061">
      <w:pPr>
        <w:pStyle w:val="PL"/>
      </w:pPr>
      <w:r w:rsidRPr="00533C32">
        <w:t xml:space="preserve">                $ref: 'TS29571_CommonData.yaml#/components/schemas/ProblemDetails'</w:t>
      </w:r>
    </w:p>
    <w:p w14:paraId="16D92565" w14:textId="77777777" w:rsidR="007C4061" w:rsidRDefault="007C4061" w:rsidP="007C4061">
      <w:pPr>
        <w:pStyle w:val="PL"/>
        <w:rPr>
          <w:lang w:eastAsia="zh-CN"/>
        </w:rPr>
      </w:pPr>
      <w:r w:rsidRPr="00533C32">
        <w:t xml:space="preserve">        default:</w:t>
      </w:r>
    </w:p>
    <w:p w14:paraId="237C5F8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5694442" w14:textId="77777777" w:rsidR="00810BBA" w:rsidRDefault="00810BBA" w:rsidP="007C4061">
      <w:pPr>
        <w:pStyle w:val="PL"/>
        <w:rPr>
          <w:lang w:eastAsia="zh-CN"/>
        </w:rPr>
      </w:pPr>
    </w:p>
    <w:p w14:paraId="626C9B19" w14:textId="77777777" w:rsidR="007C4061" w:rsidRPr="00533C32" w:rsidRDefault="007C4061" w:rsidP="007C4061">
      <w:pPr>
        <w:pStyle w:val="PL"/>
      </w:pPr>
      <w:r w:rsidRPr="00533C32">
        <w:t xml:space="preserve">    get:</w:t>
      </w:r>
    </w:p>
    <w:p w14:paraId="7B87097C" w14:textId="77777777" w:rsidR="007C4061" w:rsidRPr="00533C32" w:rsidRDefault="007C4061" w:rsidP="007C4061">
      <w:pPr>
        <w:pStyle w:val="PL"/>
      </w:pPr>
      <w:r w:rsidRPr="00533C32">
        <w:t xml:space="preserve">      summary: Retrieve a 5GVnGroup configuration</w:t>
      </w:r>
    </w:p>
    <w:p w14:paraId="0683E079" w14:textId="77777777" w:rsidR="007C4061" w:rsidRPr="00533C32" w:rsidRDefault="007C4061" w:rsidP="007C4061">
      <w:pPr>
        <w:pStyle w:val="PL"/>
      </w:pPr>
      <w:r w:rsidRPr="00533C32">
        <w:t xml:space="preserve">      operationId: Get5GVnGroupConfiguration</w:t>
      </w:r>
    </w:p>
    <w:p w14:paraId="0C473057" w14:textId="77777777" w:rsidR="007C4061" w:rsidRPr="00533C32" w:rsidRDefault="007C4061" w:rsidP="007C4061">
      <w:pPr>
        <w:pStyle w:val="PL"/>
      </w:pPr>
      <w:r w:rsidRPr="00533C32">
        <w:t xml:space="preserve">      tags:</w:t>
      </w:r>
    </w:p>
    <w:p w14:paraId="22163DCB" w14:textId="77777777" w:rsidR="007C4061" w:rsidRDefault="007C4061" w:rsidP="007C4061">
      <w:pPr>
        <w:pStyle w:val="PL"/>
        <w:rPr>
          <w:lang w:eastAsia="zh-CN"/>
        </w:rPr>
      </w:pPr>
      <w:r w:rsidRPr="00533C32">
        <w:t xml:space="preserve">        - Query 5GVnGroupConfiguration (Document)</w:t>
      </w:r>
    </w:p>
    <w:p w14:paraId="4A4D5376" w14:textId="77777777" w:rsidR="006C7675" w:rsidRDefault="006C7675" w:rsidP="006C7675">
      <w:pPr>
        <w:pStyle w:val="PL"/>
      </w:pPr>
      <w:r>
        <w:t xml:space="preserve">      security:</w:t>
      </w:r>
    </w:p>
    <w:p w14:paraId="1387B0FC" w14:textId="77777777" w:rsidR="006C7675" w:rsidRDefault="006C7675" w:rsidP="006C7675">
      <w:pPr>
        <w:pStyle w:val="PL"/>
      </w:pPr>
      <w:r>
        <w:t xml:space="preserve">        - {}</w:t>
      </w:r>
    </w:p>
    <w:p w14:paraId="579D623A" w14:textId="77777777" w:rsidR="006C7675" w:rsidRDefault="006C7675" w:rsidP="006C7675">
      <w:pPr>
        <w:pStyle w:val="PL"/>
      </w:pPr>
      <w:r>
        <w:t xml:space="preserve">        - oAuth2ClientCredentials:</w:t>
      </w:r>
    </w:p>
    <w:p w14:paraId="4BCE2B21" w14:textId="77777777" w:rsidR="006C7675" w:rsidRDefault="006C7675" w:rsidP="006C7675">
      <w:pPr>
        <w:pStyle w:val="PL"/>
      </w:pPr>
      <w:r>
        <w:t xml:space="preserve">          - nudr-dr</w:t>
      </w:r>
    </w:p>
    <w:p w14:paraId="3F596595" w14:textId="77777777" w:rsidR="006C7675" w:rsidRDefault="006C7675" w:rsidP="006C7675">
      <w:pPr>
        <w:pStyle w:val="PL"/>
      </w:pPr>
      <w:r>
        <w:t xml:space="preserve">        - oAuth2ClientCredentials:</w:t>
      </w:r>
    </w:p>
    <w:p w14:paraId="639AE1BD" w14:textId="77777777" w:rsidR="006C7675" w:rsidRDefault="006C7675" w:rsidP="006C7675">
      <w:pPr>
        <w:pStyle w:val="PL"/>
      </w:pPr>
      <w:r>
        <w:t xml:space="preserve">          - nudr-dr</w:t>
      </w:r>
    </w:p>
    <w:p w14:paraId="47D2FCFB" w14:textId="77777777" w:rsidR="006C7675" w:rsidRPr="00533C32" w:rsidRDefault="006C7675" w:rsidP="006C7675">
      <w:pPr>
        <w:pStyle w:val="PL"/>
        <w:rPr>
          <w:lang w:eastAsia="zh-CN"/>
        </w:rPr>
      </w:pPr>
      <w:r>
        <w:t xml:space="preserve">          - nudr-dr:subscription-data</w:t>
      </w:r>
    </w:p>
    <w:p w14:paraId="0440038D" w14:textId="77777777" w:rsidR="007C4061" w:rsidRPr="00533C32" w:rsidRDefault="007C4061" w:rsidP="007C4061">
      <w:pPr>
        <w:pStyle w:val="PL"/>
      </w:pPr>
      <w:r w:rsidRPr="00533C32">
        <w:t xml:space="preserve">      parameters:</w:t>
      </w:r>
    </w:p>
    <w:p w14:paraId="26D4EDF3" w14:textId="77777777" w:rsidR="007C4061" w:rsidRPr="00533C32" w:rsidRDefault="007C4061" w:rsidP="007C4061">
      <w:pPr>
        <w:pStyle w:val="PL"/>
      </w:pPr>
      <w:r w:rsidRPr="00533C32">
        <w:t xml:space="preserve">        - name: externalGroupId</w:t>
      </w:r>
    </w:p>
    <w:p w14:paraId="51B93FD2" w14:textId="77777777" w:rsidR="007C4061" w:rsidRPr="00533C32" w:rsidRDefault="007C4061" w:rsidP="007C4061">
      <w:pPr>
        <w:pStyle w:val="PL"/>
      </w:pPr>
      <w:r w:rsidRPr="00533C32">
        <w:t xml:space="preserve">          in: path</w:t>
      </w:r>
    </w:p>
    <w:p w14:paraId="4AD22C23" w14:textId="77777777" w:rsidR="007C4061" w:rsidRPr="00533C32" w:rsidRDefault="007C4061" w:rsidP="007C4061">
      <w:pPr>
        <w:pStyle w:val="PL"/>
      </w:pPr>
      <w:r w:rsidRPr="00533C32">
        <w:t xml:space="preserve">          required: true</w:t>
      </w:r>
    </w:p>
    <w:p w14:paraId="7BF4142D" w14:textId="77777777" w:rsidR="007C4061" w:rsidRPr="00533C32" w:rsidRDefault="007C4061" w:rsidP="007C4061">
      <w:pPr>
        <w:pStyle w:val="PL"/>
      </w:pPr>
      <w:r w:rsidRPr="00533C32">
        <w:t xml:space="preserve">          schema:</w:t>
      </w:r>
    </w:p>
    <w:p w14:paraId="5DB6FDE7" w14:textId="77777777" w:rsidR="007C4061" w:rsidRPr="00533C32" w:rsidRDefault="007C4061" w:rsidP="007C4061">
      <w:pPr>
        <w:pStyle w:val="PL"/>
      </w:pPr>
      <w:r w:rsidRPr="00533C32">
        <w:t xml:space="preserve">            $ref: 'TS29503_Nudm_SDM.yaml#/components/schemas/ExtGroupId'</w:t>
      </w:r>
    </w:p>
    <w:p w14:paraId="503774FD" w14:textId="77777777" w:rsidR="007C4061" w:rsidRPr="00533C32" w:rsidRDefault="007C4061" w:rsidP="007C4061">
      <w:pPr>
        <w:pStyle w:val="PL"/>
      </w:pPr>
      <w:r w:rsidRPr="00533C32">
        <w:t xml:space="preserve">      responses:</w:t>
      </w:r>
    </w:p>
    <w:p w14:paraId="7A8FE13A" w14:textId="77777777" w:rsidR="007C4061" w:rsidRPr="00533C32" w:rsidRDefault="007C4061" w:rsidP="007C4061">
      <w:pPr>
        <w:pStyle w:val="PL"/>
      </w:pPr>
      <w:r w:rsidRPr="00533C32">
        <w:t xml:space="preserve">        '200':</w:t>
      </w:r>
    </w:p>
    <w:p w14:paraId="7CC06DAB" w14:textId="77777777" w:rsidR="007C4061" w:rsidRPr="00533C32" w:rsidRDefault="007C4061" w:rsidP="007C4061">
      <w:pPr>
        <w:pStyle w:val="PL"/>
      </w:pPr>
      <w:r w:rsidRPr="00533C32">
        <w:t xml:space="preserve">          description: OK</w:t>
      </w:r>
    </w:p>
    <w:p w14:paraId="7D3C4635" w14:textId="77777777" w:rsidR="007C4061" w:rsidRPr="00533C32" w:rsidRDefault="007C4061" w:rsidP="007C4061">
      <w:pPr>
        <w:pStyle w:val="PL"/>
      </w:pPr>
      <w:r w:rsidRPr="00533C32">
        <w:t xml:space="preserve">          content:</w:t>
      </w:r>
    </w:p>
    <w:p w14:paraId="0C5E60A9" w14:textId="77777777" w:rsidR="007C4061" w:rsidRPr="00533C32" w:rsidRDefault="007C4061" w:rsidP="007C4061">
      <w:pPr>
        <w:pStyle w:val="PL"/>
      </w:pPr>
      <w:r w:rsidRPr="00533C32">
        <w:t xml:space="preserve">            application/json:</w:t>
      </w:r>
    </w:p>
    <w:p w14:paraId="1BAEDB2F" w14:textId="77777777" w:rsidR="007C4061" w:rsidRPr="00533C32" w:rsidRDefault="007C4061" w:rsidP="007C4061">
      <w:pPr>
        <w:pStyle w:val="PL"/>
      </w:pPr>
      <w:r w:rsidRPr="00533C32">
        <w:t xml:space="preserve">              schema:</w:t>
      </w:r>
    </w:p>
    <w:p w14:paraId="1E1B5EDC" w14:textId="77777777" w:rsidR="007C4061" w:rsidRPr="00533C32" w:rsidRDefault="007C4061" w:rsidP="007C4061">
      <w:pPr>
        <w:pStyle w:val="PL"/>
      </w:pPr>
      <w:r w:rsidRPr="00533C32">
        <w:t xml:space="preserve">                $ref: 'TS29503_Nudm_PP.yaml#/components/schemas/5GVnGroupConfiguration'</w:t>
      </w:r>
    </w:p>
    <w:p w14:paraId="1B12EE06" w14:textId="77777777" w:rsidR="007C4061" w:rsidRDefault="007C4061" w:rsidP="007C4061">
      <w:pPr>
        <w:pStyle w:val="PL"/>
        <w:rPr>
          <w:lang w:eastAsia="zh-CN"/>
        </w:rPr>
      </w:pPr>
      <w:r w:rsidRPr="00533C32">
        <w:t xml:space="preserve">        default:</w:t>
      </w:r>
    </w:p>
    <w:p w14:paraId="40421653"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25F4631" w14:textId="77777777" w:rsidR="007C4061" w:rsidRDefault="007C4061" w:rsidP="007C4061">
      <w:pPr>
        <w:pStyle w:val="PL"/>
        <w:rPr>
          <w:lang w:eastAsia="zh-CN"/>
        </w:rPr>
      </w:pPr>
    </w:p>
    <w:p w14:paraId="5C14B00C"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20B2ABEE" w14:textId="77777777" w:rsidR="007C4061" w:rsidRPr="00533C32" w:rsidRDefault="007C4061" w:rsidP="007C4061">
      <w:pPr>
        <w:pStyle w:val="PL"/>
      </w:pPr>
      <w:r w:rsidRPr="00533C32">
        <w:t xml:space="preserve">    get:</w:t>
      </w:r>
    </w:p>
    <w:p w14:paraId="017A8EB3"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55C11635" w14:textId="77777777" w:rsidR="007C4061" w:rsidRPr="00533C32" w:rsidRDefault="007C4061" w:rsidP="007C4061">
      <w:pPr>
        <w:pStyle w:val="PL"/>
      </w:pPr>
      <w:r>
        <w:t xml:space="preserve">      operationId: QueryLcsPrivacy</w:t>
      </w:r>
      <w:r w:rsidRPr="00533C32">
        <w:t>Data</w:t>
      </w:r>
    </w:p>
    <w:p w14:paraId="6B7DDD66" w14:textId="77777777" w:rsidR="007C4061" w:rsidRPr="00533C32" w:rsidRDefault="007C4061" w:rsidP="007C4061">
      <w:pPr>
        <w:pStyle w:val="PL"/>
      </w:pPr>
      <w:r w:rsidRPr="00533C32">
        <w:t xml:space="preserve">      tags:</w:t>
      </w:r>
    </w:p>
    <w:p w14:paraId="56A377CE" w14:textId="77777777" w:rsidR="007C4061" w:rsidRDefault="007C4061" w:rsidP="007C4061">
      <w:pPr>
        <w:pStyle w:val="PL"/>
        <w:rPr>
          <w:lang w:eastAsia="zh-CN"/>
        </w:rPr>
      </w:pPr>
      <w:r>
        <w:t xml:space="preserve">        - LCS Privacy</w:t>
      </w:r>
      <w:r w:rsidRPr="00533C32">
        <w:t xml:space="preserve"> Subscription Data</w:t>
      </w:r>
    </w:p>
    <w:p w14:paraId="58380D73" w14:textId="77777777" w:rsidR="006C7675" w:rsidRDefault="006C7675" w:rsidP="006C7675">
      <w:pPr>
        <w:pStyle w:val="PL"/>
      </w:pPr>
      <w:r>
        <w:t xml:space="preserve">      security:</w:t>
      </w:r>
    </w:p>
    <w:p w14:paraId="7968D907" w14:textId="77777777" w:rsidR="006C7675" w:rsidRDefault="006C7675" w:rsidP="006C7675">
      <w:pPr>
        <w:pStyle w:val="PL"/>
      </w:pPr>
      <w:r>
        <w:t xml:space="preserve">        - {}</w:t>
      </w:r>
    </w:p>
    <w:p w14:paraId="465AE318" w14:textId="77777777" w:rsidR="006C7675" w:rsidRDefault="006C7675" w:rsidP="006C7675">
      <w:pPr>
        <w:pStyle w:val="PL"/>
      </w:pPr>
      <w:r>
        <w:t xml:space="preserve">        - oAuth2ClientCredentials:</w:t>
      </w:r>
    </w:p>
    <w:p w14:paraId="27C6EBCF" w14:textId="77777777" w:rsidR="006C7675" w:rsidRDefault="006C7675" w:rsidP="006C7675">
      <w:pPr>
        <w:pStyle w:val="PL"/>
      </w:pPr>
      <w:r>
        <w:t xml:space="preserve">          - nudr-dr</w:t>
      </w:r>
    </w:p>
    <w:p w14:paraId="155120BF" w14:textId="77777777" w:rsidR="006C7675" w:rsidRDefault="006C7675" w:rsidP="006C7675">
      <w:pPr>
        <w:pStyle w:val="PL"/>
      </w:pPr>
      <w:r>
        <w:t xml:space="preserve">        - oAuth2ClientCredentials:</w:t>
      </w:r>
    </w:p>
    <w:p w14:paraId="6461E9DF" w14:textId="77777777" w:rsidR="006C7675" w:rsidRDefault="006C7675" w:rsidP="006C7675">
      <w:pPr>
        <w:pStyle w:val="PL"/>
      </w:pPr>
      <w:r>
        <w:t xml:space="preserve">          - nudr-dr</w:t>
      </w:r>
    </w:p>
    <w:p w14:paraId="1B55E97B" w14:textId="77777777" w:rsidR="006C7675" w:rsidRPr="00533C32" w:rsidRDefault="006C7675" w:rsidP="006C7675">
      <w:pPr>
        <w:pStyle w:val="PL"/>
        <w:rPr>
          <w:lang w:eastAsia="zh-CN"/>
        </w:rPr>
      </w:pPr>
      <w:r>
        <w:t xml:space="preserve">          - nudr-dr:subscription-data</w:t>
      </w:r>
    </w:p>
    <w:p w14:paraId="49EAC283" w14:textId="77777777" w:rsidR="007C4061" w:rsidRPr="00533C32" w:rsidRDefault="007C4061" w:rsidP="007C4061">
      <w:pPr>
        <w:pStyle w:val="PL"/>
      </w:pPr>
      <w:r w:rsidRPr="00533C32">
        <w:t xml:space="preserve">      parameters:</w:t>
      </w:r>
    </w:p>
    <w:p w14:paraId="4E350996" w14:textId="77777777" w:rsidR="007C4061" w:rsidRPr="00533C32" w:rsidRDefault="007C4061" w:rsidP="007C4061">
      <w:pPr>
        <w:pStyle w:val="PL"/>
      </w:pPr>
      <w:r w:rsidRPr="00533C32">
        <w:t xml:space="preserve">        - name: ueId</w:t>
      </w:r>
    </w:p>
    <w:p w14:paraId="63BD8BD8" w14:textId="77777777" w:rsidR="007C4061" w:rsidRPr="00533C32" w:rsidRDefault="007C4061" w:rsidP="007C4061">
      <w:pPr>
        <w:pStyle w:val="PL"/>
      </w:pPr>
      <w:r w:rsidRPr="00533C32">
        <w:t xml:space="preserve">          in: path</w:t>
      </w:r>
    </w:p>
    <w:p w14:paraId="79AABAD4" w14:textId="77777777" w:rsidR="007C4061" w:rsidRPr="00533C32" w:rsidRDefault="007C4061" w:rsidP="007C4061">
      <w:pPr>
        <w:pStyle w:val="PL"/>
      </w:pPr>
      <w:r w:rsidRPr="00533C32">
        <w:t xml:space="preserve">          description: UE id</w:t>
      </w:r>
    </w:p>
    <w:p w14:paraId="25CE3D4B" w14:textId="77777777" w:rsidR="007C4061" w:rsidRPr="00533C32" w:rsidRDefault="007C4061" w:rsidP="007C4061">
      <w:pPr>
        <w:pStyle w:val="PL"/>
      </w:pPr>
      <w:r w:rsidRPr="00533C32">
        <w:t xml:space="preserve">          required: true</w:t>
      </w:r>
    </w:p>
    <w:p w14:paraId="74123DD6" w14:textId="77777777" w:rsidR="007C4061" w:rsidRPr="00533C32" w:rsidRDefault="007C4061" w:rsidP="007C4061">
      <w:pPr>
        <w:pStyle w:val="PL"/>
      </w:pPr>
      <w:r w:rsidRPr="00533C32">
        <w:t xml:space="preserve">          schema:</w:t>
      </w:r>
    </w:p>
    <w:p w14:paraId="7ADB218A" w14:textId="77777777" w:rsidR="007C4061" w:rsidRPr="00533C32" w:rsidRDefault="007C4061" w:rsidP="007C4061">
      <w:pPr>
        <w:pStyle w:val="PL"/>
      </w:pPr>
      <w:r w:rsidRPr="00533C32">
        <w:t xml:space="preserve">            $ref: 'TS29571_CommonData.yaml#/components/schemas/VarUeId'</w:t>
      </w:r>
    </w:p>
    <w:p w14:paraId="43A2B36D" w14:textId="77777777" w:rsidR="007C4061" w:rsidRPr="00533C32" w:rsidRDefault="007C4061" w:rsidP="007C4061">
      <w:pPr>
        <w:pStyle w:val="PL"/>
        <w:rPr>
          <w:lang w:eastAsia="zh-CN"/>
        </w:rPr>
      </w:pPr>
      <w:r w:rsidRPr="00533C32">
        <w:rPr>
          <w:lang w:eastAsia="zh-CN"/>
        </w:rPr>
        <w:t xml:space="preserve">        - name: fields</w:t>
      </w:r>
    </w:p>
    <w:p w14:paraId="53CA4605" w14:textId="77777777" w:rsidR="007C4061" w:rsidRPr="00533C32" w:rsidRDefault="007C4061" w:rsidP="007C4061">
      <w:pPr>
        <w:pStyle w:val="PL"/>
        <w:rPr>
          <w:lang w:eastAsia="zh-CN"/>
        </w:rPr>
      </w:pPr>
      <w:r w:rsidRPr="00533C32">
        <w:rPr>
          <w:lang w:eastAsia="zh-CN"/>
        </w:rPr>
        <w:t xml:space="preserve">          in: query</w:t>
      </w:r>
    </w:p>
    <w:p w14:paraId="11ED1D76" w14:textId="77777777" w:rsidR="007C4061" w:rsidRPr="00533C32" w:rsidRDefault="007C4061" w:rsidP="007C4061">
      <w:pPr>
        <w:pStyle w:val="PL"/>
        <w:rPr>
          <w:lang w:eastAsia="zh-CN"/>
        </w:rPr>
      </w:pPr>
      <w:r w:rsidRPr="00533C32">
        <w:rPr>
          <w:lang w:eastAsia="zh-CN"/>
        </w:rPr>
        <w:t xml:space="preserve">          description: attributes to be retrieved</w:t>
      </w:r>
    </w:p>
    <w:p w14:paraId="50900412" w14:textId="77777777" w:rsidR="007C4061" w:rsidRPr="00533C32" w:rsidRDefault="007C4061" w:rsidP="007C4061">
      <w:pPr>
        <w:pStyle w:val="PL"/>
        <w:rPr>
          <w:lang w:eastAsia="zh-CN"/>
        </w:rPr>
      </w:pPr>
      <w:r w:rsidRPr="00533C32">
        <w:rPr>
          <w:lang w:eastAsia="zh-CN"/>
        </w:rPr>
        <w:t xml:space="preserve">          required: false</w:t>
      </w:r>
    </w:p>
    <w:p w14:paraId="3FF8F5F7" w14:textId="77777777" w:rsidR="007C4061" w:rsidRPr="00533C32" w:rsidRDefault="007C4061" w:rsidP="007C4061">
      <w:pPr>
        <w:pStyle w:val="PL"/>
        <w:rPr>
          <w:lang w:eastAsia="zh-CN"/>
        </w:rPr>
      </w:pPr>
      <w:r w:rsidRPr="00533C32">
        <w:rPr>
          <w:lang w:eastAsia="zh-CN"/>
        </w:rPr>
        <w:t xml:space="preserve">          schema:</w:t>
      </w:r>
    </w:p>
    <w:p w14:paraId="4D00CCE3" w14:textId="77777777" w:rsidR="007C4061" w:rsidRPr="00533C32" w:rsidRDefault="007C4061" w:rsidP="007C4061">
      <w:pPr>
        <w:pStyle w:val="PL"/>
        <w:rPr>
          <w:lang w:eastAsia="zh-CN"/>
        </w:rPr>
      </w:pPr>
      <w:r w:rsidRPr="00533C32">
        <w:rPr>
          <w:lang w:eastAsia="zh-CN"/>
        </w:rPr>
        <w:t xml:space="preserve">            type: array</w:t>
      </w:r>
    </w:p>
    <w:p w14:paraId="32C0F73C" w14:textId="77777777" w:rsidR="007C4061" w:rsidRPr="00533C32" w:rsidRDefault="007C4061" w:rsidP="007C4061">
      <w:pPr>
        <w:pStyle w:val="PL"/>
        <w:rPr>
          <w:lang w:eastAsia="zh-CN"/>
        </w:rPr>
      </w:pPr>
      <w:r w:rsidRPr="00533C32">
        <w:rPr>
          <w:lang w:eastAsia="zh-CN"/>
        </w:rPr>
        <w:lastRenderedPageBreak/>
        <w:t xml:space="preserve">            items:</w:t>
      </w:r>
    </w:p>
    <w:p w14:paraId="2FD97950" w14:textId="77777777" w:rsidR="007C4061" w:rsidRPr="00533C32" w:rsidRDefault="007C4061" w:rsidP="007C4061">
      <w:pPr>
        <w:pStyle w:val="PL"/>
        <w:rPr>
          <w:lang w:eastAsia="zh-CN"/>
        </w:rPr>
      </w:pPr>
      <w:r w:rsidRPr="00533C32">
        <w:rPr>
          <w:lang w:eastAsia="zh-CN"/>
        </w:rPr>
        <w:t xml:space="preserve">              type: string</w:t>
      </w:r>
    </w:p>
    <w:p w14:paraId="450FB499" w14:textId="77777777" w:rsidR="007C4061" w:rsidRPr="00533C32" w:rsidRDefault="007C4061" w:rsidP="007C4061">
      <w:pPr>
        <w:pStyle w:val="PL"/>
        <w:rPr>
          <w:lang w:eastAsia="zh-CN"/>
        </w:rPr>
      </w:pPr>
      <w:r w:rsidRPr="00533C32">
        <w:rPr>
          <w:lang w:eastAsia="zh-CN"/>
        </w:rPr>
        <w:t xml:space="preserve">            minItems: 1</w:t>
      </w:r>
    </w:p>
    <w:p w14:paraId="069036D0" w14:textId="77777777" w:rsidR="007C4061" w:rsidRPr="00533C32" w:rsidRDefault="007C4061" w:rsidP="007C4061">
      <w:pPr>
        <w:pStyle w:val="PL"/>
      </w:pPr>
      <w:r w:rsidRPr="00533C32">
        <w:t xml:space="preserve">          style: form</w:t>
      </w:r>
    </w:p>
    <w:p w14:paraId="65938C3F" w14:textId="77777777" w:rsidR="007C4061" w:rsidRPr="00533C32" w:rsidRDefault="007C4061" w:rsidP="007C4061">
      <w:pPr>
        <w:pStyle w:val="PL"/>
        <w:rPr>
          <w:lang w:eastAsia="zh-CN"/>
        </w:rPr>
      </w:pPr>
      <w:r w:rsidRPr="00533C32">
        <w:t xml:space="preserve">          explode: false</w:t>
      </w:r>
    </w:p>
    <w:p w14:paraId="6878400D" w14:textId="77777777" w:rsidR="007C4061" w:rsidRPr="00533C32" w:rsidRDefault="007C4061" w:rsidP="007C4061">
      <w:pPr>
        <w:pStyle w:val="PL"/>
      </w:pPr>
      <w:r w:rsidRPr="00533C32">
        <w:t xml:space="preserve">        - name: supported-features</w:t>
      </w:r>
    </w:p>
    <w:p w14:paraId="683E1387" w14:textId="77777777" w:rsidR="007C4061" w:rsidRPr="00533C32" w:rsidRDefault="007C4061" w:rsidP="007C4061">
      <w:pPr>
        <w:pStyle w:val="PL"/>
      </w:pPr>
      <w:r w:rsidRPr="00533C32">
        <w:t xml:space="preserve">          in: query</w:t>
      </w:r>
    </w:p>
    <w:p w14:paraId="308015F5" w14:textId="77777777" w:rsidR="007C4061" w:rsidRPr="00533C32" w:rsidRDefault="007C4061" w:rsidP="007C4061">
      <w:pPr>
        <w:pStyle w:val="PL"/>
      </w:pPr>
      <w:r w:rsidRPr="00533C32">
        <w:t xml:space="preserve">          description: Supported Features</w:t>
      </w:r>
    </w:p>
    <w:p w14:paraId="3CD731C5" w14:textId="77777777" w:rsidR="007C4061" w:rsidRPr="00533C32" w:rsidRDefault="007C4061" w:rsidP="007C4061">
      <w:pPr>
        <w:pStyle w:val="PL"/>
      </w:pPr>
      <w:r w:rsidRPr="00533C32">
        <w:t xml:space="preserve">          schema:</w:t>
      </w:r>
    </w:p>
    <w:p w14:paraId="269D1D46" w14:textId="77777777" w:rsidR="007C4061" w:rsidRPr="00533C32" w:rsidRDefault="007C4061" w:rsidP="007C4061">
      <w:pPr>
        <w:pStyle w:val="PL"/>
        <w:rPr>
          <w:lang w:eastAsia="zh-CN"/>
        </w:rPr>
      </w:pPr>
      <w:r w:rsidRPr="00533C32">
        <w:t xml:space="preserve">             $ref: 'TS29571_CommonData.yaml#/components/schemas/SupportedFeatures'</w:t>
      </w:r>
    </w:p>
    <w:p w14:paraId="7478BD93" w14:textId="77777777" w:rsidR="007C4061" w:rsidRPr="00533C32" w:rsidRDefault="007C4061" w:rsidP="007C4061">
      <w:pPr>
        <w:pStyle w:val="PL"/>
      </w:pPr>
      <w:r w:rsidRPr="00533C32">
        <w:t xml:space="preserve">        - name: If-None-Match</w:t>
      </w:r>
    </w:p>
    <w:p w14:paraId="570DA49D" w14:textId="77777777" w:rsidR="007C4061" w:rsidRPr="00533C32" w:rsidRDefault="007C4061" w:rsidP="007C4061">
      <w:pPr>
        <w:pStyle w:val="PL"/>
      </w:pPr>
      <w:r w:rsidRPr="00533C32">
        <w:t xml:space="preserve">          in: header</w:t>
      </w:r>
    </w:p>
    <w:p w14:paraId="417110BF" w14:textId="77777777" w:rsidR="007C4061" w:rsidRPr="00533C32" w:rsidRDefault="007C4061" w:rsidP="007C4061">
      <w:pPr>
        <w:pStyle w:val="PL"/>
      </w:pPr>
      <w:r w:rsidRPr="00533C32">
        <w:t xml:space="preserve">          description: Validator for conditional requests, as described in RFC 7232, 3.2</w:t>
      </w:r>
    </w:p>
    <w:p w14:paraId="299C56F0" w14:textId="77777777" w:rsidR="007C4061" w:rsidRPr="00533C32" w:rsidRDefault="007C4061" w:rsidP="007C4061">
      <w:pPr>
        <w:pStyle w:val="PL"/>
      </w:pPr>
      <w:r w:rsidRPr="00533C32">
        <w:t xml:space="preserve">          schema:</w:t>
      </w:r>
    </w:p>
    <w:p w14:paraId="6DC01013" w14:textId="77777777" w:rsidR="007C4061" w:rsidRPr="00533C32" w:rsidRDefault="007C4061" w:rsidP="007C4061">
      <w:pPr>
        <w:pStyle w:val="PL"/>
      </w:pPr>
      <w:r w:rsidRPr="00533C32">
        <w:t xml:space="preserve">            type: string</w:t>
      </w:r>
    </w:p>
    <w:p w14:paraId="7C358F67" w14:textId="77777777" w:rsidR="007C4061" w:rsidRPr="00533C32" w:rsidRDefault="007C4061" w:rsidP="007C4061">
      <w:pPr>
        <w:pStyle w:val="PL"/>
      </w:pPr>
      <w:r w:rsidRPr="00533C32">
        <w:t xml:space="preserve">        - name: If-Modified-Since</w:t>
      </w:r>
    </w:p>
    <w:p w14:paraId="2DCB4ED7" w14:textId="77777777" w:rsidR="007C4061" w:rsidRPr="00533C32" w:rsidRDefault="007C4061" w:rsidP="007C4061">
      <w:pPr>
        <w:pStyle w:val="PL"/>
      </w:pPr>
      <w:r w:rsidRPr="00533C32">
        <w:t xml:space="preserve">          in: header</w:t>
      </w:r>
    </w:p>
    <w:p w14:paraId="6B9C61A6" w14:textId="77777777" w:rsidR="007C4061" w:rsidRPr="00533C32" w:rsidRDefault="007C4061" w:rsidP="007C4061">
      <w:pPr>
        <w:pStyle w:val="PL"/>
      </w:pPr>
      <w:r w:rsidRPr="00533C32">
        <w:t xml:space="preserve">          description: Validator for conditional requests, as described in RFC 7232, 3.3</w:t>
      </w:r>
    </w:p>
    <w:p w14:paraId="695B0B72" w14:textId="77777777" w:rsidR="007C4061" w:rsidRPr="00533C32" w:rsidRDefault="007C4061" w:rsidP="007C4061">
      <w:pPr>
        <w:pStyle w:val="PL"/>
      </w:pPr>
      <w:r w:rsidRPr="00533C32">
        <w:t xml:space="preserve">          schema:</w:t>
      </w:r>
    </w:p>
    <w:p w14:paraId="64D31537" w14:textId="77777777" w:rsidR="007C4061" w:rsidRPr="00533C32" w:rsidRDefault="007C4061" w:rsidP="007C4061">
      <w:pPr>
        <w:pStyle w:val="PL"/>
        <w:rPr>
          <w:lang w:eastAsia="zh-CN"/>
        </w:rPr>
      </w:pPr>
      <w:r w:rsidRPr="00533C32">
        <w:t xml:space="preserve">            type: string</w:t>
      </w:r>
    </w:p>
    <w:p w14:paraId="10E1C20A" w14:textId="77777777" w:rsidR="007C4061" w:rsidRPr="00533C32" w:rsidRDefault="007C4061" w:rsidP="007C4061">
      <w:pPr>
        <w:pStyle w:val="PL"/>
      </w:pPr>
      <w:r w:rsidRPr="00533C32">
        <w:t xml:space="preserve">      responses:</w:t>
      </w:r>
    </w:p>
    <w:p w14:paraId="3FDDB20E" w14:textId="77777777" w:rsidR="007C4061" w:rsidRPr="00533C32" w:rsidRDefault="007C4061" w:rsidP="007C4061">
      <w:pPr>
        <w:pStyle w:val="PL"/>
      </w:pPr>
      <w:r w:rsidRPr="00533C32">
        <w:t xml:space="preserve">        '200':</w:t>
      </w:r>
    </w:p>
    <w:p w14:paraId="3704944F" w14:textId="77777777" w:rsidR="007C4061" w:rsidRPr="00533C32" w:rsidRDefault="007C4061" w:rsidP="007C4061">
      <w:pPr>
        <w:pStyle w:val="PL"/>
      </w:pPr>
      <w:r w:rsidRPr="00533C32">
        <w:t xml:space="preserve">          description: Expected response to a valid request</w:t>
      </w:r>
    </w:p>
    <w:p w14:paraId="45BA70A4" w14:textId="77777777" w:rsidR="007C4061" w:rsidRPr="00533C32" w:rsidRDefault="007C4061" w:rsidP="007C4061">
      <w:pPr>
        <w:pStyle w:val="PL"/>
      </w:pPr>
      <w:r w:rsidRPr="00533C32">
        <w:t xml:space="preserve">          content:</w:t>
      </w:r>
    </w:p>
    <w:p w14:paraId="1C802A88" w14:textId="77777777" w:rsidR="007C4061" w:rsidRPr="00533C32" w:rsidRDefault="007C4061" w:rsidP="007C4061">
      <w:pPr>
        <w:pStyle w:val="PL"/>
      </w:pPr>
      <w:r w:rsidRPr="00533C32">
        <w:t xml:space="preserve">            application/json:</w:t>
      </w:r>
    </w:p>
    <w:p w14:paraId="7BEC6CE8" w14:textId="77777777" w:rsidR="007C4061" w:rsidRPr="00533C32" w:rsidRDefault="007C4061" w:rsidP="007C4061">
      <w:pPr>
        <w:pStyle w:val="PL"/>
        <w:rPr>
          <w:lang w:eastAsia="zh-CN"/>
        </w:rPr>
      </w:pPr>
      <w:r w:rsidRPr="00533C32">
        <w:t xml:space="preserve">              schema:</w:t>
      </w:r>
    </w:p>
    <w:p w14:paraId="381B07C1" w14:textId="77777777" w:rsidR="007C4061" w:rsidRPr="00533C32" w:rsidRDefault="007C4061" w:rsidP="007C4061">
      <w:pPr>
        <w:pStyle w:val="PL"/>
        <w:rPr>
          <w:lang w:eastAsia="zh-CN"/>
        </w:rPr>
      </w:pPr>
      <w:r w:rsidRPr="00533C32">
        <w:t xml:space="preserve">                $ref: '#/components/schemas/</w:t>
      </w:r>
      <w:r>
        <w:t>LcsPrivacyData</w:t>
      </w:r>
      <w:r w:rsidRPr="00533C32">
        <w:t>'</w:t>
      </w:r>
    </w:p>
    <w:p w14:paraId="00053A2E" w14:textId="77777777" w:rsidR="007C4061" w:rsidRPr="00533C32" w:rsidRDefault="007C4061" w:rsidP="007C4061">
      <w:pPr>
        <w:pStyle w:val="PL"/>
      </w:pPr>
      <w:r w:rsidRPr="00533C32">
        <w:t xml:space="preserve">          headers:</w:t>
      </w:r>
    </w:p>
    <w:p w14:paraId="639599A0" w14:textId="77777777" w:rsidR="007C4061" w:rsidRPr="00533C32" w:rsidRDefault="007C4061" w:rsidP="007C4061">
      <w:pPr>
        <w:pStyle w:val="PL"/>
      </w:pPr>
      <w:r w:rsidRPr="00533C32">
        <w:t xml:space="preserve">            Cache-Control:</w:t>
      </w:r>
    </w:p>
    <w:p w14:paraId="7D3381B0" w14:textId="77777777" w:rsidR="007C4061" w:rsidRPr="00533C32" w:rsidRDefault="007C4061" w:rsidP="007C4061">
      <w:pPr>
        <w:pStyle w:val="PL"/>
      </w:pPr>
      <w:r w:rsidRPr="00533C32">
        <w:t xml:space="preserve">              description: Cache-Control containing max-age, as described in RFC 7234, 5.2</w:t>
      </w:r>
    </w:p>
    <w:p w14:paraId="3C034096" w14:textId="77777777" w:rsidR="007C4061" w:rsidRPr="00533C32" w:rsidRDefault="007C4061" w:rsidP="007C4061">
      <w:pPr>
        <w:pStyle w:val="PL"/>
      </w:pPr>
      <w:r w:rsidRPr="00533C32">
        <w:t xml:space="preserve">              schema:</w:t>
      </w:r>
    </w:p>
    <w:p w14:paraId="63D199E0" w14:textId="77777777" w:rsidR="007C4061" w:rsidRPr="00533C32" w:rsidRDefault="007C4061" w:rsidP="007C4061">
      <w:pPr>
        <w:pStyle w:val="PL"/>
      </w:pPr>
      <w:r w:rsidRPr="00533C32">
        <w:t xml:space="preserve">                type: string</w:t>
      </w:r>
    </w:p>
    <w:p w14:paraId="7B0908FA" w14:textId="77777777" w:rsidR="007C4061" w:rsidRPr="00533C32" w:rsidRDefault="007C4061" w:rsidP="007C4061">
      <w:pPr>
        <w:pStyle w:val="PL"/>
      </w:pPr>
      <w:r w:rsidRPr="00533C32">
        <w:t xml:space="preserve">            ETag:</w:t>
      </w:r>
    </w:p>
    <w:p w14:paraId="24AA6086" w14:textId="77777777" w:rsidR="007C4061" w:rsidRPr="00533C32" w:rsidRDefault="007C4061" w:rsidP="007C4061">
      <w:pPr>
        <w:pStyle w:val="PL"/>
      </w:pPr>
      <w:r w:rsidRPr="00533C32">
        <w:t xml:space="preserve">              description: Entity Tag, containing a strong validator, as described in RFC 7232, 2.3</w:t>
      </w:r>
    </w:p>
    <w:p w14:paraId="3745B857" w14:textId="77777777" w:rsidR="007C4061" w:rsidRPr="00533C32" w:rsidRDefault="007C4061" w:rsidP="007C4061">
      <w:pPr>
        <w:pStyle w:val="PL"/>
      </w:pPr>
      <w:r w:rsidRPr="00533C32">
        <w:t xml:space="preserve">              schema:</w:t>
      </w:r>
    </w:p>
    <w:p w14:paraId="08BDBC46" w14:textId="77777777" w:rsidR="007C4061" w:rsidRPr="00533C32" w:rsidRDefault="007C4061" w:rsidP="007C4061">
      <w:pPr>
        <w:pStyle w:val="PL"/>
      </w:pPr>
      <w:r w:rsidRPr="00533C32">
        <w:t xml:space="preserve">                type: string</w:t>
      </w:r>
    </w:p>
    <w:p w14:paraId="71EC74A9" w14:textId="77777777" w:rsidR="007C4061" w:rsidRPr="00533C32" w:rsidRDefault="007C4061" w:rsidP="007C4061">
      <w:pPr>
        <w:pStyle w:val="PL"/>
      </w:pPr>
      <w:r w:rsidRPr="00533C32">
        <w:t xml:space="preserve">            Last-Modified:</w:t>
      </w:r>
    </w:p>
    <w:p w14:paraId="1744702F" w14:textId="77777777" w:rsidR="007C4061" w:rsidRPr="00533C32" w:rsidRDefault="007C4061" w:rsidP="007C4061">
      <w:pPr>
        <w:pStyle w:val="PL"/>
      </w:pPr>
      <w:r w:rsidRPr="00533C32">
        <w:t xml:space="preserve">              description: Timestamp for last modification of the resource, as described in RFC 7232, 2.2</w:t>
      </w:r>
    </w:p>
    <w:p w14:paraId="3790670F" w14:textId="77777777" w:rsidR="007C4061" w:rsidRPr="00533C32" w:rsidRDefault="007C4061" w:rsidP="007C4061">
      <w:pPr>
        <w:pStyle w:val="PL"/>
      </w:pPr>
      <w:r w:rsidRPr="00533C32">
        <w:t xml:space="preserve">              schema:</w:t>
      </w:r>
    </w:p>
    <w:p w14:paraId="39CE75D4" w14:textId="77777777" w:rsidR="007C4061" w:rsidRPr="00533C32" w:rsidRDefault="007C4061" w:rsidP="007C4061">
      <w:pPr>
        <w:pStyle w:val="PL"/>
        <w:rPr>
          <w:lang w:eastAsia="zh-CN"/>
        </w:rPr>
      </w:pPr>
      <w:r w:rsidRPr="00533C32">
        <w:t xml:space="preserve">                type: string</w:t>
      </w:r>
    </w:p>
    <w:p w14:paraId="408B1584" w14:textId="77777777" w:rsidR="007C4061" w:rsidRDefault="007C4061" w:rsidP="007C4061">
      <w:pPr>
        <w:pStyle w:val="PL"/>
        <w:rPr>
          <w:lang w:eastAsia="zh-CN"/>
        </w:rPr>
      </w:pPr>
      <w:r w:rsidRPr="00533C32">
        <w:t xml:space="preserve">        default:</w:t>
      </w:r>
    </w:p>
    <w:p w14:paraId="32C53814"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530529E9" w14:textId="77777777" w:rsidR="007C4061" w:rsidRDefault="007C4061" w:rsidP="007C4061">
      <w:pPr>
        <w:pStyle w:val="PL"/>
        <w:rPr>
          <w:lang w:eastAsia="zh-CN"/>
        </w:rPr>
      </w:pPr>
    </w:p>
    <w:p w14:paraId="0825B6E6"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29E65492" w14:textId="77777777" w:rsidR="007C4061" w:rsidRPr="00533C32" w:rsidRDefault="007C4061" w:rsidP="007C4061">
      <w:pPr>
        <w:pStyle w:val="PL"/>
      </w:pPr>
      <w:r w:rsidRPr="00533C32">
        <w:t xml:space="preserve">    get:</w:t>
      </w:r>
    </w:p>
    <w:p w14:paraId="044735AA"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3AE27F51" w14:textId="77777777" w:rsidR="007C4061" w:rsidRPr="00533C32" w:rsidRDefault="007C4061" w:rsidP="007C4061">
      <w:pPr>
        <w:pStyle w:val="PL"/>
        <w:rPr>
          <w:lang w:eastAsia="zh-CN"/>
        </w:rPr>
      </w:pPr>
      <w:r>
        <w:t xml:space="preserve">      operationId: QueryLcsMo</w:t>
      </w:r>
      <w:r w:rsidRPr="00533C32">
        <w:t>Data</w:t>
      </w:r>
    </w:p>
    <w:p w14:paraId="1E3B27FC" w14:textId="77777777" w:rsidR="007C4061" w:rsidRPr="00533C32" w:rsidRDefault="007C4061" w:rsidP="007C4061">
      <w:pPr>
        <w:pStyle w:val="PL"/>
      </w:pPr>
      <w:r w:rsidRPr="00533C32">
        <w:t xml:space="preserve">      tags:</w:t>
      </w:r>
    </w:p>
    <w:p w14:paraId="5E79B50E" w14:textId="77777777" w:rsidR="007C4061" w:rsidRDefault="007C4061" w:rsidP="007C4061">
      <w:pPr>
        <w:pStyle w:val="PL"/>
        <w:rPr>
          <w:lang w:eastAsia="zh-CN"/>
        </w:rPr>
      </w:pPr>
      <w:r>
        <w:t xml:space="preserve">        - LCS Mobile Originated</w:t>
      </w:r>
      <w:r w:rsidRPr="00533C32">
        <w:t xml:space="preserve"> Subscription Data</w:t>
      </w:r>
    </w:p>
    <w:p w14:paraId="7E23B100" w14:textId="77777777" w:rsidR="006C7675" w:rsidRDefault="006C7675" w:rsidP="006C7675">
      <w:pPr>
        <w:pStyle w:val="PL"/>
      </w:pPr>
      <w:r>
        <w:t xml:space="preserve">      security:</w:t>
      </w:r>
    </w:p>
    <w:p w14:paraId="3A4A41D0" w14:textId="77777777" w:rsidR="006C7675" w:rsidRDefault="006C7675" w:rsidP="006C7675">
      <w:pPr>
        <w:pStyle w:val="PL"/>
      </w:pPr>
      <w:r>
        <w:t xml:space="preserve">        - {}</w:t>
      </w:r>
    </w:p>
    <w:p w14:paraId="4DCBA94B" w14:textId="77777777" w:rsidR="006C7675" w:rsidRDefault="006C7675" w:rsidP="006C7675">
      <w:pPr>
        <w:pStyle w:val="PL"/>
      </w:pPr>
      <w:r>
        <w:t xml:space="preserve">        - oAuth2ClientCredentials:</w:t>
      </w:r>
    </w:p>
    <w:p w14:paraId="192A8F32" w14:textId="77777777" w:rsidR="006C7675" w:rsidRDefault="006C7675" w:rsidP="006C7675">
      <w:pPr>
        <w:pStyle w:val="PL"/>
      </w:pPr>
      <w:r>
        <w:t xml:space="preserve">          - nudr-dr</w:t>
      </w:r>
    </w:p>
    <w:p w14:paraId="10C428B0" w14:textId="77777777" w:rsidR="006C7675" w:rsidRDefault="006C7675" w:rsidP="006C7675">
      <w:pPr>
        <w:pStyle w:val="PL"/>
      </w:pPr>
      <w:r>
        <w:t xml:space="preserve">        - oAuth2ClientCredentials:</w:t>
      </w:r>
    </w:p>
    <w:p w14:paraId="5059B244" w14:textId="77777777" w:rsidR="006C7675" w:rsidRDefault="006C7675" w:rsidP="006C7675">
      <w:pPr>
        <w:pStyle w:val="PL"/>
      </w:pPr>
      <w:r>
        <w:t xml:space="preserve">          - nudr-dr</w:t>
      </w:r>
    </w:p>
    <w:p w14:paraId="1C18BBBD" w14:textId="77777777" w:rsidR="006C7675" w:rsidRPr="00533C32" w:rsidRDefault="006C7675" w:rsidP="006C7675">
      <w:pPr>
        <w:pStyle w:val="PL"/>
        <w:rPr>
          <w:lang w:eastAsia="zh-CN"/>
        </w:rPr>
      </w:pPr>
      <w:r>
        <w:t xml:space="preserve">          - nudr-dr:subscription-data</w:t>
      </w:r>
    </w:p>
    <w:p w14:paraId="7BE6FDC0" w14:textId="77777777" w:rsidR="007C4061" w:rsidRPr="00533C32" w:rsidRDefault="007C4061" w:rsidP="007C4061">
      <w:pPr>
        <w:pStyle w:val="PL"/>
      </w:pPr>
      <w:r w:rsidRPr="00533C32">
        <w:t xml:space="preserve">      parameters:</w:t>
      </w:r>
    </w:p>
    <w:p w14:paraId="67A1A283" w14:textId="77777777" w:rsidR="007C4061" w:rsidRPr="00533C32" w:rsidRDefault="007C4061" w:rsidP="007C4061">
      <w:pPr>
        <w:pStyle w:val="PL"/>
      </w:pPr>
      <w:r w:rsidRPr="00533C32">
        <w:t xml:space="preserve">        - name: ueId</w:t>
      </w:r>
    </w:p>
    <w:p w14:paraId="3EE46DDB" w14:textId="77777777" w:rsidR="007C4061" w:rsidRPr="00533C32" w:rsidRDefault="007C4061" w:rsidP="007C4061">
      <w:pPr>
        <w:pStyle w:val="PL"/>
      </w:pPr>
      <w:r w:rsidRPr="00533C32">
        <w:t xml:space="preserve">          in: path</w:t>
      </w:r>
    </w:p>
    <w:p w14:paraId="5C574479" w14:textId="77777777" w:rsidR="007C4061" w:rsidRPr="00533C32" w:rsidRDefault="007C4061" w:rsidP="007C4061">
      <w:pPr>
        <w:pStyle w:val="PL"/>
      </w:pPr>
      <w:r w:rsidRPr="00533C32">
        <w:t xml:space="preserve">          description: UE id</w:t>
      </w:r>
    </w:p>
    <w:p w14:paraId="1AEAAE9A" w14:textId="77777777" w:rsidR="007C4061" w:rsidRPr="00533C32" w:rsidRDefault="007C4061" w:rsidP="007C4061">
      <w:pPr>
        <w:pStyle w:val="PL"/>
      </w:pPr>
      <w:r w:rsidRPr="00533C32">
        <w:t xml:space="preserve">          required: true</w:t>
      </w:r>
    </w:p>
    <w:p w14:paraId="3838F8DA" w14:textId="77777777" w:rsidR="007C4061" w:rsidRPr="00533C32" w:rsidRDefault="007C4061" w:rsidP="007C4061">
      <w:pPr>
        <w:pStyle w:val="PL"/>
      </w:pPr>
      <w:r w:rsidRPr="00533C32">
        <w:t xml:space="preserve">          schema:</w:t>
      </w:r>
    </w:p>
    <w:p w14:paraId="7CAF91CB" w14:textId="77777777" w:rsidR="007C4061" w:rsidRPr="00533C32" w:rsidRDefault="007C4061" w:rsidP="007C4061">
      <w:pPr>
        <w:pStyle w:val="PL"/>
      </w:pPr>
      <w:r w:rsidRPr="00533C32">
        <w:t xml:space="preserve">            $ref: 'TS29571_CommonData.yaml#/components/schemas/VarUeId'</w:t>
      </w:r>
    </w:p>
    <w:p w14:paraId="76790756" w14:textId="77777777" w:rsidR="007C4061" w:rsidRPr="00533C32" w:rsidRDefault="007C4061" w:rsidP="007C4061">
      <w:pPr>
        <w:pStyle w:val="PL"/>
        <w:rPr>
          <w:lang w:eastAsia="zh-CN"/>
        </w:rPr>
      </w:pPr>
      <w:r w:rsidRPr="00533C32">
        <w:rPr>
          <w:lang w:eastAsia="zh-CN"/>
        </w:rPr>
        <w:t xml:space="preserve">        - name: fields</w:t>
      </w:r>
    </w:p>
    <w:p w14:paraId="1C1B7258" w14:textId="77777777" w:rsidR="007C4061" w:rsidRPr="00533C32" w:rsidRDefault="007C4061" w:rsidP="007C4061">
      <w:pPr>
        <w:pStyle w:val="PL"/>
        <w:rPr>
          <w:lang w:eastAsia="zh-CN"/>
        </w:rPr>
      </w:pPr>
      <w:r w:rsidRPr="00533C32">
        <w:rPr>
          <w:lang w:eastAsia="zh-CN"/>
        </w:rPr>
        <w:t xml:space="preserve">          in: query</w:t>
      </w:r>
    </w:p>
    <w:p w14:paraId="63FE566F" w14:textId="77777777" w:rsidR="007C4061" w:rsidRPr="00533C32" w:rsidRDefault="007C4061" w:rsidP="007C4061">
      <w:pPr>
        <w:pStyle w:val="PL"/>
        <w:rPr>
          <w:lang w:eastAsia="zh-CN"/>
        </w:rPr>
      </w:pPr>
      <w:r w:rsidRPr="00533C32">
        <w:rPr>
          <w:lang w:eastAsia="zh-CN"/>
        </w:rPr>
        <w:t xml:space="preserve">          description: attributes to be retrieved</w:t>
      </w:r>
    </w:p>
    <w:p w14:paraId="2F46D091" w14:textId="77777777" w:rsidR="007C4061" w:rsidRPr="00533C32" w:rsidRDefault="007C4061" w:rsidP="007C4061">
      <w:pPr>
        <w:pStyle w:val="PL"/>
        <w:rPr>
          <w:lang w:eastAsia="zh-CN"/>
        </w:rPr>
      </w:pPr>
      <w:r w:rsidRPr="00533C32">
        <w:rPr>
          <w:lang w:eastAsia="zh-CN"/>
        </w:rPr>
        <w:t xml:space="preserve">          required: false</w:t>
      </w:r>
    </w:p>
    <w:p w14:paraId="4ABC2843" w14:textId="77777777" w:rsidR="007C4061" w:rsidRPr="00533C32" w:rsidRDefault="007C4061" w:rsidP="007C4061">
      <w:pPr>
        <w:pStyle w:val="PL"/>
        <w:rPr>
          <w:lang w:eastAsia="zh-CN"/>
        </w:rPr>
      </w:pPr>
      <w:r w:rsidRPr="00533C32">
        <w:rPr>
          <w:lang w:eastAsia="zh-CN"/>
        </w:rPr>
        <w:t xml:space="preserve">          schema:</w:t>
      </w:r>
    </w:p>
    <w:p w14:paraId="2F616729" w14:textId="77777777" w:rsidR="007C4061" w:rsidRPr="00533C32" w:rsidRDefault="007C4061" w:rsidP="007C4061">
      <w:pPr>
        <w:pStyle w:val="PL"/>
        <w:rPr>
          <w:lang w:eastAsia="zh-CN"/>
        </w:rPr>
      </w:pPr>
      <w:r w:rsidRPr="00533C32">
        <w:rPr>
          <w:lang w:eastAsia="zh-CN"/>
        </w:rPr>
        <w:t xml:space="preserve">            type: array</w:t>
      </w:r>
    </w:p>
    <w:p w14:paraId="46BF5B0C" w14:textId="77777777" w:rsidR="007C4061" w:rsidRPr="00533C32" w:rsidRDefault="007C4061" w:rsidP="007C4061">
      <w:pPr>
        <w:pStyle w:val="PL"/>
        <w:rPr>
          <w:lang w:eastAsia="zh-CN"/>
        </w:rPr>
      </w:pPr>
      <w:r w:rsidRPr="00533C32">
        <w:rPr>
          <w:lang w:eastAsia="zh-CN"/>
        </w:rPr>
        <w:t xml:space="preserve">            items:</w:t>
      </w:r>
    </w:p>
    <w:p w14:paraId="3614BC51" w14:textId="77777777" w:rsidR="007C4061" w:rsidRPr="00533C32" w:rsidRDefault="007C4061" w:rsidP="007C4061">
      <w:pPr>
        <w:pStyle w:val="PL"/>
        <w:rPr>
          <w:lang w:eastAsia="zh-CN"/>
        </w:rPr>
      </w:pPr>
      <w:r w:rsidRPr="00533C32">
        <w:rPr>
          <w:lang w:eastAsia="zh-CN"/>
        </w:rPr>
        <w:t xml:space="preserve">              type: string</w:t>
      </w:r>
    </w:p>
    <w:p w14:paraId="54894AEA" w14:textId="77777777" w:rsidR="007C4061" w:rsidRPr="00533C32" w:rsidRDefault="007C4061" w:rsidP="007C4061">
      <w:pPr>
        <w:pStyle w:val="PL"/>
        <w:rPr>
          <w:lang w:eastAsia="zh-CN"/>
        </w:rPr>
      </w:pPr>
      <w:r w:rsidRPr="00533C32">
        <w:rPr>
          <w:lang w:eastAsia="zh-CN"/>
        </w:rPr>
        <w:t xml:space="preserve">            minItems: 1</w:t>
      </w:r>
    </w:p>
    <w:p w14:paraId="320BC488" w14:textId="77777777" w:rsidR="007C4061" w:rsidRPr="00533C32" w:rsidRDefault="007C4061" w:rsidP="007C4061">
      <w:pPr>
        <w:pStyle w:val="PL"/>
      </w:pPr>
      <w:r w:rsidRPr="00533C32">
        <w:t xml:space="preserve">          style: form</w:t>
      </w:r>
    </w:p>
    <w:p w14:paraId="087F60DD" w14:textId="77777777" w:rsidR="007C4061" w:rsidRPr="00533C32" w:rsidRDefault="007C4061" w:rsidP="007C4061">
      <w:pPr>
        <w:pStyle w:val="PL"/>
        <w:rPr>
          <w:lang w:eastAsia="zh-CN"/>
        </w:rPr>
      </w:pPr>
      <w:r w:rsidRPr="00533C32">
        <w:t xml:space="preserve">          explode: false</w:t>
      </w:r>
    </w:p>
    <w:p w14:paraId="19B3AE64" w14:textId="77777777" w:rsidR="007C4061" w:rsidRPr="00533C32" w:rsidRDefault="007C4061" w:rsidP="007C4061">
      <w:pPr>
        <w:pStyle w:val="PL"/>
      </w:pPr>
      <w:r w:rsidRPr="00533C32">
        <w:t xml:space="preserve">        - name: supported-features</w:t>
      </w:r>
    </w:p>
    <w:p w14:paraId="1D35FD55" w14:textId="77777777" w:rsidR="007C4061" w:rsidRPr="00533C32" w:rsidRDefault="007C4061" w:rsidP="007C4061">
      <w:pPr>
        <w:pStyle w:val="PL"/>
      </w:pPr>
      <w:r w:rsidRPr="00533C32">
        <w:t xml:space="preserve">          in: query</w:t>
      </w:r>
    </w:p>
    <w:p w14:paraId="3B4478E6" w14:textId="77777777" w:rsidR="007C4061" w:rsidRPr="00533C32" w:rsidRDefault="007C4061" w:rsidP="007C4061">
      <w:pPr>
        <w:pStyle w:val="PL"/>
      </w:pPr>
      <w:r w:rsidRPr="00533C32">
        <w:t xml:space="preserve">          description: Supported Features</w:t>
      </w:r>
    </w:p>
    <w:p w14:paraId="4CDEF349" w14:textId="77777777" w:rsidR="007C4061" w:rsidRPr="00533C32" w:rsidRDefault="007C4061" w:rsidP="007C4061">
      <w:pPr>
        <w:pStyle w:val="PL"/>
      </w:pPr>
      <w:r w:rsidRPr="00533C32">
        <w:lastRenderedPageBreak/>
        <w:t xml:space="preserve">          schema:</w:t>
      </w:r>
    </w:p>
    <w:p w14:paraId="2028084B" w14:textId="77777777" w:rsidR="007C4061" w:rsidRPr="00533C32" w:rsidRDefault="007C4061" w:rsidP="007C4061">
      <w:pPr>
        <w:pStyle w:val="PL"/>
        <w:rPr>
          <w:lang w:eastAsia="zh-CN"/>
        </w:rPr>
      </w:pPr>
      <w:r w:rsidRPr="00533C32">
        <w:t xml:space="preserve">             $ref: 'TS29571_CommonData.yaml#/components/schemas/SupportedFeatures'</w:t>
      </w:r>
    </w:p>
    <w:p w14:paraId="3AD2F7BE" w14:textId="77777777" w:rsidR="007C4061" w:rsidRPr="00533C32" w:rsidRDefault="007C4061" w:rsidP="007C4061">
      <w:pPr>
        <w:pStyle w:val="PL"/>
      </w:pPr>
      <w:r w:rsidRPr="00533C32">
        <w:t xml:space="preserve">        - name: If-None-Match</w:t>
      </w:r>
    </w:p>
    <w:p w14:paraId="4A770D56" w14:textId="77777777" w:rsidR="007C4061" w:rsidRPr="00533C32" w:rsidRDefault="007C4061" w:rsidP="007C4061">
      <w:pPr>
        <w:pStyle w:val="PL"/>
      </w:pPr>
      <w:r w:rsidRPr="00533C32">
        <w:t xml:space="preserve">          in: header</w:t>
      </w:r>
    </w:p>
    <w:p w14:paraId="544789DD" w14:textId="77777777" w:rsidR="007C4061" w:rsidRPr="00533C32" w:rsidRDefault="007C4061" w:rsidP="007C4061">
      <w:pPr>
        <w:pStyle w:val="PL"/>
      </w:pPr>
      <w:r w:rsidRPr="00533C32">
        <w:t xml:space="preserve">          description: Validator for conditional requests, as described in RFC 7232, 3.2</w:t>
      </w:r>
    </w:p>
    <w:p w14:paraId="5780B328" w14:textId="77777777" w:rsidR="007C4061" w:rsidRPr="00533C32" w:rsidRDefault="007C4061" w:rsidP="007C4061">
      <w:pPr>
        <w:pStyle w:val="PL"/>
      </w:pPr>
      <w:r w:rsidRPr="00533C32">
        <w:t xml:space="preserve">          schema:</w:t>
      </w:r>
    </w:p>
    <w:p w14:paraId="7F65F77E" w14:textId="77777777" w:rsidR="007C4061" w:rsidRPr="00533C32" w:rsidRDefault="007C4061" w:rsidP="007C4061">
      <w:pPr>
        <w:pStyle w:val="PL"/>
      </w:pPr>
      <w:r w:rsidRPr="00533C32">
        <w:t xml:space="preserve">            type: string</w:t>
      </w:r>
    </w:p>
    <w:p w14:paraId="05D4A78B" w14:textId="77777777" w:rsidR="007C4061" w:rsidRPr="00533C32" w:rsidRDefault="007C4061" w:rsidP="007C4061">
      <w:pPr>
        <w:pStyle w:val="PL"/>
      </w:pPr>
      <w:r w:rsidRPr="00533C32">
        <w:t xml:space="preserve">        - name: If-Modified-Since</w:t>
      </w:r>
    </w:p>
    <w:p w14:paraId="4A2C4242" w14:textId="77777777" w:rsidR="007C4061" w:rsidRPr="00533C32" w:rsidRDefault="007C4061" w:rsidP="007C4061">
      <w:pPr>
        <w:pStyle w:val="PL"/>
      </w:pPr>
      <w:r w:rsidRPr="00533C32">
        <w:t xml:space="preserve">          in: header</w:t>
      </w:r>
    </w:p>
    <w:p w14:paraId="1EF6B1C0" w14:textId="77777777" w:rsidR="007C4061" w:rsidRPr="00533C32" w:rsidRDefault="007C4061" w:rsidP="007C4061">
      <w:pPr>
        <w:pStyle w:val="PL"/>
      </w:pPr>
      <w:r w:rsidRPr="00533C32">
        <w:t xml:space="preserve">          description: Validator for conditional requests, as described in RFC 7232, 3.3</w:t>
      </w:r>
    </w:p>
    <w:p w14:paraId="790DC912" w14:textId="77777777" w:rsidR="007C4061" w:rsidRPr="00533C32" w:rsidRDefault="007C4061" w:rsidP="007C4061">
      <w:pPr>
        <w:pStyle w:val="PL"/>
      </w:pPr>
      <w:r w:rsidRPr="00533C32">
        <w:t xml:space="preserve">          schema:</w:t>
      </w:r>
    </w:p>
    <w:p w14:paraId="20E7ABD4" w14:textId="77777777" w:rsidR="007C4061" w:rsidRPr="00533C32" w:rsidRDefault="007C4061" w:rsidP="007C4061">
      <w:pPr>
        <w:pStyle w:val="PL"/>
        <w:rPr>
          <w:lang w:eastAsia="zh-CN"/>
        </w:rPr>
      </w:pPr>
      <w:r w:rsidRPr="00533C32">
        <w:t xml:space="preserve">            type: string</w:t>
      </w:r>
    </w:p>
    <w:p w14:paraId="72B7BA41" w14:textId="77777777" w:rsidR="007C4061" w:rsidRPr="00533C32" w:rsidRDefault="007C4061" w:rsidP="007C4061">
      <w:pPr>
        <w:pStyle w:val="PL"/>
      </w:pPr>
      <w:r w:rsidRPr="00533C32">
        <w:t xml:space="preserve">      responses:</w:t>
      </w:r>
    </w:p>
    <w:p w14:paraId="0D715271" w14:textId="77777777" w:rsidR="007C4061" w:rsidRPr="00533C32" w:rsidRDefault="007C4061" w:rsidP="007C4061">
      <w:pPr>
        <w:pStyle w:val="PL"/>
      </w:pPr>
      <w:r w:rsidRPr="00533C32">
        <w:t xml:space="preserve">        '200':</w:t>
      </w:r>
    </w:p>
    <w:p w14:paraId="4F747238" w14:textId="77777777" w:rsidR="007C4061" w:rsidRPr="00533C32" w:rsidRDefault="007C4061" w:rsidP="007C4061">
      <w:pPr>
        <w:pStyle w:val="PL"/>
      </w:pPr>
      <w:r w:rsidRPr="00533C32">
        <w:t xml:space="preserve">          description: Expected response to a valid request</w:t>
      </w:r>
    </w:p>
    <w:p w14:paraId="414EBEE3" w14:textId="77777777" w:rsidR="007C4061" w:rsidRPr="00533C32" w:rsidRDefault="007C4061" w:rsidP="007C4061">
      <w:pPr>
        <w:pStyle w:val="PL"/>
      </w:pPr>
      <w:r w:rsidRPr="00533C32">
        <w:t xml:space="preserve">          content:</w:t>
      </w:r>
    </w:p>
    <w:p w14:paraId="04FDDD90" w14:textId="77777777" w:rsidR="007C4061" w:rsidRPr="00533C32" w:rsidRDefault="007C4061" w:rsidP="007C4061">
      <w:pPr>
        <w:pStyle w:val="PL"/>
      </w:pPr>
      <w:r w:rsidRPr="00533C32">
        <w:t xml:space="preserve">            application/json:</w:t>
      </w:r>
    </w:p>
    <w:p w14:paraId="1A29A1A6" w14:textId="77777777" w:rsidR="007C4061" w:rsidRPr="00533C32" w:rsidRDefault="007C4061" w:rsidP="007C4061">
      <w:pPr>
        <w:pStyle w:val="PL"/>
        <w:rPr>
          <w:lang w:eastAsia="zh-CN"/>
        </w:rPr>
      </w:pPr>
      <w:r w:rsidRPr="00533C32">
        <w:t xml:space="preserve">              schema:</w:t>
      </w:r>
    </w:p>
    <w:p w14:paraId="4A2B29F5" w14:textId="77777777" w:rsidR="007C4061" w:rsidRPr="00533C32" w:rsidRDefault="007C4061" w:rsidP="007C4061">
      <w:pPr>
        <w:pStyle w:val="PL"/>
        <w:rPr>
          <w:lang w:eastAsia="zh-CN"/>
        </w:rPr>
      </w:pPr>
      <w:r w:rsidRPr="00533C32">
        <w:t xml:space="preserve">                $ref: '#/components/schemas/</w:t>
      </w:r>
      <w:r>
        <w:t>LcsMoData</w:t>
      </w:r>
      <w:r w:rsidRPr="00533C32">
        <w:t>'</w:t>
      </w:r>
    </w:p>
    <w:p w14:paraId="74F56EDF" w14:textId="77777777" w:rsidR="007C4061" w:rsidRPr="00533C32" w:rsidRDefault="007C4061" w:rsidP="007C4061">
      <w:pPr>
        <w:pStyle w:val="PL"/>
      </w:pPr>
      <w:r w:rsidRPr="00533C32">
        <w:t xml:space="preserve">          headers:</w:t>
      </w:r>
    </w:p>
    <w:p w14:paraId="06AB5D2C" w14:textId="77777777" w:rsidR="007C4061" w:rsidRPr="00533C32" w:rsidRDefault="007C4061" w:rsidP="007C4061">
      <w:pPr>
        <w:pStyle w:val="PL"/>
      </w:pPr>
      <w:r w:rsidRPr="00533C32">
        <w:t xml:space="preserve">            Cache-Control:</w:t>
      </w:r>
    </w:p>
    <w:p w14:paraId="772213B5" w14:textId="77777777" w:rsidR="007C4061" w:rsidRPr="00533C32" w:rsidRDefault="007C4061" w:rsidP="007C4061">
      <w:pPr>
        <w:pStyle w:val="PL"/>
      </w:pPr>
      <w:r w:rsidRPr="00533C32">
        <w:t xml:space="preserve">              description: Cache-Control containing max-age, as described in RFC 7234, 5.2</w:t>
      </w:r>
    </w:p>
    <w:p w14:paraId="715B05D4" w14:textId="77777777" w:rsidR="007C4061" w:rsidRPr="00533C32" w:rsidRDefault="007C4061" w:rsidP="007C4061">
      <w:pPr>
        <w:pStyle w:val="PL"/>
      </w:pPr>
      <w:r w:rsidRPr="00533C32">
        <w:t xml:space="preserve">              schema:</w:t>
      </w:r>
    </w:p>
    <w:p w14:paraId="4BFB989E" w14:textId="77777777" w:rsidR="007C4061" w:rsidRPr="00533C32" w:rsidRDefault="007C4061" w:rsidP="007C4061">
      <w:pPr>
        <w:pStyle w:val="PL"/>
      </w:pPr>
      <w:r w:rsidRPr="00533C32">
        <w:t xml:space="preserve">                type: string</w:t>
      </w:r>
    </w:p>
    <w:p w14:paraId="0E1AAFF5" w14:textId="77777777" w:rsidR="007C4061" w:rsidRPr="00533C32" w:rsidRDefault="007C4061" w:rsidP="007C4061">
      <w:pPr>
        <w:pStyle w:val="PL"/>
      </w:pPr>
      <w:r w:rsidRPr="00533C32">
        <w:t xml:space="preserve">            ETag:</w:t>
      </w:r>
    </w:p>
    <w:p w14:paraId="30DCF337" w14:textId="77777777" w:rsidR="007C4061" w:rsidRPr="00533C32" w:rsidRDefault="007C4061" w:rsidP="007C4061">
      <w:pPr>
        <w:pStyle w:val="PL"/>
      </w:pPr>
      <w:r w:rsidRPr="00533C32">
        <w:t xml:space="preserve">              description: Entity Tag, containing a strong validator, as described in RFC 7232, 2.3</w:t>
      </w:r>
    </w:p>
    <w:p w14:paraId="276B5B13" w14:textId="77777777" w:rsidR="007C4061" w:rsidRPr="00533C32" w:rsidRDefault="007C4061" w:rsidP="007C4061">
      <w:pPr>
        <w:pStyle w:val="PL"/>
      </w:pPr>
      <w:r w:rsidRPr="00533C32">
        <w:t xml:space="preserve">              schema:</w:t>
      </w:r>
    </w:p>
    <w:p w14:paraId="5C91B66D" w14:textId="77777777" w:rsidR="007C4061" w:rsidRPr="00533C32" w:rsidRDefault="007C4061" w:rsidP="007C4061">
      <w:pPr>
        <w:pStyle w:val="PL"/>
      </w:pPr>
      <w:r w:rsidRPr="00533C32">
        <w:t xml:space="preserve">                type: string</w:t>
      </w:r>
    </w:p>
    <w:p w14:paraId="5D105B39" w14:textId="77777777" w:rsidR="007C4061" w:rsidRPr="00533C32" w:rsidRDefault="007C4061" w:rsidP="007C4061">
      <w:pPr>
        <w:pStyle w:val="PL"/>
      </w:pPr>
      <w:r w:rsidRPr="00533C32">
        <w:t xml:space="preserve">            Last-Modified:</w:t>
      </w:r>
    </w:p>
    <w:p w14:paraId="57887B90" w14:textId="77777777" w:rsidR="007C4061" w:rsidRPr="00533C32" w:rsidRDefault="007C4061" w:rsidP="007C4061">
      <w:pPr>
        <w:pStyle w:val="PL"/>
      </w:pPr>
      <w:r w:rsidRPr="00533C32">
        <w:t xml:space="preserve">              description: Timestamp for last modification of the resource, as described in RFC 7232, 2.2</w:t>
      </w:r>
    </w:p>
    <w:p w14:paraId="29F925B2" w14:textId="77777777" w:rsidR="007C4061" w:rsidRPr="00533C32" w:rsidRDefault="007C4061" w:rsidP="007C4061">
      <w:pPr>
        <w:pStyle w:val="PL"/>
      </w:pPr>
      <w:r w:rsidRPr="00533C32">
        <w:t xml:space="preserve">              schema:</w:t>
      </w:r>
    </w:p>
    <w:p w14:paraId="5627E418" w14:textId="77777777" w:rsidR="007C4061" w:rsidRPr="00533C32" w:rsidRDefault="007C4061" w:rsidP="007C4061">
      <w:pPr>
        <w:pStyle w:val="PL"/>
        <w:rPr>
          <w:lang w:eastAsia="zh-CN"/>
        </w:rPr>
      </w:pPr>
      <w:r w:rsidRPr="00533C32">
        <w:t xml:space="preserve">                type: string</w:t>
      </w:r>
    </w:p>
    <w:p w14:paraId="53666308" w14:textId="77777777" w:rsidR="007C4061" w:rsidRDefault="007C4061" w:rsidP="007C4061">
      <w:pPr>
        <w:pStyle w:val="PL"/>
        <w:rPr>
          <w:lang w:eastAsia="zh-CN"/>
        </w:rPr>
      </w:pPr>
      <w:r w:rsidRPr="00533C32">
        <w:t xml:space="preserve">        default:</w:t>
      </w:r>
    </w:p>
    <w:p w14:paraId="19F1FC7B"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736FB49A" w14:textId="77777777" w:rsidR="001137C5" w:rsidRDefault="001137C5" w:rsidP="007C4061">
      <w:pPr>
        <w:pStyle w:val="PL"/>
        <w:rPr>
          <w:lang w:eastAsia="zh-CN"/>
        </w:rPr>
      </w:pPr>
    </w:p>
    <w:p w14:paraId="1F706172"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355722AA" w14:textId="77777777" w:rsidR="007C4061" w:rsidRPr="00533C32" w:rsidRDefault="007C4061" w:rsidP="007C4061">
      <w:pPr>
        <w:pStyle w:val="PL"/>
      </w:pPr>
      <w:r w:rsidRPr="00533C32">
        <w:t xml:space="preserve">    get:</w:t>
      </w:r>
    </w:p>
    <w:p w14:paraId="6AD99BD6"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393C56E8" w14:textId="77777777" w:rsidR="007C4061" w:rsidRPr="00533C32" w:rsidRDefault="007C4061" w:rsidP="007C4061">
      <w:pPr>
        <w:pStyle w:val="PL"/>
      </w:pPr>
      <w:r>
        <w:t xml:space="preserve">      operationId: GetNiddAu</w:t>
      </w:r>
      <w:r w:rsidRPr="00533C32">
        <w:t>Data</w:t>
      </w:r>
    </w:p>
    <w:p w14:paraId="5ADEC6FD" w14:textId="77777777" w:rsidR="007C4061" w:rsidRPr="00533C32" w:rsidRDefault="007C4061" w:rsidP="007C4061">
      <w:pPr>
        <w:pStyle w:val="PL"/>
      </w:pPr>
      <w:r w:rsidRPr="00533C32">
        <w:t xml:space="preserve">      tags:</w:t>
      </w:r>
    </w:p>
    <w:p w14:paraId="2F84C768" w14:textId="77777777" w:rsidR="007C4061" w:rsidRDefault="007C4061" w:rsidP="007C406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13E29F0D" w14:textId="77777777" w:rsidR="006C7675" w:rsidRDefault="006C7675" w:rsidP="006C7675">
      <w:pPr>
        <w:pStyle w:val="PL"/>
      </w:pPr>
      <w:r>
        <w:t xml:space="preserve">      security:</w:t>
      </w:r>
    </w:p>
    <w:p w14:paraId="77FC6706" w14:textId="77777777" w:rsidR="006C7675" w:rsidRDefault="006C7675" w:rsidP="006C7675">
      <w:pPr>
        <w:pStyle w:val="PL"/>
      </w:pPr>
      <w:r>
        <w:t xml:space="preserve">        - {}</w:t>
      </w:r>
    </w:p>
    <w:p w14:paraId="29093EF4" w14:textId="77777777" w:rsidR="006C7675" w:rsidRDefault="006C7675" w:rsidP="006C7675">
      <w:pPr>
        <w:pStyle w:val="PL"/>
      </w:pPr>
      <w:r>
        <w:t xml:space="preserve">        - oAuth2ClientCredentials:</w:t>
      </w:r>
    </w:p>
    <w:p w14:paraId="62C0CE29" w14:textId="77777777" w:rsidR="006C7675" w:rsidRDefault="006C7675" w:rsidP="006C7675">
      <w:pPr>
        <w:pStyle w:val="PL"/>
      </w:pPr>
      <w:r>
        <w:t xml:space="preserve">          - nudr-dr</w:t>
      </w:r>
    </w:p>
    <w:p w14:paraId="19B1EB97" w14:textId="77777777" w:rsidR="006C7675" w:rsidRDefault="006C7675" w:rsidP="006C7675">
      <w:pPr>
        <w:pStyle w:val="PL"/>
      </w:pPr>
      <w:r>
        <w:t xml:space="preserve">        - oAuth2ClientCredentials:</w:t>
      </w:r>
    </w:p>
    <w:p w14:paraId="59A7BA86" w14:textId="77777777" w:rsidR="006C7675" w:rsidRDefault="006C7675" w:rsidP="006C7675">
      <w:pPr>
        <w:pStyle w:val="PL"/>
      </w:pPr>
      <w:r>
        <w:t xml:space="preserve">          - nudr-dr</w:t>
      </w:r>
    </w:p>
    <w:p w14:paraId="12AB8923" w14:textId="77777777" w:rsidR="006C7675" w:rsidRPr="00533C32" w:rsidRDefault="006C7675" w:rsidP="006C7675">
      <w:pPr>
        <w:pStyle w:val="PL"/>
        <w:rPr>
          <w:lang w:eastAsia="zh-CN"/>
        </w:rPr>
      </w:pPr>
      <w:r>
        <w:t xml:space="preserve">          - nudr-dr:subscription-data</w:t>
      </w:r>
    </w:p>
    <w:p w14:paraId="59B8D11D" w14:textId="77777777" w:rsidR="007C4061" w:rsidRPr="00533C32" w:rsidRDefault="007C4061" w:rsidP="007C4061">
      <w:pPr>
        <w:pStyle w:val="PL"/>
      </w:pPr>
      <w:r w:rsidRPr="00533C32">
        <w:t xml:space="preserve">      parameters:</w:t>
      </w:r>
    </w:p>
    <w:p w14:paraId="223B37BA" w14:textId="77777777" w:rsidR="007C4061" w:rsidRPr="00533C32" w:rsidRDefault="007C4061" w:rsidP="007C4061">
      <w:pPr>
        <w:pStyle w:val="PL"/>
      </w:pPr>
      <w:r w:rsidRPr="00533C32">
        <w:t xml:space="preserve">        - name: ueId</w:t>
      </w:r>
    </w:p>
    <w:p w14:paraId="54D5AD84" w14:textId="77777777" w:rsidR="007C4061" w:rsidRPr="00533C32" w:rsidRDefault="007C4061" w:rsidP="007C4061">
      <w:pPr>
        <w:pStyle w:val="PL"/>
      </w:pPr>
      <w:r w:rsidRPr="00533C32">
        <w:t xml:space="preserve">          in: path</w:t>
      </w:r>
    </w:p>
    <w:p w14:paraId="246E7DB7" w14:textId="77777777" w:rsidR="007C4061" w:rsidRPr="00533C32" w:rsidRDefault="007C4061" w:rsidP="007C4061">
      <w:pPr>
        <w:pStyle w:val="PL"/>
      </w:pPr>
      <w:r w:rsidRPr="00533C32">
        <w:t xml:space="preserve">          description: UE ID</w:t>
      </w:r>
    </w:p>
    <w:p w14:paraId="3DD9AA60" w14:textId="77777777" w:rsidR="007C4061" w:rsidRPr="00533C32" w:rsidRDefault="007C4061" w:rsidP="007C4061">
      <w:pPr>
        <w:pStyle w:val="PL"/>
      </w:pPr>
      <w:r w:rsidRPr="00533C32">
        <w:t xml:space="preserve">          required: true</w:t>
      </w:r>
    </w:p>
    <w:p w14:paraId="6269F6FF" w14:textId="77777777" w:rsidR="007C4061" w:rsidRDefault="007C4061" w:rsidP="007C4061">
      <w:pPr>
        <w:pStyle w:val="PL"/>
      </w:pPr>
      <w:r w:rsidRPr="00533C32">
        <w:t xml:space="preserve">          schema:</w:t>
      </w:r>
    </w:p>
    <w:p w14:paraId="1635717A" w14:textId="77777777" w:rsidR="007C4061" w:rsidRDefault="007C4061" w:rsidP="007C4061">
      <w:pPr>
        <w:pStyle w:val="PL"/>
      </w:pPr>
      <w:r>
        <w:t xml:space="preserve">            type: string</w:t>
      </w:r>
    </w:p>
    <w:p w14:paraId="1B4F0AD2"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25EE84A" w14:textId="77777777" w:rsidR="007C4061" w:rsidRPr="00533C32" w:rsidRDefault="007C4061" w:rsidP="007C4061">
      <w:pPr>
        <w:pStyle w:val="PL"/>
      </w:pPr>
      <w:r w:rsidRPr="00533C32">
        <w:t xml:space="preserve">        - name: </w:t>
      </w:r>
      <w:r>
        <w:t>single-</w:t>
      </w:r>
      <w:r w:rsidRPr="006D456D">
        <w:t>nssai</w:t>
      </w:r>
    </w:p>
    <w:p w14:paraId="4E023C18" w14:textId="77777777" w:rsidR="007C4061" w:rsidRDefault="007C4061" w:rsidP="007C4061">
      <w:pPr>
        <w:pStyle w:val="PL"/>
      </w:pPr>
      <w:r w:rsidRPr="00533C32">
        <w:t xml:space="preserve">          in: query</w:t>
      </w:r>
    </w:p>
    <w:p w14:paraId="46C83D0F" w14:textId="77777777" w:rsidR="007C4061" w:rsidRDefault="007C4061" w:rsidP="007C4061">
      <w:pPr>
        <w:pStyle w:val="PL"/>
      </w:pPr>
      <w:r>
        <w:t xml:space="preserve">          content:</w:t>
      </w:r>
    </w:p>
    <w:p w14:paraId="0ADB4836" w14:textId="77777777" w:rsidR="007C4061" w:rsidRDefault="007C4061" w:rsidP="007C4061">
      <w:pPr>
        <w:pStyle w:val="PL"/>
      </w:pPr>
      <w:r>
        <w:t xml:space="preserve">            application/json:</w:t>
      </w:r>
    </w:p>
    <w:p w14:paraId="196DF857" w14:textId="77777777" w:rsidR="007C4061" w:rsidRDefault="007C4061" w:rsidP="007C4061">
      <w:pPr>
        <w:pStyle w:val="PL"/>
      </w:pPr>
      <w:r>
        <w:t xml:space="preserve">              schema:</w:t>
      </w:r>
    </w:p>
    <w:p w14:paraId="2ADCE857" w14:textId="77777777" w:rsidR="007C4061" w:rsidRPr="00533C32" w:rsidRDefault="007C4061" w:rsidP="007C4061">
      <w:pPr>
        <w:pStyle w:val="PL"/>
      </w:pPr>
      <w:r>
        <w:t xml:space="preserve">                $ref: </w:t>
      </w:r>
      <w:r w:rsidRPr="00533C32">
        <w:t>'#/components/schemas/VarSnssai'</w:t>
      </w:r>
    </w:p>
    <w:p w14:paraId="77CA1710" w14:textId="77777777" w:rsidR="007C4061" w:rsidRPr="00533C32" w:rsidRDefault="007C4061" w:rsidP="007C4061">
      <w:pPr>
        <w:pStyle w:val="PL"/>
      </w:pPr>
      <w:r w:rsidRPr="00533C32">
        <w:t xml:space="preserve">          description: single NSSAI</w:t>
      </w:r>
    </w:p>
    <w:p w14:paraId="1EE3A944" w14:textId="77777777" w:rsidR="007C4061" w:rsidRPr="00533C32" w:rsidRDefault="007C4061" w:rsidP="007C4061">
      <w:pPr>
        <w:pStyle w:val="PL"/>
      </w:pPr>
      <w:r>
        <w:t xml:space="preserve">          required: true</w:t>
      </w:r>
    </w:p>
    <w:p w14:paraId="1EE15146" w14:textId="77777777" w:rsidR="007C4061" w:rsidRPr="00533C32" w:rsidRDefault="007C4061" w:rsidP="007C4061">
      <w:pPr>
        <w:pStyle w:val="PL"/>
      </w:pPr>
      <w:r w:rsidRPr="00533C32">
        <w:t xml:space="preserve">        - name: </w:t>
      </w:r>
      <w:r w:rsidRPr="006D456D">
        <w:t>dnn</w:t>
      </w:r>
    </w:p>
    <w:p w14:paraId="44F7AD6A" w14:textId="77777777" w:rsidR="007C4061" w:rsidRPr="00533C32" w:rsidRDefault="007C4061" w:rsidP="007C4061">
      <w:pPr>
        <w:pStyle w:val="PL"/>
      </w:pPr>
      <w:r w:rsidRPr="00533C32">
        <w:t xml:space="preserve">          in: query</w:t>
      </w:r>
    </w:p>
    <w:p w14:paraId="6CC4A42E" w14:textId="77777777" w:rsidR="007C4061" w:rsidRPr="00533C32" w:rsidRDefault="007C4061" w:rsidP="007C4061">
      <w:pPr>
        <w:pStyle w:val="PL"/>
      </w:pPr>
      <w:r w:rsidRPr="00533C32">
        <w:t xml:space="preserve">          description: </w:t>
      </w:r>
      <w:r>
        <w:t>DNN</w:t>
      </w:r>
    </w:p>
    <w:p w14:paraId="4EDB6F66" w14:textId="77777777" w:rsidR="007C4061" w:rsidRPr="00533C32" w:rsidRDefault="007C4061" w:rsidP="007C4061">
      <w:pPr>
        <w:pStyle w:val="PL"/>
      </w:pPr>
      <w:r>
        <w:t xml:space="preserve">          required: true</w:t>
      </w:r>
    </w:p>
    <w:p w14:paraId="534D6B1A" w14:textId="77777777" w:rsidR="007C4061" w:rsidRPr="00533C32" w:rsidRDefault="007C4061" w:rsidP="007C4061">
      <w:pPr>
        <w:pStyle w:val="PL"/>
      </w:pPr>
      <w:r w:rsidRPr="00533C32">
        <w:t xml:space="preserve">          schema:</w:t>
      </w:r>
    </w:p>
    <w:p w14:paraId="5C12B67C" w14:textId="77777777" w:rsidR="007C4061" w:rsidRPr="00533C32" w:rsidRDefault="007C4061" w:rsidP="007C4061">
      <w:pPr>
        <w:pStyle w:val="PL"/>
      </w:pPr>
      <w:r w:rsidRPr="00533C32">
        <w:t xml:space="preserve">            $ref: '#/components/schemas/Dnn'</w:t>
      </w:r>
    </w:p>
    <w:p w14:paraId="54EF9E6B" w14:textId="77777777" w:rsidR="007C4061" w:rsidRPr="00533C32" w:rsidRDefault="007C4061" w:rsidP="007C4061">
      <w:pPr>
        <w:pStyle w:val="PL"/>
      </w:pPr>
      <w:r w:rsidRPr="00533C32">
        <w:t xml:space="preserve">        - name: </w:t>
      </w:r>
      <w:r w:rsidRPr="006D456D">
        <w:t>mtc-provider-information</w:t>
      </w:r>
    </w:p>
    <w:p w14:paraId="079D53E1" w14:textId="77777777" w:rsidR="007C4061" w:rsidRPr="00533C32" w:rsidRDefault="007C4061" w:rsidP="007C4061">
      <w:pPr>
        <w:pStyle w:val="PL"/>
      </w:pPr>
      <w:r w:rsidRPr="00533C32">
        <w:t xml:space="preserve">          in: query</w:t>
      </w:r>
    </w:p>
    <w:p w14:paraId="39A78C85" w14:textId="77777777" w:rsidR="007C4061" w:rsidRPr="00533C32" w:rsidRDefault="007C4061" w:rsidP="007C4061">
      <w:pPr>
        <w:pStyle w:val="PL"/>
      </w:pPr>
      <w:r w:rsidRPr="00533C32">
        <w:t xml:space="preserve">          description: </w:t>
      </w:r>
      <w:r>
        <w:t>MTC Provider Information</w:t>
      </w:r>
    </w:p>
    <w:p w14:paraId="6BC6A37B" w14:textId="77777777" w:rsidR="007C4061" w:rsidRPr="00533C32" w:rsidRDefault="007C4061" w:rsidP="007C4061">
      <w:pPr>
        <w:pStyle w:val="PL"/>
      </w:pPr>
      <w:r>
        <w:t xml:space="preserve">          required: true</w:t>
      </w:r>
    </w:p>
    <w:p w14:paraId="3E7A855E" w14:textId="77777777" w:rsidR="007C4061" w:rsidRPr="00533C32" w:rsidRDefault="007C4061" w:rsidP="007C4061">
      <w:pPr>
        <w:pStyle w:val="PL"/>
      </w:pPr>
      <w:r w:rsidRPr="00533C32">
        <w:t xml:space="preserve">          schema:</w:t>
      </w:r>
    </w:p>
    <w:p w14:paraId="7D5B3F56" w14:textId="77777777" w:rsidR="007C4061" w:rsidRDefault="007C4061" w:rsidP="007C4061">
      <w:pPr>
        <w:pStyle w:val="PL"/>
      </w:pPr>
      <w:r w:rsidRPr="00533C32">
        <w:t xml:space="preserve">            $ref: 'TS29571_CommonData.yaml#/components/schemas/</w:t>
      </w:r>
      <w:r w:rsidRPr="005D14F1">
        <w:t>MtcProviderInformation</w:t>
      </w:r>
      <w:r w:rsidRPr="00533C32">
        <w:t>'</w:t>
      </w:r>
    </w:p>
    <w:p w14:paraId="3099BE6E" w14:textId="77777777" w:rsidR="007C4061" w:rsidRPr="00533C32" w:rsidRDefault="007C4061" w:rsidP="007C4061">
      <w:pPr>
        <w:pStyle w:val="PL"/>
      </w:pPr>
      <w:r w:rsidRPr="00533C32">
        <w:t xml:space="preserve">        - name: If-None-Match</w:t>
      </w:r>
    </w:p>
    <w:p w14:paraId="152B42ED" w14:textId="77777777" w:rsidR="007C4061" w:rsidRPr="00533C32" w:rsidRDefault="007C4061" w:rsidP="007C4061">
      <w:pPr>
        <w:pStyle w:val="PL"/>
      </w:pPr>
      <w:r w:rsidRPr="00533C32">
        <w:lastRenderedPageBreak/>
        <w:t xml:space="preserve">          in: header</w:t>
      </w:r>
    </w:p>
    <w:p w14:paraId="37B34415" w14:textId="77777777" w:rsidR="007C4061" w:rsidRPr="00533C32" w:rsidRDefault="007C4061" w:rsidP="007C4061">
      <w:pPr>
        <w:pStyle w:val="PL"/>
      </w:pPr>
      <w:r w:rsidRPr="00533C32">
        <w:t xml:space="preserve">          description: Validator for conditional requests, as described in RFC 7232, 3.2</w:t>
      </w:r>
    </w:p>
    <w:p w14:paraId="7347A621" w14:textId="77777777" w:rsidR="007C4061" w:rsidRPr="00533C32" w:rsidRDefault="007C4061" w:rsidP="007C4061">
      <w:pPr>
        <w:pStyle w:val="PL"/>
      </w:pPr>
      <w:r w:rsidRPr="00533C32">
        <w:t xml:space="preserve">          schema:</w:t>
      </w:r>
    </w:p>
    <w:p w14:paraId="1EBD2B4A" w14:textId="77777777" w:rsidR="007C4061" w:rsidRPr="00533C32" w:rsidRDefault="007C4061" w:rsidP="007C4061">
      <w:pPr>
        <w:pStyle w:val="PL"/>
      </w:pPr>
      <w:r w:rsidRPr="00533C32">
        <w:t xml:space="preserve">            type: string</w:t>
      </w:r>
    </w:p>
    <w:p w14:paraId="5A326D8E" w14:textId="77777777" w:rsidR="007C4061" w:rsidRPr="00533C32" w:rsidRDefault="007C4061" w:rsidP="007C4061">
      <w:pPr>
        <w:pStyle w:val="PL"/>
      </w:pPr>
      <w:r w:rsidRPr="00533C32">
        <w:t xml:space="preserve">        - name: If-Modified-Since</w:t>
      </w:r>
    </w:p>
    <w:p w14:paraId="5BA1B8DA" w14:textId="77777777" w:rsidR="007C4061" w:rsidRPr="00533C32" w:rsidRDefault="007C4061" w:rsidP="007C4061">
      <w:pPr>
        <w:pStyle w:val="PL"/>
      </w:pPr>
      <w:r w:rsidRPr="00533C32">
        <w:t xml:space="preserve">          in: header</w:t>
      </w:r>
    </w:p>
    <w:p w14:paraId="663D5BFC" w14:textId="77777777" w:rsidR="007C4061" w:rsidRPr="00533C32" w:rsidRDefault="007C4061" w:rsidP="007C4061">
      <w:pPr>
        <w:pStyle w:val="PL"/>
      </w:pPr>
      <w:r w:rsidRPr="00533C32">
        <w:t xml:space="preserve">          description: Validator for conditional requests, as described in RFC 7232, 3.3</w:t>
      </w:r>
    </w:p>
    <w:p w14:paraId="5AFEB5C0" w14:textId="77777777" w:rsidR="007C4061" w:rsidRPr="00533C32" w:rsidRDefault="007C4061" w:rsidP="007C4061">
      <w:pPr>
        <w:pStyle w:val="PL"/>
      </w:pPr>
      <w:r w:rsidRPr="00533C32">
        <w:t xml:space="preserve">          schema:</w:t>
      </w:r>
    </w:p>
    <w:p w14:paraId="788F7378" w14:textId="77777777" w:rsidR="007C4061" w:rsidRPr="00136AA8" w:rsidRDefault="007C4061" w:rsidP="007C4061">
      <w:pPr>
        <w:pStyle w:val="PL"/>
      </w:pPr>
      <w:r w:rsidRPr="00533C32">
        <w:t xml:space="preserve">            type: string</w:t>
      </w:r>
    </w:p>
    <w:p w14:paraId="324DB1F0" w14:textId="77777777" w:rsidR="007C4061" w:rsidRPr="00533C32" w:rsidRDefault="007C4061" w:rsidP="007C4061">
      <w:pPr>
        <w:pStyle w:val="PL"/>
      </w:pPr>
      <w:r w:rsidRPr="00533C32">
        <w:t xml:space="preserve">      responses:</w:t>
      </w:r>
    </w:p>
    <w:p w14:paraId="69B01B07" w14:textId="77777777" w:rsidR="007C4061" w:rsidRPr="00533C32" w:rsidRDefault="007C4061" w:rsidP="007C4061">
      <w:pPr>
        <w:pStyle w:val="PL"/>
      </w:pPr>
      <w:r w:rsidRPr="00533C32">
        <w:t xml:space="preserve">        '200':</w:t>
      </w:r>
    </w:p>
    <w:p w14:paraId="2409C964" w14:textId="77777777" w:rsidR="007C4061" w:rsidRPr="00533C32" w:rsidRDefault="007C4061" w:rsidP="007C4061">
      <w:pPr>
        <w:pStyle w:val="PL"/>
      </w:pPr>
      <w:r w:rsidRPr="00533C32">
        <w:t xml:space="preserve">          description: OK</w:t>
      </w:r>
    </w:p>
    <w:p w14:paraId="267FBFBF" w14:textId="77777777" w:rsidR="007C4061" w:rsidRPr="00533C32" w:rsidRDefault="007C4061" w:rsidP="007C4061">
      <w:pPr>
        <w:pStyle w:val="PL"/>
      </w:pPr>
      <w:r w:rsidRPr="00533C32">
        <w:t xml:space="preserve">          content:</w:t>
      </w:r>
    </w:p>
    <w:p w14:paraId="0DEBC1A1" w14:textId="77777777" w:rsidR="007C4061" w:rsidRPr="00533C32" w:rsidRDefault="007C4061" w:rsidP="007C4061">
      <w:pPr>
        <w:pStyle w:val="PL"/>
      </w:pPr>
      <w:r w:rsidRPr="00533C32">
        <w:t xml:space="preserve">            application/json:</w:t>
      </w:r>
    </w:p>
    <w:p w14:paraId="286FFCA8" w14:textId="77777777" w:rsidR="007C4061" w:rsidRPr="00533C32" w:rsidRDefault="007C4061" w:rsidP="007C4061">
      <w:pPr>
        <w:pStyle w:val="PL"/>
      </w:pPr>
      <w:r w:rsidRPr="00533C32">
        <w:t xml:space="preserve">              schema:</w:t>
      </w:r>
    </w:p>
    <w:p w14:paraId="6B3C713A" w14:textId="77777777" w:rsidR="007C4061" w:rsidRDefault="007C4061" w:rsidP="007C4061">
      <w:pPr>
        <w:pStyle w:val="PL"/>
      </w:pPr>
      <w:r w:rsidRPr="00533C32">
        <w:t xml:space="preserve">                $ref: '#/components/schemas/</w:t>
      </w:r>
      <w:r w:rsidRPr="0068632F">
        <w:t>AuthorizationData</w:t>
      </w:r>
      <w:r w:rsidRPr="00533C32">
        <w:t>'</w:t>
      </w:r>
    </w:p>
    <w:p w14:paraId="08D0A0C1" w14:textId="77777777" w:rsidR="007C4061" w:rsidRPr="00533C32" w:rsidRDefault="007C4061" w:rsidP="007C4061">
      <w:pPr>
        <w:pStyle w:val="PL"/>
      </w:pPr>
      <w:r w:rsidRPr="00533C32">
        <w:t xml:space="preserve">          headers:</w:t>
      </w:r>
    </w:p>
    <w:p w14:paraId="46B3C821" w14:textId="77777777" w:rsidR="007C4061" w:rsidRPr="00533C32" w:rsidRDefault="007C4061" w:rsidP="007C4061">
      <w:pPr>
        <w:pStyle w:val="PL"/>
      </w:pPr>
      <w:r w:rsidRPr="00533C32">
        <w:t xml:space="preserve">            Cache-Control:</w:t>
      </w:r>
    </w:p>
    <w:p w14:paraId="7A1186C8" w14:textId="77777777" w:rsidR="007C4061" w:rsidRPr="00533C32" w:rsidRDefault="007C4061" w:rsidP="007C4061">
      <w:pPr>
        <w:pStyle w:val="PL"/>
      </w:pPr>
      <w:r w:rsidRPr="00533C32">
        <w:t xml:space="preserve">              description: Cache-Control containing max-age, as described in RFC 7234, 5.2</w:t>
      </w:r>
    </w:p>
    <w:p w14:paraId="0D6C9CF9" w14:textId="77777777" w:rsidR="007C4061" w:rsidRPr="00533C32" w:rsidRDefault="007C4061" w:rsidP="007C4061">
      <w:pPr>
        <w:pStyle w:val="PL"/>
      </w:pPr>
      <w:r w:rsidRPr="00533C32">
        <w:t xml:space="preserve">              schema:</w:t>
      </w:r>
    </w:p>
    <w:p w14:paraId="1ACEA8BE" w14:textId="77777777" w:rsidR="007C4061" w:rsidRPr="00533C32" w:rsidRDefault="007C4061" w:rsidP="007C4061">
      <w:pPr>
        <w:pStyle w:val="PL"/>
      </w:pPr>
      <w:r w:rsidRPr="00533C32">
        <w:t xml:space="preserve">                type: string</w:t>
      </w:r>
    </w:p>
    <w:p w14:paraId="052C41EA" w14:textId="77777777" w:rsidR="007C4061" w:rsidRPr="00533C32" w:rsidRDefault="007C4061" w:rsidP="007C4061">
      <w:pPr>
        <w:pStyle w:val="PL"/>
      </w:pPr>
      <w:r w:rsidRPr="00533C32">
        <w:t xml:space="preserve">            ETag:</w:t>
      </w:r>
    </w:p>
    <w:p w14:paraId="0DE96D07" w14:textId="77777777" w:rsidR="007C4061" w:rsidRPr="00533C32" w:rsidRDefault="007C4061" w:rsidP="007C4061">
      <w:pPr>
        <w:pStyle w:val="PL"/>
      </w:pPr>
      <w:r w:rsidRPr="00533C32">
        <w:t xml:space="preserve">              description: Entity Tag, containing a strong validator, as described in RFC 7232, 2.3</w:t>
      </w:r>
    </w:p>
    <w:p w14:paraId="4F084FCD" w14:textId="77777777" w:rsidR="007C4061" w:rsidRPr="00533C32" w:rsidRDefault="007C4061" w:rsidP="007C4061">
      <w:pPr>
        <w:pStyle w:val="PL"/>
      </w:pPr>
      <w:r w:rsidRPr="00533C32">
        <w:t xml:space="preserve">              schema:</w:t>
      </w:r>
    </w:p>
    <w:p w14:paraId="0CEA5666" w14:textId="77777777" w:rsidR="007C4061" w:rsidRPr="00533C32" w:rsidRDefault="007C4061" w:rsidP="007C4061">
      <w:pPr>
        <w:pStyle w:val="PL"/>
      </w:pPr>
      <w:r w:rsidRPr="00533C32">
        <w:t xml:space="preserve">                type: string</w:t>
      </w:r>
    </w:p>
    <w:p w14:paraId="15014240" w14:textId="77777777" w:rsidR="007C4061" w:rsidRPr="00533C32" w:rsidRDefault="007C4061" w:rsidP="007C4061">
      <w:pPr>
        <w:pStyle w:val="PL"/>
      </w:pPr>
      <w:r w:rsidRPr="00533C32">
        <w:t xml:space="preserve">            Last-Modified:</w:t>
      </w:r>
    </w:p>
    <w:p w14:paraId="6C5757C1" w14:textId="77777777" w:rsidR="007C4061" w:rsidRDefault="007C4061" w:rsidP="007C4061">
      <w:pPr>
        <w:pStyle w:val="PL"/>
      </w:pPr>
      <w:r w:rsidRPr="00533C32">
        <w:t xml:space="preserve">              description: Timestamp for last modification of the resource, as described in RFC 7232, 2.2</w:t>
      </w:r>
    </w:p>
    <w:p w14:paraId="6DCE8464" w14:textId="77777777" w:rsidR="007C4061" w:rsidRPr="00533C32" w:rsidRDefault="007C4061" w:rsidP="007C4061">
      <w:pPr>
        <w:pStyle w:val="PL"/>
      </w:pPr>
      <w:r w:rsidRPr="00533C32">
        <w:t xml:space="preserve">              schema:</w:t>
      </w:r>
    </w:p>
    <w:p w14:paraId="26B9E525" w14:textId="77777777" w:rsidR="007C4061" w:rsidRPr="00533C32" w:rsidRDefault="007C4061" w:rsidP="007C4061">
      <w:pPr>
        <w:pStyle w:val="PL"/>
      </w:pPr>
      <w:r w:rsidRPr="00533C32">
        <w:t xml:space="preserve">                type: string</w:t>
      </w:r>
    </w:p>
    <w:p w14:paraId="449876D0" w14:textId="77777777" w:rsidR="007C4061" w:rsidRDefault="007C4061" w:rsidP="007C4061">
      <w:pPr>
        <w:pStyle w:val="PL"/>
        <w:rPr>
          <w:lang w:eastAsia="zh-CN"/>
        </w:rPr>
      </w:pPr>
      <w:r w:rsidRPr="00533C32">
        <w:t xml:space="preserve">        default:</w:t>
      </w:r>
    </w:p>
    <w:p w14:paraId="2812D026"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74C7F953" w14:textId="77777777" w:rsidR="007C4061" w:rsidRDefault="007C4061" w:rsidP="007C4061">
      <w:pPr>
        <w:pStyle w:val="PL"/>
        <w:rPr>
          <w:lang w:eastAsia="zh-CN"/>
        </w:rPr>
      </w:pPr>
    </w:p>
    <w:p w14:paraId="36B4D5D8" w14:textId="77777777" w:rsidR="007C4061" w:rsidRDefault="007C4061" w:rsidP="007C4061">
      <w:pPr>
        <w:pStyle w:val="PL"/>
      </w:pPr>
      <w:r>
        <w:t xml:space="preserve">  /subscription-data/{ueId}/</w:t>
      </w:r>
      <w:r w:rsidRPr="006E7C29">
        <w:t>coverage-restriction-data</w:t>
      </w:r>
      <w:r>
        <w:t>:</w:t>
      </w:r>
    </w:p>
    <w:p w14:paraId="527CA080" w14:textId="77777777" w:rsidR="007C4061" w:rsidRDefault="007C4061" w:rsidP="007C4061">
      <w:pPr>
        <w:pStyle w:val="PL"/>
      </w:pPr>
      <w:r>
        <w:t xml:space="preserve">    get:</w:t>
      </w:r>
    </w:p>
    <w:p w14:paraId="122630F5" w14:textId="77777777" w:rsidR="007C4061" w:rsidRDefault="007C4061" w:rsidP="007C4061">
      <w:pPr>
        <w:pStyle w:val="PL"/>
      </w:pPr>
      <w:r>
        <w:t xml:space="preserve">      summary: Retrieves the </w:t>
      </w:r>
      <w:r w:rsidRPr="00334145">
        <w:t>subscribed enhanced Coverage Restriction Data</w:t>
      </w:r>
      <w:r>
        <w:t xml:space="preserve"> of a UE</w:t>
      </w:r>
    </w:p>
    <w:p w14:paraId="5E30F467" w14:textId="77777777" w:rsidR="007C4061" w:rsidRDefault="007C4061" w:rsidP="007C4061">
      <w:pPr>
        <w:pStyle w:val="PL"/>
      </w:pPr>
      <w:r>
        <w:t xml:space="preserve">      operationId: QueryCoverageRestrictionData</w:t>
      </w:r>
    </w:p>
    <w:p w14:paraId="171D059D" w14:textId="77777777" w:rsidR="007C4061" w:rsidRDefault="007C4061" w:rsidP="007C4061">
      <w:pPr>
        <w:pStyle w:val="PL"/>
      </w:pPr>
      <w:r>
        <w:t xml:space="preserve">      tags:</w:t>
      </w:r>
    </w:p>
    <w:p w14:paraId="4F6D049E" w14:textId="77777777" w:rsidR="007C4061" w:rsidRDefault="007C4061" w:rsidP="007C4061">
      <w:pPr>
        <w:pStyle w:val="PL"/>
        <w:rPr>
          <w:lang w:eastAsia="zh-CN"/>
        </w:rPr>
      </w:pPr>
      <w:r>
        <w:t xml:space="preserve">        - E</w:t>
      </w:r>
      <w:r w:rsidRPr="00334145">
        <w:t>nhanced Coverage Restriction</w:t>
      </w:r>
      <w:r>
        <w:t xml:space="preserve"> Data</w:t>
      </w:r>
    </w:p>
    <w:p w14:paraId="2456FE29" w14:textId="77777777" w:rsidR="006C7675" w:rsidRDefault="006C7675" w:rsidP="006C7675">
      <w:pPr>
        <w:pStyle w:val="PL"/>
      </w:pPr>
      <w:r>
        <w:t xml:space="preserve">      security:</w:t>
      </w:r>
    </w:p>
    <w:p w14:paraId="38613FCA" w14:textId="77777777" w:rsidR="006C7675" w:rsidRDefault="006C7675" w:rsidP="006C7675">
      <w:pPr>
        <w:pStyle w:val="PL"/>
      </w:pPr>
      <w:r>
        <w:t xml:space="preserve">        - {}</w:t>
      </w:r>
    </w:p>
    <w:p w14:paraId="05D8FA82" w14:textId="77777777" w:rsidR="006C7675" w:rsidRDefault="006C7675" w:rsidP="006C7675">
      <w:pPr>
        <w:pStyle w:val="PL"/>
      </w:pPr>
      <w:r>
        <w:t xml:space="preserve">        - oAuth2ClientCredentials:</w:t>
      </w:r>
    </w:p>
    <w:p w14:paraId="700F03B2" w14:textId="77777777" w:rsidR="006C7675" w:rsidRDefault="006C7675" w:rsidP="006C7675">
      <w:pPr>
        <w:pStyle w:val="PL"/>
      </w:pPr>
      <w:r>
        <w:t xml:space="preserve">          - nudr-dr</w:t>
      </w:r>
    </w:p>
    <w:p w14:paraId="0B0DC5E5" w14:textId="77777777" w:rsidR="006C7675" w:rsidRDefault="006C7675" w:rsidP="006C7675">
      <w:pPr>
        <w:pStyle w:val="PL"/>
      </w:pPr>
      <w:r>
        <w:t xml:space="preserve">        - oAuth2ClientCredentials:</w:t>
      </w:r>
    </w:p>
    <w:p w14:paraId="2A6D89FB" w14:textId="77777777" w:rsidR="006C7675" w:rsidRDefault="006C7675" w:rsidP="006C7675">
      <w:pPr>
        <w:pStyle w:val="PL"/>
      </w:pPr>
      <w:r>
        <w:t xml:space="preserve">          - nudr-dr</w:t>
      </w:r>
    </w:p>
    <w:p w14:paraId="475326F8" w14:textId="77777777" w:rsidR="006C7675" w:rsidRDefault="006C7675" w:rsidP="006C7675">
      <w:pPr>
        <w:pStyle w:val="PL"/>
        <w:rPr>
          <w:lang w:eastAsia="zh-CN"/>
        </w:rPr>
      </w:pPr>
      <w:r>
        <w:t xml:space="preserve">          - nudr-dr:subscription-data</w:t>
      </w:r>
    </w:p>
    <w:p w14:paraId="5C0AC831" w14:textId="77777777" w:rsidR="007C4061" w:rsidRDefault="007C4061" w:rsidP="007C4061">
      <w:pPr>
        <w:pStyle w:val="PL"/>
      </w:pPr>
      <w:r>
        <w:t xml:space="preserve">      parameters:</w:t>
      </w:r>
    </w:p>
    <w:p w14:paraId="24AEE04F" w14:textId="77777777" w:rsidR="007C4061" w:rsidRDefault="007C4061" w:rsidP="007C4061">
      <w:pPr>
        <w:pStyle w:val="PL"/>
      </w:pPr>
      <w:r>
        <w:t xml:space="preserve">        - name: ueId</w:t>
      </w:r>
    </w:p>
    <w:p w14:paraId="63E00EBD" w14:textId="77777777" w:rsidR="007C4061" w:rsidRDefault="007C4061" w:rsidP="007C4061">
      <w:pPr>
        <w:pStyle w:val="PL"/>
      </w:pPr>
      <w:r>
        <w:t xml:space="preserve">          in: path</w:t>
      </w:r>
    </w:p>
    <w:p w14:paraId="25A252E9" w14:textId="77777777" w:rsidR="007C4061" w:rsidRDefault="007C4061" w:rsidP="007C4061">
      <w:pPr>
        <w:pStyle w:val="PL"/>
      </w:pPr>
      <w:r>
        <w:t xml:space="preserve">          description: UE id</w:t>
      </w:r>
    </w:p>
    <w:p w14:paraId="5F537DD9" w14:textId="77777777" w:rsidR="007C4061" w:rsidRDefault="007C4061" w:rsidP="007C4061">
      <w:pPr>
        <w:pStyle w:val="PL"/>
      </w:pPr>
      <w:r>
        <w:t xml:space="preserve">          required: true</w:t>
      </w:r>
    </w:p>
    <w:p w14:paraId="210FD96E" w14:textId="77777777" w:rsidR="007C4061" w:rsidRDefault="007C4061" w:rsidP="007C4061">
      <w:pPr>
        <w:pStyle w:val="PL"/>
      </w:pPr>
      <w:r>
        <w:t xml:space="preserve">          schema:</w:t>
      </w:r>
    </w:p>
    <w:p w14:paraId="78152481" w14:textId="77777777" w:rsidR="007C4061" w:rsidRDefault="007C4061" w:rsidP="007C4061">
      <w:pPr>
        <w:pStyle w:val="PL"/>
      </w:pPr>
      <w:r>
        <w:t xml:space="preserve">            $ref: 'TS29571_CommonData.yaml#/components/schemas/VarUeId'</w:t>
      </w:r>
    </w:p>
    <w:p w14:paraId="5E265702" w14:textId="77777777" w:rsidR="007C4061" w:rsidRDefault="007C4061" w:rsidP="007C4061">
      <w:pPr>
        <w:pStyle w:val="PL"/>
      </w:pPr>
      <w:r>
        <w:t xml:space="preserve">        - name: supported-features</w:t>
      </w:r>
    </w:p>
    <w:p w14:paraId="7FE4C229" w14:textId="77777777" w:rsidR="007C4061" w:rsidRDefault="007C4061" w:rsidP="007C4061">
      <w:pPr>
        <w:pStyle w:val="PL"/>
      </w:pPr>
      <w:r>
        <w:t xml:space="preserve">          in: query</w:t>
      </w:r>
    </w:p>
    <w:p w14:paraId="05F9A851" w14:textId="77777777" w:rsidR="007C4061" w:rsidRDefault="007C4061" w:rsidP="007C4061">
      <w:pPr>
        <w:pStyle w:val="PL"/>
      </w:pPr>
      <w:r>
        <w:t xml:space="preserve">          description: Supported Features</w:t>
      </w:r>
    </w:p>
    <w:p w14:paraId="55BAE3FF" w14:textId="77777777" w:rsidR="007C4061" w:rsidRDefault="007C4061" w:rsidP="007C4061">
      <w:pPr>
        <w:pStyle w:val="PL"/>
      </w:pPr>
      <w:r>
        <w:t xml:space="preserve">          schema:</w:t>
      </w:r>
    </w:p>
    <w:p w14:paraId="7DC98CCB" w14:textId="77777777" w:rsidR="007C4061" w:rsidRDefault="007C4061" w:rsidP="007C4061">
      <w:pPr>
        <w:pStyle w:val="PL"/>
        <w:rPr>
          <w:lang w:eastAsia="zh-CN"/>
        </w:rPr>
      </w:pPr>
      <w:r>
        <w:t xml:space="preserve">             $ref: 'TS29571_CommonData.yaml#/components/schemas/SupportedFeatures'</w:t>
      </w:r>
    </w:p>
    <w:p w14:paraId="382B3BD0" w14:textId="77777777" w:rsidR="007C4061" w:rsidRDefault="007C4061" w:rsidP="007C4061">
      <w:pPr>
        <w:pStyle w:val="PL"/>
      </w:pPr>
      <w:r>
        <w:t xml:space="preserve">        - name: If-None-Match</w:t>
      </w:r>
    </w:p>
    <w:p w14:paraId="6DA25BF9" w14:textId="77777777" w:rsidR="007C4061" w:rsidRDefault="007C4061" w:rsidP="007C4061">
      <w:pPr>
        <w:pStyle w:val="PL"/>
      </w:pPr>
      <w:r>
        <w:t xml:space="preserve">          in: header</w:t>
      </w:r>
    </w:p>
    <w:p w14:paraId="08AF4F41" w14:textId="77777777" w:rsidR="007C4061" w:rsidRDefault="007C4061" w:rsidP="007C4061">
      <w:pPr>
        <w:pStyle w:val="PL"/>
      </w:pPr>
      <w:r>
        <w:t xml:space="preserve">          description: Validator for conditional requests, as described in RFC 7232, 3.2</w:t>
      </w:r>
    </w:p>
    <w:p w14:paraId="48802463" w14:textId="77777777" w:rsidR="007C4061" w:rsidRDefault="007C4061" w:rsidP="007C4061">
      <w:pPr>
        <w:pStyle w:val="PL"/>
      </w:pPr>
      <w:r>
        <w:t xml:space="preserve">          schema:</w:t>
      </w:r>
    </w:p>
    <w:p w14:paraId="7700D782" w14:textId="77777777" w:rsidR="007C4061" w:rsidRDefault="007C4061" w:rsidP="007C4061">
      <w:pPr>
        <w:pStyle w:val="PL"/>
      </w:pPr>
      <w:r>
        <w:t xml:space="preserve">            type: string</w:t>
      </w:r>
    </w:p>
    <w:p w14:paraId="7658857E" w14:textId="77777777" w:rsidR="007C4061" w:rsidRDefault="007C4061" w:rsidP="007C4061">
      <w:pPr>
        <w:pStyle w:val="PL"/>
      </w:pPr>
      <w:r>
        <w:t xml:space="preserve">        - name: If-Modified-Since</w:t>
      </w:r>
    </w:p>
    <w:p w14:paraId="3D0628F0" w14:textId="77777777" w:rsidR="007C4061" w:rsidRDefault="007C4061" w:rsidP="007C4061">
      <w:pPr>
        <w:pStyle w:val="PL"/>
      </w:pPr>
      <w:r>
        <w:t xml:space="preserve">          in: header</w:t>
      </w:r>
    </w:p>
    <w:p w14:paraId="305D43E6" w14:textId="77777777" w:rsidR="007C4061" w:rsidRDefault="007C4061" w:rsidP="007C4061">
      <w:pPr>
        <w:pStyle w:val="PL"/>
      </w:pPr>
      <w:r>
        <w:t xml:space="preserve">          description: Validator for conditional requests, as described in RFC 7232, 3.3</w:t>
      </w:r>
    </w:p>
    <w:p w14:paraId="050297B0" w14:textId="77777777" w:rsidR="007C4061" w:rsidRDefault="007C4061" w:rsidP="007C4061">
      <w:pPr>
        <w:pStyle w:val="PL"/>
      </w:pPr>
      <w:r>
        <w:t xml:space="preserve">          schema:</w:t>
      </w:r>
    </w:p>
    <w:p w14:paraId="4F81F934" w14:textId="77777777" w:rsidR="007C4061" w:rsidRDefault="007C4061" w:rsidP="007C4061">
      <w:pPr>
        <w:pStyle w:val="PL"/>
        <w:rPr>
          <w:lang w:eastAsia="zh-CN"/>
        </w:rPr>
      </w:pPr>
      <w:r>
        <w:t xml:space="preserve">            type: string</w:t>
      </w:r>
    </w:p>
    <w:p w14:paraId="4842178E" w14:textId="77777777" w:rsidR="007C4061" w:rsidRDefault="007C4061" w:rsidP="007C4061">
      <w:pPr>
        <w:pStyle w:val="PL"/>
      </w:pPr>
      <w:r>
        <w:t xml:space="preserve">      responses:</w:t>
      </w:r>
    </w:p>
    <w:p w14:paraId="2A8E905C" w14:textId="77777777" w:rsidR="007C4061" w:rsidRDefault="007C4061" w:rsidP="007C4061">
      <w:pPr>
        <w:pStyle w:val="PL"/>
      </w:pPr>
      <w:r>
        <w:t xml:space="preserve">        '200':</w:t>
      </w:r>
    </w:p>
    <w:p w14:paraId="3A44D0DF" w14:textId="77777777" w:rsidR="007C4061" w:rsidRDefault="007C4061" w:rsidP="007C4061">
      <w:pPr>
        <w:pStyle w:val="PL"/>
      </w:pPr>
      <w:r>
        <w:t xml:space="preserve">          description: OK</w:t>
      </w:r>
    </w:p>
    <w:p w14:paraId="7D0DBE5E" w14:textId="77777777" w:rsidR="007C4061" w:rsidRDefault="007C4061" w:rsidP="007C4061">
      <w:pPr>
        <w:pStyle w:val="PL"/>
      </w:pPr>
      <w:r>
        <w:t xml:space="preserve">          content:</w:t>
      </w:r>
    </w:p>
    <w:p w14:paraId="134D27AB" w14:textId="77777777" w:rsidR="007C4061" w:rsidRDefault="007C4061" w:rsidP="007C4061">
      <w:pPr>
        <w:pStyle w:val="PL"/>
      </w:pPr>
      <w:r>
        <w:t xml:space="preserve">            application/json:</w:t>
      </w:r>
    </w:p>
    <w:p w14:paraId="11F786FE" w14:textId="77777777" w:rsidR="007C4061" w:rsidRDefault="007C4061" w:rsidP="007C4061">
      <w:pPr>
        <w:pStyle w:val="PL"/>
      </w:pPr>
      <w:r>
        <w:t xml:space="preserve">              schema:</w:t>
      </w:r>
    </w:p>
    <w:p w14:paraId="600276C5"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59933BC1" w14:textId="77777777" w:rsidR="007C4061" w:rsidRDefault="007C4061" w:rsidP="007C4061">
      <w:pPr>
        <w:pStyle w:val="PL"/>
      </w:pPr>
      <w:r>
        <w:t xml:space="preserve">          headers:</w:t>
      </w:r>
    </w:p>
    <w:p w14:paraId="0068534D" w14:textId="77777777" w:rsidR="007C4061" w:rsidRDefault="007C4061" w:rsidP="007C4061">
      <w:pPr>
        <w:pStyle w:val="PL"/>
      </w:pPr>
      <w:r>
        <w:t xml:space="preserve">            Cache-Control:</w:t>
      </w:r>
    </w:p>
    <w:p w14:paraId="3D5071F0" w14:textId="77777777" w:rsidR="007C4061" w:rsidRDefault="007C4061" w:rsidP="007C4061">
      <w:pPr>
        <w:pStyle w:val="PL"/>
      </w:pPr>
      <w:r>
        <w:t xml:space="preserve">              description: Cache-Control containing max-age, as described in RFC 7234, 5.2</w:t>
      </w:r>
    </w:p>
    <w:p w14:paraId="522FCA2C" w14:textId="77777777" w:rsidR="007C4061" w:rsidRDefault="007C4061" w:rsidP="007C4061">
      <w:pPr>
        <w:pStyle w:val="PL"/>
      </w:pPr>
      <w:r>
        <w:lastRenderedPageBreak/>
        <w:t xml:space="preserve">              schema:</w:t>
      </w:r>
    </w:p>
    <w:p w14:paraId="0E6BD4E0" w14:textId="77777777" w:rsidR="007C4061" w:rsidRDefault="007C4061" w:rsidP="007C4061">
      <w:pPr>
        <w:pStyle w:val="PL"/>
      </w:pPr>
      <w:r>
        <w:t xml:space="preserve">                type: string</w:t>
      </w:r>
    </w:p>
    <w:p w14:paraId="59D25583" w14:textId="77777777" w:rsidR="007C4061" w:rsidRDefault="007C4061" w:rsidP="007C4061">
      <w:pPr>
        <w:pStyle w:val="PL"/>
      </w:pPr>
      <w:r>
        <w:t xml:space="preserve">            ETag:</w:t>
      </w:r>
    </w:p>
    <w:p w14:paraId="75276F02" w14:textId="77777777" w:rsidR="007C4061" w:rsidRDefault="007C4061" w:rsidP="007C4061">
      <w:pPr>
        <w:pStyle w:val="PL"/>
      </w:pPr>
      <w:r>
        <w:t xml:space="preserve">              description: Entity Tag, containing a strong validator, as described in RFC 7232, 2.3</w:t>
      </w:r>
    </w:p>
    <w:p w14:paraId="04DA9990" w14:textId="77777777" w:rsidR="007C4061" w:rsidRDefault="007C4061" w:rsidP="007C4061">
      <w:pPr>
        <w:pStyle w:val="PL"/>
      </w:pPr>
      <w:r>
        <w:t xml:space="preserve">              schema:</w:t>
      </w:r>
    </w:p>
    <w:p w14:paraId="5141EA46" w14:textId="77777777" w:rsidR="007C4061" w:rsidRDefault="007C4061" w:rsidP="007C4061">
      <w:pPr>
        <w:pStyle w:val="PL"/>
      </w:pPr>
      <w:r>
        <w:t xml:space="preserve">                type: string</w:t>
      </w:r>
    </w:p>
    <w:p w14:paraId="68C56BC6" w14:textId="77777777" w:rsidR="007C4061" w:rsidRDefault="007C4061" w:rsidP="007C4061">
      <w:pPr>
        <w:pStyle w:val="PL"/>
      </w:pPr>
      <w:r>
        <w:t xml:space="preserve">            Last-Modified:</w:t>
      </w:r>
    </w:p>
    <w:p w14:paraId="78C47DCB" w14:textId="77777777" w:rsidR="007C4061" w:rsidRDefault="007C4061" w:rsidP="007C4061">
      <w:pPr>
        <w:pStyle w:val="PL"/>
      </w:pPr>
      <w:r>
        <w:t xml:space="preserve">              description: Timestamp for last modification of the resource, as described in RFC 7232, 2.2</w:t>
      </w:r>
    </w:p>
    <w:p w14:paraId="251AC00C" w14:textId="77777777" w:rsidR="007C4061" w:rsidRDefault="007C4061" w:rsidP="007C4061">
      <w:pPr>
        <w:pStyle w:val="PL"/>
      </w:pPr>
      <w:r>
        <w:t xml:space="preserve">              schema:</w:t>
      </w:r>
    </w:p>
    <w:p w14:paraId="0E464409" w14:textId="77777777" w:rsidR="007C4061" w:rsidRDefault="007C4061" w:rsidP="007C4061">
      <w:pPr>
        <w:pStyle w:val="PL"/>
      </w:pPr>
      <w:r>
        <w:t xml:space="preserve">                type: string</w:t>
      </w:r>
    </w:p>
    <w:p w14:paraId="38ACBF2C" w14:textId="77777777" w:rsidR="007C4061" w:rsidRDefault="007C4061" w:rsidP="007C4061">
      <w:pPr>
        <w:pStyle w:val="PL"/>
        <w:rPr>
          <w:lang w:eastAsia="zh-CN"/>
        </w:rPr>
      </w:pPr>
      <w:r>
        <w:t xml:space="preserve">        default:</w:t>
      </w:r>
    </w:p>
    <w:p w14:paraId="562ED3C6"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5D7F3622" w14:textId="77777777" w:rsidR="007C4061" w:rsidRDefault="007C4061" w:rsidP="007C4061">
      <w:pPr>
        <w:pStyle w:val="PL"/>
        <w:rPr>
          <w:lang w:eastAsia="zh-CN"/>
        </w:rPr>
      </w:pPr>
    </w:p>
    <w:p w14:paraId="744CA312"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3B18D8E2" w14:textId="77777777" w:rsidR="00227381" w:rsidRPr="00533C32" w:rsidRDefault="00227381" w:rsidP="00227381">
      <w:pPr>
        <w:pStyle w:val="PL"/>
      </w:pPr>
      <w:r w:rsidRPr="00533C32">
        <w:t xml:space="preserve">    get:</w:t>
      </w:r>
    </w:p>
    <w:p w14:paraId="43452CF2" w14:textId="77777777" w:rsidR="00227381" w:rsidRPr="00533C32" w:rsidRDefault="00227381" w:rsidP="00227381">
      <w:pPr>
        <w:pStyle w:val="PL"/>
      </w:pPr>
      <w:r w:rsidRPr="00533C32">
        <w:t xml:space="preserve">      summary: Retrieves the </w:t>
      </w:r>
      <w:r>
        <w:t>UE's Location Information</w:t>
      </w:r>
    </w:p>
    <w:p w14:paraId="4FDA0765" w14:textId="77777777" w:rsidR="00227381" w:rsidRPr="00533C32" w:rsidRDefault="00227381" w:rsidP="00227381">
      <w:pPr>
        <w:pStyle w:val="PL"/>
      </w:pPr>
      <w:r w:rsidRPr="00533C32">
        <w:t xml:space="preserve">      operationId: Query</w:t>
      </w:r>
      <w:r>
        <w:t>UeLocation</w:t>
      </w:r>
    </w:p>
    <w:p w14:paraId="7A5A9277" w14:textId="77777777" w:rsidR="00227381" w:rsidRPr="00533C32" w:rsidRDefault="00227381" w:rsidP="00227381">
      <w:pPr>
        <w:pStyle w:val="PL"/>
      </w:pPr>
      <w:r w:rsidRPr="00533C32">
        <w:t xml:space="preserve">      tags:</w:t>
      </w:r>
    </w:p>
    <w:p w14:paraId="7FB1EB31" w14:textId="77777777" w:rsidR="00227381" w:rsidRDefault="00227381" w:rsidP="00227381">
      <w:pPr>
        <w:pStyle w:val="PL"/>
        <w:rPr>
          <w:lang w:eastAsia="zh-CN"/>
        </w:rPr>
      </w:pPr>
      <w:r>
        <w:t xml:space="preserve">        - UE's Location Information</w:t>
      </w:r>
      <w:r w:rsidRPr="00533C32">
        <w:t xml:space="preserve"> (Document)</w:t>
      </w:r>
    </w:p>
    <w:p w14:paraId="6798C2B1" w14:textId="77777777" w:rsidR="006C7675" w:rsidRDefault="006C7675" w:rsidP="006C7675">
      <w:pPr>
        <w:pStyle w:val="PL"/>
      </w:pPr>
      <w:r>
        <w:t xml:space="preserve">      security:</w:t>
      </w:r>
    </w:p>
    <w:p w14:paraId="6A71DEEF" w14:textId="77777777" w:rsidR="006C7675" w:rsidRDefault="006C7675" w:rsidP="006C7675">
      <w:pPr>
        <w:pStyle w:val="PL"/>
      </w:pPr>
      <w:r>
        <w:t xml:space="preserve">        - {}</w:t>
      </w:r>
    </w:p>
    <w:p w14:paraId="2D826079" w14:textId="77777777" w:rsidR="006C7675" w:rsidRDefault="006C7675" w:rsidP="006C7675">
      <w:pPr>
        <w:pStyle w:val="PL"/>
      </w:pPr>
      <w:r>
        <w:t xml:space="preserve">        - oAuth2ClientCredentials:</w:t>
      </w:r>
    </w:p>
    <w:p w14:paraId="7DBBE023" w14:textId="77777777" w:rsidR="006C7675" w:rsidRDefault="006C7675" w:rsidP="006C7675">
      <w:pPr>
        <w:pStyle w:val="PL"/>
      </w:pPr>
      <w:r>
        <w:t xml:space="preserve">          - nudr-dr</w:t>
      </w:r>
    </w:p>
    <w:p w14:paraId="2B92AB48" w14:textId="77777777" w:rsidR="006C7675" w:rsidRDefault="006C7675" w:rsidP="006C7675">
      <w:pPr>
        <w:pStyle w:val="PL"/>
      </w:pPr>
      <w:r>
        <w:t xml:space="preserve">        - oAuth2ClientCredentials:</w:t>
      </w:r>
    </w:p>
    <w:p w14:paraId="34C1B9B5" w14:textId="77777777" w:rsidR="006C7675" w:rsidRDefault="006C7675" w:rsidP="006C7675">
      <w:pPr>
        <w:pStyle w:val="PL"/>
      </w:pPr>
      <w:r>
        <w:t xml:space="preserve">          - nudr-dr</w:t>
      </w:r>
    </w:p>
    <w:p w14:paraId="06FE1259" w14:textId="77777777" w:rsidR="006C7675" w:rsidRPr="00533C32" w:rsidRDefault="006C7675" w:rsidP="006C7675">
      <w:pPr>
        <w:pStyle w:val="PL"/>
        <w:rPr>
          <w:lang w:eastAsia="zh-CN"/>
        </w:rPr>
      </w:pPr>
      <w:r>
        <w:t xml:space="preserve">          - nudr-dr:subscription-data</w:t>
      </w:r>
    </w:p>
    <w:p w14:paraId="5C129FA5" w14:textId="77777777" w:rsidR="00227381" w:rsidRPr="00533C32" w:rsidRDefault="00227381" w:rsidP="00227381">
      <w:pPr>
        <w:pStyle w:val="PL"/>
      </w:pPr>
      <w:r w:rsidRPr="00533C32">
        <w:t xml:space="preserve">      parameters:</w:t>
      </w:r>
    </w:p>
    <w:p w14:paraId="51836970" w14:textId="77777777" w:rsidR="00227381" w:rsidRPr="00533C32" w:rsidRDefault="00227381" w:rsidP="00227381">
      <w:pPr>
        <w:pStyle w:val="PL"/>
      </w:pPr>
      <w:r w:rsidRPr="00533C32">
        <w:t xml:space="preserve">        - name: ueId</w:t>
      </w:r>
    </w:p>
    <w:p w14:paraId="3970C820" w14:textId="77777777" w:rsidR="00227381" w:rsidRPr="00533C32" w:rsidRDefault="00227381" w:rsidP="00227381">
      <w:pPr>
        <w:pStyle w:val="PL"/>
      </w:pPr>
      <w:r w:rsidRPr="00533C32">
        <w:t xml:space="preserve">          in: path</w:t>
      </w:r>
    </w:p>
    <w:p w14:paraId="36BA56AE" w14:textId="77777777" w:rsidR="00227381" w:rsidRPr="00533C32" w:rsidRDefault="00227381" w:rsidP="00227381">
      <w:pPr>
        <w:pStyle w:val="PL"/>
      </w:pPr>
      <w:r w:rsidRPr="00533C32">
        <w:t xml:space="preserve">          description: UE id</w:t>
      </w:r>
    </w:p>
    <w:p w14:paraId="259C2FFF" w14:textId="77777777" w:rsidR="00227381" w:rsidRPr="00533C32" w:rsidRDefault="00227381" w:rsidP="00227381">
      <w:pPr>
        <w:pStyle w:val="PL"/>
      </w:pPr>
      <w:r w:rsidRPr="00533C32">
        <w:t xml:space="preserve">          required: true</w:t>
      </w:r>
    </w:p>
    <w:p w14:paraId="73EA1ADB" w14:textId="77777777" w:rsidR="00227381" w:rsidRPr="00533C32" w:rsidRDefault="00227381" w:rsidP="00227381">
      <w:pPr>
        <w:pStyle w:val="PL"/>
      </w:pPr>
      <w:r w:rsidRPr="00533C32">
        <w:t xml:space="preserve">          schema:</w:t>
      </w:r>
    </w:p>
    <w:p w14:paraId="77153FDD" w14:textId="77777777" w:rsidR="00227381" w:rsidRPr="00533C32" w:rsidRDefault="00227381" w:rsidP="00227381">
      <w:pPr>
        <w:pStyle w:val="PL"/>
        <w:rPr>
          <w:lang w:eastAsia="zh-CN"/>
        </w:rPr>
      </w:pPr>
      <w:r w:rsidRPr="00533C32">
        <w:t xml:space="preserve">            $ref: 'TS29571_CommonData.yaml#/components/schemas/VarUeId'</w:t>
      </w:r>
    </w:p>
    <w:p w14:paraId="053FE851" w14:textId="77777777" w:rsidR="00227381" w:rsidRPr="00533C32" w:rsidRDefault="00227381" w:rsidP="00227381">
      <w:pPr>
        <w:pStyle w:val="PL"/>
      </w:pPr>
      <w:r w:rsidRPr="00533C32">
        <w:t xml:space="preserve">        - name: supported-features</w:t>
      </w:r>
    </w:p>
    <w:p w14:paraId="7FC0159B" w14:textId="77777777" w:rsidR="00227381" w:rsidRPr="00533C32" w:rsidRDefault="00227381" w:rsidP="00227381">
      <w:pPr>
        <w:pStyle w:val="PL"/>
      </w:pPr>
      <w:r w:rsidRPr="00533C32">
        <w:t xml:space="preserve">          in: query</w:t>
      </w:r>
    </w:p>
    <w:p w14:paraId="0709E5A1" w14:textId="77777777" w:rsidR="00227381" w:rsidRPr="00533C32" w:rsidRDefault="00227381" w:rsidP="00227381">
      <w:pPr>
        <w:pStyle w:val="PL"/>
      </w:pPr>
      <w:r w:rsidRPr="00533C32">
        <w:t xml:space="preserve">          description: Supported Features</w:t>
      </w:r>
    </w:p>
    <w:p w14:paraId="21BB10F4" w14:textId="77777777" w:rsidR="00227381" w:rsidRPr="00533C32" w:rsidRDefault="00227381" w:rsidP="00227381">
      <w:pPr>
        <w:pStyle w:val="PL"/>
      </w:pPr>
      <w:r w:rsidRPr="00533C32">
        <w:t xml:space="preserve">          schema:</w:t>
      </w:r>
    </w:p>
    <w:p w14:paraId="208634B6" w14:textId="77777777" w:rsidR="00227381" w:rsidRPr="00533C32" w:rsidRDefault="00227381" w:rsidP="00227381">
      <w:pPr>
        <w:pStyle w:val="PL"/>
        <w:rPr>
          <w:lang w:eastAsia="zh-CN"/>
        </w:rPr>
      </w:pPr>
      <w:r w:rsidRPr="00533C32">
        <w:t xml:space="preserve">             $ref: 'TS29571_CommonData.yaml#/components/schemas/SupportedFeatures'</w:t>
      </w:r>
    </w:p>
    <w:p w14:paraId="57A0FC50" w14:textId="77777777" w:rsidR="00227381" w:rsidRPr="00533C32" w:rsidRDefault="00227381" w:rsidP="00227381">
      <w:pPr>
        <w:pStyle w:val="PL"/>
      </w:pPr>
      <w:r w:rsidRPr="00533C32">
        <w:t xml:space="preserve">      responses:</w:t>
      </w:r>
    </w:p>
    <w:p w14:paraId="55FC6CDE" w14:textId="77777777" w:rsidR="00227381" w:rsidRPr="00533C32" w:rsidRDefault="00227381" w:rsidP="00227381">
      <w:pPr>
        <w:pStyle w:val="PL"/>
      </w:pPr>
      <w:r w:rsidRPr="00533C32">
        <w:t xml:space="preserve">        '200':</w:t>
      </w:r>
    </w:p>
    <w:p w14:paraId="4FE95864" w14:textId="77777777" w:rsidR="00227381" w:rsidRPr="00533C32" w:rsidRDefault="00227381" w:rsidP="00227381">
      <w:pPr>
        <w:pStyle w:val="PL"/>
      </w:pPr>
      <w:r w:rsidRPr="00533C32">
        <w:t xml:space="preserve">          description: Expected response to a valid request</w:t>
      </w:r>
    </w:p>
    <w:p w14:paraId="45F0C2B4" w14:textId="77777777" w:rsidR="00227381" w:rsidRPr="00533C32" w:rsidRDefault="00227381" w:rsidP="00227381">
      <w:pPr>
        <w:pStyle w:val="PL"/>
      </w:pPr>
      <w:r w:rsidRPr="00533C32">
        <w:t xml:space="preserve">          content:</w:t>
      </w:r>
    </w:p>
    <w:p w14:paraId="406A4D15" w14:textId="77777777" w:rsidR="00227381" w:rsidRPr="00533C32" w:rsidRDefault="00227381" w:rsidP="00227381">
      <w:pPr>
        <w:pStyle w:val="PL"/>
      </w:pPr>
      <w:r w:rsidRPr="00533C32">
        <w:t xml:space="preserve">            application/json:</w:t>
      </w:r>
    </w:p>
    <w:p w14:paraId="491BE25D" w14:textId="77777777" w:rsidR="00227381" w:rsidRPr="00533C32" w:rsidRDefault="00227381" w:rsidP="00227381">
      <w:pPr>
        <w:pStyle w:val="PL"/>
      </w:pPr>
      <w:r w:rsidRPr="00533C32">
        <w:t xml:space="preserve">              schema:</w:t>
      </w:r>
    </w:p>
    <w:p w14:paraId="4DC7EB6B" w14:textId="77777777" w:rsidR="00227381" w:rsidRPr="00533C32" w:rsidRDefault="00227381" w:rsidP="00227381">
      <w:pPr>
        <w:pStyle w:val="PL"/>
      </w:pPr>
      <w:r w:rsidRPr="00533C32">
        <w:t xml:space="preserve">                $ref: '#/components/schemas/</w:t>
      </w:r>
      <w:r w:rsidRPr="00D329A5">
        <w:t>LocationInfo</w:t>
      </w:r>
      <w:r w:rsidRPr="00533C32">
        <w:t>'</w:t>
      </w:r>
    </w:p>
    <w:p w14:paraId="099F355A" w14:textId="77777777" w:rsidR="00227381" w:rsidRDefault="00227381" w:rsidP="00227381">
      <w:pPr>
        <w:pStyle w:val="PL"/>
        <w:rPr>
          <w:lang w:eastAsia="zh-CN"/>
        </w:rPr>
      </w:pPr>
      <w:r w:rsidRPr="00533C32">
        <w:t xml:space="preserve">        default:</w:t>
      </w:r>
    </w:p>
    <w:p w14:paraId="3BCE6A21"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78CA42CF" w14:textId="77777777" w:rsidR="00227381" w:rsidRPr="00227381" w:rsidRDefault="00227381" w:rsidP="007C4061">
      <w:pPr>
        <w:pStyle w:val="PL"/>
        <w:rPr>
          <w:lang w:eastAsia="zh-CN"/>
        </w:rPr>
      </w:pPr>
    </w:p>
    <w:p w14:paraId="027202B4" w14:textId="77777777" w:rsidR="00000A0B" w:rsidRDefault="00000A0B" w:rsidP="00000A0B">
      <w:pPr>
        <w:pStyle w:val="PL"/>
      </w:pPr>
      <w:r>
        <w:t xml:space="preserve">  /subscription-data/{ueId}/v2x-data:</w:t>
      </w:r>
    </w:p>
    <w:p w14:paraId="6ADE5E79" w14:textId="77777777" w:rsidR="00000A0B" w:rsidRDefault="00000A0B" w:rsidP="00000A0B">
      <w:pPr>
        <w:pStyle w:val="PL"/>
      </w:pPr>
      <w:r>
        <w:t xml:space="preserve">    get:</w:t>
      </w:r>
    </w:p>
    <w:p w14:paraId="6FDB32CE" w14:textId="77777777" w:rsidR="00000A0B" w:rsidRDefault="00000A0B" w:rsidP="00000A0B">
      <w:pPr>
        <w:pStyle w:val="PL"/>
      </w:pPr>
      <w:r>
        <w:t xml:space="preserve">      summary: Retrieves the subscribed V2X Data of a UE</w:t>
      </w:r>
    </w:p>
    <w:p w14:paraId="4738FA81" w14:textId="77777777" w:rsidR="00000A0B" w:rsidRDefault="00000A0B" w:rsidP="00000A0B">
      <w:pPr>
        <w:pStyle w:val="PL"/>
      </w:pPr>
      <w:r>
        <w:t xml:space="preserve">      operationId: QueryV2xData</w:t>
      </w:r>
    </w:p>
    <w:p w14:paraId="6FEEEF77" w14:textId="77777777" w:rsidR="00000A0B" w:rsidRDefault="00000A0B" w:rsidP="00000A0B">
      <w:pPr>
        <w:pStyle w:val="PL"/>
      </w:pPr>
      <w:r>
        <w:t xml:space="preserve">      tags:</w:t>
      </w:r>
    </w:p>
    <w:p w14:paraId="3C65A8CF" w14:textId="77777777" w:rsidR="00000A0B" w:rsidRDefault="00000A0B" w:rsidP="00000A0B">
      <w:pPr>
        <w:pStyle w:val="PL"/>
        <w:rPr>
          <w:lang w:eastAsia="zh-CN"/>
        </w:rPr>
      </w:pPr>
      <w:r>
        <w:t xml:space="preserve">        - V2X Subscription Data</w:t>
      </w:r>
    </w:p>
    <w:p w14:paraId="2309DB5A" w14:textId="77777777" w:rsidR="006C7675" w:rsidRDefault="006C7675" w:rsidP="006C7675">
      <w:pPr>
        <w:pStyle w:val="PL"/>
      </w:pPr>
      <w:r>
        <w:t xml:space="preserve">      security:</w:t>
      </w:r>
    </w:p>
    <w:p w14:paraId="4C30D07B" w14:textId="77777777" w:rsidR="006C7675" w:rsidRDefault="006C7675" w:rsidP="006C7675">
      <w:pPr>
        <w:pStyle w:val="PL"/>
      </w:pPr>
      <w:r>
        <w:t xml:space="preserve">        - {}</w:t>
      </w:r>
    </w:p>
    <w:p w14:paraId="07BACEC9" w14:textId="77777777" w:rsidR="006C7675" w:rsidRDefault="006C7675" w:rsidP="006C7675">
      <w:pPr>
        <w:pStyle w:val="PL"/>
      </w:pPr>
      <w:r>
        <w:t xml:space="preserve">        - oAuth2ClientCredentials:</w:t>
      </w:r>
    </w:p>
    <w:p w14:paraId="249BAF2A" w14:textId="77777777" w:rsidR="006C7675" w:rsidRDefault="006C7675" w:rsidP="006C7675">
      <w:pPr>
        <w:pStyle w:val="PL"/>
      </w:pPr>
      <w:r>
        <w:t xml:space="preserve">          - nudr-dr</w:t>
      </w:r>
    </w:p>
    <w:p w14:paraId="039BB64D" w14:textId="77777777" w:rsidR="006C7675" w:rsidRDefault="006C7675" w:rsidP="006C7675">
      <w:pPr>
        <w:pStyle w:val="PL"/>
      </w:pPr>
      <w:r>
        <w:t xml:space="preserve">        - oAuth2ClientCredentials:</w:t>
      </w:r>
    </w:p>
    <w:p w14:paraId="07AD6BDD" w14:textId="77777777" w:rsidR="006C7675" w:rsidRDefault="006C7675" w:rsidP="006C7675">
      <w:pPr>
        <w:pStyle w:val="PL"/>
      </w:pPr>
      <w:r>
        <w:t xml:space="preserve">          - nudr-dr</w:t>
      </w:r>
    </w:p>
    <w:p w14:paraId="230FA021" w14:textId="77777777" w:rsidR="006C7675" w:rsidRDefault="006C7675" w:rsidP="006C7675">
      <w:pPr>
        <w:pStyle w:val="PL"/>
        <w:rPr>
          <w:lang w:eastAsia="zh-CN"/>
        </w:rPr>
      </w:pPr>
      <w:r>
        <w:t xml:space="preserve">          - nudr-dr:subscription-data</w:t>
      </w:r>
    </w:p>
    <w:p w14:paraId="297ED739" w14:textId="77777777" w:rsidR="00000A0B" w:rsidRDefault="00000A0B" w:rsidP="00000A0B">
      <w:pPr>
        <w:pStyle w:val="PL"/>
      </w:pPr>
      <w:r>
        <w:t xml:space="preserve">      parameters:</w:t>
      </w:r>
    </w:p>
    <w:p w14:paraId="02137942" w14:textId="77777777" w:rsidR="00000A0B" w:rsidRDefault="00000A0B" w:rsidP="00000A0B">
      <w:pPr>
        <w:pStyle w:val="PL"/>
      </w:pPr>
      <w:r>
        <w:t xml:space="preserve">        - name: ueId</w:t>
      </w:r>
    </w:p>
    <w:p w14:paraId="401F7A65" w14:textId="77777777" w:rsidR="00000A0B" w:rsidRDefault="00000A0B" w:rsidP="00000A0B">
      <w:pPr>
        <w:pStyle w:val="PL"/>
      </w:pPr>
      <w:r>
        <w:t xml:space="preserve">          in: path</w:t>
      </w:r>
    </w:p>
    <w:p w14:paraId="12A74EFC" w14:textId="77777777" w:rsidR="00000A0B" w:rsidRDefault="00000A0B" w:rsidP="00000A0B">
      <w:pPr>
        <w:pStyle w:val="PL"/>
      </w:pPr>
      <w:r>
        <w:t xml:space="preserve">          description: UE id</w:t>
      </w:r>
    </w:p>
    <w:p w14:paraId="378DDF4E" w14:textId="77777777" w:rsidR="00000A0B" w:rsidRDefault="00000A0B" w:rsidP="00000A0B">
      <w:pPr>
        <w:pStyle w:val="PL"/>
      </w:pPr>
      <w:r>
        <w:t xml:space="preserve">          required: true</w:t>
      </w:r>
    </w:p>
    <w:p w14:paraId="58BC914B" w14:textId="77777777" w:rsidR="00000A0B" w:rsidRDefault="00000A0B" w:rsidP="00000A0B">
      <w:pPr>
        <w:pStyle w:val="PL"/>
      </w:pPr>
      <w:r>
        <w:t xml:space="preserve">          schema:</w:t>
      </w:r>
    </w:p>
    <w:p w14:paraId="551EE1E8" w14:textId="77777777" w:rsidR="00000A0B" w:rsidRDefault="00000A0B" w:rsidP="00000A0B">
      <w:pPr>
        <w:pStyle w:val="PL"/>
      </w:pPr>
      <w:r>
        <w:t xml:space="preserve">            $ref: 'TS29571_CommonData.yaml#/components/schemas/VarUeId'</w:t>
      </w:r>
    </w:p>
    <w:p w14:paraId="1CCD5E32" w14:textId="77777777" w:rsidR="00000A0B" w:rsidRDefault="00000A0B" w:rsidP="00000A0B">
      <w:pPr>
        <w:pStyle w:val="PL"/>
      </w:pPr>
      <w:r>
        <w:t xml:space="preserve">        - name: supported-features</w:t>
      </w:r>
    </w:p>
    <w:p w14:paraId="0DA360A2" w14:textId="77777777" w:rsidR="00000A0B" w:rsidRDefault="00000A0B" w:rsidP="00000A0B">
      <w:pPr>
        <w:pStyle w:val="PL"/>
      </w:pPr>
      <w:r>
        <w:t xml:space="preserve">          in: query</w:t>
      </w:r>
    </w:p>
    <w:p w14:paraId="4FBEF0BB" w14:textId="77777777" w:rsidR="00000A0B" w:rsidRDefault="00000A0B" w:rsidP="00000A0B">
      <w:pPr>
        <w:pStyle w:val="PL"/>
      </w:pPr>
      <w:r>
        <w:t xml:space="preserve">          description: Supported Features</w:t>
      </w:r>
    </w:p>
    <w:p w14:paraId="6B261384" w14:textId="77777777" w:rsidR="00000A0B" w:rsidRDefault="00000A0B" w:rsidP="00000A0B">
      <w:pPr>
        <w:pStyle w:val="PL"/>
      </w:pPr>
      <w:r>
        <w:t xml:space="preserve">          schema:</w:t>
      </w:r>
    </w:p>
    <w:p w14:paraId="2EC7AA23" w14:textId="77777777" w:rsidR="00000A0B" w:rsidRDefault="00000A0B" w:rsidP="00000A0B">
      <w:pPr>
        <w:pStyle w:val="PL"/>
        <w:rPr>
          <w:lang w:eastAsia="zh-CN"/>
        </w:rPr>
      </w:pPr>
      <w:r>
        <w:t xml:space="preserve">             $ref: 'TS29571_CommonData.yaml#/components/schemas/SupportedFeatures'</w:t>
      </w:r>
    </w:p>
    <w:p w14:paraId="3CD6CBDE" w14:textId="77777777" w:rsidR="00000A0B" w:rsidRDefault="00000A0B" w:rsidP="00000A0B">
      <w:pPr>
        <w:pStyle w:val="PL"/>
      </w:pPr>
      <w:r>
        <w:t xml:space="preserve">        - name: If-None-Match</w:t>
      </w:r>
    </w:p>
    <w:p w14:paraId="1757E49C" w14:textId="77777777" w:rsidR="00000A0B" w:rsidRDefault="00000A0B" w:rsidP="00000A0B">
      <w:pPr>
        <w:pStyle w:val="PL"/>
      </w:pPr>
      <w:r>
        <w:t xml:space="preserve">          in: header</w:t>
      </w:r>
    </w:p>
    <w:p w14:paraId="21E9E9CC" w14:textId="77777777" w:rsidR="00000A0B" w:rsidRDefault="00000A0B" w:rsidP="00000A0B">
      <w:pPr>
        <w:pStyle w:val="PL"/>
      </w:pPr>
      <w:r>
        <w:t xml:space="preserve">          description: Validator for conditional requests, as described in RFC 7232, 3.2</w:t>
      </w:r>
    </w:p>
    <w:p w14:paraId="25BB08A2" w14:textId="77777777" w:rsidR="00000A0B" w:rsidRDefault="00000A0B" w:rsidP="00000A0B">
      <w:pPr>
        <w:pStyle w:val="PL"/>
      </w:pPr>
      <w:r>
        <w:t xml:space="preserve">          schema:</w:t>
      </w:r>
    </w:p>
    <w:p w14:paraId="1346FA4F" w14:textId="77777777" w:rsidR="00000A0B" w:rsidRDefault="00000A0B" w:rsidP="00000A0B">
      <w:pPr>
        <w:pStyle w:val="PL"/>
      </w:pPr>
      <w:r>
        <w:lastRenderedPageBreak/>
        <w:t xml:space="preserve">            type: string</w:t>
      </w:r>
    </w:p>
    <w:p w14:paraId="24FD58CE" w14:textId="77777777" w:rsidR="00000A0B" w:rsidRDefault="00000A0B" w:rsidP="00000A0B">
      <w:pPr>
        <w:pStyle w:val="PL"/>
      </w:pPr>
      <w:r>
        <w:t xml:space="preserve">        - name: If-Modified-Since</w:t>
      </w:r>
    </w:p>
    <w:p w14:paraId="2644A1D7" w14:textId="77777777" w:rsidR="00000A0B" w:rsidRDefault="00000A0B" w:rsidP="00000A0B">
      <w:pPr>
        <w:pStyle w:val="PL"/>
      </w:pPr>
      <w:r>
        <w:t xml:space="preserve">          in: header</w:t>
      </w:r>
    </w:p>
    <w:p w14:paraId="32018821" w14:textId="77777777" w:rsidR="00000A0B" w:rsidRDefault="00000A0B" w:rsidP="00000A0B">
      <w:pPr>
        <w:pStyle w:val="PL"/>
      </w:pPr>
      <w:r>
        <w:t xml:space="preserve">          description: Validator for conditional requests, as described in RFC 7232, 3.3</w:t>
      </w:r>
    </w:p>
    <w:p w14:paraId="7FD0175A" w14:textId="77777777" w:rsidR="00000A0B" w:rsidRDefault="00000A0B" w:rsidP="00000A0B">
      <w:pPr>
        <w:pStyle w:val="PL"/>
      </w:pPr>
      <w:r>
        <w:t xml:space="preserve">          schema:</w:t>
      </w:r>
    </w:p>
    <w:p w14:paraId="6D1CCED4" w14:textId="77777777" w:rsidR="00000A0B" w:rsidRDefault="00000A0B" w:rsidP="00000A0B">
      <w:pPr>
        <w:pStyle w:val="PL"/>
        <w:rPr>
          <w:lang w:eastAsia="zh-CN"/>
        </w:rPr>
      </w:pPr>
      <w:r>
        <w:t xml:space="preserve">            type: string</w:t>
      </w:r>
    </w:p>
    <w:p w14:paraId="05379407" w14:textId="77777777" w:rsidR="00000A0B" w:rsidRDefault="00000A0B" w:rsidP="00000A0B">
      <w:pPr>
        <w:pStyle w:val="PL"/>
      </w:pPr>
      <w:r>
        <w:t xml:space="preserve">      responses:</w:t>
      </w:r>
    </w:p>
    <w:p w14:paraId="40369182" w14:textId="77777777" w:rsidR="00000A0B" w:rsidRDefault="00000A0B" w:rsidP="00000A0B">
      <w:pPr>
        <w:pStyle w:val="PL"/>
      </w:pPr>
      <w:r>
        <w:t xml:space="preserve">        '200':</w:t>
      </w:r>
    </w:p>
    <w:p w14:paraId="0878EE37" w14:textId="77777777" w:rsidR="00000A0B" w:rsidRDefault="00000A0B" w:rsidP="00000A0B">
      <w:pPr>
        <w:pStyle w:val="PL"/>
      </w:pPr>
      <w:r>
        <w:t xml:space="preserve">          description: OK</w:t>
      </w:r>
    </w:p>
    <w:p w14:paraId="22575A1F" w14:textId="77777777" w:rsidR="00000A0B" w:rsidRDefault="00000A0B" w:rsidP="00000A0B">
      <w:pPr>
        <w:pStyle w:val="PL"/>
      </w:pPr>
      <w:r>
        <w:t xml:space="preserve">          content:</w:t>
      </w:r>
    </w:p>
    <w:p w14:paraId="0C291C33" w14:textId="77777777" w:rsidR="00000A0B" w:rsidRDefault="00000A0B" w:rsidP="00000A0B">
      <w:pPr>
        <w:pStyle w:val="PL"/>
      </w:pPr>
      <w:r>
        <w:t xml:space="preserve">            application/json:</w:t>
      </w:r>
    </w:p>
    <w:p w14:paraId="202B8834" w14:textId="77777777" w:rsidR="00000A0B" w:rsidRDefault="00000A0B" w:rsidP="00000A0B">
      <w:pPr>
        <w:pStyle w:val="PL"/>
      </w:pPr>
      <w:r>
        <w:t xml:space="preserve">              schema:</w:t>
      </w:r>
    </w:p>
    <w:p w14:paraId="4114E4CB" w14:textId="77777777" w:rsidR="00000A0B" w:rsidRDefault="00000A0B" w:rsidP="00000A0B">
      <w:pPr>
        <w:pStyle w:val="PL"/>
      </w:pPr>
      <w:r>
        <w:t xml:space="preserve">                $ref: '#/components/schemas/</w:t>
      </w:r>
      <w:r>
        <w:rPr>
          <w:lang w:eastAsia="zh-CN"/>
        </w:rPr>
        <w:t>V2xSubscriptionData</w:t>
      </w:r>
      <w:r>
        <w:t>'</w:t>
      </w:r>
    </w:p>
    <w:p w14:paraId="599A1889" w14:textId="77777777" w:rsidR="00000A0B" w:rsidRDefault="00000A0B" w:rsidP="00000A0B">
      <w:pPr>
        <w:pStyle w:val="PL"/>
      </w:pPr>
      <w:r>
        <w:t xml:space="preserve">          headers:</w:t>
      </w:r>
    </w:p>
    <w:p w14:paraId="07AC22FA" w14:textId="77777777" w:rsidR="00000A0B" w:rsidRDefault="00000A0B" w:rsidP="00000A0B">
      <w:pPr>
        <w:pStyle w:val="PL"/>
      </w:pPr>
      <w:r>
        <w:t xml:space="preserve">            Cache-Control:</w:t>
      </w:r>
    </w:p>
    <w:p w14:paraId="71C6972D" w14:textId="77777777" w:rsidR="00000A0B" w:rsidRDefault="00000A0B" w:rsidP="00000A0B">
      <w:pPr>
        <w:pStyle w:val="PL"/>
      </w:pPr>
      <w:r>
        <w:t xml:space="preserve">              description: Cache-Control containing max-age, as described in RFC 7234, 5.2</w:t>
      </w:r>
    </w:p>
    <w:p w14:paraId="6AA288B0" w14:textId="77777777" w:rsidR="00000A0B" w:rsidRDefault="00000A0B" w:rsidP="00000A0B">
      <w:pPr>
        <w:pStyle w:val="PL"/>
      </w:pPr>
      <w:r>
        <w:t xml:space="preserve">              schema:</w:t>
      </w:r>
    </w:p>
    <w:p w14:paraId="7862C524" w14:textId="77777777" w:rsidR="00000A0B" w:rsidRDefault="00000A0B" w:rsidP="00000A0B">
      <w:pPr>
        <w:pStyle w:val="PL"/>
      </w:pPr>
      <w:r>
        <w:t xml:space="preserve">                type: string</w:t>
      </w:r>
    </w:p>
    <w:p w14:paraId="0031E3ED" w14:textId="77777777" w:rsidR="00000A0B" w:rsidRDefault="00000A0B" w:rsidP="00000A0B">
      <w:pPr>
        <w:pStyle w:val="PL"/>
      </w:pPr>
      <w:r>
        <w:t xml:space="preserve">            ETag:</w:t>
      </w:r>
    </w:p>
    <w:p w14:paraId="1501B9AA" w14:textId="77777777" w:rsidR="00000A0B" w:rsidRDefault="00000A0B" w:rsidP="00000A0B">
      <w:pPr>
        <w:pStyle w:val="PL"/>
      </w:pPr>
      <w:r>
        <w:t xml:space="preserve">              description: Entity Tag, containing a strong validator, as described in RFC 7232, 2.3</w:t>
      </w:r>
    </w:p>
    <w:p w14:paraId="7E3C7BEF" w14:textId="77777777" w:rsidR="00000A0B" w:rsidRDefault="00000A0B" w:rsidP="00000A0B">
      <w:pPr>
        <w:pStyle w:val="PL"/>
      </w:pPr>
      <w:r>
        <w:t xml:space="preserve">              schema:</w:t>
      </w:r>
    </w:p>
    <w:p w14:paraId="716B6B7A" w14:textId="77777777" w:rsidR="00000A0B" w:rsidRDefault="00000A0B" w:rsidP="00000A0B">
      <w:pPr>
        <w:pStyle w:val="PL"/>
      </w:pPr>
      <w:r>
        <w:t xml:space="preserve">                type: string</w:t>
      </w:r>
    </w:p>
    <w:p w14:paraId="410709B4" w14:textId="77777777" w:rsidR="00000A0B" w:rsidRDefault="00000A0B" w:rsidP="00000A0B">
      <w:pPr>
        <w:pStyle w:val="PL"/>
      </w:pPr>
      <w:r>
        <w:t xml:space="preserve">            Last-Modified:</w:t>
      </w:r>
    </w:p>
    <w:p w14:paraId="460C04E6" w14:textId="77777777" w:rsidR="00000A0B" w:rsidRDefault="00000A0B" w:rsidP="00000A0B">
      <w:pPr>
        <w:pStyle w:val="PL"/>
      </w:pPr>
      <w:r>
        <w:t xml:space="preserve">              description: Timestamp for last modification of the resource, as described in RFC 7232, 2.2</w:t>
      </w:r>
    </w:p>
    <w:p w14:paraId="5624C278" w14:textId="77777777" w:rsidR="00000A0B" w:rsidRDefault="00000A0B" w:rsidP="00000A0B">
      <w:pPr>
        <w:pStyle w:val="PL"/>
      </w:pPr>
      <w:r>
        <w:t xml:space="preserve">              schema:</w:t>
      </w:r>
    </w:p>
    <w:p w14:paraId="5B456A68" w14:textId="77777777" w:rsidR="00000A0B" w:rsidRDefault="00000A0B" w:rsidP="00000A0B">
      <w:pPr>
        <w:pStyle w:val="PL"/>
      </w:pPr>
      <w:r>
        <w:t xml:space="preserve">                type: string</w:t>
      </w:r>
    </w:p>
    <w:p w14:paraId="110FF871" w14:textId="77777777" w:rsidR="00000A0B" w:rsidRDefault="00000A0B" w:rsidP="00000A0B">
      <w:pPr>
        <w:pStyle w:val="PL"/>
        <w:rPr>
          <w:lang w:eastAsia="zh-CN"/>
        </w:rPr>
      </w:pPr>
      <w:r>
        <w:t xml:space="preserve">        default:</w:t>
      </w:r>
    </w:p>
    <w:p w14:paraId="2CBAC6AB"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146449C4" w14:textId="77777777" w:rsidR="00000A0B" w:rsidRDefault="00000A0B" w:rsidP="00000A0B">
      <w:pPr>
        <w:pStyle w:val="PL"/>
        <w:rPr>
          <w:lang w:eastAsia="zh-CN"/>
        </w:rPr>
      </w:pPr>
    </w:p>
    <w:p w14:paraId="666EAE28"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F1C1916" w14:textId="77777777" w:rsidR="004F37F3" w:rsidRDefault="004F37F3" w:rsidP="004F37F3">
      <w:pPr>
        <w:pStyle w:val="PL"/>
      </w:pPr>
      <w:r>
        <w:t xml:space="preserve">    get:</w:t>
      </w:r>
    </w:p>
    <w:p w14:paraId="33FB31B1"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46AE1ED4" w14:textId="77777777" w:rsidR="004F37F3" w:rsidRDefault="004F37F3" w:rsidP="004F37F3">
      <w:pPr>
        <w:pStyle w:val="PL"/>
      </w:pPr>
      <w:r>
        <w:t xml:space="preserve">      operationId: QueryLcsBcaData</w:t>
      </w:r>
    </w:p>
    <w:p w14:paraId="20E18874" w14:textId="77777777" w:rsidR="004F37F3" w:rsidRDefault="004F37F3" w:rsidP="004F37F3">
      <w:pPr>
        <w:pStyle w:val="PL"/>
      </w:pPr>
      <w:r>
        <w:t xml:space="preserve">      tags:</w:t>
      </w:r>
    </w:p>
    <w:p w14:paraId="073C9107" w14:textId="77777777" w:rsidR="004F37F3" w:rsidRDefault="004F37F3" w:rsidP="004F37F3">
      <w:pPr>
        <w:pStyle w:val="PL"/>
        <w:rPr>
          <w:lang w:eastAsia="zh-CN"/>
        </w:rPr>
      </w:pPr>
      <w:r>
        <w:t xml:space="preserve">        - LCS Broadcast Assistance Subscription Data</w:t>
      </w:r>
    </w:p>
    <w:p w14:paraId="39946693" w14:textId="77777777" w:rsidR="004F37F3" w:rsidRDefault="004F37F3" w:rsidP="004F37F3">
      <w:pPr>
        <w:pStyle w:val="PL"/>
      </w:pPr>
      <w:r>
        <w:t xml:space="preserve">      parameters:</w:t>
      </w:r>
    </w:p>
    <w:p w14:paraId="0D2FF59D" w14:textId="77777777" w:rsidR="004F37F3" w:rsidRDefault="004F37F3" w:rsidP="004F37F3">
      <w:pPr>
        <w:pStyle w:val="PL"/>
      </w:pPr>
      <w:r>
        <w:t xml:space="preserve">        - name: ueId</w:t>
      </w:r>
    </w:p>
    <w:p w14:paraId="03EE4435" w14:textId="77777777" w:rsidR="004F37F3" w:rsidRDefault="004F37F3" w:rsidP="004F37F3">
      <w:pPr>
        <w:pStyle w:val="PL"/>
      </w:pPr>
      <w:r>
        <w:t xml:space="preserve">          in: path</w:t>
      </w:r>
    </w:p>
    <w:p w14:paraId="66BB5342" w14:textId="77777777" w:rsidR="004F37F3" w:rsidRDefault="004F37F3" w:rsidP="004F37F3">
      <w:pPr>
        <w:pStyle w:val="PL"/>
      </w:pPr>
      <w:r>
        <w:t xml:space="preserve">          description: UE id</w:t>
      </w:r>
    </w:p>
    <w:p w14:paraId="3B75F90C" w14:textId="77777777" w:rsidR="004F37F3" w:rsidRDefault="004F37F3" w:rsidP="004F37F3">
      <w:pPr>
        <w:pStyle w:val="PL"/>
      </w:pPr>
      <w:r>
        <w:t xml:space="preserve">          required: true</w:t>
      </w:r>
    </w:p>
    <w:p w14:paraId="37E014AE" w14:textId="77777777" w:rsidR="004F37F3" w:rsidRDefault="004F37F3" w:rsidP="004F37F3">
      <w:pPr>
        <w:pStyle w:val="PL"/>
      </w:pPr>
      <w:r>
        <w:t xml:space="preserve">          schema:</w:t>
      </w:r>
    </w:p>
    <w:p w14:paraId="2A863074" w14:textId="77777777" w:rsidR="004F37F3" w:rsidRDefault="004F37F3" w:rsidP="004F37F3">
      <w:pPr>
        <w:pStyle w:val="PL"/>
      </w:pPr>
      <w:r>
        <w:t xml:space="preserve">            $ref: 'TS29571_CommonData.yaml#/components/schemas/VarUeId'</w:t>
      </w:r>
    </w:p>
    <w:p w14:paraId="78FD926D" w14:textId="77777777" w:rsidR="004F37F3" w:rsidRDefault="004F37F3" w:rsidP="004F37F3">
      <w:pPr>
        <w:pStyle w:val="PL"/>
      </w:pPr>
      <w:r>
        <w:t xml:space="preserve">        - name: servingPlmnId</w:t>
      </w:r>
    </w:p>
    <w:p w14:paraId="32E759F5" w14:textId="77777777" w:rsidR="004F37F3" w:rsidRDefault="004F37F3" w:rsidP="004F37F3">
      <w:pPr>
        <w:pStyle w:val="PL"/>
      </w:pPr>
      <w:r>
        <w:t xml:space="preserve">          in: path</w:t>
      </w:r>
    </w:p>
    <w:p w14:paraId="7072D74E" w14:textId="77777777" w:rsidR="004F37F3" w:rsidRDefault="004F37F3" w:rsidP="004F37F3">
      <w:pPr>
        <w:pStyle w:val="PL"/>
      </w:pPr>
      <w:r>
        <w:t xml:space="preserve">          description: PLMN ID</w:t>
      </w:r>
    </w:p>
    <w:p w14:paraId="00BABA3C" w14:textId="77777777" w:rsidR="004F37F3" w:rsidRDefault="004F37F3" w:rsidP="004F37F3">
      <w:pPr>
        <w:pStyle w:val="PL"/>
      </w:pPr>
      <w:r>
        <w:t xml:space="preserve">          required: true</w:t>
      </w:r>
    </w:p>
    <w:p w14:paraId="16873CAF" w14:textId="77777777" w:rsidR="004F37F3" w:rsidRDefault="004F37F3" w:rsidP="004F37F3">
      <w:pPr>
        <w:pStyle w:val="PL"/>
      </w:pPr>
      <w:r>
        <w:t xml:space="preserve">          schema:</w:t>
      </w:r>
    </w:p>
    <w:p w14:paraId="5D2FB17B" w14:textId="77777777" w:rsidR="004F37F3" w:rsidRDefault="004F37F3" w:rsidP="004F37F3">
      <w:pPr>
        <w:pStyle w:val="PL"/>
      </w:pPr>
      <w:r>
        <w:t xml:space="preserve">            $ref: '#/components/schemas/VarPlmnId'</w:t>
      </w:r>
    </w:p>
    <w:p w14:paraId="09B8B1F6" w14:textId="77777777" w:rsidR="004F37F3" w:rsidRDefault="004F37F3" w:rsidP="004F37F3">
      <w:pPr>
        <w:pStyle w:val="PL"/>
      </w:pPr>
      <w:r>
        <w:t xml:space="preserve">        - name: supported-features</w:t>
      </w:r>
    </w:p>
    <w:p w14:paraId="0D8FE650" w14:textId="77777777" w:rsidR="004F37F3" w:rsidRDefault="004F37F3" w:rsidP="004F37F3">
      <w:pPr>
        <w:pStyle w:val="PL"/>
      </w:pPr>
      <w:r>
        <w:t xml:space="preserve">          in: query</w:t>
      </w:r>
    </w:p>
    <w:p w14:paraId="64834A86" w14:textId="77777777" w:rsidR="004F37F3" w:rsidRDefault="004F37F3" w:rsidP="004F37F3">
      <w:pPr>
        <w:pStyle w:val="PL"/>
      </w:pPr>
      <w:r>
        <w:t xml:space="preserve">          description: Supported Features</w:t>
      </w:r>
    </w:p>
    <w:p w14:paraId="1BCEF11D" w14:textId="77777777" w:rsidR="004F37F3" w:rsidRDefault="004F37F3" w:rsidP="004F37F3">
      <w:pPr>
        <w:pStyle w:val="PL"/>
      </w:pPr>
      <w:r>
        <w:t xml:space="preserve">          schema:</w:t>
      </w:r>
    </w:p>
    <w:p w14:paraId="6D04B7BB" w14:textId="77777777" w:rsidR="004F37F3" w:rsidRDefault="004F37F3" w:rsidP="004F37F3">
      <w:pPr>
        <w:pStyle w:val="PL"/>
        <w:rPr>
          <w:lang w:eastAsia="zh-CN"/>
        </w:rPr>
      </w:pPr>
      <w:r>
        <w:t xml:space="preserve">             $ref: 'TS29571_CommonData.yaml#/components/schemas/SupportedFeatures'</w:t>
      </w:r>
    </w:p>
    <w:p w14:paraId="690964BC" w14:textId="77777777" w:rsidR="004F37F3" w:rsidRDefault="004F37F3" w:rsidP="004F37F3">
      <w:pPr>
        <w:pStyle w:val="PL"/>
      </w:pPr>
      <w:r>
        <w:t xml:space="preserve">        - name: If-None-Match</w:t>
      </w:r>
    </w:p>
    <w:p w14:paraId="286A7E67" w14:textId="77777777" w:rsidR="004F37F3" w:rsidRDefault="004F37F3" w:rsidP="004F37F3">
      <w:pPr>
        <w:pStyle w:val="PL"/>
      </w:pPr>
      <w:r>
        <w:t xml:space="preserve">          in: header</w:t>
      </w:r>
    </w:p>
    <w:p w14:paraId="188003CC" w14:textId="77777777" w:rsidR="004F37F3" w:rsidRDefault="004F37F3" w:rsidP="004F37F3">
      <w:pPr>
        <w:pStyle w:val="PL"/>
      </w:pPr>
      <w:r>
        <w:t xml:space="preserve">          description: Validator for conditional requests, as described in RFC 7232, 3.2</w:t>
      </w:r>
    </w:p>
    <w:p w14:paraId="021E5C70" w14:textId="77777777" w:rsidR="004F37F3" w:rsidRDefault="004F37F3" w:rsidP="004F37F3">
      <w:pPr>
        <w:pStyle w:val="PL"/>
      </w:pPr>
      <w:r>
        <w:t xml:space="preserve">          schema:</w:t>
      </w:r>
    </w:p>
    <w:p w14:paraId="61CCF86C" w14:textId="77777777" w:rsidR="004F37F3" w:rsidRDefault="004F37F3" w:rsidP="004F37F3">
      <w:pPr>
        <w:pStyle w:val="PL"/>
      </w:pPr>
      <w:r>
        <w:t xml:space="preserve">            type: string</w:t>
      </w:r>
    </w:p>
    <w:p w14:paraId="0F6328DF" w14:textId="77777777" w:rsidR="004F37F3" w:rsidRDefault="004F37F3" w:rsidP="004F37F3">
      <w:pPr>
        <w:pStyle w:val="PL"/>
      </w:pPr>
      <w:r>
        <w:t xml:space="preserve">        - name: If-Modified-Since</w:t>
      </w:r>
    </w:p>
    <w:p w14:paraId="6A23B120" w14:textId="77777777" w:rsidR="004F37F3" w:rsidRDefault="004F37F3" w:rsidP="004F37F3">
      <w:pPr>
        <w:pStyle w:val="PL"/>
      </w:pPr>
      <w:r>
        <w:t xml:space="preserve">          in: header</w:t>
      </w:r>
    </w:p>
    <w:p w14:paraId="764F08B7" w14:textId="77777777" w:rsidR="004F37F3" w:rsidRDefault="004F37F3" w:rsidP="004F37F3">
      <w:pPr>
        <w:pStyle w:val="PL"/>
      </w:pPr>
      <w:r>
        <w:t xml:space="preserve">          description: Validator for conditional requests, as described in RFC 7232, 3.3</w:t>
      </w:r>
    </w:p>
    <w:p w14:paraId="510E4A7E" w14:textId="77777777" w:rsidR="004F37F3" w:rsidRDefault="004F37F3" w:rsidP="004F37F3">
      <w:pPr>
        <w:pStyle w:val="PL"/>
      </w:pPr>
      <w:r>
        <w:t xml:space="preserve">          schema:</w:t>
      </w:r>
    </w:p>
    <w:p w14:paraId="2C4CA0E9" w14:textId="77777777" w:rsidR="004F37F3" w:rsidRDefault="004F37F3" w:rsidP="004F37F3">
      <w:pPr>
        <w:pStyle w:val="PL"/>
        <w:rPr>
          <w:lang w:eastAsia="zh-CN"/>
        </w:rPr>
      </w:pPr>
      <w:r>
        <w:t xml:space="preserve">            type: string</w:t>
      </w:r>
    </w:p>
    <w:p w14:paraId="12C5DC05" w14:textId="77777777" w:rsidR="004F37F3" w:rsidRDefault="004F37F3" w:rsidP="004F37F3">
      <w:pPr>
        <w:pStyle w:val="PL"/>
      </w:pPr>
      <w:r>
        <w:t xml:space="preserve">      responses:</w:t>
      </w:r>
    </w:p>
    <w:p w14:paraId="4B966955" w14:textId="77777777" w:rsidR="004F37F3" w:rsidRDefault="004F37F3" w:rsidP="004F37F3">
      <w:pPr>
        <w:pStyle w:val="PL"/>
      </w:pPr>
      <w:r>
        <w:t xml:space="preserve">        '200':</w:t>
      </w:r>
    </w:p>
    <w:p w14:paraId="6453C096" w14:textId="77777777" w:rsidR="004F37F3" w:rsidRDefault="004F37F3" w:rsidP="004F37F3">
      <w:pPr>
        <w:pStyle w:val="PL"/>
      </w:pPr>
      <w:r>
        <w:t xml:space="preserve">          description: Expected response to a valid request</w:t>
      </w:r>
    </w:p>
    <w:p w14:paraId="7C102B1B" w14:textId="77777777" w:rsidR="004F37F3" w:rsidRDefault="004F37F3" w:rsidP="004F37F3">
      <w:pPr>
        <w:pStyle w:val="PL"/>
      </w:pPr>
      <w:r>
        <w:t xml:space="preserve">          content:</w:t>
      </w:r>
    </w:p>
    <w:p w14:paraId="1352AB3D" w14:textId="77777777" w:rsidR="004F37F3" w:rsidRDefault="004F37F3" w:rsidP="004F37F3">
      <w:pPr>
        <w:pStyle w:val="PL"/>
      </w:pPr>
      <w:r>
        <w:t xml:space="preserve">            application/json:</w:t>
      </w:r>
    </w:p>
    <w:p w14:paraId="65800386" w14:textId="77777777" w:rsidR="004F37F3" w:rsidRDefault="004F37F3" w:rsidP="004F37F3">
      <w:pPr>
        <w:pStyle w:val="PL"/>
        <w:rPr>
          <w:lang w:eastAsia="zh-CN"/>
        </w:rPr>
      </w:pPr>
      <w:r>
        <w:t xml:space="preserve">              schema:</w:t>
      </w:r>
    </w:p>
    <w:p w14:paraId="7B1406A4"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4A4FAF0C" w14:textId="77777777" w:rsidR="004F37F3" w:rsidRDefault="004F37F3" w:rsidP="004F37F3">
      <w:pPr>
        <w:pStyle w:val="PL"/>
      </w:pPr>
      <w:r>
        <w:t xml:space="preserve">          headers:</w:t>
      </w:r>
    </w:p>
    <w:p w14:paraId="6DFB47BB" w14:textId="77777777" w:rsidR="004F37F3" w:rsidRDefault="004F37F3" w:rsidP="004F37F3">
      <w:pPr>
        <w:pStyle w:val="PL"/>
      </w:pPr>
      <w:r>
        <w:t xml:space="preserve">            Cache-Control:</w:t>
      </w:r>
    </w:p>
    <w:p w14:paraId="5BFBD21C" w14:textId="77777777" w:rsidR="004F37F3" w:rsidRDefault="004F37F3" w:rsidP="004F37F3">
      <w:pPr>
        <w:pStyle w:val="PL"/>
      </w:pPr>
      <w:r>
        <w:t xml:space="preserve">              description: Cache-Control containing max-age, as described in RFC 7234, 5.2</w:t>
      </w:r>
    </w:p>
    <w:p w14:paraId="66B85BB4" w14:textId="77777777" w:rsidR="004F37F3" w:rsidRDefault="004F37F3" w:rsidP="004F37F3">
      <w:pPr>
        <w:pStyle w:val="PL"/>
      </w:pPr>
      <w:r>
        <w:t xml:space="preserve">              schema:</w:t>
      </w:r>
    </w:p>
    <w:p w14:paraId="49A2F8EF" w14:textId="77777777" w:rsidR="004F37F3" w:rsidRDefault="004F37F3" w:rsidP="004F37F3">
      <w:pPr>
        <w:pStyle w:val="PL"/>
      </w:pPr>
      <w:r>
        <w:t xml:space="preserve">                type: string</w:t>
      </w:r>
    </w:p>
    <w:p w14:paraId="0C34BBEC" w14:textId="77777777" w:rsidR="004F37F3" w:rsidRDefault="004F37F3" w:rsidP="004F37F3">
      <w:pPr>
        <w:pStyle w:val="PL"/>
      </w:pPr>
      <w:r>
        <w:t xml:space="preserve">            ETag:</w:t>
      </w:r>
    </w:p>
    <w:p w14:paraId="5E1A1111" w14:textId="77777777" w:rsidR="004F37F3" w:rsidRDefault="004F37F3" w:rsidP="004F37F3">
      <w:pPr>
        <w:pStyle w:val="PL"/>
      </w:pPr>
      <w:r>
        <w:t xml:space="preserve">              description: Entity Tag, containing a strong validator, as described in RFC 7232, 2.3</w:t>
      </w:r>
    </w:p>
    <w:p w14:paraId="290DAC31" w14:textId="77777777" w:rsidR="004F37F3" w:rsidRDefault="004F37F3" w:rsidP="004F37F3">
      <w:pPr>
        <w:pStyle w:val="PL"/>
      </w:pPr>
      <w:r>
        <w:lastRenderedPageBreak/>
        <w:t xml:space="preserve">              schema:</w:t>
      </w:r>
    </w:p>
    <w:p w14:paraId="0C93A6AD" w14:textId="77777777" w:rsidR="004F37F3" w:rsidRDefault="004F37F3" w:rsidP="004F37F3">
      <w:pPr>
        <w:pStyle w:val="PL"/>
      </w:pPr>
      <w:r>
        <w:t xml:space="preserve">                type: string</w:t>
      </w:r>
    </w:p>
    <w:p w14:paraId="176DEA48" w14:textId="77777777" w:rsidR="004F37F3" w:rsidRDefault="004F37F3" w:rsidP="004F37F3">
      <w:pPr>
        <w:pStyle w:val="PL"/>
      </w:pPr>
      <w:r>
        <w:t xml:space="preserve">            Last-Modified:</w:t>
      </w:r>
    </w:p>
    <w:p w14:paraId="6EC17ECE" w14:textId="77777777" w:rsidR="004F37F3" w:rsidRDefault="004F37F3" w:rsidP="004F37F3">
      <w:pPr>
        <w:pStyle w:val="PL"/>
      </w:pPr>
      <w:r>
        <w:t xml:space="preserve">              description: Timestamp for last modification of the resource, as described in RFC 7232, 2.2</w:t>
      </w:r>
    </w:p>
    <w:p w14:paraId="102A9CF3" w14:textId="77777777" w:rsidR="004F37F3" w:rsidRDefault="004F37F3" w:rsidP="004F37F3">
      <w:pPr>
        <w:pStyle w:val="PL"/>
      </w:pPr>
      <w:r>
        <w:t xml:space="preserve">              schema:</w:t>
      </w:r>
    </w:p>
    <w:p w14:paraId="4DD3D059" w14:textId="77777777" w:rsidR="004F37F3" w:rsidRDefault="004F37F3" w:rsidP="004F37F3">
      <w:pPr>
        <w:pStyle w:val="PL"/>
        <w:rPr>
          <w:lang w:eastAsia="zh-CN"/>
        </w:rPr>
      </w:pPr>
      <w:r>
        <w:t xml:space="preserve">                type: string</w:t>
      </w:r>
    </w:p>
    <w:p w14:paraId="51ECB767" w14:textId="77777777" w:rsidR="004F37F3" w:rsidRDefault="004F37F3" w:rsidP="004F37F3">
      <w:pPr>
        <w:pStyle w:val="PL"/>
      </w:pPr>
      <w:r>
        <w:t xml:space="preserve">        default:</w:t>
      </w:r>
    </w:p>
    <w:p w14:paraId="0144D8CB" w14:textId="77777777" w:rsidR="004F37F3" w:rsidRDefault="004F37F3" w:rsidP="004F37F3">
      <w:pPr>
        <w:pStyle w:val="PL"/>
      </w:pPr>
      <w:r>
        <w:t xml:space="preserve">          description: Unexpected error</w:t>
      </w:r>
    </w:p>
    <w:p w14:paraId="493D8636" w14:textId="77777777" w:rsidR="004F37F3" w:rsidRDefault="004F37F3" w:rsidP="004F37F3">
      <w:pPr>
        <w:pStyle w:val="PL"/>
      </w:pPr>
      <w:r>
        <w:t xml:space="preserve">          content:</w:t>
      </w:r>
    </w:p>
    <w:p w14:paraId="5852B4BC" w14:textId="77777777" w:rsidR="004F37F3" w:rsidRDefault="004F37F3" w:rsidP="004F37F3">
      <w:pPr>
        <w:pStyle w:val="PL"/>
      </w:pPr>
      <w:r>
        <w:t xml:space="preserve">            application/problem+json:</w:t>
      </w:r>
    </w:p>
    <w:p w14:paraId="77EC83E8" w14:textId="77777777" w:rsidR="004F37F3" w:rsidRDefault="004F37F3" w:rsidP="004F37F3">
      <w:pPr>
        <w:pStyle w:val="PL"/>
      </w:pPr>
      <w:r>
        <w:t xml:space="preserve">              schema:</w:t>
      </w:r>
    </w:p>
    <w:p w14:paraId="478D65E6" w14:textId="77777777" w:rsidR="004F37F3" w:rsidRDefault="004F37F3" w:rsidP="004F37F3">
      <w:pPr>
        <w:pStyle w:val="PL"/>
      </w:pPr>
      <w:r>
        <w:t xml:space="preserve">                $ref: 'TS29571_CommonData.yaml#/components/schemas/ProblemDetails'</w:t>
      </w:r>
    </w:p>
    <w:p w14:paraId="168B03E5" w14:textId="77777777" w:rsidR="00482427" w:rsidRDefault="00482427" w:rsidP="004F37F3">
      <w:pPr>
        <w:pStyle w:val="PL"/>
      </w:pPr>
    </w:p>
    <w:p w14:paraId="6E212BC6" w14:textId="77777777" w:rsidR="00482427" w:rsidRDefault="00482427" w:rsidP="00482427">
      <w:pPr>
        <w:pStyle w:val="PL"/>
        <w:rPr>
          <w:lang w:eastAsia="zh-CN"/>
        </w:rPr>
      </w:pPr>
      <w:r>
        <w:t xml:space="preserve">  /subscription-data/group-data/5g-vn-groups/internal</w:t>
      </w:r>
      <w:r>
        <w:rPr>
          <w:lang w:eastAsia="zh-CN"/>
        </w:rPr>
        <w:t>:</w:t>
      </w:r>
    </w:p>
    <w:p w14:paraId="099944FE" w14:textId="77777777" w:rsidR="00482427" w:rsidRDefault="00482427" w:rsidP="00482427">
      <w:pPr>
        <w:pStyle w:val="PL"/>
      </w:pPr>
      <w:r>
        <w:t xml:space="preserve">    get:</w:t>
      </w:r>
    </w:p>
    <w:p w14:paraId="57F873B4" w14:textId="77777777" w:rsidR="00482427" w:rsidRDefault="00482427" w:rsidP="00482427">
      <w:pPr>
        <w:pStyle w:val="PL"/>
      </w:pPr>
      <w:r>
        <w:t xml:space="preserve">      summary: Retrieves the data of 5G VN Group</w:t>
      </w:r>
    </w:p>
    <w:p w14:paraId="717B9967" w14:textId="77777777" w:rsidR="00482427" w:rsidRDefault="00482427" w:rsidP="00482427">
      <w:pPr>
        <w:pStyle w:val="PL"/>
      </w:pPr>
      <w:r>
        <w:t xml:space="preserve">      operationId: Query5GVnGroupInternal</w:t>
      </w:r>
    </w:p>
    <w:p w14:paraId="2DB8FC88" w14:textId="77777777" w:rsidR="00482427" w:rsidRDefault="00482427" w:rsidP="00482427">
      <w:pPr>
        <w:pStyle w:val="PL"/>
      </w:pPr>
      <w:r>
        <w:t xml:space="preserve">      tags:</w:t>
      </w:r>
    </w:p>
    <w:p w14:paraId="2CBCA77A" w14:textId="77777777" w:rsidR="00482427" w:rsidRDefault="00482427" w:rsidP="00482427">
      <w:pPr>
        <w:pStyle w:val="PL"/>
      </w:pPr>
      <w:r>
        <w:t xml:space="preserve">        - 5G-VN-Groups-Internal (Document)</w:t>
      </w:r>
    </w:p>
    <w:p w14:paraId="5C71C464" w14:textId="77777777" w:rsidR="00482427" w:rsidRDefault="00482427" w:rsidP="00482427">
      <w:pPr>
        <w:pStyle w:val="PL"/>
      </w:pPr>
      <w:r>
        <w:t xml:space="preserve">      parameters:</w:t>
      </w:r>
    </w:p>
    <w:p w14:paraId="13881EB3" w14:textId="77777777" w:rsidR="00482427" w:rsidRDefault="00482427" w:rsidP="00482427">
      <w:pPr>
        <w:pStyle w:val="PL"/>
        <w:rPr>
          <w:lang w:eastAsia="zh-CN"/>
        </w:rPr>
      </w:pPr>
      <w:r>
        <w:rPr>
          <w:lang w:eastAsia="zh-CN"/>
        </w:rPr>
        <w:t xml:space="preserve">        - name: internal-group-ids</w:t>
      </w:r>
    </w:p>
    <w:p w14:paraId="680E81DB" w14:textId="77777777" w:rsidR="00482427" w:rsidRDefault="00482427" w:rsidP="00482427">
      <w:pPr>
        <w:pStyle w:val="PL"/>
      </w:pPr>
      <w:r>
        <w:t xml:space="preserve">          in: query</w:t>
      </w:r>
    </w:p>
    <w:p w14:paraId="0F989DAE" w14:textId="77777777" w:rsidR="00482427" w:rsidRDefault="00482427" w:rsidP="00482427">
      <w:pPr>
        <w:pStyle w:val="PL"/>
      </w:pPr>
      <w:r>
        <w:t xml:space="preserve">          description: List of Internal Group IDs</w:t>
      </w:r>
    </w:p>
    <w:p w14:paraId="6CE5DDFF" w14:textId="77777777" w:rsidR="00482427" w:rsidRDefault="00482427" w:rsidP="00482427">
      <w:pPr>
        <w:pStyle w:val="PL"/>
      </w:pPr>
      <w:r>
        <w:t xml:space="preserve">          required: true</w:t>
      </w:r>
    </w:p>
    <w:p w14:paraId="49826BE8" w14:textId="77777777" w:rsidR="00482427" w:rsidRDefault="00482427" w:rsidP="00482427">
      <w:pPr>
        <w:pStyle w:val="PL"/>
      </w:pPr>
      <w:r>
        <w:t xml:space="preserve">          schema:</w:t>
      </w:r>
    </w:p>
    <w:p w14:paraId="2B728F41" w14:textId="77777777" w:rsidR="00482427" w:rsidRDefault="00482427" w:rsidP="00482427">
      <w:pPr>
        <w:pStyle w:val="PL"/>
      </w:pPr>
      <w:r>
        <w:t xml:space="preserve">            type: array</w:t>
      </w:r>
    </w:p>
    <w:p w14:paraId="64EE80A3" w14:textId="77777777" w:rsidR="00482427" w:rsidRDefault="00482427" w:rsidP="00482427">
      <w:pPr>
        <w:pStyle w:val="PL"/>
      </w:pPr>
      <w:r>
        <w:t xml:space="preserve">            items:</w:t>
      </w:r>
    </w:p>
    <w:p w14:paraId="2CC9C6C1" w14:textId="77777777" w:rsidR="00482427" w:rsidRDefault="00482427" w:rsidP="00482427">
      <w:pPr>
        <w:pStyle w:val="PL"/>
      </w:pPr>
      <w:r>
        <w:t xml:space="preserve">              $ref: 'TS29571_CommonData.yaml#/components/schemas/GroupId'</w:t>
      </w:r>
    </w:p>
    <w:p w14:paraId="53DAB646" w14:textId="77777777" w:rsidR="00482427" w:rsidRDefault="00482427" w:rsidP="00482427">
      <w:pPr>
        <w:pStyle w:val="PL"/>
        <w:rPr>
          <w:lang w:eastAsia="zh-CN"/>
        </w:rPr>
      </w:pPr>
      <w:r>
        <w:rPr>
          <w:lang w:eastAsia="zh-CN"/>
        </w:rPr>
        <w:t xml:space="preserve">          style: form</w:t>
      </w:r>
    </w:p>
    <w:p w14:paraId="088F854F" w14:textId="77777777" w:rsidR="00482427" w:rsidRDefault="00482427" w:rsidP="00482427">
      <w:pPr>
        <w:pStyle w:val="PL"/>
        <w:rPr>
          <w:lang w:eastAsia="zh-CN"/>
        </w:rPr>
      </w:pPr>
      <w:r>
        <w:rPr>
          <w:lang w:eastAsia="zh-CN"/>
        </w:rPr>
        <w:t xml:space="preserve">          explode: false</w:t>
      </w:r>
    </w:p>
    <w:p w14:paraId="04F9CE11" w14:textId="77777777" w:rsidR="00482427" w:rsidRDefault="00482427" w:rsidP="00482427">
      <w:pPr>
        <w:pStyle w:val="PL"/>
      </w:pPr>
      <w:r>
        <w:t xml:space="preserve">      responses:</w:t>
      </w:r>
    </w:p>
    <w:p w14:paraId="7E6315A6" w14:textId="77777777" w:rsidR="00482427" w:rsidRDefault="00482427" w:rsidP="00482427">
      <w:pPr>
        <w:pStyle w:val="PL"/>
      </w:pPr>
      <w:r>
        <w:t xml:space="preserve">        '200':</w:t>
      </w:r>
    </w:p>
    <w:p w14:paraId="3A427957" w14:textId="77777777" w:rsidR="00482427" w:rsidRDefault="00482427" w:rsidP="00482427">
      <w:pPr>
        <w:pStyle w:val="PL"/>
      </w:pPr>
      <w:r>
        <w:t xml:space="preserve">          description: Expected response to a valid request</w:t>
      </w:r>
    </w:p>
    <w:p w14:paraId="2335D826" w14:textId="77777777" w:rsidR="00482427" w:rsidRDefault="00482427" w:rsidP="00482427">
      <w:pPr>
        <w:pStyle w:val="PL"/>
      </w:pPr>
      <w:r>
        <w:t xml:space="preserve">          content:</w:t>
      </w:r>
    </w:p>
    <w:p w14:paraId="63B1DF9A" w14:textId="77777777" w:rsidR="00482427" w:rsidRDefault="00482427" w:rsidP="00482427">
      <w:pPr>
        <w:pStyle w:val="PL"/>
      </w:pPr>
      <w:r>
        <w:t xml:space="preserve">            application/json:</w:t>
      </w:r>
    </w:p>
    <w:p w14:paraId="39DC00D2" w14:textId="77777777" w:rsidR="00482427" w:rsidRDefault="00482427" w:rsidP="00482427">
      <w:pPr>
        <w:pStyle w:val="PL"/>
      </w:pPr>
      <w:r>
        <w:t xml:space="preserve">              schema:</w:t>
      </w:r>
    </w:p>
    <w:p w14:paraId="48184504" w14:textId="77777777" w:rsidR="00482427" w:rsidRDefault="00482427" w:rsidP="00482427">
      <w:pPr>
        <w:pStyle w:val="PL"/>
      </w:pPr>
      <w:r>
        <w:t xml:space="preserve">               type: object</w:t>
      </w:r>
    </w:p>
    <w:p w14:paraId="661C844A" w14:textId="77777777" w:rsidR="00482427" w:rsidRDefault="00482427" w:rsidP="00482427">
      <w:pPr>
        <w:pStyle w:val="PL"/>
      </w:pPr>
      <w:r>
        <w:t xml:space="preserve">               description: A map (list of key-value pairs) where ExtGroupId serves as key</w:t>
      </w:r>
    </w:p>
    <w:p w14:paraId="6F0C02EA" w14:textId="77777777" w:rsidR="00482427" w:rsidRDefault="00482427" w:rsidP="00482427">
      <w:pPr>
        <w:pStyle w:val="PL"/>
      </w:pPr>
      <w:r>
        <w:t xml:space="preserve">               additionalProperties:</w:t>
      </w:r>
    </w:p>
    <w:p w14:paraId="3AD8CAC3" w14:textId="77777777" w:rsidR="00482427" w:rsidRDefault="00482427" w:rsidP="00482427">
      <w:pPr>
        <w:pStyle w:val="PL"/>
      </w:pPr>
      <w:r>
        <w:t xml:space="preserve">                 $ref: 'TS29503_Nudm_PP.yaml#/components/schemas/5GVnGroupConfiguration'</w:t>
      </w:r>
    </w:p>
    <w:p w14:paraId="29E76924" w14:textId="77777777" w:rsidR="00482427" w:rsidRDefault="00482427" w:rsidP="00482427">
      <w:pPr>
        <w:pStyle w:val="PL"/>
        <w:rPr>
          <w:lang w:eastAsia="zh-CN"/>
        </w:rPr>
      </w:pPr>
      <w:r>
        <w:t xml:space="preserve">        default:</w:t>
      </w:r>
    </w:p>
    <w:p w14:paraId="2DB95CCD" w14:textId="77777777" w:rsidR="00482427" w:rsidRDefault="00482427" w:rsidP="00482427">
      <w:pPr>
        <w:pStyle w:val="PL"/>
      </w:pPr>
      <w:r>
        <w:t xml:space="preserve">          $ref: 'TS29571_CommonData.yaml#/components/responses/default'</w:t>
      </w:r>
    </w:p>
    <w:p w14:paraId="3B29EC54" w14:textId="77777777" w:rsidR="004F37F3" w:rsidRPr="004F37F3" w:rsidRDefault="004F37F3" w:rsidP="00000A0B">
      <w:pPr>
        <w:pStyle w:val="PL"/>
        <w:rPr>
          <w:lang w:eastAsia="zh-CN"/>
        </w:rPr>
      </w:pPr>
    </w:p>
    <w:p w14:paraId="525C33C6" w14:textId="77777777" w:rsidR="007C4061" w:rsidRPr="00533C32" w:rsidRDefault="007C4061" w:rsidP="007C4061">
      <w:pPr>
        <w:pStyle w:val="PL"/>
      </w:pPr>
      <w:r w:rsidRPr="00533C32">
        <w:t>components:</w:t>
      </w:r>
    </w:p>
    <w:p w14:paraId="363B03EE" w14:textId="77777777" w:rsidR="007C4061" w:rsidRPr="00533C32" w:rsidRDefault="007C4061" w:rsidP="007C4061">
      <w:pPr>
        <w:pStyle w:val="PL"/>
      </w:pPr>
      <w:r w:rsidRPr="00533C32">
        <w:t xml:space="preserve">  schemas:</w:t>
      </w:r>
    </w:p>
    <w:p w14:paraId="11128280" w14:textId="77777777" w:rsidR="007C4061" w:rsidRPr="00533C32" w:rsidRDefault="007C4061" w:rsidP="007C4061">
      <w:pPr>
        <w:pStyle w:val="PL"/>
        <w:rPr>
          <w:lang w:eastAsia="zh-CN"/>
        </w:rPr>
      </w:pPr>
      <w:r w:rsidRPr="00533C32">
        <w:t xml:space="preserve">    AuthenticationSubscription:</w:t>
      </w:r>
    </w:p>
    <w:p w14:paraId="0E253574" w14:textId="77777777" w:rsidR="007C4061" w:rsidRPr="00533C32" w:rsidRDefault="007C4061" w:rsidP="007C4061">
      <w:pPr>
        <w:pStyle w:val="PL"/>
        <w:rPr>
          <w:lang w:eastAsia="zh-CN"/>
        </w:rPr>
      </w:pPr>
      <w:r w:rsidRPr="00533C32">
        <w:rPr>
          <w:lang w:eastAsia="zh-CN"/>
        </w:rPr>
        <w:t xml:space="preserve">      type: object</w:t>
      </w:r>
    </w:p>
    <w:p w14:paraId="44806B85" w14:textId="77777777" w:rsidR="007C4061" w:rsidRPr="00533C32" w:rsidRDefault="007C4061" w:rsidP="007C4061">
      <w:pPr>
        <w:pStyle w:val="PL"/>
      </w:pPr>
      <w:r w:rsidRPr="00533C32">
        <w:t xml:space="preserve">      required:</w:t>
      </w:r>
    </w:p>
    <w:p w14:paraId="0DA9B8FE" w14:textId="77777777" w:rsidR="007C4061" w:rsidRPr="00533C32" w:rsidRDefault="007C4061" w:rsidP="007C4061">
      <w:pPr>
        <w:pStyle w:val="PL"/>
        <w:rPr>
          <w:lang w:eastAsia="zh-CN"/>
        </w:rPr>
      </w:pPr>
      <w:r w:rsidRPr="00533C32">
        <w:t xml:space="preserve">        - authenticationMethod</w:t>
      </w:r>
    </w:p>
    <w:p w14:paraId="432A9C6C" w14:textId="77777777" w:rsidR="007C4061" w:rsidRPr="00533C32" w:rsidRDefault="007C4061" w:rsidP="007C4061">
      <w:pPr>
        <w:pStyle w:val="PL"/>
      </w:pPr>
      <w:r w:rsidRPr="00533C32">
        <w:t xml:space="preserve">      properties:</w:t>
      </w:r>
    </w:p>
    <w:p w14:paraId="54BFC542" w14:textId="77777777" w:rsidR="007C4061" w:rsidRPr="00533C32" w:rsidRDefault="007C4061" w:rsidP="007C4061">
      <w:pPr>
        <w:pStyle w:val="PL"/>
      </w:pPr>
      <w:r w:rsidRPr="00533C32">
        <w:t xml:space="preserve">        authenticationMethod:</w:t>
      </w:r>
    </w:p>
    <w:p w14:paraId="5BFF4FA3" w14:textId="77777777" w:rsidR="007C4061" w:rsidRPr="00533C32" w:rsidRDefault="007C4061" w:rsidP="006352FE">
      <w:pPr>
        <w:pStyle w:val="PL"/>
        <w:outlineLvl w:val="0"/>
      </w:pPr>
      <w:r w:rsidRPr="00533C32">
        <w:t xml:space="preserve">          $ref: '#/components/schemas/AuthMethod'</w:t>
      </w:r>
    </w:p>
    <w:p w14:paraId="6C9F182C"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2E6F48C5" w14:textId="77777777" w:rsidR="007C4061" w:rsidRPr="00533C32" w:rsidRDefault="007C4061" w:rsidP="007C4061">
      <w:pPr>
        <w:pStyle w:val="PL"/>
        <w:rPr>
          <w:lang w:eastAsia="zh-CN"/>
        </w:rPr>
      </w:pPr>
      <w:r w:rsidRPr="00533C32">
        <w:rPr>
          <w:lang w:val="sv-SE" w:eastAsia="zh-CN"/>
        </w:rPr>
        <w:t xml:space="preserve">          type: string</w:t>
      </w:r>
    </w:p>
    <w:p w14:paraId="7E477FE9" w14:textId="77777777" w:rsidR="007C4061" w:rsidRPr="00533C32" w:rsidRDefault="007C4061" w:rsidP="007C4061">
      <w:pPr>
        <w:pStyle w:val="PL"/>
      </w:pPr>
      <w:r w:rsidRPr="00533C32">
        <w:t xml:space="preserve">        protectionParameterId:</w:t>
      </w:r>
    </w:p>
    <w:p w14:paraId="1802FF63" w14:textId="77777777" w:rsidR="007C4061" w:rsidRPr="00533C32" w:rsidRDefault="007C4061" w:rsidP="007C4061">
      <w:pPr>
        <w:pStyle w:val="PL"/>
        <w:rPr>
          <w:lang w:eastAsia="zh-CN"/>
        </w:rPr>
      </w:pPr>
      <w:r w:rsidRPr="00533C32">
        <w:t xml:space="preserve">          type: string</w:t>
      </w:r>
    </w:p>
    <w:p w14:paraId="460C489D" w14:textId="77777777" w:rsidR="007C4061" w:rsidRPr="00533C32" w:rsidRDefault="007C4061" w:rsidP="007C4061">
      <w:pPr>
        <w:pStyle w:val="PL"/>
        <w:rPr>
          <w:lang w:eastAsia="zh-CN"/>
        </w:rPr>
      </w:pPr>
      <w:r w:rsidRPr="00533C32">
        <w:t xml:space="preserve">        sequenceNumber:</w:t>
      </w:r>
    </w:p>
    <w:p w14:paraId="604A8C18"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6ED657D"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7C5B2E0B" w14:textId="77777777" w:rsidR="007C4061" w:rsidRPr="00533C32" w:rsidRDefault="007C4061" w:rsidP="007C4061">
      <w:pPr>
        <w:pStyle w:val="PL"/>
        <w:rPr>
          <w:lang w:val="sv-SE" w:eastAsia="zh-CN"/>
        </w:rPr>
      </w:pPr>
      <w:r w:rsidRPr="00533C32">
        <w:rPr>
          <w:lang w:val="sv-SE" w:eastAsia="zh-CN"/>
        </w:rPr>
        <w:t xml:space="preserve">          type: string</w:t>
      </w:r>
    </w:p>
    <w:p w14:paraId="510260B2" w14:textId="77777777" w:rsidR="007C4061" w:rsidRPr="00533C32" w:rsidRDefault="007C4061" w:rsidP="007C4061">
      <w:pPr>
        <w:pStyle w:val="PL"/>
        <w:rPr>
          <w:lang w:val="sv-SE" w:eastAsia="zh-CN"/>
        </w:rPr>
      </w:pPr>
      <w:r w:rsidRPr="00533C32">
        <w:rPr>
          <w:lang w:val="sv-SE" w:eastAsia="zh-CN"/>
        </w:rPr>
        <w:t xml:space="preserve">          pattern: '^[A-Fa-f0-9]{4}$'</w:t>
      </w:r>
    </w:p>
    <w:p w14:paraId="63445A83" w14:textId="77777777" w:rsidR="007C4061" w:rsidRPr="00533C32" w:rsidRDefault="007C4061" w:rsidP="007C4061">
      <w:pPr>
        <w:pStyle w:val="PL"/>
        <w:rPr>
          <w:lang w:val="sv-SE" w:eastAsia="zh-CN"/>
        </w:rPr>
      </w:pPr>
      <w:r w:rsidRPr="00533C32">
        <w:rPr>
          <w:lang w:val="sv-SE" w:eastAsia="zh-CN"/>
        </w:rPr>
        <w:t xml:space="preserve">        algorithmId:</w:t>
      </w:r>
    </w:p>
    <w:p w14:paraId="5051493A" w14:textId="77777777" w:rsidR="007C4061" w:rsidRPr="00533C32" w:rsidRDefault="007C4061" w:rsidP="007C4061">
      <w:pPr>
        <w:pStyle w:val="PL"/>
        <w:rPr>
          <w:lang w:val="sv-SE" w:eastAsia="zh-CN"/>
        </w:rPr>
      </w:pPr>
      <w:r w:rsidRPr="00533C32">
        <w:rPr>
          <w:lang w:val="sv-SE" w:eastAsia="zh-CN"/>
        </w:rPr>
        <w:t xml:space="preserve">          type: string</w:t>
      </w:r>
    </w:p>
    <w:p w14:paraId="597316A7" w14:textId="77777777" w:rsidR="007C4061" w:rsidRPr="00533C32" w:rsidRDefault="007C4061" w:rsidP="007C4061">
      <w:pPr>
        <w:pStyle w:val="PL"/>
        <w:rPr>
          <w:lang w:val="sv-SE" w:eastAsia="zh-CN"/>
        </w:rPr>
      </w:pPr>
      <w:r w:rsidRPr="00533C32">
        <w:rPr>
          <w:lang w:val="sv-SE" w:eastAsia="zh-CN"/>
        </w:rPr>
        <w:t xml:space="preserve">        encOpcKey:</w:t>
      </w:r>
    </w:p>
    <w:p w14:paraId="2F38E3AE" w14:textId="77777777" w:rsidR="007C4061" w:rsidRPr="00533C32" w:rsidRDefault="007C4061" w:rsidP="007C4061">
      <w:pPr>
        <w:pStyle w:val="PL"/>
        <w:rPr>
          <w:lang w:val="sv-SE" w:eastAsia="zh-CN"/>
        </w:rPr>
      </w:pPr>
      <w:r w:rsidRPr="00533C32">
        <w:rPr>
          <w:lang w:val="sv-SE" w:eastAsia="zh-CN"/>
        </w:rPr>
        <w:t xml:space="preserve">          type: string</w:t>
      </w:r>
    </w:p>
    <w:p w14:paraId="348349FA" w14:textId="77777777" w:rsidR="007C4061" w:rsidRPr="00533C32" w:rsidRDefault="007C4061" w:rsidP="007C4061">
      <w:pPr>
        <w:pStyle w:val="PL"/>
        <w:rPr>
          <w:lang w:val="sv-SE" w:eastAsia="zh-CN"/>
        </w:rPr>
      </w:pPr>
      <w:r w:rsidRPr="00533C32">
        <w:rPr>
          <w:lang w:val="sv-SE" w:eastAsia="zh-CN"/>
        </w:rPr>
        <w:t xml:space="preserve">        encTopcKey:</w:t>
      </w:r>
    </w:p>
    <w:p w14:paraId="2BB9C567" w14:textId="77777777" w:rsidR="007C4061" w:rsidRDefault="007C4061" w:rsidP="007C4061">
      <w:pPr>
        <w:pStyle w:val="PL"/>
        <w:rPr>
          <w:lang w:val="sv-SE" w:eastAsia="zh-CN"/>
        </w:rPr>
      </w:pPr>
      <w:r w:rsidRPr="00533C32">
        <w:rPr>
          <w:lang w:val="sv-SE" w:eastAsia="zh-CN"/>
        </w:rPr>
        <w:t xml:space="preserve">          type: string</w:t>
      </w:r>
    </w:p>
    <w:p w14:paraId="10D6C222" w14:textId="77777777" w:rsidR="007C4061" w:rsidRDefault="007C4061" w:rsidP="007C4061">
      <w:pPr>
        <w:pStyle w:val="PL"/>
        <w:rPr>
          <w:lang w:val="sv-SE" w:eastAsia="zh-CN"/>
        </w:rPr>
      </w:pPr>
      <w:r>
        <w:rPr>
          <w:lang w:val="sv-SE" w:eastAsia="zh-CN"/>
        </w:rPr>
        <w:t xml:space="preserve">        vectorGenerationInHss:</w:t>
      </w:r>
    </w:p>
    <w:p w14:paraId="19E2514B" w14:textId="77777777" w:rsidR="007C4061" w:rsidRDefault="007C4061" w:rsidP="007C4061">
      <w:pPr>
        <w:pStyle w:val="PL"/>
        <w:rPr>
          <w:lang w:val="sv-SE" w:eastAsia="zh-CN"/>
        </w:rPr>
      </w:pPr>
      <w:r>
        <w:rPr>
          <w:lang w:val="sv-SE" w:eastAsia="zh-CN"/>
        </w:rPr>
        <w:t xml:space="preserve">          type: boolean</w:t>
      </w:r>
    </w:p>
    <w:p w14:paraId="1A5573E7" w14:textId="77777777" w:rsidR="007C4061" w:rsidRDefault="007C4061" w:rsidP="007C4061">
      <w:pPr>
        <w:pStyle w:val="PL"/>
        <w:rPr>
          <w:lang w:val="sv-SE" w:eastAsia="zh-CN"/>
        </w:rPr>
      </w:pPr>
      <w:r>
        <w:rPr>
          <w:rFonts w:hint="eastAsia"/>
          <w:lang w:val="sv-SE" w:eastAsia="zh-CN"/>
        </w:rPr>
        <w:t xml:space="preserve">          default: false</w:t>
      </w:r>
    </w:p>
    <w:p w14:paraId="47779E8F" w14:textId="77777777" w:rsidR="00696777" w:rsidRPr="00690A26" w:rsidRDefault="00696777" w:rsidP="00696777">
      <w:pPr>
        <w:pStyle w:val="PL"/>
      </w:pPr>
      <w:r w:rsidRPr="00690A26">
        <w:t xml:space="preserve">        </w:t>
      </w:r>
      <w:r>
        <w:t>hssG</w:t>
      </w:r>
      <w:r w:rsidRPr="00690A26">
        <w:t>roupId:</w:t>
      </w:r>
    </w:p>
    <w:p w14:paraId="530AA446" w14:textId="77777777" w:rsidR="00696777" w:rsidRPr="00690A26" w:rsidRDefault="00696777" w:rsidP="00696777">
      <w:pPr>
        <w:pStyle w:val="PL"/>
      </w:pPr>
      <w:r w:rsidRPr="00690A26">
        <w:t xml:space="preserve">          $ref: 'TS29571_CommonData.yaml#/components/schemas/NfGroupId'</w:t>
      </w:r>
    </w:p>
    <w:p w14:paraId="5B4C2D99" w14:textId="77777777" w:rsidR="00B23A3F" w:rsidRPr="00533C32" w:rsidRDefault="00B23A3F" w:rsidP="00B23A3F">
      <w:pPr>
        <w:pStyle w:val="PL"/>
      </w:pPr>
      <w:r w:rsidRPr="00533C32">
        <w:t xml:space="preserve">        </w:t>
      </w:r>
      <w:r>
        <w:t>n5gcA</w:t>
      </w:r>
      <w:r w:rsidRPr="00533C32">
        <w:t>uthMethod:</w:t>
      </w:r>
    </w:p>
    <w:p w14:paraId="147E27C4" w14:textId="77777777" w:rsidR="00B23A3F" w:rsidRDefault="00B23A3F" w:rsidP="00B23A3F">
      <w:pPr>
        <w:pStyle w:val="PL"/>
      </w:pPr>
      <w:r w:rsidRPr="00533C32">
        <w:t xml:space="preserve">          $ref: '#/components/schemas/AuthMethod'</w:t>
      </w:r>
    </w:p>
    <w:p w14:paraId="46C8543B" w14:textId="77777777" w:rsidR="00B23A3F" w:rsidRDefault="00B23A3F" w:rsidP="00B23A3F">
      <w:pPr>
        <w:pStyle w:val="PL"/>
      </w:pPr>
      <w:r>
        <w:t xml:space="preserve">        rgAuthenticationInd:</w:t>
      </w:r>
    </w:p>
    <w:p w14:paraId="0E5446F6" w14:textId="77777777" w:rsidR="00B23A3F" w:rsidRDefault="00B23A3F" w:rsidP="00B23A3F">
      <w:pPr>
        <w:pStyle w:val="PL"/>
      </w:pPr>
      <w:r>
        <w:t xml:space="preserve">          type: boolean</w:t>
      </w:r>
    </w:p>
    <w:p w14:paraId="5232F194" w14:textId="77777777" w:rsidR="00B23A3F" w:rsidRDefault="00B23A3F" w:rsidP="00B23A3F">
      <w:pPr>
        <w:pStyle w:val="PL"/>
      </w:pPr>
      <w:r>
        <w:t xml:space="preserve">          default: false</w:t>
      </w:r>
    </w:p>
    <w:p w14:paraId="076AAD09" w14:textId="77777777" w:rsidR="00EE6AC9" w:rsidRDefault="00EE6AC9" w:rsidP="00EE6AC9">
      <w:pPr>
        <w:pStyle w:val="PL"/>
      </w:pPr>
      <w:r>
        <w:lastRenderedPageBreak/>
        <w:t xml:space="preserve">        supi:</w:t>
      </w:r>
    </w:p>
    <w:p w14:paraId="227CE5D3" w14:textId="2A1A33D5" w:rsidR="00EE6AC9" w:rsidRDefault="00EE6AC9" w:rsidP="00EE6AC9">
      <w:pPr>
        <w:pStyle w:val="PL"/>
      </w:pPr>
      <w:r>
        <w:t xml:space="preserve">          $ref: 'TS29571_CommonData.yaml#/components/schemas/Supi'</w:t>
      </w:r>
    </w:p>
    <w:p w14:paraId="17EA5E23" w14:textId="77777777" w:rsidR="002D5930" w:rsidRDefault="002D5930" w:rsidP="002D5930">
      <w:pPr>
        <w:pStyle w:val="PL"/>
      </w:pPr>
      <w:r>
        <w:t xml:space="preserve">        akmaAllowed:</w:t>
      </w:r>
    </w:p>
    <w:p w14:paraId="152A2D9F" w14:textId="77777777" w:rsidR="002D5930" w:rsidRDefault="002D5930" w:rsidP="002D5930">
      <w:pPr>
        <w:pStyle w:val="PL"/>
      </w:pPr>
      <w:r>
        <w:t xml:space="preserve">          type: boolean</w:t>
      </w:r>
    </w:p>
    <w:p w14:paraId="0E24FC7D" w14:textId="77777777" w:rsidR="002D5930" w:rsidRPr="00380171" w:rsidRDefault="002D5930" w:rsidP="002D5930">
      <w:pPr>
        <w:pStyle w:val="PL"/>
      </w:pPr>
      <w:r>
        <w:t xml:space="preserve">          default: false</w:t>
      </w:r>
    </w:p>
    <w:p w14:paraId="4A433417" w14:textId="77777777" w:rsidR="002D5930" w:rsidRPr="00533C32" w:rsidRDefault="002D5930" w:rsidP="00EE6AC9">
      <w:pPr>
        <w:pStyle w:val="PL"/>
        <w:rPr>
          <w:lang w:val="sv-SE" w:eastAsia="zh-CN"/>
        </w:rPr>
      </w:pPr>
    </w:p>
    <w:p w14:paraId="2C8981EE" w14:textId="77777777" w:rsidR="007C4061" w:rsidRPr="00533C32" w:rsidRDefault="007C4061" w:rsidP="007C4061">
      <w:pPr>
        <w:pStyle w:val="PL"/>
        <w:rPr>
          <w:lang w:val="sv-SE" w:eastAsia="zh-CN"/>
        </w:rPr>
      </w:pPr>
      <w:r w:rsidRPr="00533C32">
        <w:rPr>
          <w:lang w:val="sv-SE" w:eastAsia="zh-CN"/>
        </w:rPr>
        <w:t xml:space="preserve">    SequenceNumber:</w:t>
      </w:r>
    </w:p>
    <w:p w14:paraId="324A5CBB" w14:textId="77777777" w:rsidR="007C4061" w:rsidRPr="00533C32" w:rsidRDefault="007C4061" w:rsidP="007C4061">
      <w:pPr>
        <w:pStyle w:val="PL"/>
        <w:rPr>
          <w:lang w:val="sv-SE" w:eastAsia="zh-CN"/>
        </w:rPr>
      </w:pPr>
      <w:r w:rsidRPr="00533C32">
        <w:rPr>
          <w:lang w:val="sv-SE" w:eastAsia="zh-CN"/>
        </w:rPr>
        <w:t xml:space="preserve">      type: object</w:t>
      </w:r>
    </w:p>
    <w:p w14:paraId="69D44088" w14:textId="77777777" w:rsidR="007C4061" w:rsidRPr="00533C32" w:rsidRDefault="007C4061" w:rsidP="007C4061">
      <w:pPr>
        <w:pStyle w:val="PL"/>
        <w:rPr>
          <w:lang w:val="sv-SE" w:eastAsia="zh-CN"/>
        </w:rPr>
      </w:pPr>
      <w:r w:rsidRPr="00533C32">
        <w:rPr>
          <w:lang w:val="sv-SE" w:eastAsia="zh-CN"/>
        </w:rPr>
        <w:t xml:space="preserve">      properties:</w:t>
      </w:r>
    </w:p>
    <w:p w14:paraId="0EBC9001" w14:textId="77777777" w:rsidR="007C4061" w:rsidRPr="00533C32" w:rsidRDefault="007C4061" w:rsidP="007C4061">
      <w:pPr>
        <w:pStyle w:val="PL"/>
        <w:rPr>
          <w:lang w:val="sv-SE" w:eastAsia="zh-CN"/>
        </w:rPr>
      </w:pPr>
      <w:r w:rsidRPr="00533C32">
        <w:rPr>
          <w:lang w:val="sv-SE" w:eastAsia="zh-CN"/>
        </w:rPr>
        <w:t xml:space="preserve">        sqnScheme:</w:t>
      </w:r>
    </w:p>
    <w:p w14:paraId="72ED2DBC"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1000680E" w14:textId="77777777" w:rsidR="007C4061" w:rsidRPr="00533C32" w:rsidRDefault="007C4061" w:rsidP="007C4061">
      <w:pPr>
        <w:pStyle w:val="PL"/>
        <w:rPr>
          <w:lang w:val="sv-SE" w:eastAsia="zh-CN"/>
        </w:rPr>
      </w:pPr>
      <w:r w:rsidRPr="00533C32">
        <w:rPr>
          <w:lang w:val="sv-SE" w:eastAsia="zh-CN"/>
        </w:rPr>
        <w:t xml:space="preserve">        sqn:</w:t>
      </w:r>
    </w:p>
    <w:p w14:paraId="7AA4A425" w14:textId="77777777" w:rsidR="007C4061" w:rsidRPr="00533C32" w:rsidRDefault="007C4061" w:rsidP="007C4061">
      <w:pPr>
        <w:pStyle w:val="PL"/>
        <w:rPr>
          <w:lang w:val="sv-SE" w:eastAsia="zh-CN"/>
        </w:rPr>
      </w:pPr>
      <w:r w:rsidRPr="00533C32">
        <w:rPr>
          <w:lang w:val="sv-SE" w:eastAsia="zh-CN"/>
        </w:rPr>
        <w:t xml:space="preserve">          type: string</w:t>
      </w:r>
    </w:p>
    <w:p w14:paraId="193A0F16" w14:textId="77777777" w:rsidR="007C4061" w:rsidRPr="00533C32" w:rsidRDefault="007C4061" w:rsidP="007C4061">
      <w:pPr>
        <w:pStyle w:val="PL"/>
        <w:rPr>
          <w:lang w:val="sv-SE" w:eastAsia="zh-CN"/>
        </w:rPr>
      </w:pPr>
      <w:r w:rsidRPr="00533C32">
        <w:rPr>
          <w:lang w:val="sv-SE" w:eastAsia="zh-CN"/>
        </w:rPr>
        <w:t xml:space="preserve">          pattern: '^[A-Fa-f0-9]{12}$'</w:t>
      </w:r>
    </w:p>
    <w:p w14:paraId="63618B58" w14:textId="77777777" w:rsidR="007C4061" w:rsidRPr="00533C32" w:rsidRDefault="007C4061" w:rsidP="007C4061">
      <w:pPr>
        <w:pStyle w:val="PL"/>
        <w:rPr>
          <w:lang w:val="sv-SE" w:eastAsia="zh-CN"/>
        </w:rPr>
      </w:pPr>
      <w:r w:rsidRPr="00533C32">
        <w:rPr>
          <w:lang w:val="sv-SE" w:eastAsia="zh-CN"/>
        </w:rPr>
        <w:t xml:space="preserve">        lastIndexes:</w:t>
      </w:r>
    </w:p>
    <w:p w14:paraId="302B8C55" w14:textId="77777777" w:rsidR="007C4061" w:rsidRPr="00533C32" w:rsidRDefault="007C4061" w:rsidP="007C4061">
      <w:pPr>
        <w:pStyle w:val="PL"/>
        <w:rPr>
          <w:lang w:val="sv-SE" w:eastAsia="zh-CN"/>
        </w:rPr>
      </w:pPr>
      <w:r w:rsidRPr="00533C32">
        <w:rPr>
          <w:lang w:val="sv-SE" w:eastAsia="zh-CN"/>
        </w:rPr>
        <w:t xml:space="preserve">          type: object</w:t>
      </w:r>
    </w:p>
    <w:p w14:paraId="11B358CC" w14:textId="77777777" w:rsidR="007C4061" w:rsidRPr="00533C32" w:rsidRDefault="007C4061" w:rsidP="007C4061">
      <w:pPr>
        <w:pStyle w:val="PL"/>
        <w:rPr>
          <w:lang w:val="sv-SE" w:eastAsia="zh-CN"/>
        </w:rPr>
      </w:pPr>
      <w:r w:rsidRPr="00533C32">
        <w:rPr>
          <w:lang w:val="sv-SE" w:eastAsia="zh-CN"/>
        </w:rPr>
        <w:t xml:space="preserve">          additionalProperties:</w:t>
      </w:r>
    </w:p>
    <w:p w14:paraId="28623B44" w14:textId="77777777" w:rsidR="007C4061" w:rsidRPr="00533C32" w:rsidRDefault="007C4061" w:rsidP="007C4061">
      <w:pPr>
        <w:pStyle w:val="PL"/>
        <w:rPr>
          <w:lang w:val="sv-SE" w:eastAsia="zh-CN"/>
        </w:rPr>
      </w:pPr>
      <w:r w:rsidRPr="00533C32">
        <w:rPr>
          <w:lang w:val="sv-SE" w:eastAsia="zh-CN"/>
        </w:rPr>
        <w:t xml:space="preserve">            type: integer</w:t>
      </w:r>
    </w:p>
    <w:p w14:paraId="5B88592C" w14:textId="77777777" w:rsidR="007C4061" w:rsidRPr="00533C32" w:rsidRDefault="007C4061" w:rsidP="007C4061">
      <w:pPr>
        <w:pStyle w:val="PL"/>
        <w:rPr>
          <w:lang w:val="sv-SE" w:eastAsia="zh-CN"/>
        </w:rPr>
      </w:pPr>
      <w:r w:rsidRPr="00533C32">
        <w:rPr>
          <w:lang w:val="sv-SE" w:eastAsia="zh-CN"/>
        </w:rPr>
        <w:t xml:space="preserve">            minimum: 0</w:t>
      </w:r>
    </w:p>
    <w:p w14:paraId="2421B822" w14:textId="77777777" w:rsidR="00BA693A" w:rsidRPr="00533C32" w:rsidRDefault="00BA693A" w:rsidP="00BA693A">
      <w:pPr>
        <w:pStyle w:val="PL"/>
        <w:rPr>
          <w:lang w:val="sv-SE"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sidRPr="00D5200C">
        <w:t>type of node</w:t>
      </w:r>
      <w:r w:rsidRPr="00533C32">
        <w:t xml:space="preserve"> serves as key</w:t>
      </w:r>
    </w:p>
    <w:p w14:paraId="18D1D30A" w14:textId="77777777" w:rsidR="007C4061" w:rsidRPr="00533C32" w:rsidRDefault="007C4061" w:rsidP="007C4061">
      <w:pPr>
        <w:pStyle w:val="PL"/>
        <w:rPr>
          <w:lang w:val="sv-SE" w:eastAsia="zh-CN"/>
        </w:rPr>
      </w:pPr>
      <w:r w:rsidRPr="00533C32">
        <w:rPr>
          <w:lang w:val="sv-SE" w:eastAsia="zh-CN"/>
        </w:rPr>
        <w:t xml:space="preserve">        indLength:</w:t>
      </w:r>
    </w:p>
    <w:p w14:paraId="4499E93E" w14:textId="77777777" w:rsidR="007C4061" w:rsidRPr="00533C32" w:rsidRDefault="007C4061" w:rsidP="007C4061">
      <w:pPr>
        <w:pStyle w:val="PL"/>
        <w:rPr>
          <w:lang w:val="sv-SE" w:eastAsia="zh-CN"/>
        </w:rPr>
      </w:pPr>
      <w:r w:rsidRPr="00533C32">
        <w:rPr>
          <w:lang w:val="sv-SE" w:eastAsia="zh-CN"/>
        </w:rPr>
        <w:t xml:space="preserve">          type: integer</w:t>
      </w:r>
    </w:p>
    <w:p w14:paraId="5F95DBB8" w14:textId="77777777" w:rsidR="007C4061" w:rsidRPr="00533C32" w:rsidRDefault="007C4061" w:rsidP="007C4061">
      <w:pPr>
        <w:pStyle w:val="PL"/>
        <w:rPr>
          <w:lang w:val="sv-SE" w:eastAsia="zh-CN"/>
        </w:rPr>
      </w:pPr>
      <w:r w:rsidRPr="00533C32">
        <w:rPr>
          <w:lang w:val="sv-SE" w:eastAsia="zh-CN"/>
        </w:rPr>
        <w:t xml:space="preserve">          minimum: 0</w:t>
      </w:r>
    </w:p>
    <w:p w14:paraId="131B06C6" w14:textId="77777777" w:rsidR="007C4061" w:rsidRPr="00533C32" w:rsidRDefault="007C4061" w:rsidP="007C4061">
      <w:pPr>
        <w:pStyle w:val="PL"/>
        <w:rPr>
          <w:lang w:val="sv-SE" w:eastAsia="zh-CN"/>
        </w:rPr>
      </w:pPr>
      <w:r w:rsidRPr="00533C32">
        <w:rPr>
          <w:lang w:val="sv-SE" w:eastAsia="zh-CN"/>
        </w:rPr>
        <w:t xml:space="preserve">        difSign:</w:t>
      </w:r>
    </w:p>
    <w:p w14:paraId="0EDFA71C" w14:textId="77777777" w:rsidR="007C4061" w:rsidRPr="00533C32" w:rsidRDefault="007C4061" w:rsidP="007C4061">
      <w:pPr>
        <w:pStyle w:val="PL"/>
        <w:rPr>
          <w:lang w:val="sv-SE" w:eastAsia="zh-CN"/>
        </w:rPr>
      </w:pPr>
      <w:r w:rsidRPr="00533C32">
        <w:rPr>
          <w:lang w:val="sv-SE" w:eastAsia="zh-CN"/>
        </w:rPr>
        <w:t xml:space="preserve">          $ref: '#/components/schemas/Sign'</w:t>
      </w:r>
    </w:p>
    <w:p w14:paraId="351A9418" w14:textId="77777777" w:rsidR="007C4061" w:rsidRPr="00533C32" w:rsidRDefault="007C4061" w:rsidP="007C4061">
      <w:pPr>
        <w:pStyle w:val="PL"/>
        <w:rPr>
          <w:lang w:eastAsia="zh-CN"/>
        </w:rPr>
      </w:pPr>
    </w:p>
    <w:p w14:paraId="57B03C07" w14:textId="77777777" w:rsidR="007C4061" w:rsidRPr="00533C32" w:rsidRDefault="007C4061" w:rsidP="007C4061">
      <w:pPr>
        <w:pStyle w:val="PL"/>
        <w:rPr>
          <w:lang w:val="sv-SE" w:eastAsia="zh-CN"/>
        </w:rPr>
      </w:pPr>
      <w:r w:rsidRPr="00533C32">
        <w:rPr>
          <w:lang w:val="sv-SE" w:eastAsia="zh-CN"/>
        </w:rPr>
        <w:t xml:space="preserve">    SqnScheme:</w:t>
      </w:r>
    </w:p>
    <w:p w14:paraId="1EFBB42F" w14:textId="77777777" w:rsidR="007C4061" w:rsidRPr="00533C32" w:rsidRDefault="007C4061" w:rsidP="007C4061">
      <w:pPr>
        <w:pStyle w:val="PL"/>
        <w:rPr>
          <w:lang w:val="sv-SE" w:eastAsia="zh-CN"/>
        </w:rPr>
      </w:pPr>
      <w:r w:rsidRPr="00533C32">
        <w:rPr>
          <w:lang w:val="sv-SE" w:eastAsia="zh-CN"/>
        </w:rPr>
        <w:t xml:space="preserve">      anyOf:</w:t>
      </w:r>
    </w:p>
    <w:p w14:paraId="393C282C" w14:textId="77777777" w:rsidR="007C4061" w:rsidRPr="00533C32" w:rsidRDefault="007C4061" w:rsidP="007C4061">
      <w:pPr>
        <w:pStyle w:val="PL"/>
        <w:rPr>
          <w:lang w:val="sv-SE" w:eastAsia="zh-CN"/>
        </w:rPr>
      </w:pPr>
      <w:r w:rsidRPr="00533C32">
        <w:rPr>
          <w:lang w:val="sv-SE" w:eastAsia="zh-CN"/>
        </w:rPr>
        <w:t xml:space="preserve">        - type: string</w:t>
      </w:r>
    </w:p>
    <w:p w14:paraId="53DDE332" w14:textId="77777777" w:rsidR="007C4061" w:rsidRPr="00533C32" w:rsidRDefault="007C4061" w:rsidP="007C4061">
      <w:pPr>
        <w:pStyle w:val="PL"/>
        <w:rPr>
          <w:lang w:val="sv-SE" w:eastAsia="zh-CN"/>
        </w:rPr>
      </w:pPr>
      <w:r w:rsidRPr="00533C32">
        <w:rPr>
          <w:lang w:val="sv-SE" w:eastAsia="zh-CN"/>
        </w:rPr>
        <w:t xml:space="preserve">          enum:</w:t>
      </w:r>
    </w:p>
    <w:p w14:paraId="0261CC62" w14:textId="77777777" w:rsidR="007C4061" w:rsidRPr="00533C32" w:rsidRDefault="007C4061" w:rsidP="007C4061">
      <w:pPr>
        <w:pStyle w:val="PL"/>
        <w:rPr>
          <w:lang w:val="sv-SE" w:eastAsia="zh-CN"/>
        </w:rPr>
      </w:pPr>
      <w:r w:rsidRPr="00533C32">
        <w:rPr>
          <w:lang w:val="sv-SE" w:eastAsia="zh-CN"/>
        </w:rPr>
        <w:t xml:space="preserve">            - GENERAL</w:t>
      </w:r>
    </w:p>
    <w:p w14:paraId="7CEA8F8F" w14:textId="77777777" w:rsidR="007C4061" w:rsidRPr="00533C32" w:rsidRDefault="007C4061" w:rsidP="007C4061">
      <w:pPr>
        <w:pStyle w:val="PL"/>
        <w:rPr>
          <w:lang w:val="sv-SE" w:eastAsia="zh-CN"/>
        </w:rPr>
      </w:pPr>
      <w:r w:rsidRPr="00533C32">
        <w:rPr>
          <w:lang w:val="sv-SE" w:eastAsia="zh-CN"/>
        </w:rPr>
        <w:t xml:space="preserve">            - NON_TIME_BASED</w:t>
      </w:r>
    </w:p>
    <w:p w14:paraId="4D92577D" w14:textId="77777777" w:rsidR="007C4061" w:rsidRPr="00533C32" w:rsidRDefault="007C4061" w:rsidP="007C4061">
      <w:pPr>
        <w:pStyle w:val="PL"/>
        <w:rPr>
          <w:lang w:val="sv-SE" w:eastAsia="zh-CN"/>
        </w:rPr>
      </w:pPr>
      <w:r w:rsidRPr="00533C32">
        <w:rPr>
          <w:lang w:val="sv-SE" w:eastAsia="zh-CN"/>
        </w:rPr>
        <w:t xml:space="preserve">            - TIME_BASED</w:t>
      </w:r>
    </w:p>
    <w:p w14:paraId="02332E9B" w14:textId="77777777" w:rsidR="007C4061" w:rsidRPr="00533C32" w:rsidRDefault="007C4061" w:rsidP="007C4061">
      <w:pPr>
        <w:pStyle w:val="PL"/>
        <w:rPr>
          <w:lang w:val="sv-SE" w:eastAsia="zh-CN"/>
        </w:rPr>
      </w:pPr>
      <w:r w:rsidRPr="00533C32">
        <w:rPr>
          <w:lang w:val="sv-SE" w:eastAsia="zh-CN"/>
        </w:rPr>
        <w:t xml:space="preserve">        - type: string</w:t>
      </w:r>
    </w:p>
    <w:p w14:paraId="008F9BC5" w14:textId="77777777" w:rsidR="007C4061" w:rsidRPr="00533C32" w:rsidRDefault="007C4061" w:rsidP="007C4061">
      <w:pPr>
        <w:pStyle w:val="PL"/>
        <w:rPr>
          <w:lang w:val="sv-SE" w:eastAsia="zh-CN"/>
        </w:rPr>
      </w:pPr>
      <w:r w:rsidRPr="00533C32">
        <w:rPr>
          <w:lang w:val="sv-SE" w:eastAsia="zh-CN"/>
        </w:rPr>
        <w:t xml:space="preserve">    Sign:</w:t>
      </w:r>
    </w:p>
    <w:p w14:paraId="20579589" w14:textId="77777777" w:rsidR="007C4061" w:rsidRPr="00533C32" w:rsidRDefault="007C4061" w:rsidP="007C4061">
      <w:pPr>
        <w:pStyle w:val="PL"/>
        <w:rPr>
          <w:lang w:val="sv-SE" w:eastAsia="zh-CN"/>
        </w:rPr>
      </w:pPr>
      <w:r w:rsidRPr="00533C32">
        <w:rPr>
          <w:lang w:val="sv-SE" w:eastAsia="zh-CN"/>
        </w:rPr>
        <w:t xml:space="preserve">      type: string</w:t>
      </w:r>
    </w:p>
    <w:p w14:paraId="5B105F63" w14:textId="77777777" w:rsidR="007C4061" w:rsidRPr="00533C32" w:rsidRDefault="007C4061" w:rsidP="007C4061">
      <w:pPr>
        <w:pStyle w:val="PL"/>
        <w:rPr>
          <w:lang w:val="sv-SE" w:eastAsia="zh-CN"/>
        </w:rPr>
      </w:pPr>
      <w:r w:rsidRPr="00533C32">
        <w:rPr>
          <w:lang w:val="sv-SE" w:eastAsia="zh-CN"/>
        </w:rPr>
        <w:t xml:space="preserve">      enum:</w:t>
      </w:r>
    </w:p>
    <w:p w14:paraId="1E282F9F" w14:textId="77777777" w:rsidR="007C4061" w:rsidRPr="00533C32" w:rsidRDefault="007C4061" w:rsidP="007C4061">
      <w:pPr>
        <w:pStyle w:val="PL"/>
        <w:rPr>
          <w:lang w:val="sv-SE" w:eastAsia="zh-CN"/>
        </w:rPr>
      </w:pPr>
      <w:r w:rsidRPr="00533C32">
        <w:rPr>
          <w:lang w:val="sv-SE" w:eastAsia="zh-CN"/>
        </w:rPr>
        <w:t xml:space="preserve">        - POSITIVE</w:t>
      </w:r>
    </w:p>
    <w:p w14:paraId="06B7B00C" w14:textId="77777777" w:rsidR="007C4061" w:rsidRPr="00533C32" w:rsidRDefault="007C4061" w:rsidP="007C4061">
      <w:pPr>
        <w:pStyle w:val="PL"/>
        <w:rPr>
          <w:lang w:val="sv-SE" w:eastAsia="zh-CN"/>
        </w:rPr>
      </w:pPr>
      <w:r w:rsidRPr="00533C32">
        <w:rPr>
          <w:lang w:val="sv-SE" w:eastAsia="zh-CN"/>
        </w:rPr>
        <w:t xml:space="preserve">        - NEGATIVE</w:t>
      </w:r>
    </w:p>
    <w:p w14:paraId="4FE96233" w14:textId="77777777" w:rsidR="007C4061" w:rsidRPr="00533C32" w:rsidRDefault="007C4061" w:rsidP="007C4061">
      <w:pPr>
        <w:pStyle w:val="PL"/>
      </w:pPr>
      <w:r w:rsidRPr="00533C32">
        <w:t xml:space="preserve">    VarPlmnId:</w:t>
      </w:r>
    </w:p>
    <w:p w14:paraId="47690DF4" w14:textId="77777777" w:rsidR="007C4061" w:rsidRPr="00533C32" w:rsidRDefault="007C4061" w:rsidP="007C4061">
      <w:pPr>
        <w:pStyle w:val="PL"/>
      </w:pPr>
      <w:r w:rsidRPr="00533C32">
        <w:t xml:space="preserve">      type: string</w:t>
      </w:r>
    </w:p>
    <w:p w14:paraId="244911CC"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23C95E1" w14:textId="77777777" w:rsidR="007C4061" w:rsidRPr="00533C32" w:rsidRDefault="007C4061" w:rsidP="007C4061">
      <w:pPr>
        <w:pStyle w:val="PL"/>
      </w:pPr>
      <w:r w:rsidRPr="00533C32">
        <w:t xml:space="preserve">    DatasetNames:</w:t>
      </w:r>
    </w:p>
    <w:p w14:paraId="094E9941" w14:textId="77777777" w:rsidR="007C4061" w:rsidRPr="00533C32" w:rsidRDefault="007C4061" w:rsidP="007C4061">
      <w:pPr>
        <w:pStyle w:val="PL"/>
      </w:pPr>
      <w:r w:rsidRPr="00533C32">
        <w:t xml:space="preserve">      type: array</w:t>
      </w:r>
    </w:p>
    <w:p w14:paraId="275A1527" w14:textId="77777777" w:rsidR="007C4061" w:rsidRPr="00533C32" w:rsidRDefault="007C4061" w:rsidP="007C4061">
      <w:pPr>
        <w:pStyle w:val="PL"/>
      </w:pPr>
      <w:r w:rsidRPr="00533C32">
        <w:t xml:space="preserve">      items:</w:t>
      </w:r>
    </w:p>
    <w:p w14:paraId="45EA3808" w14:textId="77777777" w:rsidR="007C4061" w:rsidRPr="00533C32" w:rsidRDefault="007C4061" w:rsidP="007C4061">
      <w:pPr>
        <w:pStyle w:val="PL"/>
      </w:pPr>
      <w:r w:rsidRPr="00533C32">
        <w:t xml:space="preserve">        $ref: '#/components/schemas/DataSetName'</w:t>
      </w:r>
    </w:p>
    <w:p w14:paraId="457473F5" w14:textId="77777777" w:rsidR="007C4061" w:rsidRPr="00533C32" w:rsidRDefault="007C4061" w:rsidP="007C4061">
      <w:pPr>
        <w:pStyle w:val="PL"/>
      </w:pPr>
      <w:r w:rsidRPr="00533C32">
        <w:t xml:space="preserve">      minItems: 1</w:t>
      </w:r>
    </w:p>
    <w:p w14:paraId="1F914ACF" w14:textId="77777777" w:rsidR="007C4061" w:rsidRPr="00533C32" w:rsidRDefault="007C4061" w:rsidP="007C4061">
      <w:pPr>
        <w:pStyle w:val="PL"/>
      </w:pPr>
      <w:r w:rsidRPr="00533C32">
        <w:t xml:space="preserve">      uniqueItems: true</w:t>
      </w:r>
    </w:p>
    <w:p w14:paraId="23EFA1A5" w14:textId="77777777" w:rsidR="007C4061" w:rsidRPr="00533C32" w:rsidRDefault="007C4061" w:rsidP="007C4061">
      <w:pPr>
        <w:pStyle w:val="PL"/>
      </w:pPr>
      <w:r w:rsidRPr="00533C32">
        <w:t xml:space="preserve">    DataSetName:</w:t>
      </w:r>
    </w:p>
    <w:p w14:paraId="3B19047E" w14:textId="77777777" w:rsidR="007C4061" w:rsidRPr="00533C32" w:rsidRDefault="007C4061" w:rsidP="007C4061">
      <w:pPr>
        <w:pStyle w:val="PL"/>
      </w:pPr>
      <w:r w:rsidRPr="00533C32">
        <w:t xml:space="preserve">      anyOf:</w:t>
      </w:r>
    </w:p>
    <w:p w14:paraId="49CE2F8A" w14:textId="77777777" w:rsidR="007C4061" w:rsidRPr="00533C32" w:rsidRDefault="007C4061" w:rsidP="007C4061">
      <w:pPr>
        <w:pStyle w:val="PL"/>
      </w:pPr>
      <w:r w:rsidRPr="00533C32">
        <w:t xml:space="preserve">      - type: string</w:t>
      </w:r>
    </w:p>
    <w:p w14:paraId="06028BD7" w14:textId="77777777" w:rsidR="007C4061" w:rsidRPr="00533C32" w:rsidRDefault="007C4061" w:rsidP="007C4061">
      <w:pPr>
        <w:pStyle w:val="PL"/>
      </w:pPr>
      <w:r w:rsidRPr="00533C32">
        <w:t xml:space="preserve">        enum:</w:t>
      </w:r>
    </w:p>
    <w:p w14:paraId="2ABB6E41" w14:textId="77777777" w:rsidR="007C4061" w:rsidRPr="00533C32" w:rsidRDefault="007C4061" w:rsidP="007C4061">
      <w:pPr>
        <w:pStyle w:val="PL"/>
      </w:pPr>
      <w:r w:rsidRPr="00533C32">
        <w:t xml:space="preserve">        - AM</w:t>
      </w:r>
    </w:p>
    <w:p w14:paraId="73818176" w14:textId="77777777" w:rsidR="007C4061" w:rsidRPr="00533C32" w:rsidRDefault="007C4061" w:rsidP="007C4061">
      <w:pPr>
        <w:pStyle w:val="PL"/>
      </w:pPr>
      <w:r w:rsidRPr="00533C32">
        <w:t xml:space="preserve">        - SMF_SEL</w:t>
      </w:r>
    </w:p>
    <w:p w14:paraId="4A508181" w14:textId="77777777" w:rsidR="007C4061" w:rsidRPr="00533C32" w:rsidRDefault="007C4061" w:rsidP="007C4061">
      <w:pPr>
        <w:pStyle w:val="PL"/>
      </w:pPr>
      <w:r w:rsidRPr="00533C32">
        <w:t xml:space="preserve">        - SMS_SUB</w:t>
      </w:r>
    </w:p>
    <w:p w14:paraId="0D851299" w14:textId="77777777" w:rsidR="007C4061" w:rsidRPr="00533C32" w:rsidRDefault="007C4061" w:rsidP="007C4061">
      <w:pPr>
        <w:pStyle w:val="PL"/>
      </w:pPr>
      <w:r w:rsidRPr="00533C32">
        <w:t xml:space="preserve">        - SM</w:t>
      </w:r>
    </w:p>
    <w:p w14:paraId="45273E2A" w14:textId="77777777" w:rsidR="007C4061" w:rsidRPr="00533C32" w:rsidRDefault="007C4061" w:rsidP="007C4061">
      <w:pPr>
        <w:pStyle w:val="PL"/>
      </w:pPr>
      <w:r w:rsidRPr="00533C32">
        <w:t xml:space="preserve">        - TRACE</w:t>
      </w:r>
    </w:p>
    <w:p w14:paraId="0D88AF25" w14:textId="77777777" w:rsidR="007C4061" w:rsidRDefault="007C4061" w:rsidP="007C4061">
      <w:pPr>
        <w:pStyle w:val="PL"/>
        <w:rPr>
          <w:lang w:eastAsia="zh-CN"/>
        </w:rPr>
      </w:pPr>
      <w:r w:rsidRPr="00533C32">
        <w:t xml:space="preserve">        - SMS_MNG</w:t>
      </w:r>
    </w:p>
    <w:p w14:paraId="4FB3E8C5" w14:textId="77777777" w:rsidR="007C4061" w:rsidRDefault="007C4061" w:rsidP="007C4061">
      <w:pPr>
        <w:pStyle w:val="PL"/>
        <w:rPr>
          <w:lang w:eastAsia="zh-CN"/>
        </w:rPr>
      </w:pPr>
      <w:r w:rsidRPr="00533C32">
        <w:t xml:space="preserve">        - </w:t>
      </w:r>
      <w:r>
        <w:t>LCS_PRIVACY</w:t>
      </w:r>
    </w:p>
    <w:p w14:paraId="43F5AE99" w14:textId="77777777" w:rsidR="007C4061" w:rsidRDefault="007C4061" w:rsidP="007C4061">
      <w:pPr>
        <w:pStyle w:val="PL"/>
        <w:rPr>
          <w:lang w:eastAsia="zh-CN"/>
        </w:rPr>
      </w:pPr>
      <w:r w:rsidRPr="00533C32">
        <w:t xml:space="preserve">        - </w:t>
      </w:r>
      <w:r>
        <w:t>LCS_MO</w:t>
      </w:r>
    </w:p>
    <w:p w14:paraId="4338060A" w14:textId="77777777" w:rsidR="004F37F3" w:rsidRDefault="004F37F3" w:rsidP="007C4061">
      <w:pPr>
        <w:pStyle w:val="PL"/>
        <w:rPr>
          <w:lang w:eastAsia="zh-CN"/>
        </w:rPr>
      </w:pPr>
      <w:r>
        <w:t xml:space="preserve">        - LCS_BCA</w:t>
      </w:r>
    </w:p>
    <w:p w14:paraId="574C7B08" w14:textId="77777777" w:rsidR="002A47F4" w:rsidRPr="00533C32" w:rsidRDefault="002A47F4" w:rsidP="007C4061">
      <w:pPr>
        <w:pStyle w:val="PL"/>
        <w:rPr>
          <w:lang w:eastAsia="zh-CN"/>
        </w:rPr>
      </w:pPr>
      <w:r>
        <w:t xml:space="preserve">        - V2X</w:t>
      </w:r>
    </w:p>
    <w:p w14:paraId="2C18D419" w14:textId="77777777" w:rsidR="007C4061" w:rsidRPr="00533C32" w:rsidRDefault="007C4061" w:rsidP="007C4061">
      <w:pPr>
        <w:pStyle w:val="PL"/>
      </w:pPr>
      <w:r w:rsidRPr="00533C32">
        <w:t xml:space="preserve">      - type: string</w:t>
      </w:r>
    </w:p>
    <w:p w14:paraId="4F8D9607" w14:textId="77777777" w:rsidR="007C4061" w:rsidRPr="00533C32" w:rsidRDefault="007C4061" w:rsidP="007C4061">
      <w:pPr>
        <w:pStyle w:val="PL"/>
      </w:pPr>
      <w:r w:rsidRPr="00533C32">
        <w:t xml:space="preserve">    ProvisionedDataSets:</w:t>
      </w:r>
    </w:p>
    <w:p w14:paraId="05C1674F" w14:textId="77777777" w:rsidR="007C4061" w:rsidRPr="00533C32" w:rsidRDefault="007C4061" w:rsidP="007C4061">
      <w:pPr>
        <w:pStyle w:val="PL"/>
      </w:pPr>
      <w:r w:rsidRPr="00533C32">
        <w:t xml:space="preserve">      type: object</w:t>
      </w:r>
    </w:p>
    <w:p w14:paraId="67A4F03A" w14:textId="77777777" w:rsidR="007C4061" w:rsidRPr="00533C32" w:rsidRDefault="007C4061" w:rsidP="007C4061">
      <w:pPr>
        <w:pStyle w:val="PL"/>
      </w:pPr>
      <w:r w:rsidRPr="00533C32">
        <w:t xml:space="preserve">      properties:</w:t>
      </w:r>
    </w:p>
    <w:p w14:paraId="3DA0D98E" w14:textId="77777777" w:rsidR="007C4061" w:rsidRPr="00533C32" w:rsidRDefault="007C4061" w:rsidP="007C4061">
      <w:pPr>
        <w:pStyle w:val="PL"/>
      </w:pPr>
      <w:r w:rsidRPr="00533C32">
        <w:t xml:space="preserve">        amData:</w:t>
      </w:r>
    </w:p>
    <w:p w14:paraId="5EC6F96C" w14:textId="77777777" w:rsidR="007C4061" w:rsidRPr="00533C32" w:rsidRDefault="007C4061" w:rsidP="007C4061">
      <w:pPr>
        <w:pStyle w:val="PL"/>
      </w:pPr>
      <w:r w:rsidRPr="00533C32">
        <w:t xml:space="preserve">          $ref: '#/components/schemas/AccessAndMobilitySubscriptionData'</w:t>
      </w:r>
    </w:p>
    <w:p w14:paraId="125B8019" w14:textId="77777777" w:rsidR="007C4061" w:rsidRPr="00533C32" w:rsidRDefault="007C4061" w:rsidP="007C4061">
      <w:pPr>
        <w:pStyle w:val="PL"/>
      </w:pPr>
      <w:r w:rsidRPr="00533C32">
        <w:t xml:space="preserve">        smfSelData:</w:t>
      </w:r>
    </w:p>
    <w:p w14:paraId="5B4E0D15" w14:textId="77777777" w:rsidR="007C4061" w:rsidRPr="00533C32" w:rsidRDefault="007C4061" w:rsidP="007C4061">
      <w:pPr>
        <w:pStyle w:val="PL"/>
      </w:pPr>
      <w:r w:rsidRPr="00533C32">
        <w:t xml:space="preserve">          $ref: '#/components/schemas/SmfSelectionSubscriptionData'</w:t>
      </w:r>
    </w:p>
    <w:p w14:paraId="5C58BBD7" w14:textId="77777777" w:rsidR="007C4061" w:rsidRPr="00533C32" w:rsidRDefault="007C4061" w:rsidP="007C4061">
      <w:pPr>
        <w:pStyle w:val="PL"/>
      </w:pPr>
      <w:r w:rsidRPr="00533C32">
        <w:t xml:space="preserve">        smsSubsData:</w:t>
      </w:r>
    </w:p>
    <w:p w14:paraId="532AFF72" w14:textId="77777777" w:rsidR="007C4061" w:rsidRPr="00533C32" w:rsidRDefault="007C4061" w:rsidP="007C4061">
      <w:pPr>
        <w:pStyle w:val="PL"/>
      </w:pPr>
      <w:r w:rsidRPr="00533C32">
        <w:t xml:space="preserve">          $ref: '#/components/schemas/SmsSubscriptionData'</w:t>
      </w:r>
    </w:p>
    <w:p w14:paraId="3396982C" w14:textId="77777777" w:rsidR="007C4061" w:rsidRPr="00533C32" w:rsidRDefault="007C4061" w:rsidP="007C4061">
      <w:pPr>
        <w:pStyle w:val="PL"/>
        <w:rPr>
          <w:lang w:eastAsia="zh-CN"/>
        </w:rPr>
      </w:pPr>
      <w:r w:rsidRPr="00533C32">
        <w:t xml:space="preserve">        smData:</w:t>
      </w:r>
    </w:p>
    <w:p w14:paraId="3358AF12" w14:textId="77777777" w:rsidR="007C4061" w:rsidRPr="00533C32" w:rsidRDefault="007C4061" w:rsidP="007C4061">
      <w:pPr>
        <w:pStyle w:val="PL"/>
      </w:pPr>
      <w:r w:rsidRPr="00533C32">
        <w:t xml:space="preserve">          type: array</w:t>
      </w:r>
    </w:p>
    <w:p w14:paraId="6C410C45" w14:textId="77777777" w:rsidR="007C4061" w:rsidRPr="00533C32" w:rsidRDefault="007C4061" w:rsidP="007C4061">
      <w:pPr>
        <w:pStyle w:val="PL"/>
      </w:pPr>
      <w:r w:rsidRPr="00533C32">
        <w:t xml:space="preserve">          items:</w:t>
      </w:r>
    </w:p>
    <w:p w14:paraId="16809EE4" w14:textId="77777777" w:rsidR="007C4061" w:rsidRPr="00533C32" w:rsidRDefault="007C4061" w:rsidP="007C4061">
      <w:pPr>
        <w:pStyle w:val="PL"/>
      </w:pPr>
      <w:r w:rsidRPr="00533C32">
        <w:t xml:space="preserve">            $ref: '#/components/schemas/SessionManagementSubscriptionData'</w:t>
      </w:r>
    </w:p>
    <w:p w14:paraId="5F5C52FD" w14:textId="77777777" w:rsidR="007C4061" w:rsidRPr="00533C32" w:rsidRDefault="007C4061" w:rsidP="007C4061">
      <w:pPr>
        <w:pStyle w:val="PL"/>
      </w:pPr>
      <w:r w:rsidRPr="00533C32">
        <w:t xml:space="preserve">        traceData:</w:t>
      </w:r>
    </w:p>
    <w:p w14:paraId="73E89CA8" w14:textId="77777777" w:rsidR="007C4061" w:rsidRPr="00533C32" w:rsidRDefault="007C4061" w:rsidP="006352FE">
      <w:pPr>
        <w:pStyle w:val="PL"/>
        <w:outlineLvl w:val="0"/>
      </w:pPr>
      <w:r w:rsidRPr="00533C32">
        <w:t xml:space="preserve">          $ref: 'TS29571_CommonData.yaml#/components/schemas/TraceData'</w:t>
      </w:r>
    </w:p>
    <w:p w14:paraId="3DCED6B0" w14:textId="77777777" w:rsidR="007C4061" w:rsidRPr="00533C32" w:rsidRDefault="007C4061" w:rsidP="007C4061">
      <w:pPr>
        <w:pStyle w:val="PL"/>
      </w:pPr>
      <w:r w:rsidRPr="00533C32">
        <w:lastRenderedPageBreak/>
        <w:t xml:space="preserve">        smsMngData:</w:t>
      </w:r>
    </w:p>
    <w:p w14:paraId="430EE8F1" w14:textId="77777777" w:rsidR="007C4061" w:rsidRDefault="007C4061" w:rsidP="006352FE">
      <w:pPr>
        <w:pStyle w:val="PL"/>
        <w:outlineLvl w:val="0"/>
        <w:rPr>
          <w:lang w:eastAsia="zh-CN"/>
        </w:rPr>
      </w:pPr>
      <w:r w:rsidRPr="00533C32">
        <w:t xml:space="preserve">          $ref: '#/components/schemas/SmsManagementSubscriptionData'</w:t>
      </w:r>
    </w:p>
    <w:p w14:paraId="2E0B3893" w14:textId="77777777" w:rsidR="007C4061" w:rsidRPr="00533C32" w:rsidRDefault="007C4061" w:rsidP="007C4061">
      <w:pPr>
        <w:pStyle w:val="PL"/>
      </w:pPr>
      <w:r w:rsidRPr="00533C32">
        <w:t xml:space="preserve">        </w:t>
      </w:r>
      <w:bookmarkStart w:id="1990" w:name="OLE_LINK5"/>
      <w:r w:rsidRPr="00A51FC8">
        <w:t>lcsPrivacyData</w:t>
      </w:r>
      <w:bookmarkEnd w:id="1990"/>
      <w:r w:rsidRPr="00533C32">
        <w:t>:</w:t>
      </w:r>
    </w:p>
    <w:p w14:paraId="7F861CC4" w14:textId="77777777" w:rsidR="007C4061" w:rsidRDefault="007C4061" w:rsidP="006352FE">
      <w:pPr>
        <w:pStyle w:val="PL"/>
        <w:outlineLvl w:val="0"/>
        <w:rPr>
          <w:lang w:eastAsia="zh-CN"/>
        </w:rPr>
      </w:pPr>
      <w:r w:rsidRPr="00533C32">
        <w:t xml:space="preserve">          $ref: '#/components/schemas/</w:t>
      </w:r>
      <w:r>
        <w:t>LcsPrivacyData</w:t>
      </w:r>
      <w:r w:rsidRPr="00533C32">
        <w:t>'</w:t>
      </w:r>
    </w:p>
    <w:p w14:paraId="570A8257"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49371640" w14:textId="77777777" w:rsidR="007C4061" w:rsidRDefault="007C4061" w:rsidP="006352FE">
      <w:pPr>
        <w:pStyle w:val="PL"/>
        <w:outlineLvl w:val="0"/>
        <w:rPr>
          <w:lang w:eastAsia="zh-CN"/>
        </w:rPr>
      </w:pPr>
      <w:r w:rsidRPr="00533C32">
        <w:t xml:space="preserve">          $ref: '#/components/schemas/</w:t>
      </w:r>
      <w:r>
        <w:t>LcsMoData</w:t>
      </w:r>
      <w:r w:rsidRPr="00533C32">
        <w:t>'</w:t>
      </w:r>
    </w:p>
    <w:p w14:paraId="615D7C80" w14:textId="77777777" w:rsidR="008D677F" w:rsidRDefault="008D677F" w:rsidP="008D677F">
      <w:pPr>
        <w:pStyle w:val="PL"/>
      </w:pPr>
      <w:r>
        <w:t xml:space="preserve">        lcs</w:t>
      </w:r>
      <w:r>
        <w:rPr>
          <w:lang w:eastAsia="zh-CN"/>
        </w:rPr>
        <w:t>Bca</w:t>
      </w:r>
      <w:r>
        <w:t>Data:</w:t>
      </w:r>
    </w:p>
    <w:p w14:paraId="5A7E1FE0"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3399CB5D" w14:textId="77777777" w:rsidR="007D0C40" w:rsidRDefault="007D0C40" w:rsidP="007D0C40">
      <w:pPr>
        <w:pStyle w:val="PL"/>
      </w:pPr>
      <w:r>
        <w:t xml:space="preserve">        v2xData:</w:t>
      </w:r>
    </w:p>
    <w:p w14:paraId="2E1B7359" w14:textId="77777777" w:rsidR="007D0C40" w:rsidRPr="00735C3D" w:rsidRDefault="007D0C40" w:rsidP="007D0C40">
      <w:pPr>
        <w:pStyle w:val="PL"/>
        <w:outlineLvl w:val="0"/>
        <w:rPr>
          <w:lang w:eastAsia="zh-CN"/>
        </w:rPr>
      </w:pPr>
      <w:r>
        <w:t xml:space="preserve">          $ref: '#/components/schemas/V2xSubscriptionData'</w:t>
      </w:r>
    </w:p>
    <w:p w14:paraId="6E24D886" w14:textId="77777777" w:rsidR="007C4061" w:rsidRPr="00533C32" w:rsidRDefault="007C4061" w:rsidP="007C4061">
      <w:pPr>
        <w:pStyle w:val="PL"/>
      </w:pPr>
      <w:r w:rsidRPr="00533C32">
        <w:t xml:space="preserve">    AccessAndMobilitySubscriptionData:</w:t>
      </w:r>
    </w:p>
    <w:p w14:paraId="1693798E" w14:textId="77777777" w:rsidR="007C4061" w:rsidRPr="00533C32" w:rsidRDefault="007C4061" w:rsidP="006352FE">
      <w:pPr>
        <w:pStyle w:val="PL"/>
        <w:outlineLvl w:val="0"/>
      </w:pPr>
      <w:r w:rsidRPr="00533C32">
        <w:t xml:space="preserve">      $ref: 'TS29503_Nudm_SDM.yaml#/components/schemas/AccessAndMobilitySubscriptionData'</w:t>
      </w:r>
    </w:p>
    <w:p w14:paraId="32AAED37" w14:textId="77777777" w:rsidR="007C4061" w:rsidRPr="00533C32" w:rsidRDefault="007C4061" w:rsidP="007C4061">
      <w:pPr>
        <w:pStyle w:val="PL"/>
      </w:pPr>
      <w:r w:rsidRPr="00533C32">
        <w:t xml:space="preserve">    SmfSelectionSubscriptionData:</w:t>
      </w:r>
    </w:p>
    <w:p w14:paraId="625B2C66" w14:textId="77777777" w:rsidR="007C4061" w:rsidRPr="00533C32" w:rsidRDefault="007C4061" w:rsidP="006352FE">
      <w:pPr>
        <w:pStyle w:val="PL"/>
        <w:outlineLvl w:val="0"/>
      </w:pPr>
      <w:r w:rsidRPr="00533C32">
        <w:t xml:space="preserve">      $ref: 'TS29503_Nudm_SDM.yaml#/components/schemas/SmfSelectionSubscriptionData'</w:t>
      </w:r>
    </w:p>
    <w:p w14:paraId="5EC32197" w14:textId="77777777" w:rsidR="007C4061" w:rsidRPr="00533C32" w:rsidRDefault="007C4061" w:rsidP="007C4061">
      <w:pPr>
        <w:pStyle w:val="PL"/>
      </w:pPr>
      <w:r w:rsidRPr="00533C32">
        <w:t xml:space="preserve">    VarSnssai:</w:t>
      </w:r>
    </w:p>
    <w:p w14:paraId="7EEC8434" w14:textId="77777777" w:rsidR="007C4061" w:rsidRPr="00533C32" w:rsidRDefault="007C4061" w:rsidP="006352FE">
      <w:pPr>
        <w:pStyle w:val="PL"/>
        <w:outlineLvl w:val="0"/>
      </w:pPr>
      <w:r w:rsidRPr="00533C32">
        <w:t xml:space="preserve">      $ref: 'TS29571_CommonData.yaml#/components/schemas/Snssai'</w:t>
      </w:r>
    </w:p>
    <w:p w14:paraId="5298C3BD" w14:textId="77777777" w:rsidR="007C4061" w:rsidRPr="00533C32" w:rsidRDefault="007C4061" w:rsidP="007C4061">
      <w:pPr>
        <w:pStyle w:val="PL"/>
      </w:pPr>
      <w:r w:rsidRPr="00533C32">
        <w:t xml:space="preserve">    Dnn:</w:t>
      </w:r>
    </w:p>
    <w:p w14:paraId="499A0572" w14:textId="77777777" w:rsidR="007C4061" w:rsidRPr="00533C32" w:rsidRDefault="007C4061" w:rsidP="006352FE">
      <w:pPr>
        <w:pStyle w:val="PL"/>
        <w:outlineLvl w:val="0"/>
      </w:pPr>
      <w:r w:rsidRPr="00533C32">
        <w:t xml:space="preserve">      $ref: 'TS29571_CommonData.yaml#/components/schemas/Dnn'</w:t>
      </w:r>
    </w:p>
    <w:p w14:paraId="34CFD3CF" w14:textId="77777777" w:rsidR="007C4061" w:rsidRPr="00533C32" w:rsidRDefault="007C4061" w:rsidP="007C4061">
      <w:pPr>
        <w:pStyle w:val="PL"/>
      </w:pPr>
      <w:r w:rsidRPr="00533C32">
        <w:t xml:space="preserve">    SessionManagementSubscriptionData:</w:t>
      </w:r>
    </w:p>
    <w:p w14:paraId="23FD8D88" w14:textId="77777777" w:rsidR="007C4061" w:rsidRPr="00533C32" w:rsidRDefault="007C4061" w:rsidP="006352FE">
      <w:pPr>
        <w:pStyle w:val="PL"/>
        <w:outlineLvl w:val="0"/>
      </w:pPr>
      <w:r w:rsidRPr="00533C32">
        <w:t xml:space="preserve">      $ref: 'TS29503_Nudm_SDM.yaml#/components/schemas/SessionManagementSubscriptionData'</w:t>
      </w:r>
    </w:p>
    <w:p w14:paraId="512B725F" w14:textId="77777777" w:rsidR="007C4061" w:rsidRPr="00533C32" w:rsidRDefault="007C4061" w:rsidP="007C4061">
      <w:pPr>
        <w:pStyle w:val="PL"/>
      </w:pPr>
      <w:r w:rsidRPr="00533C32">
        <w:t xml:space="preserve">    Amf3GppAccessRegistration:</w:t>
      </w:r>
    </w:p>
    <w:p w14:paraId="0ACF89CC" w14:textId="77777777" w:rsidR="007C4061" w:rsidRPr="00533C32" w:rsidRDefault="007C4061" w:rsidP="006352FE">
      <w:pPr>
        <w:pStyle w:val="PL"/>
        <w:outlineLvl w:val="0"/>
      </w:pPr>
      <w:r w:rsidRPr="00533C32">
        <w:t xml:space="preserve">      $ref: 'TS29503_Nudm_UECM.yaml#/components/schemas/Amf3GppAccessRegistration'</w:t>
      </w:r>
    </w:p>
    <w:p w14:paraId="56E5FE12" w14:textId="77777777" w:rsidR="007C4061" w:rsidRPr="00533C32" w:rsidRDefault="007C4061" w:rsidP="007C4061">
      <w:pPr>
        <w:pStyle w:val="PL"/>
      </w:pPr>
      <w:r w:rsidRPr="00533C32">
        <w:t xml:space="preserve">    AmfNon3GppAccessRegistration:</w:t>
      </w:r>
    </w:p>
    <w:p w14:paraId="5050E3C3" w14:textId="77777777" w:rsidR="007C4061" w:rsidRPr="00533C32" w:rsidRDefault="007C4061" w:rsidP="006352FE">
      <w:pPr>
        <w:pStyle w:val="PL"/>
        <w:outlineLvl w:val="0"/>
      </w:pPr>
      <w:r w:rsidRPr="00533C32">
        <w:t xml:space="preserve">      $ref: 'TS29503_Nudm_UECM.yaml#/components/schemas/AmfNon3GppAccessRegistration'</w:t>
      </w:r>
    </w:p>
    <w:p w14:paraId="4A3E86E8" w14:textId="77777777" w:rsidR="007C4061" w:rsidRPr="00533C32" w:rsidRDefault="007C4061" w:rsidP="007C4061">
      <w:pPr>
        <w:pStyle w:val="PL"/>
      </w:pPr>
      <w:r w:rsidRPr="00533C32">
        <w:t xml:space="preserve">    SmfRegistration:</w:t>
      </w:r>
    </w:p>
    <w:p w14:paraId="5BCA4EAB" w14:textId="77777777" w:rsidR="007C4061" w:rsidRPr="00533C32" w:rsidRDefault="007C4061" w:rsidP="006352FE">
      <w:pPr>
        <w:pStyle w:val="PL"/>
        <w:outlineLvl w:val="0"/>
      </w:pPr>
      <w:r w:rsidRPr="00533C32">
        <w:t xml:space="preserve">      $ref: 'TS29503_Nudm_UECM.yaml#/components/schemas/SmfRegistration'</w:t>
      </w:r>
    </w:p>
    <w:p w14:paraId="7B38CE88" w14:textId="77777777" w:rsidR="007C4061" w:rsidRPr="00533C32" w:rsidRDefault="007C4061" w:rsidP="007C4061">
      <w:pPr>
        <w:pStyle w:val="PL"/>
      </w:pPr>
      <w:r w:rsidRPr="00533C32">
        <w:t xml:space="preserve">    SmsfRegistration:</w:t>
      </w:r>
    </w:p>
    <w:p w14:paraId="4D58447F" w14:textId="77777777" w:rsidR="007C4061" w:rsidRDefault="007C4061" w:rsidP="006352FE">
      <w:pPr>
        <w:pStyle w:val="PL"/>
        <w:outlineLvl w:val="0"/>
        <w:rPr>
          <w:lang w:eastAsia="zh-CN"/>
        </w:rPr>
      </w:pPr>
      <w:r w:rsidRPr="00533C32">
        <w:t xml:space="preserve">      $ref: 'TS29503_Nudm_UECM.yaml#/components/schemas/SmsfRegistration'</w:t>
      </w:r>
    </w:p>
    <w:p w14:paraId="4E48972D" w14:textId="77777777" w:rsidR="00465D45" w:rsidRDefault="00465D45" w:rsidP="00465D45">
      <w:pPr>
        <w:pStyle w:val="PL"/>
      </w:pPr>
      <w:r>
        <w:t xml:space="preserve">    </w:t>
      </w:r>
      <w:r w:rsidRPr="00D329A5">
        <w:t>LocationInfo</w:t>
      </w:r>
      <w:r>
        <w:t>:</w:t>
      </w:r>
    </w:p>
    <w:p w14:paraId="51DC676C"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0F787E6B" w14:textId="77777777" w:rsidR="007C4061" w:rsidRPr="00533C32" w:rsidRDefault="007C4061" w:rsidP="007C4061">
      <w:pPr>
        <w:pStyle w:val="PL"/>
      </w:pPr>
      <w:r w:rsidRPr="00533C32">
        <w:t xml:space="preserve">    SmsManagementSubscriptionData:</w:t>
      </w:r>
    </w:p>
    <w:p w14:paraId="1C967CBB" w14:textId="77777777" w:rsidR="007C4061" w:rsidRPr="00533C32" w:rsidRDefault="007C4061" w:rsidP="006352FE">
      <w:pPr>
        <w:pStyle w:val="PL"/>
        <w:outlineLvl w:val="0"/>
      </w:pPr>
      <w:r w:rsidRPr="00533C32">
        <w:t xml:space="preserve">      $ref: 'TS29503_Nudm_SDM.yaml#/components/schemas/SmsManagementSubscriptionData'</w:t>
      </w:r>
    </w:p>
    <w:p w14:paraId="543BCBB4" w14:textId="77777777" w:rsidR="007C4061" w:rsidRPr="00533C32" w:rsidRDefault="007C4061" w:rsidP="007C4061">
      <w:pPr>
        <w:pStyle w:val="PL"/>
      </w:pPr>
      <w:r w:rsidRPr="00533C32">
        <w:t xml:space="preserve">    SmsSubscriptionData:</w:t>
      </w:r>
    </w:p>
    <w:p w14:paraId="150293F5" w14:textId="77777777" w:rsidR="007C4061" w:rsidRDefault="007C4061" w:rsidP="006352FE">
      <w:pPr>
        <w:pStyle w:val="PL"/>
        <w:outlineLvl w:val="0"/>
        <w:rPr>
          <w:lang w:eastAsia="zh-CN"/>
        </w:rPr>
      </w:pPr>
      <w:r w:rsidRPr="00533C32">
        <w:t xml:space="preserve">      $ref: 'TS29503_Nudm_SDM.yaml#/components/schemas/SmsSubscriptionData'</w:t>
      </w:r>
    </w:p>
    <w:p w14:paraId="1EF2D022" w14:textId="77777777" w:rsidR="007C4061" w:rsidRPr="00533C32" w:rsidRDefault="007C4061" w:rsidP="007C4061">
      <w:pPr>
        <w:pStyle w:val="PL"/>
      </w:pPr>
      <w:r w:rsidRPr="00533C32">
        <w:t xml:space="preserve">    </w:t>
      </w:r>
      <w:r>
        <w:t>LcsPrivacyData</w:t>
      </w:r>
      <w:r w:rsidRPr="00533C32">
        <w:t>:</w:t>
      </w:r>
    </w:p>
    <w:p w14:paraId="64276FAE"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57F4636A" w14:textId="77777777" w:rsidR="007C4061" w:rsidRPr="00533C32" w:rsidRDefault="007C4061" w:rsidP="007C4061">
      <w:pPr>
        <w:pStyle w:val="PL"/>
      </w:pPr>
      <w:r w:rsidRPr="00533C32">
        <w:t xml:space="preserve">    </w:t>
      </w:r>
      <w:r>
        <w:t>LcsMoData</w:t>
      </w:r>
      <w:r w:rsidRPr="00533C32">
        <w:t>:</w:t>
      </w:r>
    </w:p>
    <w:p w14:paraId="5596C75A" w14:textId="77777777" w:rsidR="007C4061" w:rsidRDefault="007C4061" w:rsidP="006352FE">
      <w:pPr>
        <w:pStyle w:val="PL"/>
        <w:outlineLvl w:val="0"/>
        <w:rPr>
          <w:lang w:eastAsia="zh-CN"/>
        </w:rPr>
      </w:pPr>
      <w:r w:rsidRPr="00533C32">
        <w:t xml:space="preserve">      $ref: '</w:t>
      </w:r>
      <w:bookmarkStart w:id="1991" w:name="OLE_LINK6"/>
      <w:r w:rsidRPr="00533C32">
        <w:t>TS29503_Nudm_SDM</w:t>
      </w:r>
      <w:bookmarkEnd w:id="1991"/>
      <w:r w:rsidRPr="00533C32">
        <w:t>.yaml#/components/schemas/</w:t>
      </w:r>
      <w:r>
        <w:t>LcsMoData</w:t>
      </w:r>
      <w:r w:rsidRPr="00533C32">
        <w:t>'</w:t>
      </w:r>
    </w:p>
    <w:p w14:paraId="146AAC7A" w14:textId="77777777" w:rsidR="007C4061" w:rsidRPr="00533C32" w:rsidRDefault="007C4061" w:rsidP="007C4061">
      <w:pPr>
        <w:pStyle w:val="PL"/>
      </w:pPr>
      <w:r w:rsidRPr="00533C32">
        <w:t xml:space="preserve">    </w:t>
      </w:r>
      <w:r w:rsidRPr="0068632F">
        <w:t>AuthorizationData</w:t>
      </w:r>
      <w:r w:rsidRPr="00533C32">
        <w:t>:</w:t>
      </w:r>
    </w:p>
    <w:p w14:paraId="5B67838F"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2D2EEA7B"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7BE628E0"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47BB226B" w14:textId="77777777" w:rsidR="006E352A" w:rsidRDefault="006E352A" w:rsidP="006E352A">
      <w:pPr>
        <w:pStyle w:val="PL"/>
      </w:pPr>
      <w:r>
        <w:t xml:space="preserve">    </w:t>
      </w:r>
      <w:r>
        <w:rPr>
          <w:lang w:eastAsia="zh-CN"/>
        </w:rPr>
        <w:t>V2xSubscriptionData</w:t>
      </w:r>
      <w:r>
        <w:t>:</w:t>
      </w:r>
    </w:p>
    <w:p w14:paraId="71244540"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1781950C" w14:textId="77777777" w:rsidR="00295CC9" w:rsidRDefault="00295CC9" w:rsidP="00295CC9">
      <w:pPr>
        <w:pStyle w:val="PL"/>
      </w:pPr>
      <w:r>
        <w:t xml:space="preserve">    </w:t>
      </w:r>
      <w:r w:rsidRPr="00D36AEC">
        <w:rPr>
          <w:lang w:eastAsia="zh-CN"/>
        </w:rPr>
        <w:t>LcsBroadcastAssistanceTypesData</w:t>
      </w:r>
      <w:r>
        <w:t>:</w:t>
      </w:r>
    </w:p>
    <w:p w14:paraId="613FBD4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654E5245" w14:textId="77777777" w:rsidR="007C4061" w:rsidRPr="00533C32" w:rsidRDefault="007C4061" w:rsidP="007C4061">
      <w:pPr>
        <w:pStyle w:val="PL"/>
        <w:rPr>
          <w:lang w:eastAsia="zh-CN"/>
        </w:rPr>
      </w:pPr>
      <w:r w:rsidRPr="00533C32">
        <w:t xml:space="preserve">    OperatorSpecificDataContainer:</w:t>
      </w:r>
    </w:p>
    <w:p w14:paraId="08B7015A" w14:textId="77777777" w:rsidR="007C4061" w:rsidRPr="00533C32" w:rsidRDefault="007C4061" w:rsidP="007C4061">
      <w:pPr>
        <w:pStyle w:val="PL"/>
        <w:rPr>
          <w:lang w:eastAsia="zh-CN"/>
        </w:rPr>
      </w:pPr>
      <w:r w:rsidRPr="00533C32">
        <w:rPr>
          <w:lang w:eastAsia="zh-CN"/>
        </w:rPr>
        <w:t xml:space="preserve">      type: object</w:t>
      </w:r>
    </w:p>
    <w:p w14:paraId="6FBB9CD4" w14:textId="77777777" w:rsidR="007C4061" w:rsidRPr="00533C32" w:rsidRDefault="007C4061" w:rsidP="007C4061">
      <w:pPr>
        <w:pStyle w:val="PL"/>
        <w:rPr>
          <w:lang w:eastAsia="zh-CN"/>
        </w:rPr>
      </w:pPr>
      <w:r w:rsidRPr="00533C32">
        <w:rPr>
          <w:lang w:eastAsia="zh-CN"/>
        </w:rPr>
        <w:t xml:space="preserve">      required:</w:t>
      </w:r>
    </w:p>
    <w:p w14:paraId="0B7C67A1" w14:textId="77777777" w:rsidR="007C4061" w:rsidRPr="00533C32" w:rsidRDefault="007C4061" w:rsidP="007C4061">
      <w:pPr>
        <w:pStyle w:val="PL"/>
        <w:rPr>
          <w:lang w:eastAsia="zh-CN"/>
        </w:rPr>
      </w:pPr>
      <w:r w:rsidRPr="00533C32">
        <w:rPr>
          <w:lang w:eastAsia="zh-CN"/>
        </w:rPr>
        <w:t xml:space="preserve">        - dataType</w:t>
      </w:r>
    </w:p>
    <w:p w14:paraId="3EA053A5" w14:textId="77777777" w:rsidR="007C4061" w:rsidRPr="00533C32" w:rsidRDefault="007C4061" w:rsidP="007C4061">
      <w:pPr>
        <w:pStyle w:val="PL"/>
        <w:rPr>
          <w:lang w:eastAsia="zh-CN"/>
        </w:rPr>
      </w:pPr>
      <w:r w:rsidRPr="00533C32">
        <w:rPr>
          <w:lang w:eastAsia="zh-CN"/>
        </w:rPr>
        <w:t xml:space="preserve">        - value</w:t>
      </w:r>
    </w:p>
    <w:p w14:paraId="27B5B7B6" w14:textId="77777777" w:rsidR="007C4061" w:rsidRPr="00533C32" w:rsidRDefault="007C4061" w:rsidP="007C4061">
      <w:pPr>
        <w:pStyle w:val="PL"/>
        <w:rPr>
          <w:lang w:eastAsia="zh-CN"/>
        </w:rPr>
      </w:pPr>
      <w:r w:rsidRPr="00533C32">
        <w:t xml:space="preserve">      properties:</w:t>
      </w:r>
    </w:p>
    <w:p w14:paraId="015581A2" w14:textId="77777777" w:rsidR="007C4061" w:rsidRPr="00533C32" w:rsidRDefault="007C4061" w:rsidP="007C4061">
      <w:pPr>
        <w:pStyle w:val="PL"/>
      </w:pPr>
      <w:r w:rsidRPr="00533C32">
        <w:t xml:space="preserve">        dataType:</w:t>
      </w:r>
    </w:p>
    <w:p w14:paraId="485AE663" w14:textId="77777777" w:rsidR="007C4061" w:rsidRPr="00533C32" w:rsidRDefault="007C4061" w:rsidP="007C4061">
      <w:pPr>
        <w:pStyle w:val="PL"/>
      </w:pPr>
      <w:r w:rsidRPr="00533C32">
        <w:t xml:space="preserve">          type: string</w:t>
      </w:r>
    </w:p>
    <w:p w14:paraId="62454931" w14:textId="77777777" w:rsidR="007C4061" w:rsidRPr="00533C32" w:rsidRDefault="007C4061" w:rsidP="007C4061">
      <w:pPr>
        <w:pStyle w:val="PL"/>
      </w:pPr>
      <w:r w:rsidRPr="00533C32">
        <w:t xml:space="preserve">          enum:</w:t>
      </w:r>
    </w:p>
    <w:p w14:paraId="1715D151" w14:textId="77777777" w:rsidR="007C4061" w:rsidRPr="00533C32" w:rsidRDefault="007C4061" w:rsidP="007C4061">
      <w:pPr>
        <w:pStyle w:val="PL"/>
      </w:pPr>
      <w:r w:rsidRPr="00533C32">
        <w:t xml:space="preserve">            - string</w:t>
      </w:r>
    </w:p>
    <w:p w14:paraId="3B0BD536" w14:textId="77777777" w:rsidR="007C4061" w:rsidRPr="00533C32" w:rsidRDefault="007C4061" w:rsidP="007C4061">
      <w:pPr>
        <w:pStyle w:val="PL"/>
      </w:pPr>
      <w:r w:rsidRPr="00533C32">
        <w:t xml:space="preserve">            - integer</w:t>
      </w:r>
    </w:p>
    <w:p w14:paraId="4FFF48B7" w14:textId="77777777" w:rsidR="007C4061" w:rsidRPr="00533C32" w:rsidRDefault="007C4061" w:rsidP="007C4061">
      <w:pPr>
        <w:pStyle w:val="PL"/>
      </w:pPr>
      <w:r w:rsidRPr="00533C32">
        <w:t xml:space="preserve">            - number</w:t>
      </w:r>
    </w:p>
    <w:p w14:paraId="0F9574FE" w14:textId="77777777" w:rsidR="007C4061" w:rsidRPr="00533C32" w:rsidRDefault="007C4061" w:rsidP="007C4061">
      <w:pPr>
        <w:pStyle w:val="PL"/>
      </w:pPr>
      <w:r w:rsidRPr="00533C32">
        <w:t xml:space="preserve">            - boolean</w:t>
      </w:r>
    </w:p>
    <w:p w14:paraId="73B5E5F3" w14:textId="77777777" w:rsidR="007C4061" w:rsidRPr="00533C32" w:rsidRDefault="007C4061" w:rsidP="007C4061">
      <w:pPr>
        <w:pStyle w:val="PL"/>
      </w:pPr>
      <w:r w:rsidRPr="00533C32">
        <w:t xml:space="preserve">            - object</w:t>
      </w:r>
    </w:p>
    <w:p w14:paraId="24438587" w14:textId="77777777" w:rsidR="007C4061" w:rsidRPr="00533C32" w:rsidRDefault="007C4061" w:rsidP="007C4061">
      <w:pPr>
        <w:pStyle w:val="PL"/>
      </w:pPr>
      <w:r w:rsidRPr="00533C32">
        <w:t xml:space="preserve">        dataTypeDefinition:</w:t>
      </w:r>
    </w:p>
    <w:p w14:paraId="4D665566" w14:textId="77777777" w:rsidR="007C4061" w:rsidRPr="00533C32" w:rsidRDefault="007C4061" w:rsidP="007C4061">
      <w:pPr>
        <w:pStyle w:val="PL"/>
      </w:pPr>
      <w:r w:rsidRPr="00533C32">
        <w:t xml:space="preserve">          type: string</w:t>
      </w:r>
    </w:p>
    <w:p w14:paraId="69E6FD39" w14:textId="77777777" w:rsidR="007C4061" w:rsidRPr="00533C32" w:rsidRDefault="007C4061" w:rsidP="007C4061">
      <w:pPr>
        <w:pStyle w:val="PL"/>
      </w:pPr>
      <w:r w:rsidRPr="00533C32">
        <w:t xml:space="preserve">        value:</w:t>
      </w:r>
    </w:p>
    <w:p w14:paraId="5D8D655F" w14:textId="77777777" w:rsidR="007C4061" w:rsidRPr="00533C32" w:rsidRDefault="007C4061" w:rsidP="007C4061">
      <w:pPr>
        <w:pStyle w:val="PL"/>
      </w:pPr>
      <w:r w:rsidRPr="00533C32">
        <w:t xml:space="preserve">          oneOf:</w:t>
      </w:r>
    </w:p>
    <w:p w14:paraId="1476DC69" w14:textId="77777777" w:rsidR="007C4061" w:rsidRPr="00533C32" w:rsidRDefault="007C4061" w:rsidP="007C4061">
      <w:pPr>
        <w:pStyle w:val="PL"/>
      </w:pPr>
      <w:r w:rsidRPr="00533C32">
        <w:t xml:space="preserve">            - type: string</w:t>
      </w:r>
    </w:p>
    <w:p w14:paraId="2EF25507" w14:textId="77777777" w:rsidR="007C4061" w:rsidRPr="00533C32" w:rsidRDefault="007C4061" w:rsidP="007C4061">
      <w:pPr>
        <w:pStyle w:val="PL"/>
      </w:pPr>
      <w:r w:rsidRPr="00533C32">
        <w:t xml:space="preserve">            - type: integer</w:t>
      </w:r>
    </w:p>
    <w:p w14:paraId="21B4BFD1" w14:textId="77777777" w:rsidR="007C4061" w:rsidRPr="00533C32" w:rsidRDefault="007C4061" w:rsidP="007C4061">
      <w:pPr>
        <w:pStyle w:val="PL"/>
      </w:pPr>
      <w:r w:rsidRPr="00533C32">
        <w:t xml:space="preserve">            - type: number</w:t>
      </w:r>
    </w:p>
    <w:p w14:paraId="2E2F7956" w14:textId="77777777" w:rsidR="007C4061" w:rsidRPr="00533C32" w:rsidRDefault="007C4061" w:rsidP="007C4061">
      <w:pPr>
        <w:pStyle w:val="PL"/>
      </w:pPr>
      <w:r w:rsidRPr="00533C32">
        <w:t xml:space="preserve">            - type: boolean</w:t>
      </w:r>
    </w:p>
    <w:p w14:paraId="6E4EABDC" w14:textId="77777777" w:rsidR="007C4061" w:rsidRDefault="007C4061" w:rsidP="007C4061">
      <w:pPr>
        <w:pStyle w:val="PL"/>
        <w:rPr>
          <w:lang w:eastAsia="zh-CN"/>
        </w:rPr>
      </w:pPr>
      <w:r w:rsidRPr="00533C32">
        <w:t xml:space="preserve">            - type: object</w:t>
      </w:r>
    </w:p>
    <w:p w14:paraId="5B240C09" w14:textId="77777777" w:rsidR="007C4061" w:rsidRDefault="007C4061" w:rsidP="007C4061">
      <w:pPr>
        <w:pStyle w:val="PL"/>
        <w:rPr>
          <w:noProof w:val="0"/>
        </w:rPr>
      </w:pPr>
      <w:r>
        <w:rPr>
          <w:noProof w:val="0"/>
        </w:rPr>
        <w:t xml:space="preserve">        supportedFeatures:</w:t>
      </w:r>
    </w:p>
    <w:p w14:paraId="10EE8B84"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2A6AFD0E" w14:textId="77777777" w:rsidR="007C4061" w:rsidRPr="00533C32" w:rsidRDefault="007C4061" w:rsidP="007C4061">
      <w:pPr>
        <w:pStyle w:val="PL"/>
        <w:rPr>
          <w:lang w:eastAsia="zh-CN"/>
        </w:rPr>
      </w:pPr>
      <w:r w:rsidRPr="00533C32">
        <w:t xml:space="preserve">    AuthMethod:</w:t>
      </w:r>
    </w:p>
    <w:p w14:paraId="657ABB1B" w14:textId="77777777" w:rsidR="007C4061" w:rsidRPr="00533C32" w:rsidRDefault="007C4061" w:rsidP="007C4061">
      <w:pPr>
        <w:pStyle w:val="PL"/>
        <w:rPr>
          <w:lang w:eastAsia="zh-CN"/>
        </w:rPr>
      </w:pPr>
      <w:r w:rsidRPr="00533C32">
        <w:rPr>
          <w:lang w:eastAsia="zh-CN"/>
        </w:rPr>
        <w:t xml:space="preserve">      anyOf:</w:t>
      </w:r>
    </w:p>
    <w:p w14:paraId="3068DD6A"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420306D8"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092A766C"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3D0DBA9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52BB2265" w14:textId="77777777" w:rsidR="007C4061" w:rsidRPr="00533C32" w:rsidRDefault="007C4061" w:rsidP="007C4061">
      <w:pPr>
        <w:pStyle w:val="PL"/>
        <w:rPr>
          <w:lang w:eastAsia="zh-CN"/>
        </w:rPr>
      </w:pPr>
      <w:r w:rsidRPr="00533C32">
        <w:rPr>
          <w:lang w:eastAsia="zh-CN"/>
        </w:rPr>
        <w:t xml:space="preserve">            - EAP_TLS</w:t>
      </w:r>
    </w:p>
    <w:p w14:paraId="70234EBC" w14:textId="77777777" w:rsidR="007C4061" w:rsidRPr="00533C32" w:rsidRDefault="007C4061" w:rsidP="007C4061">
      <w:pPr>
        <w:pStyle w:val="PL"/>
        <w:rPr>
          <w:lang w:eastAsia="zh-CN"/>
        </w:rPr>
      </w:pPr>
      <w:r w:rsidRPr="00533C32">
        <w:lastRenderedPageBreak/>
        <w:t xml:space="preserve">      </w:t>
      </w:r>
      <w:r w:rsidRPr="00533C32">
        <w:rPr>
          <w:lang w:eastAsia="zh-CN"/>
        </w:rPr>
        <w:t xml:space="preserve">  - </w:t>
      </w:r>
      <w:r w:rsidRPr="00533C32">
        <w:t>type: string</w:t>
      </w:r>
    </w:p>
    <w:p w14:paraId="15907E88" w14:textId="77777777" w:rsidR="007C4061" w:rsidRPr="00533C32" w:rsidRDefault="007C4061" w:rsidP="007C4061">
      <w:pPr>
        <w:pStyle w:val="PL"/>
      </w:pPr>
      <w:r w:rsidRPr="00533C32">
        <w:t xml:space="preserve">    PpData:</w:t>
      </w:r>
    </w:p>
    <w:p w14:paraId="6352E12D" w14:textId="77777777" w:rsidR="007C4061" w:rsidRPr="00533C32" w:rsidRDefault="007C4061" w:rsidP="006352FE">
      <w:pPr>
        <w:pStyle w:val="PL"/>
        <w:outlineLvl w:val="0"/>
      </w:pPr>
      <w:r w:rsidRPr="00533C32">
        <w:t xml:space="preserve">      $ref: 'TS29503_Nudm_PP.yaml#/components/schemas/PpData'</w:t>
      </w:r>
    </w:p>
    <w:p w14:paraId="7D9556E8" w14:textId="77777777" w:rsidR="007C4061" w:rsidRPr="00533C32" w:rsidRDefault="007C4061" w:rsidP="007C4061">
      <w:pPr>
        <w:pStyle w:val="PL"/>
      </w:pPr>
      <w:r w:rsidRPr="00533C32">
        <w:t xml:space="preserve">    EeSubscription:</w:t>
      </w:r>
    </w:p>
    <w:p w14:paraId="65340122" w14:textId="77777777" w:rsidR="007C4061" w:rsidRPr="00533C32" w:rsidRDefault="007C4061" w:rsidP="006352FE">
      <w:pPr>
        <w:pStyle w:val="PL"/>
        <w:outlineLvl w:val="0"/>
        <w:rPr>
          <w:lang w:eastAsia="zh-CN"/>
        </w:rPr>
      </w:pPr>
      <w:r w:rsidRPr="00533C32">
        <w:t xml:space="preserve">      $ref: 'TS29503_Nudm_EE.yaml#/components/schemas/EeSubscription'</w:t>
      </w:r>
    </w:p>
    <w:p w14:paraId="171C6320" w14:textId="77777777" w:rsidR="007C4061" w:rsidRPr="00533C32" w:rsidRDefault="007C4061" w:rsidP="007C4061">
      <w:pPr>
        <w:pStyle w:val="PL"/>
      </w:pPr>
      <w:r w:rsidRPr="00533C32">
        <w:t xml:space="preserve">    VarUeGroupId:</w:t>
      </w:r>
    </w:p>
    <w:p w14:paraId="37137A13" w14:textId="77777777" w:rsidR="007C4061" w:rsidRPr="00533C32" w:rsidRDefault="007C4061" w:rsidP="007C4061">
      <w:pPr>
        <w:pStyle w:val="PL"/>
      </w:pPr>
      <w:r w:rsidRPr="00533C32">
        <w:t xml:space="preserve">      type: string</w:t>
      </w:r>
    </w:p>
    <w:p w14:paraId="013EEE44"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6647657E" w14:textId="77777777" w:rsidR="007C4061" w:rsidRPr="00533C32" w:rsidRDefault="007C4061" w:rsidP="007C4061">
      <w:pPr>
        <w:pStyle w:val="PL"/>
      </w:pPr>
      <w:r w:rsidRPr="00533C32">
        <w:t xml:space="preserve">    SdmSubscription:</w:t>
      </w:r>
    </w:p>
    <w:p w14:paraId="5C0D74DB" w14:textId="77777777" w:rsidR="007C4061" w:rsidRPr="00533C32" w:rsidRDefault="007C4061" w:rsidP="006352FE">
      <w:pPr>
        <w:pStyle w:val="PL"/>
        <w:outlineLvl w:val="0"/>
      </w:pPr>
      <w:r w:rsidRPr="00533C32">
        <w:t xml:space="preserve">      $ref: 'TS29503_Nudm_SDM.yaml#/components/schemas/SdmSubscription'</w:t>
      </w:r>
    </w:p>
    <w:p w14:paraId="0B48D1F3" w14:textId="77777777" w:rsidR="007C4061" w:rsidRPr="00533C32" w:rsidRDefault="007C4061" w:rsidP="007C4061">
      <w:pPr>
        <w:pStyle w:val="PL"/>
      </w:pPr>
      <w:r w:rsidRPr="00533C32">
        <w:t xml:space="preserve">    SmfRegList:</w:t>
      </w:r>
    </w:p>
    <w:p w14:paraId="03AB0955" w14:textId="77777777" w:rsidR="007C4061" w:rsidRPr="00533C32" w:rsidRDefault="007C4061" w:rsidP="007C4061">
      <w:pPr>
        <w:pStyle w:val="PL"/>
      </w:pPr>
      <w:r w:rsidRPr="00533C32">
        <w:t xml:space="preserve">      type: array</w:t>
      </w:r>
    </w:p>
    <w:p w14:paraId="5391C23E" w14:textId="77777777" w:rsidR="007C4061" w:rsidRPr="00533C32" w:rsidRDefault="007C4061" w:rsidP="007C4061">
      <w:pPr>
        <w:pStyle w:val="PL"/>
      </w:pPr>
      <w:r w:rsidRPr="00533C32">
        <w:t xml:space="preserve">      items:</w:t>
      </w:r>
    </w:p>
    <w:p w14:paraId="19D59F7D" w14:textId="77777777" w:rsidR="007C4061" w:rsidRPr="00533C32" w:rsidRDefault="007C4061" w:rsidP="007C4061">
      <w:pPr>
        <w:pStyle w:val="PL"/>
      </w:pPr>
      <w:r w:rsidRPr="00533C32">
        <w:t xml:space="preserve">        $ref: '#/components/schemas/SmfRegistration'</w:t>
      </w:r>
    </w:p>
    <w:p w14:paraId="33544585" w14:textId="77777777" w:rsidR="007C4061" w:rsidRPr="00533C32" w:rsidRDefault="007C4061" w:rsidP="007C4061">
      <w:pPr>
        <w:pStyle w:val="PL"/>
      </w:pPr>
      <w:r w:rsidRPr="00533C32">
        <w:t xml:space="preserve">    SubscriptionDataSubscriptions:</w:t>
      </w:r>
    </w:p>
    <w:p w14:paraId="42FBC141" w14:textId="77777777" w:rsidR="007C4061" w:rsidRPr="00533C32" w:rsidRDefault="007C4061" w:rsidP="007C4061">
      <w:pPr>
        <w:pStyle w:val="PL"/>
      </w:pPr>
      <w:r w:rsidRPr="00533C32">
        <w:t xml:space="preserve">      type: object</w:t>
      </w:r>
    </w:p>
    <w:p w14:paraId="4F31AE75" w14:textId="77777777" w:rsidR="007C4061" w:rsidRPr="00533C32" w:rsidRDefault="007C4061" w:rsidP="007C4061">
      <w:pPr>
        <w:pStyle w:val="PL"/>
      </w:pPr>
      <w:r w:rsidRPr="00533C32">
        <w:t xml:space="preserve">      required:</w:t>
      </w:r>
    </w:p>
    <w:p w14:paraId="3FFEA229" w14:textId="77777777" w:rsidR="007C4061" w:rsidRPr="00533C32" w:rsidRDefault="007C4061" w:rsidP="007C4061">
      <w:pPr>
        <w:pStyle w:val="PL"/>
      </w:pPr>
      <w:r w:rsidRPr="00533C32">
        <w:t xml:space="preserve">        - monitoredResourceUri</w:t>
      </w:r>
      <w:r w:rsidRPr="00533C32">
        <w:rPr>
          <w:lang w:eastAsia="zh-CN"/>
        </w:rPr>
        <w:t>s</w:t>
      </w:r>
    </w:p>
    <w:p w14:paraId="269FC8B3" w14:textId="77777777" w:rsidR="007C4061" w:rsidRPr="00533C32" w:rsidRDefault="007C4061" w:rsidP="007C4061">
      <w:pPr>
        <w:pStyle w:val="PL"/>
      </w:pPr>
      <w:r w:rsidRPr="00533C32">
        <w:t xml:space="preserve">        - callbackReference</w:t>
      </w:r>
    </w:p>
    <w:p w14:paraId="5AE351A5" w14:textId="77777777" w:rsidR="007C4061" w:rsidRPr="00533C32" w:rsidRDefault="007C4061" w:rsidP="007C4061">
      <w:pPr>
        <w:pStyle w:val="PL"/>
      </w:pPr>
      <w:r w:rsidRPr="00533C32">
        <w:t xml:space="preserve">      properties:</w:t>
      </w:r>
    </w:p>
    <w:p w14:paraId="5DBFFFE1" w14:textId="77777777" w:rsidR="007C4061" w:rsidRPr="00533C32" w:rsidRDefault="007C4061" w:rsidP="007C4061">
      <w:pPr>
        <w:pStyle w:val="PL"/>
      </w:pPr>
      <w:r w:rsidRPr="00533C32">
        <w:t xml:space="preserve">        ueId:</w:t>
      </w:r>
    </w:p>
    <w:p w14:paraId="29C84BE2" w14:textId="77777777" w:rsidR="007C4061" w:rsidRPr="00533C32" w:rsidRDefault="007C4061" w:rsidP="006352FE">
      <w:pPr>
        <w:pStyle w:val="PL"/>
        <w:outlineLvl w:val="0"/>
        <w:rPr>
          <w:lang w:eastAsia="zh-CN"/>
        </w:rPr>
      </w:pPr>
      <w:r w:rsidRPr="00533C32">
        <w:t xml:space="preserve">          $ref: 'TS29571_CommonData.yaml#/components/schemas/VarUeId'</w:t>
      </w:r>
    </w:p>
    <w:p w14:paraId="0413DB39" w14:textId="77777777" w:rsidR="007C4061" w:rsidRPr="00533C32" w:rsidRDefault="007C4061" w:rsidP="007C4061">
      <w:pPr>
        <w:pStyle w:val="PL"/>
      </w:pPr>
      <w:r w:rsidRPr="00533C32">
        <w:t xml:space="preserve">        callbackReference:</w:t>
      </w:r>
    </w:p>
    <w:p w14:paraId="08CDBD14" w14:textId="77777777" w:rsidR="007C4061" w:rsidRPr="00533C32" w:rsidRDefault="007C4061" w:rsidP="006352FE">
      <w:pPr>
        <w:pStyle w:val="PL"/>
        <w:outlineLvl w:val="0"/>
      </w:pPr>
      <w:r w:rsidRPr="00533C32">
        <w:t xml:space="preserve">          $ref: 'TS29571_CommonData.yaml#/components/schemas/Uri'</w:t>
      </w:r>
    </w:p>
    <w:p w14:paraId="57DB518D" w14:textId="77777777" w:rsidR="007C4061" w:rsidRPr="00533C32" w:rsidRDefault="007C4061" w:rsidP="007C4061">
      <w:pPr>
        <w:pStyle w:val="PL"/>
      </w:pPr>
      <w:r w:rsidRPr="00533C32">
        <w:t xml:space="preserve">        originalCallbackReference:</w:t>
      </w:r>
    </w:p>
    <w:p w14:paraId="13D46B49" w14:textId="77777777" w:rsidR="007C4061" w:rsidRPr="00533C32" w:rsidRDefault="007C4061" w:rsidP="006352FE">
      <w:pPr>
        <w:pStyle w:val="PL"/>
        <w:outlineLvl w:val="0"/>
      </w:pPr>
      <w:r w:rsidRPr="00533C32">
        <w:t xml:space="preserve">          $ref: 'TS29571_CommonData.yaml#/components/schemas/Uri'</w:t>
      </w:r>
    </w:p>
    <w:p w14:paraId="572499E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3231DABC" w14:textId="77777777" w:rsidR="007C4061" w:rsidRPr="00533C32" w:rsidRDefault="007C4061" w:rsidP="007C4061">
      <w:pPr>
        <w:pStyle w:val="PL"/>
      </w:pPr>
      <w:r w:rsidRPr="00533C32">
        <w:t xml:space="preserve">          type: array</w:t>
      </w:r>
    </w:p>
    <w:p w14:paraId="3DA13CA2" w14:textId="77777777" w:rsidR="007C4061" w:rsidRPr="00533C32" w:rsidRDefault="007C4061" w:rsidP="007C4061">
      <w:pPr>
        <w:pStyle w:val="PL"/>
      </w:pPr>
      <w:r w:rsidRPr="00533C32">
        <w:t xml:space="preserve">          items:</w:t>
      </w:r>
    </w:p>
    <w:p w14:paraId="6D9FE0A0" w14:textId="77777777" w:rsidR="007C4061" w:rsidRPr="00533C32" w:rsidRDefault="007C4061" w:rsidP="007C4061">
      <w:pPr>
        <w:pStyle w:val="PL"/>
        <w:rPr>
          <w:lang w:eastAsia="zh-CN"/>
        </w:rPr>
      </w:pPr>
      <w:r w:rsidRPr="00533C32">
        <w:t xml:space="preserve">            $ref: 'TS29571_CommonData.yaml#/components/schemas/Uri'</w:t>
      </w:r>
    </w:p>
    <w:p w14:paraId="297948CC" w14:textId="77777777" w:rsidR="007C4061" w:rsidRPr="00533C32" w:rsidRDefault="007C4061" w:rsidP="007C4061">
      <w:pPr>
        <w:pStyle w:val="PL"/>
        <w:rPr>
          <w:lang w:eastAsia="zh-CN"/>
        </w:rPr>
      </w:pPr>
      <w:r w:rsidRPr="00533C32">
        <w:rPr>
          <w:lang w:eastAsia="zh-CN"/>
        </w:rPr>
        <w:t xml:space="preserve">        expiry:</w:t>
      </w:r>
    </w:p>
    <w:p w14:paraId="2CEA7887"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3A1E9248" w14:textId="77777777" w:rsidR="007C4061" w:rsidRPr="00533C32" w:rsidRDefault="007C4061" w:rsidP="007C4061">
      <w:pPr>
        <w:pStyle w:val="PL"/>
      </w:pPr>
      <w:r w:rsidRPr="00533C32">
        <w:t xml:space="preserve">        sdmSubscription:</w:t>
      </w:r>
    </w:p>
    <w:p w14:paraId="41DEB9AF" w14:textId="77777777" w:rsidR="007C4061" w:rsidRPr="00533C32" w:rsidRDefault="007C4061" w:rsidP="006352FE">
      <w:pPr>
        <w:pStyle w:val="PL"/>
        <w:outlineLvl w:val="0"/>
        <w:rPr>
          <w:lang w:eastAsia="zh-CN"/>
        </w:rPr>
      </w:pPr>
      <w:r w:rsidRPr="00533C32">
        <w:t xml:space="preserve">          $ref: 'TS29503_Nudm_SDM.yaml#/components/schemas/SdmSubscription'</w:t>
      </w:r>
    </w:p>
    <w:p w14:paraId="18864D23" w14:textId="77777777" w:rsidR="007C4061" w:rsidRPr="00533C32" w:rsidRDefault="007C4061" w:rsidP="007C4061">
      <w:pPr>
        <w:pStyle w:val="PL"/>
      </w:pPr>
      <w:r w:rsidRPr="00533C32">
        <w:t xml:space="preserve">        subscriptionId:</w:t>
      </w:r>
    </w:p>
    <w:p w14:paraId="7349F408" w14:textId="77777777" w:rsidR="007C4061" w:rsidRPr="00533C32" w:rsidRDefault="007C4061" w:rsidP="007C4061">
      <w:pPr>
        <w:pStyle w:val="PL"/>
      </w:pPr>
      <w:r w:rsidRPr="00533C32">
        <w:t xml:space="preserve">          type: string</w:t>
      </w:r>
    </w:p>
    <w:p w14:paraId="7723B936" w14:textId="77777777" w:rsidR="007C4061" w:rsidRPr="00533C32" w:rsidRDefault="007C4061" w:rsidP="007C4061">
      <w:pPr>
        <w:pStyle w:val="PL"/>
        <w:rPr>
          <w:lang w:eastAsia="zh-CN"/>
        </w:rPr>
      </w:pPr>
    </w:p>
    <w:p w14:paraId="30853272" w14:textId="77777777" w:rsidR="007C4061" w:rsidRPr="00533C32" w:rsidRDefault="007C4061" w:rsidP="007C4061">
      <w:pPr>
        <w:pStyle w:val="PL"/>
      </w:pPr>
      <w:r w:rsidRPr="00533C32">
        <w:t xml:space="preserve">        supported-features:</w:t>
      </w:r>
    </w:p>
    <w:p w14:paraId="00ED1390"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22142E1E" w14:textId="77777777" w:rsidR="007C4061" w:rsidRPr="00533C32" w:rsidRDefault="007C4061" w:rsidP="007C4061">
      <w:pPr>
        <w:pStyle w:val="PL"/>
      </w:pPr>
      <w:r w:rsidRPr="00533C32">
        <w:t xml:space="preserve">    DataChangeNotify:</w:t>
      </w:r>
    </w:p>
    <w:p w14:paraId="7B39EE37" w14:textId="77777777" w:rsidR="007C4061" w:rsidRPr="00533C32" w:rsidRDefault="007C4061" w:rsidP="007C4061">
      <w:pPr>
        <w:pStyle w:val="PL"/>
      </w:pPr>
      <w:r w:rsidRPr="00533C32">
        <w:t xml:space="preserve">      type: object</w:t>
      </w:r>
    </w:p>
    <w:p w14:paraId="7874BDF5" w14:textId="77777777" w:rsidR="007C4061" w:rsidRPr="00533C32" w:rsidRDefault="007C4061" w:rsidP="007C4061">
      <w:pPr>
        <w:pStyle w:val="PL"/>
      </w:pPr>
      <w:r w:rsidRPr="00533C32">
        <w:t xml:space="preserve">      properties:</w:t>
      </w:r>
    </w:p>
    <w:p w14:paraId="31A85FE8" w14:textId="77777777" w:rsidR="007C4061" w:rsidRPr="00533C32" w:rsidRDefault="007C4061" w:rsidP="007C4061">
      <w:pPr>
        <w:pStyle w:val="PL"/>
        <w:rPr>
          <w:lang w:eastAsia="zh-CN"/>
        </w:rPr>
      </w:pPr>
      <w:r w:rsidRPr="00533C32">
        <w:t xml:space="preserve">        originalCallbackReference:</w:t>
      </w:r>
    </w:p>
    <w:p w14:paraId="23742385" w14:textId="77777777" w:rsidR="007C4061" w:rsidRPr="00533C32" w:rsidRDefault="007C4061" w:rsidP="007C4061">
      <w:pPr>
        <w:pStyle w:val="PL"/>
      </w:pPr>
      <w:r w:rsidRPr="00533C32">
        <w:t xml:space="preserve">          type: array</w:t>
      </w:r>
    </w:p>
    <w:p w14:paraId="39836FCC" w14:textId="77777777" w:rsidR="007C4061" w:rsidRPr="00533C32" w:rsidRDefault="007C4061" w:rsidP="007C4061">
      <w:pPr>
        <w:pStyle w:val="PL"/>
        <w:rPr>
          <w:lang w:eastAsia="zh-CN"/>
        </w:rPr>
      </w:pPr>
      <w:r w:rsidRPr="00533C32">
        <w:t xml:space="preserve">          items:</w:t>
      </w:r>
    </w:p>
    <w:p w14:paraId="0264ADB8"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6B691FB1" w14:textId="77777777" w:rsidR="007C4061" w:rsidRPr="00533C32" w:rsidRDefault="007C4061" w:rsidP="007C4061">
      <w:pPr>
        <w:pStyle w:val="PL"/>
        <w:rPr>
          <w:lang w:eastAsia="zh-CN"/>
        </w:rPr>
      </w:pPr>
      <w:r w:rsidRPr="00533C32">
        <w:rPr>
          <w:lang w:eastAsia="zh-CN"/>
        </w:rPr>
        <w:t xml:space="preserve">          minItems: 1</w:t>
      </w:r>
    </w:p>
    <w:p w14:paraId="3AF1BDD1" w14:textId="77777777" w:rsidR="007C4061" w:rsidRPr="00533C32" w:rsidRDefault="007C4061" w:rsidP="007C4061">
      <w:pPr>
        <w:pStyle w:val="PL"/>
      </w:pPr>
      <w:r w:rsidRPr="00533C32">
        <w:t xml:space="preserve">        ueId:</w:t>
      </w:r>
    </w:p>
    <w:p w14:paraId="670BD6B6" w14:textId="77777777" w:rsidR="007C4061" w:rsidRPr="00533C32" w:rsidRDefault="007C4061" w:rsidP="007C4061">
      <w:pPr>
        <w:pStyle w:val="PL"/>
        <w:rPr>
          <w:lang w:eastAsia="zh-CN"/>
        </w:rPr>
      </w:pPr>
      <w:r w:rsidRPr="00533C32">
        <w:t xml:space="preserve">          $ref: 'TS29571_CommonData.yaml#/components/schemas/VarUeId'</w:t>
      </w:r>
    </w:p>
    <w:p w14:paraId="4C38F183" w14:textId="77777777" w:rsidR="007C4061" w:rsidRPr="00533C32" w:rsidRDefault="007C4061" w:rsidP="007C4061">
      <w:pPr>
        <w:pStyle w:val="PL"/>
        <w:rPr>
          <w:lang w:eastAsia="zh-CN"/>
        </w:rPr>
      </w:pPr>
      <w:r w:rsidRPr="00533C32">
        <w:rPr>
          <w:lang w:eastAsia="zh-CN"/>
        </w:rPr>
        <w:t xml:space="preserve">        notifyItems:</w:t>
      </w:r>
    </w:p>
    <w:p w14:paraId="3F960FEC" w14:textId="77777777" w:rsidR="007C4061" w:rsidRPr="00533C32" w:rsidRDefault="007C4061" w:rsidP="007C4061">
      <w:pPr>
        <w:pStyle w:val="PL"/>
        <w:rPr>
          <w:lang w:eastAsia="zh-CN"/>
        </w:rPr>
      </w:pPr>
      <w:r w:rsidRPr="00533C32">
        <w:rPr>
          <w:lang w:eastAsia="zh-CN"/>
        </w:rPr>
        <w:t xml:space="preserve">          type: array</w:t>
      </w:r>
    </w:p>
    <w:p w14:paraId="7AEDA8B2" w14:textId="77777777" w:rsidR="007C4061" w:rsidRPr="00533C32" w:rsidRDefault="007C4061" w:rsidP="007C4061">
      <w:pPr>
        <w:pStyle w:val="PL"/>
        <w:rPr>
          <w:lang w:eastAsia="zh-CN"/>
        </w:rPr>
      </w:pPr>
      <w:r w:rsidRPr="00533C32">
        <w:rPr>
          <w:lang w:eastAsia="zh-CN"/>
        </w:rPr>
        <w:t xml:space="preserve">          items:</w:t>
      </w:r>
    </w:p>
    <w:p w14:paraId="0A6DBE50"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2F2AAA1A" w14:textId="77777777" w:rsidR="007C4061" w:rsidRPr="00533C32" w:rsidRDefault="007C4061" w:rsidP="007C4061">
      <w:pPr>
        <w:pStyle w:val="PL"/>
        <w:rPr>
          <w:lang w:eastAsia="zh-CN"/>
        </w:rPr>
      </w:pPr>
      <w:r w:rsidRPr="00533C32">
        <w:rPr>
          <w:lang w:eastAsia="zh-CN"/>
        </w:rPr>
        <w:t xml:space="preserve">          minItems: 1</w:t>
      </w:r>
    </w:p>
    <w:p w14:paraId="12CC7347" w14:textId="77777777" w:rsidR="007C4061" w:rsidRPr="00533C32" w:rsidRDefault="007C4061" w:rsidP="007C4061">
      <w:pPr>
        <w:pStyle w:val="PL"/>
      </w:pPr>
      <w:r w:rsidRPr="00533C32">
        <w:t xml:space="preserve">        sdmSubscription:</w:t>
      </w:r>
    </w:p>
    <w:p w14:paraId="486F1760" w14:textId="77777777" w:rsidR="007C4061" w:rsidRDefault="007C4061" w:rsidP="007C4061">
      <w:pPr>
        <w:pStyle w:val="PL"/>
        <w:rPr>
          <w:lang w:eastAsia="zh-CN"/>
        </w:rPr>
      </w:pPr>
      <w:r w:rsidRPr="00533C32">
        <w:t xml:space="preserve">          $ref: 'TS29503_Nudm_SDM.yaml#/components/schemas/SdmSubscription'</w:t>
      </w:r>
    </w:p>
    <w:p w14:paraId="68E09AA2" w14:textId="77777777" w:rsidR="007C4061" w:rsidRDefault="007C4061" w:rsidP="007C4061">
      <w:pPr>
        <w:pStyle w:val="PL"/>
        <w:outlineLvl w:val="0"/>
      </w:pPr>
      <w:r>
        <w:t xml:space="preserve">        additionalSdmSubscriptions:</w:t>
      </w:r>
    </w:p>
    <w:p w14:paraId="0B99341D" w14:textId="77777777" w:rsidR="007C4061" w:rsidRDefault="007C4061" w:rsidP="007C4061">
      <w:pPr>
        <w:pStyle w:val="PL"/>
        <w:outlineLvl w:val="0"/>
      </w:pPr>
      <w:r>
        <w:t xml:space="preserve">          type: array</w:t>
      </w:r>
    </w:p>
    <w:p w14:paraId="0F70E84C" w14:textId="77777777" w:rsidR="007C4061" w:rsidRDefault="007C4061" w:rsidP="007C4061">
      <w:pPr>
        <w:pStyle w:val="PL"/>
        <w:outlineLvl w:val="0"/>
      </w:pPr>
      <w:r>
        <w:t xml:space="preserve">          items:</w:t>
      </w:r>
    </w:p>
    <w:p w14:paraId="798C6214" w14:textId="77777777" w:rsidR="007C4061" w:rsidRDefault="007C4061" w:rsidP="007C4061">
      <w:pPr>
        <w:pStyle w:val="PL"/>
        <w:outlineLvl w:val="0"/>
        <w:rPr>
          <w:lang w:eastAsia="zh-CN"/>
        </w:rPr>
      </w:pPr>
      <w:r>
        <w:t xml:space="preserve">            $ref: 'TS29503_Nudm_SDM.yaml#/components/schemas/SdmSubscription'</w:t>
      </w:r>
    </w:p>
    <w:p w14:paraId="199B9B7E" w14:textId="77777777" w:rsidR="007C4061" w:rsidRPr="00533C32" w:rsidRDefault="007C4061" w:rsidP="007C4061">
      <w:pPr>
        <w:pStyle w:val="PL"/>
        <w:rPr>
          <w:lang w:eastAsia="zh-CN"/>
        </w:rPr>
      </w:pPr>
      <w:r>
        <w:rPr>
          <w:lang w:eastAsia="zh-CN"/>
        </w:rPr>
        <w:t xml:space="preserve">          minItems: 1</w:t>
      </w:r>
    </w:p>
    <w:p w14:paraId="01A8FEEE" w14:textId="77777777" w:rsidR="007C4061" w:rsidRPr="00533C32" w:rsidRDefault="007C4061" w:rsidP="007C4061">
      <w:pPr>
        <w:pStyle w:val="PL"/>
        <w:rPr>
          <w:lang w:eastAsia="zh-CN"/>
        </w:rPr>
      </w:pPr>
      <w:r w:rsidRPr="00533C32">
        <w:t xml:space="preserve">        subscriptionDataSubscriptions:</w:t>
      </w:r>
    </w:p>
    <w:p w14:paraId="4B488EE2" w14:textId="77777777" w:rsidR="007C4061" w:rsidRPr="00533C32" w:rsidRDefault="007C4061" w:rsidP="007C4061">
      <w:pPr>
        <w:pStyle w:val="PL"/>
      </w:pPr>
      <w:r w:rsidRPr="00533C32">
        <w:t xml:space="preserve">          type: array</w:t>
      </w:r>
    </w:p>
    <w:p w14:paraId="399E4434" w14:textId="77777777" w:rsidR="007C4061" w:rsidRPr="00533C32" w:rsidRDefault="007C4061" w:rsidP="007C4061">
      <w:pPr>
        <w:pStyle w:val="PL"/>
        <w:rPr>
          <w:lang w:eastAsia="zh-CN"/>
        </w:rPr>
      </w:pPr>
      <w:r w:rsidRPr="00533C32">
        <w:t xml:space="preserve">          items:</w:t>
      </w:r>
    </w:p>
    <w:p w14:paraId="07AB448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506FB286" w14:textId="77777777" w:rsidR="007C4061" w:rsidRPr="00533C32" w:rsidRDefault="007C4061" w:rsidP="007C4061">
      <w:pPr>
        <w:pStyle w:val="PL"/>
        <w:rPr>
          <w:lang w:eastAsia="zh-CN"/>
        </w:rPr>
      </w:pPr>
    </w:p>
    <w:p w14:paraId="68209838" w14:textId="77777777" w:rsidR="007C4061" w:rsidRPr="00533C32" w:rsidRDefault="007C4061" w:rsidP="007C4061">
      <w:pPr>
        <w:pStyle w:val="PL"/>
      </w:pPr>
      <w:r w:rsidRPr="00533C32">
        <w:t xml:space="preserve">    IdentityData:</w:t>
      </w:r>
    </w:p>
    <w:p w14:paraId="457C7881" w14:textId="77777777" w:rsidR="007C4061" w:rsidRPr="00533C32" w:rsidRDefault="007C4061" w:rsidP="007C4061">
      <w:pPr>
        <w:pStyle w:val="PL"/>
      </w:pPr>
      <w:r w:rsidRPr="00533C32">
        <w:t xml:space="preserve">      type: object</w:t>
      </w:r>
    </w:p>
    <w:p w14:paraId="5327D6BC" w14:textId="77777777" w:rsidR="007C4061" w:rsidRPr="00533C32" w:rsidRDefault="007C4061" w:rsidP="007C4061">
      <w:pPr>
        <w:pStyle w:val="PL"/>
      </w:pPr>
      <w:r w:rsidRPr="00533C32">
        <w:t xml:space="preserve">      properties:</w:t>
      </w:r>
    </w:p>
    <w:p w14:paraId="3A65DD63" w14:textId="77777777" w:rsidR="007C4061" w:rsidRPr="00533C32" w:rsidRDefault="007C4061" w:rsidP="007C4061">
      <w:pPr>
        <w:pStyle w:val="PL"/>
      </w:pPr>
      <w:r w:rsidRPr="00533C32">
        <w:t xml:space="preserve">        supiList:</w:t>
      </w:r>
    </w:p>
    <w:p w14:paraId="70EAF8CD" w14:textId="77777777" w:rsidR="007C4061" w:rsidRPr="00533C32" w:rsidRDefault="007C4061" w:rsidP="007C4061">
      <w:pPr>
        <w:pStyle w:val="PL"/>
      </w:pPr>
      <w:r w:rsidRPr="00533C32">
        <w:t xml:space="preserve">          type: array</w:t>
      </w:r>
    </w:p>
    <w:p w14:paraId="0157C883" w14:textId="77777777" w:rsidR="007C4061" w:rsidRPr="00533C32" w:rsidRDefault="007C4061" w:rsidP="007C4061">
      <w:pPr>
        <w:pStyle w:val="PL"/>
      </w:pPr>
      <w:r w:rsidRPr="00533C32">
        <w:t xml:space="preserve">          items:</w:t>
      </w:r>
    </w:p>
    <w:p w14:paraId="1FB3FCC5" w14:textId="77777777" w:rsidR="007C4061" w:rsidRPr="00533C32" w:rsidRDefault="007C4061" w:rsidP="007C4061">
      <w:pPr>
        <w:pStyle w:val="PL"/>
        <w:rPr>
          <w:lang w:eastAsia="zh-CN"/>
        </w:rPr>
      </w:pPr>
      <w:r w:rsidRPr="00533C32">
        <w:t xml:space="preserve">            $ref: 'TS29571_CommonData.yaml#/components/schemas/Supi'</w:t>
      </w:r>
    </w:p>
    <w:p w14:paraId="56F4C75D" w14:textId="77777777" w:rsidR="007C4061" w:rsidRPr="00533C32" w:rsidRDefault="007C4061" w:rsidP="007C4061">
      <w:pPr>
        <w:pStyle w:val="PL"/>
        <w:rPr>
          <w:lang w:eastAsia="zh-CN"/>
        </w:rPr>
      </w:pPr>
      <w:r w:rsidRPr="00533C32">
        <w:rPr>
          <w:lang w:eastAsia="zh-CN"/>
        </w:rPr>
        <w:t xml:space="preserve">          minItems: 1</w:t>
      </w:r>
    </w:p>
    <w:p w14:paraId="0791302A" w14:textId="77777777" w:rsidR="007C4061" w:rsidRPr="00533C32" w:rsidRDefault="007C4061" w:rsidP="007C4061">
      <w:pPr>
        <w:pStyle w:val="PL"/>
      </w:pPr>
      <w:r w:rsidRPr="00533C32">
        <w:t xml:space="preserve">        gpsiList:</w:t>
      </w:r>
    </w:p>
    <w:p w14:paraId="67F1704E" w14:textId="77777777" w:rsidR="007C4061" w:rsidRPr="00533C32" w:rsidRDefault="007C4061" w:rsidP="007C4061">
      <w:pPr>
        <w:pStyle w:val="PL"/>
      </w:pPr>
      <w:r w:rsidRPr="00533C32">
        <w:t xml:space="preserve">          type: array</w:t>
      </w:r>
    </w:p>
    <w:p w14:paraId="346E5141" w14:textId="77777777" w:rsidR="007C4061" w:rsidRPr="00533C32" w:rsidRDefault="007C4061" w:rsidP="007C4061">
      <w:pPr>
        <w:pStyle w:val="PL"/>
      </w:pPr>
      <w:r w:rsidRPr="00533C32">
        <w:t xml:space="preserve">          items:</w:t>
      </w:r>
    </w:p>
    <w:p w14:paraId="072FFA31" w14:textId="77777777" w:rsidR="007C4061" w:rsidRPr="00533C32" w:rsidRDefault="007C4061" w:rsidP="007C4061">
      <w:pPr>
        <w:pStyle w:val="PL"/>
        <w:rPr>
          <w:lang w:eastAsia="zh-CN"/>
        </w:rPr>
      </w:pPr>
      <w:r w:rsidRPr="00533C32">
        <w:t xml:space="preserve">            $ref: 'TS29571_CommonData.yaml#/components/schemas/Gpsi'</w:t>
      </w:r>
    </w:p>
    <w:p w14:paraId="569DD987" w14:textId="77777777" w:rsidR="007C4061" w:rsidRPr="00533C32" w:rsidRDefault="007C4061" w:rsidP="007C4061">
      <w:pPr>
        <w:pStyle w:val="PL"/>
        <w:rPr>
          <w:lang w:eastAsia="zh-CN"/>
        </w:rPr>
      </w:pPr>
      <w:r w:rsidRPr="00533C32">
        <w:rPr>
          <w:lang w:eastAsia="zh-CN"/>
        </w:rPr>
        <w:lastRenderedPageBreak/>
        <w:t xml:space="preserve">          minItems: 1</w:t>
      </w:r>
    </w:p>
    <w:p w14:paraId="00AF04EF" w14:textId="77777777" w:rsidR="007C4061" w:rsidRPr="00533C32" w:rsidRDefault="007C4061" w:rsidP="007C4061">
      <w:pPr>
        <w:pStyle w:val="PL"/>
      </w:pPr>
      <w:r w:rsidRPr="00533C32">
        <w:t xml:space="preserve">    SorData:</w:t>
      </w:r>
    </w:p>
    <w:p w14:paraId="555D0616" w14:textId="77777777" w:rsidR="007C4061" w:rsidRPr="00533C32" w:rsidRDefault="007C4061" w:rsidP="007C4061">
      <w:pPr>
        <w:pStyle w:val="PL"/>
      </w:pPr>
      <w:r w:rsidRPr="00533C32">
        <w:t xml:space="preserve">      type: object</w:t>
      </w:r>
    </w:p>
    <w:p w14:paraId="6CBF5BD9" w14:textId="77777777" w:rsidR="007C4061" w:rsidRPr="00533C32" w:rsidRDefault="007C4061" w:rsidP="007C4061">
      <w:pPr>
        <w:pStyle w:val="PL"/>
        <w:rPr>
          <w:lang w:eastAsia="zh-CN"/>
        </w:rPr>
      </w:pPr>
      <w:r w:rsidRPr="00533C32">
        <w:t xml:space="preserve">      properties:</w:t>
      </w:r>
    </w:p>
    <w:p w14:paraId="043381AE" w14:textId="77777777" w:rsidR="007C4061" w:rsidRPr="00533C32" w:rsidRDefault="007C4061" w:rsidP="007C4061">
      <w:pPr>
        <w:pStyle w:val="PL"/>
      </w:pPr>
      <w:r w:rsidRPr="00533C32">
        <w:t xml:space="preserve">        provisioningTime:</w:t>
      </w:r>
    </w:p>
    <w:p w14:paraId="4702AEC7"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CF7D578" w14:textId="77777777" w:rsidR="007C4061" w:rsidRPr="00533C32" w:rsidRDefault="007C4061" w:rsidP="007C4061">
      <w:pPr>
        <w:pStyle w:val="PL"/>
      </w:pPr>
      <w:r w:rsidRPr="00533C32">
        <w:t xml:space="preserve">        ueUpdateStatus:</w:t>
      </w:r>
    </w:p>
    <w:p w14:paraId="5AC539E1"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5B4A4C0C" w14:textId="77777777" w:rsidR="007C4061" w:rsidRPr="00533C32" w:rsidRDefault="007C4061" w:rsidP="007C4061">
      <w:pPr>
        <w:pStyle w:val="PL"/>
      </w:pPr>
      <w:r w:rsidRPr="00533C32">
        <w:t xml:space="preserve">        sorXmacIue:</w:t>
      </w:r>
    </w:p>
    <w:p w14:paraId="4C5443FF"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57C16D18" w14:textId="77777777" w:rsidR="007C4061" w:rsidRPr="00533C32" w:rsidRDefault="007C4061" w:rsidP="007C4061">
      <w:pPr>
        <w:pStyle w:val="PL"/>
      </w:pPr>
      <w:r w:rsidRPr="00533C32">
        <w:t xml:space="preserve">        sorMacIue:</w:t>
      </w:r>
    </w:p>
    <w:p w14:paraId="32831B4B"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6ABAE376" w14:textId="77777777" w:rsidR="007C4061" w:rsidRPr="00533C32" w:rsidRDefault="007C4061" w:rsidP="007C4061">
      <w:pPr>
        <w:pStyle w:val="PL"/>
      </w:pPr>
      <w:r w:rsidRPr="00533C32">
        <w:t xml:space="preserve">      required:</w:t>
      </w:r>
    </w:p>
    <w:p w14:paraId="1EB51031" w14:textId="77777777" w:rsidR="007C4061" w:rsidRPr="00533C32" w:rsidRDefault="007C4061" w:rsidP="007C4061">
      <w:pPr>
        <w:pStyle w:val="PL"/>
      </w:pPr>
      <w:r w:rsidRPr="00533C32">
        <w:t xml:space="preserve">        - provisioningTime</w:t>
      </w:r>
    </w:p>
    <w:p w14:paraId="233AF7FA" w14:textId="77777777" w:rsidR="007C4061" w:rsidRPr="00533C32" w:rsidRDefault="007C4061" w:rsidP="007C4061">
      <w:pPr>
        <w:pStyle w:val="PL"/>
        <w:rPr>
          <w:lang w:eastAsia="zh-CN"/>
        </w:rPr>
      </w:pPr>
      <w:r w:rsidRPr="00533C32">
        <w:t xml:space="preserve">        - ueUpdateStatus</w:t>
      </w:r>
    </w:p>
    <w:p w14:paraId="2847F2EF" w14:textId="77777777" w:rsidR="007C4061" w:rsidRPr="00533C32" w:rsidRDefault="007C4061" w:rsidP="007C4061">
      <w:pPr>
        <w:pStyle w:val="PL"/>
        <w:rPr>
          <w:lang w:eastAsia="zh-CN"/>
        </w:rPr>
      </w:pPr>
    </w:p>
    <w:p w14:paraId="6B3F8EBE" w14:textId="77777777" w:rsidR="007C4061" w:rsidRPr="00533C32" w:rsidRDefault="007C4061" w:rsidP="007C4061">
      <w:pPr>
        <w:pStyle w:val="PL"/>
      </w:pPr>
      <w:r w:rsidRPr="00533C32">
        <w:t xml:space="preserve">    UpuData:</w:t>
      </w:r>
    </w:p>
    <w:p w14:paraId="0053F9A7" w14:textId="77777777" w:rsidR="007C4061" w:rsidRPr="00533C32" w:rsidRDefault="007C4061" w:rsidP="007C4061">
      <w:pPr>
        <w:pStyle w:val="PL"/>
      </w:pPr>
      <w:r w:rsidRPr="00533C32">
        <w:t xml:space="preserve">      type: object</w:t>
      </w:r>
    </w:p>
    <w:p w14:paraId="309D1B10" w14:textId="77777777" w:rsidR="007C4061" w:rsidRPr="00533C32" w:rsidRDefault="007C4061" w:rsidP="007C4061">
      <w:pPr>
        <w:pStyle w:val="PL"/>
        <w:rPr>
          <w:lang w:eastAsia="zh-CN"/>
        </w:rPr>
      </w:pPr>
      <w:r w:rsidRPr="00533C32">
        <w:t xml:space="preserve">      properties:</w:t>
      </w:r>
    </w:p>
    <w:p w14:paraId="162412C7" w14:textId="77777777" w:rsidR="007C4061" w:rsidRPr="00533C32" w:rsidRDefault="007C4061" w:rsidP="007C4061">
      <w:pPr>
        <w:pStyle w:val="PL"/>
      </w:pPr>
      <w:r w:rsidRPr="00533C32">
        <w:t xml:space="preserve">        provisioningTime:</w:t>
      </w:r>
    </w:p>
    <w:p w14:paraId="00F1159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BD70027" w14:textId="77777777" w:rsidR="007C4061" w:rsidRPr="00533C32" w:rsidRDefault="007C4061" w:rsidP="007C4061">
      <w:pPr>
        <w:pStyle w:val="PL"/>
      </w:pPr>
      <w:r w:rsidRPr="00533C32">
        <w:t xml:space="preserve">        ueUpdateStatus:</w:t>
      </w:r>
    </w:p>
    <w:p w14:paraId="422DA306"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6BD3EDBA" w14:textId="77777777" w:rsidR="007C4061" w:rsidRPr="00533C32" w:rsidRDefault="007C4061" w:rsidP="007C4061">
      <w:pPr>
        <w:pStyle w:val="PL"/>
      </w:pPr>
      <w:r w:rsidRPr="00533C32">
        <w:t xml:space="preserve">        </w:t>
      </w:r>
      <w:r w:rsidRPr="00533C32">
        <w:rPr>
          <w:lang w:eastAsia="zh-CN"/>
        </w:rPr>
        <w:t>upu</w:t>
      </w:r>
      <w:r w:rsidRPr="00533C32">
        <w:t>XmacIue:</w:t>
      </w:r>
    </w:p>
    <w:p w14:paraId="3C53DC86"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83FE681" w14:textId="77777777" w:rsidR="007C4061" w:rsidRPr="00533C32" w:rsidRDefault="007C4061" w:rsidP="007C4061">
      <w:pPr>
        <w:pStyle w:val="PL"/>
      </w:pPr>
      <w:r w:rsidRPr="00533C32">
        <w:t xml:space="preserve">        </w:t>
      </w:r>
      <w:r w:rsidRPr="00533C32">
        <w:rPr>
          <w:lang w:eastAsia="zh-CN"/>
        </w:rPr>
        <w:t>upu</w:t>
      </w:r>
      <w:r w:rsidRPr="00533C32">
        <w:t>MacIue:</w:t>
      </w:r>
    </w:p>
    <w:p w14:paraId="467ADD4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887EF4" w14:textId="77777777" w:rsidR="007C4061" w:rsidRPr="00533C32" w:rsidRDefault="007C4061" w:rsidP="007C4061">
      <w:pPr>
        <w:pStyle w:val="PL"/>
      </w:pPr>
      <w:r w:rsidRPr="00533C32">
        <w:t xml:space="preserve">      required:</w:t>
      </w:r>
    </w:p>
    <w:p w14:paraId="797B4861" w14:textId="77777777" w:rsidR="007C4061" w:rsidRPr="00533C32" w:rsidRDefault="007C4061" w:rsidP="007C4061">
      <w:pPr>
        <w:pStyle w:val="PL"/>
      </w:pPr>
      <w:r w:rsidRPr="00533C32">
        <w:t xml:space="preserve">        - provisioningTime</w:t>
      </w:r>
    </w:p>
    <w:p w14:paraId="0994A741" w14:textId="77777777" w:rsidR="007C4061" w:rsidRPr="00533C32" w:rsidRDefault="007C4061" w:rsidP="007C4061">
      <w:pPr>
        <w:pStyle w:val="PL"/>
        <w:rPr>
          <w:lang w:eastAsia="zh-CN"/>
        </w:rPr>
      </w:pPr>
      <w:r w:rsidRPr="00533C32">
        <w:t xml:space="preserve">        - ueUpdateStatus</w:t>
      </w:r>
    </w:p>
    <w:p w14:paraId="26E11F63" w14:textId="77777777" w:rsidR="007C4061" w:rsidRPr="00533C32" w:rsidRDefault="007C4061" w:rsidP="007C4061">
      <w:pPr>
        <w:pStyle w:val="PL"/>
        <w:rPr>
          <w:lang w:eastAsia="zh-CN"/>
        </w:rPr>
      </w:pPr>
    </w:p>
    <w:p w14:paraId="257DEA57" w14:textId="77777777" w:rsidR="007C4061" w:rsidRPr="00533C32" w:rsidRDefault="007C4061" w:rsidP="007C4061">
      <w:pPr>
        <w:pStyle w:val="PL"/>
      </w:pPr>
      <w:r w:rsidRPr="00533C32">
        <w:t xml:space="preserve">    NssaiAckData:</w:t>
      </w:r>
    </w:p>
    <w:p w14:paraId="6A93C91F" w14:textId="77777777" w:rsidR="007C4061" w:rsidRPr="00533C32" w:rsidRDefault="007C4061" w:rsidP="007C4061">
      <w:pPr>
        <w:pStyle w:val="PL"/>
      </w:pPr>
      <w:r w:rsidRPr="00533C32">
        <w:t xml:space="preserve">      type: object</w:t>
      </w:r>
    </w:p>
    <w:p w14:paraId="429788F9" w14:textId="77777777" w:rsidR="007C4061" w:rsidRPr="00533C32" w:rsidRDefault="007C4061" w:rsidP="007C4061">
      <w:pPr>
        <w:pStyle w:val="PL"/>
        <w:rPr>
          <w:lang w:eastAsia="zh-CN"/>
        </w:rPr>
      </w:pPr>
      <w:r w:rsidRPr="00533C32">
        <w:t xml:space="preserve">      properties:</w:t>
      </w:r>
    </w:p>
    <w:p w14:paraId="4A6E82B6" w14:textId="77777777" w:rsidR="007C4061" w:rsidRPr="00533C32" w:rsidRDefault="007C4061" w:rsidP="007C4061">
      <w:pPr>
        <w:pStyle w:val="PL"/>
      </w:pPr>
      <w:r w:rsidRPr="00533C32">
        <w:t xml:space="preserve">        provisioningTime:</w:t>
      </w:r>
    </w:p>
    <w:p w14:paraId="0C995A2F"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2257D49" w14:textId="77777777" w:rsidR="007C4061" w:rsidRPr="00533C32" w:rsidRDefault="007C4061" w:rsidP="007C4061">
      <w:pPr>
        <w:pStyle w:val="PL"/>
      </w:pPr>
      <w:r w:rsidRPr="00533C32">
        <w:t xml:space="preserve">        ueUpdateStatus:</w:t>
      </w:r>
    </w:p>
    <w:p w14:paraId="23444CE9"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0E4755FF" w14:textId="77777777" w:rsidR="007C4061" w:rsidRPr="00533C32" w:rsidRDefault="007C4061" w:rsidP="007C4061">
      <w:pPr>
        <w:pStyle w:val="PL"/>
      </w:pPr>
      <w:r w:rsidRPr="00533C32">
        <w:t xml:space="preserve">      required:</w:t>
      </w:r>
    </w:p>
    <w:p w14:paraId="61BAD8D3" w14:textId="77777777" w:rsidR="007C4061" w:rsidRPr="00533C32" w:rsidRDefault="007C4061" w:rsidP="007C4061">
      <w:pPr>
        <w:pStyle w:val="PL"/>
      </w:pPr>
      <w:r w:rsidRPr="00533C32">
        <w:t xml:space="preserve">        - provisioningTime</w:t>
      </w:r>
    </w:p>
    <w:p w14:paraId="581CF18A" w14:textId="77777777" w:rsidR="007C4061" w:rsidRPr="00533C32" w:rsidRDefault="007C4061" w:rsidP="007C4061">
      <w:pPr>
        <w:pStyle w:val="PL"/>
        <w:rPr>
          <w:lang w:eastAsia="zh-CN"/>
        </w:rPr>
      </w:pPr>
      <w:r w:rsidRPr="00533C32">
        <w:t xml:space="preserve">        - ueUpdateStatus</w:t>
      </w:r>
    </w:p>
    <w:p w14:paraId="696B21A2" w14:textId="77777777" w:rsidR="007C4061" w:rsidRPr="00533C32" w:rsidRDefault="007C4061" w:rsidP="007C4061">
      <w:pPr>
        <w:pStyle w:val="PL"/>
        <w:rPr>
          <w:lang w:eastAsia="zh-CN"/>
        </w:rPr>
      </w:pPr>
    </w:p>
    <w:p w14:paraId="4DF63046" w14:textId="77777777" w:rsidR="007C4061" w:rsidRPr="00533C32" w:rsidRDefault="007C4061" w:rsidP="007C4061">
      <w:pPr>
        <w:pStyle w:val="PL"/>
      </w:pPr>
      <w:r w:rsidRPr="00533C32">
        <w:t xml:space="preserve">    CagAckData:</w:t>
      </w:r>
    </w:p>
    <w:p w14:paraId="78A6C0E6" w14:textId="77777777" w:rsidR="007C4061" w:rsidRPr="00533C32" w:rsidRDefault="007C4061" w:rsidP="007C4061">
      <w:pPr>
        <w:pStyle w:val="PL"/>
      </w:pPr>
      <w:r w:rsidRPr="00533C32">
        <w:t xml:space="preserve">      type: object</w:t>
      </w:r>
    </w:p>
    <w:p w14:paraId="30431EBB" w14:textId="77777777" w:rsidR="007C4061" w:rsidRPr="00533C32" w:rsidRDefault="007C4061" w:rsidP="007C4061">
      <w:pPr>
        <w:pStyle w:val="PL"/>
        <w:rPr>
          <w:lang w:eastAsia="zh-CN"/>
        </w:rPr>
      </w:pPr>
      <w:r w:rsidRPr="00533C32">
        <w:t xml:space="preserve">      properties:</w:t>
      </w:r>
    </w:p>
    <w:p w14:paraId="19FECA6C" w14:textId="77777777" w:rsidR="007C4061" w:rsidRPr="00533C32" w:rsidRDefault="007C4061" w:rsidP="007C4061">
      <w:pPr>
        <w:pStyle w:val="PL"/>
      </w:pPr>
      <w:r w:rsidRPr="00533C32">
        <w:t xml:space="preserve">        provisioningTime:</w:t>
      </w:r>
    </w:p>
    <w:p w14:paraId="5EA84695"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8A8A88E" w14:textId="77777777" w:rsidR="007C4061" w:rsidRPr="00533C32" w:rsidRDefault="007C4061" w:rsidP="007C4061">
      <w:pPr>
        <w:pStyle w:val="PL"/>
      </w:pPr>
      <w:r w:rsidRPr="00533C32">
        <w:t xml:space="preserve">        ueUpdateStatus:</w:t>
      </w:r>
    </w:p>
    <w:p w14:paraId="79573509"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19A9860" w14:textId="77777777" w:rsidR="007C4061" w:rsidRPr="00533C32" w:rsidRDefault="007C4061" w:rsidP="007C4061">
      <w:pPr>
        <w:pStyle w:val="PL"/>
      </w:pPr>
      <w:r w:rsidRPr="00533C32">
        <w:t xml:space="preserve">      required:</w:t>
      </w:r>
    </w:p>
    <w:p w14:paraId="42D46953" w14:textId="77777777" w:rsidR="007C4061" w:rsidRPr="00533C32" w:rsidRDefault="007C4061" w:rsidP="007C4061">
      <w:pPr>
        <w:pStyle w:val="PL"/>
      </w:pPr>
      <w:r w:rsidRPr="00533C32">
        <w:t xml:space="preserve">        - provisioningTime</w:t>
      </w:r>
    </w:p>
    <w:p w14:paraId="69D975CF" w14:textId="77777777" w:rsidR="007C4061" w:rsidRPr="00533C32" w:rsidRDefault="007C4061" w:rsidP="007C4061">
      <w:pPr>
        <w:pStyle w:val="PL"/>
        <w:rPr>
          <w:lang w:eastAsia="zh-CN"/>
        </w:rPr>
      </w:pPr>
      <w:r w:rsidRPr="00533C32">
        <w:t xml:space="preserve">        - ueUpdateStatus</w:t>
      </w:r>
    </w:p>
    <w:p w14:paraId="56896C2D" w14:textId="77777777" w:rsidR="007C4061" w:rsidRPr="00533C32" w:rsidRDefault="007C4061" w:rsidP="007C4061">
      <w:pPr>
        <w:pStyle w:val="PL"/>
        <w:rPr>
          <w:lang w:eastAsia="zh-CN"/>
        </w:rPr>
      </w:pPr>
    </w:p>
    <w:p w14:paraId="7107DC5A" w14:textId="77777777" w:rsidR="007C4061" w:rsidRPr="00533C32" w:rsidRDefault="007C4061" w:rsidP="007C4061">
      <w:pPr>
        <w:pStyle w:val="PL"/>
      </w:pPr>
      <w:r w:rsidRPr="00533C32">
        <w:t xml:space="preserve">    UeUpdateStatus:</w:t>
      </w:r>
    </w:p>
    <w:p w14:paraId="559D5903" w14:textId="77777777" w:rsidR="007C4061" w:rsidRPr="00533C32" w:rsidRDefault="007C4061" w:rsidP="007C4061">
      <w:pPr>
        <w:pStyle w:val="PL"/>
      </w:pPr>
      <w:r w:rsidRPr="00533C32">
        <w:t xml:space="preserve">      type: string</w:t>
      </w:r>
    </w:p>
    <w:p w14:paraId="106CACB9" w14:textId="77777777" w:rsidR="007C4061" w:rsidRPr="00533C32" w:rsidRDefault="007C4061" w:rsidP="007C4061">
      <w:pPr>
        <w:pStyle w:val="PL"/>
      </w:pPr>
      <w:r w:rsidRPr="00533C32">
        <w:t xml:space="preserve">      enum:</w:t>
      </w:r>
    </w:p>
    <w:p w14:paraId="342AE683" w14:textId="77777777" w:rsidR="007C4061" w:rsidRPr="00533C32" w:rsidRDefault="007C4061" w:rsidP="007C4061">
      <w:pPr>
        <w:pStyle w:val="PL"/>
      </w:pPr>
      <w:r w:rsidRPr="00533C32">
        <w:t xml:space="preserve">        - NOT_SENT</w:t>
      </w:r>
    </w:p>
    <w:p w14:paraId="6CD9F6FE" w14:textId="77777777" w:rsidR="007C4061" w:rsidRPr="00533C32" w:rsidRDefault="007C4061" w:rsidP="007C4061">
      <w:pPr>
        <w:pStyle w:val="PL"/>
      </w:pPr>
      <w:r w:rsidRPr="00533C32">
        <w:t xml:space="preserve">        - SENT_NO_ACK_REQUIRED</w:t>
      </w:r>
    </w:p>
    <w:p w14:paraId="00E57273" w14:textId="77777777" w:rsidR="007C4061" w:rsidRPr="00533C32" w:rsidRDefault="007C4061" w:rsidP="007C4061">
      <w:pPr>
        <w:pStyle w:val="PL"/>
      </w:pPr>
      <w:r w:rsidRPr="00533C32">
        <w:t xml:space="preserve">        - WAITING_FOR_ACK</w:t>
      </w:r>
    </w:p>
    <w:p w14:paraId="7D646922" w14:textId="77777777" w:rsidR="007C4061" w:rsidRPr="00533C32" w:rsidRDefault="007C4061" w:rsidP="007C4061">
      <w:pPr>
        <w:pStyle w:val="PL"/>
        <w:rPr>
          <w:color w:val="0070C0"/>
        </w:rPr>
      </w:pPr>
      <w:r w:rsidRPr="00533C32">
        <w:t xml:space="preserve">        - ACK_RECEIVED</w:t>
      </w:r>
    </w:p>
    <w:p w14:paraId="102248DF" w14:textId="77777777" w:rsidR="007C4061" w:rsidRPr="00533C32" w:rsidRDefault="007C4061" w:rsidP="007C4061">
      <w:pPr>
        <w:pStyle w:val="PL"/>
        <w:rPr>
          <w:lang w:eastAsia="zh-CN"/>
        </w:rPr>
      </w:pPr>
    </w:p>
    <w:p w14:paraId="0E525A46"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085DD8F2" w14:textId="77777777" w:rsidR="007C4061" w:rsidRPr="00533C32" w:rsidRDefault="007C4061" w:rsidP="007C4061">
      <w:pPr>
        <w:pStyle w:val="PL"/>
      </w:pPr>
      <w:r w:rsidRPr="00533C32">
        <w:t xml:space="preserve">      type: object</w:t>
      </w:r>
    </w:p>
    <w:p w14:paraId="13586128" w14:textId="77777777" w:rsidR="007C4061" w:rsidRPr="00533C32" w:rsidRDefault="007C4061" w:rsidP="007C4061">
      <w:pPr>
        <w:pStyle w:val="PL"/>
      </w:pPr>
      <w:r w:rsidRPr="00533C32">
        <w:t xml:space="preserve">      properties:</w:t>
      </w:r>
    </w:p>
    <w:p w14:paraId="4093F992" w14:textId="77777777" w:rsidR="007C4061" w:rsidRPr="00533C32" w:rsidRDefault="007C4061" w:rsidP="007C4061">
      <w:pPr>
        <w:pStyle w:val="PL"/>
      </w:pPr>
      <w:r w:rsidRPr="00533C32">
        <w:t xml:space="preserve">        restrictedEventTypes:</w:t>
      </w:r>
    </w:p>
    <w:p w14:paraId="07DA3F2B" w14:textId="77777777" w:rsidR="007C4061" w:rsidRPr="00533C32" w:rsidRDefault="007C4061" w:rsidP="007C4061">
      <w:pPr>
        <w:pStyle w:val="PL"/>
      </w:pPr>
      <w:r w:rsidRPr="00533C32">
        <w:t xml:space="preserve">          type: array</w:t>
      </w:r>
    </w:p>
    <w:p w14:paraId="5AB60207" w14:textId="77777777" w:rsidR="007C4061" w:rsidRPr="00533C32" w:rsidRDefault="007C4061" w:rsidP="007C4061">
      <w:pPr>
        <w:pStyle w:val="PL"/>
      </w:pPr>
      <w:r w:rsidRPr="00533C32">
        <w:t xml:space="preserve">          items:</w:t>
      </w:r>
    </w:p>
    <w:p w14:paraId="1378A33B"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161ADC5D" w14:textId="77777777" w:rsidR="007C4061" w:rsidRPr="00533C32" w:rsidRDefault="007C4061" w:rsidP="007C4061">
      <w:pPr>
        <w:pStyle w:val="PL"/>
      </w:pPr>
      <w:r w:rsidRPr="00533C32">
        <w:t xml:space="preserve">        supportedFeatures:</w:t>
      </w:r>
    </w:p>
    <w:p w14:paraId="1F848BAB" w14:textId="4AE265A8" w:rsidR="007C4061" w:rsidRDefault="007C4061" w:rsidP="006352FE">
      <w:pPr>
        <w:pStyle w:val="PL"/>
        <w:outlineLvl w:val="0"/>
      </w:pPr>
      <w:r w:rsidRPr="00533C32">
        <w:t xml:space="preserve">            $ref: 'TS29571_CommonData.yaml#/components/schemas/SupportedFeatures'</w:t>
      </w:r>
    </w:p>
    <w:p w14:paraId="569A8D37" w14:textId="77777777" w:rsidR="00805F00" w:rsidRDefault="00805F00" w:rsidP="00805F00">
      <w:pPr>
        <w:pStyle w:val="PL"/>
        <w:outlineLvl w:val="0"/>
      </w:pPr>
      <w:r>
        <w:t xml:space="preserve">        allowedMtcProvider:</w:t>
      </w:r>
    </w:p>
    <w:p w14:paraId="02286CFF" w14:textId="77777777" w:rsidR="00805F00" w:rsidRDefault="00805F00" w:rsidP="00805F00">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3EA2955" w14:textId="77777777" w:rsidR="00805F00" w:rsidRDefault="00805F00" w:rsidP="00805F00">
      <w:pPr>
        <w:pStyle w:val="PL"/>
        <w:outlineLvl w:val="0"/>
      </w:pPr>
      <w:r>
        <w:t xml:space="preserve">          type: object</w:t>
      </w:r>
    </w:p>
    <w:p w14:paraId="294092A6" w14:textId="77777777" w:rsidR="00805F00" w:rsidRDefault="00805F00" w:rsidP="00805F00">
      <w:pPr>
        <w:pStyle w:val="PL"/>
        <w:outlineLvl w:val="0"/>
      </w:pPr>
      <w:r>
        <w:t xml:space="preserve">          additionalProperties:</w:t>
      </w:r>
    </w:p>
    <w:p w14:paraId="2D46C2F2" w14:textId="77777777" w:rsidR="00805F00" w:rsidRDefault="00805F00" w:rsidP="00805F00">
      <w:pPr>
        <w:pStyle w:val="PL"/>
        <w:outlineLvl w:val="0"/>
      </w:pPr>
      <w:r>
        <w:t xml:space="preserve">            type: array</w:t>
      </w:r>
    </w:p>
    <w:p w14:paraId="0EB19330" w14:textId="77777777" w:rsidR="00805F00" w:rsidRDefault="00805F00" w:rsidP="00805F00">
      <w:pPr>
        <w:pStyle w:val="PL"/>
        <w:outlineLvl w:val="0"/>
      </w:pPr>
      <w:r>
        <w:t xml:space="preserve">            items:</w:t>
      </w:r>
    </w:p>
    <w:p w14:paraId="4D6840AC" w14:textId="77777777" w:rsidR="00805F00" w:rsidRDefault="00805F00" w:rsidP="00805F00">
      <w:pPr>
        <w:pStyle w:val="PL"/>
        <w:outlineLvl w:val="0"/>
      </w:pPr>
      <w:r>
        <w:lastRenderedPageBreak/>
        <w:t xml:space="preserve">              $ref: '#/components/schemas/MtcProvider'</w:t>
      </w:r>
    </w:p>
    <w:p w14:paraId="3385F514" w14:textId="77777777" w:rsidR="00805F00" w:rsidRDefault="00805F00" w:rsidP="00805F00">
      <w:pPr>
        <w:pStyle w:val="PL"/>
        <w:outlineLvl w:val="0"/>
      </w:pPr>
      <w:r>
        <w:t xml:space="preserve">            minItems: 1</w:t>
      </w:r>
    </w:p>
    <w:p w14:paraId="3517DE00" w14:textId="77777777" w:rsidR="00805F00" w:rsidRDefault="00805F00" w:rsidP="00805F00">
      <w:pPr>
        <w:pStyle w:val="PL"/>
        <w:outlineLvl w:val="0"/>
      </w:pPr>
      <w:r>
        <w:t xml:space="preserve">          minProperties: 1</w:t>
      </w:r>
    </w:p>
    <w:p w14:paraId="769AF31F" w14:textId="77777777" w:rsidR="008725C3" w:rsidRPr="00C758BF" w:rsidRDefault="008725C3" w:rsidP="008725C3">
      <w:pPr>
        <w:pStyle w:val="PL"/>
        <w:rPr>
          <w:lang w:eastAsia="zh-CN"/>
        </w:rPr>
      </w:pPr>
      <w:r w:rsidRPr="00C758BF">
        <w:rPr>
          <w:lang w:eastAsia="zh-CN"/>
        </w:rPr>
        <w:t xml:space="preserve">        </w:t>
      </w:r>
      <w:r>
        <w:rPr>
          <w:lang w:eastAsia="zh-CN"/>
        </w:rPr>
        <w:t>iwkEpcRestricted</w:t>
      </w:r>
      <w:r w:rsidRPr="00C758BF">
        <w:rPr>
          <w:lang w:eastAsia="zh-CN"/>
        </w:rPr>
        <w:t>:</w:t>
      </w:r>
    </w:p>
    <w:p w14:paraId="316DDCA8" w14:textId="77777777" w:rsidR="008725C3" w:rsidRPr="00C758BF" w:rsidRDefault="008725C3" w:rsidP="008725C3">
      <w:pPr>
        <w:pStyle w:val="PL"/>
        <w:rPr>
          <w:lang w:eastAsia="zh-CN"/>
        </w:rPr>
      </w:pPr>
      <w:r w:rsidRPr="00C758BF">
        <w:rPr>
          <w:lang w:eastAsia="zh-CN"/>
        </w:rPr>
        <w:t xml:space="preserve">          type: boolean</w:t>
      </w:r>
    </w:p>
    <w:p w14:paraId="5EB6DE30" w14:textId="77777777" w:rsidR="008725C3" w:rsidRPr="00C758BF" w:rsidRDefault="008725C3" w:rsidP="008725C3">
      <w:pPr>
        <w:pStyle w:val="PL"/>
        <w:rPr>
          <w:lang w:eastAsia="zh-CN"/>
        </w:rPr>
      </w:pPr>
      <w:r w:rsidRPr="00C758BF">
        <w:rPr>
          <w:rFonts w:hint="eastAsia"/>
          <w:lang w:eastAsia="zh-CN"/>
        </w:rPr>
        <w:t xml:space="preserve">          default: false</w:t>
      </w:r>
    </w:p>
    <w:p w14:paraId="2876CA61" w14:textId="77777777" w:rsidR="008725C3" w:rsidRPr="0060719A" w:rsidRDefault="008725C3" w:rsidP="008725C3">
      <w:pPr>
        <w:pStyle w:val="PL"/>
        <w:rPr>
          <w:color w:val="000000"/>
        </w:rPr>
      </w:pPr>
      <w:r w:rsidRPr="0060719A">
        <w:rPr>
          <w:color w:val="000000"/>
        </w:rPr>
        <w:t xml:space="preserve">        imsi:</w:t>
      </w:r>
    </w:p>
    <w:p w14:paraId="703EB723" w14:textId="77777777" w:rsidR="008725C3" w:rsidRPr="0060719A" w:rsidRDefault="008725C3" w:rsidP="008725C3">
      <w:pPr>
        <w:pStyle w:val="PL"/>
        <w:rPr>
          <w:color w:val="000000"/>
        </w:rPr>
      </w:pPr>
      <w:r w:rsidRPr="0060719A">
        <w:rPr>
          <w:color w:val="000000"/>
        </w:rPr>
        <w:t xml:space="preserve">          type: string</w:t>
      </w:r>
    </w:p>
    <w:p w14:paraId="3104B9FE" w14:textId="77777777" w:rsidR="008725C3" w:rsidRPr="0060719A" w:rsidRDefault="008725C3" w:rsidP="008725C3">
      <w:pPr>
        <w:pStyle w:val="PL"/>
        <w:rPr>
          <w:color w:val="000000"/>
        </w:rPr>
      </w:pPr>
      <w:r w:rsidRPr="0060719A">
        <w:rPr>
          <w:color w:val="000000"/>
        </w:rPr>
        <w:t xml:space="preserve">          pattern: '^[0-9]{5,15}$'</w:t>
      </w:r>
    </w:p>
    <w:p w14:paraId="1D601DEB" w14:textId="77777777" w:rsidR="008725C3" w:rsidRPr="00690A26" w:rsidRDefault="008725C3" w:rsidP="008725C3">
      <w:pPr>
        <w:pStyle w:val="PL"/>
      </w:pPr>
      <w:r w:rsidRPr="0060719A">
        <w:t xml:space="preserve">        </w:t>
      </w:r>
      <w:r>
        <w:t>hssG</w:t>
      </w:r>
      <w:r w:rsidRPr="00690A26">
        <w:t>roupId:</w:t>
      </w:r>
    </w:p>
    <w:p w14:paraId="0B686F48" w14:textId="77777777" w:rsidR="008725C3" w:rsidRPr="00690A26" w:rsidRDefault="008725C3" w:rsidP="008725C3">
      <w:pPr>
        <w:pStyle w:val="PL"/>
      </w:pPr>
      <w:r w:rsidRPr="00690A26">
        <w:t xml:space="preserve">          $ref: 'TS29571_CommonData.yaml#/components/schemas/NfGroupId'</w:t>
      </w:r>
    </w:p>
    <w:p w14:paraId="6A62C894" w14:textId="77777777" w:rsidR="00827BDC" w:rsidRPr="00533C32" w:rsidRDefault="00827BDC" w:rsidP="006352FE">
      <w:pPr>
        <w:pStyle w:val="PL"/>
        <w:outlineLvl w:val="0"/>
      </w:pPr>
    </w:p>
    <w:p w14:paraId="3AEED538" w14:textId="77777777" w:rsidR="007C4061" w:rsidRPr="00533C32" w:rsidRDefault="007C4061" w:rsidP="007C4061">
      <w:pPr>
        <w:pStyle w:val="PL"/>
      </w:pPr>
      <w:r w:rsidRPr="00533C32">
        <w:t xml:space="preserve">    AmfSubscriptionInfo:</w:t>
      </w:r>
    </w:p>
    <w:p w14:paraId="7776A4B9" w14:textId="77777777" w:rsidR="007C4061" w:rsidRPr="00533C32" w:rsidRDefault="007C4061" w:rsidP="007C4061">
      <w:pPr>
        <w:pStyle w:val="PL"/>
      </w:pPr>
      <w:r w:rsidRPr="00533C32">
        <w:t xml:space="preserve">      type: object</w:t>
      </w:r>
    </w:p>
    <w:p w14:paraId="1D9A562E" w14:textId="77777777" w:rsidR="007C4061" w:rsidRPr="00533C32" w:rsidRDefault="007C4061" w:rsidP="007C4061">
      <w:pPr>
        <w:pStyle w:val="PL"/>
      </w:pPr>
      <w:r w:rsidRPr="00533C32">
        <w:t xml:space="preserve">      required:</w:t>
      </w:r>
    </w:p>
    <w:p w14:paraId="44E8D7AF" w14:textId="77777777" w:rsidR="007C4061" w:rsidRPr="00533C32" w:rsidRDefault="007C4061" w:rsidP="007C4061">
      <w:pPr>
        <w:pStyle w:val="PL"/>
      </w:pPr>
      <w:r w:rsidRPr="00533C32">
        <w:t xml:space="preserve">        - amfInstanceId</w:t>
      </w:r>
    </w:p>
    <w:p w14:paraId="33A73E86" w14:textId="77777777" w:rsidR="007C4061" w:rsidRPr="00533C32" w:rsidRDefault="007C4061" w:rsidP="007C4061">
      <w:pPr>
        <w:pStyle w:val="PL"/>
      </w:pPr>
      <w:r w:rsidRPr="00533C32">
        <w:t xml:space="preserve">        - subscriptionId</w:t>
      </w:r>
    </w:p>
    <w:p w14:paraId="32166E60" w14:textId="77777777" w:rsidR="007C4061" w:rsidRPr="00533C32" w:rsidRDefault="007C4061" w:rsidP="007C4061">
      <w:pPr>
        <w:pStyle w:val="PL"/>
      </w:pPr>
      <w:r w:rsidRPr="00533C32">
        <w:t xml:space="preserve">      properties:</w:t>
      </w:r>
    </w:p>
    <w:p w14:paraId="21952E98" w14:textId="77777777" w:rsidR="007C4061" w:rsidRPr="00533C32" w:rsidRDefault="007C4061" w:rsidP="007C4061">
      <w:pPr>
        <w:pStyle w:val="PL"/>
      </w:pPr>
      <w:r w:rsidRPr="00533C32">
        <w:t xml:space="preserve">        amfInstanceId:</w:t>
      </w:r>
    </w:p>
    <w:p w14:paraId="73294F43" w14:textId="77777777" w:rsidR="007C4061" w:rsidRPr="00533C32" w:rsidRDefault="007C4061" w:rsidP="006352FE">
      <w:pPr>
        <w:pStyle w:val="PL"/>
        <w:outlineLvl w:val="0"/>
      </w:pPr>
      <w:r w:rsidRPr="00533C32">
        <w:t xml:space="preserve">          $ref: 'TS29571_CommonData.yaml#/components/schemas/NfInstanceId'</w:t>
      </w:r>
    </w:p>
    <w:p w14:paraId="12D2B993" w14:textId="77777777" w:rsidR="007C4061" w:rsidRPr="00533C32" w:rsidRDefault="007C4061" w:rsidP="007C4061">
      <w:pPr>
        <w:pStyle w:val="PL"/>
      </w:pPr>
      <w:r w:rsidRPr="00533C32">
        <w:t xml:space="preserve">        subscriptionId:</w:t>
      </w:r>
    </w:p>
    <w:p w14:paraId="3925F62C" w14:textId="77777777" w:rsidR="007C4061" w:rsidRPr="00533C32" w:rsidRDefault="007C4061" w:rsidP="006352FE">
      <w:pPr>
        <w:pStyle w:val="PL"/>
        <w:outlineLvl w:val="0"/>
      </w:pPr>
      <w:r w:rsidRPr="00533C32">
        <w:t xml:space="preserve">          $ref: 'TS29571_CommonData.yaml#/components/schemas/Uri'</w:t>
      </w:r>
    </w:p>
    <w:p w14:paraId="0061D18D" w14:textId="77777777" w:rsidR="007C4061" w:rsidRPr="00533C32" w:rsidRDefault="007C4061" w:rsidP="007C4061">
      <w:pPr>
        <w:pStyle w:val="PL"/>
      </w:pPr>
      <w:r w:rsidRPr="00533C32">
        <w:t xml:space="preserve">        subsChangeNotifyCorrelationId:</w:t>
      </w:r>
    </w:p>
    <w:p w14:paraId="43B0C05A" w14:textId="77777777" w:rsidR="007C4061" w:rsidRPr="00533C32" w:rsidRDefault="007C4061" w:rsidP="007C4061">
      <w:pPr>
        <w:pStyle w:val="PL"/>
      </w:pPr>
      <w:r w:rsidRPr="00533C32">
        <w:t xml:space="preserve">          type: string</w:t>
      </w:r>
    </w:p>
    <w:p w14:paraId="4126079F" w14:textId="77777777" w:rsidR="00811BE1" w:rsidRDefault="00811BE1" w:rsidP="00811BE1">
      <w:pPr>
        <w:pStyle w:val="PL"/>
      </w:pPr>
      <w:r>
        <w:t xml:space="preserve">        contextInfo:</w:t>
      </w:r>
    </w:p>
    <w:p w14:paraId="6AFF2C89" w14:textId="22C53935" w:rsidR="00811BE1" w:rsidRDefault="00811BE1" w:rsidP="00811BE1">
      <w:pPr>
        <w:pStyle w:val="PL"/>
      </w:pPr>
      <w:r w:rsidRPr="00533C32">
        <w:t xml:space="preserve">          $ref: 'TS29503_Nudm_SDM.yaml#/components/schemas/</w:t>
      </w:r>
      <w:r>
        <w:t>ContextInfo</w:t>
      </w:r>
      <w:r w:rsidRPr="00533C32">
        <w:t>'</w:t>
      </w:r>
    </w:p>
    <w:p w14:paraId="03307768" w14:textId="77777777" w:rsidR="0023319F" w:rsidRPr="00533C32" w:rsidRDefault="0023319F" w:rsidP="00811BE1">
      <w:pPr>
        <w:pStyle w:val="PL"/>
      </w:pPr>
    </w:p>
    <w:p w14:paraId="6ED00407" w14:textId="77777777" w:rsidR="007C4061" w:rsidRPr="00533C32" w:rsidRDefault="007C4061" w:rsidP="007C4061">
      <w:pPr>
        <w:pStyle w:val="PL"/>
      </w:pPr>
      <w:r w:rsidRPr="00533C32">
        <w:t xml:space="preserve">    ContextDatasetNames:</w:t>
      </w:r>
    </w:p>
    <w:p w14:paraId="3D3765C6" w14:textId="77777777" w:rsidR="007C4061" w:rsidRPr="00533C32" w:rsidRDefault="007C4061" w:rsidP="007C4061">
      <w:pPr>
        <w:pStyle w:val="PL"/>
      </w:pPr>
      <w:r w:rsidRPr="00533C32">
        <w:t xml:space="preserve">      type: array</w:t>
      </w:r>
    </w:p>
    <w:p w14:paraId="11481FB2" w14:textId="77777777" w:rsidR="007C4061" w:rsidRPr="00533C32" w:rsidRDefault="007C4061" w:rsidP="007C4061">
      <w:pPr>
        <w:pStyle w:val="PL"/>
      </w:pPr>
      <w:r w:rsidRPr="00533C32">
        <w:t xml:space="preserve">      items:</w:t>
      </w:r>
    </w:p>
    <w:p w14:paraId="16F49D13" w14:textId="77777777" w:rsidR="007C4061" w:rsidRPr="00533C32" w:rsidRDefault="007C4061" w:rsidP="007C4061">
      <w:pPr>
        <w:pStyle w:val="PL"/>
      </w:pPr>
      <w:r w:rsidRPr="00533C32">
        <w:t xml:space="preserve">        $ref: '#/components/schemas/ContextDataSetName'</w:t>
      </w:r>
    </w:p>
    <w:p w14:paraId="413A983A" w14:textId="77777777" w:rsidR="007C4061" w:rsidRPr="00533C32" w:rsidRDefault="007C4061" w:rsidP="007C4061">
      <w:pPr>
        <w:pStyle w:val="PL"/>
      </w:pPr>
      <w:r w:rsidRPr="00533C32">
        <w:t xml:space="preserve">      minItems: </w:t>
      </w:r>
      <w:r w:rsidR="00565D26">
        <w:t>2</w:t>
      </w:r>
    </w:p>
    <w:p w14:paraId="7FEEB6FE" w14:textId="77777777" w:rsidR="007C4061" w:rsidRPr="00533C32" w:rsidRDefault="007C4061" w:rsidP="007C4061">
      <w:pPr>
        <w:pStyle w:val="PL"/>
      </w:pPr>
      <w:r w:rsidRPr="00533C32">
        <w:t xml:space="preserve">      uniqueItems: true</w:t>
      </w:r>
    </w:p>
    <w:p w14:paraId="03EF2AE2" w14:textId="77777777" w:rsidR="007C4061" w:rsidRPr="00533C32" w:rsidRDefault="007C4061" w:rsidP="007C4061">
      <w:pPr>
        <w:pStyle w:val="PL"/>
      </w:pPr>
      <w:r w:rsidRPr="00533C32">
        <w:t xml:space="preserve">    ContextDataSetName:</w:t>
      </w:r>
    </w:p>
    <w:p w14:paraId="094CD647" w14:textId="77777777" w:rsidR="007C4061" w:rsidRPr="00533C32" w:rsidRDefault="007C4061" w:rsidP="007C4061">
      <w:pPr>
        <w:pStyle w:val="PL"/>
      </w:pPr>
      <w:r w:rsidRPr="00533C32">
        <w:t xml:space="preserve">      anyOf:</w:t>
      </w:r>
    </w:p>
    <w:p w14:paraId="63C521C8" w14:textId="77777777" w:rsidR="007C4061" w:rsidRPr="00533C32" w:rsidRDefault="007C4061" w:rsidP="007C4061">
      <w:pPr>
        <w:pStyle w:val="PL"/>
      </w:pPr>
      <w:r w:rsidRPr="00533C32">
        <w:t xml:space="preserve">      - type: string</w:t>
      </w:r>
    </w:p>
    <w:p w14:paraId="1CADD425" w14:textId="77777777" w:rsidR="007C4061" w:rsidRPr="00533C32" w:rsidRDefault="007C4061" w:rsidP="007C4061">
      <w:pPr>
        <w:pStyle w:val="PL"/>
      </w:pPr>
      <w:r w:rsidRPr="00533C32">
        <w:t xml:space="preserve">        enum:</w:t>
      </w:r>
    </w:p>
    <w:p w14:paraId="53B044CA" w14:textId="77777777" w:rsidR="007C4061" w:rsidRPr="00533C32" w:rsidRDefault="007C4061" w:rsidP="007C4061">
      <w:pPr>
        <w:pStyle w:val="PL"/>
      </w:pPr>
      <w:r w:rsidRPr="00533C32">
        <w:t xml:space="preserve">        - AMF_3GPP</w:t>
      </w:r>
    </w:p>
    <w:p w14:paraId="2C4BDFD0" w14:textId="77777777" w:rsidR="007C4061" w:rsidRPr="00533C32" w:rsidRDefault="007C4061" w:rsidP="007C4061">
      <w:pPr>
        <w:pStyle w:val="PL"/>
      </w:pPr>
      <w:r w:rsidRPr="00533C32">
        <w:t xml:space="preserve">        - AMF_NON_3GPP</w:t>
      </w:r>
    </w:p>
    <w:p w14:paraId="75D5EDA6" w14:textId="77777777" w:rsidR="007C4061" w:rsidRPr="00533C32" w:rsidRDefault="007C4061" w:rsidP="007C4061">
      <w:pPr>
        <w:pStyle w:val="PL"/>
      </w:pPr>
      <w:r w:rsidRPr="00533C32">
        <w:t xml:space="preserve">        - SDM_SUBSCRIPTIONS</w:t>
      </w:r>
    </w:p>
    <w:p w14:paraId="2B0AF743" w14:textId="77777777" w:rsidR="007C4061" w:rsidRPr="00533C32" w:rsidRDefault="007C4061" w:rsidP="007C4061">
      <w:pPr>
        <w:pStyle w:val="PL"/>
      </w:pPr>
      <w:r w:rsidRPr="00533C32">
        <w:t xml:space="preserve">        - EE_SUBSCRIPTIONS</w:t>
      </w:r>
    </w:p>
    <w:p w14:paraId="5EBC85DA" w14:textId="77777777" w:rsidR="007C4061" w:rsidRPr="00533C32" w:rsidRDefault="007C4061" w:rsidP="007C4061">
      <w:pPr>
        <w:pStyle w:val="PL"/>
      </w:pPr>
      <w:r w:rsidRPr="00533C32">
        <w:t xml:space="preserve">        - SMSF_3GPP</w:t>
      </w:r>
    </w:p>
    <w:p w14:paraId="0167E519" w14:textId="77777777" w:rsidR="007C4061" w:rsidRPr="00533C32" w:rsidRDefault="007C4061" w:rsidP="007C4061">
      <w:pPr>
        <w:pStyle w:val="PL"/>
        <w:rPr>
          <w:lang w:eastAsia="zh-CN"/>
        </w:rPr>
      </w:pPr>
      <w:r w:rsidRPr="00533C32">
        <w:t xml:space="preserve">        - SMSF_NON_3GPP</w:t>
      </w:r>
    </w:p>
    <w:p w14:paraId="09CCAEF3" w14:textId="77777777" w:rsidR="007C4061" w:rsidRDefault="007C4061" w:rsidP="007C4061">
      <w:pPr>
        <w:pStyle w:val="PL"/>
        <w:rPr>
          <w:lang w:eastAsia="zh-CN"/>
        </w:rPr>
      </w:pPr>
      <w:r w:rsidRPr="00533C32">
        <w:t xml:space="preserve">        - SUBS_TO_NOTIFY</w:t>
      </w:r>
    </w:p>
    <w:p w14:paraId="0C6062F8" w14:textId="77777777" w:rsidR="007C4061" w:rsidRDefault="007C4061" w:rsidP="007C4061">
      <w:pPr>
        <w:pStyle w:val="PL"/>
        <w:rPr>
          <w:lang w:eastAsia="zh-CN"/>
        </w:rPr>
      </w:pPr>
      <w:r>
        <w:t xml:space="preserve">        - SMF_REG</w:t>
      </w:r>
    </w:p>
    <w:p w14:paraId="68C17608" w14:textId="77777777" w:rsidR="00DA1E48" w:rsidRPr="00533C32" w:rsidRDefault="00DA1E48" w:rsidP="007C4061">
      <w:pPr>
        <w:pStyle w:val="PL"/>
        <w:rPr>
          <w:lang w:eastAsia="zh-CN"/>
        </w:rPr>
      </w:pPr>
      <w:r>
        <w:t xml:space="preserve">        - IP_SM_GW</w:t>
      </w:r>
    </w:p>
    <w:p w14:paraId="60DA005C" w14:textId="77777777" w:rsidR="007C4061" w:rsidRPr="00533C32" w:rsidRDefault="007C4061" w:rsidP="007C4061">
      <w:pPr>
        <w:pStyle w:val="PL"/>
      </w:pPr>
      <w:r w:rsidRPr="00533C32">
        <w:t xml:space="preserve">      - type: string</w:t>
      </w:r>
    </w:p>
    <w:p w14:paraId="264CBDB6" w14:textId="77777777" w:rsidR="007C4061" w:rsidRPr="00533C32" w:rsidRDefault="007C4061" w:rsidP="007C4061">
      <w:pPr>
        <w:pStyle w:val="PL"/>
      </w:pPr>
      <w:r w:rsidRPr="00533C32">
        <w:t xml:space="preserve">    ContextDataSets:</w:t>
      </w:r>
    </w:p>
    <w:p w14:paraId="6916C55C" w14:textId="77777777" w:rsidR="007C4061" w:rsidRPr="00533C32" w:rsidRDefault="007C4061" w:rsidP="007C4061">
      <w:pPr>
        <w:pStyle w:val="PL"/>
      </w:pPr>
      <w:r w:rsidRPr="00533C32">
        <w:t xml:space="preserve">      type: object</w:t>
      </w:r>
    </w:p>
    <w:p w14:paraId="299E36E3" w14:textId="77777777" w:rsidR="007C4061" w:rsidRPr="00533C32" w:rsidRDefault="007C4061" w:rsidP="007C4061">
      <w:pPr>
        <w:pStyle w:val="PL"/>
      </w:pPr>
      <w:r w:rsidRPr="00533C32">
        <w:t xml:space="preserve">      properties:</w:t>
      </w:r>
    </w:p>
    <w:p w14:paraId="35AC5B7C" w14:textId="77777777" w:rsidR="007C4061" w:rsidRPr="00533C32" w:rsidRDefault="007C4061" w:rsidP="007C4061">
      <w:pPr>
        <w:pStyle w:val="PL"/>
      </w:pPr>
      <w:r w:rsidRPr="00533C32">
        <w:t xml:space="preserve">        amf3Gpp:</w:t>
      </w:r>
    </w:p>
    <w:p w14:paraId="303E86A7" w14:textId="77777777" w:rsidR="007C4061" w:rsidRPr="00533C32" w:rsidRDefault="007C4061" w:rsidP="007C4061">
      <w:pPr>
        <w:pStyle w:val="PL"/>
      </w:pPr>
      <w:r w:rsidRPr="00533C32">
        <w:t xml:space="preserve">          $ref: '#/components/schemas/Amf3GppAccessRegistration'</w:t>
      </w:r>
    </w:p>
    <w:p w14:paraId="69C09001" w14:textId="77777777" w:rsidR="007C4061" w:rsidRPr="00533C32" w:rsidRDefault="007C4061" w:rsidP="007C4061">
      <w:pPr>
        <w:pStyle w:val="PL"/>
      </w:pPr>
      <w:r w:rsidRPr="00533C32">
        <w:t xml:space="preserve">        amfNon3Gpp:</w:t>
      </w:r>
    </w:p>
    <w:p w14:paraId="1B616050" w14:textId="77777777" w:rsidR="007C4061" w:rsidRPr="00533C32" w:rsidRDefault="007C4061" w:rsidP="007C4061">
      <w:pPr>
        <w:pStyle w:val="PL"/>
      </w:pPr>
      <w:r w:rsidRPr="00533C32">
        <w:t xml:space="preserve">          $ref: '#/components/schemas/AmfNon3GppAccessRegistration'</w:t>
      </w:r>
    </w:p>
    <w:p w14:paraId="01B8B0C3" w14:textId="77777777" w:rsidR="007C4061" w:rsidRPr="00533C32" w:rsidRDefault="007C4061" w:rsidP="007C4061">
      <w:pPr>
        <w:pStyle w:val="PL"/>
        <w:rPr>
          <w:lang w:eastAsia="zh-CN"/>
        </w:rPr>
      </w:pPr>
      <w:r w:rsidRPr="00533C32">
        <w:t xml:space="preserve">        sdmSubscriptions:</w:t>
      </w:r>
    </w:p>
    <w:p w14:paraId="2561D832" w14:textId="77777777" w:rsidR="007C4061" w:rsidRPr="00533C32" w:rsidRDefault="007C4061" w:rsidP="007C4061">
      <w:pPr>
        <w:pStyle w:val="PL"/>
      </w:pPr>
      <w:r w:rsidRPr="00533C32">
        <w:t xml:space="preserve">          type: array</w:t>
      </w:r>
    </w:p>
    <w:p w14:paraId="35AFC837" w14:textId="77777777" w:rsidR="007C4061" w:rsidRPr="00533C32" w:rsidRDefault="007C4061" w:rsidP="007C4061">
      <w:pPr>
        <w:pStyle w:val="PL"/>
      </w:pPr>
      <w:r w:rsidRPr="00533C32">
        <w:t xml:space="preserve">          items:</w:t>
      </w:r>
    </w:p>
    <w:p w14:paraId="33A0AC7D" w14:textId="77777777" w:rsidR="007C4061" w:rsidRPr="00533C32" w:rsidRDefault="007C4061" w:rsidP="007C4061">
      <w:pPr>
        <w:pStyle w:val="PL"/>
      </w:pPr>
      <w:r w:rsidRPr="00533C32">
        <w:t xml:space="preserve">            $ref: '#/components/schemas/SdmSubscription'</w:t>
      </w:r>
    </w:p>
    <w:p w14:paraId="36060E54" w14:textId="77777777" w:rsidR="007C4061" w:rsidRPr="00533C32" w:rsidRDefault="007C4061" w:rsidP="007C4061">
      <w:pPr>
        <w:pStyle w:val="PL"/>
      </w:pPr>
      <w:r w:rsidRPr="00533C32">
        <w:t xml:space="preserve">          minItems: 1</w:t>
      </w:r>
    </w:p>
    <w:p w14:paraId="21607AF8" w14:textId="77777777" w:rsidR="007C4061" w:rsidRPr="00533C32" w:rsidRDefault="007C4061" w:rsidP="007C4061">
      <w:pPr>
        <w:pStyle w:val="PL"/>
      </w:pPr>
      <w:r w:rsidRPr="00533C32">
        <w:t xml:space="preserve">        eeSubscriptions:</w:t>
      </w:r>
    </w:p>
    <w:p w14:paraId="0D5A3664" w14:textId="77777777" w:rsidR="007C4061" w:rsidRPr="00533C32" w:rsidRDefault="007C4061" w:rsidP="007C4061">
      <w:pPr>
        <w:pStyle w:val="PL"/>
      </w:pPr>
      <w:r w:rsidRPr="00533C32">
        <w:t xml:space="preserve">          type: array</w:t>
      </w:r>
    </w:p>
    <w:p w14:paraId="58E559F1" w14:textId="77777777" w:rsidR="007C4061" w:rsidRPr="00533C32" w:rsidRDefault="007C4061" w:rsidP="007C4061">
      <w:pPr>
        <w:pStyle w:val="PL"/>
      </w:pPr>
      <w:r w:rsidRPr="00533C32">
        <w:t xml:space="preserve">          items:</w:t>
      </w:r>
    </w:p>
    <w:p w14:paraId="71B8548E" w14:textId="77777777" w:rsidR="007C4061" w:rsidRPr="00533C32" w:rsidRDefault="007C4061" w:rsidP="007C4061">
      <w:pPr>
        <w:pStyle w:val="PL"/>
      </w:pPr>
      <w:r w:rsidRPr="00533C32">
        <w:t xml:space="preserve">            $ref: '#/components/schemas/EeSubscription'</w:t>
      </w:r>
    </w:p>
    <w:p w14:paraId="4790BBE7" w14:textId="77777777" w:rsidR="007C4061" w:rsidRPr="00533C32" w:rsidRDefault="007C4061" w:rsidP="007C4061">
      <w:pPr>
        <w:pStyle w:val="PL"/>
      </w:pPr>
      <w:r w:rsidRPr="00533C32">
        <w:t xml:space="preserve">          minItems: 1</w:t>
      </w:r>
    </w:p>
    <w:p w14:paraId="1685718D" w14:textId="77777777" w:rsidR="007C4061" w:rsidRPr="00533C32" w:rsidRDefault="007C4061" w:rsidP="007C4061">
      <w:pPr>
        <w:pStyle w:val="PL"/>
      </w:pPr>
      <w:r w:rsidRPr="00533C32">
        <w:t xml:space="preserve">        smsf3GppAccess:</w:t>
      </w:r>
    </w:p>
    <w:p w14:paraId="1861DF87" w14:textId="77777777" w:rsidR="007C4061" w:rsidRPr="00533C32" w:rsidRDefault="007C4061" w:rsidP="007C4061">
      <w:pPr>
        <w:pStyle w:val="PL"/>
      </w:pPr>
      <w:r w:rsidRPr="00533C32">
        <w:t xml:space="preserve">          $ref: '#/components/schemas/SmsfRegistration'</w:t>
      </w:r>
    </w:p>
    <w:p w14:paraId="7DC90572" w14:textId="77777777" w:rsidR="007C4061" w:rsidRPr="00533C32" w:rsidRDefault="007C4061" w:rsidP="007C4061">
      <w:pPr>
        <w:pStyle w:val="PL"/>
      </w:pPr>
      <w:r w:rsidRPr="00533C32">
        <w:t xml:space="preserve">        smsfNon3GppAccess:</w:t>
      </w:r>
    </w:p>
    <w:p w14:paraId="23E2EA97" w14:textId="77777777" w:rsidR="007C4061" w:rsidRPr="00533C32" w:rsidRDefault="007C4061" w:rsidP="007C4061">
      <w:pPr>
        <w:pStyle w:val="PL"/>
        <w:rPr>
          <w:lang w:eastAsia="zh-CN"/>
        </w:rPr>
      </w:pPr>
      <w:r w:rsidRPr="00533C32">
        <w:t xml:space="preserve">          $ref: '#/components/schemas/SmsfRegistration'</w:t>
      </w:r>
    </w:p>
    <w:p w14:paraId="534E6637" w14:textId="77777777" w:rsidR="007C4061" w:rsidRPr="00533C32" w:rsidRDefault="007C4061" w:rsidP="007C4061">
      <w:pPr>
        <w:pStyle w:val="PL"/>
        <w:rPr>
          <w:lang w:eastAsia="zh-CN"/>
        </w:rPr>
      </w:pPr>
      <w:r w:rsidRPr="00533C32">
        <w:t xml:space="preserve">        subscriptionDataSubscriptions:</w:t>
      </w:r>
    </w:p>
    <w:p w14:paraId="01B43123" w14:textId="77777777" w:rsidR="007C4061" w:rsidRPr="00533C32" w:rsidRDefault="007C4061" w:rsidP="007C4061">
      <w:pPr>
        <w:pStyle w:val="PL"/>
      </w:pPr>
      <w:r w:rsidRPr="00533C32">
        <w:t xml:space="preserve">          type: array</w:t>
      </w:r>
    </w:p>
    <w:p w14:paraId="78CDC76E" w14:textId="77777777" w:rsidR="007C4061" w:rsidRPr="00533C32" w:rsidRDefault="007C4061" w:rsidP="007C4061">
      <w:pPr>
        <w:pStyle w:val="PL"/>
      </w:pPr>
      <w:r w:rsidRPr="00533C32">
        <w:t xml:space="preserve">          items:</w:t>
      </w:r>
    </w:p>
    <w:p w14:paraId="0968BE41" w14:textId="77777777" w:rsidR="007C4061" w:rsidRPr="00533C32" w:rsidRDefault="007C4061" w:rsidP="007C4061">
      <w:pPr>
        <w:pStyle w:val="PL"/>
      </w:pPr>
      <w:r w:rsidRPr="00533C32">
        <w:t xml:space="preserve">            $ref: '#/components/schemas/SubscriptionDataSubscriptions'</w:t>
      </w:r>
    </w:p>
    <w:p w14:paraId="12576E67" w14:textId="77777777" w:rsidR="007C4061" w:rsidRDefault="007C4061" w:rsidP="007C4061">
      <w:pPr>
        <w:pStyle w:val="PL"/>
        <w:rPr>
          <w:lang w:eastAsia="zh-CN"/>
        </w:rPr>
      </w:pPr>
      <w:r w:rsidRPr="00533C32">
        <w:t xml:space="preserve">          minItems: 1</w:t>
      </w:r>
    </w:p>
    <w:p w14:paraId="3F330E08" w14:textId="77777777" w:rsidR="007C4061" w:rsidRPr="00533C32" w:rsidRDefault="007C4061" w:rsidP="007C4061">
      <w:pPr>
        <w:pStyle w:val="PL"/>
      </w:pPr>
      <w:r>
        <w:t xml:space="preserve">        s</w:t>
      </w:r>
      <w:r w:rsidRPr="00533C32">
        <w:t>mfRegistration</w:t>
      </w:r>
      <w:r>
        <w:t>s</w:t>
      </w:r>
      <w:r w:rsidRPr="00533C32">
        <w:t>:</w:t>
      </w:r>
    </w:p>
    <w:p w14:paraId="24AE0D9E" w14:textId="77777777" w:rsidR="007C4061" w:rsidRDefault="007C4061" w:rsidP="007C4061">
      <w:pPr>
        <w:pStyle w:val="PL"/>
        <w:rPr>
          <w:lang w:eastAsia="zh-CN"/>
        </w:rPr>
      </w:pPr>
      <w:r>
        <w:t xml:space="preserve">          $ref: </w:t>
      </w:r>
      <w:r w:rsidRPr="00533C32">
        <w:t>'#/components/schemas/SmfRegList'</w:t>
      </w:r>
    </w:p>
    <w:p w14:paraId="444D2F87" w14:textId="77777777" w:rsidR="006A4F60" w:rsidRDefault="006A4F60" w:rsidP="006A4F60">
      <w:pPr>
        <w:pStyle w:val="PL"/>
      </w:pPr>
      <w:r>
        <w:t xml:space="preserve">        ipSmGw:</w:t>
      </w:r>
    </w:p>
    <w:p w14:paraId="602532AC" w14:textId="77777777" w:rsidR="006A4F60" w:rsidRDefault="006A4F60" w:rsidP="006A4F60">
      <w:pPr>
        <w:pStyle w:val="PL"/>
      </w:pPr>
      <w:r>
        <w:t xml:space="preserve">          </w:t>
      </w:r>
      <w:r w:rsidRPr="00533C32">
        <w:t>$ref: '#/components/schemas/</w:t>
      </w:r>
      <w:r>
        <w:t>IpSmGwRegistration</w:t>
      </w:r>
      <w:r w:rsidRPr="00533C32">
        <w:t>'</w:t>
      </w:r>
    </w:p>
    <w:p w14:paraId="0E15C827" w14:textId="77777777" w:rsidR="006A4F60" w:rsidRDefault="006A4F60" w:rsidP="006A4F60">
      <w:pPr>
        <w:pStyle w:val="PL"/>
      </w:pPr>
    </w:p>
    <w:p w14:paraId="74AC4792" w14:textId="77777777" w:rsidR="006A4F60" w:rsidRDefault="006A4F60" w:rsidP="006A4F60">
      <w:pPr>
        <w:pStyle w:val="PL"/>
      </w:pPr>
      <w:r>
        <w:lastRenderedPageBreak/>
        <w:t xml:space="preserve">    IpSmGwRegistration:</w:t>
      </w:r>
    </w:p>
    <w:p w14:paraId="1042B037"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96EF157" w14:textId="77777777" w:rsidR="006A4F60" w:rsidRPr="007431A9" w:rsidRDefault="006A4F60" w:rsidP="006A4F60">
      <w:pPr>
        <w:pStyle w:val="PL"/>
      </w:pPr>
    </w:p>
    <w:p w14:paraId="602D7BC2" w14:textId="77777777" w:rsidR="006A4F60" w:rsidRDefault="006A4F60" w:rsidP="006A4F60">
      <w:pPr>
        <w:pStyle w:val="PL"/>
      </w:pPr>
      <w:r w:rsidRPr="007431A9">
        <w:t xml:space="preserve">    </w:t>
      </w:r>
      <w:r>
        <w:t>MessageWaitingData:</w:t>
      </w:r>
    </w:p>
    <w:p w14:paraId="4BF1A38F" w14:textId="77777777" w:rsidR="006A4F60" w:rsidRDefault="006A4F60" w:rsidP="006A4F60">
      <w:pPr>
        <w:pStyle w:val="PL"/>
      </w:pPr>
      <w:r>
        <w:t xml:space="preserve">      type: object</w:t>
      </w:r>
    </w:p>
    <w:p w14:paraId="101C75E0" w14:textId="77777777" w:rsidR="006A4F60" w:rsidRDefault="006A4F60" w:rsidP="006A4F60">
      <w:pPr>
        <w:pStyle w:val="PL"/>
      </w:pPr>
      <w:r>
        <w:t xml:space="preserve">      properties:</w:t>
      </w:r>
    </w:p>
    <w:p w14:paraId="2EE2CC72" w14:textId="77777777" w:rsidR="006A4F60" w:rsidRDefault="006A4F60" w:rsidP="006A4F60">
      <w:pPr>
        <w:pStyle w:val="PL"/>
      </w:pPr>
      <w:r>
        <w:t xml:space="preserve">        mwdList:</w:t>
      </w:r>
    </w:p>
    <w:p w14:paraId="4DCA027C" w14:textId="77777777" w:rsidR="006A4F60" w:rsidRDefault="006A4F60" w:rsidP="006A4F60">
      <w:pPr>
        <w:pStyle w:val="PL"/>
      </w:pPr>
      <w:r>
        <w:t xml:space="preserve">          type: array</w:t>
      </w:r>
    </w:p>
    <w:p w14:paraId="59CE3D6A" w14:textId="77777777" w:rsidR="006A4F60" w:rsidRDefault="006A4F60" w:rsidP="006A4F60">
      <w:pPr>
        <w:pStyle w:val="PL"/>
      </w:pPr>
      <w:r>
        <w:t xml:space="preserve">          items:</w:t>
      </w:r>
    </w:p>
    <w:p w14:paraId="5816FAB3" w14:textId="77777777" w:rsidR="006A4F60" w:rsidRDefault="006A4F60" w:rsidP="006A4F60">
      <w:pPr>
        <w:pStyle w:val="PL"/>
      </w:pPr>
      <w:r>
        <w:t xml:space="preserve">            $ref: '</w:t>
      </w:r>
      <w:r w:rsidRPr="00533C32">
        <w:t>#/components/schemas/</w:t>
      </w:r>
      <w:r>
        <w:t>SmscData'</w:t>
      </w:r>
    </w:p>
    <w:p w14:paraId="049C9426" w14:textId="77777777" w:rsidR="006A4F60" w:rsidRDefault="006A4F60" w:rsidP="006A4F60">
      <w:pPr>
        <w:pStyle w:val="PL"/>
      </w:pPr>
      <w:r>
        <w:t xml:space="preserve">          minItems: 1</w:t>
      </w:r>
    </w:p>
    <w:p w14:paraId="05EC3798" w14:textId="77777777" w:rsidR="006A4F60" w:rsidRDefault="006A4F60" w:rsidP="006A4F60">
      <w:pPr>
        <w:pStyle w:val="PL"/>
      </w:pPr>
    </w:p>
    <w:p w14:paraId="521D8820" w14:textId="77777777" w:rsidR="006A4F60" w:rsidRDefault="006A4F60" w:rsidP="006A4F60">
      <w:pPr>
        <w:pStyle w:val="PL"/>
      </w:pPr>
      <w:r>
        <w:t xml:space="preserve">    SmscData:</w:t>
      </w:r>
    </w:p>
    <w:p w14:paraId="51FC1F85" w14:textId="77777777" w:rsidR="006A4F60" w:rsidRDefault="006A4F60" w:rsidP="006A4F60">
      <w:pPr>
        <w:pStyle w:val="PL"/>
      </w:pPr>
      <w:r>
        <w:t xml:space="preserve">      type: object</w:t>
      </w:r>
    </w:p>
    <w:p w14:paraId="505220BC" w14:textId="77777777" w:rsidR="006A4F60" w:rsidRDefault="006A4F60" w:rsidP="006A4F60">
      <w:pPr>
        <w:pStyle w:val="PL"/>
      </w:pPr>
      <w:r>
        <w:t xml:space="preserve">      anyOf:</w:t>
      </w:r>
    </w:p>
    <w:p w14:paraId="79BEA9F4" w14:textId="77777777" w:rsidR="006A4F60" w:rsidRDefault="006A4F60" w:rsidP="006A4F60">
      <w:pPr>
        <w:pStyle w:val="PL"/>
      </w:pPr>
      <w:r>
        <w:t xml:space="preserve">        - required: [ smscMapAddress ]</w:t>
      </w:r>
    </w:p>
    <w:p w14:paraId="228AF7CB" w14:textId="77777777" w:rsidR="006A4F60" w:rsidRDefault="006A4F60" w:rsidP="006A4F60">
      <w:pPr>
        <w:pStyle w:val="PL"/>
      </w:pPr>
      <w:r>
        <w:t xml:space="preserve">        - required: [ smscDiameterAddress ]</w:t>
      </w:r>
    </w:p>
    <w:p w14:paraId="4850EDDA" w14:textId="77777777" w:rsidR="006A4F60" w:rsidRDefault="006A4F60" w:rsidP="006A4F60">
      <w:pPr>
        <w:pStyle w:val="PL"/>
      </w:pPr>
      <w:r>
        <w:t xml:space="preserve">      properties:</w:t>
      </w:r>
    </w:p>
    <w:p w14:paraId="63C1AC7E" w14:textId="77777777" w:rsidR="006A4F60" w:rsidRDefault="006A4F60" w:rsidP="006A4F60">
      <w:pPr>
        <w:pStyle w:val="PL"/>
      </w:pPr>
      <w:r>
        <w:t xml:space="preserve">        smscMapAddress:</w:t>
      </w:r>
    </w:p>
    <w:p w14:paraId="180357FC" w14:textId="77777777" w:rsidR="006A4F60" w:rsidRDefault="006A4F60" w:rsidP="006A4F60">
      <w:pPr>
        <w:pStyle w:val="PL"/>
      </w:pPr>
      <w:r>
        <w:t xml:space="preserve">          </w:t>
      </w:r>
      <w:r w:rsidRPr="00D67AB2">
        <w:t>$ref: '</w:t>
      </w:r>
      <w:r>
        <w:t>TS29503_Nudm_UECM.yaml</w:t>
      </w:r>
      <w:r w:rsidRPr="00D67AB2">
        <w:t>#/components/schemas/E164Number'</w:t>
      </w:r>
    </w:p>
    <w:p w14:paraId="53531BD6" w14:textId="77777777" w:rsidR="006A4F60" w:rsidRDefault="006A4F60" w:rsidP="006A4F60">
      <w:pPr>
        <w:pStyle w:val="PL"/>
      </w:pPr>
      <w:r>
        <w:t xml:space="preserve">        smscDiameterAddress:</w:t>
      </w:r>
    </w:p>
    <w:p w14:paraId="365FD0E9"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0AC8D3C5" w14:textId="77777777" w:rsidR="00F95AF7" w:rsidRDefault="00F95AF7" w:rsidP="00F95AF7">
      <w:pPr>
        <w:pStyle w:val="PL"/>
      </w:pPr>
    </w:p>
    <w:p w14:paraId="3130D055" w14:textId="7667E4FE" w:rsidR="00F95AF7" w:rsidRDefault="00F95AF7" w:rsidP="00F95AF7">
      <w:pPr>
        <w:pStyle w:val="PL"/>
      </w:pPr>
      <w:r>
        <w:t xml:space="preserve">    SmfSubscriptionInfo:</w:t>
      </w:r>
    </w:p>
    <w:p w14:paraId="38B51064" w14:textId="77777777" w:rsidR="00F95AF7" w:rsidRDefault="00F95AF7" w:rsidP="00F95AF7">
      <w:pPr>
        <w:pStyle w:val="PL"/>
      </w:pPr>
      <w:r>
        <w:t xml:space="preserve">      description: </w:t>
      </w:r>
      <w:r w:rsidRPr="0024733D">
        <w:t>Information related to active subscriptions at the SMF(s)</w:t>
      </w:r>
    </w:p>
    <w:p w14:paraId="1542990F" w14:textId="77777777" w:rsidR="00F95AF7" w:rsidRDefault="00F95AF7" w:rsidP="00F95AF7">
      <w:pPr>
        <w:pStyle w:val="PL"/>
      </w:pPr>
      <w:r>
        <w:t xml:space="preserve">      type: object</w:t>
      </w:r>
    </w:p>
    <w:p w14:paraId="36F687ED" w14:textId="77777777" w:rsidR="00F95AF7" w:rsidRDefault="00F95AF7" w:rsidP="00F95AF7">
      <w:pPr>
        <w:pStyle w:val="PL"/>
      </w:pPr>
      <w:r>
        <w:t xml:space="preserve">      required:</w:t>
      </w:r>
    </w:p>
    <w:p w14:paraId="2AC960C5" w14:textId="77777777" w:rsidR="00F95AF7" w:rsidRDefault="00F95AF7" w:rsidP="00F95AF7">
      <w:pPr>
        <w:pStyle w:val="PL"/>
      </w:pPr>
      <w:r>
        <w:t xml:space="preserve">        - smfSubscriptionList</w:t>
      </w:r>
    </w:p>
    <w:p w14:paraId="0A923EF6" w14:textId="77777777" w:rsidR="00F95AF7" w:rsidRDefault="00F95AF7" w:rsidP="00F95AF7">
      <w:pPr>
        <w:pStyle w:val="PL"/>
      </w:pPr>
      <w:r>
        <w:t xml:space="preserve">      properties:</w:t>
      </w:r>
    </w:p>
    <w:p w14:paraId="27860B3B" w14:textId="77777777" w:rsidR="00F95AF7" w:rsidRDefault="00F95AF7" w:rsidP="00F95AF7">
      <w:pPr>
        <w:pStyle w:val="PL"/>
      </w:pPr>
      <w:r>
        <w:t xml:space="preserve">        smfSubscriptionList:</w:t>
      </w:r>
    </w:p>
    <w:p w14:paraId="5C69A22F" w14:textId="77777777" w:rsidR="00F95AF7" w:rsidRDefault="00F95AF7" w:rsidP="00F95AF7">
      <w:pPr>
        <w:pStyle w:val="PL"/>
      </w:pPr>
      <w:r>
        <w:t xml:space="preserve">          type: array</w:t>
      </w:r>
    </w:p>
    <w:p w14:paraId="5B7FD76A" w14:textId="77777777" w:rsidR="00F95AF7" w:rsidRDefault="00F95AF7" w:rsidP="00F95AF7">
      <w:pPr>
        <w:pStyle w:val="PL"/>
      </w:pPr>
      <w:r>
        <w:t xml:space="preserve">          items:</w:t>
      </w:r>
    </w:p>
    <w:p w14:paraId="5277DE64" w14:textId="77777777" w:rsidR="00F95AF7" w:rsidRDefault="00F95AF7" w:rsidP="00F95AF7">
      <w:pPr>
        <w:pStyle w:val="PL"/>
      </w:pPr>
      <w:r>
        <w:t xml:space="preserve">            $ref: '#/components/schemas/SmfSubscriptionItem'</w:t>
      </w:r>
    </w:p>
    <w:p w14:paraId="5B9B76D9" w14:textId="77777777" w:rsidR="00F95AF7" w:rsidRDefault="00F95AF7" w:rsidP="00F95AF7">
      <w:pPr>
        <w:pStyle w:val="PL"/>
      </w:pPr>
      <w:r>
        <w:t xml:space="preserve">          minItems: 1</w:t>
      </w:r>
    </w:p>
    <w:p w14:paraId="762B3879" w14:textId="77777777" w:rsidR="00F95AF7" w:rsidRDefault="00F95AF7" w:rsidP="00F95AF7">
      <w:pPr>
        <w:pStyle w:val="PL"/>
      </w:pPr>
    </w:p>
    <w:p w14:paraId="73226B65" w14:textId="77777777" w:rsidR="00F95AF7" w:rsidRDefault="00F95AF7" w:rsidP="00F95AF7">
      <w:pPr>
        <w:pStyle w:val="PL"/>
      </w:pPr>
      <w:r>
        <w:t xml:space="preserve">    SmfSubscriptionItem:</w:t>
      </w:r>
    </w:p>
    <w:p w14:paraId="0A7F0232" w14:textId="77777777" w:rsidR="00F95AF7" w:rsidRDefault="00F95AF7" w:rsidP="00F95AF7">
      <w:pPr>
        <w:pStyle w:val="PL"/>
      </w:pPr>
      <w:r>
        <w:t xml:space="preserve">      description: Contains info about a single SMF event subscription</w:t>
      </w:r>
    </w:p>
    <w:p w14:paraId="4583FF6C" w14:textId="77777777" w:rsidR="00F95AF7" w:rsidRDefault="00F95AF7" w:rsidP="00F95AF7">
      <w:pPr>
        <w:pStyle w:val="PL"/>
      </w:pPr>
      <w:r>
        <w:t xml:space="preserve">      type: object</w:t>
      </w:r>
    </w:p>
    <w:p w14:paraId="73EAA21B" w14:textId="77777777" w:rsidR="00F95AF7" w:rsidRDefault="00F95AF7" w:rsidP="00F95AF7">
      <w:pPr>
        <w:pStyle w:val="PL"/>
      </w:pPr>
      <w:r>
        <w:t xml:space="preserve">      required:</w:t>
      </w:r>
    </w:p>
    <w:p w14:paraId="0B59D7C7" w14:textId="77777777" w:rsidR="00F95AF7" w:rsidRDefault="00F95AF7" w:rsidP="00F95AF7">
      <w:pPr>
        <w:pStyle w:val="PL"/>
      </w:pPr>
      <w:r>
        <w:t xml:space="preserve">        - smfInstanceId</w:t>
      </w:r>
    </w:p>
    <w:p w14:paraId="10B7AB69" w14:textId="77777777" w:rsidR="00F95AF7" w:rsidRDefault="00F95AF7" w:rsidP="00F95AF7">
      <w:pPr>
        <w:pStyle w:val="PL"/>
      </w:pPr>
      <w:r>
        <w:t xml:space="preserve">        - subscriptionId</w:t>
      </w:r>
    </w:p>
    <w:p w14:paraId="7137A4DF" w14:textId="77777777" w:rsidR="00F95AF7" w:rsidRDefault="00F95AF7" w:rsidP="00F95AF7">
      <w:pPr>
        <w:pStyle w:val="PL"/>
      </w:pPr>
      <w:r>
        <w:t xml:space="preserve">      properties:</w:t>
      </w:r>
    </w:p>
    <w:p w14:paraId="7EBCF505" w14:textId="77777777" w:rsidR="00F95AF7" w:rsidRDefault="00F95AF7" w:rsidP="00F95AF7">
      <w:pPr>
        <w:pStyle w:val="PL"/>
      </w:pPr>
      <w:r>
        <w:t xml:space="preserve">        smfInstanceId:</w:t>
      </w:r>
    </w:p>
    <w:p w14:paraId="3210C451" w14:textId="77777777" w:rsidR="00F95AF7" w:rsidRDefault="00F95AF7" w:rsidP="00F95AF7">
      <w:pPr>
        <w:pStyle w:val="PL"/>
        <w:outlineLvl w:val="0"/>
      </w:pPr>
      <w:r>
        <w:t xml:space="preserve">          $ref: 'TS29571_CommonData.yaml#/components/schemas/NfInstanceId'</w:t>
      </w:r>
    </w:p>
    <w:p w14:paraId="484828DF" w14:textId="77777777" w:rsidR="00F95AF7" w:rsidRDefault="00F95AF7" w:rsidP="00F95AF7">
      <w:pPr>
        <w:pStyle w:val="PL"/>
      </w:pPr>
      <w:r>
        <w:t xml:space="preserve">        subscriptionId:</w:t>
      </w:r>
    </w:p>
    <w:p w14:paraId="1354DDDD" w14:textId="77777777" w:rsidR="00F95AF7" w:rsidRDefault="00F95AF7" w:rsidP="00F95AF7">
      <w:pPr>
        <w:pStyle w:val="PL"/>
        <w:outlineLvl w:val="0"/>
      </w:pPr>
      <w:r>
        <w:t xml:space="preserve">          $ref: 'TS29571_CommonData.yaml#/components/schemas/Uri'</w:t>
      </w:r>
    </w:p>
    <w:p w14:paraId="14DE5144" w14:textId="45F0322D" w:rsidR="007C4061" w:rsidRPr="00A4554C" w:rsidRDefault="007C4061" w:rsidP="007C4061">
      <w:pPr>
        <w:pStyle w:val="PL"/>
        <w:rPr>
          <w:lang w:eastAsia="zh-CN"/>
        </w:rPr>
      </w:pPr>
    </w:p>
    <w:p w14:paraId="799D5051" w14:textId="77777777" w:rsidR="00805F00" w:rsidRDefault="00805F00" w:rsidP="00805F00">
      <w:pPr>
        <w:pStyle w:val="PL"/>
        <w:outlineLvl w:val="0"/>
      </w:pPr>
      <w:r>
        <w:t xml:space="preserve">    MtcProvider:</w:t>
      </w:r>
    </w:p>
    <w:p w14:paraId="231F338E" w14:textId="77777777" w:rsidR="00805F00" w:rsidRDefault="00805F00" w:rsidP="00805F00">
      <w:pPr>
        <w:pStyle w:val="PL"/>
        <w:outlineLvl w:val="0"/>
      </w:pPr>
      <w:r>
        <w:t xml:space="preserve">      type: object</w:t>
      </w:r>
    </w:p>
    <w:p w14:paraId="7F099970" w14:textId="77777777" w:rsidR="00805F00" w:rsidRDefault="00805F00" w:rsidP="00805F00">
      <w:pPr>
        <w:pStyle w:val="PL"/>
        <w:outlineLvl w:val="0"/>
      </w:pPr>
      <w:r>
        <w:t xml:space="preserve">      properties:</w:t>
      </w:r>
    </w:p>
    <w:p w14:paraId="2E504923" w14:textId="77777777" w:rsidR="00805F00" w:rsidRDefault="00805F00" w:rsidP="00805F00">
      <w:pPr>
        <w:pStyle w:val="PL"/>
        <w:outlineLvl w:val="0"/>
      </w:pPr>
      <w:r>
        <w:t xml:space="preserve">        mtcProviderInformation:</w:t>
      </w:r>
    </w:p>
    <w:p w14:paraId="59128979" w14:textId="77777777" w:rsidR="00805F00" w:rsidRDefault="00805F00" w:rsidP="00805F00">
      <w:pPr>
        <w:pStyle w:val="PL"/>
      </w:pPr>
      <w:r w:rsidRPr="00533C32">
        <w:t xml:space="preserve">        </w:t>
      </w:r>
      <w:r>
        <w:t xml:space="preserve">  </w:t>
      </w:r>
      <w:r w:rsidRPr="00533C32">
        <w:t>$ref: 'TS29571_CommonData.yaml#/components/schemas/</w:t>
      </w:r>
      <w:r w:rsidRPr="005D14F1">
        <w:t>MtcProviderInformation</w:t>
      </w:r>
      <w:r w:rsidRPr="00533C32">
        <w:t>'</w:t>
      </w:r>
    </w:p>
    <w:p w14:paraId="3730C4EB" w14:textId="77777777" w:rsidR="00805F00" w:rsidRDefault="00805F00" w:rsidP="00805F00">
      <w:pPr>
        <w:pStyle w:val="PL"/>
        <w:outlineLvl w:val="0"/>
      </w:pPr>
      <w:r>
        <w:t xml:space="preserve">        afId:</w:t>
      </w:r>
    </w:p>
    <w:p w14:paraId="2AC1B3F4" w14:textId="20CA6042" w:rsidR="00805F00" w:rsidRPr="00533C32" w:rsidRDefault="00805F00" w:rsidP="0091342F">
      <w:pPr>
        <w:pStyle w:val="PL"/>
        <w:outlineLvl w:val="0"/>
        <w:rPr>
          <w:lang w:eastAsia="zh-CN"/>
        </w:rPr>
      </w:pPr>
      <w:r>
        <w:t xml:space="preserve">          type: string</w:t>
      </w:r>
    </w:p>
    <w:p w14:paraId="2FE05048" w14:textId="77777777" w:rsidR="007C4061" w:rsidRPr="00533C32" w:rsidRDefault="007C4061" w:rsidP="007C4061">
      <w:pPr>
        <w:pStyle w:val="Heading8"/>
      </w:pPr>
      <w:r w:rsidRPr="00533C32">
        <w:br w:type="page"/>
      </w:r>
      <w:bookmarkStart w:id="1992" w:name="_Toc20127198"/>
      <w:bookmarkStart w:id="1993" w:name="_Toc27589189"/>
      <w:bookmarkStart w:id="1994" w:name="_Toc36459995"/>
      <w:bookmarkStart w:id="1995" w:name="_Toc45029591"/>
      <w:bookmarkStart w:id="1996" w:name="_Toc56520878"/>
      <w:bookmarkStart w:id="1997" w:name="_Toc67728842"/>
      <w:r w:rsidRPr="00533C32">
        <w:lastRenderedPageBreak/>
        <w:t>Annex B (informative):</w:t>
      </w:r>
      <w:r w:rsidRPr="00533C32">
        <w:br/>
        <w:t>Change history</w:t>
      </w:r>
      <w:bookmarkEnd w:id="1992"/>
      <w:bookmarkEnd w:id="1993"/>
      <w:bookmarkEnd w:id="1994"/>
      <w:bookmarkEnd w:id="1995"/>
      <w:bookmarkEnd w:id="1996"/>
      <w:bookmarkEnd w:id="1997"/>
    </w:p>
    <w:bookmarkEnd w:id="1989"/>
    <w:p w14:paraId="4B74A4EF"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6E50FF10"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4E8494D"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5621D266"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55FED3"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21DC1C9"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AA033C2"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EEE56FE"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8C2CFB"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4A689C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01579C"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8AE937"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30DD25E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9170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A0D8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09FFC"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8E9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A17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18825"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B0C2A4"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7E7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7586E3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5013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C68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01C3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FE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8514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075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B2F15"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DA30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2F6016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CCCD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E1B3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A2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515D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56F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047D"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E298B"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C96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562DF4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545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5E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19BF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2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B78C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593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901375"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766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0B160E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12EE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507C9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C7CB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4F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3B36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432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E8E25F"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414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092EB08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30B4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9272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4643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E0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95D6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0F25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2DB6BE"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C86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2486DB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3661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FD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5AEE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3499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8A0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2C6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B6514B"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5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5AF723F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A71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610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62FD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A8C5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C93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D0F22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E67A11"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E5A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85B83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2BEB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160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376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DE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579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A59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B2E7F"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43853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51663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D09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C23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D6A5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FA8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32CD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B8C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3B8DEF"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C0D0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013D5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E192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D8A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53917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1B4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83D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9BD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A8E102"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CD11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E3EE7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F1A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8F4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C0B8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7171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034F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CD1B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B573BE"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262A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C42DF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56A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D9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B3C9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50BD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841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42CE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472FF"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C81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462197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425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844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BF83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912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EB2D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416B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CE7EE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E871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07DED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78B8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2F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194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D305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996B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B3E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1AF03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D93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6011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FAE0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6B9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8469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DA05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0B36C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1C3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707B9D0"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704D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8CF5EB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99C0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805B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4BA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D0D5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454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675A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FF8193E"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ED472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F7E38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23B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6711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216A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FE1E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332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344D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8AD73"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42EC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1550FA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47CB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612F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67AF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6839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8381D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19C9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5D1D6B"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3E6F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9359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73C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F2C1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EEBD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EBB4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2B5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AA541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6970C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17EA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9BD75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E9BF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554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4F7F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68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013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98C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845BE5"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639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31F6DD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189D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0BC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BDDB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7FC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00B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D5A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6A0D2"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45F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2969AF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68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363B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9F47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93A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498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2D7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70B6E3"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507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08649E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50A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F26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255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F3C9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E522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4F1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84400F"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9A3F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AD6E7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E69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B154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036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B51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66B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6A5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B5774F"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AEE6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6705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6BE5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A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63651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2A9C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D0C5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BB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43DDAC"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9BE9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1C1B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5AEB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3B3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0A7D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8E0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159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EEB9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70925C"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ABCE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C7D1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04B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2BB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6767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0857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4E8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202D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8655E5"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9DD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1A745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B961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DE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418B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959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2394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04751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0E0DD1"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34BF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FC4FB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FB4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9F6ED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6CA7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6A0C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7F32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C6CD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C7182B"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713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AE4E2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E442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1D3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A801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4B28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BA3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246D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3E644"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5A1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B39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F83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DA7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DE16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2AA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3F12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A618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F41E8E"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503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64A764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E8699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27C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44AF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0798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6B0A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3ACF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8F377B"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022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6D87A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77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764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42E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91E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A53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D53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DA5116"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659A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DCCD3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BA0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535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0753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4ED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5FE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26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6CCC92"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0C5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1BAA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854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5DE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A394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7D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7B0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DE1C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E6BD71"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FE84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0768D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5D66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F6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D9D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32147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470C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658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3E16E5"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114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473C1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168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92D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60D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C0A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5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CB94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049242"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6BA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E290F9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02D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7F4B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6CE7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F5972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B3C8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2CEA0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1BB78E"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5DC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33F50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4776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AE5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9F4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8056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7D9A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985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C294E9"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D79A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5AB99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F976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65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5A53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47CA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80A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2060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232CE6"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E4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80EC6B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8F33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60E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8C03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80ED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522D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77B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149F65"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3A35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9C1E8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9C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D47B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8EF9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F94C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9296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E567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B9A302"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AF6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65A79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0303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B95B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F852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5EF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AB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278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9CD299"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82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F417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FA128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A484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83BC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F66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0A6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97A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9DC294"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E66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97581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37D5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1712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357E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A1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B8F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254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B2AAC"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80BA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10C129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E349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7C9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29C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D2C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F86A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CD07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C8355"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6746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6F3073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19E3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8EA3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19CC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BCD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C12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ECC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B0046C"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A696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8667A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8A8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0CFA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39F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455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66E3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3ED1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F2FA6F"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E54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1159D2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34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D58E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BB5DA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501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1A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E3BE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0607F8"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C9E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00CF2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ACA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6F73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9C3D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81B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801C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C8E9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A209E4"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624C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3D3F3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5DF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214A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312C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7619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62E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319A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131A80"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EC6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8A52EC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24A4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CCB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E6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3887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C4BD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A625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4E91A5F"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A5B1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2308E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0114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92F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F338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6E9D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D691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99316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09C61E"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0224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54C1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786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8A87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844D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9E9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9009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CB12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9D459A"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83D3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908A0B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DE8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2C28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13EC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6561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D60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7FAD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9C1B1"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86A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292220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AE8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3E99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56D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99A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D19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534D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E2F19F"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C22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BFA8A5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3095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FAD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ED16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8AC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9059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487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535212"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804C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2C8DBC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9B2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F68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AA48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9BE0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FDF2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5B0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5EC0B8"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44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73347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4D0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117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41DE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3A79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40C9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74CF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60281"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0AB7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37EDDB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553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B32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D5A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C63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625C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895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3080C"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F8A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82F67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0CA2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00D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D218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FDFB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5D5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D581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C50EB8"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D25C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85C37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BFD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B69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1D42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96BBC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DCC8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8D3D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01003"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314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1D6C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BFE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C64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5118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1A34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5129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BA63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8B7957"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ABE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C557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778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408E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B357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2006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945F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4C3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6D11EA"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526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EF8B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609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A83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EF06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D530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A22B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BF59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B87F43"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F701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BA6441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DA3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49E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1FB0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5F4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088F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6592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B17CEF"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12A7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CD81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E44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F513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C87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1611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33E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80E3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486A8"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E8F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10F45F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EC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E906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A635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711B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2D3EA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A7A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BD9F1D"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8DC6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A293A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CCD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5B28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2ADA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D58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15D8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4EF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BD9D2"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B057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C5B96C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BAA9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FF8F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1ED5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E83D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7D4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CCF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AC076A"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A545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38C4D6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B347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DB1D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7C3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C213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6E7A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5D9F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AF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2B0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6C5DD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8226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FBB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F2D5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EA51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5045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80F2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EC6E10"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4720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0FF5A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C264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8DF7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443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ADF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AE0A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2E1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E92E58"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BF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F98DA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C8F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8A6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EF58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1C48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1F334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01D7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7727CF"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F1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973CE8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051B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00CE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091D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C37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E424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4D36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B10A1"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9E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DDC48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666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4AF6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EB45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E78A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C91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2F6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3AB0A9"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9839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491E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7A9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C6FD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FB6C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7CC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CA2E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92C5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B908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9947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67E3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41E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F3B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5C92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62C2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CB31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3DFA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B9A783"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5C00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BACDD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1291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5D4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B80A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88C3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C69A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111AB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3B0CEA"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6B41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54A4C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769A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039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DE2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6F16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C438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15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9C97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242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965CD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C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78C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F054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EB68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893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6CC8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1786F"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644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FAFA67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9BD1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4DC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467F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A869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01D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E376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A79FE"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6E3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A315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2A5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589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B3BF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3C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0ABA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A65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277E0E"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BC6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163130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48ED3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76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A542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02E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157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D84B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D89474"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13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2D053D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173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B2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656C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BE5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9DBA8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89E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C52563"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831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D35E4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D2C61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780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CE3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C672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21EE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C7E2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52740E"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B1F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6BA4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9B176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CDD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2C209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C4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AC27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66E0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C623A"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119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E987E3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59C32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A7C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B84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06F1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B5A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F61A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2BF0E"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83F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0B0607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D46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66356"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6D8268"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0910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934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D719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EB0133"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9D1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05104D8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96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099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042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0E9E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08C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42D6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8EE625"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FDA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43AAF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D7A38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5D9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F644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B6C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4497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6D71B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AF4B6C"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D49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FAB94C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A6582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B51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A0D3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DC2B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4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ACD7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C29152"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DC5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98E4D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77A8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F9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F344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4B38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E82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874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476292"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6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1FD0A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B6D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7B3E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24CD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E808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A28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2E62B2"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0B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9CA1FA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3971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29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B36F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C2D0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B315E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5B05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FEF685"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400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F9DCF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A2CBD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2B3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67D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8869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3F73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DB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624E08"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84D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1DD01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3E35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417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8801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D27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0F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5B4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ED322B"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A50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781C02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8E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F2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1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4C3F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B94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B8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1CCEFA"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CF8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56776C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597B3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F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1CC9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675F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C16E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AC07C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2C11F"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79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03BF2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D4470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BB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4629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B777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77FE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9DB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34EFD0"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0EE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82BD2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C601D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1461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B7213" w14:textId="77777777" w:rsidR="007C4061" w:rsidRPr="00D5200C" w:rsidRDefault="007C4061" w:rsidP="00C17C4C">
            <w:pPr>
              <w:pStyle w:val="TAL"/>
              <w:rPr>
                <w:rFonts w:cs="Arial"/>
                <w:sz w:val="16"/>
                <w:szCs w:val="16"/>
                <w:lang w:val="en-US" w:eastAsia="zh-CN"/>
              </w:rPr>
            </w:pPr>
            <w:r w:rsidRPr="00F9317B">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3E479" w14:textId="77777777" w:rsidR="007C4061" w:rsidRPr="00D5200C" w:rsidRDefault="007C4061" w:rsidP="00C17C4C">
            <w:pPr>
              <w:pStyle w:val="TAL"/>
              <w:rPr>
                <w:rFonts w:cs="Arial"/>
                <w:sz w:val="16"/>
                <w:szCs w:val="16"/>
                <w:lang w:val="en-US" w:eastAsia="zh-CN"/>
              </w:rPr>
            </w:pPr>
            <w:r w:rsidRPr="00F9317B">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20B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C02B"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0F308"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69B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898CFF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82C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E1B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905C0"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E546B" w14:textId="77777777" w:rsidR="007C4061" w:rsidRPr="00D5200C" w:rsidRDefault="007C4061" w:rsidP="00C17C4C">
            <w:pPr>
              <w:pStyle w:val="TAL"/>
              <w:rPr>
                <w:rFonts w:cs="Arial"/>
                <w:sz w:val="16"/>
                <w:szCs w:val="16"/>
                <w:lang w:val="en-US" w:eastAsia="zh-CN"/>
              </w:rPr>
            </w:pPr>
            <w:r w:rsidRPr="00F9317B">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9532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E78C"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A9A50"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EA83B"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7C1D84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96F7D1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DC77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94B31"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4422" w14:textId="77777777" w:rsidR="007C4061" w:rsidRPr="00D5200C" w:rsidRDefault="007C4061" w:rsidP="00C17C4C">
            <w:pPr>
              <w:pStyle w:val="TAL"/>
              <w:rPr>
                <w:rFonts w:cs="Arial"/>
                <w:sz w:val="16"/>
                <w:szCs w:val="16"/>
                <w:lang w:val="en-US" w:eastAsia="zh-CN"/>
              </w:rPr>
            </w:pPr>
            <w:r w:rsidRPr="00F9317B">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0A2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65E96"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7766F"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7674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98045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293BCB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BA1E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0A8F"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0284" w14:textId="77777777" w:rsidR="007C4061" w:rsidRPr="00D5200C" w:rsidRDefault="007C4061" w:rsidP="00C17C4C">
            <w:pPr>
              <w:pStyle w:val="TAL"/>
              <w:rPr>
                <w:rFonts w:cs="Arial"/>
                <w:sz w:val="16"/>
                <w:szCs w:val="16"/>
                <w:lang w:val="en-US" w:eastAsia="zh-CN"/>
              </w:rPr>
            </w:pPr>
            <w:r w:rsidRPr="00F9317B">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5160" w14:textId="77777777" w:rsidR="007C4061" w:rsidRPr="00D5200C" w:rsidRDefault="007C4061" w:rsidP="00C17C4C">
            <w:pPr>
              <w:pStyle w:val="TAL"/>
              <w:rPr>
                <w:rFonts w:cs="Arial"/>
                <w:sz w:val="16"/>
                <w:szCs w:val="16"/>
                <w:lang w:val="en-US" w:eastAsia="zh-CN"/>
              </w:rPr>
            </w:pPr>
            <w:r w:rsidRPr="00F9317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BE6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8FF89"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FF25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3374D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9066A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EC12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59005" w14:textId="77777777" w:rsidR="007C4061" w:rsidRPr="00D5200C" w:rsidRDefault="007C4061" w:rsidP="00C17C4C">
            <w:pPr>
              <w:pStyle w:val="TAL"/>
              <w:rPr>
                <w:rFonts w:cs="Arial"/>
                <w:sz w:val="16"/>
                <w:szCs w:val="16"/>
                <w:lang w:val="en-US" w:eastAsia="zh-CN"/>
              </w:rPr>
            </w:pPr>
            <w:r w:rsidRPr="00F9317B">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30441" w14:textId="77777777" w:rsidR="007C4061" w:rsidRPr="00D5200C" w:rsidRDefault="007C4061" w:rsidP="00C17C4C">
            <w:pPr>
              <w:pStyle w:val="TAL"/>
              <w:rPr>
                <w:rFonts w:cs="Arial"/>
                <w:sz w:val="16"/>
                <w:szCs w:val="16"/>
                <w:lang w:val="en-US" w:eastAsia="zh-CN"/>
              </w:rPr>
            </w:pPr>
            <w:r w:rsidRPr="00F9317B">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715CC"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BE0F6"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243DD"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250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D48DD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3A6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14C1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0F8AE"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0FB63" w14:textId="77777777" w:rsidR="007C4061" w:rsidRPr="00D5200C" w:rsidRDefault="007C4061" w:rsidP="00C17C4C">
            <w:pPr>
              <w:pStyle w:val="TAL"/>
              <w:rPr>
                <w:rFonts w:cs="Arial"/>
                <w:sz w:val="16"/>
                <w:szCs w:val="16"/>
                <w:lang w:val="en-US" w:eastAsia="zh-CN"/>
              </w:rPr>
            </w:pPr>
            <w:r w:rsidRPr="00F9317B">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C613"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C130"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A729C6"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7AE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2DD50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63C11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474E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606C1" w14:textId="77777777" w:rsidR="007C4061" w:rsidRPr="00D5200C" w:rsidRDefault="007C4061" w:rsidP="00C17C4C">
            <w:pPr>
              <w:pStyle w:val="TAL"/>
              <w:rPr>
                <w:rFonts w:cs="Arial"/>
                <w:sz w:val="16"/>
                <w:szCs w:val="16"/>
                <w:lang w:val="en-US" w:eastAsia="zh-CN"/>
              </w:rPr>
            </w:pPr>
            <w:r w:rsidRPr="00F9317B">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FA8C" w14:textId="77777777" w:rsidR="007C4061" w:rsidRPr="00D5200C" w:rsidRDefault="007C4061" w:rsidP="00C17C4C">
            <w:pPr>
              <w:pStyle w:val="TAL"/>
              <w:rPr>
                <w:rFonts w:cs="Arial"/>
                <w:sz w:val="16"/>
                <w:szCs w:val="16"/>
                <w:lang w:val="en-US" w:eastAsia="zh-CN"/>
              </w:rPr>
            </w:pPr>
            <w:r w:rsidRPr="00F9317B">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19E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781B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79B19"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5FD9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7EFCC0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526B9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ADD0"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BC02"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E8274" w14:textId="77777777" w:rsidR="00826610" w:rsidRPr="00895517" w:rsidRDefault="00826610" w:rsidP="00C17C4C">
            <w:pPr>
              <w:pStyle w:val="TAL"/>
              <w:rPr>
                <w:rFonts w:cs="Arial"/>
                <w:sz w:val="16"/>
                <w:szCs w:val="16"/>
              </w:rPr>
            </w:pPr>
            <w:r w:rsidRPr="00F9317B">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EF5B01"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31E6B"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550" w14:textId="77777777" w:rsidR="00826610" w:rsidRPr="00D5200C" w:rsidRDefault="00826610" w:rsidP="00C17C4C">
            <w:pPr>
              <w:pStyle w:val="TAL"/>
              <w:rPr>
                <w:lang w:val="en-US"/>
              </w:rPr>
            </w:pPr>
            <w:r w:rsidRPr="00F9317B">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6D881"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3A6253B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7C6C0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A464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7E36C"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C6BD7" w14:textId="77777777" w:rsidR="00826610" w:rsidRPr="00895517" w:rsidRDefault="00826610" w:rsidP="00C17C4C">
            <w:pPr>
              <w:pStyle w:val="TAL"/>
              <w:rPr>
                <w:rFonts w:cs="Arial"/>
                <w:sz w:val="16"/>
                <w:szCs w:val="16"/>
              </w:rPr>
            </w:pPr>
            <w:r w:rsidRPr="00F9317B">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20D7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C7450"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6FD4E" w14:textId="77777777" w:rsidR="00826610" w:rsidRPr="00D5200C" w:rsidRDefault="00826610" w:rsidP="00C17C4C">
            <w:pPr>
              <w:pStyle w:val="TAL"/>
              <w:rPr>
                <w:lang w:val="en-US"/>
              </w:rPr>
            </w:pPr>
            <w:r w:rsidRPr="00F9317B">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03D7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59C0E59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3A099"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18"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E3DDD" w14:textId="77777777" w:rsidR="002372E1" w:rsidRPr="00895517" w:rsidRDefault="002372E1" w:rsidP="00C17C4C">
            <w:pPr>
              <w:pStyle w:val="TAL"/>
              <w:rPr>
                <w:rFonts w:cs="Arial"/>
                <w:sz w:val="16"/>
                <w:szCs w:val="16"/>
              </w:rPr>
            </w:pPr>
            <w:r w:rsidRPr="00F9317B">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3DE6" w14:textId="77777777" w:rsidR="002372E1" w:rsidRPr="00895517" w:rsidRDefault="002372E1" w:rsidP="00C17C4C">
            <w:pPr>
              <w:pStyle w:val="TAL"/>
              <w:rPr>
                <w:rFonts w:cs="Arial"/>
                <w:sz w:val="16"/>
                <w:szCs w:val="16"/>
              </w:rPr>
            </w:pPr>
            <w:r w:rsidRPr="00F9317B">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68A2"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0504" w14:textId="77777777" w:rsidR="002372E1" w:rsidRPr="00895517" w:rsidRDefault="002372E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F2F2A" w14:textId="77777777" w:rsidR="002372E1" w:rsidRPr="00D5200C" w:rsidRDefault="002372E1" w:rsidP="00C17C4C">
            <w:pPr>
              <w:pStyle w:val="TAL"/>
              <w:rPr>
                <w:lang w:val="en-US"/>
              </w:rPr>
            </w:pPr>
            <w:r w:rsidRPr="00F9317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12763"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E307FB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834CFE2"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F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8ED3" w14:textId="77777777" w:rsidR="00373981" w:rsidRPr="00895517" w:rsidRDefault="00373981" w:rsidP="00C17C4C">
            <w:pPr>
              <w:pStyle w:val="TAL"/>
              <w:rPr>
                <w:rFonts w:cs="Arial"/>
                <w:sz w:val="16"/>
                <w:szCs w:val="16"/>
              </w:rPr>
            </w:pPr>
            <w:r w:rsidRPr="00F9317B">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8F803" w14:textId="77777777" w:rsidR="00373981" w:rsidRPr="00895517" w:rsidRDefault="00373981" w:rsidP="00C17C4C">
            <w:pPr>
              <w:pStyle w:val="TAL"/>
              <w:rPr>
                <w:rFonts w:cs="Arial"/>
                <w:sz w:val="16"/>
                <w:szCs w:val="16"/>
              </w:rPr>
            </w:pPr>
            <w:r w:rsidRPr="00F9317B">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F703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1DC9B"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8F73B" w14:textId="77777777" w:rsidR="00373981" w:rsidRPr="00D5200C" w:rsidRDefault="00373981" w:rsidP="00C17C4C">
            <w:pPr>
              <w:pStyle w:val="TAL"/>
              <w:rPr>
                <w:lang w:val="en-US"/>
              </w:rPr>
            </w:pPr>
            <w:r w:rsidRPr="00F9317B">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72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985BE3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5A0A43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89AD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7E651"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9994" w14:textId="77777777" w:rsidR="00373981" w:rsidRPr="00895517" w:rsidRDefault="00373981" w:rsidP="00C17C4C">
            <w:pPr>
              <w:pStyle w:val="TAL"/>
              <w:rPr>
                <w:rFonts w:cs="Arial"/>
                <w:sz w:val="16"/>
                <w:szCs w:val="16"/>
              </w:rPr>
            </w:pPr>
            <w:r w:rsidRPr="00F9317B">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F88AD"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A62"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5FEAA7" w14:textId="77777777" w:rsidR="00373981" w:rsidRPr="00D5200C" w:rsidRDefault="00373981" w:rsidP="00C17C4C">
            <w:pPr>
              <w:pStyle w:val="TAL"/>
              <w:rPr>
                <w:lang w:val="en-US"/>
              </w:rPr>
            </w:pPr>
            <w:r w:rsidRPr="00F9317B">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0CB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6A4172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FFF2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B6E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ACDFA"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F26B" w14:textId="77777777" w:rsidR="00373981" w:rsidRPr="00895517" w:rsidRDefault="00373981" w:rsidP="00C17C4C">
            <w:pPr>
              <w:pStyle w:val="TAL"/>
              <w:rPr>
                <w:rFonts w:cs="Arial"/>
                <w:sz w:val="16"/>
                <w:szCs w:val="16"/>
              </w:rPr>
            </w:pPr>
            <w:r w:rsidRPr="00F9317B">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E3C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B8C08"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7EBF8" w14:textId="77777777" w:rsidR="00373981" w:rsidRPr="00D5200C" w:rsidRDefault="00373981" w:rsidP="00C17C4C">
            <w:pPr>
              <w:pStyle w:val="TAL"/>
              <w:rPr>
                <w:lang w:val="en-US"/>
              </w:rPr>
            </w:pPr>
            <w:r w:rsidRPr="00F9317B">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538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F9BF06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018780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258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ECF"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B398B" w14:textId="77777777" w:rsidR="00373981" w:rsidRPr="00895517" w:rsidRDefault="00373981" w:rsidP="00C17C4C">
            <w:pPr>
              <w:pStyle w:val="TAL"/>
              <w:rPr>
                <w:rFonts w:cs="Arial"/>
                <w:sz w:val="16"/>
                <w:szCs w:val="16"/>
              </w:rPr>
            </w:pPr>
            <w:r w:rsidRPr="00F9317B">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B41C4"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E5DB"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CBA87" w14:textId="77777777" w:rsidR="00373981" w:rsidRPr="00D5200C" w:rsidRDefault="00373981" w:rsidP="00C17C4C">
            <w:pPr>
              <w:pStyle w:val="TAL"/>
              <w:rPr>
                <w:lang w:val="en-US"/>
              </w:rPr>
            </w:pPr>
            <w:r w:rsidRPr="00F9317B">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C1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1280CD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619DF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05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C5CD" w14:textId="77777777" w:rsidR="00373981" w:rsidRPr="00895517" w:rsidRDefault="00373981"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50844" w14:textId="77777777" w:rsidR="00373981" w:rsidRPr="00895517" w:rsidRDefault="00373981" w:rsidP="00C17C4C">
            <w:pPr>
              <w:pStyle w:val="TAL"/>
              <w:rPr>
                <w:rFonts w:cs="Arial"/>
                <w:sz w:val="16"/>
                <w:szCs w:val="16"/>
              </w:rPr>
            </w:pPr>
            <w:r w:rsidRPr="00F9317B">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AD46B"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40428"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052F7" w14:textId="77777777" w:rsidR="00373981" w:rsidRPr="00D5200C" w:rsidRDefault="00373981" w:rsidP="00C17C4C">
            <w:pPr>
              <w:pStyle w:val="TAL"/>
              <w:rPr>
                <w:lang w:val="en-US"/>
              </w:rPr>
            </w:pPr>
            <w:r w:rsidRPr="00F9317B">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9E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1D8BD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81834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6E9B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16CB9" w14:textId="77777777" w:rsidR="00373981" w:rsidRPr="00895517" w:rsidRDefault="00373981" w:rsidP="00C17C4C">
            <w:pPr>
              <w:pStyle w:val="TAL"/>
              <w:rPr>
                <w:rFonts w:cs="Arial"/>
                <w:sz w:val="16"/>
                <w:szCs w:val="16"/>
              </w:rPr>
            </w:pPr>
            <w:r w:rsidRPr="00F9317B">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BB44" w14:textId="77777777" w:rsidR="00373981" w:rsidRPr="00895517" w:rsidRDefault="00373981" w:rsidP="00C17C4C">
            <w:pPr>
              <w:pStyle w:val="TAL"/>
              <w:rPr>
                <w:rFonts w:cs="Arial"/>
                <w:sz w:val="16"/>
                <w:szCs w:val="16"/>
              </w:rPr>
            </w:pPr>
            <w:r w:rsidRPr="00F9317B">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0F32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C629"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7F161" w14:textId="77777777" w:rsidR="00373981" w:rsidRPr="00D5200C" w:rsidRDefault="00373981" w:rsidP="00C17C4C">
            <w:pPr>
              <w:pStyle w:val="TAL"/>
              <w:rPr>
                <w:lang w:val="en-US"/>
              </w:rPr>
            </w:pPr>
            <w:r w:rsidRPr="00F9317B">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3F20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97D8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2ED91B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CB143"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3A9E"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AB316" w14:textId="77777777" w:rsidR="00373981" w:rsidRPr="00895517" w:rsidRDefault="00373981" w:rsidP="00C17C4C">
            <w:pPr>
              <w:pStyle w:val="TAL"/>
              <w:rPr>
                <w:rFonts w:cs="Arial"/>
                <w:sz w:val="16"/>
                <w:szCs w:val="16"/>
              </w:rPr>
            </w:pPr>
            <w:r w:rsidRPr="00F9317B">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53E36"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9B1F"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BD7B1" w14:textId="77777777" w:rsidR="00373981" w:rsidRPr="00D5200C" w:rsidRDefault="00373981" w:rsidP="00C17C4C">
            <w:pPr>
              <w:pStyle w:val="TAL"/>
              <w:rPr>
                <w:lang w:val="en-US"/>
              </w:rPr>
            </w:pPr>
            <w:r w:rsidRPr="00F9317B">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E7C9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D8F5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F22AC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FCE2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4C78B" w14:textId="77777777" w:rsidR="00373981" w:rsidRPr="00895517" w:rsidRDefault="00373981" w:rsidP="00C17C4C">
            <w:pPr>
              <w:pStyle w:val="TAL"/>
              <w:rPr>
                <w:rFonts w:cs="Arial"/>
                <w:sz w:val="16"/>
                <w:szCs w:val="16"/>
              </w:rPr>
            </w:pPr>
            <w:r w:rsidRPr="00F9317B">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818BC" w14:textId="77777777" w:rsidR="00373981" w:rsidRPr="00895517" w:rsidRDefault="00373981" w:rsidP="00C17C4C">
            <w:pPr>
              <w:pStyle w:val="TAL"/>
              <w:rPr>
                <w:rFonts w:cs="Arial"/>
                <w:sz w:val="16"/>
                <w:szCs w:val="16"/>
              </w:rPr>
            </w:pPr>
            <w:r w:rsidRPr="00F9317B">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93B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51F95"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8F3E" w14:textId="77777777" w:rsidR="00373981" w:rsidRPr="00D5200C" w:rsidRDefault="00373981" w:rsidP="00C17C4C">
            <w:pPr>
              <w:pStyle w:val="TAL"/>
              <w:rPr>
                <w:lang w:val="en-US"/>
              </w:rPr>
            </w:pPr>
            <w:r w:rsidRPr="00F9317B">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79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967589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E7B2C6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342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EEC1A" w14:textId="77777777" w:rsidR="00373981" w:rsidRPr="00895517" w:rsidRDefault="00373981" w:rsidP="00C17C4C">
            <w:pPr>
              <w:pStyle w:val="TAL"/>
              <w:rPr>
                <w:rFonts w:cs="Arial"/>
                <w:sz w:val="16"/>
                <w:szCs w:val="16"/>
              </w:rPr>
            </w:pPr>
            <w:r w:rsidRPr="00F9317B">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471EA" w14:textId="77777777" w:rsidR="00373981" w:rsidRPr="00895517" w:rsidRDefault="00373981" w:rsidP="00C17C4C">
            <w:pPr>
              <w:pStyle w:val="TAL"/>
              <w:rPr>
                <w:rFonts w:cs="Arial"/>
                <w:sz w:val="16"/>
                <w:szCs w:val="16"/>
              </w:rPr>
            </w:pPr>
            <w:r w:rsidRPr="00F9317B">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215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89EF" w14:textId="77777777" w:rsidR="00373981" w:rsidRPr="00895517" w:rsidRDefault="00373981" w:rsidP="00C17C4C">
            <w:pPr>
              <w:pStyle w:val="TAL"/>
              <w:rPr>
                <w:rFonts w:cs="Arial"/>
                <w:sz w:val="16"/>
                <w:szCs w:val="16"/>
              </w:rPr>
            </w:pPr>
            <w:r w:rsidRPr="00F9317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F628C" w14:textId="77777777" w:rsidR="00373981" w:rsidRPr="00D5200C" w:rsidRDefault="00373981" w:rsidP="00C17C4C">
            <w:pPr>
              <w:pStyle w:val="TAL"/>
              <w:rPr>
                <w:lang w:val="en-US"/>
              </w:rPr>
            </w:pPr>
            <w:r w:rsidRPr="00F9317B">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495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0E768B" w:rsidRPr="00BC4D08" w14:paraId="6947594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BD464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F0ECF"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7C10B"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6C0E" w14:textId="77777777" w:rsidR="000E768B" w:rsidRPr="00895517" w:rsidRDefault="000E768B"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F439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7F15"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50014" w14:textId="77777777" w:rsidR="000E768B" w:rsidRPr="00895517" w:rsidRDefault="000E768B"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0C2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4BCAA1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138DAD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1944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3080A"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85F12" w14:textId="77777777" w:rsidR="000E768B" w:rsidRPr="00895517" w:rsidRDefault="000E768B"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3FD8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2ACB0"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7CB0E" w14:textId="77777777" w:rsidR="000E768B" w:rsidRPr="00895517" w:rsidRDefault="000E768B"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5C03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E22016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4D53A13"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B3F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19BA9"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A4B2" w14:textId="77777777" w:rsidR="000E768B" w:rsidRPr="00895517" w:rsidRDefault="000E768B"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15B6"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A0D1"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32028" w14:textId="77777777" w:rsidR="000E768B" w:rsidRPr="00895517" w:rsidRDefault="000E768B"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7B2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F146B0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99C806B"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7651B"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ADA6"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8A86D" w14:textId="77777777" w:rsidR="000E768B" w:rsidRPr="00895517" w:rsidRDefault="000E768B"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1F76" w14:textId="77777777" w:rsidR="000E768B" w:rsidRPr="00895517" w:rsidRDefault="000E768B"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BEBE"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B66CD" w14:textId="77777777" w:rsidR="000E768B" w:rsidRPr="00895517" w:rsidRDefault="000E768B"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38FE7"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33BED74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D5BE5A2"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40C3"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22233"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6E28E" w14:textId="77777777" w:rsidR="000E768B" w:rsidRPr="00895517" w:rsidRDefault="000E768B"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E4E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15CF"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D8104" w14:textId="77777777" w:rsidR="000E768B" w:rsidRPr="00895517" w:rsidRDefault="000E768B"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B2F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9E2D3E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69E6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8CCAA"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03C0C"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C6B3B" w14:textId="77777777" w:rsidR="000E768B" w:rsidRPr="00895517" w:rsidRDefault="000E768B"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A8C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26616"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32BBD" w14:textId="77777777" w:rsidR="000E768B" w:rsidRPr="00895517" w:rsidRDefault="000E768B"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D20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5812422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DE8D0DC"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76B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5236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AF73D"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9F13"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736B"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92AFB3"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7270" w14:textId="77777777" w:rsidR="000E768B"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41538B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18C31"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1775"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CAD4E"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18651"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AAA5D"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A2EE"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B542B9" w14:textId="77777777" w:rsidR="000E768B" w:rsidRPr="00895517" w:rsidRDefault="000E768B" w:rsidP="00C17C4C">
            <w:pPr>
              <w:pStyle w:val="TAL"/>
              <w:rPr>
                <w:rFonts w:cs="Arial"/>
                <w:sz w:val="16"/>
                <w:szCs w:val="16"/>
              </w:rPr>
            </w:pPr>
            <w:r w:rsidRPr="00611D36">
              <w:rPr>
                <w:rFonts w:cs="Arial"/>
                <w:sz w:val="16"/>
                <w:szCs w:val="16"/>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DB13D"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3C8D0FA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DB03A"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828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3412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43AA"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9ED5"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0358F"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3832B" w14:textId="77777777" w:rsidR="000E768B" w:rsidRPr="00895517" w:rsidRDefault="000E768B" w:rsidP="00C17C4C">
            <w:pPr>
              <w:pStyle w:val="TAL"/>
              <w:rPr>
                <w:rFonts w:cs="Arial"/>
                <w:sz w:val="16"/>
                <w:szCs w:val="16"/>
              </w:rPr>
            </w:pPr>
            <w:r w:rsidRPr="00611D36">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E8C0"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4EF557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A9F387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6E8AE"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29CF"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D8CC"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AC17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6E71"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2A7F7"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7593"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8D1B38" w:rsidRPr="00BC4D08" w14:paraId="53F22BE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25E8F3" w14:textId="77777777" w:rsidR="008D1B38" w:rsidRPr="00D5200C" w:rsidRDefault="008D1B38" w:rsidP="008D1B3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67B69"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296A" w14:textId="77777777" w:rsidR="008D1B38" w:rsidRDefault="008D1B38" w:rsidP="008D1B38">
            <w:pPr>
              <w:pStyle w:val="TAL"/>
              <w:rPr>
                <w:rFonts w:cs="Arial"/>
                <w:sz w:val="16"/>
                <w:szCs w:val="16"/>
                <w:lang w:eastAsia="zh-CN"/>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8C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8AF8"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129E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16CA5" w14:textId="77777777" w:rsidR="008D1B38" w:rsidRPr="00895517" w:rsidRDefault="008D1B38" w:rsidP="008D1B38">
            <w:pPr>
              <w:pStyle w:val="TAL"/>
              <w:rPr>
                <w:rFonts w:cs="Arial"/>
                <w:sz w:val="16"/>
                <w:szCs w:val="16"/>
              </w:rPr>
            </w:pPr>
            <w:r w:rsidRPr="00023D2C">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1B4CE" w14:textId="77777777" w:rsidR="008D1B38" w:rsidRDefault="008D1B38" w:rsidP="008D1B3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w:t>
            </w:r>
          </w:p>
        </w:tc>
      </w:tr>
      <w:tr w:rsidR="008D1B38" w:rsidRPr="00BC4D08" w14:paraId="51DD647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A706B"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78141"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F65FEC"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ABB3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E49E9"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4A63"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06A2A" w14:textId="77777777" w:rsidR="008D1B38" w:rsidRPr="00895517" w:rsidRDefault="008D1B38" w:rsidP="008D1B38">
            <w:pPr>
              <w:pStyle w:val="TAL"/>
              <w:rPr>
                <w:rFonts w:cs="Arial"/>
                <w:sz w:val="16"/>
                <w:szCs w:val="16"/>
              </w:rPr>
            </w:pPr>
            <w:r w:rsidRPr="00023D2C">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C1E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D44B29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A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92C1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E2576"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FD9F0"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89D42"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5DB5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CAE3C" w14:textId="77777777" w:rsidR="008D1B38" w:rsidRPr="00895517" w:rsidRDefault="008D1B38" w:rsidP="008D1B38">
            <w:pPr>
              <w:pStyle w:val="TAL"/>
              <w:rPr>
                <w:rFonts w:cs="Arial"/>
                <w:sz w:val="16"/>
                <w:szCs w:val="16"/>
              </w:rPr>
            </w:pPr>
            <w:r w:rsidRPr="00023D2C">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529E3"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81A90A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455D9"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E3D93"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CFEC7" w14:textId="77777777" w:rsidR="008D1B38" w:rsidRDefault="008D1B38" w:rsidP="008D1B38">
            <w:pPr>
              <w:pStyle w:val="TAL"/>
              <w:rPr>
                <w:rFonts w:cs="Arial"/>
                <w:sz w:val="16"/>
                <w:szCs w:val="16"/>
              </w:rPr>
            </w:pPr>
            <w:r>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F1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E1448"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CEFC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7E5DB" w14:textId="77777777" w:rsidR="008D1B38" w:rsidRPr="00895517" w:rsidRDefault="008D1B38" w:rsidP="008D1B38">
            <w:pPr>
              <w:pStyle w:val="TAL"/>
              <w:rPr>
                <w:rFonts w:cs="Arial"/>
                <w:sz w:val="16"/>
                <w:szCs w:val="16"/>
              </w:rPr>
            </w:pPr>
            <w:r w:rsidRPr="00023D2C">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9FBB7"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E2A843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E2CCD42" w14:textId="77777777" w:rsidR="008D1B38" w:rsidRPr="008A549B"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B2E6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0D016" w14:textId="77777777" w:rsidR="008D1B38" w:rsidRDefault="008D1B38" w:rsidP="008D1B38">
            <w:pPr>
              <w:pStyle w:val="TAL"/>
              <w:rPr>
                <w:rFonts w:cs="Arial"/>
                <w:sz w:val="16"/>
                <w:szCs w:val="16"/>
                <w:lang w:eastAsia="zh-CN"/>
              </w:rPr>
            </w:pPr>
            <w:r>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9038" w14:textId="77777777" w:rsidR="008D1B38"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7EF9" w14:textId="77777777" w:rsidR="008D1B38" w:rsidRDefault="008D1B38" w:rsidP="008D1B38">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BED00" w14:textId="77777777" w:rsidR="008D1B38"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FEAF8" w14:textId="77777777" w:rsidR="008D1B38" w:rsidRPr="00023D2C" w:rsidRDefault="008D1B38" w:rsidP="008D1B38">
            <w:pPr>
              <w:pStyle w:val="TAL"/>
              <w:rPr>
                <w:rFonts w:cs="Arial"/>
                <w:sz w:val="16"/>
                <w:szCs w:val="16"/>
              </w:rPr>
            </w:pPr>
            <w:r w:rsidRPr="00023D2C">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215B" w14:textId="77777777" w:rsidR="008D1B38" w:rsidRPr="00434125"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41D2915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01FEC62"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C255F"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8913"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84C7"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AF31"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0D00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98598" w14:textId="77777777" w:rsidR="008D1B38" w:rsidRPr="00895517" w:rsidRDefault="008D1B38" w:rsidP="008D1B38">
            <w:pPr>
              <w:pStyle w:val="TAL"/>
              <w:rPr>
                <w:rFonts w:cs="Arial"/>
                <w:sz w:val="16"/>
                <w:szCs w:val="16"/>
              </w:rPr>
            </w:pPr>
            <w:r w:rsidRPr="00023D2C">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6E52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57EBE2C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61F887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2CB04"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3427A" w14:textId="77777777" w:rsidR="008D1B38" w:rsidRDefault="008D1B38" w:rsidP="008D1B38">
            <w:pPr>
              <w:pStyle w:val="TAL"/>
              <w:rPr>
                <w:rFonts w:cs="Arial"/>
                <w:sz w:val="16"/>
                <w:szCs w:val="16"/>
              </w:rPr>
            </w:pPr>
            <w:r>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A1C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6C125"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7ADC"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242A2" w14:textId="77777777" w:rsidR="008D1B38" w:rsidRPr="00895517" w:rsidRDefault="008D1B38" w:rsidP="008D1B38">
            <w:pPr>
              <w:pStyle w:val="TAL"/>
              <w:rPr>
                <w:rFonts w:cs="Arial"/>
                <w:sz w:val="16"/>
                <w:szCs w:val="16"/>
              </w:rPr>
            </w:pPr>
            <w:r w:rsidRPr="00023D2C">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0C4F"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6A047F6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F68C3D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E220"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8C95B"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78D5"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555E0"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C4BB1"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08C8E" w14:textId="77777777" w:rsidR="008D1B38" w:rsidRPr="00895517" w:rsidRDefault="008D1B38" w:rsidP="008D1B38">
            <w:pPr>
              <w:pStyle w:val="TAL"/>
              <w:rPr>
                <w:rFonts w:cs="Arial"/>
                <w:sz w:val="16"/>
                <w:szCs w:val="16"/>
              </w:rPr>
            </w:pPr>
            <w:r w:rsidRPr="00023D2C">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19D2"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940F1C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99884D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CC73A"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3F2D4"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AB7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0F8E"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3A92D"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E2773" w14:textId="77777777" w:rsidR="008D1B38" w:rsidRPr="00895517" w:rsidRDefault="008D1B38" w:rsidP="008D1B38">
            <w:pPr>
              <w:pStyle w:val="TAL"/>
              <w:rPr>
                <w:rFonts w:cs="Arial"/>
                <w:sz w:val="16"/>
                <w:szCs w:val="16"/>
              </w:rPr>
            </w:pPr>
            <w:r w:rsidRPr="00023D2C">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233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98F282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B87C9CA"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51F47"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DB8EA" w14:textId="77777777" w:rsidR="008D1B38" w:rsidRDefault="008D1B38" w:rsidP="008D1B38">
            <w:pPr>
              <w:pStyle w:val="TAL"/>
              <w:rPr>
                <w:rFonts w:cs="Arial"/>
                <w:sz w:val="16"/>
                <w:szCs w:val="16"/>
              </w:rPr>
            </w:pPr>
            <w:r>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C5D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1CB56"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49E2" w14:textId="77777777" w:rsidR="008D1B38" w:rsidRPr="00895517"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19F3" w14:textId="77777777" w:rsidR="008D1B38" w:rsidRPr="00895517" w:rsidRDefault="008D1B38" w:rsidP="008D1B38">
            <w:pPr>
              <w:pStyle w:val="TAL"/>
              <w:rPr>
                <w:rFonts w:cs="Arial"/>
                <w:sz w:val="16"/>
                <w:szCs w:val="16"/>
              </w:rPr>
            </w:pPr>
            <w:r w:rsidRPr="00023D2C">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5579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A5B84" w:rsidRPr="00BC4D08" w14:paraId="6E5ACE82"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124C01AD" w14:textId="3DC65365"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90C03" w14:textId="7C7A2639"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E9179" w14:textId="641CD00A"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FCC9C" w14:textId="482B310A" w:rsidR="000A5B84" w:rsidRDefault="000A5B84" w:rsidP="000A5B84">
            <w:pPr>
              <w:pStyle w:val="TAL"/>
              <w:rPr>
                <w:rFonts w:cs="Arial"/>
                <w:sz w:val="16"/>
                <w:szCs w:val="16"/>
                <w:lang w:eastAsia="zh-CN"/>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96E0A" w14:textId="1A11E022"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F48A7" w14:textId="3AD03CE7"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31266" w14:textId="1A2981E0" w:rsidR="000A5B84" w:rsidRPr="00023D2C" w:rsidRDefault="000A5B84" w:rsidP="000A5B84">
            <w:pPr>
              <w:pStyle w:val="TAL"/>
              <w:rPr>
                <w:rFonts w:cs="Arial"/>
                <w:sz w:val="16"/>
                <w:szCs w:val="16"/>
              </w:rPr>
            </w:pPr>
            <w:r>
              <w:rPr>
                <w:rFonts w:cs="Arial"/>
                <w:sz w:val="16"/>
                <w:szCs w:val="16"/>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5A3D4" w14:textId="7E9DDBED"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42A4D7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CF24A16" w14:textId="7519656B"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58E" w14:textId="6A54BEDE"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D7ED5" w14:textId="40660366"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7677A" w14:textId="3C0526C6" w:rsidR="000A5B84" w:rsidRDefault="000A5B84" w:rsidP="000A5B84">
            <w:pPr>
              <w:pStyle w:val="TAL"/>
              <w:rPr>
                <w:rFonts w:cs="Arial"/>
                <w:sz w:val="16"/>
                <w:szCs w:val="16"/>
                <w:lang w:eastAsia="zh-CN"/>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2992B4" w14:textId="61BD3C3A"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DE5FF" w14:textId="33BC582F"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9D42F9" w14:textId="45683914" w:rsidR="000A5B84" w:rsidRPr="00023D2C" w:rsidRDefault="000A5B84" w:rsidP="000A5B84">
            <w:pPr>
              <w:pStyle w:val="TAL"/>
              <w:rPr>
                <w:rFonts w:cs="Arial"/>
                <w:sz w:val="16"/>
                <w:szCs w:val="16"/>
              </w:rPr>
            </w:pPr>
            <w:r>
              <w:rPr>
                <w:rFonts w:cs="Arial"/>
                <w:sz w:val="16"/>
                <w:szCs w:val="16"/>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F3469" w14:textId="090B1F84"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2536D5A5"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1BF71978" w14:textId="77777777" w:rsidR="00250FD2" w:rsidRPr="008A549B" w:rsidRDefault="00250FD2" w:rsidP="00050F9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D8AC" w14:textId="77777777" w:rsidR="00250FD2" w:rsidRDefault="00250FD2" w:rsidP="00050F9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D34A6" w14:textId="77777777" w:rsidR="00250FD2" w:rsidRDefault="00250FD2" w:rsidP="00050F92">
            <w:pPr>
              <w:pStyle w:val="TAL"/>
              <w:rPr>
                <w:rFonts w:cs="Arial"/>
                <w:sz w:val="16"/>
                <w:szCs w:val="16"/>
                <w:lang w:eastAsia="zh-CN"/>
              </w:rPr>
            </w:pPr>
            <w:r w:rsidRPr="00050F92">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998903" w14:textId="77777777" w:rsidR="00250FD2" w:rsidRDefault="00250FD2" w:rsidP="00050F92">
            <w:pPr>
              <w:pStyle w:val="TAL"/>
              <w:rPr>
                <w:rFonts w:cs="Arial"/>
                <w:sz w:val="16"/>
                <w:szCs w:val="16"/>
                <w:lang w:eastAsia="zh-CN"/>
              </w:rPr>
            </w:pPr>
            <w:r>
              <w:rPr>
                <w:rFonts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A2795" w14:textId="77777777" w:rsidR="00250FD2" w:rsidRPr="00895517" w:rsidRDefault="00250FD2" w:rsidP="00050F9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D63C3" w14:textId="77777777" w:rsidR="00250FD2" w:rsidRDefault="00250FD2" w:rsidP="00050F92">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28E124" w14:textId="77777777" w:rsidR="00250FD2" w:rsidRPr="00023D2C" w:rsidRDefault="00250FD2" w:rsidP="00050F92">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0FD9" w14:textId="77777777" w:rsidR="00250FD2" w:rsidRPr="00434125" w:rsidRDefault="00250FD2" w:rsidP="00050F92">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93E41F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267224" w14:textId="502B345F"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57EBC" w14:textId="248505AB"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B9DA" w14:textId="249D2BE2"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E5CBF2" w14:textId="2CAD411D" w:rsidR="000A5B84" w:rsidRDefault="000A5B84" w:rsidP="000A5B84">
            <w:pPr>
              <w:pStyle w:val="TAL"/>
              <w:rPr>
                <w:rFonts w:cs="Arial"/>
                <w:sz w:val="16"/>
                <w:szCs w:val="16"/>
                <w:lang w:eastAsia="zh-CN"/>
              </w:rPr>
            </w:pPr>
            <w:r>
              <w:rPr>
                <w:rFonts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CDBE07" w14:textId="5B8FD81E"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001ECF" w14:textId="3862D6F5"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AC63D" w14:textId="4A6291C7" w:rsidR="000A5B84" w:rsidRPr="00023D2C" w:rsidRDefault="000A5B84" w:rsidP="000A5B84">
            <w:pPr>
              <w:pStyle w:val="TAL"/>
              <w:rPr>
                <w:rFonts w:cs="Arial"/>
                <w:sz w:val="16"/>
                <w:szCs w:val="16"/>
              </w:rPr>
            </w:pPr>
            <w:r>
              <w:rPr>
                <w:rFonts w:cs="Arial"/>
                <w:sz w:val="16"/>
                <w:szCs w:val="16"/>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3E03C" w14:textId="0AC4CDB8"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7B2BB498"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4D003EC8" w14:textId="77777777" w:rsidR="00250FD2" w:rsidRPr="008A549B" w:rsidRDefault="00250FD2" w:rsidP="00050F9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647C" w14:textId="77777777" w:rsidR="00250FD2" w:rsidRDefault="00250FD2" w:rsidP="00050F9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CBD1E" w14:textId="77777777" w:rsidR="00250FD2" w:rsidRDefault="00250FD2" w:rsidP="00050F92">
            <w:pPr>
              <w:pStyle w:val="TAL"/>
              <w:rPr>
                <w:rFonts w:cs="Arial"/>
                <w:sz w:val="16"/>
                <w:szCs w:val="16"/>
                <w:lang w:eastAsia="zh-CN"/>
              </w:rPr>
            </w:pPr>
            <w:r w:rsidRPr="00050F92">
              <w:rPr>
                <w:rFonts w:cs="Arial"/>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0FFA19" w14:textId="77777777" w:rsidR="00250FD2" w:rsidRDefault="00250FD2" w:rsidP="00050F92">
            <w:pPr>
              <w:pStyle w:val="TAL"/>
              <w:rPr>
                <w:rFonts w:cs="Arial"/>
                <w:sz w:val="16"/>
                <w:szCs w:val="16"/>
                <w:lang w:eastAsia="zh-CN"/>
              </w:rPr>
            </w:pPr>
            <w:r>
              <w:rPr>
                <w:rFonts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FA4E87" w14:textId="77777777" w:rsidR="00250FD2" w:rsidRPr="00895517" w:rsidRDefault="00250FD2" w:rsidP="00050F9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3426C" w14:textId="77777777" w:rsidR="00250FD2" w:rsidRDefault="00250FD2" w:rsidP="00050F92">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37F79B" w14:textId="77777777" w:rsidR="00250FD2" w:rsidRPr="00023D2C" w:rsidRDefault="00250FD2" w:rsidP="00050F92">
            <w:pPr>
              <w:pStyle w:val="TAL"/>
              <w:rPr>
                <w:rFonts w:cs="Arial"/>
                <w:sz w:val="16"/>
                <w:szCs w:val="16"/>
              </w:rPr>
            </w:pPr>
            <w:r>
              <w:rPr>
                <w:rFonts w:cs="Arial"/>
                <w:sz w:val="16"/>
                <w:szCs w:val="16"/>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2F55C" w14:textId="77777777" w:rsidR="00250FD2" w:rsidRPr="00434125" w:rsidRDefault="00250FD2" w:rsidP="00050F92">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1642B01B"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4E5A6DF7" w14:textId="77777777" w:rsidR="00250FD2" w:rsidRPr="008A549B" w:rsidRDefault="00250FD2" w:rsidP="00050F9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712C" w14:textId="77777777" w:rsidR="00250FD2" w:rsidRDefault="00250FD2" w:rsidP="00050F9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79A05" w14:textId="77777777" w:rsidR="00250FD2" w:rsidRDefault="00250FD2" w:rsidP="00050F92">
            <w:pPr>
              <w:pStyle w:val="TAL"/>
              <w:rPr>
                <w:rFonts w:cs="Arial"/>
                <w:sz w:val="16"/>
                <w:szCs w:val="16"/>
                <w:lang w:eastAsia="zh-CN"/>
              </w:rPr>
            </w:pPr>
            <w:r w:rsidRPr="00050F92">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CA788" w14:textId="77777777" w:rsidR="00250FD2" w:rsidRDefault="00250FD2" w:rsidP="00050F92">
            <w:pPr>
              <w:pStyle w:val="TAL"/>
              <w:rPr>
                <w:rFonts w:cs="Arial"/>
                <w:sz w:val="16"/>
                <w:szCs w:val="16"/>
                <w:lang w:eastAsia="zh-CN"/>
              </w:rPr>
            </w:pPr>
            <w:r>
              <w:rPr>
                <w:rFonts w:cs="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3CDAB" w14:textId="77777777" w:rsidR="00250FD2" w:rsidRPr="00895517" w:rsidRDefault="00250FD2" w:rsidP="00050F92">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85FAFB" w14:textId="77777777" w:rsidR="00250FD2" w:rsidRDefault="00250FD2" w:rsidP="00050F92">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FA2B34" w14:textId="77777777" w:rsidR="00250FD2" w:rsidRPr="00023D2C" w:rsidRDefault="00250FD2" w:rsidP="00050F92">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3054" w14:textId="77777777" w:rsidR="00250FD2" w:rsidRPr="00434125" w:rsidRDefault="00250FD2" w:rsidP="00050F92">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6942C4D8"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1F6221E7" w14:textId="77777777" w:rsidR="00250FD2" w:rsidRPr="008A549B" w:rsidRDefault="00250FD2" w:rsidP="00050F9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B512B" w14:textId="77777777" w:rsidR="00250FD2" w:rsidRDefault="00250FD2" w:rsidP="00050F9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5A594" w14:textId="77777777" w:rsidR="00250FD2" w:rsidRDefault="00250FD2" w:rsidP="00050F92">
            <w:pPr>
              <w:pStyle w:val="TAL"/>
              <w:rPr>
                <w:rFonts w:cs="Arial"/>
                <w:sz w:val="16"/>
                <w:szCs w:val="16"/>
                <w:lang w:eastAsia="zh-CN"/>
              </w:rPr>
            </w:pPr>
            <w:r w:rsidRPr="00050F92">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DF921" w14:textId="77777777" w:rsidR="00250FD2" w:rsidRDefault="00250FD2" w:rsidP="00050F92">
            <w:pPr>
              <w:pStyle w:val="TAL"/>
              <w:rPr>
                <w:rFonts w:cs="Arial"/>
                <w:sz w:val="16"/>
                <w:szCs w:val="16"/>
                <w:lang w:eastAsia="zh-CN"/>
              </w:rPr>
            </w:pPr>
            <w:r>
              <w:rPr>
                <w:rFonts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5B4313" w14:textId="77777777" w:rsidR="00250FD2" w:rsidRPr="00895517" w:rsidRDefault="00250FD2" w:rsidP="00050F9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912CF" w14:textId="77777777" w:rsidR="00250FD2" w:rsidRDefault="00250FD2" w:rsidP="00050F92">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C3600C" w14:textId="77777777" w:rsidR="00250FD2" w:rsidRPr="00023D2C" w:rsidRDefault="00250FD2" w:rsidP="00050F92">
            <w:pPr>
              <w:pStyle w:val="TAL"/>
              <w:rPr>
                <w:rFonts w:cs="Arial"/>
                <w:sz w:val="16"/>
                <w:szCs w:val="16"/>
              </w:rPr>
            </w:pPr>
            <w:r>
              <w:rPr>
                <w:rFonts w:cs="Arial"/>
                <w:sz w:val="16"/>
                <w:szCs w:val="16"/>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885D3" w14:textId="77777777" w:rsidR="00250FD2" w:rsidRPr="00434125" w:rsidRDefault="00250FD2" w:rsidP="00050F92">
            <w:pPr>
              <w:pStyle w:val="TAL"/>
              <w:rPr>
                <w:rFonts w:cs="Arial"/>
                <w:sz w:val="16"/>
                <w:szCs w:val="16"/>
                <w:lang w:val="en-US" w:eastAsia="zh-CN"/>
              </w:rPr>
            </w:pPr>
            <w:r>
              <w:rPr>
                <w:rFonts w:cs="Arial" w:hint="eastAsia"/>
                <w:sz w:val="16"/>
                <w:szCs w:val="16"/>
                <w:lang w:val="en-US" w:eastAsia="zh-CN"/>
              </w:rPr>
              <w:t>17.2.0</w:t>
            </w:r>
          </w:p>
        </w:tc>
      </w:tr>
      <w:tr w:rsidR="000A5B84" w:rsidRPr="00BC4D08" w14:paraId="1CE239CE"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75F822" w14:textId="1E372CD7"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CF176" w14:textId="45C00507"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83626" w14:textId="3CA9500C" w:rsidR="000A5B84" w:rsidRDefault="000A5B84" w:rsidP="000A5B84">
            <w:pPr>
              <w:pStyle w:val="TAL"/>
              <w:rPr>
                <w:rFonts w:cs="Arial"/>
                <w:sz w:val="16"/>
                <w:szCs w:val="16"/>
                <w:lang w:eastAsia="zh-CN"/>
              </w:rPr>
            </w:pPr>
            <w:r w:rsidRPr="0091342F">
              <w:rPr>
                <w:rFonts w:cs="Arial"/>
                <w:sz w:val="16"/>
                <w:szCs w:val="16"/>
                <w:lang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923A6E" w14:textId="0DA7BE72" w:rsidR="000A5B84" w:rsidRDefault="000A5B84" w:rsidP="000A5B84">
            <w:pPr>
              <w:pStyle w:val="TAL"/>
              <w:rPr>
                <w:rFonts w:cs="Arial"/>
                <w:sz w:val="16"/>
                <w:szCs w:val="16"/>
                <w:lang w:eastAsia="zh-CN"/>
              </w:rPr>
            </w:pPr>
            <w:r>
              <w:rPr>
                <w:rFonts w:cs="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D853A5" w14:textId="42DD4999"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DB7F0" w14:textId="3E5D4F32" w:rsidR="000A5B84" w:rsidRDefault="000A5B84" w:rsidP="000A5B84">
            <w:pPr>
              <w:pStyle w:val="TAL"/>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56213F" w14:textId="427F4D25" w:rsidR="000A5B84" w:rsidRPr="00023D2C" w:rsidRDefault="000A5B84" w:rsidP="000A5B84">
            <w:pPr>
              <w:pStyle w:val="TAL"/>
              <w:rPr>
                <w:rFonts w:cs="Arial"/>
                <w:sz w:val="16"/>
                <w:szCs w:val="16"/>
              </w:rPr>
            </w:pPr>
            <w:r>
              <w:rPr>
                <w:rFonts w:cs="Arial"/>
                <w:sz w:val="16"/>
                <w:szCs w:val="16"/>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62410" w14:textId="3B14B94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75DEA88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430029F3" w14:textId="728DBDF9"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B49" w14:textId="42BDF0E5"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91D3" w14:textId="4670B91F" w:rsidR="000A5B84" w:rsidRDefault="000A5B84" w:rsidP="000A5B84">
            <w:pPr>
              <w:pStyle w:val="TAL"/>
              <w:rPr>
                <w:rFonts w:cs="Arial"/>
                <w:sz w:val="16"/>
                <w:szCs w:val="16"/>
                <w:lang w:eastAsia="zh-CN"/>
              </w:rPr>
            </w:pPr>
            <w:r w:rsidRPr="0091342F">
              <w:rPr>
                <w:rFonts w:cs="Arial"/>
                <w:sz w:val="16"/>
                <w:szCs w:val="16"/>
                <w:lang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31FA56" w14:textId="7741C4C5" w:rsidR="000A5B84" w:rsidRDefault="000A5B84" w:rsidP="000A5B84">
            <w:pPr>
              <w:pStyle w:val="TAL"/>
              <w:rPr>
                <w:rFonts w:cs="Arial"/>
                <w:sz w:val="16"/>
                <w:szCs w:val="16"/>
                <w:lang w:eastAsia="zh-CN"/>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5D6EF0" w14:textId="7C8C1277" w:rsidR="000A5B84" w:rsidRPr="00895517" w:rsidRDefault="000A5B84" w:rsidP="000A5B8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75C1C8" w14:textId="3F4297A0"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97F244" w14:textId="28BF53B8" w:rsidR="000A5B84" w:rsidRPr="00023D2C" w:rsidRDefault="000A5B84" w:rsidP="000A5B84">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60806" w14:textId="2513A8F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bl>
    <w:p w14:paraId="4404659E" w14:textId="77777777" w:rsidR="00080512" w:rsidRDefault="00080512" w:rsidP="00DC4870"/>
    <w:sectPr w:rsidR="00080512" w:rsidSect="00023D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D9647" w14:textId="77777777" w:rsidR="00D74360" w:rsidRDefault="00D74360">
      <w:r>
        <w:separator/>
      </w:r>
    </w:p>
  </w:endnote>
  <w:endnote w:type="continuationSeparator" w:id="0">
    <w:p w14:paraId="4D22A2A1" w14:textId="77777777" w:rsidR="00D74360" w:rsidRDefault="00D7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DA76B0" w:rsidRDefault="00DA7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0A350" w14:textId="77777777" w:rsidR="00D74360" w:rsidRDefault="00D74360">
      <w:r>
        <w:separator/>
      </w:r>
    </w:p>
  </w:footnote>
  <w:footnote w:type="continuationSeparator" w:id="0">
    <w:p w14:paraId="6B1B9344" w14:textId="77777777" w:rsidR="00D74360" w:rsidRDefault="00D74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1EB7FD55" w:rsidR="00DA76B0" w:rsidRDefault="00DA7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6B1">
      <w:rPr>
        <w:rFonts w:ascii="Arial" w:hAnsi="Arial" w:cs="Arial"/>
        <w:b/>
        <w:noProof/>
        <w:sz w:val="18"/>
        <w:szCs w:val="18"/>
      </w:rPr>
      <w:t>3GPP TS 29.505 V17.2.0 (2021-03)</w:t>
    </w:r>
    <w:r>
      <w:rPr>
        <w:rFonts w:ascii="Arial" w:hAnsi="Arial" w:cs="Arial"/>
        <w:b/>
        <w:sz w:val="18"/>
        <w:szCs w:val="18"/>
      </w:rPr>
      <w:fldChar w:fldCharType="end"/>
    </w:r>
  </w:p>
  <w:p w14:paraId="6C60C138" w14:textId="77777777" w:rsidR="00DA76B0" w:rsidRDefault="00DA7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B38">
      <w:rPr>
        <w:rFonts w:ascii="Arial" w:hAnsi="Arial" w:cs="Arial"/>
        <w:b/>
        <w:noProof/>
        <w:sz w:val="18"/>
        <w:szCs w:val="18"/>
      </w:rPr>
      <w:t>171</w:t>
    </w:r>
    <w:r>
      <w:rPr>
        <w:rFonts w:ascii="Arial" w:hAnsi="Arial" w:cs="Arial"/>
        <w:b/>
        <w:sz w:val="18"/>
        <w:szCs w:val="18"/>
      </w:rPr>
      <w:fldChar w:fldCharType="end"/>
    </w:r>
  </w:p>
  <w:p w14:paraId="56E175C8" w14:textId="7510BD5E" w:rsidR="00DA76B0" w:rsidRDefault="00DA7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6B1">
      <w:rPr>
        <w:rFonts w:ascii="Arial" w:hAnsi="Arial" w:cs="Arial"/>
        <w:b/>
        <w:noProof/>
        <w:sz w:val="18"/>
        <w:szCs w:val="18"/>
      </w:rPr>
      <w:t>Release 17</w:t>
    </w:r>
    <w:r>
      <w:rPr>
        <w:rFonts w:ascii="Arial" w:hAnsi="Arial" w:cs="Arial"/>
        <w:b/>
        <w:sz w:val="18"/>
        <w:szCs w:val="18"/>
      </w:rPr>
      <w:fldChar w:fldCharType="end"/>
    </w:r>
  </w:p>
  <w:p w14:paraId="22705DFD" w14:textId="77777777" w:rsidR="00DA76B0" w:rsidRDefault="00DA7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1579F"/>
    <w:rsid w:val="00023D2C"/>
    <w:rsid w:val="00026C36"/>
    <w:rsid w:val="00033397"/>
    <w:rsid w:val="00033A0C"/>
    <w:rsid w:val="00035E4B"/>
    <w:rsid w:val="00040095"/>
    <w:rsid w:val="00051834"/>
    <w:rsid w:val="00054A22"/>
    <w:rsid w:val="00062023"/>
    <w:rsid w:val="00065291"/>
    <w:rsid w:val="000655A6"/>
    <w:rsid w:val="00067A56"/>
    <w:rsid w:val="0007751A"/>
    <w:rsid w:val="00080512"/>
    <w:rsid w:val="00086A54"/>
    <w:rsid w:val="000A5B84"/>
    <w:rsid w:val="000C47C3"/>
    <w:rsid w:val="000D58AB"/>
    <w:rsid w:val="000E768B"/>
    <w:rsid w:val="001137C5"/>
    <w:rsid w:val="0011447C"/>
    <w:rsid w:val="00115266"/>
    <w:rsid w:val="0012192D"/>
    <w:rsid w:val="00123A6E"/>
    <w:rsid w:val="001317E3"/>
    <w:rsid w:val="00133525"/>
    <w:rsid w:val="00163495"/>
    <w:rsid w:val="0017158C"/>
    <w:rsid w:val="00194235"/>
    <w:rsid w:val="00196F3E"/>
    <w:rsid w:val="001A4C42"/>
    <w:rsid w:val="001A7420"/>
    <w:rsid w:val="001B6637"/>
    <w:rsid w:val="001C21C3"/>
    <w:rsid w:val="001D02C2"/>
    <w:rsid w:val="001D3763"/>
    <w:rsid w:val="001D441E"/>
    <w:rsid w:val="001D5BD4"/>
    <w:rsid w:val="001E6A35"/>
    <w:rsid w:val="001F0C1D"/>
    <w:rsid w:val="001F1132"/>
    <w:rsid w:val="001F168B"/>
    <w:rsid w:val="00200199"/>
    <w:rsid w:val="0020033B"/>
    <w:rsid w:val="00204900"/>
    <w:rsid w:val="00210455"/>
    <w:rsid w:val="0021205E"/>
    <w:rsid w:val="00217C3D"/>
    <w:rsid w:val="00227381"/>
    <w:rsid w:val="0023319F"/>
    <w:rsid w:val="002347A2"/>
    <w:rsid w:val="00236034"/>
    <w:rsid w:val="002372E1"/>
    <w:rsid w:val="00250FD2"/>
    <w:rsid w:val="00251817"/>
    <w:rsid w:val="002540D5"/>
    <w:rsid w:val="00256A5C"/>
    <w:rsid w:val="002646AC"/>
    <w:rsid w:val="002675F0"/>
    <w:rsid w:val="00293538"/>
    <w:rsid w:val="00295CC9"/>
    <w:rsid w:val="00297367"/>
    <w:rsid w:val="002A1470"/>
    <w:rsid w:val="002A47F4"/>
    <w:rsid w:val="002A5465"/>
    <w:rsid w:val="002B2B9C"/>
    <w:rsid w:val="002B3142"/>
    <w:rsid w:val="002B6339"/>
    <w:rsid w:val="002D5930"/>
    <w:rsid w:val="002E00EE"/>
    <w:rsid w:val="002E32D7"/>
    <w:rsid w:val="002E47F1"/>
    <w:rsid w:val="002E7BE0"/>
    <w:rsid w:val="002F3D8C"/>
    <w:rsid w:val="00303F1B"/>
    <w:rsid w:val="00305D5F"/>
    <w:rsid w:val="003172DC"/>
    <w:rsid w:val="0032353A"/>
    <w:rsid w:val="003407E6"/>
    <w:rsid w:val="00344CEB"/>
    <w:rsid w:val="0035462D"/>
    <w:rsid w:val="0036580A"/>
    <w:rsid w:val="003672B1"/>
    <w:rsid w:val="00372F96"/>
    <w:rsid w:val="00373981"/>
    <w:rsid w:val="0037616E"/>
    <w:rsid w:val="003765B8"/>
    <w:rsid w:val="00377B38"/>
    <w:rsid w:val="00390C67"/>
    <w:rsid w:val="003C3971"/>
    <w:rsid w:val="003D618D"/>
    <w:rsid w:val="003E2706"/>
    <w:rsid w:val="003F22FE"/>
    <w:rsid w:val="00413502"/>
    <w:rsid w:val="00423334"/>
    <w:rsid w:val="00432BA6"/>
    <w:rsid w:val="004345EC"/>
    <w:rsid w:val="00455CE6"/>
    <w:rsid w:val="00465515"/>
    <w:rsid w:val="00465D45"/>
    <w:rsid w:val="00467AAD"/>
    <w:rsid w:val="00482427"/>
    <w:rsid w:val="00492F59"/>
    <w:rsid w:val="004A2BB0"/>
    <w:rsid w:val="004A478B"/>
    <w:rsid w:val="004B60AB"/>
    <w:rsid w:val="004B7674"/>
    <w:rsid w:val="004C420B"/>
    <w:rsid w:val="004C4B6B"/>
    <w:rsid w:val="004D3578"/>
    <w:rsid w:val="004E213A"/>
    <w:rsid w:val="004F0988"/>
    <w:rsid w:val="004F3340"/>
    <w:rsid w:val="004F37F3"/>
    <w:rsid w:val="00503291"/>
    <w:rsid w:val="00523A6F"/>
    <w:rsid w:val="00530911"/>
    <w:rsid w:val="00532798"/>
    <w:rsid w:val="0053388B"/>
    <w:rsid w:val="00535773"/>
    <w:rsid w:val="00540C68"/>
    <w:rsid w:val="00540DA2"/>
    <w:rsid w:val="0054135D"/>
    <w:rsid w:val="0054234A"/>
    <w:rsid w:val="00543E6C"/>
    <w:rsid w:val="00565087"/>
    <w:rsid w:val="00565760"/>
    <w:rsid w:val="00565D26"/>
    <w:rsid w:val="00571898"/>
    <w:rsid w:val="0059785D"/>
    <w:rsid w:val="00597B11"/>
    <w:rsid w:val="005B22C5"/>
    <w:rsid w:val="005C78DB"/>
    <w:rsid w:val="005C7961"/>
    <w:rsid w:val="005D2E01"/>
    <w:rsid w:val="005D49C3"/>
    <w:rsid w:val="005D6917"/>
    <w:rsid w:val="005D7526"/>
    <w:rsid w:val="005E3FBD"/>
    <w:rsid w:val="005E4BB2"/>
    <w:rsid w:val="00602AEA"/>
    <w:rsid w:val="00611D36"/>
    <w:rsid w:val="00614FDF"/>
    <w:rsid w:val="006352FE"/>
    <w:rsid w:val="0063543D"/>
    <w:rsid w:val="0064559B"/>
    <w:rsid w:val="00647114"/>
    <w:rsid w:val="0068578F"/>
    <w:rsid w:val="0069405E"/>
    <w:rsid w:val="00696742"/>
    <w:rsid w:val="00696777"/>
    <w:rsid w:val="006A323F"/>
    <w:rsid w:val="006A4F60"/>
    <w:rsid w:val="006B30D0"/>
    <w:rsid w:val="006C3D95"/>
    <w:rsid w:val="006C7675"/>
    <w:rsid w:val="006E21CC"/>
    <w:rsid w:val="006E352A"/>
    <w:rsid w:val="006E5C86"/>
    <w:rsid w:val="006E726D"/>
    <w:rsid w:val="00701116"/>
    <w:rsid w:val="00713C44"/>
    <w:rsid w:val="00715B28"/>
    <w:rsid w:val="0071632A"/>
    <w:rsid w:val="0073033C"/>
    <w:rsid w:val="00734A5B"/>
    <w:rsid w:val="00736372"/>
    <w:rsid w:val="0074026F"/>
    <w:rsid w:val="0074075B"/>
    <w:rsid w:val="007429F6"/>
    <w:rsid w:val="0074301B"/>
    <w:rsid w:val="00744E76"/>
    <w:rsid w:val="00746308"/>
    <w:rsid w:val="0074632F"/>
    <w:rsid w:val="00766481"/>
    <w:rsid w:val="00774DA4"/>
    <w:rsid w:val="00777364"/>
    <w:rsid w:val="00781F0F"/>
    <w:rsid w:val="007B0799"/>
    <w:rsid w:val="007B3A61"/>
    <w:rsid w:val="007B5CB9"/>
    <w:rsid w:val="007B600E"/>
    <w:rsid w:val="007C4061"/>
    <w:rsid w:val="007D0C40"/>
    <w:rsid w:val="007D5DFE"/>
    <w:rsid w:val="007D5E79"/>
    <w:rsid w:val="007E5A0B"/>
    <w:rsid w:val="007F0F4A"/>
    <w:rsid w:val="007F39EE"/>
    <w:rsid w:val="007F72A5"/>
    <w:rsid w:val="008028A4"/>
    <w:rsid w:val="00805F00"/>
    <w:rsid w:val="008064EB"/>
    <w:rsid w:val="00810BBA"/>
    <w:rsid w:val="00811BE1"/>
    <w:rsid w:val="00823CB0"/>
    <w:rsid w:val="00826610"/>
    <w:rsid w:val="00827BDC"/>
    <w:rsid w:val="00830747"/>
    <w:rsid w:val="00843B1A"/>
    <w:rsid w:val="00864D71"/>
    <w:rsid w:val="008660E9"/>
    <w:rsid w:val="008708B0"/>
    <w:rsid w:val="008725C3"/>
    <w:rsid w:val="0087494F"/>
    <w:rsid w:val="008768CA"/>
    <w:rsid w:val="00890318"/>
    <w:rsid w:val="008926E5"/>
    <w:rsid w:val="008929D4"/>
    <w:rsid w:val="00895517"/>
    <w:rsid w:val="00897220"/>
    <w:rsid w:val="008B2F97"/>
    <w:rsid w:val="008B3231"/>
    <w:rsid w:val="008C0567"/>
    <w:rsid w:val="008C288E"/>
    <w:rsid w:val="008C384C"/>
    <w:rsid w:val="008C5BD4"/>
    <w:rsid w:val="008D1B38"/>
    <w:rsid w:val="008D677F"/>
    <w:rsid w:val="008E4FE9"/>
    <w:rsid w:val="0090271F"/>
    <w:rsid w:val="00902E23"/>
    <w:rsid w:val="00902F1E"/>
    <w:rsid w:val="009114D7"/>
    <w:rsid w:val="0091342F"/>
    <w:rsid w:val="0091348E"/>
    <w:rsid w:val="00917CCB"/>
    <w:rsid w:val="00923AA6"/>
    <w:rsid w:val="00935509"/>
    <w:rsid w:val="00936935"/>
    <w:rsid w:val="00942EC2"/>
    <w:rsid w:val="00952BB4"/>
    <w:rsid w:val="009A2889"/>
    <w:rsid w:val="009B2AE0"/>
    <w:rsid w:val="009C535F"/>
    <w:rsid w:val="009F37B7"/>
    <w:rsid w:val="009F4712"/>
    <w:rsid w:val="009F6C86"/>
    <w:rsid w:val="009F707E"/>
    <w:rsid w:val="00A0150A"/>
    <w:rsid w:val="00A06289"/>
    <w:rsid w:val="00A10F02"/>
    <w:rsid w:val="00A164B4"/>
    <w:rsid w:val="00A260B2"/>
    <w:rsid w:val="00A26956"/>
    <w:rsid w:val="00A27486"/>
    <w:rsid w:val="00A37A49"/>
    <w:rsid w:val="00A4436F"/>
    <w:rsid w:val="00A4554C"/>
    <w:rsid w:val="00A506A1"/>
    <w:rsid w:val="00A53724"/>
    <w:rsid w:val="00A56066"/>
    <w:rsid w:val="00A61110"/>
    <w:rsid w:val="00A65374"/>
    <w:rsid w:val="00A70113"/>
    <w:rsid w:val="00A73129"/>
    <w:rsid w:val="00A75AF1"/>
    <w:rsid w:val="00A82346"/>
    <w:rsid w:val="00A921F4"/>
    <w:rsid w:val="00A92BA1"/>
    <w:rsid w:val="00A972B0"/>
    <w:rsid w:val="00AA75CB"/>
    <w:rsid w:val="00AC6BC6"/>
    <w:rsid w:val="00AE29CF"/>
    <w:rsid w:val="00AE586E"/>
    <w:rsid w:val="00AE65E2"/>
    <w:rsid w:val="00B15449"/>
    <w:rsid w:val="00B177EA"/>
    <w:rsid w:val="00B2236A"/>
    <w:rsid w:val="00B23A3F"/>
    <w:rsid w:val="00B35A52"/>
    <w:rsid w:val="00B371E9"/>
    <w:rsid w:val="00B405A4"/>
    <w:rsid w:val="00B448A5"/>
    <w:rsid w:val="00B516F1"/>
    <w:rsid w:val="00B63604"/>
    <w:rsid w:val="00B855E8"/>
    <w:rsid w:val="00B93086"/>
    <w:rsid w:val="00BA19ED"/>
    <w:rsid w:val="00BA4B8D"/>
    <w:rsid w:val="00BA693A"/>
    <w:rsid w:val="00BC0F7D"/>
    <w:rsid w:val="00BC4D08"/>
    <w:rsid w:val="00BD04DC"/>
    <w:rsid w:val="00BD2540"/>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61C98"/>
    <w:rsid w:val="00C67894"/>
    <w:rsid w:val="00C72833"/>
    <w:rsid w:val="00C80F1D"/>
    <w:rsid w:val="00C85482"/>
    <w:rsid w:val="00C87986"/>
    <w:rsid w:val="00C9183E"/>
    <w:rsid w:val="00C9222E"/>
    <w:rsid w:val="00C93F40"/>
    <w:rsid w:val="00CA1432"/>
    <w:rsid w:val="00CA3D0C"/>
    <w:rsid w:val="00CA70DD"/>
    <w:rsid w:val="00CE2F1E"/>
    <w:rsid w:val="00CF3596"/>
    <w:rsid w:val="00D115EE"/>
    <w:rsid w:val="00D16A4A"/>
    <w:rsid w:val="00D20516"/>
    <w:rsid w:val="00D5200C"/>
    <w:rsid w:val="00D57972"/>
    <w:rsid w:val="00D62C3B"/>
    <w:rsid w:val="00D65643"/>
    <w:rsid w:val="00D675A9"/>
    <w:rsid w:val="00D738D6"/>
    <w:rsid w:val="00D74360"/>
    <w:rsid w:val="00D755EB"/>
    <w:rsid w:val="00D76048"/>
    <w:rsid w:val="00D87E00"/>
    <w:rsid w:val="00D9134D"/>
    <w:rsid w:val="00D972F5"/>
    <w:rsid w:val="00DA1E48"/>
    <w:rsid w:val="00DA2164"/>
    <w:rsid w:val="00DA297C"/>
    <w:rsid w:val="00DA76B0"/>
    <w:rsid w:val="00DA7A03"/>
    <w:rsid w:val="00DB1818"/>
    <w:rsid w:val="00DC309B"/>
    <w:rsid w:val="00DC4870"/>
    <w:rsid w:val="00DC4DA2"/>
    <w:rsid w:val="00DD4C17"/>
    <w:rsid w:val="00DD5386"/>
    <w:rsid w:val="00DD74A5"/>
    <w:rsid w:val="00DE4D3D"/>
    <w:rsid w:val="00DE635D"/>
    <w:rsid w:val="00DE75C1"/>
    <w:rsid w:val="00DF2B1F"/>
    <w:rsid w:val="00DF4060"/>
    <w:rsid w:val="00DF62CD"/>
    <w:rsid w:val="00DF72DC"/>
    <w:rsid w:val="00E02132"/>
    <w:rsid w:val="00E04CDA"/>
    <w:rsid w:val="00E156B5"/>
    <w:rsid w:val="00E16509"/>
    <w:rsid w:val="00E2179D"/>
    <w:rsid w:val="00E27BF1"/>
    <w:rsid w:val="00E3181A"/>
    <w:rsid w:val="00E31893"/>
    <w:rsid w:val="00E346B1"/>
    <w:rsid w:val="00E34E8B"/>
    <w:rsid w:val="00E44582"/>
    <w:rsid w:val="00E67611"/>
    <w:rsid w:val="00E67ABE"/>
    <w:rsid w:val="00E76269"/>
    <w:rsid w:val="00E77645"/>
    <w:rsid w:val="00EA15B0"/>
    <w:rsid w:val="00EA5EA7"/>
    <w:rsid w:val="00EA615B"/>
    <w:rsid w:val="00EB1CE2"/>
    <w:rsid w:val="00EB4D9A"/>
    <w:rsid w:val="00EB5340"/>
    <w:rsid w:val="00EC4A25"/>
    <w:rsid w:val="00ED3F91"/>
    <w:rsid w:val="00EE00AF"/>
    <w:rsid w:val="00EE6AC9"/>
    <w:rsid w:val="00EF23E6"/>
    <w:rsid w:val="00F025A2"/>
    <w:rsid w:val="00F04712"/>
    <w:rsid w:val="00F1200B"/>
    <w:rsid w:val="00F13360"/>
    <w:rsid w:val="00F228BD"/>
    <w:rsid w:val="00F22BAB"/>
    <w:rsid w:val="00F22EC7"/>
    <w:rsid w:val="00F325C8"/>
    <w:rsid w:val="00F42FA6"/>
    <w:rsid w:val="00F4597E"/>
    <w:rsid w:val="00F6487F"/>
    <w:rsid w:val="00F653B8"/>
    <w:rsid w:val="00F745BC"/>
    <w:rsid w:val="00F775D9"/>
    <w:rsid w:val="00F9008D"/>
    <w:rsid w:val="00F9317B"/>
    <w:rsid w:val="00F95AF7"/>
    <w:rsid w:val="00FA1266"/>
    <w:rsid w:val="00FC1192"/>
    <w:rsid w:val="00FC1C88"/>
    <w:rsid w:val="00FD0BF8"/>
    <w:rsid w:val="00FD5B2E"/>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59891</Words>
  <Characters>341382</Characters>
  <Application>Microsoft Office Word</Application>
  <DocSecurity>0</DocSecurity>
  <Lines>2844</Lines>
  <Paragraphs>800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250</cp:revision>
  <cp:lastPrinted>2019-02-25T14:05:00Z</cp:lastPrinted>
  <dcterms:created xsi:type="dcterms:W3CDTF">2020-03-30T09:16:00Z</dcterms:created>
  <dcterms:modified xsi:type="dcterms:W3CDTF">2021-03-27T08:10:00Z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