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F1B83DA" w:rsidR="004F0988" w:rsidRPr="00AE6164" w:rsidRDefault="003A062A" w:rsidP="00133525">
            <w:pPr>
              <w:pStyle w:val="ZA"/>
              <w:framePr w:w="0" w:hRule="auto" w:wrap="auto" w:vAnchor="margin" w:hAnchor="text" w:yAlign="inline"/>
            </w:pPr>
            <w:bookmarkStart w:id="0" w:name="page1"/>
            <w:r w:rsidRPr="003A062A">
              <w:rPr>
                <w:sz w:val="64"/>
              </w:rPr>
              <w:t>3GPP TS 29.5</w:t>
            </w:r>
            <w:r w:rsidRPr="003A062A">
              <w:rPr>
                <w:sz w:val="64"/>
                <w:lang w:eastAsia="zh-CN"/>
              </w:rPr>
              <w:t>04</w:t>
            </w:r>
            <w:r w:rsidRPr="003A062A">
              <w:rPr>
                <w:sz w:val="64"/>
              </w:rPr>
              <w:t xml:space="preserve"> </w:t>
            </w:r>
            <w:r w:rsidRPr="003A062A">
              <w:t>V</w:t>
            </w:r>
            <w:r w:rsidRPr="003A062A">
              <w:rPr>
                <w:lang w:eastAsia="zh-CN"/>
              </w:rPr>
              <w:t>1</w:t>
            </w:r>
            <w:r w:rsidRPr="003A062A">
              <w:rPr>
                <w:rFonts w:hint="eastAsia"/>
                <w:lang w:eastAsia="zh-CN"/>
              </w:rPr>
              <w:t>8</w:t>
            </w:r>
            <w:r w:rsidRPr="003A062A">
              <w:t>.</w:t>
            </w:r>
            <w:r w:rsidRPr="003A062A">
              <w:rPr>
                <w:lang w:eastAsia="zh-CN"/>
              </w:rPr>
              <w:t>2</w:t>
            </w:r>
            <w:r w:rsidRPr="003A062A">
              <w:t>.</w:t>
            </w:r>
            <w:r w:rsidRPr="003A062A">
              <w:rPr>
                <w:rFonts w:hint="eastAsia"/>
                <w:lang w:eastAsia="zh-CN"/>
              </w:rPr>
              <w:t>0</w:t>
            </w:r>
            <w:r w:rsidRPr="003A062A">
              <w:t xml:space="preserve"> </w:t>
            </w:r>
            <w:r w:rsidRPr="003A062A">
              <w:rPr>
                <w:sz w:val="32"/>
              </w:rPr>
              <w:t>(20</w:t>
            </w:r>
            <w:r w:rsidRPr="003A062A">
              <w:rPr>
                <w:rFonts w:hint="eastAsia"/>
                <w:sz w:val="32"/>
                <w:lang w:eastAsia="zh-CN"/>
              </w:rPr>
              <w:t>2</w:t>
            </w:r>
            <w:r w:rsidRPr="003A062A">
              <w:rPr>
                <w:sz w:val="32"/>
                <w:lang w:eastAsia="zh-CN"/>
              </w:rPr>
              <w:t>3</w:t>
            </w:r>
            <w:r w:rsidRPr="003A062A">
              <w:rPr>
                <w:sz w:val="32"/>
              </w:rPr>
              <w:t>-</w:t>
            </w:r>
            <w:r w:rsidRPr="003A062A">
              <w:rPr>
                <w:sz w:val="32"/>
                <w:lang w:eastAsia="zh-CN"/>
              </w:rPr>
              <w:t>06</w:t>
            </w:r>
            <w:r w:rsidRPr="003A062A">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8785383" w:rsidR="004F0988" w:rsidRDefault="004F0988" w:rsidP="00133525">
            <w:pPr>
              <w:pStyle w:val="ZB"/>
              <w:framePr w:w="0" w:hRule="auto" w:wrap="auto" w:vAnchor="margin" w:hAnchor="text" w:yAlign="inline"/>
            </w:pPr>
            <w:r w:rsidRPr="003A062A">
              <w:t xml:space="preserve">Technical </w:t>
            </w:r>
            <w:bookmarkStart w:id="1" w:name="spectype2"/>
            <w:r w:rsidRPr="003A062A">
              <w:t>Specification</w:t>
            </w:r>
            <w:bookmarkEnd w:id="1"/>
          </w:p>
          <w:p w14:paraId="462B8E42" w14:textId="7027B43C" w:rsidR="00BA4B8D" w:rsidRDefault="00BA4B8D" w:rsidP="003A062A"/>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0C62B3AB" w14:textId="77777777" w:rsidR="003A062A" w:rsidRPr="00CB6975" w:rsidRDefault="003A062A" w:rsidP="003A062A">
            <w:pPr>
              <w:pStyle w:val="ZT"/>
              <w:framePr w:wrap="auto" w:hAnchor="text" w:yAlign="inline"/>
            </w:pPr>
            <w:r w:rsidRPr="00CB6975">
              <w:t>Technical Specification Group Core Network and Terminals;</w:t>
            </w:r>
          </w:p>
          <w:p w14:paraId="41935979" w14:textId="77777777" w:rsidR="003A062A" w:rsidRPr="00CB6975" w:rsidRDefault="003A062A" w:rsidP="003A062A">
            <w:pPr>
              <w:pStyle w:val="ZT"/>
              <w:framePr w:wrap="auto" w:hAnchor="text" w:yAlign="inline"/>
            </w:pPr>
            <w:r w:rsidRPr="00CB6975">
              <w:t>5G System; Unified Data Repository Services;</w:t>
            </w:r>
          </w:p>
          <w:p w14:paraId="4CDC5331" w14:textId="77777777" w:rsidR="003A062A" w:rsidRPr="00CB6975" w:rsidRDefault="003A062A" w:rsidP="003A062A">
            <w:pPr>
              <w:pStyle w:val="ZT"/>
              <w:framePr w:wrap="auto" w:hAnchor="text" w:yAlign="inline"/>
            </w:pPr>
            <w:r w:rsidRPr="00CB6975">
              <w:t>Stage 3</w:t>
            </w:r>
          </w:p>
          <w:p w14:paraId="04CAC1E0" w14:textId="3B706FA5" w:rsidR="004F0988" w:rsidRPr="00AE6164" w:rsidRDefault="003A062A" w:rsidP="003A062A">
            <w:pPr>
              <w:pStyle w:val="ZT"/>
              <w:framePr w:wrap="auto" w:hAnchor="text" w:yAlign="inline"/>
              <w:rPr>
                <w:i/>
                <w:sz w:val="28"/>
              </w:rPr>
            </w:pPr>
            <w:r w:rsidRPr="00CB6975">
              <w:t>(</w:t>
            </w:r>
            <w:r w:rsidRPr="00CB6975">
              <w:rPr>
                <w:rStyle w:val="ZGSM"/>
              </w:rPr>
              <w:t>Release 1</w:t>
            </w:r>
            <w:r>
              <w:rPr>
                <w:rStyle w:val="ZGSM"/>
                <w:rFonts w:hint="eastAsia"/>
                <w:lang w:eastAsia="zh-CN"/>
              </w:rPr>
              <w:t>8</w:t>
            </w:r>
            <w:r w:rsidRPr="00CB697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8948563"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4894856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F51000" w:rsidR="00E16509" w:rsidRPr="00133525" w:rsidRDefault="00E16509" w:rsidP="00133525">
            <w:pPr>
              <w:pStyle w:val="FP"/>
              <w:jc w:val="center"/>
              <w:rPr>
                <w:noProof/>
                <w:sz w:val="18"/>
              </w:rPr>
            </w:pPr>
            <w:r w:rsidRPr="003A062A">
              <w:rPr>
                <w:noProof/>
                <w:sz w:val="18"/>
              </w:rPr>
              <w:t xml:space="preserve">© </w:t>
            </w:r>
            <w:bookmarkStart w:id="8" w:name="copyrightDate"/>
            <w:r w:rsidRPr="003A062A">
              <w:rPr>
                <w:noProof/>
                <w:sz w:val="18"/>
              </w:rPr>
              <w:t>2</w:t>
            </w:r>
            <w:r w:rsidR="008E2D68" w:rsidRPr="003A062A">
              <w:rPr>
                <w:noProof/>
                <w:sz w:val="18"/>
              </w:rPr>
              <w:t>02</w:t>
            </w:r>
            <w:bookmarkEnd w:id="8"/>
            <w:r w:rsidR="003A062A" w:rsidRPr="003A062A">
              <w:rPr>
                <w:noProof/>
                <w:sz w:val="18"/>
              </w:rPr>
              <w:t>3</w:t>
            </w:r>
            <w:r w:rsidRPr="003A062A">
              <w:rPr>
                <w:noProof/>
                <w:sz w:val="18"/>
              </w:rPr>
              <w:t>, 3</w:t>
            </w:r>
            <w:r w:rsidRPr="00133525">
              <w:rPr>
                <w:noProof/>
                <w:sz w:val="18"/>
              </w:rPr>
              <w:t>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7D3FB57C" w14:textId="030CFA15" w:rsidR="003A062A"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A062A">
        <w:rPr>
          <w:noProof/>
        </w:rPr>
        <w:t>Foreword</w:t>
      </w:r>
      <w:r w:rsidR="003A062A">
        <w:rPr>
          <w:noProof/>
        </w:rPr>
        <w:tab/>
      </w:r>
      <w:r w:rsidR="003A062A">
        <w:rPr>
          <w:noProof/>
        </w:rPr>
        <w:fldChar w:fldCharType="begin" w:fldLock="1"/>
      </w:r>
      <w:r w:rsidR="003A062A">
        <w:rPr>
          <w:noProof/>
        </w:rPr>
        <w:instrText xml:space="preserve"> PAGEREF _Toc138335702 \h </w:instrText>
      </w:r>
      <w:r w:rsidR="003A062A">
        <w:rPr>
          <w:noProof/>
        </w:rPr>
      </w:r>
      <w:r w:rsidR="003A062A">
        <w:rPr>
          <w:noProof/>
        </w:rPr>
        <w:fldChar w:fldCharType="separate"/>
      </w:r>
      <w:r w:rsidR="003A062A">
        <w:rPr>
          <w:noProof/>
        </w:rPr>
        <w:t>6</w:t>
      </w:r>
      <w:r w:rsidR="003A062A">
        <w:rPr>
          <w:noProof/>
        </w:rPr>
        <w:fldChar w:fldCharType="end"/>
      </w:r>
    </w:p>
    <w:p w14:paraId="10225E0C" w14:textId="04F4AD5B" w:rsidR="003A062A" w:rsidRDefault="003A062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_Toc138335703 \h </w:instrText>
      </w:r>
      <w:r>
        <w:rPr>
          <w:noProof/>
        </w:rPr>
      </w:r>
      <w:r>
        <w:rPr>
          <w:noProof/>
        </w:rPr>
        <w:fldChar w:fldCharType="separate"/>
      </w:r>
      <w:r>
        <w:rPr>
          <w:noProof/>
        </w:rPr>
        <w:t>7</w:t>
      </w:r>
      <w:r>
        <w:rPr>
          <w:noProof/>
        </w:rPr>
        <w:fldChar w:fldCharType="end"/>
      </w:r>
    </w:p>
    <w:p w14:paraId="117EB07A" w14:textId="066915F4" w:rsidR="003A062A" w:rsidRDefault="003A062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_Toc138335704 \h </w:instrText>
      </w:r>
      <w:r>
        <w:rPr>
          <w:noProof/>
        </w:rPr>
      </w:r>
      <w:r>
        <w:rPr>
          <w:noProof/>
        </w:rPr>
        <w:fldChar w:fldCharType="separate"/>
      </w:r>
      <w:r>
        <w:rPr>
          <w:noProof/>
        </w:rPr>
        <w:t>7</w:t>
      </w:r>
      <w:r>
        <w:rPr>
          <w:noProof/>
        </w:rPr>
        <w:fldChar w:fldCharType="end"/>
      </w:r>
    </w:p>
    <w:p w14:paraId="4445020D" w14:textId="1E8835BC" w:rsidR="003A062A" w:rsidRDefault="003A062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_Toc138335705 \h </w:instrText>
      </w:r>
      <w:r>
        <w:rPr>
          <w:noProof/>
        </w:rPr>
      </w:r>
      <w:r>
        <w:rPr>
          <w:noProof/>
        </w:rPr>
        <w:fldChar w:fldCharType="separate"/>
      </w:r>
      <w:r>
        <w:rPr>
          <w:noProof/>
        </w:rPr>
        <w:t>8</w:t>
      </w:r>
      <w:r>
        <w:rPr>
          <w:noProof/>
        </w:rPr>
        <w:fldChar w:fldCharType="end"/>
      </w:r>
    </w:p>
    <w:p w14:paraId="266C7C60" w14:textId="5B37C8DD" w:rsidR="003A062A" w:rsidRDefault="003A062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_Toc138335706 \h </w:instrText>
      </w:r>
      <w:r>
        <w:rPr>
          <w:noProof/>
        </w:rPr>
      </w:r>
      <w:r>
        <w:rPr>
          <w:noProof/>
        </w:rPr>
        <w:fldChar w:fldCharType="separate"/>
      </w:r>
      <w:r>
        <w:rPr>
          <w:noProof/>
        </w:rPr>
        <w:t>8</w:t>
      </w:r>
      <w:r>
        <w:rPr>
          <w:noProof/>
        </w:rPr>
        <w:fldChar w:fldCharType="end"/>
      </w:r>
    </w:p>
    <w:p w14:paraId="2AEC2593" w14:textId="2CAE0D89" w:rsidR="003A062A" w:rsidRDefault="003A062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_Toc138335707 \h </w:instrText>
      </w:r>
      <w:r>
        <w:rPr>
          <w:noProof/>
        </w:rPr>
      </w:r>
      <w:r>
        <w:rPr>
          <w:noProof/>
        </w:rPr>
        <w:fldChar w:fldCharType="separate"/>
      </w:r>
      <w:r>
        <w:rPr>
          <w:noProof/>
        </w:rPr>
        <w:t>8</w:t>
      </w:r>
      <w:r>
        <w:rPr>
          <w:noProof/>
        </w:rPr>
        <w:fldChar w:fldCharType="end"/>
      </w:r>
    </w:p>
    <w:p w14:paraId="406A42CE" w14:textId="6F5E7DF6" w:rsidR="003A062A" w:rsidRDefault="003A062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_Toc138335708 \h </w:instrText>
      </w:r>
      <w:r>
        <w:rPr>
          <w:noProof/>
        </w:rPr>
      </w:r>
      <w:r>
        <w:rPr>
          <w:noProof/>
        </w:rPr>
        <w:fldChar w:fldCharType="separate"/>
      </w:r>
      <w:r>
        <w:rPr>
          <w:noProof/>
        </w:rPr>
        <w:t>8</w:t>
      </w:r>
      <w:r>
        <w:rPr>
          <w:noProof/>
        </w:rPr>
        <w:fldChar w:fldCharType="end"/>
      </w:r>
    </w:p>
    <w:p w14:paraId="4791C0D6" w14:textId="0CCCAD60" w:rsidR="003A062A" w:rsidRDefault="003A062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_Toc138335709 \h </w:instrText>
      </w:r>
      <w:r>
        <w:rPr>
          <w:noProof/>
        </w:rPr>
      </w:r>
      <w:r>
        <w:rPr>
          <w:noProof/>
        </w:rPr>
        <w:fldChar w:fldCharType="separate"/>
      </w:r>
      <w:r>
        <w:rPr>
          <w:noProof/>
        </w:rPr>
        <w:t>9</w:t>
      </w:r>
      <w:r>
        <w:rPr>
          <w:noProof/>
        </w:rPr>
        <w:fldChar w:fldCharType="end"/>
      </w:r>
    </w:p>
    <w:p w14:paraId="3D9FB014" w14:textId="3EC2E584" w:rsidR="003A062A" w:rsidRDefault="003A062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_Toc138335710 \h </w:instrText>
      </w:r>
      <w:r>
        <w:rPr>
          <w:noProof/>
        </w:rPr>
      </w:r>
      <w:r>
        <w:rPr>
          <w:noProof/>
        </w:rPr>
        <w:fldChar w:fldCharType="separate"/>
      </w:r>
      <w:r>
        <w:rPr>
          <w:noProof/>
        </w:rPr>
        <w:t>9</w:t>
      </w:r>
      <w:r>
        <w:rPr>
          <w:noProof/>
        </w:rPr>
        <w:fldChar w:fldCharType="end"/>
      </w:r>
    </w:p>
    <w:p w14:paraId="3232BD0B" w14:textId="08141D0D" w:rsidR="003A062A" w:rsidRDefault="003A062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Nudr_DataRepository Service</w:t>
      </w:r>
      <w:r>
        <w:rPr>
          <w:noProof/>
        </w:rPr>
        <w:tab/>
      </w:r>
      <w:r>
        <w:rPr>
          <w:noProof/>
        </w:rPr>
        <w:fldChar w:fldCharType="begin" w:fldLock="1"/>
      </w:r>
      <w:r>
        <w:rPr>
          <w:noProof/>
        </w:rPr>
        <w:instrText xml:space="preserve"> PAGEREF _Toc138335711 \h </w:instrText>
      </w:r>
      <w:r>
        <w:rPr>
          <w:noProof/>
        </w:rPr>
      </w:r>
      <w:r>
        <w:rPr>
          <w:noProof/>
        </w:rPr>
        <w:fldChar w:fldCharType="separate"/>
      </w:r>
      <w:r>
        <w:rPr>
          <w:noProof/>
        </w:rPr>
        <w:t>10</w:t>
      </w:r>
      <w:r>
        <w:rPr>
          <w:noProof/>
        </w:rPr>
        <w:fldChar w:fldCharType="end"/>
      </w:r>
    </w:p>
    <w:p w14:paraId="5F8B174D" w14:textId="05066CDA" w:rsidR="003A062A" w:rsidRDefault="003A062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_Toc138335712 \h </w:instrText>
      </w:r>
      <w:r>
        <w:rPr>
          <w:noProof/>
        </w:rPr>
      </w:r>
      <w:r>
        <w:rPr>
          <w:noProof/>
        </w:rPr>
        <w:fldChar w:fldCharType="separate"/>
      </w:r>
      <w:r>
        <w:rPr>
          <w:noProof/>
        </w:rPr>
        <w:t>10</w:t>
      </w:r>
      <w:r>
        <w:rPr>
          <w:noProof/>
        </w:rPr>
        <w:fldChar w:fldCharType="end"/>
      </w:r>
    </w:p>
    <w:p w14:paraId="7609C9AC" w14:textId="54EDA874" w:rsidR="003A062A" w:rsidRDefault="003A062A">
      <w:pPr>
        <w:pStyle w:val="TOC4"/>
        <w:rPr>
          <w:rFonts w:asciiTheme="minorHAnsi" w:eastAsiaTheme="minorEastAsia" w:hAnsiTheme="minorHAnsi" w:cstheme="minorBidi"/>
          <w:noProof/>
          <w:sz w:val="22"/>
          <w:szCs w:val="22"/>
          <w:lang w:eastAsia="en-GB"/>
        </w:rPr>
      </w:pPr>
      <w:r>
        <w:rPr>
          <w:noProof/>
        </w:rPr>
        <w:t>5.2.1.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_Toc138335713 \h </w:instrText>
      </w:r>
      <w:r>
        <w:rPr>
          <w:noProof/>
        </w:rPr>
      </w:r>
      <w:r>
        <w:rPr>
          <w:noProof/>
        </w:rPr>
        <w:fldChar w:fldCharType="separate"/>
      </w:r>
      <w:r>
        <w:rPr>
          <w:noProof/>
        </w:rPr>
        <w:t>10</w:t>
      </w:r>
      <w:r>
        <w:rPr>
          <w:noProof/>
        </w:rPr>
        <w:fldChar w:fldCharType="end"/>
      </w:r>
    </w:p>
    <w:p w14:paraId="708AD07B" w14:textId="406AF174" w:rsidR="003A062A" w:rsidRDefault="003A062A">
      <w:pPr>
        <w:pStyle w:val="TOC4"/>
        <w:rPr>
          <w:rFonts w:asciiTheme="minorHAnsi" w:eastAsiaTheme="minorEastAsia" w:hAnsiTheme="minorHAnsi" w:cstheme="minorBidi"/>
          <w:noProof/>
          <w:sz w:val="22"/>
          <w:szCs w:val="22"/>
          <w:lang w:eastAsia="en-GB"/>
        </w:rPr>
      </w:pPr>
      <w:r>
        <w:rPr>
          <w:noProof/>
        </w:rPr>
        <w:t>5.2.1.</w:t>
      </w:r>
      <w:r>
        <w:rPr>
          <w:noProof/>
          <w:lang w:eastAsia="zh-CN"/>
        </w:rPr>
        <w:t>2</w:t>
      </w:r>
      <w:r>
        <w:rPr>
          <w:rFonts w:asciiTheme="minorHAnsi" w:eastAsiaTheme="minorEastAsia" w:hAnsiTheme="minorHAnsi" w:cstheme="minorBidi"/>
          <w:noProof/>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_Toc138335714 \h </w:instrText>
      </w:r>
      <w:r>
        <w:rPr>
          <w:noProof/>
        </w:rPr>
      </w:r>
      <w:r>
        <w:rPr>
          <w:noProof/>
        </w:rPr>
        <w:fldChar w:fldCharType="separate"/>
      </w:r>
      <w:r>
        <w:rPr>
          <w:noProof/>
        </w:rPr>
        <w:t>10</w:t>
      </w:r>
      <w:r>
        <w:rPr>
          <w:noProof/>
        </w:rPr>
        <w:fldChar w:fldCharType="end"/>
      </w:r>
    </w:p>
    <w:p w14:paraId="186CE869" w14:textId="6C54B948" w:rsidR="003A062A" w:rsidRDefault="003A062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_Toc138335715 \h </w:instrText>
      </w:r>
      <w:r>
        <w:rPr>
          <w:noProof/>
        </w:rPr>
      </w:r>
      <w:r>
        <w:rPr>
          <w:noProof/>
        </w:rPr>
        <w:fldChar w:fldCharType="separate"/>
      </w:r>
      <w:r>
        <w:rPr>
          <w:noProof/>
        </w:rPr>
        <w:t>11</w:t>
      </w:r>
      <w:r>
        <w:rPr>
          <w:noProof/>
        </w:rPr>
        <w:fldChar w:fldCharType="end"/>
      </w:r>
    </w:p>
    <w:p w14:paraId="251CC303" w14:textId="74FA7C84" w:rsidR="003A062A" w:rsidRDefault="003A062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_Toc138335716 \h </w:instrText>
      </w:r>
      <w:r>
        <w:rPr>
          <w:noProof/>
        </w:rPr>
      </w:r>
      <w:r>
        <w:rPr>
          <w:noProof/>
        </w:rPr>
        <w:fldChar w:fldCharType="separate"/>
      </w:r>
      <w:r>
        <w:rPr>
          <w:noProof/>
        </w:rPr>
        <w:t>11</w:t>
      </w:r>
      <w:r>
        <w:rPr>
          <w:noProof/>
        </w:rPr>
        <w:fldChar w:fldCharType="end"/>
      </w:r>
    </w:p>
    <w:p w14:paraId="5B720CC6" w14:textId="26028A7F" w:rsidR="003A062A" w:rsidRDefault="003A062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_Toc138335717 \h </w:instrText>
      </w:r>
      <w:r>
        <w:rPr>
          <w:noProof/>
        </w:rPr>
      </w:r>
      <w:r>
        <w:rPr>
          <w:noProof/>
        </w:rPr>
        <w:fldChar w:fldCharType="separate"/>
      </w:r>
      <w:r>
        <w:rPr>
          <w:noProof/>
        </w:rPr>
        <w:t>11</w:t>
      </w:r>
      <w:r>
        <w:rPr>
          <w:noProof/>
        </w:rPr>
        <w:fldChar w:fldCharType="end"/>
      </w:r>
    </w:p>
    <w:p w14:paraId="4160FB18" w14:textId="3D8E6CD5" w:rsidR="003A062A" w:rsidRDefault="003A062A">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_Toc138335718 \h </w:instrText>
      </w:r>
      <w:r>
        <w:rPr>
          <w:noProof/>
        </w:rPr>
      </w:r>
      <w:r>
        <w:rPr>
          <w:noProof/>
        </w:rPr>
        <w:fldChar w:fldCharType="separate"/>
      </w:r>
      <w:r>
        <w:rPr>
          <w:noProof/>
        </w:rPr>
        <w:t>11</w:t>
      </w:r>
      <w:r>
        <w:rPr>
          <w:noProof/>
        </w:rPr>
        <w:fldChar w:fldCharType="end"/>
      </w:r>
    </w:p>
    <w:p w14:paraId="408DA887" w14:textId="06648E3C" w:rsidR="003A062A" w:rsidRDefault="003A062A">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Data retrieval</w:t>
      </w:r>
      <w:r>
        <w:rPr>
          <w:noProof/>
        </w:rPr>
        <w:tab/>
      </w:r>
      <w:r>
        <w:rPr>
          <w:noProof/>
        </w:rPr>
        <w:fldChar w:fldCharType="begin" w:fldLock="1"/>
      </w:r>
      <w:r>
        <w:rPr>
          <w:noProof/>
        </w:rPr>
        <w:instrText xml:space="preserve"> PAGEREF _Toc138335719 \h </w:instrText>
      </w:r>
      <w:r>
        <w:rPr>
          <w:noProof/>
        </w:rPr>
      </w:r>
      <w:r>
        <w:rPr>
          <w:noProof/>
        </w:rPr>
        <w:fldChar w:fldCharType="separate"/>
      </w:r>
      <w:r>
        <w:rPr>
          <w:noProof/>
        </w:rPr>
        <w:t>11</w:t>
      </w:r>
      <w:r>
        <w:rPr>
          <w:noProof/>
        </w:rPr>
        <w:fldChar w:fldCharType="end"/>
      </w:r>
    </w:p>
    <w:p w14:paraId="15871099" w14:textId="236961BD" w:rsidR="003A062A" w:rsidRDefault="003A062A">
      <w:pPr>
        <w:pStyle w:val="TOC5"/>
        <w:rPr>
          <w:rFonts w:asciiTheme="minorHAnsi" w:eastAsiaTheme="minorEastAsia" w:hAnsiTheme="minorHAnsi" w:cstheme="minorBidi"/>
          <w:noProof/>
          <w:sz w:val="22"/>
          <w:szCs w:val="22"/>
          <w:lang w:eastAsia="en-GB"/>
        </w:rPr>
      </w:pPr>
      <w:r>
        <w:rPr>
          <w:noProof/>
        </w:rPr>
        <w:t>5.2.2.2.</w:t>
      </w:r>
      <w:r>
        <w:rPr>
          <w:noProof/>
          <w:lang w:eastAsia="zh-CN"/>
        </w:rPr>
        <w:t>3</w:t>
      </w:r>
      <w:r>
        <w:rPr>
          <w:rFonts w:asciiTheme="minorHAnsi" w:eastAsiaTheme="minorEastAsia" w:hAnsiTheme="minorHAnsi" w:cstheme="minorBidi"/>
          <w:noProof/>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_Toc138335720 \h </w:instrText>
      </w:r>
      <w:r>
        <w:rPr>
          <w:noProof/>
        </w:rPr>
      </w:r>
      <w:r>
        <w:rPr>
          <w:noProof/>
        </w:rPr>
        <w:fldChar w:fldCharType="separate"/>
      </w:r>
      <w:r>
        <w:rPr>
          <w:noProof/>
        </w:rPr>
        <w:t>12</w:t>
      </w:r>
      <w:r>
        <w:rPr>
          <w:noProof/>
        </w:rPr>
        <w:fldChar w:fldCharType="end"/>
      </w:r>
    </w:p>
    <w:p w14:paraId="799470FB" w14:textId="5C4381D9" w:rsidR="003A062A" w:rsidRDefault="003A062A">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Create</w:t>
      </w:r>
      <w:r>
        <w:rPr>
          <w:noProof/>
        </w:rPr>
        <w:tab/>
      </w:r>
      <w:r>
        <w:rPr>
          <w:noProof/>
        </w:rPr>
        <w:fldChar w:fldCharType="begin" w:fldLock="1"/>
      </w:r>
      <w:r>
        <w:rPr>
          <w:noProof/>
        </w:rPr>
        <w:instrText xml:space="preserve"> PAGEREF _Toc138335721 \h </w:instrText>
      </w:r>
      <w:r>
        <w:rPr>
          <w:noProof/>
        </w:rPr>
      </w:r>
      <w:r>
        <w:rPr>
          <w:noProof/>
        </w:rPr>
        <w:fldChar w:fldCharType="separate"/>
      </w:r>
      <w:r>
        <w:rPr>
          <w:noProof/>
        </w:rPr>
        <w:t>13</w:t>
      </w:r>
      <w:r>
        <w:rPr>
          <w:noProof/>
        </w:rPr>
        <w:fldChar w:fldCharType="end"/>
      </w:r>
    </w:p>
    <w:p w14:paraId="4EBF3E40" w14:textId="122FBB4F" w:rsidR="003A062A" w:rsidRDefault="003A062A">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_Toc138335722 \h </w:instrText>
      </w:r>
      <w:r>
        <w:rPr>
          <w:noProof/>
        </w:rPr>
      </w:r>
      <w:r>
        <w:rPr>
          <w:noProof/>
        </w:rPr>
        <w:fldChar w:fldCharType="separate"/>
      </w:r>
      <w:r>
        <w:rPr>
          <w:noProof/>
        </w:rPr>
        <w:t>13</w:t>
      </w:r>
      <w:r>
        <w:rPr>
          <w:noProof/>
        </w:rPr>
        <w:fldChar w:fldCharType="end"/>
      </w:r>
    </w:p>
    <w:p w14:paraId="19C3FAD7" w14:textId="537AF708" w:rsidR="003A062A" w:rsidRDefault="003A062A">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Data Creation using PUT</w:t>
      </w:r>
      <w:r>
        <w:rPr>
          <w:noProof/>
        </w:rPr>
        <w:tab/>
      </w:r>
      <w:r>
        <w:rPr>
          <w:noProof/>
        </w:rPr>
        <w:fldChar w:fldCharType="begin" w:fldLock="1"/>
      </w:r>
      <w:r>
        <w:rPr>
          <w:noProof/>
        </w:rPr>
        <w:instrText xml:space="preserve"> PAGEREF _Toc138335723 \h </w:instrText>
      </w:r>
      <w:r>
        <w:rPr>
          <w:noProof/>
        </w:rPr>
      </w:r>
      <w:r>
        <w:rPr>
          <w:noProof/>
        </w:rPr>
        <w:fldChar w:fldCharType="separate"/>
      </w:r>
      <w:r>
        <w:rPr>
          <w:noProof/>
        </w:rPr>
        <w:t>14</w:t>
      </w:r>
      <w:r>
        <w:rPr>
          <w:noProof/>
        </w:rPr>
        <w:fldChar w:fldCharType="end"/>
      </w:r>
    </w:p>
    <w:p w14:paraId="0E7AB890" w14:textId="06304FEE" w:rsidR="003A062A" w:rsidRDefault="003A062A">
      <w:pPr>
        <w:pStyle w:val="TOC5"/>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Data Creation using POST</w:t>
      </w:r>
      <w:r>
        <w:rPr>
          <w:noProof/>
        </w:rPr>
        <w:tab/>
      </w:r>
      <w:r>
        <w:rPr>
          <w:noProof/>
        </w:rPr>
        <w:fldChar w:fldCharType="begin" w:fldLock="1"/>
      </w:r>
      <w:r>
        <w:rPr>
          <w:noProof/>
        </w:rPr>
        <w:instrText xml:space="preserve"> PAGEREF _Toc138335724 \h </w:instrText>
      </w:r>
      <w:r>
        <w:rPr>
          <w:noProof/>
        </w:rPr>
      </w:r>
      <w:r>
        <w:rPr>
          <w:noProof/>
        </w:rPr>
        <w:fldChar w:fldCharType="separate"/>
      </w:r>
      <w:r>
        <w:rPr>
          <w:noProof/>
        </w:rPr>
        <w:t>14</w:t>
      </w:r>
      <w:r>
        <w:rPr>
          <w:noProof/>
        </w:rPr>
        <w:fldChar w:fldCharType="end"/>
      </w:r>
    </w:p>
    <w:p w14:paraId="15073778" w14:textId="3F1E13BE" w:rsidR="003A062A" w:rsidRDefault="003A062A">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Delete</w:t>
      </w:r>
      <w:r>
        <w:rPr>
          <w:noProof/>
        </w:rPr>
        <w:tab/>
      </w:r>
      <w:r>
        <w:rPr>
          <w:noProof/>
        </w:rPr>
        <w:fldChar w:fldCharType="begin" w:fldLock="1"/>
      </w:r>
      <w:r>
        <w:rPr>
          <w:noProof/>
        </w:rPr>
        <w:instrText xml:space="preserve"> PAGEREF _Toc138335725 \h </w:instrText>
      </w:r>
      <w:r>
        <w:rPr>
          <w:noProof/>
        </w:rPr>
      </w:r>
      <w:r>
        <w:rPr>
          <w:noProof/>
        </w:rPr>
        <w:fldChar w:fldCharType="separate"/>
      </w:r>
      <w:r>
        <w:rPr>
          <w:noProof/>
        </w:rPr>
        <w:t>15</w:t>
      </w:r>
      <w:r>
        <w:rPr>
          <w:noProof/>
        </w:rPr>
        <w:fldChar w:fldCharType="end"/>
      </w:r>
    </w:p>
    <w:p w14:paraId="50E7B130" w14:textId="5CA7AB98"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_Toc138335726 \h </w:instrText>
      </w:r>
      <w:r>
        <w:rPr>
          <w:noProof/>
        </w:rPr>
      </w:r>
      <w:r>
        <w:rPr>
          <w:noProof/>
        </w:rPr>
        <w:fldChar w:fldCharType="separate"/>
      </w:r>
      <w:r>
        <w:rPr>
          <w:noProof/>
        </w:rPr>
        <w:t>15</w:t>
      </w:r>
      <w:r>
        <w:rPr>
          <w:noProof/>
        </w:rPr>
        <w:fldChar w:fldCharType="end"/>
      </w:r>
    </w:p>
    <w:p w14:paraId="638559EC" w14:textId="78343993"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Deleting Data</w:t>
      </w:r>
      <w:r>
        <w:rPr>
          <w:noProof/>
        </w:rPr>
        <w:tab/>
      </w:r>
      <w:r>
        <w:rPr>
          <w:noProof/>
        </w:rPr>
        <w:fldChar w:fldCharType="begin" w:fldLock="1"/>
      </w:r>
      <w:r>
        <w:rPr>
          <w:noProof/>
        </w:rPr>
        <w:instrText xml:space="preserve"> PAGEREF _Toc138335727 \h </w:instrText>
      </w:r>
      <w:r>
        <w:rPr>
          <w:noProof/>
        </w:rPr>
      </w:r>
      <w:r>
        <w:rPr>
          <w:noProof/>
        </w:rPr>
        <w:fldChar w:fldCharType="separate"/>
      </w:r>
      <w:r>
        <w:rPr>
          <w:noProof/>
        </w:rPr>
        <w:t>15</w:t>
      </w:r>
      <w:r>
        <w:rPr>
          <w:noProof/>
        </w:rPr>
        <w:fldChar w:fldCharType="end"/>
      </w:r>
    </w:p>
    <w:p w14:paraId="0DD7AA9F" w14:textId="1FDC1203" w:rsidR="003A062A" w:rsidRDefault="003A062A">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rFonts w:asciiTheme="minorHAnsi" w:eastAsiaTheme="minorEastAsia" w:hAnsiTheme="minorHAnsi" w:cstheme="minorBidi"/>
          <w:noProof/>
          <w:sz w:val="22"/>
          <w:szCs w:val="22"/>
          <w:lang w:eastAsia="en-GB"/>
        </w:rPr>
        <w:tab/>
      </w:r>
      <w:r>
        <w:rPr>
          <w:noProof/>
          <w:lang w:eastAsia="zh-CN"/>
        </w:rPr>
        <w:t>Update</w:t>
      </w:r>
      <w:r>
        <w:rPr>
          <w:noProof/>
        </w:rPr>
        <w:tab/>
      </w:r>
      <w:r>
        <w:rPr>
          <w:noProof/>
        </w:rPr>
        <w:fldChar w:fldCharType="begin" w:fldLock="1"/>
      </w:r>
      <w:r>
        <w:rPr>
          <w:noProof/>
        </w:rPr>
        <w:instrText xml:space="preserve"> PAGEREF _Toc138335728 \h </w:instrText>
      </w:r>
      <w:r>
        <w:rPr>
          <w:noProof/>
        </w:rPr>
      </w:r>
      <w:r>
        <w:rPr>
          <w:noProof/>
        </w:rPr>
        <w:fldChar w:fldCharType="separate"/>
      </w:r>
      <w:r>
        <w:rPr>
          <w:noProof/>
        </w:rPr>
        <w:t>15</w:t>
      </w:r>
      <w:r>
        <w:rPr>
          <w:noProof/>
        </w:rPr>
        <w:fldChar w:fldCharType="end"/>
      </w:r>
    </w:p>
    <w:p w14:paraId="25B96137" w14:textId="46EE0182"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_Toc138335729 \h </w:instrText>
      </w:r>
      <w:r>
        <w:rPr>
          <w:noProof/>
        </w:rPr>
      </w:r>
      <w:r>
        <w:rPr>
          <w:noProof/>
        </w:rPr>
        <w:fldChar w:fldCharType="separate"/>
      </w:r>
      <w:r>
        <w:rPr>
          <w:noProof/>
        </w:rPr>
        <w:t>15</w:t>
      </w:r>
      <w:r>
        <w:rPr>
          <w:noProof/>
        </w:rPr>
        <w:fldChar w:fldCharType="end"/>
      </w:r>
    </w:p>
    <w:p w14:paraId="53D35172" w14:textId="2174E115"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.2</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_Toc138335730 \h </w:instrText>
      </w:r>
      <w:r>
        <w:rPr>
          <w:noProof/>
        </w:rPr>
      </w:r>
      <w:r>
        <w:rPr>
          <w:noProof/>
        </w:rPr>
        <w:fldChar w:fldCharType="separate"/>
      </w:r>
      <w:r>
        <w:rPr>
          <w:noProof/>
        </w:rPr>
        <w:t>15</w:t>
      </w:r>
      <w:r>
        <w:rPr>
          <w:noProof/>
        </w:rPr>
        <w:fldChar w:fldCharType="end"/>
      </w:r>
    </w:p>
    <w:p w14:paraId="6CE873C7" w14:textId="5F94D955"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_Toc138335731 \h </w:instrText>
      </w:r>
      <w:r>
        <w:rPr>
          <w:noProof/>
        </w:rPr>
      </w:r>
      <w:r>
        <w:rPr>
          <w:noProof/>
        </w:rPr>
        <w:fldChar w:fldCharType="separate"/>
      </w:r>
      <w:r>
        <w:rPr>
          <w:noProof/>
        </w:rPr>
        <w:t>16</w:t>
      </w:r>
      <w:r>
        <w:rPr>
          <w:noProof/>
        </w:rPr>
        <w:fldChar w:fldCharType="end"/>
      </w:r>
    </w:p>
    <w:p w14:paraId="2CAE92AE" w14:textId="06B2D6A2" w:rsidR="003A062A" w:rsidRDefault="003A062A">
      <w:pPr>
        <w:pStyle w:val="TOC4"/>
        <w:rPr>
          <w:rFonts w:asciiTheme="minorHAnsi" w:eastAsiaTheme="minorEastAsia" w:hAnsiTheme="minorHAnsi" w:cstheme="minorBidi"/>
          <w:noProof/>
          <w:sz w:val="22"/>
          <w:szCs w:val="22"/>
          <w:lang w:eastAsia="en-GB"/>
        </w:rPr>
      </w:pPr>
      <w:r>
        <w:rPr>
          <w:noProof/>
        </w:rPr>
        <w:t>5.2.2.</w:t>
      </w:r>
      <w:r>
        <w:rPr>
          <w:noProof/>
          <w:lang w:eastAsia="zh-CN"/>
        </w:rPr>
        <w:t>6</w:t>
      </w:r>
      <w:r>
        <w:rPr>
          <w:rFonts w:asciiTheme="minorHAnsi" w:eastAsiaTheme="minorEastAsia" w:hAnsiTheme="minorHAnsi" w:cstheme="minorBidi"/>
          <w:noProof/>
          <w:sz w:val="22"/>
          <w:szCs w:val="22"/>
          <w:lang w:eastAsia="en-GB"/>
        </w:rPr>
        <w:tab/>
      </w:r>
      <w:r>
        <w:rPr>
          <w:noProof/>
          <w:lang w:eastAsia="zh-CN"/>
        </w:rPr>
        <w:t>Subscribe</w:t>
      </w:r>
      <w:r>
        <w:rPr>
          <w:noProof/>
        </w:rPr>
        <w:tab/>
      </w:r>
      <w:r>
        <w:rPr>
          <w:noProof/>
        </w:rPr>
        <w:fldChar w:fldCharType="begin" w:fldLock="1"/>
      </w:r>
      <w:r>
        <w:rPr>
          <w:noProof/>
        </w:rPr>
        <w:instrText xml:space="preserve"> PAGEREF _Toc138335732 \h </w:instrText>
      </w:r>
      <w:r>
        <w:rPr>
          <w:noProof/>
        </w:rPr>
      </w:r>
      <w:r>
        <w:rPr>
          <w:noProof/>
        </w:rPr>
        <w:fldChar w:fldCharType="separate"/>
      </w:r>
      <w:r>
        <w:rPr>
          <w:noProof/>
        </w:rPr>
        <w:t>16</w:t>
      </w:r>
      <w:r>
        <w:rPr>
          <w:noProof/>
        </w:rPr>
        <w:fldChar w:fldCharType="end"/>
      </w:r>
    </w:p>
    <w:p w14:paraId="403DDA94" w14:textId="1E3E6C9F"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_Toc138335733 \h </w:instrText>
      </w:r>
      <w:r>
        <w:rPr>
          <w:noProof/>
        </w:rPr>
      </w:r>
      <w:r>
        <w:rPr>
          <w:noProof/>
        </w:rPr>
        <w:fldChar w:fldCharType="separate"/>
      </w:r>
      <w:r>
        <w:rPr>
          <w:noProof/>
        </w:rPr>
        <w:t>16</w:t>
      </w:r>
      <w:r>
        <w:rPr>
          <w:noProof/>
        </w:rPr>
        <w:fldChar w:fldCharType="end"/>
      </w:r>
    </w:p>
    <w:p w14:paraId="1FF7308A" w14:textId="128EFCB5"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_Toc138335734 \h </w:instrText>
      </w:r>
      <w:r>
        <w:rPr>
          <w:noProof/>
        </w:rPr>
      </w:r>
      <w:r>
        <w:rPr>
          <w:noProof/>
        </w:rPr>
        <w:fldChar w:fldCharType="separate"/>
      </w:r>
      <w:r>
        <w:rPr>
          <w:noProof/>
        </w:rPr>
        <w:t>17</w:t>
      </w:r>
      <w:r>
        <w:rPr>
          <w:noProof/>
        </w:rPr>
        <w:fldChar w:fldCharType="end"/>
      </w:r>
    </w:p>
    <w:p w14:paraId="690DF0A0" w14:textId="536B17D8"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.3</w:t>
      </w:r>
      <w:r>
        <w:rPr>
          <w:rFonts w:asciiTheme="minorHAnsi" w:eastAsiaTheme="minorEastAsia" w:hAnsiTheme="minorHAnsi" w:cstheme="minorBidi"/>
          <w:noProof/>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_Toc138335735 \h </w:instrText>
      </w:r>
      <w:r>
        <w:rPr>
          <w:noProof/>
        </w:rPr>
      </w:r>
      <w:r>
        <w:rPr>
          <w:noProof/>
        </w:rPr>
        <w:fldChar w:fldCharType="separate"/>
      </w:r>
      <w:r>
        <w:rPr>
          <w:noProof/>
        </w:rPr>
        <w:t>17</w:t>
      </w:r>
      <w:r>
        <w:rPr>
          <w:noProof/>
        </w:rPr>
        <w:fldChar w:fldCharType="end"/>
      </w:r>
    </w:p>
    <w:p w14:paraId="56D529CD" w14:textId="44DEB511" w:rsidR="003A062A" w:rsidRDefault="003A062A">
      <w:pPr>
        <w:pStyle w:val="TOC4"/>
        <w:rPr>
          <w:rFonts w:asciiTheme="minorHAnsi" w:eastAsiaTheme="minorEastAsia" w:hAnsiTheme="minorHAnsi" w:cstheme="minorBidi"/>
          <w:noProof/>
          <w:sz w:val="22"/>
          <w:szCs w:val="22"/>
          <w:lang w:eastAsia="en-GB"/>
        </w:rPr>
      </w:pPr>
      <w:r>
        <w:rPr>
          <w:noProof/>
        </w:rPr>
        <w:t>5.2.2.</w:t>
      </w:r>
      <w:r>
        <w:rPr>
          <w:noProof/>
          <w:lang w:eastAsia="zh-CN"/>
        </w:rPr>
        <w:t>7</w:t>
      </w:r>
      <w:r>
        <w:rPr>
          <w:rFonts w:asciiTheme="minorHAnsi" w:eastAsiaTheme="minorEastAsia" w:hAnsiTheme="minorHAnsi" w:cstheme="minorBidi"/>
          <w:noProof/>
          <w:sz w:val="22"/>
          <w:szCs w:val="22"/>
          <w:lang w:eastAsia="en-GB"/>
        </w:rPr>
        <w:tab/>
      </w:r>
      <w:r>
        <w:rPr>
          <w:noProof/>
          <w:lang w:eastAsia="zh-CN"/>
        </w:rPr>
        <w:t>Unsubscribe</w:t>
      </w:r>
      <w:r>
        <w:rPr>
          <w:noProof/>
        </w:rPr>
        <w:tab/>
      </w:r>
      <w:r>
        <w:rPr>
          <w:noProof/>
        </w:rPr>
        <w:fldChar w:fldCharType="begin" w:fldLock="1"/>
      </w:r>
      <w:r>
        <w:rPr>
          <w:noProof/>
        </w:rPr>
        <w:instrText xml:space="preserve"> PAGEREF _Toc138335736 \h </w:instrText>
      </w:r>
      <w:r>
        <w:rPr>
          <w:noProof/>
        </w:rPr>
      </w:r>
      <w:r>
        <w:rPr>
          <w:noProof/>
        </w:rPr>
        <w:fldChar w:fldCharType="separate"/>
      </w:r>
      <w:r>
        <w:rPr>
          <w:noProof/>
        </w:rPr>
        <w:t>18</w:t>
      </w:r>
      <w:r>
        <w:rPr>
          <w:noProof/>
        </w:rPr>
        <w:fldChar w:fldCharType="end"/>
      </w:r>
    </w:p>
    <w:p w14:paraId="4AB18B18" w14:textId="40C5BCA3"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_Toc138335737 \h </w:instrText>
      </w:r>
      <w:r>
        <w:rPr>
          <w:noProof/>
        </w:rPr>
      </w:r>
      <w:r>
        <w:rPr>
          <w:noProof/>
        </w:rPr>
        <w:fldChar w:fldCharType="separate"/>
      </w:r>
      <w:r>
        <w:rPr>
          <w:noProof/>
        </w:rPr>
        <w:t>18</w:t>
      </w:r>
      <w:r>
        <w:rPr>
          <w:noProof/>
        </w:rPr>
        <w:fldChar w:fldCharType="end"/>
      </w:r>
    </w:p>
    <w:p w14:paraId="1831E798" w14:textId="66E90404"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.2</w:t>
      </w:r>
      <w:r>
        <w:rPr>
          <w:rFonts w:asciiTheme="minorHAnsi" w:eastAsiaTheme="minorEastAsia" w:hAnsiTheme="minorHAnsi" w:cstheme="minorBidi"/>
          <w:noProof/>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_Toc138335738 \h </w:instrText>
      </w:r>
      <w:r>
        <w:rPr>
          <w:noProof/>
        </w:rPr>
      </w:r>
      <w:r>
        <w:rPr>
          <w:noProof/>
        </w:rPr>
        <w:fldChar w:fldCharType="separate"/>
      </w:r>
      <w:r>
        <w:rPr>
          <w:noProof/>
        </w:rPr>
        <w:t>18</w:t>
      </w:r>
      <w:r>
        <w:rPr>
          <w:noProof/>
        </w:rPr>
        <w:fldChar w:fldCharType="end"/>
      </w:r>
    </w:p>
    <w:p w14:paraId="4D8E7DD2" w14:textId="6AC4FFEE" w:rsidR="003A062A" w:rsidRDefault="003A062A">
      <w:pPr>
        <w:pStyle w:val="TOC4"/>
        <w:rPr>
          <w:rFonts w:asciiTheme="minorHAnsi" w:eastAsiaTheme="minorEastAsia" w:hAnsiTheme="minorHAnsi" w:cstheme="minorBidi"/>
          <w:noProof/>
          <w:sz w:val="22"/>
          <w:szCs w:val="22"/>
          <w:lang w:eastAsia="en-GB"/>
        </w:rPr>
      </w:pPr>
      <w:r>
        <w:rPr>
          <w:noProof/>
        </w:rPr>
        <w:t>5.2.2.</w:t>
      </w:r>
      <w:r>
        <w:rPr>
          <w:noProof/>
          <w:lang w:eastAsia="zh-CN"/>
        </w:rPr>
        <w:t>8</w:t>
      </w:r>
      <w:r>
        <w:rPr>
          <w:rFonts w:asciiTheme="minorHAnsi" w:eastAsiaTheme="minorEastAsia" w:hAnsiTheme="minorHAnsi" w:cstheme="minorBidi"/>
          <w:noProof/>
          <w:sz w:val="22"/>
          <w:szCs w:val="22"/>
          <w:lang w:eastAsia="en-GB"/>
        </w:rPr>
        <w:tab/>
      </w:r>
      <w:r>
        <w:rPr>
          <w:noProof/>
          <w:lang w:eastAsia="zh-CN"/>
        </w:rPr>
        <w:t>Notify</w:t>
      </w:r>
      <w:r>
        <w:rPr>
          <w:noProof/>
        </w:rPr>
        <w:tab/>
      </w:r>
      <w:r>
        <w:rPr>
          <w:noProof/>
        </w:rPr>
        <w:fldChar w:fldCharType="begin" w:fldLock="1"/>
      </w:r>
      <w:r>
        <w:rPr>
          <w:noProof/>
        </w:rPr>
        <w:instrText xml:space="preserve"> PAGEREF _Toc138335739 \h </w:instrText>
      </w:r>
      <w:r>
        <w:rPr>
          <w:noProof/>
        </w:rPr>
      </w:r>
      <w:r>
        <w:rPr>
          <w:noProof/>
        </w:rPr>
        <w:fldChar w:fldCharType="separate"/>
      </w:r>
      <w:r>
        <w:rPr>
          <w:noProof/>
        </w:rPr>
        <w:t>19</w:t>
      </w:r>
      <w:r>
        <w:rPr>
          <w:noProof/>
        </w:rPr>
        <w:fldChar w:fldCharType="end"/>
      </w:r>
    </w:p>
    <w:p w14:paraId="6E7DC5B1" w14:textId="0B742F0A"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_Toc138335740 \h </w:instrText>
      </w:r>
      <w:r>
        <w:rPr>
          <w:noProof/>
        </w:rPr>
      </w:r>
      <w:r>
        <w:rPr>
          <w:noProof/>
        </w:rPr>
        <w:fldChar w:fldCharType="separate"/>
      </w:r>
      <w:r>
        <w:rPr>
          <w:noProof/>
        </w:rPr>
        <w:t>19</w:t>
      </w:r>
      <w:r>
        <w:rPr>
          <w:noProof/>
        </w:rPr>
        <w:fldChar w:fldCharType="end"/>
      </w:r>
    </w:p>
    <w:p w14:paraId="6A16006C" w14:textId="1655C4E4"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.2</w:t>
      </w:r>
      <w:r>
        <w:rPr>
          <w:rFonts w:asciiTheme="minorHAnsi" w:eastAsiaTheme="minorEastAsia" w:hAnsiTheme="minorHAnsi" w:cstheme="minorBidi"/>
          <w:noProof/>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_Toc138335741 \h </w:instrText>
      </w:r>
      <w:r>
        <w:rPr>
          <w:noProof/>
        </w:rPr>
      </w:r>
      <w:r>
        <w:rPr>
          <w:noProof/>
        </w:rPr>
        <w:fldChar w:fldCharType="separate"/>
      </w:r>
      <w:r>
        <w:rPr>
          <w:noProof/>
        </w:rPr>
        <w:t>19</w:t>
      </w:r>
      <w:r>
        <w:rPr>
          <w:noProof/>
        </w:rPr>
        <w:fldChar w:fldCharType="end"/>
      </w:r>
    </w:p>
    <w:p w14:paraId="691B2971" w14:textId="421AA9A7" w:rsidR="003A062A" w:rsidRDefault="003A062A">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.3</w:t>
      </w:r>
      <w:r>
        <w:rPr>
          <w:rFonts w:asciiTheme="minorHAnsi" w:eastAsiaTheme="minorEastAsia" w:hAnsiTheme="minorHAnsi" w:cstheme="minorBidi"/>
          <w:noProof/>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_Toc138335742 \h </w:instrText>
      </w:r>
      <w:r>
        <w:rPr>
          <w:noProof/>
        </w:rPr>
      </w:r>
      <w:r>
        <w:rPr>
          <w:noProof/>
        </w:rPr>
        <w:fldChar w:fldCharType="separate"/>
      </w:r>
      <w:r>
        <w:rPr>
          <w:noProof/>
        </w:rPr>
        <w:t>19</w:t>
      </w:r>
      <w:r>
        <w:rPr>
          <w:noProof/>
        </w:rPr>
        <w:fldChar w:fldCharType="end"/>
      </w:r>
    </w:p>
    <w:p w14:paraId="5211B7B4" w14:textId="492EFA8D" w:rsidR="003A062A" w:rsidRDefault="003A062A">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lang w:eastAsia="zh-CN"/>
        </w:rPr>
        <w:t>DataRestorationNotification</w:t>
      </w:r>
      <w:r>
        <w:rPr>
          <w:noProof/>
        </w:rPr>
        <w:tab/>
      </w:r>
      <w:r>
        <w:rPr>
          <w:noProof/>
        </w:rPr>
        <w:fldChar w:fldCharType="begin" w:fldLock="1"/>
      </w:r>
      <w:r>
        <w:rPr>
          <w:noProof/>
        </w:rPr>
        <w:instrText xml:space="preserve"> PAGEREF _Toc138335743 \h </w:instrText>
      </w:r>
      <w:r>
        <w:rPr>
          <w:noProof/>
        </w:rPr>
      </w:r>
      <w:r>
        <w:rPr>
          <w:noProof/>
        </w:rPr>
        <w:fldChar w:fldCharType="separate"/>
      </w:r>
      <w:r>
        <w:rPr>
          <w:noProof/>
        </w:rPr>
        <w:t>20</w:t>
      </w:r>
      <w:r>
        <w:rPr>
          <w:noProof/>
        </w:rPr>
        <w:fldChar w:fldCharType="end"/>
      </w:r>
    </w:p>
    <w:p w14:paraId="0CC16490" w14:textId="66D36C6E" w:rsidR="003A062A" w:rsidRDefault="003A062A">
      <w:pPr>
        <w:pStyle w:val="TOC5"/>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_Toc138335744 \h </w:instrText>
      </w:r>
      <w:r>
        <w:rPr>
          <w:noProof/>
        </w:rPr>
      </w:r>
      <w:r>
        <w:rPr>
          <w:noProof/>
        </w:rPr>
        <w:fldChar w:fldCharType="separate"/>
      </w:r>
      <w:r>
        <w:rPr>
          <w:noProof/>
        </w:rPr>
        <w:t>20</w:t>
      </w:r>
      <w:r>
        <w:rPr>
          <w:noProof/>
        </w:rPr>
        <w:fldChar w:fldCharType="end"/>
      </w:r>
    </w:p>
    <w:p w14:paraId="723B9890" w14:textId="24A618CB" w:rsidR="003A062A" w:rsidRDefault="003A062A">
      <w:pPr>
        <w:pStyle w:val="TOC5"/>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lang w:eastAsia="zh-CN"/>
        </w:rPr>
        <w:t>Notification on Data Restoration</w:t>
      </w:r>
      <w:r>
        <w:rPr>
          <w:noProof/>
        </w:rPr>
        <w:tab/>
      </w:r>
      <w:r>
        <w:rPr>
          <w:noProof/>
        </w:rPr>
        <w:fldChar w:fldCharType="begin" w:fldLock="1"/>
      </w:r>
      <w:r>
        <w:rPr>
          <w:noProof/>
        </w:rPr>
        <w:instrText xml:space="preserve"> PAGEREF _Toc138335745 \h </w:instrText>
      </w:r>
      <w:r>
        <w:rPr>
          <w:noProof/>
        </w:rPr>
      </w:r>
      <w:r>
        <w:rPr>
          <w:noProof/>
        </w:rPr>
        <w:fldChar w:fldCharType="separate"/>
      </w:r>
      <w:r>
        <w:rPr>
          <w:noProof/>
        </w:rPr>
        <w:t>20</w:t>
      </w:r>
      <w:r>
        <w:rPr>
          <w:noProof/>
        </w:rPr>
        <w:fldChar w:fldCharType="end"/>
      </w:r>
    </w:p>
    <w:p w14:paraId="7358CB9D" w14:textId="12BC555E" w:rsidR="003A062A" w:rsidRDefault="003A062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Nudr_GroupIDmap Service</w:t>
      </w:r>
      <w:r>
        <w:rPr>
          <w:noProof/>
        </w:rPr>
        <w:tab/>
      </w:r>
      <w:r>
        <w:rPr>
          <w:noProof/>
        </w:rPr>
        <w:fldChar w:fldCharType="begin" w:fldLock="1"/>
      </w:r>
      <w:r>
        <w:rPr>
          <w:noProof/>
        </w:rPr>
        <w:instrText xml:space="preserve"> PAGEREF _Toc138335746 \h </w:instrText>
      </w:r>
      <w:r>
        <w:rPr>
          <w:noProof/>
        </w:rPr>
      </w:r>
      <w:r>
        <w:rPr>
          <w:noProof/>
        </w:rPr>
        <w:fldChar w:fldCharType="separate"/>
      </w:r>
      <w:r>
        <w:rPr>
          <w:noProof/>
        </w:rPr>
        <w:t>21</w:t>
      </w:r>
      <w:r>
        <w:rPr>
          <w:noProof/>
        </w:rPr>
        <w:fldChar w:fldCharType="end"/>
      </w:r>
    </w:p>
    <w:p w14:paraId="30883741" w14:textId="0F9CFE0E" w:rsidR="003A062A" w:rsidRDefault="003A062A">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_Toc138335747 \h </w:instrText>
      </w:r>
      <w:r>
        <w:rPr>
          <w:noProof/>
        </w:rPr>
      </w:r>
      <w:r>
        <w:rPr>
          <w:noProof/>
        </w:rPr>
        <w:fldChar w:fldCharType="separate"/>
      </w:r>
      <w:r>
        <w:rPr>
          <w:noProof/>
        </w:rPr>
        <w:t>21</w:t>
      </w:r>
      <w:r>
        <w:rPr>
          <w:noProof/>
        </w:rPr>
        <w:fldChar w:fldCharType="end"/>
      </w:r>
    </w:p>
    <w:p w14:paraId="74BC7DC5" w14:textId="31214AA3" w:rsidR="003A062A" w:rsidRDefault="003A062A">
      <w:pPr>
        <w:pStyle w:val="TOC4"/>
        <w:rPr>
          <w:rFonts w:asciiTheme="minorHAnsi" w:eastAsiaTheme="minorEastAsia" w:hAnsiTheme="minorHAnsi" w:cstheme="minorBidi"/>
          <w:noProof/>
          <w:sz w:val="22"/>
          <w:szCs w:val="22"/>
          <w:lang w:eastAsia="en-GB"/>
        </w:rPr>
      </w:pPr>
      <w:r>
        <w:rPr>
          <w:noProof/>
        </w:rPr>
        <w:t>5.3.1.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_Toc138335748 \h </w:instrText>
      </w:r>
      <w:r>
        <w:rPr>
          <w:noProof/>
        </w:rPr>
      </w:r>
      <w:r>
        <w:rPr>
          <w:noProof/>
        </w:rPr>
        <w:fldChar w:fldCharType="separate"/>
      </w:r>
      <w:r>
        <w:rPr>
          <w:noProof/>
        </w:rPr>
        <w:t>21</w:t>
      </w:r>
      <w:r>
        <w:rPr>
          <w:noProof/>
        </w:rPr>
        <w:fldChar w:fldCharType="end"/>
      </w:r>
    </w:p>
    <w:p w14:paraId="7E31E181" w14:textId="37EBEF3E" w:rsidR="003A062A" w:rsidRDefault="003A062A">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_Toc138335749 \h </w:instrText>
      </w:r>
      <w:r>
        <w:rPr>
          <w:noProof/>
        </w:rPr>
      </w:r>
      <w:r>
        <w:rPr>
          <w:noProof/>
        </w:rPr>
        <w:fldChar w:fldCharType="separate"/>
      </w:r>
      <w:r>
        <w:rPr>
          <w:noProof/>
        </w:rPr>
        <w:t>21</w:t>
      </w:r>
      <w:r>
        <w:rPr>
          <w:noProof/>
        </w:rPr>
        <w:fldChar w:fldCharType="end"/>
      </w:r>
    </w:p>
    <w:p w14:paraId="5AA50447" w14:textId="3EBB82CE" w:rsidR="003A062A" w:rsidRDefault="003A062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_Toc138335750 \h </w:instrText>
      </w:r>
      <w:r>
        <w:rPr>
          <w:noProof/>
        </w:rPr>
      </w:r>
      <w:r>
        <w:rPr>
          <w:noProof/>
        </w:rPr>
        <w:fldChar w:fldCharType="separate"/>
      </w:r>
      <w:r>
        <w:rPr>
          <w:noProof/>
        </w:rPr>
        <w:t>21</w:t>
      </w:r>
      <w:r>
        <w:rPr>
          <w:noProof/>
        </w:rPr>
        <w:fldChar w:fldCharType="end"/>
      </w:r>
    </w:p>
    <w:p w14:paraId="07A1FFB9" w14:textId="62205330" w:rsidR="003A062A" w:rsidRDefault="003A062A">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_Toc138335751 \h </w:instrText>
      </w:r>
      <w:r>
        <w:rPr>
          <w:noProof/>
        </w:rPr>
      </w:r>
      <w:r>
        <w:rPr>
          <w:noProof/>
        </w:rPr>
        <w:fldChar w:fldCharType="separate"/>
      </w:r>
      <w:r>
        <w:rPr>
          <w:noProof/>
        </w:rPr>
        <w:t>21</w:t>
      </w:r>
      <w:r>
        <w:rPr>
          <w:noProof/>
        </w:rPr>
        <w:fldChar w:fldCharType="end"/>
      </w:r>
    </w:p>
    <w:p w14:paraId="6CDC0D35" w14:textId="182AAE04" w:rsidR="003A062A" w:rsidRDefault="003A062A">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_Toc138335752 \h </w:instrText>
      </w:r>
      <w:r>
        <w:rPr>
          <w:noProof/>
        </w:rPr>
      </w:r>
      <w:r>
        <w:rPr>
          <w:noProof/>
        </w:rPr>
        <w:fldChar w:fldCharType="separate"/>
      </w:r>
      <w:r>
        <w:rPr>
          <w:noProof/>
        </w:rPr>
        <w:t>21</w:t>
      </w:r>
      <w:r>
        <w:rPr>
          <w:noProof/>
        </w:rPr>
        <w:fldChar w:fldCharType="end"/>
      </w:r>
    </w:p>
    <w:p w14:paraId="50F3A283" w14:textId="4C980093" w:rsidR="003A062A" w:rsidRDefault="003A062A">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_Toc138335753 \h </w:instrText>
      </w:r>
      <w:r>
        <w:rPr>
          <w:noProof/>
        </w:rPr>
      </w:r>
      <w:r>
        <w:rPr>
          <w:noProof/>
        </w:rPr>
        <w:fldChar w:fldCharType="separate"/>
      </w:r>
      <w:r>
        <w:rPr>
          <w:noProof/>
        </w:rPr>
        <w:t>21</w:t>
      </w:r>
      <w:r>
        <w:rPr>
          <w:noProof/>
        </w:rPr>
        <w:fldChar w:fldCharType="end"/>
      </w:r>
    </w:p>
    <w:p w14:paraId="2DAE69F6" w14:textId="3B30FBA7" w:rsidR="003A062A" w:rsidRDefault="003A062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_Toc138335754 \h </w:instrText>
      </w:r>
      <w:r>
        <w:rPr>
          <w:noProof/>
        </w:rPr>
      </w:r>
      <w:r>
        <w:rPr>
          <w:noProof/>
        </w:rPr>
        <w:fldChar w:fldCharType="separate"/>
      </w:r>
      <w:r>
        <w:rPr>
          <w:noProof/>
        </w:rPr>
        <w:t>22</w:t>
      </w:r>
      <w:r>
        <w:rPr>
          <w:noProof/>
        </w:rPr>
        <w:fldChar w:fldCharType="end"/>
      </w:r>
    </w:p>
    <w:p w14:paraId="1723CB33" w14:textId="4BE6A693" w:rsidR="003A062A" w:rsidRDefault="003A062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_Toc138335755 \h </w:instrText>
      </w:r>
      <w:r>
        <w:rPr>
          <w:noProof/>
        </w:rPr>
      </w:r>
      <w:r>
        <w:rPr>
          <w:noProof/>
        </w:rPr>
        <w:fldChar w:fldCharType="separate"/>
      </w:r>
      <w:r>
        <w:rPr>
          <w:noProof/>
        </w:rPr>
        <w:t>22</w:t>
      </w:r>
      <w:r>
        <w:rPr>
          <w:noProof/>
        </w:rPr>
        <w:fldChar w:fldCharType="end"/>
      </w:r>
    </w:p>
    <w:p w14:paraId="53372C48" w14:textId="0305C9E9" w:rsidR="003A062A" w:rsidRDefault="003A062A">
      <w:pPr>
        <w:pStyle w:val="TOC3"/>
        <w:rPr>
          <w:rFonts w:asciiTheme="minorHAnsi" w:eastAsiaTheme="minorEastAsia" w:hAnsiTheme="minorHAnsi" w:cstheme="minorBidi"/>
          <w:noProof/>
          <w:sz w:val="22"/>
          <w:szCs w:val="22"/>
          <w:lang w:eastAsia="en-GB"/>
        </w:rPr>
      </w:pPr>
      <w:r>
        <w:rPr>
          <w:noProof/>
        </w:rPr>
        <w:lastRenderedPageBreak/>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_Toc138335756 \h </w:instrText>
      </w:r>
      <w:r>
        <w:rPr>
          <w:noProof/>
        </w:rPr>
      </w:r>
      <w:r>
        <w:rPr>
          <w:noProof/>
        </w:rPr>
        <w:fldChar w:fldCharType="separate"/>
      </w:r>
      <w:r>
        <w:rPr>
          <w:noProof/>
        </w:rPr>
        <w:t>22</w:t>
      </w:r>
      <w:r>
        <w:rPr>
          <w:noProof/>
        </w:rPr>
        <w:fldChar w:fldCharType="end"/>
      </w:r>
    </w:p>
    <w:p w14:paraId="06AAAE4F" w14:textId="1742C9E5" w:rsidR="003A062A" w:rsidRDefault="003A062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_Toc138335757 \h </w:instrText>
      </w:r>
      <w:r>
        <w:rPr>
          <w:noProof/>
        </w:rPr>
      </w:r>
      <w:r>
        <w:rPr>
          <w:noProof/>
        </w:rPr>
        <w:fldChar w:fldCharType="separate"/>
      </w:r>
      <w:r>
        <w:rPr>
          <w:noProof/>
        </w:rPr>
        <w:t>22</w:t>
      </w:r>
      <w:r>
        <w:rPr>
          <w:noProof/>
        </w:rPr>
        <w:fldChar w:fldCharType="end"/>
      </w:r>
    </w:p>
    <w:p w14:paraId="5CEDD29B" w14:textId="455B27C6" w:rsidR="003A062A" w:rsidRDefault="003A062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_Toc138335758 \h </w:instrText>
      </w:r>
      <w:r>
        <w:rPr>
          <w:noProof/>
        </w:rPr>
      </w:r>
      <w:r>
        <w:rPr>
          <w:noProof/>
        </w:rPr>
        <w:fldChar w:fldCharType="separate"/>
      </w:r>
      <w:r>
        <w:rPr>
          <w:noProof/>
        </w:rPr>
        <w:t>22</w:t>
      </w:r>
      <w:r>
        <w:rPr>
          <w:noProof/>
        </w:rPr>
        <w:fldChar w:fldCharType="end"/>
      </w:r>
    </w:p>
    <w:p w14:paraId="2AB57035" w14:textId="5284525A" w:rsidR="003A062A" w:rsidRDefault="003A062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_Toc138335759 \h </w:instrText>
      </w:r>
      <w:r>
        <w:rPr>
          <w:noProof/>
        </w:rPr>
      </w:r>
      <w:r>
        <w:rPr>
          <w:noProof/>
        </w:rPr>
        <w:fldChar w:fldCharType="separate"/>
      </w:r>
      <w:r>
        <w:rPr>
          <w:noProof/>
        </w:rPr>
        <w:t>23</w:t>
      </w:r>
      <w:r>
        <w:rPr>
          <w:noProof/>
        </w:rPr>
        <w:fldChar w:fldCharType="end"/>
      </w:r>
    </w:p>
    <w:p w14:paraId="0D9E6A50" w14:textId="6C735CC7" w:rsidR="003A062A" w:rsidRDefault="003A062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_Toc138335760 \h </w:instrText>
      </w:r>
      <w:r>
        <w:rPr>
          <w:noProof/>
        </w:rPr>
      </w:r>
      <w:r>
        <w:rPr>
          <w:noProof/>
        </w:rPr>
        <w:fldChar w:fldCharType="separate"/>
      </w:r>
      <w:r>
        <w:rPr>
          <w:noProof/>
        </w:rPr>
        <w:t>23</w:t>
      </w:r>
      <w:r>
        <w:rPr>
          <w:noProof/>
        </w:rPr>
        <w:fldChar w:fldCharType="end"/>
      </w:r>
    </w:p>
    <w:p w14:paraId="1161365D" w14:textId="3898690D" w:rsidR="003A062A" w:rsidRDefault="003A062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_Toc138335761 \h </w:instrText>
      </w:r>
      <w:r>
        <w:rPr>
          <w:noProof/>
        </w:rPr>
      </w:r>
      <w:r>
        <w:rPr>
          <w:noProof/>
        </w:rPr>
        <w:fldChar w:fldCharType="separate"/>
      </w:r>
      <w:r>
        <w:rPr>
          <w:noProof/>
        </w:rPr>
        <w:t>23</w:t>
      </w:r>
      <w:r>
        <w:rPr>
          <w:noProof/>
        </w:rPr>
        <w:fldChar w:fldCharType="end"/>
      </w:r>
    </w:p>
    <w:p w14:paraId="596F4335" w14:textId="723537DD" w:rsidR="003A062A" w:rsidRDefault="003A062A">
      <w:pPr>
        <w:pStyle w:val="TOC5"/>
        <w:rPr>
          <w:rFonts w:asciiTheme="minorHAnsi" w:eastAsiaTheme="minorEastAsia" w:hAnsiTheme="minorHAnsi" w:cstheme="minorBidi"/>
          <w:noProof/>
          <w:sz w:val="22"/>
          <w:szCs w:val="22"/>
          <w:lang w:eastAsia="en-GB"/>
        </w:rPr>
      </w:pPr>
      <w:r w:rsidRPr="00616FC2">
        <w:rPr>
          <w:noProof/>
          <w:lang w:val="es-ES"/>
        </w:rPr>
        <w:t>6.1.2.2.3</w:t>
      </w:r>
      <w:r>
        <w:rPr>
          <w:rFonts w:asciiTheme="minorHAnsi" w:eastAsiaTheme="minorEastAsia" w:hAnsiTheme="minorHAnsi" w:cstheme="minorBidi"/>
          <w:noProof/>
          <w:sz w:val="22"/>
          <w:szCs w:val="22"/>
          <w:lang w:eastAsia="en-GB"/>
        </w:rPr>
        <w:tab/>
      </w:r>
      <w:r w:rsidRPr="00616FC2">
        <w:rPr>
          <w:noProof/>
          <w:lang w:val="es-ES"/>
        </w:rPr>
        <w:t>Cache-Control</w:t>
      </w:r>
      <w:r>
        <w:rPr>
          <w:noProof/>
        </w:rPr>
        <w:tab/>
      </w:r>
      <w:r>
        <w:rPr>
          <w:noProof/>
        </w:rPr>
        <w:fldChar w:fldCharType="begin" w:fldLock="1"/>
      </w:r>
      <w:r>
        <w:rPr>
          <w:noProof/>
        </w:rPr>
        <w:instrText xml:space="preserve"> PAGEREF _Toc138335762 \h </w:instrText>
      </w:r>
      <w:r>
        <w:rPr>
          <w:noProof/>
        </w:rPr>
      </w:r>
      <w:r>
        <w:rPr>
          <w:noProof/>
        </w:rPr>
        <w:fldChar w:fldCharType="separate"/>
      </w:r>
      <w:r>
        <w:rPr>
          <w:noProof/>
        </w:rPr>
        <w:t>23</w:t>
      </w:r>
      <w:r>
        <w:rPr>
          <w:noProof/>
        </w:rPr>
        <w:fldChar w:fldCharType="end"/>
      </w:r>
    </w:p>
    <w:p w14:paraId="1C7235A7" w14:textId="3E910A7C" w:rsidR="003A062A" w:rsidRDefault="003A062A">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_Toc138335763 \h </w:instrText>
      </w:r>
      <w:r>
        <w:rPr>
          <w:noProof/>
        </w:rPr>
      </w:r>
      <w:r>
        <w:rPr>
          <w:noProof/>
        </w:rPr>
        <w:fldChar w:fldCharType="separate"/>
      </w:r>
      <w:r>
        <w:rPr>
          <w:noProof/>
        </w:rPr>
        <w:t>23</w:t>
      </w:r>
      <w:r>
        <w:rPr>
          <w:noProof/>
        </w:rPr>
        <w:fldChar w:fldCharType="end"/>
      </w:r>
    </w:p>
    <w:p w14:paraId="648102A2" w14:textId="005CF090" w:rsidR="003A062A" w:rsidRDefault="003A062A">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_Toc138335764 \h </w:instrText>
      </w:r>
      <w:r>
        <w:rPr>
          <w:noProof/>
        </w:rPr>
      </w:r>
      <w:r>
        <w:rPr>
          <w:noProof/>
        </w:rPr>
        <w:fldChar w:fldCharType="separate"/>
      </w:r>
      <w:r>
        <w:rPr>
          <w:noProof/>
        </w:rPr>
        <w:t>23</w:t>
      </w:r>
      <w:r>
        <w:rPr>
          <w:noProof/>
        </w:rPr>
        <w:fldChar w:fldCharType="end"/>
      </w:r>
    </w:p>
    <w:p w14:paraId="444EFF2E" w14:textId="3A086214" w:rsidR="003A062A" w:rsidRDefault="003A062A">
      <w:pPr>
        <w:pStyle w:val="TOC5"/>
        <w:rPr>
          <w:rFonts w:asciiTheme="minorHAnsi" w:eastAsiaTheme="minorEastAsia" w:hAnsiTheme="minorHAnsi" w:cstheme="minorBidi"/>
          <w:noProof/>
          <w:sz w:val="22"/>
          <w:szCs w:val="22"/>
          <w:lang w:eastAsia="en-GB"/>
        </w:rPr>
      </w:pPr>
      <w:r>
        <w:rPr>
          <w:noProof/>
        </w:rPr>
        <w:t>6.1.2.2.5a</w:t>
      </w:r>
      <w:r>
        <w:rPr>
          <w:rFonts w:asciiTheme="minorHAnsi" w:eastAsiaTheme="minorEastAsia" w:hAnsiTheme="minorHAnsi" w:cstheme="minorBidi"/>
          <w:noProof/>
          <w:sz w:val="22"/>
          <w:szCs w:val="22"/>
          <w:lang w:eastAsia="en-GB"/>
        </w:rPr>
        <w:tab/>
      </w:r>
      <w:r>
        <w:rPr>
          <w:noProof/>
        </w:rPr>
        <w:t>If-Match</w:t>
      </w:r>
      <w:r>
        <w:rPr>
          <w:noProof/>
        </w:rPr>
        <w:tab/>
      </w:r>
      <w:r>
        <w:rPr>
          <w:noProof/>
        </w:rPr>
        <w:fldChar w:fldCharType="begin" w:fldLock="1"/>
      </w:r>
      <w:r>
        <w:rPr>
          <w:noProof/>
        </w:rPr>
        <w:instrText xml:space="preserve"> PAGEREF _Toc138335765 \h </w:instrText>
      </w:r>
      <w:r>
        <w:rPr>
          <w:noProof/>
        </w:rPr>
      </w:r>
      <w:r>
        <w:rPr>
          <w:noProof/>
        </w:rPr>
        <w:fldChar w:fldCharType="separate"/>
      </w:r>
      <w:r>
        <w:rPr>
          <w:noProof/>
        </w:rPr>
        <w:t>23</w:t>
      </w:r>
      <w:r>
        <w:rPr>
          <w:noProof/>
        </w:rPr>
        <w:fldChar w:fldCharType="end"/>
      </w:r>
    </w:p>
    <w:p w14:paraId="25A06AFE" w14:textId="5EE8D420" w:rsidR="003A062A" w:rsidRDefault="003A062A">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_Toc138335766 \h </w:instrText>
      </w:r>
      <w:r>
        <w:rPr>
          <w:noProof/>
        </w:rPr>
      </w:r>
      <w:r>
        <w:rPr>
          <w:noProof/>
        </w:rPr>
        <w:fldChar w:fldCharType="separate"/>
      </w:r>
      <w:r>
        <w:rPr>
          <w:noProof/>
        </w:rPr>
        <w:t>23</w:t>
      </w:r>
      <w:r>
        <w:rPr>
          <w:noProof/>
        </w:rPr>
        <w:fldChar w:fldCharType="end"/>
      </w:r>
    </w:p>
    <w:p w14:paraId="16355F9A" w14:textId="783BB89B" w:rsidR="003A062A" w:rsidRDefault="003A062A">
      <w:pPr>
        <w:pStyle w:val="TOC5"/>
        <w:rPr>
          <w:rFonts w:asciiTheme="minorHAnsi" w:eastAsiaTheme="minorEastAsia" w:hAnsiTheme="minorHAnsi" w:cstheme="minorBidi"/>
          <w:noProof/>
          <w:sz w:val="22"/>
          <w:szCs w:val="22"/>
          <w:lang w:eastAsia="en-GB"/>
        </w:rPr>
      </w:pPr>
      <w:r>
        <w:rPr>
          <w:noProof/>
        </w:rPr>
        <w:t>6.1.2.2.7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_Toc138335767 \h </w:instrText>
      </w:r>
      <w:r>
        <w:rPr>
          <w:noProof/>
        </w:rPr>
      </w:r>
      <w:r>
        <w:rPr>
          <w:noProof/>
        </w:rPr>
        <w:fldChar w:fldCharType="separate"/>
      </w:r>
      <w:r>
        <w:rPr>
          <w:noProof/>
        </w:rPr>
        <w:t>24</w:t>
      </w:r>
      <w:r>
        <w:rPr>
          <w:noProof/>
        </w:rPr>
        <w:fldChar w:fldCharType="end"/>
      </w:r>
    </w:p>
    <w:p w14:paraId="18A15BCF" w14:textId="67D51308" w:rsidR="003A062A" w:rsidRDefault="003A062A">
      <w:pPr>
        <w:pStyle w:val="TOC5"/>
        <w:rPr>
          <w:rFonts w:asciiTheme="minorHAnsi" w:eastAsiaTheme="minorEastAsia" w:hAnsiTheme="minorHAnsi" w:cstheme="minorBidi"/>
          <w:noProof/>
          <w:sz w:val="22"/>
          <w:szCs w:val="22"/>
          <w:lang w:eastAsia="en-GB"/>
        </w:rPr>
      </w:pPr>
      <w:r>
        <w:rPr>
          <w:noProof/>
        </w:rPr>
        <w:t>6.1.2.2.8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_Toc138335768 \h </w:instrText>
      </w:r>
      <w:r>
        <w:rPr>
          <w:noProof/>
        </w:rPr>
      </w:r>
      <w:r>
        <w:rPr>
          <w:noProof/>
        </w:rPr>
        <w:fldChar w:fldCharType="separate"/>
      </w:r>
      <w:r>
        <w:rPr>
          <w:noProof/>
        </w:rPr>
        <w:t>24</w:t>
      </w:r>
      <w:r>
        <w:rPr>
          <w:noProof/>
        </w:rPr>
        <w:fldChar w:fldCharType="end"/>
      </w:r>
    </w:p>
    <w:p w14:paraId="014BC4E8" w14:textId="2E23A401" w:rsidR="003A062A" w:rsidRDefault="003A062A">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_Toc138335769 \h </w:instrText>
      </w:r>
      <w:r>
        <w:rPr>
          <w:noProof/>
        </w:rPr>
      </w:r>
      <w:r>
        <w:rPr>
          <w:noProof/>
        </w:rPr>
        <w:fldChar w:fldCharType="separate"/>
      </w:r>
      <w:r>
        <w:rPr>
          <w:noProof/>
        </w:rPr>
        <w:t>24</w:t>
      </w:r>
      <w:r>
        <w:rPr>
          <w:noProof/>
        </w:rPr>
        <w:fldChar w:fldCharType="end"/>
      </w:r>
    </w:p>
    <w:p w14:paraId="52CDAE4E" w14:textId="134F206C" w:rsidR="003A062A" w:rsidRDefault="003A062A">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_Toc138335770 \h </w:instrText>
      </w:r>
      <w:r>
        <w:rPr>
          <w:noProof/>
        </w:rPr>
      </w:r>
      <w:r>
        <w:rPr>
          <w:noProof/>
        </w:rPr>
        <w:fldChar w:fldCharType="separate"/>
      </w:r>
      <w:r>
        <w:rPr>
          <w:noProof/>
        </w:rPr>
        <w:t>24</w:t>
      </w:r>
      <w:r>
        <w:rPr>
          <w:noProof/>
        </w:rPr>
        <w:fldChar w:fldCharType="end"/>
      </w:r>
    </w:p>
    <w:p w14:paraId="37A4BEC1" w14:textId="4B3D7469" w:rsidR="003A062A" w:rsidRDefault="003A062A">
      <w:pPr>
        <w:pStyle w:val="TOC5"/>
        <w:rPr>
          <w:rFonts w:asciiTheme="minorHAnsi" w:eastAsiaTheme="minorEastAsia" w:hAnsiTheme="minorHAnsi" w:cstheme="minorBidi"/>
          <w:noProof/>
          <w:sz w:val="22"/>
          <w:szCs w:val="22"/>
          <w:lang w:eastAsia="en-GB"/>
        </w:rPr>
      </w:pPr>
      <w:r>
        <w:rPr>
          <w:noProof/>
        </w:rPr>
        <w:t>6.1.2.3.</w:t>
      </w:r>
      <w:r>
        <w:rPr>
          <w:noProof/>
          <w:lang w:eastAsia="zh-CN"/>
        </w:rPr>
        <w:t>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_Toc138335771 \h </w:instrText>
      </w:r>
      <w:r>
        <w:rPr>
          <w:noProof/>
        </w:rPr>
      </w:r>
      <w:r>
        <w:rPr>
          <w:noProof/>
        </w:rPr>
        <w:fldChar w:fldCharType="separate"/>
      </w:r>
      <w:r>
        <w:rPr>
          <w:noProof/>
        </w:rPr>
        <w:t>24</w:t>
      </w:r>
      <w:r>
        <w:rPr>
          <w:noProof/>
        </w:rPr>
        <w:fldChar w:fldCharType="end"/>
      </w:r>
    </w:p>
    <w:p w14:paraId="4636BDF1" w14:textId="17D3B5D1" w:rsidR="003A062A" w:rsidRDefault="003A062A">
      <w:pPr>
        <w:pStyle w:val="TOC5"/>
        <w:rPr>
          <w:rFonts w:asciiTheme="minorHAnsi" w:eastAsiaTheme="minorEastAsia" w:hAnsiTheme="minorHAnsi" w:cstheme="minorBidi"/>
          <w:noProof/>
          <w:sz w:val="22"/>
          <w:szCs w:val="22"/>
          <w:lang w:eastAsia="en-GB"/>
        </w:rPr>
      </w:pPr>
      <w:r>
        <w:rPr>
          <w:noProof/>
        </w:rPr>
        <w:t>6.1.2.3.</w:t>
      </w:r>
      <w:r>
        <w:rPr>
          <w:noProof/>
          <w:lang w:eastAsia="zh-CN"/>
        </w:rPr>
        <w:t>3</w:t>
      </w:r>
      <w:r>
        <w:rPr>
          <w:rFonts w:asciiTheme="minorHAnsi" w:eastAsiaTheme="minorEastAsia" w:hAnsiTheme="minorHAnsi" w:cstheme="minorBidi"/>
          <w:noProof/>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_Toc138335772 \h </w:instrText>
      </w:r>
      <w:r>
        <w:rPr>
          <w:noProof/>
        </w:rPr>
      </w:r>
      <w:r>
        <w:rPr>
          <w:noProof/>
        </w:rPr>
        <w:fldChar w:fldCharType="separate"/>
      </w:r>
      <w:r>
        <w:rPr>
          <w:noProof/>
        </w:rPr>
        <w:t>24</w:t>
      </w:r>
      <w:r>
        <w:rPr>
          <w:noProof/>
        </w:rPr>
        <w:fldChar w:fldCharType="end"/>
      </w:r>
    </w:p>
    <w:p w14:paraId="3D21997F" w14:textId="410AB01B" w:rsidR="003A062A" w:rsidRDefault="003A062A">
      <w:pPr>
        <w:pStyle w:val="TOC5"/>
        <w:rPr>
          <w:rFonts w:asciiTheme="minorHAnsi" w:eastAsiaTheme="minorEastAsia" w:hAnsiTheme="minorHAnsi" w:cstheme="minorBidi"/>
          <w:noProof/>
          <w:sz w:val="22"/>
          <w:szCs w:val="22"/>
          <w:lang w:eastAsia="en-GB"/>
        </w:rPr>
      </w:pPr>
      <w:r>
        <w:rPr>
          <w:noProof/>
        </w:rPr>
        <w:t>6.1.2.3.4</w:t>
      </w:r>
      <w:r>
        <w:rPr>
          <w:rFonts w:asciiTheme="minorHAnsi" w:eastAsiaTheme="minorEastAsia" w:hAnsiTheme="minorHAnsi" w:cstheme="minorBidi"/>
          <w:noProof/>
          <w:sz w:val="22"/>
          <w:szCs w:val="22"/>
          <w:lang w:eastAsia="en-GB"/>
        </w:rPr>
        <w:tab/>
      </w:r>
      <w:r>
        <w:rPr>
          <w:noProof/>
          <w:lang w:eastAsia="zh-CN"/>
        </w:rPr>
        <w:t>3gpp-Sbi-Etags</w:t>
      </w:r>
      <w:r>
        <w:rPr>
          <w:noProof/>
        </w:rPr>
        <w:tab/>
      </w:r>
      <w:r>
        <w:rPr>
          <w:noProof/>
        </w:rPr>
        <w:fldChar w:fldCharType="begin" w:fldLock="1"/>
      </w:r>
      <w:r>
        <w:rPr>
          <w:noProof/>
        </w:rPr>
        <w:instrText xml:space="preserve"> PAGEREF _Toc138335773 \h </w:instrText>
      </w:r>
      <w:r>
        <w:rPr>
          <w:noProof/>
        </w:rPr>
      </w:r>
      <w:r>
        <w:rPr>
          <w:noProof/>
        </w:rPr>
        <w:fldChar w:fldCharType="separate"/>
      </w:r>
      <w:r>
        <w:rPr>
          <w:noProof/>
        </w:rPr>
        <w:t>24</w:t>
      </w:r>
      <w:r>
        <w:rPr>
          <w:noProof/>
        </w:rPr>
        <w:fldChar w:fldCharType="end"/>
      </w:r>
    </w:p>
    <w:p w14:paraId="4D0A79E6" w14:textId="579D33DF" w:rsidR="003A062A" w:rsidRDefault="003A062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_Toc138335774 \h </w:instrText>
      </w:r>
      <w:r>
        <w:rPr>
          <w:noProof/>
        </w:rPr>
      </w:r>
      <w:r>
        <w:rPr>
          <w:noProof/>
        </w:rPr>
        <w:fldChar w:fldCharType="separate"/>
      </w:r>
      <w:r>
        <w:rPr>
          <w:noProof/>
        </w:rPr>
        <w:t>25</w:t>
      </w:r>
      <w:r>
        <w:rPr>
          <w:noProof/>
        </w:rPr>
        <w:fldChar w:fldCharType="end"/>
      </w:r>
    </w:p>
    <w:p w14:paraId="25F34173" w14:textId="7D75885A" w:rsidR="003A062A" w:rsidRDefault="003A062A">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_Toc138335775 \h </w:instrText>
      </w:r>
      <w:r>
        <w:rPr>
          <w:noProof/>
        </w:rPr>
      </w:r>
      <w:r>
        <w:rPr>
          <w:noProof/>
        </w:rPr>
        <w:fldChar w:fldCharType="separate"/>
      </w:r>
      <w:r>
        <w:rPr>
          <w:noProof/>
        </w:rPr>
        <w:t>25</w:t>
      </w:r>
      <w:r>
        <w:rPr>
          <w:noProof/>
        </w:rPr>
        <w:fldChar w:fldCharType="end"/>
      </w:r>
    </w:p>
    <w:p w14:paraId="0022AAE7" w14:textId="3D0E16F9" w:rsidR="003A062A" w:rsidRDefault="003A062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SubscriptionData</w:t>
      </w:r>
      <w:r>
        <w:rPr>
          <w:noProof/>
        </w:rPr>
        <w:tab/>
      </w:r>
      <w:r>
        <w:rPr>
          <w:noProof/>
        </w:rPr>
        <w:fldChar w:fldCharType="begin" w:fldLock="1"/>
      </w:r>
      <w:r>
        <w:rPr>
          <w:noProof/>
        </w:rPr>
        <w:instrText xml:space="preserve"> PAGEREF _Toc138335776 \h </w:instrText>
      </w:r>
      <w:r>
        <w:rPr>
          <w:noProof/>
        </w:rPr>
      </w:r>
      <w:r>
        <w:rPr>
          <w:noProof/>
        </w:rPr>
        <w:fldChar w:fldCharType="separate"/>
      </w:r>
      <w:r>
        <w:rPr>
          <w:noProof/>
        </w:rPr>
        <w:t>26</w:t>
      </w:r>
      <w:r>
        <w:rPr>
          <w:noProof/>
        </w:rPr>
        <w:fldChar w:fldCharType="end"/>
      </w:r>
    </w:p>
    <w:p w14:paraId="4D031664" w14:textId="7F280912" w:rsidR="003A062A" w:rsidRDefault="003A062A">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PolicyData</w:t>
      </w:r>
      <w:r>
        <w:rPr>
          <w:noProof/>
        </w:rPr>
        <w:tab/>
      </w:r>
      <w:r>
        <w:rPr>
          <w:noProof/>
        </w:rPr>
        <w:fldChar w:fldCharType="begin" w:fldLock="1"/>
      </w:r>
      <w:r>
        <w:rPr>
          <w:noProof/>
        </w:rPr>
        <w:instrText xml:space="preserve"> PAGEREF _Toc138335777 \h </w:instrText>
      </w:r>
      <w:r>
        <w:rPr>
          <w:noProof/>
        </w:rPr>
      </w:r>
      <w:r>
        <w:rPr>
          <w:noProof/>
        </w:rPr>
        <w:fldChar w:fldCharType="separate"/>
      </w:r>
      <w:r>
        <w:rPr>
          <w:noProof/>
        </w:rPr>
        <w:t>26</w:t>
      </w:r>
      <w:r>
        <w:rPr>
          <w:noProof/>
        </w:rPr>
        <w:fldChar w:fldCharType="end"/>
      </w:r>
    </w:p>
    <w:p w14:paraId="0A7ED632" w14:textId="34A27067" w:rsidR="003A062A" w:rsidRDefault="003A062A">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StructuredDataForExposure</w:t>
      </w:r>
      <w:r>
        <w:rPr>
          <w:noProof/>
        </w:rPr>
        <w:tab/>
      </w:r>
      <w:r>
        <w:rPr>
          <w:noProof/>
        </w:rPr>
        <w:fldChar w:fldCharType="begin" w:fldLock="1"/>
      </w:r>
      <w:r>
        <w:rPr>
          <w:noProof/>
        </w:rPr>
        <w:instrText xml:space="preserve"> PAGEREF _Toc138335778 \h </w:instrText>
      </w:r>
      <w:r>
        <w:rPr>
          <w:noProof/>
        </w:rPr>
      </w:r>
      <w:r>
        <w:rPr>
          <w:noProof/>
        </w:rPr>
        <w:fldChar w:fldCharType="separate"/>
      </w:r>
      <w:r>
        <w:rPr>
          <w:noProof/>
        </w:rPr>
        <w:t>26</w:t>
      </w:r>
      <w:r>
        <w:rPr>
          <w:noProof/>
        </w:rPr>
        <w:fldChar w:fldCharType="end"/>
      </w:r>
    </w:p>
    <w:p w14:paraId="3EEBF230" w14:textId="0497E6BC" w:rsidR="003A062A" w:rsidRDefault="003A062A">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ApplicationData</w:t>
      </w:r>
      <w:r>
        <w:rPr>
          <w:noProof/>
        </w:rPr>
        <w:tab/>
      </w:r>
      <w:r>
        <w:rPr>
          <w:noProof/>
        </w:rPr>
        <w:fldChar w:fldCharType="begin" w:fldLock="1"/>
      </w:r>
      <w:r>
        <w:rPr>
          <w:noProof/>
        </w:rPr>
        <w:instrText xml:space="preserve"> PAGEREF _Toc138335779 \h </w:instrText>
      </w:r>
      <w:r>
        <w:rPr>
          <w:noProof/>
        </w:rPr>
      </w:r>
      <w:r>
        <w:rPr>
          <w:noProof/>
        </w:rPr>
        <w:fldChar w:fldCharType="separate"/>
      </w:r>
      <w:r>
        <w:rPr>
          <w:noProof/>
        </w:rPr>
        <w:t>26</w:t>
      </w:r>
      <w:r>
        <w:rPr>
          <w:noProof/>
        </w:rPr>
        <w:fldChar w:fldCharType="end"/>
      </w:r>
    </w:p>
    <w:p w14:paraId="7CB6F3D9" w14:textId="37190753" w:rsidR="003A062A" w:rsidRDefault="003A062A">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DataRestorationEvents</w:t>
      </w:r>
      <w:r>
        <w:rPr>
          <w:noProof/>
        </w:rPr>
        <w:tab/>
      </w:r>
      <w:r>
        <w:rPr>
          <w:noProof/>
        </w:rPr>
        <w:fldChar w:fldCharType="begin" w:fldLock="1"/>
      </w:r>
      <w:r>
        <w:rPr>
          <w:noProof/>
        </w:rPr>
        <w:instrText xml:space="preserve"> PAGEREF _Toc138335780 \h </w:instrText>
      </w:r>
      <w:r>
        <w:rPr>
          <w:noProof/>
        </w:rPr>
      </w:r>
      <w:r>
        <w:rPr>
          <w:noProof/>
        </w:rPr>
        <w:fldChar w:fldCharType="separate"/>
      </w:r>
      <w:r>
        <w:rPr>
          <w:noProof/>
        </w:rPr>
        <w:t>26</w:t>
      </w:r>
      <w:r>
        <w:rPr>
          <w:noProof/>
        </w:rPr>
        <w:fldChar w:fldCharType="end"/>
      </w:r>
    </w:p>
    <w:p w14:paraId="11B5D8ED" w14:textId="5A8F1542" w:rsidR="003A062A" w:rsidRDefault="003A062A">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_Toc138335781 \h </w:instrText>
      </w:r>
      <w:r>
        <w:rPr>
          <w:noProof/>
        </w:rPr>
      </w:r>
      <w:r>
        <w:rPr>
          <w:noProof/>
        </w:rPr>
        <w:fldChar w:fldCharType="separate"/>
      </w:r>
      <w:r>
        <w:rPr>
          <w:noProof/>
        </w:rPr>
        <w:t>26</w:t>
      </w:r>
      <w:r>
        <w:rPr>
          <w:noProof/>
        </w:rPr>
        <w:fldChar w:fldCharType="end"/>
      </w:r>
    </w:p>
    <w:p w14:paraId="084FB0C7" w14:textId="393A11B4" w:rsidR="003A062A" w:rsidRDefault="003A062A">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_Toc138335782 \h </w:instrText>
      </w:r>
      <w:r>
        <w:rPr>
          <w:noProof/>
        </w:rPr>
      </w:r>
      <w:r>
        <w:rPr>
          <w:noProof/>
        </w:rPr>
        <w:fldChar w:fldCharType="separate"/>
      </w:r>
      <w:r>
        <w:rPr>
          <w:noProof/>
        </w:rPr>
        <w:t>26</w:t>
      </w:r>
      <w:r>
        <w:rPr>
          <w:noProof/>
        </w:rPr>
        <w:fldChar w:fldCharType="end"/>
      </w:r>
    </w:p>
    <w:p w14:paraId="743D6A01" w14:textId="37B5B1BF" w:rsidR="003A062A" w:rsidRDefault="003A062A">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_Toc138335783 \h </w:instrText>
      </w:r>
      <w:r>
        <w:rPr>
          <w:noProof/>
        </w:rPr>
      </w:r>
      <w:r>
        <w:rPr>
          <w:noProof/>
        </w:rPr>
        <w:fldChar w:fldCharType="separate"/>
      </w:r>
      <w:r>
        <w:rPr>
          <w:noProof/>
        </w:rPr>
        <w:t>26</w:t>
      </w:r>
      <w:r>
        <w:rPr>
          <w:noProof/>
        </w:rPr>
        <w:fldChar w:fldCharType="end"/>
      </w:r>
    </w:p>
    <w:p w14:paraId="73188C8A" w14:textId="1680EB1C" w:rsidR="003A062A" w:rsidRDefault="003A062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_Toc138335784 \h </w:instrText>
      </w:r>
      <w:r>
        <w:rPr>
          <w:noProof/>
        </w:rPr>
      </w:r>
      <w:r>
        <w:rPr>
          <w:noProof/>
        </w:rPr>
        <w:fldChar w:fldCharType="separate"/>
      </w:r>
      <w:r>
        <w:rPr>
          <w:noProof/>
        </w:rPr>
        <w:t>27</w:t>
      </w:r>
      <w:r>
        <w:rPr>
          <w:noProof/>
        </w:rPr>
        <w:fldChar w:fldCharType="end"/>
      </w:r>
    </w:p>
    <w:p w14:paraId="0FD484CB" w14:textId="34AEA7AD" w:rsidR="003A062A" w:rsidRDefault="003A062A">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_Toc138335785 \h </w:instrText>
      </w:r>
      <w:r>
        <w:rPr>
          <w:noProof/>
        </w:rPr>
      </w:r>
      <w:r>
        <w:rPr>
          <w:noProof/>
        </w:rPr>
        <w:fldChar w:fldCharType="separate"/>
      </w:r>
      <w:r>
        <w:rPr>
          <w:noProof/>
        </w:rPr>
        <w:t>27</w:t>
      </w:r>
      <w:r>
        <w:rPr>
          <w:noProof/>
        </w:rPr>
        <w:fldChar w:fldCharType="end"/>
      </w:r>
    </w:p>
    <w:p w14:paraId="66F7208F" w14:textId="727C5ACC" w:rsidR="003A062A" w:rsidRDefault="003A062A">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_Toc138335786 \h </w:instrText>
      </w:r>
      <w:r>
        <w:rPr>
          <w:noProof/>
        </w:rPr>
      </w:r>
      <w:r>
        <w:rPr>
          <w:noProof/>
        </w:rPr>
        <w:fldChar w:fldCharType="separate"/>
      </w:r>
      <w:r>
        <w:rPr>
          <w:noProof/>
        </w:rPr>
        <w:t>27</w:t>
      </w:r>
      <w:r>
        <w:rPr>
          <w:noProof/>
        </w:rPr>
        <w:fldChar w:fldCharType="end"/>
      </w:r>
    </w:p>
    <w:p w14:paraId="31A8EC5C" w14:textId="26B1402E" w:rsidR="003A062A" w:rsidRDefault="003A062A">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_Toc138335787 \h </w:instrText>
      </w:r>
      <w:r>
        <w:rPr>
          <w:noProof/>
        </w:rPr>
      </w:r>
      <w:r>
        <w:rPr>
          <w:noProof/>
        </w:rPr>
        <w:fldChar w:fldCharType="separate"/>
      </w:r>
      <w:r>
        <w:rPr>
          <w:noProof/>
        </w:rPr>
        <w:t>27</w:t>
      </w:r>
      <w:r>
        <w:rPr>
          <w:noProof/>
        </w:rPr>
        <w:fldChar w:fldCharType="end"/>
      </w:r>
    </w:p>
    <w:p w14:paraId="38805A2B" w14:textId="49B310A8" w:rsidR="003A062A" w:rsidRDefault="003A062A">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lang w:eastAsia="zh-CN"/>
        </w:rPr>
        <w:t>Data Restoration Notification</w:t>
      </w:r>
      <w:r>
        <w:rPr>
          <w:noProof/>
        </w:rPr>
        <w:tab/>
      </w:r>
      <w:r>
        <w:rPr>
          <w:noProof/>
        </w:rPr>
        <w:fldChar w:fldCharType="begin" w:fldLock="1"/>
      </w:r>
      <w:r>
        <w:rPr>
          <w:noProof/>
        </w:rPr>
        <w:instrText xml:space="preserve"> PAGEREF _Toc138335788 \h </w:instrText>
      </w:r>
      <w:r>
        <w:rPr>
          <w:noProof/>
        </w:rPr>
      </w:r>
      <w:r>
        <w:rPr>
          <w:noProof/>
        </w:rPr>
        <w:fldChar w:fldCharType="separate"/>
      </w:r>
      <w:r>
        <w:rPr>
          <w:noProof/>
        </w:rPr>
        <w:t>27</w:t>
      </w:r>
      <w:r>
        <w:rPr>
          <w:noProof/>
        </w:rPr>
        <w:fldChar w:fldCharType="end"/>
      </w:r>
    </w:p>
    <w:p w14:paraId="2F0FE7CF" w14:textId="43C47677" w:rsidR="003A062A" w:rsidRDefault="003A062A">
      <w:pPr>
        <w:pStyle w:val="TOC3"/>
        <w:rPr>
          <w:rFonts w:asciiTheme="minorHAnsi" w:eastAsiaTheme="minorEastAsia" w:hAnsiTheme="minorHAnsi" w:cstheme="minorBidi"/>
          <w:noProof/>
          <w:sz w:val="22"/>
          <w:szCs w:val="22"/>
          <w:lang w:eastAsia="en-GB"/>
        </w:rPr>
      </w:pPr>
      <w:r>
        <w:rPr>
          <w:noProof/>
        </w:rPr>
        <w:t>6.1.5a</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_Toc138335789 \h </w:instrText>
      </w:r>
      <w:r>
        <w:rPr>
          <w:noProof/>
        </w:rPr>
      </w:r>
      <w:r>
        <w:rPr>
          <w:noProof/>
        </w:rPr>
        <w:fldChar w:fldCharType="separate"/>
      </w:r>
      <w:r>
        <w:rPr>
          <w:noProof/>
        </w:rPr>
        <w:t>29</w:t>
      </w:r>
      <w:r>
        <w:rPr>
          <w:noProof/>
        </w:rPr>
        <w:fldChar w:fldCharType="end"/>
      </w:r>
    </w:p>
    <w:p w14:paraId="103CAEEB" w14:textId="3FE703E6" w:rsidR="003A062A" w:rsidRDefault="003A062A">
      <w:pPr>
        <w:pStyle w:val="TOC4"/>
        <w:rPr>
          <w:rFonts w:asciiTheme="minorHAnsi" w:eastAsiaTheme="minorEastAsia" w:hAnsiTheme="minorHAnsi" w:cstheme="minorBidi"/>
          <w:noProof/>
          <w:sz w:val="22"/>
          <w:szCs w:val="22"/>
          <w:lang w:eastAsia="en-GB"/>
        </w:rPr>
      </w:pPr>
      <w:r>
        <w:rPr>
          <w:noProof/>
        </w:rPr>
        <w:t>6.1.5a.1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_Toc138335790 \h </w:instrText>
      </w:r>
      <w:r>
        <w:rPr>
          <w:noProof/>
        </w:rPr>
      </w:r>
      <w:r>
        <w:rPr>
          <w:noProof/>
        </w:rPr>
        <w:fldChar w:fldCharType="separate"/>
      </w:r>
      <w:r>
        <w:rPr>
          <w:noProof/>
        </w:rPr>
        <w:t>29</w:t>
      </w:r>
      <w:r>
        <w:rPr>
          <w:noProof/>
        </w:rPr>
        <w:fldChar w:fldCharType="end"/>
      </w:r>
    </w:p>
    <w:p w14:paraId="030F2220" w14:textId="66070993" w:rsidR="003A062A" w:rsidRDefault="003A062A">
      <w:pPr>
        <w:pStyle w:val="TOC4"/>
        <w:rPr>
          <w:rFonts w:asciiTheme="minorHAnsi" w:eastAsiaTheme="minorEastAsia" w:hAnsiTheme="minorHAnsi" w:cstheme="minorBidi"/>
          <w:noProof/>
          <w:sz w:val="22"/>
          <w:szCs w:val="22"/>
          <w:lang w:eastAsia="en-GB"/>
        </w:rPr>
      </w:pPr>
      <w:r w:rsidRPr="00616FC2">
        <w:rPr>
          <w:noProof/>
          <w:lang w:val="en-US"/>
        </w:rPr>
        <w:t>6.1.5a.2</w:t>
      </w:r>
      <w:r>
        <w:rPr>
          <w:rFonts w:asciiTheme="minorHAnsi" w:eastAsiaTheme="minorEastAsia" w:hAnsiTheme="minorHAnsi" w:cstheme="minorBidi"/>
          <w:noProof/>
          <w:sz w:val="22"/>
          <w:szCs w:val="22"/>
          <w:lang w:eastAsia="en-GB"/>
        </w:rPr>
        <w:tab/>
      </w:r>
      <w:r w:rsidRPr="00616FC2">
        <w:rPr>
          <w:noProof/>
          <w:lang w:val="en-US"/>
        </w:rPr>
        <w:t>Structured data types</w:t>
      </w:r>
      <w:r>
        <w:rPr>
          <w:noProof/>
        </w:rPr>
        <w:tab/>
      </w:r>
      <w:r>
        <w:rPr>
          <w:noProof/>
        </w:rPr>
        <w:fldChar w:fldCharType="begin" w:fldLock="1"/>
      </w:r>
      <w:r>
        <w:rPr>
          <w:noProof/>
        </w:rPr>
        <w:instrText xml:space="preserve"> PAGEREF _Toc138335791 \h </w:instrText>
      </w:r>
      <w:r>
        <w:rPr>
          <w:noProof/>
        </w:rPr>
      </w:r>
      <w:r>
        <w:rPr>
          <w:noProof/>
        </w:rPr>
        <w:fldChar w:fldCharType="separate"/>
      </w:r>
      <w:r>
        <w:rPr>
          <w:noProof/>
        </w:rPr>
        <w:t>29</w:t>
      </w:r>
      <w:r>
        <w:rPr>
          <w:noProof/>
        </w:rPr>
        <w:fldChar w:fldCharType="end"/>
      </w:r>
    </w:p>
    <w:p w14:paraId="769CD44D" w14:textId="40F0FC6F" w:rsidR="003A062A" w:rsidRDefault="003A062A">
      <w:pPr>
        <w:pStyle w:val="TOC5"/>
        <w:rPr>
          <w:rFonts w:asciiTheme="minorHAnsi" w:eastAsiaTheme="minorEastAsia" w:hAnsiTheme="minorHAnsi" w:cstheme="minorBidi"/>
          <w:noProof/>
          <w:sz w:val="22"/>
          <w:szCs w:val="22"/>
          <w:lang w:eastAsia="en-GB"/>
        </w:rPr>
      </w:pPr>
      <w:r>
        <w:rPr>
          <w:noProof/>
        </w:rPr>
        <w:t>6.1.5a.2.1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_Toc138335792 \h </w:instrText>
      </w:r>
      <w:r>
        <w:rPr>
          <w:noProof/>
        </w:rPr>
      </w:r>
      <w:r>
        <w:rPr>
          <w:noProof/>
        </w:rPr>
        <w:fldChar w:fldCharType="separate"/>
      </w:r>
      <w:r>
        <w:rPr>
          <w:noProof/>
        </w:rPr>
        <w:t>29</w:t>
      </w:r>
      <w:r>
        <w:rPr>
          <w:noProof/>
        </w:rPr>
        <w:fldChar w:fldCharType="end"/>
      </w:r>
    </w:p>
    <w:p w14:paraId="79899465" w14:textId="3B234140" w:rsidR="003A062A" w:rsidRDefault="003A062A">
      <w:pPr>
        <w:pStyle w:val="TOC5"/>
        <w:rPr>
          <w:rFonts w:asciiTheme="minorHAnsi" w:eastAsiaTheme="minorEastAsia" w:hAnsiTheme="minorHAnsi" w:cstheme="minorBidi"/>
          <w:noProof/>
          <w:sz w:val="22"/>
          <w:szCs w:val="22"/>
          <w:lang w:eastAsia="en-GB"/>
        </w:rPr>
      </w:pPr>
      <w:r>
        <w:rPr>
          <w:noProof/>
        </w:rPr>
        <w:t>6.1.5a.2.2</w:t>
      </w:r>
      <w:r>
        <w:rPr>
          <w:rFonts w:asciiTheme="minorHAnsi" w:eastAsiaTheme="minorEastAsia" w:hAnsiTheme="minorHAnsi" w:cstheme="minorBidi"/>
          <w:noProof/>
          <w:sz w:val="22"/>
          <w:szCs w:val="22"/>
          <w:lang w:eastAsia="en-GB"/>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_Toc138335793 \h </w:instrText>
      </w:r>
      <w:r>
        <w:rPr>
          <w:noProof/>
        </w:rPr>
      </w:r>
      <w:r>
        <w:rPr>
          <w:noProof/>
        </w:rPr>
        <w:fldChar w:fldCharType="separate"/>
      </w:r>
      <w:r>
        <w:rPr>
          <w:noProof/>
        </w:rPr>
        <w:t>30</w:t>
      </w:r>
      <w:r>
        <w:rPr>
          <w:noProof/>
        </w:rPr>
        <w:fldChar w:fldCharType="end"/>
      </w:r>
    </w:p>
    <w:p w14:paraId="2E0ED25D" w14:textId="4E34295C" w:rsidR="003A062A" w:rsidRDefault="003A062A">
      <w:pPr>
        <w:pStyle w:val="TOC3"/>
        <w:rPr>
          <w:rFonts w:asciiTheme="minorHAnsi" w:eastAsiaTheme="minorEastAsia" w:hAnsiTheme="minorHAnsi" w:cstheme="minorBidi"/>
          <w:noProof/>
          <w:sz w:val="22"/>
          <w:szCs w:val="22"/>
          <w:lang w:eastAsia="en-GB"/>
        </w:rPr>
      </w:pPr>
      <w:r>
        <w:rPr>
          <w:noProof/>
        </w:rPr>
        <w:t>6.1.</w:t>
      </w:r>
      <w:r>
        <w:rPr>
          <w:noProof/>
          <w:lang w:eastAsia="zh-CN"/>
        </w:rPr>
        <w:t>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_Toc138335794 \h </w:instrText>
      </w:r>
      <w:r>
        <w:rPr>
          <w:noProof/>
        </w:rPr>
      </w:r>
      <w:r>
        <w:rPr>
          <w:noProof/>
        </w:rPr>
        <w:fldChar w:fldCharType="separate"/>
      </w:r>
      <w:r>
        <w:rPr>
          <w:noProof/>
        </w:rPr>
        <w:t>30</w:t>
      </w:r>
      <w:r>
        <w:rPr>
          <w:noProof/>
        </w:rPr>
        <w:fldChar w:fldCharType="end"/>
      </w:r>
    </w:p>
    <w:p w14:paraId="09A91461" w14:textId="5702F28A" w:rsidR="003A062A" w:rsidRDefault="003A062A">
      <w:pPr>
        <w:pStyle w:val="TOC3"/>
        <w:rPr>
          <w:rFonts w:asciiTheme="minorHAnsi" w:eastAsiaTheme="minorEastAsia" w:hAnsiTheme="minorHAnsi" w:cstheme="minorBidi"/>
          <w:noProof/>
          <w:sz w:val="22"/>
          <w:szCs w:val="22"/>
          <w:lang w:eastAsia="en-GB"/>
        </w:rPr>
      </w:pPr>
      <w:r>
        <w:rPr>
          <w:noProof/>
        </w:rPr>
        <w:t>6.1.</w:t>
      </w:r>
      <w:r>
        <w:rPr>
          <w:noProof/>
          <w:lang w:eastAsia="zh-CN"/>
        </w:rPr>
        <w:t>7</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_Toc138335795 \h </w:instrText>
      </w:r>
      <w:r>
        <w:rPr>
          <w:noProof/>
        </w:rPr>
      </w:r>
      <w:r>
        <w:rPr>
          <w:noProof/>
        </w:rPr>
        <w:fldChar w:fldCharType="separate"/>
      </w:r>
      <w:r>
        <w:rPr>
          <w:noProof/>
        </w:rPr>
        <w:t>31</w:t>
      </w:r>
      <w:r>
        <w:rPr>
          <w:noProof/>
        </w:rPr>
        <w:fldChar w:fldCharType="end"/>
      </w:r>
    </w:p>
    <w:p w14:paraId="367F7181" w14:textId="4C1C43A4" w:rsidR="003A062A" w:rsidRDefault="003A062A">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_Toc138335796 \h </w:instrText>
      </w:r>
      <w:r>
        <w:rPr>
          <w:noProof/>
        </w:rPr>
      </w:r>
      <w:r>
        <w:rPr>
          <w:noProof/>
        </w:rPr>
        <w:fldChar w:fldCharType="separate"/>
      </w:r>
      <w:r>
        <w:rPr>
          <w:noProof/>
        </w:rPr>
        <w:t>34</w:t>
      </w:r>
      <w:r>
        <w:rPr>
          <w:noProof/>
        </w:rPr>
        <w:fldChar w:fldCharType="end"/>
      </w:r>
    </w:p>
    <w:p w14:paraId="52323868" w14:textId="18D13D18" w:rsidR="003A062A" w:rsidRDefault="003A062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_Toc138335797 \h </w:instrText>
      </w:r>
      <w:r>
        <w:rPr>
          <w:noProof/>
        </w:rPr>
      </w:r>
      <w:r>
        <w:rPr>
          <w:noProof/>
        </w:rPr>
        <w:fldChar w:fldCharType="separate"/>
      </w:r>
      <w:r>
        <w:rPr>
          <w:noProof/>
        </w:rPr>
        <w:t>38</w:t>
      </w:r>
      <w:r>
        <w:rPr>
          <w:noProof/>
        </w:rPr>
        <w:fldChar w:fldCharType="end"/>
      </w:r>
    </w:p>
    <w:p w14:paraId="6BAABFC0" w14:textId="21913B11" w:rsidR="003A062A" w:rsidRDefault="003A062A">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_Toc138335798 \h </w:instrText>
      </w:r>
      <w:r>
        <w:rPr>
          <w:noProof/>
        </w:rPr>
      </w:r>
      <w:r>
        <w:rPr>
          <w:noProof/>
        </w:rPr>
        <w:fldChar w:fldCharType="separate"/>
      </w:r>
      <w:r>
        <w:rPr>
          <w:noProof/>
        </w:rPr>
        <w:t>38</w:t>
      </w:r>
      <w:r>
        <w:rPr>
          <w:noProof/>
        </w:rPr>
        <w:fldChar w:fldCharType="end"/>
      </w:r>
    </w:p>
    <w:p w14:paraId="108B1E04" w14:textId="443C0B91" w:rsidR="003A062A" w:rsidRDefault="003A062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_Toc138335799 \h </w:instrText>
      </w:r>
      <w:r>
        <w:rPr>
          <w:noProof/>
        </w:rPr>
      </w:r>
      <w:r>
        <w:rPr>
          <w:noProof/>
        </w:rPr>
        <w:fldChar w:fldCharType="separate"/>
      </w:r>
      <w:r>
        <w:rPr>
          <w:noProof/>
        </w:rPr>
        <w:t>38</w:t>
      </w:r>
      <w:r>
        <w:rPr>
          <w:noProof/>
        </w:rPr>
        <w:fldChar w:fldCharType="end"/>
      </w:r>
    </w:p>
    <w:p w14:paraId="440B3D45" w14:textId="24248346" w:rsidR="003A062A" w:rsidRDefault="003A062A">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_Toc138335800 \h </w:instrText>
      </w:r>
      <w:r>
        <w:rPr>
          <w:noProof/>
        </w:rPr>
      </w:r>
      <w:r>
        <w:rPr>
          <w:noProof/>
        </w:rPr>
        <w:fldChar w:fldCharType="separate"/>
      </w:r>
      <w:r>
        <w:rPr>
          <w:noProof/>
        </w:rPr>
        <w:t>38</w:t>
      </w:r>
      <w:r>
        <w:rPr>
          <w:noProof/>
        </w:rPr>
        <w:fldChar w:fldCharType="end"/>
      </w:r>
    </w:p>
    <w:p w14:paraId="7E3A5448" w14:textId="397773D4" w:rsidR="003A062A" w:rsidRDefault="003A062A">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_Toc138335801 \h </w:instrText>
      </w:r>
      <w:r>
        <w:rPr>
          <w:noProof/>
        </w:rPr>
      </w:r>
      <w:r>
        <w:rPr>
          <w:noProof/>
        </w:rPr>
        <w:fldChar w:fldCharType="separate"/>
      </w:r>
      <w:r>
        <w:rPr>
          <w:noProof/>
        </w:rPr>
        <w:t>38</w:t>
      </w:r>
      <w:r>
        <w:rPr>
          <w:noProof/>
        </w:rPr>
        <w:fldChar w:fldCharType="end"/>
      </w:r>
    </w:p>
    <w:p w14:paraId="1EC054A8" w14:textId="78E6B28F" w:rsidR="003A062A" w:rsidRDefault="003A062A">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_Toc138335802 \h </w:instrText>
      </w:r>
      <w:r>
        <w:rPr>
          <w:noProof/>
        </w:rPr>
      </w:r>
      <w:r>
        <w:rPr>
          <w:noProof/>
        </w:rPr>
        <w:fldChar w:fldCharType="separate"/>
      </w:r>
      <w:r>
        <w:rPr>
          <w:noProof/>
        </w:rPr>
        <w:t>38</w:t>
      </w:r>
      <w:r>
        <w:rPr>
          <w:noProof/>
        </w:rPr>
        <w:fldChar w:fldCharType="end"/>
      </w:r>
    </w:p>
    <w:p w14:paraId="537C664E" w14:textId="5AA0FE33" w:rsidR="003A062A" w:rsidRDefault="003A062A">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_Toc138335803 \h </w:instrText>
      </w:r>
      <w:r>
        <w:rPr>
          <w:noProof/>
        </w:rPr>
      </w:r>
      <w:r>
        <w:rPr>
          <w:noProof/>
        </w:rPr>
        <w:fldChar w:fldCharType="separate"/>
      </w:r>
      <w:r>
        <w:rPr>
          <w:noProof/>
        </w:rPr>
        <w:t>38</w:t>
      </w:r>
      <w:r>
        <w:rPr>
          <w:noProof/>
        </w:rPr>
        <w:fldChar w:fldCharType="end"/>
      </w:r>
    </w:p>
    <w:p w14:paraId="666D9DCB" w14:textId="342D7225" w:rsidR="003A062A" w:rsidRDefault="003A062A">
      <w:pPr>
        <w:pStyle w:val="TOC5"/>
        <w:rPr>
          <w:rFonts w:asciiTheme="minorHAnsi" w:eastAsiaTheme="minorEastAsia" w:hAnsiTheme="minorHAnsi" w:cstheme="minorBidi"/>
          <w:noProof/>
          <w:sz w:val="22"/>
          <w:szCs w:val="22"/>
          <w:lang w:eastAsia="en-GB"/>
        </w:rPr>
      </w:pPr>
      <w:r w:rsidRPr="00616FC2">
        <w:rPr>
          <w:noProof/>
          <w:lang w:val="es-ES"/>
        </w:rPr>
        <w:t>6.2.2.2.3</w:t>
      </w:r>
      <w:r>
        <w:rPr>
          <w:rFonts w:asciiTheme="minorHAnsi" w:eastAsiaTheme="minorEastAsia" w:hAnsiTheme="minorHAnsi" w:cstheme="minorBidi"/>
          <w:noProof/>
          <w:sz w:val="22"/>
          <w:szCs w:val="22"/>
          <w:lang w:eastAsia="en-GB"/>
        </w:rPr>
        <w:tab/>
      </w:r>
      <w:r w:rsidRPr="00616FC2">
        <w:rPr>
          <w:noProof/>
          <w:lang w:val="es-ES"/>
        </w:rPr>
        <w:t>Cache-Control</w:t>
      </w:r>
      <w:r>
        <w:rPr>
          <w:noProof/>
        </w:rPr>
        <w:tab/>
      </w:r>
      <w:r>
        <w:rPr>
          <w:noProof/>
        </w:rPr>
        <w:fldChar w:fldCharType="begin" w:fldLock="1"/>
      </w:r>
      <w:r>
        <w:rPr>
          <w:noProof/>
        </w:rPr>
        <w:instrText xml:space="preserve"> PAGEREF _Toc138335804 \h </w:instrText>
      </w:r>
      <w:r>
        <w:rPr>
          <w:noProof/>
        </w:rPr>
      </w:r>
      <w:r>
        <w:rPr>
          <w:noProof/>
        </w:rPr>
        <w:fldChar w:fldCharType="separate"/>
      </w:r>
      <w:r>
        <w:rPr>
          <w:noProof/>
        </w:rPr>
        <w:t>38</w:t>
      </w:r>
      <w:r>
        <w:rPr>
          <w:noProof/>
        </w:rPr>
        <w:fldChar w:fldCharType="end"/>
      </w:r>
    </w:p>
    <w:p w14:paraId="164B5E53" w14:textId="39DEF2E5" w:rsidR="003A062A" w:rsidRDefault="003A062A">
      <w:pPr>
        <w:pStyle w:val="TOC5"/>
        <w:rPr>
          <w:rFonts w:asciiTheme="minorHAnsi" w:eastAsiaTheme="minorEastAsia" w:hAnsiTheme="minorHAnsi" w:cstheme="minorBidi"/>
          <w:noProof/>
          <w:sz w:val="22"/>
          <w:szCs w:val="22"/>
          <w:lang w:eastAsia="en-GB"/>
        </w:rPr>
      </w:pPr>
      <w:r>
        <w:rPr>
          <w:noProof/>
        </w:rPr>
        <w:t>6.2.2.2.4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_Toc138335805 \h </w:instrText>
      </w:r>
      <w:r>
        <w:rPr>
          <w:noProof/>
        </w:rPr>
      </w:r>
      <w:r>
        <w:rPr>
          <w:noProof/>
        </w:rPr>
        <w:fldChar w:fldCharType="separate"/>
      </w:r>
      <w:r>
        <w:rPr>
          <w:noProof/>
        </w:rPr>
        <w:t>39</w:t>
      </w:r>
      <w:r>
        <w:rPr>
          <w:noProof/>
        </w:rPr>
        <w:fldChar w:fldCharType="end"/>
      </w:r>
    </w:p>
    <w:p w14:paraId="646E4701" w14:textId="4B99FCE4" w:rsidR="003A062A" w:rsidRDefault="003A062A">
      <w:pPr>
        <w:pStyle w:val="TOC5"/>
        <w:rPr>
          <w:rFonts w:asciiTheme="minorHAnsi" w:eastAsiaTheme="minorEastAsia" w:hAnsiTheme="minorHAnsi" w:cstheme="minorBidi"/>
          <w:noProof/>
          <w:sz w:val="22"/>
          <w:szCs w:val="22"/>
          <w:lang w:eastAsia="en-GB"/>
        </w:rPr>
      </w:pPr>
      <w:r>
        <w:rPr>
          <w:noProof/>
        </w:rPr>
        <w:t>6.2.2.2.5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_Toc138335806 \h </w:instrText>
      </w:r>
      <w:r>
        <w:rPr>
          <w:noProof/>
        </w:rPr>
      </w:r>
      <w:r>
        <w:rPr>
          <w:noProof/>
        </w:rPr>
        <w:fldChar w:fldCharType="separate"/>
      </w:r>
      <w:r>
        <w:rPr>
          <w:noProof/>
        </w:rPr>
        <w:t>39</w:t>
      </w:r>
      <w:r>
        <w:rPr>
          <w:noProof/>
        </w:rPr>
        <w:fldChar w:fldCharType="end"/>
      </w:r>
    </w:p>
    <w:p w14:paraId="75A6DBAF" w14:textId="723E7CEB" w:rsidR="003A062A" w:rsidRDefault="003A062A">
      <w:pPr>
        <w:pStyle w:val="TOC5"/>
        <w:rPr>
          <w:rFonts w:asciiTheme="minorHAnsi" w:eastAsiaTheme="minorEastAsia" w:hAnsiTheme="minorHAnsi" w:cstheme="minorBidi"/>
          <w:noProof/>
          <w:sz w:val="22"/>
          <w:szCs w:val="22"/>
          <w:lang w:eastAsia="en-GB"/>
        </w:rPr>
      </w:pPr>
      <w:r>
        <w:rPr>
          <w:noProof/>
        </w:rPr>
        <w:t>6.2.2.2.6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_Toc138335807 \h </w:instrText>
      </w:r>
      <w:r>
        <w:rPr>
          <w:noProof/>
        </w:rPr>
      </w:r>
      <w:r>
        <w:rPr>
          <w:noProof/>
        </w:rPr>
        <w:fldChar w:fldCharType="separate"/>
      </w:r>
      <w:r>
        <w:rPr>
          <w:noProof/>
        </w:rPr>
        <w:t>39</w:t>
      </w:r>
      <w:r>
        <w:rPr>
          <w:noProof/>
        </w:rPr>
        <w:fldChar w:fldCharType="end"/>
      </w:r>
    </w:p>
    <w:p w14:paraId="1D46BF1D" w14:textId="51BC3254" w:rsidR="003A062A" w:rsidRDefault="003A062A">
      <w:pPr>
        <w:pStyle w:val="TOC5"/>
        <w:rPr>
          <w:rFonts w:asciiTheme="minorHAnsi" w:eastAsiaTheme="minorEastAsia" w:hAnsiTheme="minorHAnsi" w:cstheme="minorBidi"/>
          <w:noProof/>
          <w:sz w:val="22"/>
          <w:szCs w:val="22"/>
          <w:lang w:eastAsia="en-GB"/>
        </w:rPr>
      </w:pPr>
      <w:r>
        <w:rPr>
          <w:noProof/>
        </w:rPr>
        <w:t>6.2.2.2.7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_Toc138335808 \h </w:instrText>
      </w:r>
      <w:r>
        <w:rPr>
          <w:noProof/>
        </w:rPr>
      </w:r>
      <w:r>
        <w:rPr>
          <w:noProof/>
        </w:rPr>
        <w:fldChar w:fldCharType="separate"/>
      </w:r>
      <w:r>
        <w:rPr>
          <w:noProof/>
        </w:rPr>
        <w:t>39</w:t>
      </w:r>
      <w:r>
        <w:rPr>
          <w:noProof/>
        </w:rPr>
        <w:fldChar w:fldCharType="end"/>
      </w:r>
    </w:p>
    <w:p w14:paraId="3E1E7CCC" w14:textId="5CFE7D94" w:rsidR="003A062A" w:rsidRDefault="003A062A">
      <w:pPr>
        <w:pStyle w:val="TOC5"/>
        <w:rPr>
          <w:rFonts w:asciiTheme="minorHAnsi" w:eastAsiaTheme="minorEastAsia" w:hAnsiTheme="minorHAnsi" w:cstheme="minorBidi"/>
          <w:noProof/>
          <w:sz w:val="22"/>
          <w:szCs w:val="22"/>
          <w:lang w:eastAsia="en-GB"/>
        </w:rPr>
      </w:pPr>
      <w:r>
        <w:rPr>
          <w:noProof/>
        </w:rPr>
        <w:t>6.2.2.2.8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_Toc138335809 \h </w:instrText>
      </w:r>
      <w:r>
        <w:rPr>
          <w:noProof/>
        </w:rPr>
      </w:r>
      <w:r>
        <w:rPr>
          <w:noProof/>
        </w:rPr>
        <w:fldChar w:fldCharType="separate"/>
      </w:r>
      <w:r>
        <w:rPr>
          <w:noProof/>
        </w:rPr>
        <w:t>39</w:t>
      </w:r>
      <w:r>
        <w:rPr>
          <w:noProof/>
        </w:rPr>
        <w:fldChar w:fldCharType="end"/>
      </w:r>
    </w:p>
    <w:p w14:paraId="32A67FF8" w14:textId="32CC51C8" w:rsidR="003A062A" w:rsidRDefault="003A062A">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_Toc138335810 \h </w:instrText>
      </w:r>
      <w:r>
        <w:rPr>
          <w:noProof/>
        </w:rPr>
      </w:r>
      <w:r>
        <w:rPr>
          <w:noProof/>
        </w:rPr>
        <w:fldChar w:fldCharType="separate"/>
      </w:r>
      <w:r>
        <w:rPr>
          <w:noProof/>
        </w:rPr>
        <w:t>39</w:t>
      </w:r>
      <w:r>
        <w:rPr>
          <w:noProof/>
        </w:rPr>
        <w:fldChar w:fldCharType="end"/>
      </w:r>
    </w:p>
    <w:p w14:paraId="3888091D" w14:textId="054FE28C" w:rsidR="003A062A" w:rsidRDefault="003A062A">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_Toc138335811 \h </w:instrText>
      </w:r>
      <w:r>
        <w:rPr>
          <w:noProof/>
        </w:rPr>
      </w:r>
      <w:r>
        <w:rPr>
          <w:noProof/>
        </w:rPr>
        <w:fldChar w:fldCharType="separate"/>
      </w:r>
      <w:r>
        <w:rPr>
          <w:noProof/>
        </w:rPr>
        <w:t>39</w:t>
      </w:r>
      <w:r>
        <w:rPr>
          <w:noProof/>
        </w:rPr>
        <w:fldChar w:fldCharType="end"/>
      </w:r>
    </w:p>
    <w:p w14:paraId="55D263F7" w14:textId="125D5B15" w:rsidR="003A062A" w:rsidRDefault="003A062A">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_Toc138335812 \h </w:instrText>
      </w:r>
      <w:r>
        <w:rPr>
          <w:noProof/>
        </w:rPr>
      </w:r>
      <w:r>
        <w:rPr>
          <w:noProof/>
        </w:rPr>
        <w:fldChar w:fldCharType="separate"/>
      </w:r>
      <w:r>
        <w:rPr>
          <w:noProof/>
        </w:rPr>
        <w:t>40</w:t>
      </w:r>
      <w:r>
        <w:rPr>
          <w:noProof/>
        </w:rPr>
        <w:fldChar w:fldCharType="end"/>
      </w:r>
    </w:p>
    <w:p w14:paraId="0351F10C" w14:textId="141C437A" w:rsidR="003A062A" w:rsidRDefault="003A062A">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_Toc138335813 \h </w:instrText>
      </w:r>
      <w:r>
        <w:rPr>
          <w:noProof/>
        </w:rPr>
      </w:r>
      <w:r>
        <w:rPr>
          <w:noProof/>
        </w:rPr>
        <w:fldChar w:fldCharType="separate"/>
      </w:r>
      <w:r>
        <w:rPr>
          <w:noProof/>
        </w:rPr>
        <w:t>40</w:t>
      </w:r>
      <w:r>
        <w:rPr>
          <w:noProof/>
        </w:rPr>
        <w:fldChar w:fldCharType="end"/>
      </w:r>
    </w:p>
    <w:p w14:paraId="79990590" w14:textId="215131F7" w:rsidR="003A062A" w:rsidRDefault="003A062A">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NfGroupIds</w:t>
      </w:r>
      <w:r>
        <w:rPr>
          <w:noProof/>
        </w:rPr>
        <w:tab/>
      </w:r>
      <w:r>
        <w:rPr>
          <w:noProof/>
        </w:rPr>
        <w:fldChar w:fldCharType="begin" w:fldLock="1"/>
      </w:r>
      <w:r>
        <w:rPr>
          <w:noProof/>
        </w:rPr>
        <w:instrText xml:space="preserve"> PAGEREF _Toc138335814 \h </w:instrText>
      </w:r>
      <w:r>
        <w:rPr>
          <w:noProof/>
        </w:rPr>
      </w:r>
      <w:r>
        <w:rPr>
          <w:noProof/>
        </w:rPr>
        <w:fldChar w:fldCharType="separate"/>
      </w:r>
      <w:r>
        <w:rPr>
          <w:noProof/>
        </w:rPr>
        <w:t>40</w:t>
      </w:r>
      <w:r>
        <w:rPr>
          <w:noProof/>
        </w:rPr>
        <w:fldChar w:fldCharType="end"/>
      </w:r>
    </w:p>
    <w:p w14:paraId="7E776BF5" w14:textId="2110F0FB" w:rsidR="003A062A" w:rsidRDefault="003A062A">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_Toc138335815 \h </w:instrText>
      </w:r>
      <w:r>
        <w:rPr>
          <w:noProof/>
        </w:rPr>
      </w:r>
      <w:r>
        <w:rPr>
          <w:noProof/>
        </w:rPr>
        <w:fldChar w:fldCharType="separate"/>
      </w:r>
      <w:r>
        <w:rPr>
          <w:noProof/>
        </w:rPr>
        <w:t>40</w:t>
      </w:r>
      <w:r>
        <w:rPr>
          <w:noProof/>
        </w:rPr>
        <w:fldChar w:fldCharType="end"/>
      </w:r>
    </w:p>
    <w:p w14:paraId="46759682" w14:textId="6A02BCF1" w:rsidR="003A062A" w:rsidRDefault="003A062A">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_Toc138335816 \h </w:instrText>
      </w:r>
      <w:r>
        <w:rPr>
          <w:noProof/>
        </w:rPr>
      </w:r>
      <w:r>
        <w:rPr>
          <w:noProof/>
        </w:rPr>
        <w:fldChar w:fldCharType="separate"/>
      </w:r>
      <w:r>
        <w:rPr>
          <w:noProof/>
        </w:rPr>
        <w:t>40</w:t>
      </w:r>
      <w:r>
        <w:rPr>
          <w:noProof/>
        </w:rPr>
        <w:fldChar w:fldCharType="end"/>
      </w:r>
    </w:p>
    <w:p w14:paraId="281BC07C" w14:textId="391F971F" w:rsidR="003A062A" w:rsidRDefault="003A062A">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_Toc138335817 \h </w:instrText>
      </w:r>
      <w:r>
        <w:rPr>
          <w:noProof/>
        </w:rPr>
      </w:r>
      <w:r>
        <w:rPr>
          <w:noProof/>
        </w:rPr>
        <w:fldChar w:fldCharType="separate"/>
      </w:r>
      <w:r>
        <w:rPr>
          <w:noProof/>
        </w:rPr>
        <w:t>40</w:t>
      </w:r>
      <w:r>
        <w:rPr>
          <w:noProof/>
        </w:rPr>
        <w:fldChar w:fldCharType="end"/>
      </w:r>
    </w:p>
    <w:p w14:paraId="4BB424EC" w14:textId="2A9987D4" w:rsidR="003A062A" w:rsidRDefault="003A062A">
      <w:pPr>
        <w:pStyle w:val="TOC3"/>
        <w:rPr>
          <w:rFonts w:asciiTheme="minorHAnsi" w:eastAsiaTheme="minorEastAsia" w:hAnsiTheme="minorHAnsi" w:cstheme="minorBidi"/>
          <w:noProof/>
          <w:sz w:val="22"/>
          <w:szCs w:val="22"/>
          <w:lang w:eastAsia="en-GB"/>
        </w:rPr>
      </w:pPr>
      <w:r>
        <w:rPr>
          <w:noProof/>
        </w:rPr>
        <w:lastRenderedPageBreak/>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_Toc138335818 \h </w:instrText>
      </w:r>
      <w:r>
        <w:rPr>
          <w:noProof/>
        </w:rPr>
      </w:r>
      <w:r>
        <w:rPr>
          <w:noProof/>
        </w:rPr>
        <w:fldChar w:fldCharType="separate"/>
      </w:r>
      <w:r>
        <w:rPr>
          <w:noProof/>
        </w:rPr>
        <w:t>41</w:t>
      </w:r>
      <w:r>
        <w:rPr>
          <w:noProof/>
        </w:rPr>
        <w:fldChar w:fldCharType="end"/>
      </w:r>
    </w:p>
    <w:p w14:paraId="58F93D56" w14:textId="2515407F" w:rsidR="003A062A" w:rsidRDefault="003A062A">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_Toc138335819 \h </w:instrText>
      </w:r>
      <w:r>
        <w:rPr>
          <w:noProof/>
        </w:rPr>
      </w:r>
      <w:r>
        <w:rPr>
          <w:noProof/>
        </w:rPr>
        <w:fldChar w:fldCharType="separate"/>
      </w:r>
      <w:r>
        <w:rPr>
          <w:noProof/>
        </w:rPr>
        <w:t>41</w:t>
      </w:r>
      <w:r>
        <w:rPr>
          <w:noProof/>
        </w:rPr>
        <w:fldChar w:fldCharType="end"/>
      </w:r>
    </w:p>
    <w:p w14:paraId="6CB2F0A5" w14:textId="19B2158C" w:rsidR="003A062A" w:rsidRDefault="003A062A">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_Toc138335820 \h </w:instrText>
      </w:r>
      <w:r>
        <w:rPr>
          <w:noProof/>
        </w:rPr>
      </w:r>
      <w:r>
        <w:rPr>
          <w:noProof/>
        </w:rPr>
        <w:fldChar w:fldCharType="separate"/>
      </w:r>
      <w:r>
        <w:rPr>
          <w:noProof/>
        </w:rPr>
        <w:t>41</w:t>
      </w:r>
      <w:r>
        <w:rPr>
          <w:noProof/>
        </w:rPr>
        <w:fldChar w:fldCharType="end"/>
      </w:r>
    </w:p>
    <w:p w14:paraId="27C6D311" w14:textId="6E2DFF4D" w:rsidR="003A062A" w:rsidRDefault="003A062A">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_Toc138335821 \h </w:instrText>
      </w:r>
      <w:r>
        <w:rPr>
          <w:noProof/>
        </w:rPr>
      </w:r>
      <w:r>
        <w:rPr>
          <w:noProof/>
        </w:rPr>
        <w:fldChar w:fldCharType="separate"/>
      </w:r>
      <w:r>
        <w:rPr>
          <w:noProof/>
        </w:rPr>
        <w:t>41</w:t>
      </w:r>
      <w:r>
        <w:rPr>
          <w:noProof/>
        </w:rPr>
        <w:fldChar w:fldCharType="end"/>
      </w:r>
    </w:p>
    <w:p w14:paraId="119C0706" w14:textId="62ED327D" w:rsidR="003A062A" w:rsidRDefault="003A062A">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_Toc138335822 \h </w:instrText>
      </w:r>
      <w:r>
        <w:rPr>
          <w:noProof/>
        </w:rPr>
      </w:r>
      <w:r>
        <w:rPr>
          <w:noProof/>
        </w:rPr>
        <w:fldChar w:fldCharType="separate"/>
      </w:r>
      <w:r>
        <w:rPr>
          <w:noProof/>
        </w:rPr>
        <w:t>42</w:t>
      </w:r>
      <w:r>
        <w:rPr>
          <w:noProof/>
        </w:rPr>
        <w:fldChar w:fldCharType="end"/>
      </w:r>
    </w:p>
    <w:p w14:paraId="29C62E79" w14:textId="4B99BF5E" w:rsidR="003A062A" w:rsidRDefault="003A062A">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_Toc138335823 \h </w:instrText>
      </w:r>
      <w:r>
        <w:rPr>
          <w:noProof/>
        </w:rPr>
      </w:r>
      <w:r>
        <w:rPr>
          <w:noProof/>
        </w:rPr>
        <w:fldChar w:fldCharType="separate"/>
      </w:r>
      <w:r>
        <w:rPr>
          <w:noProof/>
        </w:rPr>
        <w:t>42</w:t>
      </w:r>
      <w:r>
        <w:rPr>
          <w:noProof/>
        </w:rPr>
        <w:fldChar w:fldCharType="end"/>
      </w:r>
    </w:p>
    <w:p w14:paraId="32F1A1C3" w14:textId="198CBFA7" w:rsidR="003A062A" w:rsidRDefault="003A062A">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NfGroupIdMapResult</w:t>
      </w:r>
      <w:r>
        <w:rPr>
          <w:noProof/>
        </w:rPr>
        <w:tab/>
      </w:r>
      <w:r>
        <w:rPr>
          <w:noProof/>
        </w:rPr>
        <w:fldChar w:fldCharType="begin" w:fldLock="1"/>
      </w:r>
      <w:r>
        <w:rPr>
          <w:noProof/>
        </w:rPr>
        <w:instrText xml:space="preserve"> PAGEREF _Toc138335824 \h </w:instrText>
      </w:r>
      <w:r>
        <w:rPr>
          <w:noProof/>
        </w:rPr>
      </w:r>
      <w:r>
        <w:rPr>
          <w:noProof/>
        </w:rPr>
        <w:fldChar w:fldCharType="separate"/>
      </w:r>
      <w:r>
        <w:rPr>
          <w:noProof/>
        </w:rPr>
        <w:t>42</w:t>
      </w:r>
      <w:r>
        <w:rPr>
          <w:noProof/>
        </w:rPr>
        <w:fldChar w:fldCharType="end"/>
      </w:r>
    </w:p>
    <w:p w14:paraId="7AD78C74" w14:textId="17072082" w:rsidR="003A062A" w:rsidRDefault="003A062A">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_Toc138335825 \h </w:instrText>
      </w:r>
      <w:r>
        <w:rPr>
          <w:noProof/>
        </w:rPr>
      </w:r>
      <w:r>
        <w:rPr>
          <w:noProof/>
        </w:rPr>
        <w:fldChar w:fldCharType="separate"/>
      </w:r>
      <w:r>
        <w:rPr>
          <w:noProof/>
        </w:rPr>
        <w:t>42</w:t>
      </w:r>
      <w:r>
        <w:rPr>
          <w:noProof/>
        </w:rPr>
        <w:fldChar w:fldCharType="end"/>
      </w:r>
    </w:p>
    <w:p w14:paraId="3A343D72" w14:textId="6042820A" w:rsidR="003A062A" w:rsidRDefault="003A062A">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_Toc138335826 \h </w:instrText>
      </w:r>
      <w:r>
        <w:rPr>
          <w:noProof/>
        </w:rPr>
      </w:r>
      <w:r>
        <w:rPr>
          <w:noProof/>
        </w:rPr>
        <w:fldChar w:fldCharType="separate"/>
      </w:r>
      <w:r>
        <w:rPr>
          <w:noProof/>
        </w:rPr>
        <w:t>42</w:t>
      </w:r>
      <w:r>
        <w:rPr>
          <w:noProof/>
        </w:rPr>
        <w:fldChar w:fldCharType="end"/>
      </w:r>
    </w:p>
    <w:p w14:paraId="01260946" w14:textId="32D0661B" w:rsidR="003A062A" w:rsidRDefault="003A062A">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_Toc138335827 \h </w:instrText>
      </w:r>
      <w:r>
        <w:rPr>
          <w:noProof/>
        </w:rPr>
      </w:r>
      <w:r>
        <w:rPr>
          <w:noProof/>
        </w:rPr>
        <w:fldChar w:fldCharType="separate"/>
      </w:r>
      <w:r>
        <w:rPr>
          <w:noProof/>
        </w:rPr>
        <w:t>42</w:t>
      </w:r>
      <w:r>
        <w:rPr>
          <w:noProof/>
        </w:rPr>
        <w:fldChar w:fldCharType="end"/>
      </w:r>
    </w:p>
    <w:p w14:paraId="2B3E6127" w14:textId="4514BD36" w:rsidR="003A062A" w:rsidRDefault="003A062A">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_Toc138335828 \h </w:instrText>
      </w:r>
      <w:r>
        <w:rPr>
          <w:noProof/>
        </w:rPr>
      </w:r>
      <w:r>
        <w:rPr>
          <w:noProof/>
        </w:rPr>
        <w:fldChar w:fldCharType="separate"/>
      </w:r>
      <w:r>
        <w:rPr>
          <w:noProof/>
        </w:rPr>
        <w:t>42</w:t>
      </w:r>
      <w:r>
        <w:rPr>
          <w:noProof/>
        </w:rPr>
        <w:fldChar w:fldCharType="end"/>
      </w:r>
    </w:p>
    <w:p w14:paraId="1321DAC8" w14:textId="55286F1F" w:rsidR="003A062A" w:rsidRDefault="003A062A">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_Toc138335829 \h </w:instrText>
      </w:r>
      <w:r>
        <w:rPr>
          <w:noProof/>
        </w:rPr>
      </w:r>
      <w:r>
        <w:rPr>
          <w:noProof/>
        </w:rPr>
        <w:fldChar w:fldCharType="separate"/>
      </w:r>
      <w:r>
        <w:rPr>
          <w:noProof/>
        </w:rPr>
        <w:t>42</w:t>
      </w:r>
      <w:r>
        <w:rPr>
          <w:noProof/>
        </w:rPr>
        <w:fldChar w:fldCharType="end"/>
      </w:r>
    </w:p>
    <w:p w14:paraId="14D2DFD2" w14:textId="75AA5132" w:rsidR="003A062A" w:rsidRDefault="003A062A">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_Toc138335830 \h </w:instrText>
      </w:r>
      <w:r>
        <w:rPr>
          <w:noProof/>
        </w:rPr>
      </w:r>
      <w:r>
        <w:rPr>
          <w:noProof/>
        </w:rPr>
        <w:fldChar w:fldCharType="separate"/>
      </w:r>
      <w:r>
        <w:rPr>
          <w:noProof/>
        </w:rPr>
        <w:t>42</w:t>
      </w:r>
      <w:r>
        <w:rPr>
          <w:noProof/>
        </w:rPr>
        <w:fldChar w:fldCharType="end"/>
      </w:r>
    </w:p>
    <w:p w14:paraId="78E13D1C" w14:textId="0749A5E6" w:rsidR="003A062A" w:rsidRDefault="003A062A">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_Toc138335831 \h </w:instrText>
      </w:r>
      <w:r>
        <w:rPr>
          <w:noProof/>
        </w:rPr>
      </w:r>
      <w:r>
        <w:rPr>
          <w:noProof/>
        </w:rPr>
        <w:fldChar w:fldCharType="separate"/>
      </w:r>
      <w:r>
        <w:rPr>
          <w:noProof/>
        </w:rPr>
        <w:t>42</w:t>
      </w:r>
      <w:r>
        <w:rPr>
          <w:noProof/>
        </w:rPr>
        <w:fldChar w:fldCharType="end"/>
      </w:r>
    </w:p>
    <w:p w14:paraId="73F25E1B" w14:textId="4115F28E" w:rsidR="003A062A" w:rsidRDefault="003A062A">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_Toc138335832 \h </w:instrText>
      </w:r>
      <w:r>
        <w:rPr>
          <w:noProof/>
        </w:rPr>
      </w:r>
      <w:r>
        <w:rPr>
          <w:noProof/>
        </w:rPr>
        <w:fldChar w:fldCharType="separate"/>
      </w:r>
      <w:r>
        <w:rPr>
          <w:noProof/>
        </w:rPr>
        <w:t>43</w:t>
      </w:r>
      <w:r>
        <w:rPr>
          <w:noProof/>
        </w:rPr>
        <w:fldChar w:fldCharType="end"/>
      </w:r>
    </w:p>
    <w:p w14:paraId="34112EDD" w14:textId="32D5DA70" w:rsidR="003A062A" w:rsidRDefault="003A062A">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_Toc138335833 \h </w:instrText>
      </w:r>
      <w:r>
        <w:rPr>
          <w:noProof/>
        </w:rPr>
      </w:r>
      <w:r>
        <w:rPr>
          <w:noProof/>
        </w:rPr>
        <w:fldChar w:fldCharType="separate"/>
      </w:r>
      <w:r>
        <w:rPr>
          <w:noProof/>
        </w:rPr>
        <w:t>43</w:t>
      </w:r>
      <w:r>
        <w:rPr>
          <w:noProof/>
        </w:rPr>
        <w:fldChar w:fldCharType="end"/>
      </w:r>
    </w:p>
    <w:p w14:paraId="123FB445" w14:textId="41820927" w:rsidR="003A062A" w:rsidRDefault="003A062A" w:rsidP="003A062A">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_Toc138335834 \h </w:instrText>
      </w:r>
      <w:r>
        <w:rPr>
          <w:noProof/>
        </w:rPr>
      </w:r>
      <w:r>
        <w:rPr>
          <w:noProof/>
        </w:rPr>
        <w:fldChar w:fldCharType="separate"/>
      </w:r>
      <w:r>
        <w:rPr>
          <w:noProof/>
        </w:rPr>
        <w:t>44</w:t>
      </w:r>
      <w:r>
        <w:rPr>
          <w:noProof/>
        </w:rPr>
        <w:fldChar w:fldCharType="end"/>
      </w:r>
    </w:p>
    <w:p w14:paraId="30F388B2" w14:textId="03B3BAE5" w:rsidR="003A062A" w:rsidRDefault="003A062A">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_Toc138335835 \h </w:instrText>
      </w:r>
      <w:r>
        <w:rPr>
          <w:noProof/>
        </w:rPr>
      </w:r>
      <w:r>
        <w:rPr>
          <w:noProof/>
        </w:rPr>
        <w:fldChar w:fldCharType="separate"/>
      </w:r>
      <w:r>
        <w:rPr>
          <w:noProof/>
        </w:rPr>
        <w:t>44</w:t>
      </w:r>
      <w:r>
        <w:rPr>
          <w:noProof/>
        </w:rPr>
        <w:fldChar w:fldCharType="end"/>
      </w:r>
    </w:p>
    <w:p w14:paraId="09CFCF09" w14:textId="0CDC3C45" w:rsidR="003A062A" w:rsidRDefault="003A062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_Toc138335836 \h </w:instrText>
      </w:r>
      <w:r>
        <w:rPr>
          <w:noProof/>
        </w:rPr>
      </w:r>
      <w:r>
        <w:rPr>
          <w:noProof/>
        </w:rPr>
        <w:fldChar w:fldCharType="separate"/>
      </w:r>
      <w:r>
        <w:rPr>
          <w:noProof/>
        </w:rPr>
        <w:t>44</w:t>
      </w:r>
      <w:r>
        <w:rPr>
          <w:noProof/>
        </w:rPr>
        <w:fldChar w:fldCharType="end"/>
      </w:r>
    </w:p>
    <w:p w14:paraId="044652DB" w14:textId="14BF8EAD" w:rsidR="003A062A" w:rsidRDefault="003A062A">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_Toc138335837 \h </w:instrText>
      </w:r>
      <w:r>
        <w:rPr>
          <w:noProof/>
        </w:rPr>
      </w:r>
      <w:r>
        <w:rPr>
          <w:noProof/>
        </w:rPr>
        <w:fldChar w:fldCharType="separate"/>
      </w:r>
      <w:r>
        <w:rPr>
          <w:noProof/>
        </w:rPr>
        <w:t>51</w:t>
      </w:r>
      <w:r>
        <w:rPr>
          <w:noProof/>
        </w:rPr>
        <w:fldChar w:fldCharType="end"/>
      </w:r>
    </w:p>
    <w:p w14:paraId="18E55315" w14:textId="4B774449" w:rsidR="003A062A" w:rsidRDefault="003A062A" w:rsidP="003A062A">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_Toc138335838 \h </w:instrText>
      </w:r>
      <w:r>
        <w:rPr>
          <w:noProof/>
        </w:rPr>
      </w:r>
      <w:r>
        <w:rPr>
          <w:noProof/>
        </w:rPr>
        <w:fldChar w:fldCharType="separate"/>
      </w:r>
      <w:r>
        <w:rPr>
          <w:noProof/>
        </w:rPr>
        <w:t>53</w:t>
      </w:r>
      <w:r>
        <w:rPr>
          <w:noProof/>
        </w:rPr>
        <w:fldChar w:fldCharType="end"/>
      </w:r>
    </w:p>
    <w:p w14:paraId="0B9E3498" w14:textId="30B116F6" w:rsidR="00080512" w:rsidRPr="004D3578" w:rsidRDefault="004D3578">
      <w:r w:rsidRPr="004D3578">
        <w:rPr>
          <w:noProof/>
          <w:sz w:val="22"/>
        </w:rPr>
        <w:fldChar w:fldCharType="end"/>
      </w:r>
    </w:p>
    <w:p w14:paraId="747690AD" w14:textId="4DB425F8" w:rsidR="0074026F" w:rsidRPr="007B600E" w:rsidRDefault="00080512" w:rsidP="003A062A">
      <w:r w:rsidRPr="004D3578">
        <w:br w:type="page"/>
      </w:r>
    </w:p>
    <w:p w14:paraId="60621915" w14:textId="77777777" w:rsidR="003A062A" w:rsidRPr="003133A5" w:rsidRDefault="003A062A" w:rsidP="003A062A">
      <w:pPr>
        <w:pStyle w:val="Heading1"/>
      </w:pPr>
      <w:bookmarkStart w:id="11" w:name="foreword"/>
      <w:bookmarkStart w:id="12" w:name="_Toc130816024"/>
      <w:bookmarkStart w:id="13" w:name="_Toc138335702"/>
      <w:bookmarkEnd w:id="11"/>
      <w:r w:rsidRPr="004D3578">
        <w:lastRenderedPageBreak/>
        <w:t>Fore</w:t>
      </w:r>
      <w:r w:rsidRPr="003133A5">
        <w:t>word</w:t>
      </w:r>
      <w:bookmarkEnd w:id="12"/>
      <w:bookmarkEnd w:id="13"/>
    </w:p>
    <w:p w14:paraId="2E693091" w14:textId="77777777" w:rsidR="003A062A" w:rsidRPr="004D3578" w:rsidRDefault="003A062A" w:rsidP="003A062A">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147900C5" w14:textId="77777777" w:rsidR="003A062A" w:rsidRPr="004D3578" w:rsidRDefault="003A062A" w:rsidP="003A062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4D3578" w:rsidRDefault="003A062A" w:rsidP="003A062A">
      <w:pPr>
        <w:pStyle w:val="B1"/>
      </w:pPr>
      <w:r w:rsidRPr="004D3578">
        <w:t>Version x.y.z</w:t>
      </w:r>
    </w:p>
    <w:p w14:paraId="29E9DDFC" w14:textId="77777777" w:rsidR="003A062A" w:rsidRPr="004D3578" w:rsidRDefault="003A062A" w:rsidP="003A062A">
      <w:pPr>
        <w:pStyle w:val="B1"/>
      </w:pPr>
      <w:r w:rsidRPr="004D3578">
        <w:t>where:</w:t>
      </w:r>
    </w:p>
    <w:p w14:paraId="0BF5C80B" w14:textId="77777777" w:rsidR="003A062A" w:rsidRPr="004D3578" w:rsidRDefault="003A062A" w:rsidP="003A062A">
      <w:pPr>
        <w:pStyle w:val="B2"/>
      </w:pPr>
      <w:r w:rsidRPr="004D3578">
        <w:t>x</w:t>
      </w:r>
      <w:r w:rsidRPr="004D3578">
        <w:tab/>
        <w:t>the first digit:</w:t>
      </w:r>
    </w:p>
    <w:p w14:paraId="6F081583" w14:textId="77777777" w:rsidR="003A062A" w:rsidRPr="004D3578" w:rsidRDefault="003A062A" w:rsidP="003A062A">
      <w:pPr>
        <w:pStyle w:val="B3"/>
      </w:pPr>
      <w:r w:rsidRPr="004D3578">
        <w:t>1</w:t>
      </w:r>
      <w:r w:rsidRPr="004D3578">
        <w:tab/>
        <w:t>presented to TSG for information;</w:t>
      </w:r>
    </w:p>
    <w:p w14:paraId="242E3E09" w14:textId="77777777" w:rsidR="003A062A" w:rsidRPr="004D3578" w:rsidRDefault="003A062A" w:rsidP="003A062A">
      <w:pPr>
        <w:pStyle w:val="B3"/>
      </w:pPr>
      <w:r w:rsidRPr="004D3578">
        <w:t>2</w:t>
      </w:r>
      <w:r w:rsidRPr="004D3578">
        <w:tab/>
        <w:t>presented to TSG for approval;</w:t>
      </w:r>
    </w:p>
    <w:p w14:paraId="1D0EAFAC" w14:textId="77777777" w:rsidR="003A062A" w:rsidRPr="004D3578" w:rsidRDefault="003A062A" w:rsidP="003A062A">
      <w:pPr>
        <w:pStyle w:val="B3"/>
      </w:pPr>
      <w:r w:rsidRPr="004D3578">
        <w:t>3</w:t>
      </w:r>
      <w:r w:rsidRPr="004D3578">
        <w:tab/>
        <w:t>or greater indicates TSG approved document under change control.</w:t>
      </w:r>
    </w:p>
    <w:p w14:paraId="57760923" w14:textId="77777777" w:rsidR="003A062A" w:rsidRPr="004D3578" w:rsidRDefault="003A062A" w:rsidP="003A062A">
      <w:pPr>
        <w:pStyle w:val="B2"/>
      </w:pPr>
      <w:r w:rsidRPr="004D3578">
        <w:t>y</w:t>
      </w:r>
      <w:r w:rsidRPr="004D3578">
        <w:tab/>
        <w:t>the second digit is incremented for all changes of substance, i.e. technical enhancements, corrections, updates, etc.</w:t>
      </w:r>
    </w:p>
    <w:p w14:paraId="664971A2" w14:textId="77777777" w:rsidR="003A062A" w:rsidRDefault="003A062A" w:rsidP="003A062A">
      <w:pPr>
        <w:pStyle w:val="B2"/>
      </w:pPr>
      <w:r w:rsidRPr="004D3578">
        <w:t>z</w:t>
      </w:r>
      <w:r w:rsidRPr="004D3578">
        <w:tab/>
        <w:t>the third digit is incremented when editorial only changes have been incorporated in the document.</w:t>
      </w:r>
    </w:p>
    <w:p w14:paraId="2A993F9A" w14:textId="77777777" w:rsidR="003A062A" w:rsidRDefault="003A062A" w:rsidP="003A062A">
      <w:r>
        <w:t>In the present document, modal verbs have the following meanings:</w:t>
      </w:r>
    </w:p>
    <w:p w14:paraId="5429B210" w14:textId="77777777" w:rsidR="003A062A" w:rsidRDefault="003A062A" w:rsidP="003A062A">
      <w:pPr>
        <w:pStyle w:val="EX"/>
      </w:pPr>
      <w:r w:rsidRPr="008C384C">
        <w:rPr>
          <w:b/>
        </w:rPr>
        <w:t>shall</w:t>
      </w:r>
      <w:r>
        <w:tab/>
        <w:t>indicates a mandatory requirement to do something</w:t>
      </w:r>
    </w:p>
    <w:p w14:paraId="5EA0F5B7" w14:textId="77777777" w:rsidR="003A062A" w:rsidRDefault="003A062A" w:rsidP="003A062A">
      <w:pPr>
        <w:pStyle w:val="EX"/>
      </w:pPr>
      <w:r w:rsidRPr="008C384C">
        <w:rPr>
          <w:b/>
        </w:rPr>
        <w:t>shall not</w:t>
      </w:r>
      <w:r>
        <w:tab/>
        <w:t>indicates an interdiction (prohibition) to do something</w:t>
      </w:r>
    </w:p>
    <w:p w14:paraId="5FFF4884" w14:textId="77777777" w:rsidR="003A062A" w:rsidRPr="004D3578" w:rsidRDefault="003A062A" w:rsidP="003A062A">
      <w:r>
        <w:t>The constructions "shall" and "shall not" are confined to the context of normative provisions, and do not appear in Technical Reports.</w:t>
      </w:r>
    </w:p>
    <w:p w14:paraId="5F8DE464" w14:textId="77777777" w:rsidR="003A062A" w:rsidRPr="004D3578" w:rsidRDefault="003A062A" w:rsidP="003A062A">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Default="003A062A" w:rsidP="003A062A">
      <w:pPr>
        <w:pStyle w:val="EX"/>
      </w:pPr>
      <w:r w:rsidRPr="008C384C">
        <w:rPr>
          <w:b/>
        </w:rPr>
        <w:t>should</w:t>
      </w:r>
      <w:r>
        <w:tab/>
        <w:t>indicates a recommendation to do something</w:t>
      </w:r>
    </w:p>
    <w:p w14:paraId="7B3CB371" w14:textId="77777777" w:rsidR="003A062A" w:rsidRDefault="003A062A" w:rsidP="003A062A">
      <w:pPr>
        <w:pStyle w:val="EX"/>
      </w:pPr>
      <w:r w:rsidRPr="008C384C">
        <w:rPr>
          <w:b/>
        </w:rPr>
        <w:t>should not</w:t>
      </w:r>
      <w:r>
        <w:tab/>
        <w:t>indicates a recommendation not to do something</w:t>
      </w:r>
    </w:p>
    <w:p w14:paraId="62BCFC8C" w14:textId="77777777" w:rsidR="003A062A" w:rsidRDefault="003A062A" w:rsidP="003A062A">
      <w:pPr>
        <w:pStyle w:val="EX"/>
      </w:pPr>
      <w:r w:rsidRPr="00774DA4">
        <w:rPr>
          <w:b/>
        </w:rPr>
        <w:t>may</w:t>
      </w:r>
      <w:r>
        <w:tab/>
        <w:t>indicates permission to do something</w:t>
      </w:r>
    </w:p>
    <w:p w14:paraId="07316280" w14:textId="77777777" w:rsidR="003A062A" w:rsidRDefault="003A062A" w:rsidP="003A062A">
      <w:pPr>
        <w:pStyle w:val="EX"/>
      </w:pPr>
      <w:r w:rsidRPr="00774DA4">
        <w:rPr>
          <w:b/>
        </w:rPr>
        <w:t>need not</w:t>
      </w:r>
      <w:r>
        <w:tab/>
        <w:t>indicates permission not to do something</w:t>
      </w:r>
    </w:p>
    <w:p w14:paraId="0C9C8199" w14:textId="77777777" w:rsidR="003A062A" w:rsidRDefault="003A062A" w:rsidP="003A062A">
      <w:r>
        <w:t>The construction "may not" is ambiguous and is not used in normative elements. The unambiguous constructions "might not" or "shall not" are used instead, depending upon the meaning intended.</w:t>
      </w:r>
    </w:p>
    <w:p w14:paraId="6B248DCA" w14:textId="77777777" w:rsidR="003A062A" w:rsidRDefault="003A062A" w:rsidP="003A062A">
      <w:pPr>
        <w:pStyle w:val="EX"/>
      </w:pPr>
      <w:r w:rsidRPr="00774DA4">
        <w:rPr>
          <w:b/>
        </w:rPr>
        <w:t>can</w:t>
      </w:r>
      <w:r>
        <w:tab/>
        <w:t>indicates that something is possible</w:t>
      </w:r>
    </w:p>
    <w:p w14:paraId="74607BF6" w14:textId="77777777" w:rsidR="003A062A" w:rsidRDefault="003A062A" w:rsidP="003A062A">
      <w:pPr>
        <w:pStyle w:val="EX"/>
      </w:pPr>
      <w:r w:rsidRPr="00774DA4">
        <w:rPr>
          <w:b/>
        </w:rPr>
        <w:t>cannot</w:t>
      </w:r>
      <w:r>
        <w:tab/>
        <w:t>indicates that something is impossible</w:t>
      </w:r>
    </w:p>
    <w:p w14:paraId="348076B1" w14:textId="77777777" w:rsidR="003A062A" w:rsidRDefault="003A062A" w:rsidP="003A062A">
      <w:r>
        <w:t>The constructions "can" and "cannot" are not substitutes for "may" and "need not".</w:t>
      </w:r>
    </w:p>
    <w:p w14:paraId="3F56348D" w14:textId="77777777" w:rsidR="003A062A" w:rsidRDefault="003A062A" w:rsidP="003A062A">
      <w:pPr>
        <w:pStyle w:val="EX"/>
      </w:pPr>
      <w:r w:rsidRPr="00774DA4">
        <w:rPr>
          <w:b/>
        </w:rPr>
        <w:t>will</w:t>
      </w:r>
      <w:r>
        <w:tab/>
        <w:t>indicates that something is certain or expected to happen as a result of action taken by an agency the behaviour of which is outside the scope of the present document</w:t>
      </w:r>
    </w:p>
    <w:p w14:paraId="692ACD4D" w14:textId="77777777" w:rsidR="003A062A" w:rsidRDefault="003A062A" w:rsidP="003A062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A12F923" w14:textId="77777777" w:rsidR="003A062A" w:rsidRDefault="003A062A" w:rsidP="003A062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4EC785A" w14:textId="77777777" w:rsidR="003A062A" w:rsidRDefault="003A062A" w:rsidP="003A062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D1D6DB" w14:textId="77777777" w:rsidR="003A062A" w:rsidRDefault="003A062A" w:rsidP="003A062A">
      <w:r>
        <w:t>In addition:</w:t>
      </w:r>
    </w:p>
    <w:p w14:paraId="032C7850" w14:textId="77777777" w:rsidR="003A062A" w:rsidRDefault="003A062A" w:rsidP="003A062A">
      <w:pPr>
        <w:pStyle w:val="EX"/>
      </w:pPr>
      <w:r w:rsidRPr="00647114">
        <w:rPr>
          <w:b/>
        </w:rPr>
        <w:t>is</w:t>
      </w:r>
      <w:r>
        <w:tab/>
        <w:t>(or any other verb in the indicative mood) indicates a statement of fact</w:t>
      </w:r>
    </w:p>
    <w:p w14:paraId="5C104624" w14:textId="77777777" w:rsidR="003A062A" w:rsidRDefault="003A062A" w:rsidP="003A062A">
      <w:pPr>
        <w:pStyle w:val="EX"/>
      </w:pPr>
      <w:r w:rsidRPr="00647114">
        <w:rPr>
          <w:b/>
        </w:rPr>
        <w:t>is not</w:t>
      </w:r>
      <w:r>
        <w:tab/>
        <w:t>(or any other negative verb in the indicative mood) indicates a statement of fact</w:t>
      </w:r>
    </w:p>
    <w:p w14:paraId="775FABF1" w14:textId="77777777" w:rsidR="003A062A" w:rsidRPr="004D3578" w:rsidRDefault="003A062A" w:rsidP="003A062A">
      <w:r>
        <w:t>The constructions "is" and "is not" do not indicate requirements.</w:t>
      </w:r>
    </w:p>
    <w:p w14:paraId="2C543DBB" w14:textId="77777777" w:rsidR="003A062A" w:rsidRPr="001F16C3"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38335703"/>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36D0E81B" w14:textId="77777777" w:rsidR="003A062A" w:rsidRPr="001F16C3" w:rsidRDefault="003A062A" w:rsidP="003A062A">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Default="003A062A" w:rsidP="003A062A">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4D3C4601" w14:textId="77777777" w:rsidR="003A062A" w:rsidRDefault="003A062A" w:rsidP="003A062A">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1C567F10" w14:textId="77777777" w:rsidR="003A062A" w:rsidRPr="001F16C3"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38335704"/>
      <w:r w:rsidRPr="001F16C3">
        <w:t>2</w:t>
      </w:r>
      <w:r w:rsidRPr="001F16C3">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1F16C3" w:rsidRDefault="003A062A" w:rsidP="003A062A">
      <w:r>
        <w:t>The following documents contain provisions which, through reference in this text, constitute provisions of the present document.</w:t>
      </w:r>
    </w:p>
    <w:p w14:paraId="0DBC891B" w14:textId="77777777" w:rsidR="003A062A" w:rsidRDefault="003A062A" w:rsidP="003A062A">
      <w:pPr>
        <w:pStyle w:val="B1"/>
      </w:pPr>
      <w:r>
        <w:t>-</w:t>
      </w:r>
      <w:r>
        <w:tab/>
        <w:t>References are either specific (identified by date of publication, edition number, version number, etc.) or non</w:t>
      </w:r>
      <w:r>
        <w:noBreakHyphen/>
        <w:t>specific.</w:t>
      </w:r>
    </w:p>
    <w:p w14:paraId="14E4803E" w14:textId="77777777" w:rsidR="003A062A" w:rsidRDefault="003A062A" w:rsidP="003A062A">
      <w:pPr>
        <w:pStyle w:val="B1"/>
      </w:pPr>
      <w:r>
        <w:t>-</w:t>
      </w:r>
      <w:r>
        <w:tab/>
        <w:t>For a specific reference, subsequent revisions do not apply.</w:t>
      </w:r>
    </w:p>
    <w:p w14:paraId="1D187D2D" w14:textId="77777777" w:rsidR="003A062A" w:rsidRDefault="003A062A" w:rsidP="003A062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86F918" w14:textId="77777777" w:rsidR="003A062A" w:rsidRDefault="003A062A" w:rsidP="003A062A">
      <w:pPr>
        <w:pStyle w:val="EX"/>
      </w:pPr>
      <w:r>
        <w:t>[1]</w:t>
      </w:r>
      <w:r>
        <w:tab/>
        <w:t>3GPP TR 21.905: "Vocabulary for 3GPP Specifications".</w:t>
      </w:r>
    </w:p>
    <w:p w14:paraId="080EEE15" w14:textId="77777777" w:rsidR="003A062A" w:rsidRDefault="003A062A" w:rsidP="003A062A">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3FD03F5F" w14:textId="77777777" w:rsidR="003A062A" w:rsidRDefault="003A062A" w:rsidP="003A062A">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331BEBA4" w14:textId="77777777" w:rsidR="003A062A" w:rsidRDefault="003A062A" w:rsidP="003A062A">
      <w:pPr>
        <w:pStyle w:val="EX"/>
      </w:pPr>
      <w:r>
        <w:t>[</w:t>
      </w:r>
      <w:r>
        <w:rPr>
          <w:lang w:eastAsia="zh-CN"/>
        </w:rPr>
        <w:t>4</w:t>
      </w:r>
      <w:r>
        <w:t>]</w:t>
      </w:r>
      <w:r>
        <w:tab/>
        <w:t>3GPP</w:t>
      </w:r>
      <w:r>
        <w:rPr>
          <w:lang w:val="en-US"/>
        </w:rPr>
        <w:t> </w:t>
      </w:r>
      <w:r>
        <w:t>TS</w:t>
      </w:r>
      <w:r>
        <w:rPr>
          <w:lang w:val="en-US"/>
        </w:rPr>
        <w:t> </w:t>
      </w:r>
      <w:r>
        <w:t>23.501: "System Architecture for the 5G System; Stage 2".</w:t>
      </w:r>
    </w:p>
    <w:p w14:paraId="512BBB08" w14:textId="77777777" w:rsidR="003A062A" w:rsidRDefault="003A062A" w:rsidP="003A062A">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15B3148D" w14:textId="77777777" w:rsidR="003A062A" w:rsidRDefault="003A062A" w:rsidP="003A062A">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12281541" w14:textId="77777777" w:rsidR="003A062A" w:rsidRDefault="003A062A" w:rsidP="003A062A">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6C422A6" w14:textId="77777777" w:rsidR="003A062A" w:rsidRDefault="003A062A" w:rsidP="003A062A">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4D721172" w14:textId="77777777" w:rsidR="003A062A" w:rsidRDefault="003A062A" w:rsidP="003A062A">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C1425C5" w14:textId="77777777" w:rsidR="003A062A" w:rsidRDefault="003A062A" w:rsidP="003A062A">
      <w:pPr>
        <w:pStyle w:val="EX"/>
        <w:rPr>
          <w:lang w:eastAsia="zh-CN"/>
        </w:rPr>
      </w:pPr>
      <w:r>
        <w:rPr>
          <w:lang w:eastAsia="zh-CN"/>
        </w:rPr>
        <w:t>[10]</w:t>
      </w:r>
      <w:r>
        <w:rPr>
          <w:lang w:eastAsia="zh-CN"/>
        </w:rPr>
        <w:tab/>
        <w:t>3GPP TS 29.571: "5G System; Common Data Types for Service Based Interfaces Stage 3".</w:t>
      </w:r>
    </w:p>
    <w:p w14:paraId="1BF9CADD" w14:textId="77777777" w:rsidR="003A062A" w:rsidRDefault="003A062A" w:rsidP="003A062A">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58E84106" w14:textId="77777777" w:rsidR="003A062A" w:rsidRDefault="003A062A" w:rsidP="003A062A">
      <w:pPr>
        <w:pStyle w:val="EX"/>
        <w:rPr>
          <w:lang w:eastAsia="zh-CN"/>
        </w:rPr>
      </w:pPr>
      <w:r>
        <w:rPr>
          <w:lang w:eastAsia="zh-CN"/>
        </w:rPr>
        <w:lastRenderedPageBreak/>
        <w:t>[12]</w:t>
      </w:r>
      <w:r>
        <w:rPr>
          <w:lang w:eastAsia="zh-CN"/>
        </w:rPr>
        <w:tab/>
        <w:t>3GPP TS 33.501: "Security architecture and procedures for 5G system".</w:t>
      </w:r>
    </w:p>
    <w:p w14:paraId="61135A9F" w14:textId="77777777" w:rsidR="003A062A" w:rsidRDefault="003A062A" w:rsidP="003A062A">
      <w:pPr>
        <w:pStyle w:val="EX"/>
        <w:rPr>
          <w:lang w:eastAsia="zh-CN"/>
        </w:rPr>
      </w:pPr>
      <w:r>
        <w:rPr>
          <w:lang w:eastAsia="zh-CN"/>
        </w:rPr>
        <w:t>[13]</w:t>
      </w:r>
      <w:r>
        <w:rPr>
          <w:lang w:eastAsia="zh-CN"/>
        </w:rPr>
        <w:tab/>
      </w:r>
      <w:r>
        <w:rPr>
          <w:lang w:val="en-US"/>
        </w:rPr>
        <w:t>IETF RFC 6749: "The OAuth 2.0 Authorization Framework".</w:t>
      </w:r>
    </w:p>
    <w:p w14:paraId="3E885EA1" w14:textId="77777777" w:rsidR="003A062A" w:rsidRDefault="003A062A" w:rsidP="003A062A">
      <w:pPr>
        <w:pStyle w:val="EX"/>
        <w:rPr>
          <w:lang w:eastAsia="zh-CN"/>
        </w:rPr>
      </w:pPr>
      <w:r>
        <w:rPr>
          <w:lang w:eastAsia="zh-CN"/>
        </w:rPr>
        <w:t>[14]</w:t>
      </w:r>
      <w:r>
        <w:rPr>
          <w:lang w:eastAsia="zh-CN"/>
        </w:rPr>
        <w:tab/>
        <w:t>3GPP TS 29.510: "Network Function Repository Services; Stage 3".</w:t>
      </w:r>
    </w:p>
    <w:p w14:paraId="10A30A4D" w14:textId="77777777" w:rsidR="003A062A" w:rsidRDefault="003A062A" w:rsidP="003A062A">
      <w:pPr>
        <w:pStyle w:val="EX"/>
        <w:rPr>
          <w:lang w:eastAsia="zh-CN"/>
        </w:rPr>
      </w:pPr>
      <w:r>
        <w:rPr>
          <w:lang w:eastAsia="zh-CN"/>
        </w:rPr>
        <w:t>[15]</w:t>
      </w:r>
      <w:r>
        <w:rPr>
          <w:lang w:eastAsia="zh-CN"/>
        </w:rPr>
        <w:tab/>
        <w:t>IETF RFC 7232: "Hypertext Transfer Protocol (HTTP/1.1): Conditional Requests".</w:t>
      </w:r>
    </w:p>
    <w:p w14:paraId="59CEEE35" w14:textId="77777777" w:rsidR="003A062A" w:rsidRDefault="003A062A" w:rsidP="003A062A">
      <w:pPr>
        <w:pStyle w:val="EX"/>
        <w:rPr>
          <w:lang w:eastAsia="zh-CN"/>
        </w:rPr>
      </w:pPr>
      <w:r>
        <w:rPr>
          <w:lang w:eastAsia="zh-CN"/>
        </w:rPr>
        <w:t>[16]</w:t>
      </w:r>
      <w:r>
        <w:rPr>
          <w:lang w:eastAsia="zh-CN"/>
        </w:rPr>
        <w:tab/>
        <w:t>IETF RFC 7234: "Hypertext Transfer Protocol (HTTP/1.1): Caching".</w:t>
      </w:r>
    </w:p>
    <w:p w14:paraId="729556F8" w14:textId="77777777" w:rsidR="003A062A" w:rsidRDefault="003A062A" w:rsidP="003A062A">
      <w:pPr>
        <w:pStyle w:val="EX"/>
      </w:pPr>
      <w:r>
        <w:t>[</w:t>
      </w:r>
      <w:r>
        <w:rPr>
          <w:lang w:eastAsia="zh-CN"/>
        </w:rPr>
        <w:t>17</w:t>
      </w:r>
      <w:r>
        <w:t>]</w:t>
      </w:r>
      <w:r>
        <w:tab/>
        <w:t>IETF RFC 7807: "Problem Details for HTTP APIs".</w:t>
      </w:r>
    </w:p>
    <w:p w14:paraId="663661A0" w14:textId="77777777" w:rsidR="003A062A" w:rsidRDefault="003A062A" w:rsidP="003A062A">
      <w:pPr>
        <w:pStyle w:val="EX"/>
      </w:pPr>
      <w:r>
        <w:t>[</w:t>
      </w:r>
      <w:r>
        <w:rPr>
          <w:lang w:eastAsia="zh-CN"/>
        </w:rPr>
        <w:t>18</w:t>
      </w:r>
      <w:r>
        <w:t>]</w:t>
      </w:r>
      <w:r>
        <w:tab/>
        <w:t>IETF RFC 7396: "JSON Merge Patch".</w:t>
      </w:r>
    </w:p>
    <w:p w14:paraId="4F4C28F1" w14:textId="77777777" w:rsidR="003A062A" w:rsidRDefault="003A062A" w:rsidP="003A062A">
      <w:pPr>
        <w:pStyle w:val="EX"/>
        <w:rPr>
          <w:lang w:eastAsia="zh-CN"/>
        </w:rPr>
      </w:pPr>
      <w:r>
        <w:rPr>
          <w:lang w:eastAsia="zh-CN"/>
        </w:rPr>
        <w:t>[19]</w:t>
      </w:r>
      <w:r>
        <w:rPr>
          <w:lang w:eastAsia="zh-CN"/>
        </w:rPr>
        <w:tab/>
        <w:t>IETF RFC 6902: "JavaScript Object Notation (JSON) Patch".</w:t>
      </w:r>
    </w:p>
    <w:p w14:paraId="37CB7C05" w14:textId="77777777" w:rsidR="003A062A" w:rsidRDefault="003A062A" w:rsidP="003A062A">
      <w:pPr>
        <w:pStyle w:val="EX"/>
        <w:rPr>
          <w:lang w:eastAsia="zh-CN"/>
        </w:rPr>
      </w:pPr>
      <w:r>
        <w:t>[</w:t>
      </w:r>
      <w:r>
        <w:rPr>
          <w:lang w:eastAsia="zh-CN"/>
        </w:rPr>
        <w:t>20</w:t>
      </w:r>
      <w:r>
        <w:t>]</w:t>
      </w:r>
      <w:r>
        <w:tab/>
        <w:t>3GPP TR 21.900: "Technical Specification Group working methods".</w:t>
      </w:r>
    </w:p>
    <w:p w14:paraId="146196D3" w14:textId="77777777" w:rsidR="003A062A" w:rsidRPr="00AD648D" w:rsidRDefault="003A062A" w:rsidP="003A062A">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7EE3C94E" w14:textId="77777777" w:rsidR="003A062A" w:rsidRPr="001F16C3"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38335705"/>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1F16C3"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38335706"/>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1F16C3" w:rsidRDefault="003A062A" w:rsidP="003A062A">
      <w:r>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1F16C3"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38335707"/>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20C85BF4" w14:textId="77777777" w:rsidR="003A062A" w:rsidRPr="001F16C3" w:rsidRDefault="003A062A" w:rsidP="003A062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17C6746" w14:textId="77777777" w:rsidR="003A062A" w:rsidRDefault="003A062A" w:rsidP="003A062A">
      <w:pPr>
        <w:pStyle w:val="EW"/>
        <w:rPr>
          <w:lang w:eastAsia="zh-CN"/>
        </w:rPr>
      </w:pPr>
      <w:r>
        <w:rPr>
          <w:lang w:eastAsia="zh-CN"/>
        </w:rPr>
        <w:t>GPSI</w:t>
      </w:r>
      <w:r>
        <w:rPr>
          <w:lang w:eastAsia="zh-CN"/>
        </w:rPr>
        <w:tab/>
        <w:t>Generic Public Subscription Identifier</w:t>
      </w:r>
    </w:p>
    <w:p w14:paraId="5C92B4C8" w14:textId="77777777" w:rsidR="003A062A" w:rsidRDefault="003A062A" w:rsidP="003A062A">
      <w:pPr>
        <w:pStyle w:val="EW"/>
        <w:rPr>
          <w:lang w:eastAsia="zh-CN"/>
        </w:rPr>
      </w:pPr>
      <w:r>
        <w:rPr>
          <w:lang w:eastAsia="zh-CN"/>
        </w:rPr>
        <w:t>NEF</w:t>
      </w:r>
      <w:r>
        <w:rPr>
          <w:lang w:eastAsia="zh-CN"/>
        </w:rPr>
        <w:tab/>
      </w:r>
      <w:r>
        <w:t>Network Exposure Function</w:t>
      </w:r>
    </w:p>
    <w:p w14:paraId="032E3A05" w14:textId="77777777" w:rsidR="003A062A" w:rsidRDefault="003A062A" w:rsidP="003A062A">
      <w:pPr>
        <w:pStyle w:val="EW"/>
        <w:rPr>
          <w:lang w:eastAsia="zh-CN"/>
        </w:rPr>
      </w:pPr>
      <w:r>
        <w:rPr>
          <w:lang w:eastAsia="zh-CN"/>
        </w:rPr>
        <w:t>PCF</w:t>
      </w:r>
      <w:r>
        <w:rPr>
          <w:lang w:eastAsia="zh-CN"/>
        </w:rPr>
        <w:tab/>
      </w:r>
      <w:r>
        <w:t>Policy Control Function</w:t>
      </w:r>
    </w:p>
    <w:p w14:paraId="1F7491BC" w14:textId="77777777" w:rsidR="003A062A" w:rsidRDefault="003A062A" w:rsidP="003A062A">
      <w:pPr>
        <w:pStyle w:val="EW"/>
        <w:rPr>
          <w:lang w:eastAsia="zh-CN"/>
        </w:rPr>
      </w:pPr>
      <w:r>
        <w:rPr>
          <w:lang w:eastAsia="zh-CN"/>
        </w:rPr>
        <w:t>SUPI</w:t>
      </w:r>
      <w:r>
        <w:rPr>
          <w:lang w:eastAsia="zh-CN"/>
        </w:rPr>
        <w:tab/>
      </w:r>
      <w:r>
        <w:t>Subscription Permanent Identifier</w:t>
      </w:r>
    </w:p>
    <w:p w14:paraId="56078A73" w14:textId="77777777" w:rsidR="003A062A" w:rsidRDefault="003A062A" w:rsidP="003A062A">
      <w:pPr>
        <w:pStyle w:val="EW"/>
        <w:rPr>
          <w:lang w:eastAsia="zh-CN"/>
        </w:rPr>
      </w:pPr>
      <w:r>
        <w:rPr>
          <w:lang w:eastAsia="zh-CN"/>
        </w:rPr>
        <w:t>UDM</w:t>
      </w:r>
      <w:r>
        <w:rPr>
          <w:lang w:eastAsia="zh-CN"/>
        </w:rPr>
        <w:tab/>
        <w:t>Unified Data Management</w:t>
      </w:r>
    </w:p>
    <w:p w14:paraId="7A57549C" w14:textId="77777777" w:rsidR="003A062A" w:rsidRDefault="003A062A" w:rsidP="003A062A">
      <w:pPr>
        <w:pStyle w:val="EW"/>
      </w:pPr>
      <w:r>
        <w:rPr>
          <w:lang w:eastAsia="zh-CN"/>
        </w:rPr>
        <w:t>UDR</w:t>
      </w:r>
      <w:r>
        <w:rPr>
          <w:lang w:eastAsia="zh-CN"/>
        </w:rPr>
        <w:tab/>
        <w:t>Unified Data Repository</w:t>
      </w:r>
    </w:p>
    <w:p w14:paraId="0355E806" w14:textId="77777777" w:rsidR="003A062A" w:rsidRPr="001F16C3"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38335708"/>
      <w:r w:rsidRPr="001F16C3">
        <w:t>4</w:t>
      </w:r>
      <w:r w:rsidRPr="001F16C3">
        <w:tab/>
        <w:t>Overview</w:t>
      </w:r>
      <w:bookmarkEnd w:id="66"/>
      <w:bookmarkEnd w:id="67"/>
      <w:bookmarkEnd w:id="68"/>
      <w:bookmarkEnd w:id="69"/>
      <w:bookmarkEnd w:id="70"/>
      <w:bookmarkEnd w:id="71"/>
      <w:bookmarkEnd w:id="72"/>
      <w:bookmarkEnd w:id="73"/>
      <w:bookmarkEnd w:id="74"/>
      <w:bookmarkEnd w:id="75"/>
    </w:p>
    <w:p w14:paraId="11B2F1B1" w14:textId="77777777" w:rsidR="003A062A" w:rsidRPr="001F16C3" w:rsidRDefault="003A062A" w:rsidP="003A062A">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18EEE008" w14:textId="77777777" w:rsidR="003A062A" w:rsidRDefault="003A062A" w:rsidP="003A062A">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1F154662" w14:textId="77777777" w:rsidR="003A062A" w:rsidRDefault="003A062A" w:rsidP="003A062A">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0E39EF47" w14:textId="77777777" w:rsidR="003A062A" w:rsidRDefault="003A062A" w:rsidP="003A062A">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5F9D29D1" w14:textId="77777777" w:rsidR="003A062A" w:rsidRDefault="003A062A" w:rsidP="003A062A">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B5A2B84" w14:textId="77777777" w:rsidR="003A062A" w:rsidRDefault="003A062A" w:rsidP="003A062A">
      <w:pPr>
        <w:pStyle w:val="B1"/>
        <w:rPr>
          <w:lang w:eastAsia="zh-CN"/>
        </w:rPr>
      </w:pPr>
      <w:r>
        <w:rPr>
          <w:lang w:eastAsia="zh-CN"/>
        </w:rPr>
        <w:t>-</w:t>
      </w:r>
      <w:r>
        <w:rPr>
          <w:lang w:eastAsia="zh-CN"/>
        </w:rPr>
        <w:tab/>
        <w:t>Subscription to notification and the notification of subscribed data changes.</w:t>
      </w:r>
    </w:p>
    <w:p w14:paraId="3D4432B5" w14:textId="77777777" w:rsidR="003A062A" w:rsidRPr="00A81C4F" w:rsidRDefault="003A062A" w:rsidP="003A062A">
      <w:pPr>
        <w:pStyle w:val="B1"/>
        <w:rPr>
          <w:lang w:eastAsia="zh-CN"/>
        </w:rPr>
      </w:pPr>
      <w:r>
        <w:rPr>
          <w:lang w:eastAsia="zh-CN"/>
        </w:rPr>
        <w:t>-</w:t>
      </w:r>
      <w:r>
        <w:rPr>
          <w:lang w:eastAsia="zh-CN"/>
        </w:rPr>
        <w:tab/>
        <w:t>Storage and retrieval of NF-Group Id mapping data.</w:t>
      </w:r>
    </w:p>
    <w:p w14:paraId="7C5A15BA" w14:textId="77777777" w:rsidR="003A062A" w:rsidRDefault="003A062A" w:rsidP="003A062A">
      <w:pPr>
        <w:rPr>
          <w:lang w:val="en-US"/>
        </w:rPr>
      </w:pPr>
      <w:r>
        <w:rPr>
          <w:lang w:val="en-US"/>
        </w:rPr>
        <w:t xml:space="preserve">Figures 4-1 shows the </w:t>
      </w:r>
      <w:r>
        <w:rPr>
          <w:lang w:val="en-US" w:eastAsia="zh-CN"/>
        </w:rPr>
        <w:t xml:space="preserve">data storage </w:t>
      </w:r>
      <w:r>
        <w:rPr>
          <w:lang w:val="en-US"/>
        </w:rPr>
        <w:t>architecture for the 5GC:</w:t>
      </w:r>
    </w:p>
    <w:p w14:paraId="270087D1" w14:textId="77777777" w:rsidR="003A062A" w:rsidRDefault="003A062A" w:rsidP="003A062A">
      <w:pPr>
        <w:pStyle w:val="TH"/>
        <w:rPr>
          <w:lang w:eastAsia="zh-CN"/>
        </w:rPr>
      </w:pPr>
      <w:r w:rsidRPr="001F16C3">
        <w:object w:dxaOrig="7396" w:dyaOrig="7396" w14:anchorId="2AB0146B">
          <v:shape id="_x0000_i1051" type="#_x0000_t75" style="width:371.55pt;height:321.95pt" o:ole="">
            <v:imagedata r:id="rId14" o:title="" cropbottom="8510f"/>
          </v:shape>
          <o:OLEObject Type="Embed" ProgID="Visio.Drawing.15" ShapeID="_x0000_i1051" DrawAspect="Content" ObjectID="_1748948565" r:id="rId15"/>
        </w:object>
      </w:r>
    </w:p>
    <w:p w14:paraId="5A673185" w14:textId="77777777" w:rsidR="003A062A" w:rsidRDefault="003A062A" w:rsidP="003A062A">
      <w:pPr>
        <w:pStyle w:val="TF"/>
        <w:rPr>
          <w:lang w:val="en-US"/>
        </w:rPr>
      </w:pPr>
      <w:r>
        <w:t>Figure 4-1: Data storage architecture</w:t>
      </w:r>
    </w:p>
    <w:p w14:paraId="43E397EE" w14:textId="77777777" w:rsidR="003A062A" w:rsidRDefault="003A062A" w:rsidP="003A062A">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0D484C6C" w14:textId="77777777" w:rsidR="003A062A" w:rsidRPr="0097291F" w:rsidRDefault="003A062A" w:rsidP="003A062A">
      <w:pPr>
        <w:pStyle w:val="NO"/>
        <w:rPr>
          <w:lang w:eastAsia="zh-CN"/>
        </w:rPr>
      </w:pPr>
      <w:r>
        <w:rPr>
          <w:lang w:eastAsia="zh-CN"/>
        </w:rPr>
        <w:t>NOTE:</w:t>
      </w:r>
      <w:r>
        <w:rPr>
          <w:lang w:eastAsia="zh-CN"/>
        </w:rPr>
        <w:tab/>
        <w:t>Services offered by the UDR via the Nudr service based interface can also be consumed by the HSS as specified in 3GPP TS 23.632 clause 5.2.4.</w:t>
      </w:r>
    </w:p>
    <w:p w14:paraId="29A87F3C" w14:textId="77777777" w:rsidR="003A062A" w:rsidRPr="001F16C3"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38335709"/>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1F16C3"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38335710"/>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1F16C3" w:rsidRDefault="003A062A" w:rsidP="003A062A">
      <w:pPr>
        <w:keepNext/>
      </w:pPr>
      <w:r>
        <w:t>The UD</w:t>
      </w:r>
      <w:r>
        <w:rPr>
          <w:lang w:eastAsia="zh-CN"/>
        </w:rPr>
        <w:t>R</w:t>
      </w:r>
      <w:r>
        <w:t xml:space="preserve"> offers the following services via the Nud</w:t>
      </w:r>
      <w:r>
        <w:rPr>
          <w:lang w:eastAsia="zh-CN"/>
        </w:rPr>
        <w:t>r</w:t>
      </w:r>
      <w:r>
        <w:t xml:space="preserve"> interface:</w:t>
      </w:r>
    </w:p>
    <w:p w14:paraId="588E1693" w14:textId="77777777" w:rsidR="003A062A" w:rsidRDefault="003A062A" w:rsidP="003A062A">
      <w:pPr>
        <w:pStyle w:val="B1"/>
        <w:rPr>
          <w:i/>
          <w:lang w:eastAsia="zh-CN"/>
        </w:rPr>
      </w:pPr>
      <w:r>
        <w:t>-</w:t>
      </w:r>
      <w:r>
        <w:tab/>
        <w:t>Nudr_Data</w:t>
      </w:r>
      <w:r>
        <w:rPr>
          <w:lang w:eastAsia="zh-CN"/>
        </w:rPr>
        <w:t>Repository</w:t>
      </w:r>
      <w:r>
        <w:t xml:space="preserve"> Service</w:t>
      </w:r>
    </w:p>
    <w:p w14:paraId="5E04DEDD" w14:textId="77777777" w:rsidR="003A062A" w:rsidRDefault="003A062A" w:rsidP="003A062A">
      <w:pPr>
        <w:pStyle w:val="NO"/>
        <w:rPr>
          <w:lang w:eastAsia="zh-CN"/>
        </w:rPr>
      </w:pPr>
      <w:r>
        <w:rPr>
          <w:lang w:eastAsia="zh-CN"/>
        </w:rPr>
        <w:t>NOTE:</w:t>
      </w:r>
      <w:r>
        <w:rPr>
          <w:lang w:eastAsia="zh-CN"/>
        </w:rPr>
        <w:tab/>
        <w:t>This service corresponds to the Nudr_DataManagement service in 3GPP TS 23.501 [4], 3GPP TS 23.502 [5] and 3GPP TS 23.503 [6].</w:t>
      </w:r>
    </w:p>
    <w:p w14:paraId="7BE6BFD7" w14:textId="77777777" w:rsidR="003A062A" w:rsidRDefault="003A062A" w:rsidP="003A062A">
      <w:pPr>
        <w:pStyle w:val="B1"/>
        <w:rPr>
          <w:lang w:eastAsia="zh-CN"/>
        </w:rPr>
      </w:pPr>
      <w:r>
        <w:t>-</w:t>
      </w:r>
      <w:r>
        <w:tab/>
        <w:t>Nudr_GroupIDmap Service</w:t>
      </w:r>
    </w:p>
    <w:p w14:paraId="5E5A8919" w14:textId="77777777" w:rsidR="003A062A" w:rsidRPr="002D1C72" w:rsidRDefault="003A062A" w:rsidP="003A062A">
      <w:r w:rsidRPr="002D1C72">
        <w:t>Table 5.1-</w:t>
      </w:r>
      <w:r>
        <w:t>1</w:t>
      </w:r>
      <w:r w:rsidRPr="002D1C72">
        <w:t xml:space="preserve"> summarizes the corresponding APIs defined for this specification.</w:t>
      </w:r>
    </w:p>
    <w:p w14:paraId="524A76CC" w14:textId="77777777" w:rsidR="003A062A" w:rsidRPr="00054EB8" w:rsidRDefault="003A062A" w:rsidP="003A062A">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CB6975" w14:paraId="2759F83D" w14:textId="77777777" w:rsidTr="005B0D01">
        <w:tc>
          <w:tcPr>
            <w:tcW w:w="2875" w:type="dxa"/>
          </w:tcPr>
          <w:p w14:paraId="0DBC4D79" w14:textId="77777777" w:rsidR="003A062A" w:rsidRPr="00CB6975" w:rsidRDefault="003A062A" w:rsidP="005B0D01">
            <w:pPr>
              <w:pStyle w:val="TAH"/>
            </w:pPr>
            <w:r w:rsidRPr="00CB6975">
              <w:t>Service Name</w:t>
            </w:r>
          </w:p>
        </w:tc>
        <w:tc>
          <w:tcPr>
            <w:tcW w:w="810" w:type="dxa"/>
          </w:tcPr>
          <w:p w14:paraId="0BF4DAE0" w14:textId="77777777" w:rsidR="003A062A" w:rsidRPr="00CB6975" w:rsidRDefault="003A062A" w:rsidP="005B0D01">
            <w:pPr>
              <w:pStyle w:val="TAH"/>
            </w:pPr>
            <w:r w:rsidRPr="00CB6975">
              <w:t>Clause</w:t>
            </w:r>
          </w:p>
        </w:tc>
        <w:tc>
          <w:tcPr>
            <w:tcW w:w="2520" w:type="dxa"/>
          </w:tcPr>
          <w:p w14:paraId="4B7D7487" w14:textId="77777777" w:rsidR="003A062A" w:rsidRPr="00CB6975" w:rsidRDefault="003A062A" w:rsidP="005B0D01">
            <w:pPr>
              <w:pStyle w:val="TAH"/>
            </w:pPr>
            <w:r w:rsidRPr="00CB6975">
              <w:t>Description</w:t>
            </w:r>
          </w:p>
        </w:tc>
        <w:tc>
          <w:tcPr>
            <w:tcW w:w="2578" w:type="dxa"/>
          </w:tcPr>
          <w:p w14:paraId="26EC3EE1" w14:textId="77777777" w:rsidR="003A062A" w:rsidRPr="00CB6975" w:rsidRDefault="003A062A" w:rsidP="005B0D01">
            <w:pPr>
              <w:pStyle w:val="TAH"/>
            </w:pPr>
            <w:r w:rsidRPr="00CB6975">
              <w:t>OpenAPI Specification File</w:t>
            </w:r>
          </w:p>
        </w:tc>
        <w:tc>
          <w:tcPr>
            <w:tcW w:w="1063" w:type="dxa"/>
          </w:tcPr>
          <w:p w14:paraId="5034FD6D" w14:textId="77777777" w:rsidR="003A062A" w:rsidRPr="00CB6975" w:rsidRDefault="003A062A" w:rsidP="005B0D01">
            <w:pPr>
              <w:pStyle w:val="TAH"/>
            </w:pPr>
            <w:r w:rsidRPr="00CB6975">
              <w:t>apiName</w:t>
            </w:r>
          </w:p>
        </w:tc>
        <w:tc>
          <w:tcPr>
            <w:tcW w:w="856" w:type="dxa"/>
          </w:tcPr>
          <w:p w14:paraId="1BEB2793" w14:textId="77777777" w:rsidR="003A062A" w:rsidRPr="00CB6975" w:rsidRDefault="003A062A" w:rsidP="005B0D01">
            <w:pPr>
              <w:jc w:val="center"/>
              <w:rPr>
                <w:rFonts w:ascii="Arial" w:hAnsi="Arial" w:cs="Arial"/>
                <w:b/>
                <w:sz w:val="18"/>
                <w:szCs w:val="18"/>
              </w:rPr>
            </w:pPr>
            <w:r w:rsidRPr="00CB6975">
              <w:rPr>
                <w:rFonts w:ascii="Arial" w:hAnsi="Arial" w:cs="Arial"/>
                <w:b/>
                <w:sz w:val="18"/>
                <w:szCs w:val="18"/>
              </w:rPr>
              <w:t>Annex</w:t>
            </w:r>
          </w:p>
        </w:tc>
      </w:tr>
      <w:tr w:rsidR="003A062A" w:rsidRPr="00CB6975" w14:paraId="25331263" w14:textId="77777777" w:rsidTr="005B0D01">
        <w:tc>
          <w:tcPr>
            <w:tcW w:w="2875" w:type="dxa"/>
          </w:tcPr>
          <w:p w14:paraId="4194FABA" w14:textId="77777777" w:rsidR="003A062A" w:rsidRPr="00CB6975" w:rsidRDefault="003A062A" w:rsidP="005B0D01">
            <w:pPr>
              <w:pStyle w:val="TAL"/>
            </w:pPr>
            <w:r w:rsidRPr="00CB6975">
              <w:t>Nudr_DataRepository</w:t>
            </w:r>
          </w:p>
        </w:tc>
        <w:tc>
          <w:tcPr>
            <w:tcW w:w="810" w:type="dxa"/>
          </w:tcPr>
          <w:p w14:paraId="0B637EC0" w14:textId="77777777" w:rsidR="003A062A" w:rsidRPr="00CB6975" w:rsidRDefault="003A062A" w:rsidP="005B0D01">
            <w:pPr>
              <w:pStyle w:val="TAL"/>
            </w:pPr>
            <w:r w:rsidRPr="00CB6975">
              <w:t>6.1</w:t>
            </w:r>
          </w:p>
        </w:tc>
        <w:tc>
          <w:tcPr>
            <w:tcW w:w="2520" w:type="dxa"/>
          </w:tcPr>
          <w:p w14:paraId="030242AD" w14:textId="77777777" w:rsidR="003A062A" w:rsidRPr="00CB6975" w:rsidRDefault="003A062A" w:rsidP="005B0D01">
            <w:pPr>
              <w:pStyle w:val="TAL"/>
            </w:pPr>
            <w:r w:rsidRPr="00CB6975">
              <w:t>Unified Data Repository Service</w:t>
            </w:r>
          </w:p>
        </w:tc>
        <w:tc>
          <w:tcPr>
            <w:tcW w:w="2578" w:type="dxa"/>
          </w:tcPr>
          <w:p w14:paraId="08C49FCC" w14:textId="77777777" w:rsidR="003A062A" w:rsidRPr="00CB6975" w:rsidRDefault="003A062A" w:rsidP="005B0D01">
            <w:pPr>
              <w:pStyle w:val="TAL"/>
            </w:pPr>
            <w:r w:rsidRPr="00CB6975">
              <w:t>TS29504_Nudr_DR.yaml</w:t>
            </w:r>
          </w:p>
        </w:tc>
        <w:tc>
          <w:tcPr>
            <w:tcW w:w="1063" w:type="dxa"/>
          </w:tcPr>
          <w:p w14:paraId="7A330A62" w14:textId="77777777" w:rsidR="003A062A" w:rsidRPr="00CB6975" w:rsidRDefault="003A062A" w:rsidP="005B0D01">
            <w:pPr>
              <w:pStyle w:val="TAL"/>
            </w:pPr>
            <w:r w:rsidRPr="00CB6975">
              <w:t>nudr-dr</w:t>
            </w:r>
          </w:p>
        </w:tc>
        <w:tc>
          <w:tcPr>
            <w:tcW w:w="856" w:type="dxa"/>
          </w:tcPr>
          <w:p w14:paraId="1322480F" w14:textId="77777777" w:rsidR="003A062A" w:rsidRPr="00CB6975" w:rsidRDefault="003A062A" w:rsidP="005B0D01">
            <w:pPr>
              <w:rPr>
                <w:rFonts w:ascii="Arial" w:hAnsi="Arial" w:cs="Arial"/>
                <w:sz w:val="18"/>
                <w:szCs w:val="18"/>
              </w:rPr>
            </w:pPr>
            <w:r w:rsidRPr="00CB6975">
              <w:rPr>
                <w:rFonts w:ascii="Arial" w:hAnsi="Arial" w:cs="Arial"/>
                <w:sz w:val="18"/>
                <w:szCs w:val="18"/>
              </w:rPr>
              <w:t>A.2</w:t>
            </w:r>
          </w:p>
        </w:tc>
      </w:tr>
      <w:tr w:rsidR="003A062A" w:rsidRPr="00CB6975" w14:paraId="2AF5849D" w14:textId="77777777" w:rsidTr="005B0D01">
        <w:tc>
          <w:tcPr>
            <w:tcW w:w="2875" w:type="dxa"/>
          </w:tcPr>
          <w:p w14:paraId="33551684" w14:textId="77777777" w:rsidR="003A062A" w:rsidRPr="00CB6975" w:rsidRDefault="003A062A" w:rsidP="005B0D01">
            <w:pPr>
              <w:pStyle w:val="TAL"/>
            </w:pPr>
            <w:r w:rsidRPr="00CB6975">
              <w:t>Nudr_GroupIDmap</w:t>
            </w:r>
          </w:p>
        </w:tc>
        <w:tc>
          <w:tcPr>
            <w:tcW w:w="810" w:type="dxa"/>
          </w:tcPr>
          <w:p w14:paraId="624D826B" w14:textId="77777777" w:rsidR="003A062A" w:rsidRPr="00CB6975" w:rsidRDefault="003A062A" w:rsidP="005B0D01">
            <w:pPr>
              <w:pStyle w:val="TAL"/>
            </w:pPr>
            <w:r w:rsidRPr="00CB6975">
              <w:t>6.2</w:t>
            </w:r>
          </w:p>
        </w:tc>
        <w:tc>
          <w:tcPr>
            <w:tcW w:w="2520" w:type="dxa"/>
          </w:tcPr>
          <w:p w14:paraId="5291331D" w14:textId="77777777" w:rsidR="003A062A" w:rsidRPr="00CB6975" w:rsidRDefault="003A062A" w:rsidP="005B0D01">
            <w:pPr>
              <w:pStyle w:val="TAL"/>
            </w:pPr>
            <w:r w:rsidRPr="00CB6975">
              <w:t>Unified Data Repository Service for NF-Group ID retrieval</w:t>
            </w:r>
          </w:p>
        </w:tc>
        <w:tc>
          <w:tcPr>
            <w:tcW w:w="2578" w:type="dxa"/>
          </w:tcPr>
          <w:p w14:paraId="2762BD1F" w14:textId="77777777" w:rsidR="003A062A" w:rsidRPr="00CB6975" w:rsidRDefault="003A062A" w:rsidP="005B0D01">
            <w:pPr>
              <w:pStyle w:val="TAL"/>
            </w:pPr>
            <w:r w:rsidRPr="00CB6975">
              <w:t>TS29504_Nudr_GroupIDmap.yaml</w:t>
            </w:r>
          </w:p>
        </w:tc>
        <w:tc>
          <w:tcPr>
            <w:tcW w:w="1063" w:type="dxa"/>
          </w:tcPr>
          <w:p w14:paraId="11FE2315" w14:textId="77777777" w:rsidR="003A062A" w:rsidRPr="00CB6975" w:rsidRDefault="003A062A" w:rsidP="005B0D01">
            <w:pPr>
              <w:pStyle w:val="TAL"/>
            </w:pPr>
            <w:r w:rsidRPr="00CB6975">
              <w:t>nudr-group-id-map</w:t>
            </w:r>
          </w:p>
        </w:tc>
        <w:tc>
          <w:tcPr>
            <w:tcW w:w="856" w:type="dxa"/>
          </w:tcPr>
          <w:p w14:paraId="5D94A7C8" w14:textId="77777777" w:rsidR="003A062A" w:rsidRPr="00CB6975" w:rsidRDefault="003A062A" w:rsidP="005B0D01">
            <w:pPr>
              <w:rPr>
                <w:rFonts w:ascii="Arial" w:hAnsi="Arial" w:cs="Arial"/>
                <w:sz w:val="18"/>
                <w:szCs w:val="18"/>
              </w:rPr>
            </w:pPr>
            <w:r w:rsidRPr="00CB6975">
              <w:rPr>
                <w:rFonts w:ascii="Arial" w:hAnsi="Arial" w:cs="Arial"/>
                <w:sz w:val="18"/>
                <w:szCs w:val="18"/>
              </w:rPr>
              <w:t>A.3</w:t>
            </w:r>
          </w:p>
        </w:tc>
      </w:tr>
    </w:tbl>
    <w:p w14:paraId="27ED5686" w14:textId="77777777" w:rsidR="003A062A" w:rsidRDefault="003A062A" w:rsidP="003A062A">
      <w:pPr>
        <w:rPr>
          <w:lang w:eastAsia="zh-CN"/>
        </w:rPr>
      </w:pPr>
    </w:p>
    <w:p w14:paraId="571D2433" w14:textId="77777777" w:rsidR="003A062A" w:rsidRPr="001F16C3"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38335711"/>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1F16C3"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38335712"/>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1F16C3"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38335713"/>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1F16C3" w:rsidRDefault="003A062A" w:rsidP="003A062A">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6771C852" w14:textId="77777777" w:rsidR="003A062A" w:rsidRDefault="003A062A" w:rsidP="003A062A">
      <w:pPr>
        <w:rPr>
          <w:lang w:eastAsia="zh-CN"/>
        </w:rPr>
      </w:pPr>
      <w:r>
        <w:rPr>
          <w:lang w:eastAsia="zh-CN"/>
        </w:rPr>
        <w:t>For the Nudr_</w:t>
      </w:r>
      <w:r>
        <w:t>Data</w:t>
      </w:r>
      <w:r>
        <w:rPr>
          <w:lang w:eastAsia="zh-CN"/>
        </w:rPr>
        <w:t>Repository service, the following service operations are defined:</w:t>
      </w:r>
    </w:p>
    <w:p w14:paraId="131ED586" w14:textId="77777777" w:rsidR="003A062A" w:rsidRDefault="003A062A" w:rsidP="003A062A">
      <w:pPr>
        <w:pStyle w:val="B1"/>
        <w:rPr>
          <w:lang w:eastAsia="zh-CN"/>
        </w:rPr>
      </w:pPr>
      <w:r>
        <w:rPr>
          <w:lang w:eastAsia="zh-CN"/>
        </w:rPr>
        <w:t>-</w:t>
      </w:r>
      <w:r>
        <w:rPr>
          <w:lang w:eastAsia="zh-CN"/>
        </w:rPr>
        <w:tab/>
        <w:t>Query</w:t>
      </w:r>
    </w:p>
    <w:p w14:paraId="20F22017" w14:textId="77777777" w:rsidR="003A062A" w:rsidRDefault="003A062A" w:rsidP="003A062A">
      <w:pPr>
        <w:pStyle w:val="B1"/>
        <w:rPr>
          <w:lang w:eastAsia="zh-CN"/>
        </w:rPr>
      </w:pPr>
      <w:r>
        <w:rPr>
          <w:lang w:eastAsia="zh-CN"/>
        </w:rPr>
        <w:t>-</w:t>
      </w:r>
      <w:r>
        <w:rPr>
          <w:lang w:eastAsia="zh-CN"/>
        </w:rPr>
        <w:tab/>
        <w:t>Create</w:t>
      </w:r>
    </w:p>
    <w:p w14:paraId="03C5E4DB" w14:textId="77777777" w:rsidR="003A062A" w:rsidRDefault="003A062A" w:rsidP="003A062A">
      <w:pPr>
        <w:pStyle w:val="B1"/>
        <w:rPr>
          <w:lang w:eastAsia="zh-CN"/>
        </w:rPr>
      </w:pPr>
      <w:r>
        <w:rPr>
          <w:lang w:eastAsia="zh-CN"/>
        </w:rPr>
        <w:t>-</w:t>
      </w:r>
      <w:r>
        <w:rPr>
          <w:lang w:eastAsia="zh-CN"/>
        </w:rPr>
        <w:tab/>
        <w:t>Delete</w:t>
      </w:r>
    </w:p>
    <w:p w14:paraId="59E95882" w14:textId="77777777" w:rsidR="003A062A" w:rsidRDefault="003A062A" w:rsidP="003A062A">
      <w:pPr>
        <w:pStyle w:val="B1"/>
        <w:rPr>
          <w:lang w:eastAsia="zh-CN"/>
        </w:rPr>
      </w:pPr>
      <w:r>
        <w:rPr>
          <w:lang w:eastAsia="zh-CN"/>
        </w:rPr>
        <w:t>-</w:t>
      </w:r>
      <w:r>
        <w:rPr>
          <w:lang w:eastAsia="zh-CN"/>
        </w:rPr>
        <w:tab/>
        <w:t>Update</w:t>
      </w:r>
    </w:p>
    <w:p w14:paraId="67F560D8" w14:textId="77777777" w:rsidR="003A062A" w:rsidRDefault="003A062A" w:rsidP="003A062A">
      <w:pPr>
        <w:pStyle w:val="B1"/>
        <w:rPr>
          <w:lang w:eastAsia="zh-CN"/>
        </w:rPr>
      </w:pPr>
      <w:r>
        <w:rPr>
          <w:lang w:eastAsia="zh-CN"/>
        </w:rPr>
        <w:t>-</w:t>
      </w:r>
      <w:r>
        <w:rPr>
          <w:lang w:eastAsia="zh-CN"/>
        </w:rPr>
        <w:tab/>
        <w:t>Subscribe</w:t>
      </w:r>
    </w:p>
    <w:p w14:paraId="4B9134B5" w14:textId="77777777" w:rsidR="003A062A" w:rsidRDefault="003A062A" w:rsidP="003A062A">
      <w:pPr>
        <w:pStyle w:val="B1"/>
        <w:rPr>
          <w:lang w:eastAsia="zh-CN"/>
        </w:rPr>
      </w:pPr>
      <w:r>
        <w:rPr>
          <w:lang w:eastAsia="zh-CN"/>
        </w:rPr>
        <w:t>-</w:t>
      </w:r>
      <w:r>
        <w:rPr>
          <w:lang w:eastAsia="zh-CN"/>
        </w:rPr>
        <w:tab/>
        <w:t>Unsubscribe</w:t>
      </w:r>
    </w:p>
    <w:p w14:paraId="1C9FCF5C" w14:textId="77777777" w:rsidR="003A062A" w:rsidRDefault="003A062A" w:rsidP="003A062A">
      <w:pPr>
        <w:pStyle w:val="B1"/>
        <w:rPr>
          <w:lang w:eastAsia="zh-CN"/>
        </w:rPr>
      </w:pPr>
      <w:r>
        <w:rPr>
          <w:lang w:eastAsia="zh-CN"/>
        </w:rPr>
        <w:t>-</w:t>
      </w:r>
      <w:r>
        <w:rPr>
          <w:lang w:eastAsia="zh-CN"/>
        </w:rPr>
        <w:tab/>
        <w:t>Notify</w:t>
      </w:r>
    </w:p>
    <w:p w14:paraId="39E2BA77" w14:textId="77777777" w:rsidR="003A062A" w:rsidRDefault="003A062A" w:rsidP="003A062A">
      <w:pPr>
        <w:pStyle w:val="B1"/>
        <w:rPr>
          <w:lang w:eastAsia="zh-CN"/>
        </w:rPr>
      </w:pPr>
      <w:r>
        <w:rPr>
          <w:rFonts w:hint="eastAsia"/>
          <w:lang w:eastAsia="zh-CN"/>
        </w:rPr>
        <w:t>-</w:t>
      </w:r>
      <w:r>
        <w:rPr>
          <w:lang w:eastAsia="zh-CN"/>
        </w:rPr>
        <w:tab/>
        <w:t>DataRestoration</w:t>
      </w:r>
      <w:r>
        <w:rPr>
          <w:rFonts w:hint="eastAsia"/>
          <w:lang w:eastAsia="zh-CN"/>
        </w:rPr>
        <w:t>Notification</w:t>
      </w:r>
    </w:p>
    <w:p w14:paraId="4A1829FE" w14:textId="77777777" w:rsidR="003A062A" w:rsidRDefault="003A062A" w:rsidP="003A062A">
      <w:r>
        <w:t xml:space="preserve">This service allows NF service consumers to retrieve, </w:t>
      </w:r>
      <w:r>
        <w:rPr>
          <w:lang w:eastAsia="zh-CN"/>
        </w:rPr>
        <w:t xml:space="preserve">create, </w:t>
      </w:r>
      <w:r>
        <w:t>update, modify and delete data stored in the UDR.</w:t>
      </w:r>
    </w:p>
    <w:p w14:paraId="1C0FC90C" w14:textId="77777777" w:rsidR="003A062A" w:rsidRDefault="003A062A" w:rsidP="003A062A">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24A087AF" w14:textId="77777777" w:rsidR="003A062A" w:rsidRDefault="003A062A" w:rsidP="003A062A">
      <w:pPr>
        <w:rPr>
          <w:lang w:eastAsia="zh-CN"/>
        </w:rPr>
      </w:pPr>
      <w:r>
        <w:rPr>
          <w:rFonts w:hint="eastAsia"/>
          <w:lang w:eastAsia="zh-CN"/>
        </w:rPr>
        <w:t>T</w:t>
      </w:r>
      <w:r>
        <w:rPr>
          <w:lang w:eastAsia="zh-CN"/>
        </w:rPr>
        <w:t>his service allows the NF service consumers to be notified upon the UDR restoration.</w:t>
      </w:r>
    </w:p>
    <w:p w14:paraId="3D821280" w14:textId="77777777" w:rsidR="003A062A" w:rsidRPr="001F16C3"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38335714"/>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1F16C3" w:rsidRDefault="003A062A" w:rsidP="003A062A">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Default="003A062A" w:rsidP="003A062A">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Default="003A062A" w:rsidP="003A062A">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62605A5" w14:textId="77777777" w:rsidR="003A062A" w:rsidRPr="006F7FC1" w:rsidRDefault="003A062A" w:rsidP="003A062A">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1F16C3"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38335715"/>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1F16C3"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38335716"/>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1F16C3" w:rsidRDefault="003A062A" w:rsidP="003A062A">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34545279" w14:textId="77777777" w:rsidR="003A062A" w:rsidRDefault="003A062A" w:rsidP="003A062A">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where the {apiSpecificResourceUriPart}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21ECCBA5" w14:textId="77777777" w:rsidR="003A062A" w:rsidRDefault="003A062A" w:rsidP="003A062A">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144D2AB2" w14:textId="77777777" w:rsidR="003A062A" w:rsidRDefault="003A062A" w:rsidP="003A062A">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Default="003A062A" w:rsidP="003A062A">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12B8E867" w14:textId="77777777" w:rsidR="003A062A" w:rsidRDefault="003A062A" w:rsidP="003A062A">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Default="003A062A" w:rsidP="003A062A">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2A7054E" w14:textId="77777777" w:rsidR="003A062A" w:rsidRPr="001F16C3"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38335717"/>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1F16C3"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38335718"/>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1F16C3" w:rsidRDefault="003A062A" w:rsidP="003A062A">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1F16C3"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38335719"/>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1F16C3" w:rsidRDefault="003A062A" w:rsidP="003A062A">
      <w:pPr>
        <w:rPr>
          <w:lang w:eastAsia="zh-CN"/>
        </w:rPr>
      </w:pPr>
      <w:r>
        <w:t>Figure 5.2.2.2.2-1 shows a scenario where the NF service consumer (e.g. UDM, PCF or NEF) sends a request to the UDR to retrieve data.</w:t>
      </w:r>
    </w:p>
    <w:p w14:paraId="36BBFE93" w14:textId="77777777" w:rsidR="003A062A" w:rsidRDefault="003A062A" w:rsidP="003A062A">
      <w:pPr>
        <w:rPr>
          <w:lang w:eastAsia="zh-CN"/>
        </w:rPr>
      </w:pPr>
      <w:r>
        <w:rPr>
          <w:lang w:eastAsia="zh-CN"/>
        </w:rPr>
        <w:t>Query parameters may be used for data retrieval:</w:t>
      </w:r>
    </w:p>
    <w:p w14:paraId="652225AA" w14:textId="77777777" w:rsidR="003A062A" w:rsidRDefault="003A062A" w:rsidP="003A062A">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6A0BE9E9" w14:textId="77777777" w:rsidR="003A062A" w:rsidRDefault="003A062A" w:rsidP="003A062A">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61972D9" w14:textId="77777777" w:rsidR="003A062A" w:rsidRDefault="003A062A" w:rsidP="003A062A">
      <w:pPr>
        <w:pStyle w:val="TH"/>
        <w:rPr>
          <w:lang w:eastAsia="zh-CN"/>
        </w:rPr>
      </w:pPr>
    </w:p>
    <w:p w14:paraId="7957DB8D" w14:textId="77777777" w:rsidR="003A062A" w:rsidRDefault="003A062A" w:rsidP="003A062A">
      <w:pPr>
        <w:pStyle w:val="TH"/>
        <w:rPr>
          <w:lang w:eastAsia="zh-CN"/>
        </w:rPr>
      </w:pPr>
      <w:r w:rsidRPr="001F16C3">
        <w:object w:dxaOrig="8700" w:dyaOrig="2400" w14:anchorId="400C182D">
          <v:shape id="_x0000_i1052" type="#_x0000_t75" style="width:433.35pt;height:120.25pt" o:ole="">
            <v:imagedata r:id="rId16" o:title=""/>
          </v:shape>
          <o:OLEObject Type="Embed" ProgID="Visio.Drawing.11" ShapeID="_x0000_i1052" DrawAspect="Content" ObjectID="_1748948566" r:id="rId17"/>
        </w:object>
      </w:r>
    </w:p>
    <w:p w14:paraId="3A8E9F91" w14:textId="77777777" w:rsidR="003A062A" w:rsidRDefault="003A062A" w:rsidP="003A062A">
      <w:pPr>
        <w:pStyle w:val="TF"/>
      </w:pPr>
      <w:r>
        <w:t>Figure 5.2.2.2.2-1: Retrieving Data</w:t>
      </w:r>
    </w:p>
    <w:p w14:paraId="0C8C5485" w14:textId="77777777" w:rsidR="003A062A" w:rsidRDefault="003A062A" w:rsidP="003A062A">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7E9339CB" w14:textId="77777777" w:rsidR="003A062A" w:rsidRDefault="003A062A" w:rsidP="003A062A">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711D2BE3" w14:textId="77777777" w:rsidR="003A062A" w:rsidRDefault="003A062A" w:rsidP="003A062A">
      <w:pPr>
        <w:pStyle w:val="B1"/>
        <w:rPr>
          <w:lang w:eastAsia="zh-CN"/>
        </w:rPr>
      </w:pPr>
      <w:r>
        <w:rPr>
          <w:lang w:eastAsia="zh-CN"/>
        </w:rPr>
        <w:tab/>
      </w:r>
      <w:r>
        <w:t>On failure, the UDR shall return an appropriated error code with the error cause information.</w:t>
      </w:r>
    </w:p>
    <w:p w14:paraId="07298925" w14:textId="77777777" w:rsidR="003A062A" w:rsidRDefault="003A062A" w:rsidP="003A062A">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5F7F16A6" w14:textId="77777777" w:rsidR="003A062A" w:rsidRPr="001F16C3"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38335720"/>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1F16C3" w:rsidRDefault="003A062A" w:rsidP="003A062A">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Default="003A062A" w:rsidP="003A062A">
      <w:pPr>
        <w:pStyle w:val="B1"/>
        <w:rPr>
          <w:lang w:eastAsia="zh-CN"/>
        </w:rPr>
      </w:pPr>
      <w:r>
        <w:rPr>
          <w:lang w:eastAsia="zh-CN"/>
        </w:rPr>
        <w:t>1)</w:t>
      </w:r>
      <w:r>
        <w:rPr>
          <w:lang w:eastAsia="zh-CN"/>
        </w:rPr>
        <w:tab/>
        <w:t>"fields" query parameter is of type array; and</w:t>
      </w:r>
    </w:p>
    <w:p w14:paraId="65EF39E1" w14:textId="77777777" w:rsidR="003A062A" w:rsidRDefault="003A062A" w:rsidP="003A062A">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258C60CE" w14:textId="77777777" w:rsidR="003A062A" w:rsidRDefault="003A062A" w:rsidP="003A062A">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Default="003A062A" w:rsidP="003A062A">
      <w:pPr>
        <w:rPr>
          <w:lang w:eastAsia="zh-CN"/>
        </w:rPr>
      </w:pPr>
      <w:r>
        <w:rPr>
          <w:lang w:eastAsia="zh-CN"/>
        </w:rPr>
        <w:t>If retrieval of subset of a particular resource is supported, then all the attributes of the corresponding data type of that resource shall be optional or conditional.</w:t>
      </w:r>
    </w:p>
    <w:p w14:paraId="31C400CF" w14:textId="77777777" w:rsidR="003A062A" w:rsidRDefault="003A062A" w:rsidP="003A062A">
      <w:pPr>
        <w:pStyle w:val="NO"/>
        <w:rPr>
          <w:lang w:eastAsia="zh-CN"/>
        </w:rPr>
      </w:pPr>
      <w:r>
        <w:rPr>
          <w:lang w:eastAsia="zh-CN"/>
        </w:rPr>
        <w:t>EXAMPLE 1:</w:t>
      </w:r>
    </w:p>
    <w:p w14:paraId="475FE375" w14:textId="77777777" w:rsidR="003A062A" w:rsidRDefault="003A062A" w:rsidP="003A062A">
      <w:pPr>
        <w:rPr>
          <w:lang w:eastAsia="zh-CN"/>
        </w:rPr>
      </w:pPr>
      <w:r>
        <w:rPr>
          <w:lang w:eastAsia="zh-CN"/>
        </w:rPr>
        <w:t>Given the following representation of ExResource:</w:t>
      </w:r>
    </w:p>
    <w:p w14:paraId="44A5ECAD" w14:textId="77777777" w:rsidR="003A062A" w:rsidRDefault="003A062A" w:rsidP="003A062A">
      <w:pPr>
        <w:rPr>
          <w:lang w:eastAsia="zh-CN"/>
        </w:rPr>
      </w:pPr>
      <w:r>
        <w:rPr>
          <w:lang w:eastAsia="zh-CN"/>
        </w:rPr>
        <w:t>{</w:t>
      </w:r>
    </w:p>
    <w:p w14:paraId="2C757547" w14:textId="77777777" w:rsidR="003A062A" w:rsidRDefault="003A062A" w:rsidP="003A062A">
      <w:pPr>
        <w:rPr>
          <w:lang w:eastAsia="zh-CN"/>
        </w:rPr>
      </w:pPr>
      <w:r>
        <w:rPr>
          <w:lang w:eastAsia="zh-CN"/>
        </w:rPr>
        <w:t xml:space="preserve">  "lv1Attr1": "value1"</w:t>
      </w:r>
    </w:p>
    <w:p w14:paraId="3120E2C3" w14:textId="77777777" w:rsidR="003A062A" w:rsidRDefault="003A062A" w:rsidP="003A062A">
      <w:pPr>
        <w:rPr>
          <w:lang w:eastAsia="zh-CN"/>
        </w:rPr>
      </w:pPr>
      <w:r>
        <w:rPr>
          <w:lang w:eastAsia="zh-CN"/>
        </w:rPr>
        <w:t xml:space="preserve">  "lv1Attr2": "value2"</w:t>
      </w:r>
    </w:p>
    <w:p w14:paraId="55A80EA2" w14:textId="77777777" w:rsidR="003A062A" w:rsidRDefault="003A062A" w:rsidP="003A062A">
      <w:pPr>
        <w:rPr>
          <w:lang w:eastAsia="zh-CN"/>
        </w:rPr>
      </w:pPr>
      <w:r>
        <w:rPr>
          <w:lang w:eastAsia="zh-CN"/>
        </w:rPr>
        <w:t xml:space="preserve">  "lv1Attr3": {</w:t>
      </w:r>
    </w:p>
    <w:p w14:paraId="2B4634BE" w14:textId="77777777" w:rsidR="003A062A" w:rsidRDefault="003A062A" w:rsidP="003A062A">
      <w:pPr>
        <w:rPr>
          <w:lang w:eastAsia="zh-CN"/>
        </w:rPr>
      </w:pPr>
      <w:r>
        <w:rPr>
          <w:lang w:eastAsia="zh-CN"/>
        </w:rPr>
        <w:t xml:space="preserve">    "lv2Attr1": "value3"</w:t>
      </w:r>
    </w:p>
    <w:p w14:paraId="3F623956" w14:textId="77777777" w:rsidR="003A062A" w:rsidRDefault="003A062A" w:rsidP="003A062A">
      <w:pPr>
        <w:rPr>
          <w:lang w:eastAsia="zh-CN"/>
        </w:rPr>
      </w:pPr>
      <w:r>
        <w:rPr>
          <w:lang w:eastAsia="zh-CN"/>
        </w:rPr>
        <w:t xml:space="preserve">    "lv2Attr2": "value4"</w:t>
      </w:r>
    </w:p>
    <w:p w14:paraId="363E69B1" w14:textId="77777777" w:rsidR="003A062A" w:rsidRDefault="003A062A" w:rsidP="003A062A">
      <w:pPr>
        <w:rPr>
          <w:lang w:eastAsia="zh-CN"/>
        </w:rPr>
      </w:pPr>
      <w:r>
        <w:rPr>
          <w:lang w:eastAsia="zh-CN"/>
        </w:rPr>
        <w:t xml:space="preserve">  }</w:t>
      </w:r>
    </w:p>
    <w:p w14:paraId="13696FCA" w14:textId="77777777" w:rsidR="003A062A" w:rsidRDefault="003A062A" w:rsidP="003A062A">
      <w:pPr>
        <w:rPr>
          <w:lang w:eastAsia="zh-CN"/>
        </w:rPr>
      </w:pPr>
      <w:r>
        <w:rPr>
          <w:lang w:eastAsia="zh-CN"/>
        </w:rPr>
        <w:t>}</w:t>
      </w:r>
    </w:p>
    <w:p w14:paraId="4EF24C9B" w14:textId="77777777" w:rsidR="003A062A" w:rsidRDefault="003A062A" w:rsidP="003A062A">
      <w:pPr>
        <w:rPr>
          <w:lang w:eastAsia="zh-CN"/>
        </w:rPr>
      </w:pPr>
      <w:r>
        <w:rPr>
          <w:lang w:eastAsia="zh-CN"/>
        </w:rPr>
        <w:lastRenderedPageBreak/>
        <w:t>To retrieve "lv1Attr1" and "lv2Attr2", the NF sends the following request:</w:t>
      </w:r>
    </w:p>
    <w:p w14:paraId="4071C74D" w14:textId="77777777" w:rsidR="003A062A" w:rsidRDefault="003A062A" w:rsidP="003A062A">
      <w:pPr>
        <w:rPr>
          <w:lang w:eastAsia="zh-CN"/>
        </w:rPr>
      </w:pPr>
      <w:r>
        <w:rPr>
          <w:lang w:eastAsia="zh-CN"/>
        </w:rPr>
        <w:t>GET /ExResource?fields=/lv1Attr1, /lv1Attr3/lv2Attr2</w:t>
      </w:r>
    </w:p>
    <w:p w14:paraId="67F7AB83" w14:textId="77777777" w:rsidR="003A062A" w:rsidRDefault="003A062A" w:rsidP="003A062A">
      <w:pPr>
        <w:rPr>
          <w:lang w:eastAsia="zh-CN"/>
        </w:rPr>
      </w:pPr>
      <w:r>
        <w:rPr>
          <w:lang w:eastAsia="zh-CN"/>
        </w:rPr>
        <w:t>Upon success, the UDR then returns the following representation:</w:t>
      </w:r>
    </w:p>
    <w:p w14:paraId="237BB8ED" w14:textId="77777777" w:rsidR="003A062A" w:rsidRDefault="003A062A" w:rsidP="003A062A">
      <w:pPr>
        <w:rPr>
          <w:lang w:eastAsia="zh-CN"/>
        </w:rPr>
      </w:pPr>
      <w:r>
        <w:rPr>
          <w:lang w:eastAsia="zh-CN"/>
        </w:rPr>
        <w:t>{</w:t>
      </w:r>
    </w:p>
    <w:p w14:paraId="5C722AFF" w14:textId="77777777" w:rsidR="003A062A" w:rsidRDefault="003A062A" w:rsidP="003A062A">
      <w:pPr>
        <w:rPr>
          <w:lang w:eastAsia="zh-CN"/>
        </w:rPr>
      </w:pPr>
      <w:r>
        <w:rPr>
          <w:lang w:eastAsia="zh-CN"/>
        </w:rPr>
        <w:t xml:space="preserve">  "lv1Attr1": "value1"</w:t>
      </w:r>
    </w:p>
    <w:p w14:paraId="22E85CBE" w14:textId="77777777" w:rsidR="003A062A" w:rsidRDefault="003A062A" w:rsidP="003A062A">
      <w:pPr>
        <w:rPr>
          <w:lang w:eastAsia="zh-CN"/>
        </w:rPr>
      </w:pPr>
      <w:r>
        <w:rPr>
          <w:lang w:eastAsia="zh-CN"/>
        </w:rPr>
        <w:t xml:space="preserve">  "lv1Attr3": {</w:t>
      </w:r>
    </w:p>
    <w:p w14:paraId="473AB246" w14:textId="77777777" w:rsidR="003A062A" w:rsidRDefault="003A062A" w:rsidP="003A062A">
      <w:pPr>
        <w:rPr>
          <w:lang w:eastAsia="zh-CN"/>
        </w:rPr>
      </w:pPr>
      <w:r>
        <w:rPr>
          <w:lang w:eastAsia="zh-CN"/>
        </w:rPr>
        <w:t xml:space="preserve">    "lv2Attr2": "value4"</w:t>
      </w:r>
    </w:p>
    <w:p w14:paraId="31D60BAF" w14:textId="77777777" w:rsidR="003A062A" w:rsidRDefault="003A062A" w:rsidP="003A062A">
      <w:pPr>
        <w:rPr>
          <w:lang w:eastAsia="zh-CN"/>
        </w:rPr>
      </w:pPr>
      <w:r>
        <w:rPr>
          <w:lang w:eastAsia="zh-CN"/>
        </w:rPr>
        <w:t xml:space="preserve">  }</w:t>
      </w:r>
    </w:p>
    <w:p w14:paraId="7B8B13C2" w14:textId="77777777" w:rsidR="003A062A" w:rsidRDefault="003A062A" w:rsidP="003A062A">
      <w:pPr>
        <w:rPr>
          <w:lang w:eastAsia="zh-CN"/>
        </w:rPr>
      </w:pPr>
      <w:r>
        <w:rPr>
          <w:lang w:eastAsia="zh-CN"/>
        </w:rPr>
        <w:t>}</w:t>
      </w:r>
    </w:p>
    <w:p w14:paraId="2181FBDB" w14:textId="77777777" w:rsidR="003A062A" w:rsidRDefault="003A062A" w:rsidP="003A062A">
      <w:pPr>
        <w:rPr>
          <w:lang w:eastAsia="zh-CN"/>
        </w:rPr>
      </w:pPr>
    </w:p>
    <w:p w14:paraId="12A7B623" w14:textId="77777777" w:rsidR="003A062A" w:rsidRDefault="003A062A" w:rsidP="003A062A">
      <w:pPr>
        <w:pStyle w:val="NO"/>
        <w:rPr>
          <w:lang w:eastAsia="zh-CN"/>
        </w:rPr>
      </w:pPr>
      <w:r>
        <w:rPr>
          <w:lang w:eastAsia="zh-CN"/>
        </w:rPr>
        <w:t>EXAMPLE 2:</w:t>
      </w:r>
    </w:p>
    <w:p w14:paraId="47030B52" w14:textId="77777777" w:rsidR="003A062A" w:rsidRDefault="003A062A" w:rsidP="003A062A">
      <w:pPr>
        <w:rPr>
          <w:lang w:eastAsia="zh-CN"/>
        </w:rPr>
      </w:pPr>
      <w:r>
        <w:rPr>
          <w:lang w:eastAsia="zh-CN"/>
        </w:rPr>
        <w:t>Given the following representation of ExResource:</w:t>
      </w:r>
    </w:p>
    <w:p w14:paraId="5AD621E1" w14:textId="77777777" w:rsidR="003A062A" w:rsidRDefault="003A062A" w:rsidP="003A062A">
      <w:pPr>
        <w:rPr>
          <w:lang w:eastAsia="zh-CN"/>
        </w:rPr>
      </w:pPr>
      <w:r>
        <w:rPr>
          <w:lang w:eastAsia="zh-CN"/>
        </w:rPr>
        <w:t>{</w:t>
      </w:r>
    </w:p>
    <w:p w14:paraId="63DE8D74" w14:textId="77777777" w:rsidR="003A062A" w:rsidRDefault="003A062A" w:rsidP="003A062A">
      <w:pPr>
        <w:rPr>
          <w:lang w:eastAsia="zh-CN"/>
        </w:rPr>
      </w:pPr>
      <w:r>
        <w:rPr>
          <w:lang w:eastAsia="zh-CN"/>
        </w:rPr>
        <w:t xml:space="preserve">  "Attr1": "value1"</w:t>
      </w:r>
    </w:p>
    <w:p w14:paraId="6BE57760" w14:textId="77777777" w:rsidR="003A062A" w:rsidRDefault="003A062A" w:rsidP="003A062A">
      <w:pPr>
        <w:rPr>
          <w:lang w:eastAsia="zh-CN"/>
        </w:rPr>
      </w:pPr>
      <w:r>
        <w:rPr>
          <w:lang w:eastAsia="zh-CN"/>
        </w:rPr>
        <w:t xml:space="preserve">  "Attr2": "value2"</w:t>
      </w:r>
    </w:p>
    <w:p w14:paraId="5D218EB7" w14:textId="77777777" w:rsidR="003A062A" w:rsidRDefault="003A062A" w:rsidP="003A062A">
      <w:pPr>
        <w:rPr>
          <w:lang w:eastAsia="zh-CN"/>
        </w:rPr>
      </w:pPr>
      <w:r>
        <w:rPr>
          <w:lang w:eastAsia="zh-CN"/>
        </w:rPr>
        <w:t xml:space="preserve">  "AttrMap": {</w:t>
      </w:r>
    </w:p>
    <w:p w14:paraId="6B6CF199" w14:textId="77777777" w:rsidR="003A062A" w:rsidRDefault="003A062A" w:rsidP="003A062A">
      <w:pPr>
        <w:rPr>
          <w:lang w:eastAsia="zh-CN"/>
        </w:rPr>
      </w:pPr>
      <w:r>
        <w:rPr>
          <w:lang w:eastAsia="zh-CN"/>
        </w:rPr>
        <w:t xml:space="preserve">    "Key1": {ExObject1}</w:t>
      </w:r>
    </w:p>
    <w:p w14:paraId="4D7D62BB" w14:textId="77777777" w:rsidR="003A062A" w:rsidRDefault="003A062A" w:rsidP="003A062A">
      <w:pPr>
        <w:rPr>
          <w:lang w:eastAsia="zh-CN"/>
        </w:rPr>
      </w:pPr>
      <w:r>
        <w:rPr>
          <w:lang w:eastAsia="zh-CN"/>
        </w:rPr>
        <w:t xml:space="preserve">    "Key2": {ExObject2}</w:t>
      </w:r>
    </w:p>
    <w:p w14:paraId="5E418C5A" w14:textId="77777777" w:rsidR="003A062A" w:rsidRDefault="003A062A" w:rsidP="003A062A">
      <w:pPr>
        <w:rPr>
          <w:lang w:eastAsia="zh-CN"/>
        </w:rPr>
      </w:pPr>
      <w:r>
        <w:rPr>
          <w:lang w:eastAsia="zh-CN"/>
        </w:rPr>
        <w:t xml:space="preserve">  }</w:t>
      </w:r>
    </w:p>
    <w:p w14:paraId="13B25288" w14:textId="77777777" w:rsidR="003A062A" w:rsidRDefault="003A062A" w:rsidP="003A062A">
      <w:pPr>
        <w:rPr>
          <w:lang w:eastAsia="zh-CN"/>
        </w:rPr>
      </w:pPr>
      <w:r>
        <w:rPr>
          <w:lang w:eastAsia="zh-CN"/>
        </w:rPr>
        <w:t>}</w:t>
      </w:r>
    </w:p>
    <w:p w14:paraId="3B14EC38" w14:textId="77777777" w:rsidR="003A062A" w:rsidRDefault="003A062A" w:rsidP="003A062A">
      <w:pPr>
        <w:rPr>
          <w:lang w:eastAsia="zh-CN"/>
        </w:rPr>
      </w:pPr>
      <w:r>
        <w:rPr>
          <w:lang w:eastAsia="zh-CN"/>
        </w:rPr>
        <w:t>To retrieve "Attr1" and the second member of "AttrMap ", the NF sends the following request:</w:t>
      </w:r>
    </w:p>
    <w:p w14:paraId="2CB6FEC1" w14:textId="77777777" w:rsidR="003A062A" w:rsidRDefault="003A062A" w:rsidP="003A062A">
      <w:pPr>
        <w:rPr>
          <w:lang w:eastAsia="zh-CN"/>
        </w:rPr>
      </w:pPr>
      <w:r>
        <w:rPr>
          <w:lang w:eastAsia="zh-CN"/>
        </w:rPr>
        <w:t>GET /ExResource?fields=/Attr1, /AttrMap/Key2</w:t>
      </w:r>
    </w:p>
    <w:p w14:paraId="035806DC" w14:textId="77777777" w:rsidR="003A062A" w:rsidRDefault="003A062A" w:rsidP="003A062A">
      <w:pPr>
        <w:rPr>
          <w:lang w:eastAsia="zh-CN"/>
        </w:rPr>
      </w:pPr>
      <w:r>
        <w:rPr>
          <w:lang w:eastAsia="zh-CN"/>
        </w:rPr>
        <w:t>Upon success, the UDR then returns the following representation:</w:t>
      </w:r>
    </w:p>
    <w:p w14:paraId="630BEA1B" w14:textId="77777777" w:rsidR="003A062A" w:rsidRDefault="003A062A" w:rsidP="003A062A">
      <w:pPr>
        <w:rPr>
          <w:lang w:eastAsia="zh-CN"/>
        </w:rPr>
      </w:pPr>
      <w:r>
        <w:rPr>
          <w:lang w:eastAsia="zh-CN"/>
        </w:rPr>
        <w:t>{</w:t>
      </w:r>
    </w:p>
    <w:p w14:paraId="5B20F2E3" w14:textId="77777777" w:rsidR="003A062A" w:rsidRDefault="003A062A" w:rsidP="003A062A">
      <w:pPr>
        <w:rPr>
          <w:lang w:eastAsia="zh-CN"/>
        </w:rPr>
      </w:pPr>
      <w:r>
        <w:rPr>
          <w:lang w:eastAsia="zh-CN"/>
        </w:rPr>
        <w:t xml:space="preserve">  "Attr1": "value1"</w:t>
      </w:r>
    </w:p>
    <w:p w14:paraId="1A12C995" w14:textId="77777777" w:rsidR="003A062A" w:rsidRDefault="003A062A" w:rsidP="003A062A">
      <w:pPr>
        <w:rPr>
          <w:lang w:eastAsia="zh-CN"/>
        </w:rPr>
      </w:pPr>
      <w:r>
        <w:rPr>
          <w:lang w:eastAsia="zh-CN"/>
        </w:rPr>
        <w:t xml:space="preserve">  "AttrMap": {</w:t>
      </w:r>
    </w:p>
    <w:p w14:paraId="5DCC07CF" w14:textId="77777777" w:rsidR="003A062A" w:rsidRDefault="003A062A" w:rsidP="003A062A">
      <w:pPr>
        <w:rPr>
          <w:lang w:eastAsia="zh-CN"/>
        </w:rPr>
      </w:pPr>
      <w:r>
        <w:rPr>
          <w:lang w:eastAsia="zh-CN"/>
        </w:rPr>
        <w:t xml:space="preserve">    "Key2": {ExObject2}</w:t>
      </w:r>
    </w:p>
    <w:p w14:paraId="77547041" w14:textId="77777777" w:rsidR="003A062A" w:rsidRDefault="003A062A" w:rsidP="003A062A">
      <w:pPr>
        <w:rPr>
          <w:lang w:eastAsia="zh-CN"/>
        </w:rPr>
      </w:pPr>
      <w:r>
        <w:rPr>
          <w:lang w:eastAsia="zh-CN"/>
        </w:rPr>
        <w:t xml:space="preserve">  }</w:t>
      </w:r>
    </w:p>
    <w:p w14:paraId="7D636891" w14:textId="77777777" w:rsidR="003A062A" w:rsidRDefault="003A062A" w:rsidP="003A062A">
      <w:pPr>
        <w:rPr>
          <w:lang w:eastAsia="zh-CN"/>
        </w:rPr>
      </w:pPr>
      <w:r>
        <w:rPr>
          <w:lang w:eastAsia="zh-CN"/>
        </w:rPr>
        <w:t>}</w:t>
      </w:r>
    </w:p>
    <w:p w14:paraId="69AF85B9" w14:textId="77777777" w:rsidR="003A062A" w:rsidRDefault="003A062A" w:rsidP="003A062A">
      <w:pPr>
        <w:rPr>
          <w:lang w:eastAsia="zh-CN"/>
        </w:rPr>
      </w:pPr>
    </w:p>
    <w:p w14:paraId="0DA9FE93" w14:textId="77777777" w:rsidR="003A062A" w:rsidRPr="001F16C3"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38335721"/>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1F16C3"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38335722"/>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1F16C3" w:rsidRDefault="003A062A" w:rsidP="003A062A">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6A12F79D" w14:textId="77777777" w:rsidR="003A062A" w:rsidRDefault="003A062A" w:rsidP="003A062A">
      <w:r>
        <w:t>The following procedures using the Create service operation are supported:</w:t>
      </w:r>
    </w:p>
    <w:p w14:paraId="74B2211E" w14:textId="77777777" w:rsidR="003A062A" w:rsidRDefault="003A062A" w:rsidP="003A062A">
      <w:pPr>
        <w:pStyle w:val="B1"/>
      </w:pPr>
      <w:r>
        <w:lastRenderedPageBreak/>
        <w:t>-</w:t>
      </w:r>
      <w:r>
        <w:tab/>
        <w:t>Data creation using PUT</w:t>
      </w:r>
    </w:p>
    <w:p w14:paraId="70AD68FE" w14:textId="77777777" w:rsidR="003A062A" w:rsidRDefault="003A062A" w:rsidP="003A062A">
      <w:pPr>
        <w:pStyle w:val="B1"/>
      </w:pPr>
      <w:r>
        <w:t>-</w:t>
      </w:r>
      <w:r>
        <w:tab/>
        <w:t>Data creation using POST</w:t>
      </w:r>
    </w:p>
    <w:p w14:paraId="47A1C418" w14:textId="77777777" w:rsidR="003A062A" w:rsidRPr="001F16C3"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38335723"/>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1F16C3" w:rsidRDefault="003A062A" w:rsidP="003A062A">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4AF1F446" w14:textId="77777777" w:rsidR="003A062A" w:rsidRDefault="003A062A" w:rsidP="003A062A">
      <w:pPr>
        <w:pStyle w:val="TH"/>
      </w:pPr>
      <w:r w:rsidRPr="001F16C3">
        <w:object w:dxaOrig="8700" w:dyaOrig="2400" w14:anchorId="2B083EE1">
          <v:shape id="_x0000_i1053" type="#_x0000_t75" style="width:433.35pt;height:120.25pt" o:ole="">
            <v:imagedata r:id="rId18" o:title=""/>
          </v:shape>
          <o:OLEObject Type="Embed" ProgID="Visio.Drawing.11" ShapeID="_x0000_i1053" DrawAspect="Content" ObjectID="_1748948567" r:id="rId19"/>
        </w:object>
      </w:r>
    </w:p>
    <w:p w14:paraId="3F34F8B9" w14:textId="77777777" w:rsidR="003A062A" w:rsidRDefault="003A062A" w:rsidP="003A062A">
      <w:pPr>
        <w:pStyle w:val="TF"/>
      </w:pPr>
      <w:r>
        <w:t>Figure 5.2.2.3.2-1: Creating Data using PUT</w:t>
      </w:r>
    </w:p>
    <w:p w14:paraId="6E369C22" w14:textId="77777777" w:rsidR="003A062A" w:rsidRDefault="003A062A" w:rsidP="003A062A">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10B6C4" w14:textId="77777777" w:rsidR="003A062A" w:rsidRDefault="003A062A" w:rsidP="003A062A">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C406521" w14:textId="77777777" w:rsidR="003A062A" w:rsidRDefault="003A062A" w:rsidP="003A062A">
      <w:pPr>
        <w:pStyle w:val="B1"/>
        <w:rPr>
          <w:lang w:eastAsia="zh-CN"/>
        </w:rPr>
      </w:pPr>
      <w:r>
        <w:rPr>
          <w:lang w:eastAsia="zh-CN"/>
        </w:rPr>
        <w:tab/>
        <w:t>On failure, the UDR shall return an appropriated error code with the error cause information.</w:t>
      </w:r>
    </w:p>
    <w:p w14:paraId="2D747A5B" w14:textId="77777777" w:rsidR="003A062A" w:rsidRPr="001F16C3"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38335724"/>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1F16C3" w:rsidRDefault="003A062A" w:rsidP="003A062A">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158B6CF0" w14:textId="77777777" w:rsidR="003A062A" w:rsidRDefault="003A062A" w:rsidP="003A062A">
      <w:pPr>
        <w:rPr>
          <w:lang w:eastAsia="zh-CN"/>
        </w:rPr>
      </w:pPr>
    </w:p>
    <w:p w14:paraId="20DEF50D" w14:textId="77777777" w:rsidR="003A062A" w:rsidRDefault="003A062A" w:rsidP="003A062A">
      <w:pPr>
        <w:pStyle w:val="TH"/>
      </w:pPr>
      <w:r w:rsidRPr="001F16C3">
        <w:object w:dxaOrig="8700" w:dyaOrig="2400" w14:anchorId="766110FB">
          <v:shape id="_x0000_i1054" type="#_x0000_t75" style="width:433.35pt;height:120.25pt" o:ole="">
            <v:imagedata r:id="rId20" o:title=""/>
          </v:shape>
          <o:OLEObject Type="Embed" ProgID="Visio.Drawing.11" ShapeID="_x0000_i1054" DrawAspect="Content" ObjectID="_1748948568" r:id="rId21"/>
        </w:object>
      </w:r>
    </w:p>
    <w:p w14:paraId="246BC09A" w14:textId="77777777" w:rsidR="003A062A" w:rsidRDefault="003A062A" w:rsidP="003A062A">
      <w:pPr>
        <w:pStyle w:val="TF"/>
      </w:pPr>
      <w:r>
        <w:t>Figure 5.2.2.3.3-1: Creating Data using POST</w:t>
      </w:r>
    </w:p>
    <w:p w14:paraId="54C8955B" w14:textId="77777777" w:rsidR="003A062A" w:rsidRDefault="003A062A" w:rsidP="003A062A">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2E16B3DA" w14:textId="77777777" w:rsidR="003A062A" w:rsidRDefault="003A062A" w:rsidP="003A062A">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37FE8C56" w14:textId="77777777" w:rsidR="003A062A" w:rsidRDefault="003A062A" w:rsidP="003A062A">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3B5A866D" w14:textId="77777777" w:rsidR="003A062A" w:rsidRDefault="003A062A" w:rsidP="003A062A">
      <w:pPr>
        <w:pStyle w:val="B1"/>
        <w:rPr>
          <w:lang w:eastAsia="zh-CN"/>
        </w:rPr>
      </w:pPr>
      <w:r>
        <w:rPr>
          <w:lang w:eastAsia="zh-CN"/>
        </w:rPr>
        <w:lastRenderedPageBreak/>
        <w:tab/>
        <w:t>On failure, the UDR shall return an appropriated error code with the error cause information.</w:t>
      </w:r>
    </w:p>
    <w:p w14:paraId="1AE3CC81" w14:textId="77777777" w:rsidR="003A062A" w:rsidRPr="001F16C3"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38335725"/>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1F16C3"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38335726"/>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1F16C3" w:rsidRDefault="003A062A" w:rsidP="003A062A">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B9140F7" w14:textId="77777777" w:rsidR="003A062A" w:rsidRDefault="003A062A" w:rsidP="003A062A">
      <w:r>
        <w:t>The following procedures using the Delete service operation are supported:</w:t>
      </w:r>
    </w:p>
    <w:p w14:paraId="4E7605BE" w14:textId="77777777" w:rsidR="003A062A" w:rsidRDefault="003A062A" w:rsidP="003A062A">
      <w:pPr>
        <w:pStyle w:val="B1"/>
      </w:pPr>
      <w:r>
        <w:t>-</w:t>
      </w:r>
      <w:r>
        <w:tab/>
        <w:t>Data Deletion</w:t>
      </w:r>
    </w:p>
    <w:p w14:paraId="20C724D7" w14:textId="77777777" w:rsidR="003A062A" w:rsidRDefault="003A062A" w:rsidP="003A062A">
      <w:pPr>
        <w:rPr>
          <w:lang w:eastAsia="zh-CN"/>
        </w:rPr>
      </w:pPr>
      <w:r>
        <w:t xml:space="preserve">HTTP </w:t>
      </w:r>
      <w:r>
        <w:rPr>
          <w:lang w:eastAsia="zh-CN"/>
        </w:rPr>
        <w:t>DELETE</w:t>
      </w:r>
      <w:r>
        <w:t xml:space="preserve"> method </w:t>
      </w:r>
      <w:r>
        <w:rPr>
          <w:lang w:eastAsia="zh-CN"/>
        </w:rPr>
        <w:t>shall be used.</w:t>
      </w:r>
    </w:p>
    <w:p w14:paraId="12DD0547" w14:textId="77777777" w:rsidR="003A062A" w:rsidRPr="001F16C3"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38335727"/>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1F16C3" w:rsidRDefault="003A062A" w:rsidP="003A062A">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41CA98E" w14:textId="77777777" w:rsidR="003A062A" w:rsidRDefault="003A062A" w:rsidP="003A062A">
      <w:pPr>
        <w:pStyle w:val="TH"/>
      </w:pPr>
      <w:r w:rsidRPr="001F16C3">
        <w:object w:dxaOrig="8700" w:dyaOrig="2400" w14:anchorId="04D565D2">
          <v:shape id="_x0000_i1055" type="#_x0000_t75" style="width:433.35pt;height:120.25pt" o:ole="">
            <v:imagedata r:id="rId22" o:title=""/>
          </v:shape>
          <o:OLEObject Type="Embed" ProgID="Visio.Drawing.11" ShapeID="_x0000_i1055" DrawAspect="Content" ObjectID="_1748948569" r:id="rId23"/>
        </w:object>
      </w:r>
    </w:p>
    <w:p w14:paraId="7AA170EB" w14:textId="77777777" w:rsidR="003A062A" w:rsidRDefault="003A062A" w:rsidP="003A062A">
      <w:pPr>
        <w:pStyle w:val="TF"/>
      </w:pPr>
      <w:r>
        <w:t>Figure 5.2.2.4.2-1: Deleting Data</w:t>
      </w:r>
    </w:p>
    <w:p w14:paraId="1E75DA63" w14:textId="77777777" w:rsidR="003A062A" w:rsidRDefault="003A062A" w:rsidP="003A062A">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2A47DAEA" w14:textId="77777777" w:rsidR="003A062A" w:rsidRDefault="003A062A" w:rsidP="003A062A">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21A5F968" w14:textId="77777777" w:rsidR="003A062A" w:rsidRDefault="003A062A" w:rsidP="003A062A">
      <w:pPr>
        <w:pStyle w:val="B1"/>
        <w:rPr>
          <w:lang w:eastAsia="zh-CN"/>
        </w:rPr>
      </w:pPr>
      <w:r>
        <w:rPr>
          <w:lang w:eastAsia="zh-CN"/>
        </w:rPr>
        <w:tab/>
        <w:t>On failure, the UDR shall return an appropriated error code with the error cause information.</w:t>
      </w:r>
    </w:p>
    <w:p w14:paraId="775DDFAC" w14:textId="77777777" w:rsidR="003A062A" w:rsidRPr="001F16C3"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38335728"/>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1F16C3"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38335729"/>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1F16C3" w:rsidRDefault="003A062A" w:rsidP="003A062A">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EFF3D54" w14:textId="77777777" w:rsidR="003A062A" w:rsidRDefault="003A062A" w:rsidP="003A062A">
      <w:r>
        <w:t>The following procedures using the Update service operation are supported:</w:t>
      </w:r>
    </w:p>
    <w:p w14:paraId="70E06726" w14:textId="77777777" w:rsidR="003A062A" w:rsidRDefault="003A062A" w:rsidP="003A062A">
      <w:pPr>
        <w:pStyle w:val="B1"/>
      </w:pPr>
      <w:r>
        <w:t>-</w:t>
      </w:r>
      <w:r>
        <w:tab/>
        <w:t>Data Update using PATCH</w:t>
      </w:r>
    </w:p>
    <w:p w14:paraId="6BE22060" w14:textId="77777777" w:rsidR="003A062A" w:rsidRDefault="003A062A" w:rsidP="003A062A">
      <w:pPr>
        <w:pStyle w:val="B1"/>
      </w:pPr>
      <w:r>
        <w:t>-</w:t>
      </w:r>
      <w:r>
        <w:tab/>
        <w:t>Data Update using PUT</w:t>
      </w:r>
    </w:p>
    <w:p w14:paraId="5D010194" w14:textId="77777777" w:rsidR="003A062A" w:rsidRDefault="003A062A" w:rsidP="003A062A">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0AA66A9A" w14:textId="77777777" w:rsidR="003A062A" w:rsidRPr="001F16C3"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38335730"/>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1F16C3" w:rsidRDefault="003A062A" w:rsidP="003A062A">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176610D4" w14:textId="77777777" w:rsidR="003A062A" w:rsidRDefault="003A062A" w:rsidP="003A062A">
      <w:pPr>
        <w:pStyle w:val="TH"/>
      </w:pPr>
      <w:r w:rsidRPr="001F16C3">
        <w:object w:dxaOrig="8700" w:dyaOrig="2400" w14:anchorId="09AFEDDA">
          <v:shape id="_x0000_i1056" type="#_x0000_t75" style="width:433.35pt;height:119.55pt" o:ole="">
            <v:imagedata r:id="rId24" o:title=""/>
          </v:shape>
          <o:OLEObject Type="Embed" ProgID="Visio.Drawing.11" ShapeID="_x0000_i1056" DrawAspect="Content" ObjectID="_1748948570" r:id="rId25"/>
        </w:object>
      </w:r>
    </w:p>
    <w:p w14:paraId="41A05AD9" w14:textId="77777777" w:rsidR="003A062A" w:rsidRDefault="003A062A" w:rsidP="003A062A">
      <w:pPr>
        <w:pStyle w:val="TF"/>
        <w:rPr>
          <w:lang w:eastAsia="zh-CN"/>
        </w:rPr>
      </w:pPr>
      <w:r>
        <w:t>Figure 5.2.2.5.2-1: Data</w:t>
      </w:r>
      <w:r>
        <w:rPr>
          <w:lang w:eastAsia="zh-CN"/>
        </w:rPr>
        <w:t xml:space="preserve"> </w:t>
      </w:r>
      <w:r>
        <w:t>Updating</w:t>
      </w:r>
      <w:r>
        <w:rPr>
          <w:lang w:eastAsia="zh-CN"/>
        </w:rPr>
        <w:t xml:space="preserve"> using PATCH</w:t>
      </w:r>
    </w:p>
    <w:p w14:paraId="3FCA1BC3" w14:textId="77777777" w:rsidR="003A062A" w:rsidRDefault="003A062A" w:rsidP="003A062A">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4797D504" w14:textId="77777777" w:rsidR="003A062A" w:rsidRDefault="003A062A" w:rsidP="003A062A">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26D3D7BE" w14:textId="77777777" w:rsidR="003A062A" w:rsidRDefault="003A062A" w:rsidP="003A062A">
      <w:pPr>
        <w:pStyle w:val="B1"/>
        <w:rPr>
          <w:lang w:eastAsia="zh-CN"/>
        </w:rPr>
      </w:pPr>
      <w:r>
        <w:rPr>
          <w:lang w:eastAsia="zh-CN"/>
        </w:rPr>
        <w:tab/>
        <w:t>On failure, the UDR shall return an appropriated error code with the error cause information.</w:t>
      </w:r>
    </w:p>
    <w:p w14:paraId="28084CF9" w14:textId="77777777" w:rsidR="003A062A" w:rsidRPr="001F16C3"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38335731"/>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1F16C3" w:rsidRDefault="003A062A" w:rsidP="003A062A">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2BB26265" w14:textId="77777777" w:rsidR="003A062A" w:rsidRDefault="003A062A" w:rsidP="003A062A">
      <w:pPr>
        <w:pStyle w:val="TH"/>
        <w:rPr>
          <w:lang w:eastAsia="zh-CN"/>
        </w:rPr>
      </w:pPr>
      <w:r w:rsidRPr="001F16C3">
        <w:object w:dxaOrig="8700" w:dyaOrig="2400" w14:anchorId="3D447F64">
          <v:shape id="_x0000_i1057" type="#_x0000_t75" style="width:435.4pt;height:119.55pt" o:ole="">
            <v:imagedata r:id="rId26" o:title=""/>
          </v:shape>
          <o:OLEObject Type="Embed" ProgID="Visio.Drawing.11" ShapeID="_x0000_i1057" DrawAspect="Content" ObjectID="_1748948571" r:id="rId27"/>
        </w:object>
      </w:r>
    </w:p>
    <w:p w14:paraId="75757FE6" w14:textId="77777777" w:rsidR="003A062A" w:rsidRDefault="003A062A" w:rsidP="003A062A">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37B89823" w14:textId="77777777" w:rsidR="003A062A" w:rsidRDefault="003A062A" w:rsidP="003A062A">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3FB13AAD" w14:textId="77777777" w:rsidR="003A062A" w:rsidRDefault="003A062A" w:rsidP="003A062A">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0D24CF06" w14:textId="77777777" w:rsidR="003A062A" w:rsidRDefault="003A062A" w:rsidP="003A062A">
      <w:pPr>
        <w:pStyle w:val="B1"/>
        <w:rPr>
          <w:lang w:eastAsia="zh-CN"/>
        </w:rPr>
      </w:pPr>
      <w:r>
        <w:rPr>
          <w:lang w:eastAsia="zh-CN"/>
        </w:rPr>
        <w:tab/>
        <w:t>On failure, the UDR shall return an appropriated error code with the error cause information.</w:t>
      </w:r>
    </w:p>
    <w:p w14:paraId="5826DA4B" w14:textId="77777777" w:rsidR="003A062A" w:rsidRPr="001F16C3"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38335732"/>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1F16C3"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38335733"/>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Default="003A062A" w:rsidP="003A062A">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458B7FC9" w14:textId="77777777" w:rsidR="003A062A" w:rsidRDefault="003A062A" w:rsidP="003A062A">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1F16C3"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38335734"/>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1F16C3" w:rsidRDefault="003A062A" w:rsidP="003A062A">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01EE20C4" w14:textId="77777777" w:rsidR="003A062A" w:rsidRDefault="003A062A" w:rsidP="003A062A">
      <w:pPr>
        <w:pStyle w:val="TH"/>
        <w:rPr>
          <w:lang w:eastAsia="zh-CN"/>
        </w:rPr>
      </w:pPr>
      <w:r w:rsidRPr="001F16C3">
        <w:object w:dxaOrig="8685" w:dyaOrig="2415" w14:anchorId="07D7E5D7">
          <v:shape id="_x0000_i1058" type="#_x0000_t75" style="width:435.4pt;height:119.55pt" o:ole="">
            <v:imagedata r:id="rId28" o:title=""/>
          </v:shape>
          <o:OLEObject Type="Embed" ProgID="Visio.Drawing.11" ShapeID="_x0000_i1058" DrawAspect="Content" ObjectID="_1748948572" r:id="rId29"/>
        </w:object>
      </w:r>
    </w:p>
    <w:p w14:paraId="276BBF32" w14:textId="77777777" w:rsidR="003A062A" w:rsidRDefault="003A062A" w:rsidP="003A062A">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6B929949" w14:textId="77777777" w:rsidR="003A062A" w:rsidRDefault="003A062A" w:rsidP="003A062A">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720F783B" w14:textId="77777777" w:rsidR="003A062A" w:rsidRDefault="003A062A" w:rsidP="003A062A">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684733B" w14:textId="77777777" w:rsidR="003A062A" w:rsidRDefault="003A062A" w:rsidP="003A062A">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Default="003A062A" w:rsidP="003A062A">
      <w:pPr>
        <w:pStyle w:val="B1"/>
        <w:rPr>
          <w:lang w:eastAsia="zh-CN"/>
        </w:rPr>
      </w:pPr>
      <w:r>
        <w:tab/>
      </w:r>
      <w:r>
        <w:rPr>
          <w:lang w:eastAsia="zh-CN"/>
        </w:rPr>
        <w:t>On failure, the UDR returns an appropriated error code with the error cause information.</w:t>
      </w:r>
    </w:p>
    <w:p w14:paraId="310F457A" w14:textId="77777777" w:rsidR="003A062A" w:rsidRPr="00FF0DB2" w:rsidRDefault="003A062A" w:rsidP="003A062A">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1F16C3" w:rsidRDefault="003A062A" w:rsidP="003A062A">
      <w:pPr>
        <w:pStyle w:val="Heading5"/>
      </w:pPr>
      <w:bookmarkStart w:id="345" w:name="_Toc130816057"/>
      <w:bookmarkStart w:id="346" w:name="_Toc138335735"/>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1F16C3" w:rsidRDefault="003A062A" w:rsidP="003A062A">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158A65CA" w14:textId="77777777" w:rsidR="003A062A" w:rsidRDefault="003A062A" w:rsidP="003A062A">
      <w:pPr>
        <w:pStyle w:val="TH"/>
        <w:rPr>
          <w:lang w:eastAsia="zh-CN"/>
        </w:rPr>
      </w:pPr>
      <w:r w:rsidRPr="001F16C3">
        <w:object w:dxaOrig="5865" w:dyaOrig="3210" w14:anchorId="009919AA">
          <v:shape id="_x0000_i1059" type="#_x0000_t75" style="width:296.15pt;height:161.65pt" o:ole="">
            <v:imagedata r:id="rId30" o:title=""/>
          </v:shape>
          <o:OLEObject Type="Embed" ProgID="Visio.Drawing.11" ShapeID="_x0000_i1059" DrawAspect="Content" ObjectID="_1748948573" r:id="rId31"/>
        </w:object>
      </w:r>
    </w:p>
    <w:p w14:paraId="796FA97B" w14:textId="77777777" w:rsidR="003A062A" w:rsidRDefault="003A062A" w:rsidP="003A062A">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4BC5CF3D" w14:textId="77777777" w:rsidR="003A062A" w:rsidRDefault="003A062A" w:rsidP="003A062A">
      <w:pPr>
        <w:pStyle w:val="B1"/>
        <w:rPr>
          <w:lang w:eastAsia="zh-CN"/>
        </w:rPr>
      </w:pPr>
      <w:r>
        <w:rPr>
          <w:lang w:eastAsia="zh-CN"/>
        </w:rPr>
        <w:t>1.</w:t>
      </w:r>
      <w:r>
        <w:rPr>
          <w:lang w:eastAsia="zh-CN"/>
        </w:rPr>
        <w:tab/>
        <w:t>The stateless UDM sends a POST request to the UDR to subscribe to the notifications.</w:t>
      </w:r>
    </w:p>
    <w:p w14:paraId="7EAC453A" w14:textId="77777777" w:rsidR="003A062A" w:rsidRDefault="003A062A" w:rsidP="003A062A">
      <w:pPr>
        <w:pStyle w:val="B1"/>
        <w:rPr>
          <w:lang w:eastAsia="zh-CN"/>
        </w:rPr>
      </w:pPr>
      <w:r>
        <w:rPr>
          <w:lang w:eastAsia="zh-CN"/>
        </w:rPr>
        <w:tab/>
        <w:t>The SubData in the POST request body shall indicate the same data for which a change will trigger a notification.</w:t>
      </w:r>
    </w:p>
    <w:p w14:paraId="31E8BBC1" w14:textId="77777777" w:rsidR="003A062A" w:rsidRDefault="003A062A" w:rsidP="003A062A">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4877B45A" w14:textId="77777777" w:rsidR="003A062A" w:rsidRDefault="003A062A" w:rsidP="003A062A">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334EC759" w14:textId="77777777" w:rsidR="003A062A" w:rsidRDefault="003A062A" w:rsidP="003A062A">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Default="003A062A" w:rsidP="003A062A">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409BE2BE" w14:textId="77777777" w:rsidR="003A062A" w:rsidRDefault="003A062A" w:rsidP="003A062A">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Default="003A062A" w:rsidP="003A062A">
      <w:pPr>
        <w:pStyle w:val="B1"/>
        <w:rPr>
          <w:lang w:eastAsia="zh-CN"/>
        </w:rPr>
      </w:pPr>
      <w:r>
        <w:rPr>
          <w:lang w:eastAsia="zh-CN"/>
        </w:rPr>
        <w:tab/>
        <w:t>On failure, the UDR returns an appropriated error code with the error cause information.</w:t>
      </w:r>
    </w:p>
    <w:p w14:paraId="0BB793A6" w14:textId="77777777" w:rsidR="003A062A" w:rsidRPr="00FF0DB2" w:rsidRDefault="003A062A" w:rsidP="003A062A">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1F16C3" w:rsidRDefault="003A062A" w:rsidP="003A062A">
      <w:pPr>
        <w:pStyle w:val="Heading4"/>
        <w:rPr>
          <w:lang w:eastAsia="zh-CN"/>
        </w:rPr>
      </w:pPr>
      <w:bookmarkStart w:id="357" w:name="_Toc130816058"/>
      <w:bookmarkStart w:id="358" w:name="_Toc138335736"/>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1F16C3"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38335737"/>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1F16C3" w:rsidRDefault="003A062A" w:rsidP="003A062A">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6A02C16" w14:textId="77777777" w:rsidR="003A062A" w:rsidRPr="001F16C3"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38335738"/>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1F16C3" w:rsidRDefault="003A062A" w:rsidP="003A062A">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0E8B5F7" w14:textId="77777777" w:rsidR="003A062A" w:rsidRDefault="003A062A" w:rsidP="003A062A">
      <w:pPr>
        <w:rPr>
          <w:lang w:eastAsia="zh-CN"/>
        </w:rPr>
      </w:pPr>
    </w:p>
    <w:p w14:paraId="2A99C59C" w14:textId="77777777" w:rsidR="003A062A" w:rsidRDefault="003A062A" w:rsidP="003A062A">
      <w:pPr>
        <w:pStyle w:val="TH"/>
      </w:pPr>
      <w:r w:rsidRPr="001F16C3">
        <w:object w:dxaOrig="8700" w:dyaOrig="2400" w14:anchorId="0C7A36D9">
          <v:shape id="_x0000_i1060" type="#_x0000_t75" style="width:435.4pt;height:119.55pt" o:ole="">
            <v:imagedata r:id="rId32" o:title=""/>
          </v:shape>
          <o:OLEObject Type="Embed" ProgID="Visio.Drawing.11" ShapeID="_x0000_i1060" DrawAspect="Content" ObjectID="_1748948574" r:id="rId33"/>
        </w:object>
      </w:r>
    </w:p>
    <w:p w14:paraId="683EB554" w14:textId="77777777" w:rsidR="003A062A" w:rsidRDefault="003A062A" w:rsidP="003A062A">
      <w:pPr>
        <w:pStyle w:val="TF"/>
      </w:pPr>
      <w:r>
        <w:t>Figure 5.2.2.7.</w:t>
      </w:r>
      <w:r>
        <w:rPr>
          <w:lang w:eastAsia="zh-CN"/>
        </w:rPr>
        <w:t>2</w:t>
      </w:r>
      <w:r>
        <w:t xml:space="preserve">-1: Unsubscribing to </w:t>
      </w:r>
      <w:r>
        <w:rPr>
          <w:lang w:eastAsia="zh-CN"/>
        </w:rPr>
        <w:t>the data change n</w:t>
      </w:r>
      <w:r>
        <w:t>otifications</w:t>
      </w:r>
    </w:p>
    <w:p w14:paraId="48BF588B" w14:textId="77777777" w:rsidR="003A062A" w:rsidRDefault="003A062A" w:rsidP="003A062A">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6FB49E17" w14:textId="77777777" w:rsidR="003A062A" w:rsidRDefault="003A062A" w:rsidP="003A062A">
      <w:pPr>
        <w:pStyle w:val="B1"/>
        <w:rPr>
          <w:lang w:eastAsia="zh-CN"/>
        </w:rPr>
      </w:pPr>
      <w:r>
        <w:t>2.</w:t>
      </w:r>
      <w:r>
        <w:tab/>
        <w:t xml:space="preserve">On success, </w:t>
      </w:r>
      <w:r>
        <w:rPr>
          <w:lang w:eastAsia="zh-CN"/>
        </w:rPr>
        <w:t>t</w:t>
      </w:r>
      <w:r>
        <w:t>he UDR responds with "204 No Content".</w:t>
      </w:r>
    </w:p>
    <w:p w14:paraId="7F21D123" w14:textId="77777777" w:rsidR="003A062A" w:rsidRDefault="003A062A" w:rsidP="003A062A">
      <w:pPr>
        <w:pStyle w:val="B1"/>
        <w:rPr>
          <w:lang w:eastAsia="zh-CN"/>
        </w:rPr>
      </w:pPr>
      <w:r>
        <w:rPr>
          <w:lang w:eastAsia="zh-CN"/>
        </w:rPr>
        <w:tab/>
        <w:t>On failure, the UDR returns an appropriated error code with the error cause information.</w:t>
      </w:r>
    </w:p>
    <w:p w14:paraId="4F61246C" w14:textId="77777777" w:rsidR="003A062A" w:rsidRPr="001F16C3"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38335739"/>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1F16C3"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38335740"/>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1F16C3" w:rsidRDefault="003A062A" w:rsidP="003A062A">
      <w:pPr>
        <w:rPr>
          <w:lang w:eastAsia="zh-CN"/>
        </w:rPr>
      </w:pPr>
      <w:r>
        <w:rPr>
          <w:lang w:eastAsia="zh-CN"/>
        </w:rPr>
        <w:t>The Notify service operation is used for the UDR to notify the data change notification to the previous subscribe operation requestor.</w:t>
      </w:r>
    </w:p>
    <w:p w14:paraId="288AC4CE" w14:textId="77777777" w:rsidR="003A062A" w:rsidRPr="001F16C3"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38335741"/>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77777777" w:rsidR="003A062A" w:rsidRPr="001F16C3" w:rsidRDefault="003A062A" w:rsidP="003A062A">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79FAE649" w14:textId="77777777" w:rsidR="003A062A" w:rsidRDefault="003A062A" w:rsidP="003A062A">
      <w:pPr>
        <w:pStyle w:val="TH"/>
      </w:pPr>
      <w:r w:rsidRPr="001F16C3">
        <w:object w:dxaOrig="8700" w:dyaOrig="2355" w14:anchorId="4796DD21">
          <v:shape id="_x0000_i1061" type="#_x0000_t75" style="width:435.4pt;height:117.5pt" o:ole="">
            <v:imagedata r:id="rId34" o:title=""/>
          </v:shape>
          <o:OLEObject Type="Embed" ProgID="Visio.Drawing.11" ShapeID="_x0000_i1061" DrawAspect="Content" ObjectID="_1748948575" r:id="rId35"/>
        </w:object>
      </w:r>
    </w:p>
    <w:p w14:paraId="296175BB" w14:textId="77777777" w:rsidR="003A062A" w:rsidRDefault="003A062A" w:rsidP="003A062A">
      <w:pPr>
        <w:pStyle w:val="TF"/>
      </w:pPr>
      <w:r>
        <w:t>Figure 5.2.2.8.2-1: Data Change Notification</w:t>
      </w:r>
    </w:p>
    <w:p w14:paraId="1AEE607A" w14:textId="77777777" w:rsidR="003A062A" w:rsidRDefault="003A062A" w:rsidP="003A062A">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5F7DE1E" w14:textId="77777777" w:rsidR="003A062A" w:rsidRDefault="003A062A" w:rsidP="003A062A">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51110EC5" w14:textId="77777777" w:rsidR="003A062A" w:rsidRPr="001F16C3"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38335742"/>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1F16C3" w:rsidRDefault="003A062A" w:rsidP="003A062A">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771D9CDE" w14:textId="77777777" w:rsidR="003A062A" w:rsidRDefault="003A062A" w:rsidP="003A062A">
      <w:pPr>
        <w:pStyle w:val="TH"/>
        <w:rPr>
          <w:lang w:eastAsia="zh-CN"/>
        </w:rPr>
      </w:pPr>
      <w:r w:rsidRPr="001F16C3">
        <w:object w:dxaOrig="5865" w:dyaOrig="3210" w14:anchorId="01AE061C">
          <v:shape id="_x0000_i1062" type="#_x0000_t75" style="width:296.15pt;height:161.65pt" o:ole="">
            <v:imagedata r:id="rId36" o:title=""/>
          </v:shape>
          <o:OLEObject Type="Embed" ProgID="Visio.Drawing.11" ShapeID="_x0000_i1062" DrawAspect="Content" ObjectID="_1748948576" r:id="rId37"/>
        </w:object>
      </w:r>
    </w:p>
    <w:p w14:paraId="4617E8AF" w14:textId="77777777" w:rsidR="003A062A" w:rsidRDefault="003A062A" w:rsidP="003A062A">
      <w:pPr>
        <w:pStyle w:val="TF"/>
        <w:rPr>
          <w:lang w:eastAsia="zh-CN"/>
        </w:rPr>
      </w:pPr>
      <w:r>
        <w:t>Figure 5.2.2.8.</w:t>
      </w:r>
      <w:r>
        <w:rPr>
          <w:lang w:eastAsia="zh-CN"/>
        </w:rPr>
        <w:t>3</w:t>
      </w:r>
      <w:r>
        <w:t>-1: Data Change Notification</w:t>
      </w:r>
      <w:r>
        <w:rPr>
          <w:lang w:eastAsia="zh-CN"/>
        </w:rPr>
        <w:t xml:space="preserve"> to stateless UDM</w:t>
      </w:r>
    </w:p>
    <w:p w14:paraId="1E465B1E" w14:textId="77777777" w:rsidR="003A062A" w:rsidRDefault="003A062A" w:rsidP="003A062A">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0C2243B3" w14:textId="77777777" w:rsidR="003A062A" w:rsidRDefault="003A062A" w:rsidP="003A062A">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98BED8A" w14:textId="77777777" w:rsidR="003A062A" w:rsidRPr="00FF0DB2" w:rsidRDefault="003A062A" w:rsidP="003A062A">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282493DC" w14:textId="77777777" w:rsidR="003A062A" w:rsidRDefault="003A062A" w:rsidP="003A062A">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Default="003A062A" w:rsidP="003A062A">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7A136282" w14:textId="77777777" w:rsidR="003A062A" w:rsidRDefault="003A062A" w:rsidP="003A062A">
      <w:pPr>
        <w:rPr>
          <w:lang w:eastAsia="zh-CN"/>
        </w:rPr>
      </w:pPr>
      <w:r>
        <w:rPr>
          <w:lang w:eastAsia="zh-CN"/>
        </w:rPr>
        <w:tab/>
        <w:t>On failure, the stateless UDM responds an appropriated error code with the error cause information.</w:t>
      </w:r>
    </w:p>
    <w:p w14:paraId="54B714FA" w14:textId="77777777" w:rsidR="003A062A" w:rsidRDefault="003A062A" w:rsidP="003A062A">
      <w:pPr>
        <w:pStyle w:val="Heading4"/>
        <w:rPr>
          <w:lang w:eastAsia="zh-CN"/>
        </w:rPr>
      </w:pPr>
      <w:bookmarkStart w:id="419" w:name="_Toc82684219"/>
      <w:bookmarkStart w:id="420" w:name="_Toc130816065"/>
      <w:bookmarkStart w:id="421" w:name="_Toc138335743"/>
      <w:r>
        <w:t>5.2.2.9</w:t>
      </w:r>
      <w:r w:rsidRPr="001F16C3">
        <w:tab/>
      </w:r>
      <w:bookmarkEnd w:id="419"/>
      <w:r>
        <w:rPr>
          <w:lang w:eastAsia="zh-CN"/>
        </w:rPr>
        <w:t>DataRestoration</w:t>
      </w:r>
      <w:r>
        <w:rPr>
          <w:rFonts w:hint="eastAsia"/>
          <w:lang w:eastAsia="zh-CN"/>
        </w:rPr>
        <w:t>Notification</w:t>
      </w:r>
      <w:bookmarkEnd w:id="420"/>
      <w:bookmarkEnd w:id="421"/>
    </w:p>
    <w:p w14:paraId="0EACAF7D" w14:textId="77777777" w:rsidR="003A062A" w:rsidRPr="001F16C3" w:rsidRDefault="003A062A" w:rsidP="003A062A">
      <w:pPr>
        <w:pStyle w:val="Heading5"/>
      </w:pPr>
      <w:bookmarkStart w:id="422" w:name="_Toc82684217"/>
      <w:bookmarkStart w:id="423" w:name="_Toc130816066"/>
      <w:bookmarkStart w:id="424" w:name="_Toc138335744"/>
      <w:r>
        <w:t>5.2.2.9</w:t>
      </w:r>
      <w:r w:rsidRPr="001F16C3">
        <w:t>.1</w:t>
      </w:r>
      <w:r w:rsidRPr="001F16C3">
        <w:tab/>
        <w:t>General</w:t>
      </w:r>
      <w:bookmarkEnd w:id="422"/>
      <w:bookmarkEnd w:id="423"/>
      <w:bookmarkEnd w:id="424"/>
    </w:p>
    <w:p w14:paraId="11D4FAC5" w14:textId="77777777" w:rsidR="003A062A" w:rsidRPr="001F16C3" w:rsidRDefault="003A062A" w:rsidP="003A062A">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1F16C3" w:rsidRDefault="003A062A" w:rsidP="003A062A">
      <w:pPr>
        <w:pStyle w:val="Heading5"/>
        <w:rPr>
          <w:lang w:eastAsia="zh-CN"/>
        </w:rPr>
      </w:pPr>
      <w:bookmarkStart w:id="425" w:name="_Toc82684218"/>
      <w:bookmarkStart w:id="426" w:name="_Toc130816067"/>
      <w:bookmarkStart w:id="427" w:name="_Toc138335745"/>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03B3537F" w14:textId="77777777" w:rsidR="003A062A" w:rsidRDefault="003A062A" w:rsidP="003A062A">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1F16C3" w:rsidRDefault="003A062A" w:rsidP="003A062A">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632D41F7" w14:textId="77777777" w:rsidR="003A062A" w:rsidRDefault="003A062A" w:rsidP="003A062A">
      <w:pPr>
        <w:pStyle w:val="TH"/>
      </w:pPr>
      <w:r w:rsidRPr="001F16C3">
        <w:object w:dxaOrig="8712" w:dyaOrig="2335" w14:anchorId="0C2D0424">
          <v:shape id="_x0000_i1063" type="#_x0000_t75" style="width:436.1pt;height:117.5pt" o:ole="">
            <v:imagedata r:id="rId38" o:title=""/>
          </v:shape>
          <o:OLEObject Type="Embed" ProgID="Visio.Drawing.11" ShapeID="_x0000_i1063" DrawAspect="Content" ObjectID="_1748948577" r:id="rId39"/>
        </w:object>
      </w:r>
    </w:p>
    <w:p w14:paraId="5A48940B" w14:textId="77777777" w:rsidR="003A062A" w:rsidRDefault="003A062A" w:rsidP="003A062A">
      <w:pPr>
        <w:pStyle w:val="TF"/>
      </w:pPr>
      <w:r>
        <w:t>Figure 5.2.2.9.2-1: Data Restoration Notification</w:t>
      </w:r>
    </w:p>
    <w:p w14:paraId="2D6458BE" w14:textId="77777777" w:rsidR="003A062A" w:rsidRDefault="003A062A" w:rsidP="003A062A">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7DAD3654" w14:textId="77777777" w:rsidR="003A062A" w:rsidRPr="00153E7A" w:rsidRDefault="003A062A" w:rsidP="003A062A">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790A3564" w14:textId="77777777" w:rsidR="003A062A" w:rsidRPr="001F16C3"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38335746"/>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17AF275B" w14:textId="77777777" w:rsidR="003A062A" w:rsidRPr="001F16C3"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38335747"/>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3585826F" w14:textId="77777777" w:rsidR="003A062A" w:rsidRPr="001F16C3"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38335748"/>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5DE9B4E3" w14:textId="77777777" w:rsidR="003A062A" w:rsidRPr="001F16C3" w:rsidRDefault="003A062A" w:rsidP="003A062A">
      <w:pPr>
        <w:rPr>
          <w:lang w:eastAsia="zh-CN"/>
        </w:rPr>
      </w:pPr>
      <w:r>
        <w:t>The Nudr_GroupIDmap service may be used by NF service consumers (e.g. NRF or SCP) to retrieve the NF-GroupId for a given NF type and subscriber identifier; see G3GPP TS 23.501 [4] and 3GPP TS 23.502 [5].</w:t>
      </w:r>
    </w:p>
    <w:p w14:paraId="69CD5D20" w14:textId="77777777" w:rsidR="003A062A" w:rsidRDefault="003A062A" w:rsidP="003A062A">
      <w:pPr>
        <w:rPr>
          <w:lang w:eastAsia="zh-CN"/>
        </w:rPr>
      </w:pPr>
      <w:r>
        <w:rPr>
          <w:lang w:eastAsia="zh-CN"/>
        </w:rPr>
        <w:t>For the Nudr_GroupIDmap service, the following service operations are defined:</w:t>
      </w:r>
    </w:p>
    <w:p w14:paraId="067A8DB7" w14:textId="77777777" w:rsidR="003A062A" w:rsidRDefault="003A062A" w:rsidP="003A062A">
      <w:pPr>
        <w:pStyle w:val="B1"/>
        <w:rPr>
          <w:lang w:eastAsia="zh-CN"/>
        </w:rPr>
      </w:pPr>
      <w:r>
        <w:rPr>
          <w:lang w:eastAsia="zh-CN"/>
        </w:rPr>
        <w:t>-</w:t>
      </w:r>
      <w:r>
        <w:rPr>
          <w:lang w:eastAsia="zh-CN"/>
        </w:rPr>
        <w:tab/>
        <w:t>Query</w:t>
      </w:r>
    </w:p>
    <w:p w14:paraId="269B46FA" w14:textId="77777777" w:rsidR="003A062A" w:rsidRDefault="003A062A" w:rsidP="003A062A">
      <w:r>
        <w:t>This service allows NF service consumers to retrieve, NfGroupId data stored in the UDR.</w:t>
      </w:r>
    </w:p>
    <w:p w14:paraId="2DFE9FB7" w14:textId="77777777" w:rsidR="003A062A" w:rsidRPr="001F16C3"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38335749"/>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1C42007B" w14:textId="77777777" w:rsidR="003A062A" w:rsidRPr="001F16C3"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38335750"/>
      <w:r w:rsidRPr="001F16C3">
        <w:t>5.2.2.1</w:t>
      </w:r>
      <w:r w:rsidRPr="001F16C3">
        <w:tab/>
        <w:t>Introduction</w:t>
      </w:r>
      <w:bookmarkEnd w:id="460"/>
      <w:bookmarkEnd w:id="461"/>
      <w:bookmarkEnd w:id="462"/>
      <w:bookmarkEnd w:id="463"/>
      <w:bookmarkEnd w:id="464"/>
      <w:bookmarkEnd w:id="465"/>
      <w:bookmarkEnd w:id="466"/>
      <w:bookmarkEnd w:id="467"/>
    </w:p>
    <w:p w14:paraId="2B192FB9" w14:textId="77777777" w:rsidR="003A062A" w:rsidRDefault="003A062A" w:rsidP="003A062A">
      <w:pPr>
        <w:rPr>
          <w:lang w:eastAsia="zh-CN"/>
        </w:rPr>
      </w:pPr>
      <w:r>
        <w:rPr>
          <w:lang w:eastAsia="zh-CN"/>
        </w:rPr>
        <w:t>The service operations defined for the Nudr_GroupIDmap service are as follows:</w:t>
      </w:r>
    </w:p>
    <w:p w14:paraId="0048992A" w14:textId="77777777" w:rsidR="003A062A" w:rsidRPr="002857AD" w:rsidRDefault="003A062A" w:rsidP="003A062A">
      <w:pPr>
        <w:pStyle w:val="B1"/>
      </w:pPr>
      <w:r w:rsidRPr="002857AD">
        <w:t>-</w:t>
      </w:r>
      <w:r w:rsidRPr="002857AD">
        <w:tab/>
      </w:r>
      <w:r>
        <w:t>Query</w:t>
      </w:r>
      <w:r w:rsidRPr="002857AD">
        <w:t xml:space="preserve">: It allows an NF </w:t>
      </w:r>
      <w:r>
        <w:t>consumer (e.g. NRF) to retrieve the NF group ID for a given NF type and subscriber.</w:t>
      </w:r>
    </w:p>
    <w:p w14:paraId="7C288246" w14:textId="77777777" w:rsidR="003A062A" w:rsidRPr="001F16C3"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38335751"/>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391AA31B" w14:textId="77777777" w:rsidR="003A062A" w:rsidRPr="001F16C3"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38335752"/>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4DF0056B" w14:textId="77777777" w:rsidR="003A062A" w:rsidRDefault="003A062A" w:rsidP="003A062A">
      <w:pPr>
        <w:rPr>
          <w:lang w:eastAsia="zh-CN"/>
        </w:rPr>
      </w:pPr>
      <w:r>
        <w:t xml:space="preserve">The following procedure using the </w:t>
      </w:r>
      <w:r>
        <w:rPr>
          <w:lang w:eastAsia="zh-CN"/>
        </w:rPr>
        <w:t>Query</w:t>
      </w:r>
      <w:r>
        <w:t xml:space="preserve"> service operation </w:t>
      </w:r>
      <w:r>
        <w:rPr>
          <w:lang w:eastAsia="zh-CN"/>
        </w:rPr>
        <w:t>is supported:</w:t>
      </w:r>
    </w:p>
    <w:p w14:paraId="0C0CC612" w14:textId="77777777" w:rsidR="003A062A" w:rsidRPr="00D67AB2" w:rsidRDefault="003A062A" w:rsidP="003A062A">
      <w:pPr>
        <w:pStyle w:val="B1"/>
      </w:pPr>
      <w:r w:rsidRPr="00D67AB2">
        <w:t>-</w:t>
      </w:r>
      <w:r w:rsidRPr="00D67AB2">
        <w:tab/>
      </w:r>
      <w:r>
        <w:t>NF-Group ID</w:t>
      </w:r>
      <w:r w:rsidRPr="00D67AB2">
        <w:t xml:space="preserve"> Retrieval</w:t>
      </w:r>
    </w:p>
    <w:p w14:paraId="61175F1A" w14:textId="77777777" w:rsidR="003A062A" w:rsidRPr="001F16C3"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38335753"/>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58A85BFC" w14:textId="77777777" w:rsidR="003A062A" w:rsidRPr="001F16C3" w:rsidRDefault="003A062A" w:rsidP="003A062A">
      <w:pPr>
        <w:rPr>
          <w:lang w:eastAsia="zh-CN"/>
        </w:rPr>
      </w:pPr>
      <w:r>
        <w:t>Figure 5.3.2.2.2-1 shows a scenario where the NF service consumer (e.g. NRF) sends a request to the UDR to retrieve the UDM-group ID.</w:t>
      </w:r>
    </w:p>
    <w:p w14:paraId="4DDDAFD5" w14:textId="77777777" w:rsidR="003A062A" w:rsidRDefault="003A062A" w:rsidP="003A062A">
      <w:pPr>
        <w:pStyle w:val="TH"/>
        <w:rPr>
          <w:lang w:eastAsia="zh-CN"/>
        </w:rPr>
      </w:pPr>
    </w:p>
    <w:p w14:paraId="4CAF5DB0" w14:textId="77777777" w:rsidR="003A062A" w:rsidRDefault="003A062A" w:rsidP="003A062A">
      <w:pPr>
        <w:pStyle w:val="TH"/>
        <w:rPr>
          <w:lang w:eastAsia="zh-CN"/>
        </w:rPr>
      </w:pPr>
      <w:r w:rsidRPr="001F16C3">
        <w:object w:dxaOrig="8701" w:dyaOrig="2381" w14:anchorId="360493C0">
          <v:shape id="_x0000_i1064" type="#_x0000_t75" style="width:434.7pt;height:120.25pt" o:ole="">
            <v:imagedata r:id="rId40" o:title=""/>
          </v:shape>
          <o:OLEObject Type="Embed" ProgID="Visio.Drawing.11" ShapeID="_x0000_i1064" DrawAspect="Content" ObjectID="_1748948578" r:id="rId41"/>
        </w:object>
      </w:r>
    </w:p>
    <w:p w14:paraId="7EAA0492" w14:textId="77777777" w:rsidR="003A062A" w:rsidRDefault="003A062A" w:rsidP="003A062A">
      <w:pPr>
        <w:pStyle w:val="TF"/>
      </w:pPr>
      <w:r>
        <w:t>Figure 5.3.2.2.2-1: Retrieving NF-Group Id</w:t>
      </w:r>
    </w:p>
    <w:p w14:paraId="5B7E5ADC" w14:textId="77777777" w:rsidR="003A062A" w:rsidRDefault="003A062A" w:rsidP="003A062A">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197093A6" w14:textId="77777777" w:rsidR="003A062A" w:rsidRDefault="003A062A" w:rsidP="003A062A">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EDD0619" w14:textId="77777777" w:rsidR="003A062A" w:rsidRPr="00973E51" w:rsidRDefault="003A062A" w:rsidP="003A062A">
      <w:pPr>
        <w:pStyle w:val="B1"/>
        <w:rPr>
          <w:lang w:eastAsia="zh-CN"/>
        </w:rPr>
      </w:pPr>
      <w:r>
        <w:rPr>
          <w:lang w:eastAsia="zh-CN"/>
        </w:rPr>
        <w:tab/>
      </w:r>
      <w:r>
        <w:t>On failure, the UDR shall return an appropriated error code with the error cause information.</w:t>
      </w:r>
    </w:p>
    <w:p w14:paraId="503FA8CD" w14:textId="77777777" w:rsidR="003A062A" w:rsidRPr="001F16C3" w:rsidRDefault="003A062A" w:rsidP="003A062A">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0816076"/>
      <w:bookmarkStart w:id="501" w:name="_Toc138335754"/>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353B9165" w14:textId="77777777" w:rsidR="003A062A" w:rsidRPr="001F16C3" w:rsidRDefault="003A062A" w:rsidP="003A062A">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0816077"/>
      <w:bookmarkStart w:id="511" w:name="_Toc138335755"/>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4945B020" w14:textId="77777777" w:rsidR="003A062A" w:rsidRPr="001F16C3" w:rsidRDefault="003A062A" w:rsidP="003A062A">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0816078"/>
      <w:bookmarkStart w:id="521" w:name="_Toc138335756"/>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11828CB3" w14:textId="77777777" w:rsidR="003A062A" w:rsidRPr="00E23840" w:rsidRDefault="003A062A" w:rsidP="003A062A">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585C7708" w14:textId="77777777" w:rsidR="003A062A" w:rsidRPr="00E23840" w:rsidRDefault="003A062A" w:rsidP="003A062A">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6E4F5D19" w14:textId="77777777" w:rsidR="003A062A" w:rsidRPr="00E23840" w:rsidRDefault="003A062A" w:rsidP="003A062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B37733" w14:textId="77777777" w:rsidR="003A062A" w:rsidRPr="00E23840" w:rsidRDefault="003A062A" w:rsidP="003A062A">
      <w:pPr>
        <w:rPr>
          <w:noProof/>
          <w:lang w:eastAsia="zh-CN"/>
        </w:rPr>
      </w:pPr>
      <w:r w:rsidRPr="00E23840">
        <w:rPr>
          <w:noProof/>
          <w:lang w:eastAsia="zh-CN"/>
        </w:rPr>
        <w:t>with the following components:</w:t>
      </w:r>
    </w:p>
    <w:p w14:paraId="00F0C7C2" w14:textId="77777777" w:rsidR="003A062A" w:rsidRPr="00E23840" w:rsidRDefault="003A062A" w:rsidP="003A062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302C0411" w14:textId="77777777" w:rsidR="003A062A" w:rsidRPr="00E23840" w:rsidRDefault="003A062A" w:rsidP="003A062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23A4C88F" w14:textId="77777777" w:rsidR="003A062A" w:rsidRPr="00E23840" w:rsidRDefault="003A062A" w:rsidP="003A062A">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03AEE6C3" w14:textId="77777777" w:rsidR="003A062A" w:rsidRPr="00E23840" w:rsidRDefault="003A062A" w:rsidP="003A062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7D789A3" w14:textId="77777777" w:rsidR="003A062A" w:rsidRPr="001F16C3" w:rsidRDefault="003A062A" w:rsidP="003A062A">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0816079"/>
      <w:bookmarkStart w:id="531" w:name="_Toc138335757"/>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52C81CA6" w14:textId="77777777" w:rsidR="003A062A" w:rsidRPr="001F16C3" w:rsidRDefault="003A062A" w:rsidP="003A062A">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0816080"/>
      <w:bookmarkStart w:id="541" w:name="_Toc138335758"/>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61FFFA26" w14:textId="77777777" w:rsidR="003A062A" w:rsidRPr="001F16C3" w:rsidRDefault="003A062A" w:rsidP="003A062A">
      <w:pPr>
        <w:rPr>
          <w:lang w:eastAsia="zh-CN"/>
        </w:rPr>
      </w:pPr>
      <w:r>
        <w:rPr>
          <w:lang w:eastAsia="zh-CN"/>
        </w:rPr>
        <w:t>Nudr service shall comply with the usage of HTTP/2.0 protocol over Service Based Interfaces. (See Clause 5, 3GPP</w:t>
      </w:r>
      <w:r>
        <w:rPr>
          <w:lang w:val="en-US" w:eastAsia="zh-CN"/>
        </w:rPr>
        <w:t> TS 29.500[7]).</w:t>
      </w:r>
    </w:p>
    <w:p w14:paraId="342C6896" w14:textId="77777777" w:rsidR="003A062A" w:rsidRPr="001F16C3" w:rsidRDefault="003A062A" w:rsidP="003A062A">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0816081"/>
      <w:bookmarkStart w:id="551" w:name="_Toc138335759"/>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26B501BC" w14:textId="77777777" w:rsidR="003A062A" w:rsidRPr="001F16C3" w:rsidRDefault="003A062A" w:rsidP="003A062A">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0816082"/>
      <w:bookmarkStart w:id="561" w:name="_Toc138335760"/>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09104877" w14:textId="77777777" w:rsidR="003A062A" w:rsidRPr="001F16C3" w:rsidRDefault="003A062A" w:rsidP="003A062A">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0B8B56D" w14:textId="77777777" w:rsidR="003A062A" w:rsidRPr="001F16C3" w:rsidRDefault="003A062A" w:rsidP="003A062A">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0816083"/>
      <w:bookmarkStart w:id="571" w:name="_Toc138335761"/>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5914F947" w14:textId="77777777" w:rsidR="003A062A" w:rsidRPr="001F16C3" w:rsidRDefault="003A062A" w:rsidP="003A062A">
      <w:r>
        <w:t>The following content types shall be supported:</w:t>
      </w:r>
    </w:p>
    <w:p w14:paraId="14ABFB1A" w14:textId="77777777" w:rsidR="003A062A" w:rsidRDefault="003A062A" w:rsidP="003A062A">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24CCD3E9" w14:textId="77777777" w:rsidR="003A062A" w:rsidRDefault="003A062A" w:rsidP="003A062A">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60EA65B6" w14:textId="77777777" w:rsidR="003A062A" w:rsidRDefault="003A062A" w:rsidP="003A062A">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1B4CEFAE" w14:textId="77777777" w:rsidR="003A062A" w:rsidRDefault="003A062A" w:rsidP="003A062A">
      <w:pPr>
        <w:pStyle w:val="B1"/>
      </w:pPr>
      <w:r>
        <w:t>-</w:t>
      </w:r>
      <w:r>
        <w:tab/>
        <w:t>JSON Patch (IETF RFC 6902 [</w:t>
      </w:r>
      <w:r>
        <w:rPr>
          <w:lang w:eastAsia="zh-CN"/>
        </w:rPr>
        <w:t>19</w:t>
      </w:r>
      <w:r>
        <w:t>]). The use of the JSON Patch format in a HTTP request body shall be signalled by the content type "application/json-patch+json".</w:t>
      </w:r>
    </w:p>
    <w:p w14:paraId="7193A3A6" w14:textId="77777777" w:rsidR="003A062A" w:rsidRPr="001F16C3" w:rsidRDefault="003A062A" w:rsidP="003A062A">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0816084"/>
      <w:bookmarkStart w:id="581" w:name="_Toc138335762"/>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47FA1569" w14:textId="77777777" w:rsidR="003A062A" w:rsidRPr="001F16C3" w:rsidRDefault="003A062A" w:rsidP="003A062A">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60142B98" w14:textId="77777777" w:rsidR="003A062A" w:rsidRDefault="003A062A" w:rsidP="003A062A">
      <w:pPr>
        <w:rPr>
          <w:lang w:val="en-US"/>
        </w:rPr>
      </w:pPr>
      <w:r>
        <w:rPr>
          <w:lang w:val="en-US"/>
        </w:rPr>
        <w:t>The "max-age" value shall be configurable by operator policy.</w:t>
      </w:r>
    </w:p>
    <w:p w14:paraId="00D946E1" w14:textId="77777777" w:rsidR="003A062A" w:rsidRPr="001F16C3" w:rsidRDefault="003A062A" w:rsidP="003A062A">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0816085"/>
      <w:bookmarkStart w:id="591" w:name="_Toc138335763"/>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2A80E55B" w14:textId="77777777" w:rsidR="003A062A" w:rsidRPr="001F16C3" w:rsidRDefault="003A062A" w:rsidP="003A062A">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1F16C3" w:rsidRDefault="003A062A" w:rsidP="003A062A">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0816086"/>
      <w:bookmarkStart w:id="601" w:name="_Toc138335764"/>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40F4C1D9" w14:textId="77777777" w:rsidR="003A062A" w:rsidRPr="001F16C3" w:rsidRDefault="003A062A" w:rsidP="003A062A">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1F16C3" w:rsidRDefault="003A062A" w:rsidP="003A062A">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0816087"/>
      <w:bookmarkStart w:id="611" w:name="_Toc138335765"/>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664B8D8E" w14:textId="77777777" w:rsidR="003A062A" w:rsidRPr="001F16C3" w:rsidRDefault="003A062A" w:rsidP="003A062A">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1F16C3" w:rsidRDefault="003A062A" w:rsidP="003A062A">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0816088"/>
      <w:bookmarkStart w:id="621" w:name="_Toc138335766"/>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55E775D5" w14:textId="77777777" w:rsidR="003A062A" w:rsidRPr="001F16C3" w:rsidRDefault="003A062A" w:rsidP="003A062A">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2BA05B80" w14:textId="77777777" w:rsidR="003A062A" w:rsidRPr="001F16C3" w:rsidRDefault="003A062A" w:rsidP="003A062A">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0816089"/>
      <w:bookmarkStart w:id="631" w:name="_Toc138335767"/>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41E2FF4A" w14:textId="77777777" w:rsidR="003A062A" w:rsidRPr="001F16C3" w:rsidRDefault="003A062A" w:rsidP="003A062A">
      <w:pPr>
        <w:rPr>
          <w:lang w:val="en-US"/>
        </w:rPr>
      </w:pPr>
      <w:r>
        <w:rPr>
          <w:lang w:val="en-US"/>
        </w:rPr>
        <w:t>As described in IETF RFC 7232 [15] clause 3.3, an NF Service Consumer may issue conditional GET request towards UDR, by including an "If-Modified-Since" header in HTTP requests.</w:t>
      </w:r>
    </w:p>
    <w:p w14:paraId="3C687FCB" w14:textId="77777777" w:rsidR="003A062A" w:rsidRPr="001F16C3" w:rsidRDefault="003A062A" w:rsidP="003A062A">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0816090"/>
      <w:bookmarkStart w:id="641" w:name="_Toc138335768"/>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FFB5448" w14:textId="77777777" w:rsidR="003A062A" w:rsidRPr="001F16C3" w:rsidRDefault="003A062A" w:rsidP="003A062A">
      <w:pPr>
        <w:rPr>
          <w:noProof/>
        </w:rPr>
      </w:pPr>
      <w:r>
        <w:rPr>
          <w:noProof/>
        </w:rPr>
        <w:t xml:space="preserve">Both "ETag" and "Last-Modified" headers should be sent in the same HTTP response as stated in </w:t>
      </w:r>
      <w:r>
        <w:rPr>
          <w:lang w:val="en-US"/>
        </w:rPr>
        <w:t>IETF RFC 7232 [15] clause 2.4</w:t>
      </w:r>
      <w:r>
        <w:rPr>
          <w:noProof/>
        </w:rPr>
        <w:t>.</w:t>
      </w:r>
    </w:p>
    <w:p w14:paraId="37DD1736" w14:textId="77777777" w:rsidR="003A062A" w:rsidRDefault="003A062A" w:rsidP="003A062A">
      <w:pPr>
        <w:pStyle w:val="NO"/>
        <w:rPr>
          <w:noProof/>
        </w:rPr>
      </w:pPr>
      <w:r>
        <w:rPr>
          <w:noProof/>
        </w:rPr>
        <w:t>NOTE: "ETag" is a stronger validator than "Last-Modified" and is preferred.</w:t>
      </w:r>
    </w:p>
    <w:p w14:paraId="37D05047" w14:textId="77777777" w:rsidR="003A062A" w:rsidRDefault="003A062A" w:rsidP="003A062A">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4DA48F94" w14:textId="77777777" w:rsidR="003A062A" w:rsidRPr="001F16C3" w:rsidRDefault="003A062A" w:rsidP="003A062A">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0816091"/>
      <w:bookmarkStart w:id="651" w:name="_Toc138335769"/>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3D250E29" w14:textId="77777777" w:rsidR="003A062A" w:rsidRPr="001F16C3" w:rsidRDefault="003A062A" w:rsidP="003A062A">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0816092"/>
      <w:bookmarkStart w:id="661" w:name="_Toc138335770"/>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519D1C3A" w14:textId="77777777" w:rsidR="003A062A" w:rsidRPr="001F16C3" w:rsidRDefault="003A062A" w:rsidP="003A062A">
      <w:pPr>
        <w:rPr>
          <w:lang w:eastAsia="zh-CN"/>
        </w:rPr>
      </w:pPr>
      <w:r>
        <w:rPr>
          <w:lang w:eastAsia="zh-CN"/>
        </w:rPr>
        <w:t>The custom HTTP headers applicable to Nudr service are specified in the following clauses.</w:t>
      </w:r>
    </w:p>
    <w:p w14:paraId="1350B50A" w14:textId="77777777" w:rsidR="003A062A" w:rsidRPr="001F16C3" w:rsidRDefault="003A062A" w:rsidP="003A062A">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0816093"/>
      <w:bookmarkStart w:id="671" w:name="_Toc138335771"/>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1A3DFD8D" w14:textId="77777777" w:rsidR="003A062A" w:rsidRDefault="003A062A" w:rsidP="003A062A">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734D78C" w14:textId="77777777" w:rsidR="003A062A" w:rsidRDefault="003A062A" w:rsidP="003A062A">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0816094"/>
      <w:bookmarkStart w:id="679" w:name="_Toc138335772"/>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213E0115" w14:textId="77777777" w:rsidR="003A062A" w:rsidRDefault="003A062A" w:rsidP="003A062A">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Default="003A062A" w:rsidP="003A062A">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6EC9DE0C" w14:textId="77777777" w:rsidR="003A062A" w:rsidRPr="000B63FD" w:rsidRDefault="003A062A" w:rsidP="003A062A">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51587123" w14:textId="77777777" w:rsidR="003A062A" w:rsidRDefault="003A062A" w:rsidP="003A062A">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48F93271" w14:textId="77777777" w:rsidR="003A062A" w:rsidRDefault="003A062A" w:rsidP="003A062A">
      <w:pPr>
        <w:rPr>
          <w:lang w:eastAsia="zh-CN"/>
        </w:rPr>
      </w:pPr>
      <w:r>
        <w:t>subscriptionId = token</w:t>
      </w:r>
    </w:p>
    <w:p w14:paraId="1B10F404" w14:textId="77777777" w:rsidR="003A062A" w:rsidRDefault="003A062A" w:rsidP="003A062A">
      <w:pPr>
        <w:rPr>
          <w:lang w:eastAsia="zh-CN"/>
        </w:rPr>
      </w:pPr>
      <w:r w:rsidRPr="00F3074B">
        <w:t>See clause 3.2.6 of IETF RFC 7230 [12] for the "token" definition.</w:t>
      </w:r>
    </w:p>
    <w:p w14:paraId="746E048F" w14:textId="77777777" w:rsidR="003A062A" w:rsidRDefault="003A062A" w:rsidP="003A062A">
      <w:pPr>
        <w:pStyle w:val="EX"/>
      </w:pPr>
      <w:r>
        <w:rPr>
          <w:lang w:eastAsia="zh-CN"/>
        </w:rPr>
        <w:t>EXAMPLE:</w:t>
      </w:r>
      <w:r>
        <w:rPr>
          <w:lang w:eastAsia="zh-CN"/>
        </w:rPr>
        <w:tab/>
      </w:r>
      <w:r w:rsidRPr="000B63FD">
        <w:rPr>
          <w:lang w:eastAsia="zh-CN"/>
        </w:rPr>
        <w:t>3gpp-Sbi-</w:t>
      </w:r>
      <w:r>
        <w:rPr>
          <w:lang w:eastAsia="zh-CN"/>
        </w:rPr>
        <w:t>Notification-Correlation: subsid123, subsid345.</w:t>
      </w:r>
    </w:p>
    <w:p w14:paraId="3BB1CA40" w14:textId="77777777" w:rsidR="003A062A" w:rsidRDefault="003A062A" w:rsidP="003A062A">
      <w:pPr>
        <w:pStyle w:val="Heading5"/>
        <w:rPr>
          <w:lang w:eastAsia="zh-CN"/>
        </w:rPr>
      </w:pPr>
      <w:bookmarkStart w:id="680" w:name="_Toc138335773"/>
      <w:r>
        <w:t>6.1.2.3.4</w:t>
      </w:r>
      <w:r>
        <w:rPr>
          <w:rFonts w:hint="eastAsia"/>
          <w:lang w:eastAsia="zh-CN"/>
        </w:rPr>
        <w:tab/>
      </w:r>
      <w:r>
        <w:rPr>
          <w:lang w:eastAsia="zh-CN"/>
        </w:rPr>
        <w:t>3gpp-Sbi-Etags</w:t>
      </w:r>
      <w:bookmarkEnd w:id="680"/>
    </w:p>
    <w:p w14:paraId="2EA8CD19" w14:textId="77777777" w:rsidR="003A062A" w:rsidRDefault="003A062A" w:rsidP="003A062A">
      <w:pPr>
        <w:rPr>
          <w:lang w:eastAsia="zh-CN"/>
        </w:rPr>
      </w:pPr>
      <w:r w:rsidRPr="000B63FD">
        <w:rPr>
          <w:lang w:eastAsia="zh-CN"/>
        </w:rPr>
        <w:t>The</w:t>
      </w:r>
      <w:r>
        <w:rPr>
          <w:lang w:eastAsia="zh-CN"/>
        </w:rPr>
        <w:t xml:space="preserve"> 3gpp-Sbi-Etags header field is used by the UDR in 200 OK responses to GET requests for multiple data set retrieval, allowing to convey one Etag per retrieved data set.</w:t>
      </w:r>
    </w:p>
    <w:p w14:paraId="1CD0F560" w14:textId="77777777" w:rsidR="003A062A" w:rsidRPr="000B63FD" w:rsidRDefault="003A062A" w:rsidP="003A062A">
      <w:pPr>
        <w:rPr>
          <w:lang w:eastAsia="zh-CN"/>
        </w:rPr>
      </w:pPr>
      <w:r w:rsidRPr="000B63FD">
        <w:rPr>
          <w:lang w:eastAsia="zh-CN"/>
        </w:rPr>
        <w:t>The encoding of the header follows the ABNF as defined in IETF</w:t>
      </w:r>
      <w:r>
        <w:rPr>
          <w:lang w:eastAsia="zh-CN"/>
        </w:rPr>
        <w:t> </w:t>
      </w:r>
      <w:r w:rsidRPr="0095756B">
        <w:rPr>
          <w:lang w:eastAsia="zh-CN"/>
        </w:rPr>
        <w:t>RFC</w:t>
      </w:r>
      <w:r>
        <w:rPr>
          <w:lang w:eastAsia="zh-CN"/>
        </w:rPr>
        <w:t> </w:t>
      </w:r>
      <w:r w:rsidRPr="0095756B">
        <w:rPr>
          <w:lang w:eastAsia="zh-CN"/>
        </w:rPr>
        <w:t>7230</w:t>
      </w:r>
      <w:r w:rsidRPr="000B63FD">
        <w:rPr>
          <w:lang w:eastAsia="zh-CN"/>
        </w:rPr>
        <w:t> [12].</w:t>
      </w:r>
    </w:p>
    <w:p w14:paraId="17622DAF" w14:textId="77777777" w:rsidR="003A062A" w:rsidRDefault="003A062A" w:rsidP="003A062A">
      <w:pPr>
        <w:pStyle w:val="PL"/>
        <w:rPr>
          <w:lang w:eastAsia="zh-CN"/>
        </w:rPr>
      </w:pPr>
      <w:r w:rsidRPr="0095756B">
        <w:rPr>
          <w:lang w:eastAsia="zh-CN"/>
        </w:rPr>
        <w:t xml:space="preserve">3gpp-Sbi-Etags = "3gpp-Sbi-Etags" ":" OWS </w:t>
      </w:r>
      <w:r>
        <w:rPr>
          <w:lang w:eastAsia="zh-CN"/>
        </w:rPr>
        <w:t xml:space="preserve">1#( </w:t>
      </w:r>
      <w:r w:rsidRPr="0095756B">
        <w:rPr>
          <w:lang w:eastAsia="zh-CN"/>
        </w:rPr>
        <w:t>datasetEtag</w:t>
      </w:r>
      <w:r>
        <w:rPr>
          <w:lang w:eastAsia="zh-CN"/>
        </w:rPr>
        <w:t xml:space="preserve"> )</w:t>
      </w:r>
      <w:r w:rsidRPr="0095756B">
        <w:rPr>
          <w:lang w:eastAsia="zh-CN"/>
        </w:rPr>
        <w:t xml:space="preserve"> OWS</w:t>
      </w:r>
    </w:p>
    <w:p w14:paraId="2C7F42D4" w14:textId="77777777" w:rsidR="003A062A" w:rsidRPr="0095756B" w:rsidRDefault="003A062A" w:rsidP="003A062A">
      <w:pPr>
        <w:pStyle w:val="PL"/>
        <w:rPr>
          <w:lang w:eastAsia="zh-CN"/>
        </w:rPr>
      </w:pPr>
    </w:p>
    <w:p w14:paraId="293397F5" w14:textId="77777777" w:rsidR="003A062A" w:rsidRDefault="003A062A" w:rsidP="003A062A">
      <w:pPr>
        <w:pStyle w:val="PL"/>
        <w:rPr>
          <w:lang w:eastAsia="zh-CN"/>
        </w:rPr>
      </w:pPr>
      <w:r w:rsidRPr="0095756B">
        <w:rPr>
          <w:lang w:eastAsia="zh-CN"/>
        </w:rPr>
        <w:t>datasetEtag = dataSetName "=" entity-tag</w:t>
      </w:r>
    </w:p>
    <w:p w14:paraId="3B595CC8" w14:textId="77777777" w:rsidR="003A062A" w:rsidRPr="0095756B" w:rsidRDefault="003A062A" w:rsidP="003A062A">
      <w:pPr>
        <w:pStyle w:val="PL"/>
        <w:rPr>
          <w:lang w:eastAsia="zh-CN"/>
        </w:rPr>
      </w:pPr>
    </w:p>
    <w:p w14:paraId="6E494922" w14:textId="77777777" w:rsidR="003A062A" w:rsidRDefault="003A062A" w:rsidP="003A062A">
      <w:pPr>
        <w:pStyle w:val="PL"/>
        <w:rPr>
          <w:lang w:eastAsia="zh-CN"/>
        </w:rPr>
      </w:pPr>
      <w:r w:rsidRPr="0095756B">
        <w:rPr>
          <w:lang w:eastAsia="zh-CN"/>
        </w:rPr>
        <w:t>dataSetName = UeSubscribedDataSetName</w:t>
      </w:r>
    </w:p>
    <w:p w14:paraId="0C878D73" w14:textId="77777777" w:rsidR="003A062A" w:rsidRDefault="003A062A" w:rsidP="003A062A">
      <w:pPr>
        <w:pStyle w:val="PL"/>
        <w:rPr>
          <w:lang w:eastAsia="zh-CN"/>
        </w:rPr>
      </w:pPr>
    </w:p>
    <w:p w14:paraId="474A1E10" w14:textId="77777777" w:rsidR="003A062A" w:rsidRDefault="003A062A" w:rsidP="003A062A">
      <w:pPr>
        <w:pStyle w:val="PL"/>
        <w:rPr>
          <w:lang w:eastAsia="zh-CN"/>
        </w:rPr>
      </w:pPr>
      <w:r>
        <w:rPr>
          <w:lang w:eastAsia="zh-CN"/>
        </w:rPr>
        <w:t>UeSubscribedDataSetName = 1</w:t>
      </w:r>
      <w:r>
        <w:rPr>
          <w:lang w:eastAsia="ja-JP"/>
        </w:rPr>
        <w:t xml:space="preserve">*( ALPHA / DIGIT / </w:t>
      </w:r>
      <w:r w:rsidRPr="00DA08C7">
        <w:rPr>
          <w:lang w:eastAsia="ja-JP"/>
        </w:rPr>
        <w:t>"</w:t>
      </w:r>
      <w:r>
        <w:rPr>
          <w:lang w:eastAsia="ja-JP"/>
        </w:rPr>
        <w:t>_</w:t>
      </w:r>
      <w:r w:rsidRPr="00DA08C7">
        <w:rPr>
          <w:lang w:eastAsia="ja-JP"/>
        </w:rPr>
        <w:t>" )</w:t>
      </w:r>
    </w:p>
    <w:p w14:paraId="017028E1" w14:textId="77777777" w:rsidR="003A062A" w:rsidRPr="0095756B" w:rsidRDefault="003A062A" w:rsidP="003A062A">
      <w:pPr>
        <w:rPr>
          <w:lang w:eastAsia="zh-CN"/>
        </w:rPr>
      </w:pPr>
    </w:p>
    <w:p w14:paraId="46DCE3C7" w14:textId="77777777" w:rsidR="003A062A" w:rsidRDefault="003A062A" w:rsidP="003A062A">
      <w:pPr>
        <w:rPr>
          <w:lang w:eastAsia="zh-CN"/>
        </w:rPr>
      </w:pPr>
      <w:r w:rsidRPr="00F3074B">
        <w:rPr>
          <w:lang w:eastAsia="zh-CN"/>
        </w:rPr>
        <w:t xml:space="preserve">See clause </w:t>
      </w:r>
      <w:r>
        <w:rPr>
          <w:lang w:eastAsia="zh-CN"/>
        </w:rPr>
        <w:t>5.4.3.11</w:t>
      </w:r>
      <w:r w:rsidRPr="00F3074B">
        <w:rPr>
          <w:lang w:eastAsia="zh-CN"/>
        </w:rPr>
        <w:t xml:space="preserve"> of </w:t>
      </w:r>
      <w:r>
        <w:rPr>
          <w:lang w:eastAsia="zh-CN"/>
        </w:rPr>
        <w:t>3GPP TS 29.505 [</w:t>
      </w:r>
      <w:r w:rsidRPr="00F3074B">
        <w:rPr>
          <w:lang w:eastAsia="zh-CN"/>
        </w:rPr>
        <w:t>2] for the "</w:t>
      </w:r>
      <w:r>
        <w:rPr>
          <w:lang w:eastAsia="zh-CN"/>
        </w:rPr>
        <w:t>UeSubscribedDataSetName</w:t>
      </w:r>
      <w:r w:rsidRPr="00F3074B">
        <w:rPr>
          <w:lang w:eastAsia="zh-CN"/>
        </w:rPr>
        <w:t>" definition.</w:t>
      </w:r>
    </w:p>
    <w:p w14:paraId="231B314C" w14:textId="77777777" w:rsidR="003A062A" w:rsidRDefault="003A062A" w:rsidP="003A062A">
      <w:pPr>
        <w:rPr>
          <w:lang w:eastAsia="zh-CN"/>
        </w:rPr>
      </w:pPr>
      <w:r>
        <w:rPr>
          <w:lang w:eastAsia="zh-CN"/>
        </w:rPr>
        <w:lastRenderedPageBreak/>
        <w:t xml:space="preserve">See </w:t>
      </w:r>
      <w:r w:rsidRPr="0095756B">
        <w:rPr>
          <w:lang w:eastAsia="zh-CN"/>
        </w:rPr>
        <w:t xml:space="preserve">IETF RFC 7232 [15] </w:t>
      </w:r>
      <w:r>
        <w:rPr>
          <w:lang w:eastAsia="zh-CN"/>
        </w:rPr>
        <w:t xml:space="preserve">section 2.3 for the </w:t>
      </w:r>
      <w:r w:rsidRPr="00F3074B">
        <w:rPr>
          <w:lang w:eastAsia="zh-CN"/>
        </w:rPr>
        <w:t>"</w:t>
      </w:r>
      <w:r>
        <w:rPr>
          <w:lang w:eastAsia="zh-CN"/>
        </w:rPr>
        <w:t>entity-tag</w:t>
      </w:r>
      <w:r w:rsidRPr="00F3074B">
        <w:rPr>
          <w:lang w:eastAsia="zh-CN"/>
        </w:rPr>
        <w:t>"</w:t>
      </w:r>
      <w:r>
        <w:rPr>
          <w:lang w:eastAsia="zh-CN"/>
        </w:rPr>
        <w:t xml:space="preserve"> definition.</w:t>
      </w:r>
    </w:p>
    <w:p w14:paraId="653EF40B" w14:textId="77777777" w:rsidR="003A062A" w:rsidRPr="005414E7" w:rsidRDefault="003A062A" w:rsidP="003A062A">
      <w:pPr>
        <w:pStyle w:val="EX"/>
        <w:rPr>
          <w:lang w:eastAsia="zh-CN"/>
        </w:rPr>
      </w:pPr>
      <w:r>
        <w:rPr>
          <w:lang w:eastAsia="zh-CN"/>
        </w:rPr>
        <w:t>EXAMPLE:</w:t>
      </w:r>
      <w:r>
        <w:rPr>
          <w:lang w:eastAsia="zh-CN"/>
        </w:rPr>
        <w:tab/>
      </w:r>
      <w:r w:rsidRPr="000B63FD">
        <w:rPr>
          <w:lang w:eastAsia="zh-CN"/>
        </w:rPr>
        <w:t>3gpp-Sbi-</w:t>
      </w:r>
      <w:r>
        <w:rPr>
          <w:lang w:eastAsia="zh-CN"/>
        </w:rPr>
        <w:t>Etags: AM</w:t>
      </w:r>
      <w:r>
        <w:t>=</w:t>
      </w:r>
      <w:r w:rsidRPr="00F3074B">
        <w:t>"</w:t>
      </w:r>
      <w:r>
        <w:t>xxx</w:t>
      </w:r>
      <w:r w:rsidRPr="00F3074B">
        <w:t>"</w:t>
      </w:r>
      <w:r>
        <w:t>, S</w:t>
      </w:r>
      <w:r>
        <w:rPr>
          <w:lang w:eastAsia="zh-CN"/>
        </w:rPr>
        <w:t>M</w:t>
      </w:r>
      <w:r>
        <w:t>=</w:t>
      </w:r>
      <w:r w:rsidRPr="00F3074B">
        <w:t>"</w:t>
      </w:r>
      <w:r>
        <w:t>yyy</w:t>
      </w:r>
      <w:r w:rsidRPr="00F3074B">
        <w:t>"</w:t>
      </w:r>
    </w:p>
    <w:p w14:paraId="3B25361E" w14:textId="77777777" w:rsidR="003A062A" w:rsidRPr="001F16C3" w:rsidRDefault="003A062A" w:rsidP="003A062A">
      <w:pPr>
        <w:pStyle w:val="Heading3"/>
      </w:pPr>
      <w:bookmarkStart w:id="681" w:name="_Toc20120574"/>
      <w:bookmarkStart w:id="682" w:name="_Toc21623452"/>
      <w:bookmarkStart w:id="683" w:name="_Toc27587155"/>
      <w:bookmarkStart w:id="684" w:name="_Toc36459218"/>
      <w:bookmarkStart w:id="685" w:name="_Toc45028465"/>
      <w:bookmarkStart w:id="686" w:name="_Toc51870144"/>
      <w:bookmarkStart w:id="687" w:name="_Toc51870266"/>
      <w:bookmarkStart w:id="688" w:name="_Toc90582020"/>
      <w:bookmarkStart w:id="689" w:name="_Toc130816095"/>
      <w:bookmarkStart w:id="690" w:name="_Toc138335774"/>
      <w:r w:rsidRPr="001F16C3">
        <w:t>6.1.3</w:t>
      </w:r>
      <w:r w:rsidRPr="001F16C3">
        <w:tab/>
        <w:t>Resources</w:t>
      </w:r>
      <w:bookmarkEnd w:id="681"/>
      <w:bookmarkEnd w:id="682"/>
      <w:bookmarkEnd w:id="683"/>
      <w:bookmarkEnd w:id="684"/>
      <w:bookmarkEnd w:id="685"/>
      <w:bookmarkEnd w:id="686"/>
      <w:bookmarkEnd w:id="687"/>
      <w:bookmarkEnd w:id="688"/>
      <w:bookmarkEnd w:id="689"/>
      <w:bookmarkEnd w:id="690"/>
    </w:p>
    <w:p w14:paraId="1D99FADC" w14:textId="77777777" w:rsidR="003A062A" w:rsidRPr="001F16C3" w:rsidRDefault="003A062A" w:rsidP="003A062A">
      <w:pPr>
        <w:pStyle w:val="Heading4"/>
        <w:rPr>
          <w:lang w:eastAsia="zh-CN"/>
        </w:rPr>
      </w:pPr>
      <w:bookmarkStart w:id="691" w:name="_Toc20120575"/>
      <w:bookmarkStart w:id="692" w:name="_Toc21623453"/>
      <w:bookmarkStart w:id="693" w:name="_Toc27587156"/>
      <w:bookmarkStart w:id="694" w:name="_Toc36459219"/>
      <w:bookmarkStart w:id="695" w:name="_Toc45028466"/>
      <w:bookmarkStart w:id="696" w:name="_Toc51870145"/>
      <w:bookmarkStart w:id="697" w:name="_Toc51870267"/>
      <w:bookmarkStart w:id="698" w:name="_Toc90582021"/>
      <w:bookmarkStart w:id="699" w:name="_Toc130816096"/>
      <w:bookmarkStart w:id="700" w:name="_Toc138335775"/>
      <w:r w:rsidRPr="001F16C3">
        <w:t>6.1.3.1</w:t>
      </w:r>
      <w:r w:rsidRPr="001F16C3">
        <w:tab/>
        <w:t>Overview</w:t>
      </w:r>
      <w:bookmarkEnd w:id="691"/>
      <w:bookmarkEnd w:id="692"/>
      <w:bookmarkEnd w:id="693"/>
      <w:bookmarkEnd w:id="694"/>
      <w:bookmarkEnd w:id="695"/>
      <w:bookmarkEnd w:id="696"/>
      <w:bookmarkEnd w:id="697"/>
      <w:bookmarkEnd w:id="698"/>
      <w:bookmarkEnd w:id="699"/>
      <w:bookmarkEnd w:id="700"/>
    </w:p>
    <w:p w14:paraId="37399B38" w14:textId="77777777" w:rsidR="003A062A" w:rsidRPr="001F16C3" w:rsidRDefault="003A062A" w:rsidP="003A062A">
      <w:pPr>
        <w:pStyle w:val="TH"/>
        <w:rPr>
          <w:lang w:val="en-US" w:eastAsia="zh-CN"/>
        </w:rPr>
      </w:pPr>
      <w:r>
        <w:object w:dxaOrig="6208" w:dyaOrig="8532" w14:anchorId="68A4FFD5">
          <v:shape id="_x0000_i1065" type="#_x0000_t75" style="width:310.4pt;height:426.55pt" o:ole="">
            <v:imagedata r:id="rId42" o:title=""/>
          </v:shape>
          <o:OLEObject Type="Embed" ProgID="Visio.Drawing.15" ShapeID="_x0000_i1065" DrawAspect="Content" ObjectID="_1748948579" r:id="rId43"/>
        </w:object>
      </w:r>
    </w:p>
    <w:p w14:paraId="38049041" w14:textId="77777777" w:rsidR="003A062A" w:rsidRDefault="003A062A" w:rsidP="003A062A">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221EF072" w14:textId="77777777" w:rsidR="003A062A" w:rsidRDefault="003A062A" w:rsidP="003A062A">
      <w:pPr>
        <w:rPr>
          <w:lang w:eastAsia="zh-CN"/>
        </w:rPr>
      </w:pPr>
      <w:r>
        <w:t>Table 6.1.3.1-1 provides an overview of the resources and applicable HTTP methods.</w:t>
      </w:r>
    </w:p>
    <w:p w14:paraId="17FB0F4C" w14:textId="77777777" w:rsidR="003A062A" w:rsidRDefault="003A062A" w:rsidP="003A062A">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CB6975"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CB6975" w:rsidRDefault="003A062A" w:rsidP="005B0D01">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CB6975" w:rsidRDefault="003A062A" w:rsidP="005B0D01">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CB6975" w:rsidRDefault="003A062A" w:rsidP="005B0D01">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CB6975" w:rsidRDefault="003A062A" w:rsidP="005B0D01">
            <w:pPr>
              <w:pStyle w:val="TAH"/>
              <w:rPr>
                <w:kern w:val="2"/>
              </w:rPr>
            </w:pPr>
            <w:r w:rsidRPr="00CB6975">
              <w:rPr>
                <w:kern w:val="2"/>
              </w:rPr>
              <w:t>Description</w:t>
            </w:r>
          </w:p>
        </w:tc>
      </w:tr>
      <w:tr w:rsidR="003A062A" w:rsidRPr="00CB6975"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CB6975" w:rsidRDefault="003A062A" w:rsidP="005B0D01">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CB6975" w:rsidRDefault="003A062A" w:rsidP="005B0D01">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CB6975" w:rsidRDefault="003A062A" w:rsidP="005B0D01">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CB6975" w:rsidRDefault="003A062A" w:rsidP="005B0D01">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3A062A" w:rsidRPr="00CB6975"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CB6975" w:rsidRDefault="003A062A" w:rsidP="005B0D01">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CB6975" w:rsidRDefault="003A062A" w:rsidP="005B0D01">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CB6975" w:rsidRDefault="003A062A" w:rsidP="005B0D01">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CB6975" w:rsidRDefault="003A062A" w:rsidP="005B0D01">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A062A" w:rsidRPr="00CB6975"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CB6975" w:rsidRDefault="003A062A" w:rsidP="005B0D01">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CB6975" w:rsidRDefault="003A062A" w:rsidP="005B0D01">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CB6975" w:rsidRDefault="003A062A" w:rsidP="005B0D01">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CB6975" w:rsidRDefault="003A062A" w:rsidP="005B0D01">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A062A" w:rsidRPr="00CB6975"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CB6975" w:rsidRDefault="003A062A" w:rsidP="005B0D01">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CB6975" w:rsidRDefault="003A062A" w:rsidP="005B0D01">
            <w:pPr>
              <w:pStyle w:val="TAL"/>
              <w:rPr>
                <w:kern w:val="2"/>
                <w:lang w:eastAsia="zh-CN"/>
              </w:rPr>
            </w:pPr>
            <w:r w:rsidRPr="00CB6975">
              <w:rPr>
                <w:kern w:val="2"/>
              </w:rPr>
              <w:t>/application-dat</w:t>
            </w:r>
            <w:r w:rsidRPr="00CB6975">
              <w:rPr>
                <w:kern w:val="2"/>
                <w:lang w:eastAsia="zh-CN"/>
              </w:rPr>
              <w:t>a</w:t>
            </w:r>
          </w:p>
          <w:p w14:paraId="6BEBA5DE" w14:textId="77777777" w:rsidR="003A062A" w:rsidRPr="00CB6975"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CB6975" w:rsidRDefault="003A062A" w:rsidP="005B0D01">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CB6975" w:rsidRDefault="003A062A" w:rsidP="005B0D01">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A062A" w:rsidRPr="00CB6975"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CB6975" w:rsidRDefault="003A062A" w:rsidP="005B0D01">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CB6975" w:rsidRDefault="003A062A" w:rsidP="005B0D01">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CB6975" w:rsidRDefault="003A062A" w:rsidP="005B0D01">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CB6975" w:rsidRDefault="003A062A" w:rsidP="005B0D01">
            <w:pPr>
              <w:pStyle w:val="TAL"/>
              <w:rPr>
                <w:kern w:val="2"/>
                <w:lang w:eastAsia="zh-CN"/>
              </w:rPr>
            </w:pPr>
            <w:r w:rsidRPr="00CB6975">
              <w:t>This is a pseudo operation.</w:t>
            </w:r>
          </w:p>
        </w:tc>
      </w:tr>
    </w:tbl>
    <w:p w14:paraId="12A84660" w14:textId="77777777" w:rsidR="003A062A" w:rsidRDefault="003A062A" w:rsidP="003A062A">
      <w:pPr>
        <w:rPr>
          <w:lang w:eastAsia="zh-CN"/>
        </w:rPr>
      </w:pPr>
    </w:p>
    <w:p w14:paraId="5CA09C07" w14:textId="77777777" w:rsidR="003A062A" w:rsidRPr="001F16C3" w:rsidRDefault="003A062A" w:rsidP="003A062A">
      <w:pPr>
        <w:pStyle w:val="Heading4"/>
      </w:pPr>
      <w:bookmarkStart w:id="701" w:name="_Toc20120576"/>
      <w:bookmarkStart w:id="702" w:name="_Toc21623454"/>
      <w:bookmarkStart w:id="703" w:name="_Toc27587157"/>
      <w:bookmarkStart w:id="704" w:name="_Toc36459220"/>
      <w:bookmarkStart w:id="705" w:name="_Toc45028467"/>
      <w:bookmarkStart w:id="706" w:name="_Toc51870146"/>
      <w:bookmarkStart w:id="707" w:name="_Toc51870268"/>
      <w:bookmarkStart w:id="708" w:name="_Toc90582022"/>
      <w:bookmarkStart w:id="709" w:name="_Toc130816097"/>
      <w:bookmarkStart w:id="710" w:name="_Toc138335776"/>
      <w:r w:rsidRPr="001F16C3">
        <w:t>6.1.3.2</w:t>
      </w:r>
      <w:r w:rsidRPr="001F16C3">
        <w:tab/>
        <w:t>SubscriptionData</w:t>
      </w:r>
      <w:bookmarkEnd w:id="701"/>
      <w:bookmarkEnd w:id="702"/>
      <w:bookmarkEnd w:id="703"/>
      <w:bookmarkEnd w:id="704"/>
      <w:bookmarkEnd w:id="705"/>
      <w:bookmarkEnd w:id="706"/>
      <w:bookmarkEnd w:id="707"/>
      <w:bookmarkEnd w:id="708"/>
      <w:bookmarkEnd w:id="709"/>
      <w:bookmarkEnd w:id="710"/>
    </w:p>
    <w:p w14:paraId="188EA501" w14:textId="77777777" w:rsidR="003A062A" w:rsidRPr="001F16C3" w:rsidRDefault="003A062A" w:rsidP="003A062A">
      <w:r>
        <w:t>See 3GPP TS 29.505 [2].</w:t>
      </w:r>
    </w:p>
    <w:p w14:paraId="335CDB19" w14:textId="77777777" w:rsidR="003A062A" w:rsidRPr="001F16C3" w:rsidRDefault="003A062A" w:rsidP="003A062A">
      <w:pPr>
        <w:pStyle w:val="Heading4"/>
      </w:pPr>
      <w:bookmarkStart w:id="711" w:name="_Toc20120577"/>
      <w:bookmarkStart w:id="712" w:name="_Toc21623455"/>
      <w:bookmarkStart w:id="713" w:name="_Toc27587158"/>
      <w:bookmarkStart w:id="714" w:name="_Toc36459221"/>
      <w:bookmarkStart w:id="715" w:name="_Toc45028468"/>
      <w:bookmarkStart w:id="716" w:name="_Toc51870147"/>
      <w:bookmarkStart w:id="717" w:name="_Toc51870269"/>
      <w:bookmarkStart w:id="718" w:name="_Toc90582023"/>
      <w:bookmarkStart w:id="719" w:name="_Toc130816098"/>
      <w:bookmarkStart w:id="720" w:name="_Toc138335777"/>
      <w:r w:rsidRPr="001F16C3">
        <w:t>6.1.3.3</w:t>
      </w:r>
      <w:r w:rsidRPr="001F16C3">
        <w:tab/>
        <w:t>PolicyData</w:t>
      </w:r>
      <w:bookmarkEnd w:id="711"/>
      <w:bookmarkEnd w:id="712"/>
      <w:bookmarkEnd w:id="713"/>
      <w:bookmarkEnd w:id="714"/>
      <w:bookmarkEnd w:id="715"/>
      <w:bookmarkEnd w:id="716"/>
      <w:bookmarkEnd w:id="717"/>
      <w:bookmarkEnd w:id="718"/>
      <w:bookmarkEnd w:id="719"/>
      <w:bookmarkEnd w:id="720"/>
    </w:p>
    <w:p w14:paraId="0C4E2FB8" w14:textId="77777777" w:rsidR="003A062A" w:rsidRPr="001F16C3" w:rsidRDefault="003A062A" w:rsidP="003A062A">
      <w:r>
        <w:t>See 3GPP TS 29.519 [3].</w:t>
      </w:r>
    </w:p>
    <w:p w14:paraId="2E894CF5" w14:textId="77777777" w:rsidR="003A062A" w:rsidRPr="001F16C3" w:rsidRDefault="003A062A" w:rsidP="003A062A">
      <w:pPr>
        <w:pStyle w:val="Heading4"/>
      </w:pPr>
      <w:bookmarkStart w:id="721" w:name="_Toc20120578"/>
      <w:bookmarkStart w:id="722" w:name="_Toc21623456"/>
      <w:bookmarkStart w:id="723" w:name="_Toc27587159"/>
      <w:bookmarkStart w:id="724" w:name="_Toc36459222"/>
      <w:bookmarkStart w:id="725" w:name="_Toc45028469"/>
      <w:bookmarkStart w:id="726" w:name="_Toc51870148"/>
      <w:bookmarkStart w:id="727" w:name="_Toc51870270"/>
      <w:bookmarkStart w:id="728" w:name="_Toc90582024"/>
      <w:bookmarkStart w:id="729" w:name="_Toc130816099"/>
      <w:bookmarkStart w:id="730" w:name="_Toc138335778"/>
      <w:r w:rsidRPr="001F16C3">
        <w:t>6.1.3.4</w:t>
      </w:r>
      <w:r w:rsidRPr="001F16C3">
        <w:tab/>
        <w:t>StructuredDataForExposure</w:t>
      </w:r>
      <w:bookmarkEnd w:id="721"/>
      <w:bookmarkEnd w:id="722"/>
      <w:bookmarkEnd w:id="723"/>
      <w:bookmarkEnd w:id="724"/>
      <w:bookmarkEnd w:id="725"/>
      <w:bookmarkEnd w:id="726"/>
      <w:bookmarkEnd w:id="727"/>
      <w:bookmarkEnd w:id="728"/>
      <w:bookmarkEnd w:id="729"/>
      <w:bookmarkEnd w:id="730"/>
    </w:p>
    <w:p w14:paraId="645A25CC" w14:textId="77777777" w:rsidR="003A062A" w:rsidRPr="001F16C3" w:rsidRDefault="003A062A" w:rsidP="003A062A">
      <w:r>
        <w:t>See 3GPP TS 29.519 [3].</w:t>
      </w:r>
    </w:p>
    <w:p w14:paraId="7168F84B" w14:textId="77777777" w:rsidR="003A062A" w:rsidRPr="001F16C3" w:rsidRDefault="003A062A" w:rsidP="003A062A">
      <w:pPr>
        <w:pStyle w:val="Heading4"/>
      </w:pPr>
      <w:bookmarkStart w:id="731" w:name="_Toc20120579"/>
      <w:bookmarkStart w:id="732" w:name="_Toc21623457"/>
      <w:bookmarkStart w:id="733" w:name="_Toc27587160"/>
      <w:bookmarkStart w:id="734" w:name="_Toc36459223"/>
      <w:bookmarkStart w:id="735" w:name="_Toc45028470"/>
      <w:bookmarkStart w:id="736" w:name="_Toc51870149"/>
      <w:bookmarkStart w:id="737" w:name="_Toc51870271"/>
      <w:bookmarkStart w:id="738" w:name="_Toc90582025"/>
      <w:bookmarkStart w:id="739" w:name="_Toc130816100"/>
      <w:bookmarkStart w:id="740" w:name="_Toc138335779"/>
      <w:r w:rsidRPr="001F16C3">
        <w:t>6.1.3.5</w:t>
      </w:r>
      <w:r w:rsidRPr="001F16C3">
        <w:tab/>
        <w:t>ApplicationData</w:t>
      </w:r>
      <w:bookmarkEnd w:id="731"/>
      <w:bookmarkEnd w:id="732"/>
      <w:bookmarkEnd w:id="733"/>
      <w:bookmarkEnd w:id="734"/>
      <w:bookmarkEnd w:id="735"/>
      <w:bookmarkEnd w:id="736"/>
      <w:bookmarkEnd w:id="737"/>
      <w:bookmarkEnd w:id="738"/>
      <w:bookmarkEnd w:id="739"/>
      <w:bookmarkEnd w:id="740"/>
    </w:p>
    <w:p w14:paraId="630A58BE" w14:textId="77777777" w:rsidR="003A062A" w:rsidRDefault="003A062A" w:rsidP="003A062A">
      <w:r>
        <w:t>See 3GPP TS 29.519 [3].</w:t>
      </w:r>
    </w:p>
    <w:p w14:paraId="1EFB68D6" w14:textId="77777777" w:rsidR="003A062A" w:rsidRPr="001F16C3" w:rsidRDefault="003A062A" w:rsidP="003A062A">
      <w:pPr>
        <w:pStyle w:val="Heading4"/>
      </w:pPr>
      <w:bookmarkStart w:id="741" w:name="_Toc82684252"/>
      <w:bookmarkStart w:id="742" w:name="_Toc130816101"/>
      <w:bookmarkStart w:id="743" w:name="_Toc138335780"/>
      <w:r>
        <w:t>6.1.3.6</w:t>
      </w:r>
      <w:r w:rsidRPr="001F16C3">
        <w:tab/>
      </w:r>
      <w:bookmarkEnd w:id="741"/>
      <w:r>
        <w:t>Resource: DataRestorationEvents</w:t>
      </w:r>
      <w:bookmarkEnd w:id="742"/>
      <w:bookmarkEnd w:id="743"/>
    </w:p>
    <w:p w14:paraId="2DF19E3A" w14:textId="77777777" w:rsidR="003A062A" w:rsidRDefault="003A062A" w:rsidP="003A062A">
      <w:pPr>
        <w:pStyle w:val="Heading5"/>
      </w:pPr>
      <w:bookmarkStart w:id="744" w:name="_Toc510696610"/>
      <w:bookmarkStart w:id="745" w:name="_Toc35971401"/>
      <w:bookmarkStart w:id="746" w:name="_Toc82676366"/>
      <w:bookmarkStart w:id="747" w:name="_Toc82676725"/>
      <w:bookmarkStart w:id="748" w:name="_Toc130816102"/>
      <w:bookmarkStart w:id="749" w:name="_Toc138335781"/>
      <w:r>
        <w:t>6.1.3.6.1</w:t>
      </w:r>
      <w:r>
        <w:tab/>
        <w:t>Description</w:t>
      </w:r>
      <w:bookmarkEnd w:id="744"/>
      <w:bookmarkEnd w:id="745"/>
      <w:bookmarkEnd w:id="746"/>
      <w:bookmarkEnd w:id="747"/>
      <w:bookmarkEnd w:id="748"/>
      <w:bookmarkEnd w:id="749"/>
    </w:p>
    <w:p w14:paraId="294FF1A9" w14:textId="77777777" w:rsidR="003A062A" w:rsidRDefault="003A062A" w:rsidP="003A062A">
      <w:pPr>
        <w:pStyle w:val="Heading5"/>
      </w:pPr>
      <w:bookmarkStart w:id="750" w:name="_Toc35971402"/>
      <w:bookmarkStart w:id="751" w:name="_Toc82676367"/>
      <w:bookmarkStart w:id="752" w:name="_Toc82676726"/>
      <w:bookmarkStart w:id="753" w:name="_Toc130816103"/>
      <w:bookmarkStart w:id="754" w:name="_Toc510696612"/>
      <w:bookmarkStart w:id="755" w:name="_Toc138335782"/>
      <w:r>
        <w:t>6.1.3.6.2</w:t>
      </w:r>
      <w:r>
        <w:tab/>
        <w:t>Resource Definition</w:t>
      </w:r>
      <w:bookmarkEnd w:id="750"/>
      <w:bookmarkEnd w:id="751"/>
      <w:bookmarkEnd w:id="752"/>
      <w:bookmarkEnd w:id="753"/>
      <w:bookmarkEnd w:id="755"/>
    </w:p>
    <w:p w14:paraId="7AF6AB05" w14:textId="77777777" w:rsidR="003A062A" w:rsidRDefault="003A062A" w:rsidP="003A062A">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640BDBB8" w14:textId="77777777" w:rsidR="003A062A" w:rsidRDefault="003A062A" w:rsidP="003A062A">
      <w:pPr>
        <w:rPr>
          <w:rFonts w:ascii="Arial" w:hAnsi="Arial" w:cs="Arial"/>
        </w:rPr>
      </w:pPr>
      <w:r>
        <w:t>This resource shall support the resource URI variables defined in table 6.1.3.6.2-1</w:t>
      </w:r>
      <w:r>
        <w:rPr>
          <w:rFonts w:ascii="Arial" w:hAnsi="Arial" w:cs="Arial"/>
        </w:rPr>
        <w:t>.</w:t>
      </w:r>
    </w:p>
    <w:p w14:paraId="35F91A41" w14:textId="77777777" w:rsidR="003A062A" w:rsidRDefault="003A062A" w:rsidP="003A062A">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CB6975"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CB6975" w:rsidRDefault="003A062A" w:rsidP="005B0D01">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CB6975" w:rsidRDefault="003A062A" w:rsidP="005B0D01">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CB6975" w:rsidRDefault="003A062A" w:rsidP="005B0D01">
            <w:pPr>
              <w:pStyle w:val="TAH"/>
            </w:pPr>
            <w:r w:rsidRPr="00CB6975">
              <w:t>Definition</w:t>
            </w:r>
          </w:p>
        </w:tc>
      </w:tr>
      <w:tr w:rsidR="003A062A" w:rsidRPr="00CB6975"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CB6975" w:rsidRDefault="003A062A" w:rsidP="005B0D01">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CB6975" w:rsidRDefault="003A062A" w:rsidP="005B0D01">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CB6975" w:rsidRDefault="003A062A" w:rsidP="005B0D01">
            <w:pPr>
              <w:pStyle w:val="TAL"/>
            </w:pPr>
            <w:r w:rsidRPr="00CB6975">
              <w:t>See clause</w:t>
            </w:r>
            <w:r w:rsidRPr="00CB6975">
              <w:rPr>
                <w:lang w:val="en-US" w:eastAsia="zh-CN"/>
              </w:rPr>
              <w:t> </w:t>
            </w:r>
            <w:r w:rsidRPr="00CB6975">
              <w:t>6.1.1</w:t>
            </w:r>
          </w:p>
        </w:tc>
      </w:tr>
      <w:tr w:rsidR="003A062A" w:rsidRPr="00CB6975"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CB6975" w:rsidRDefault="003A062A" w:rsidP="005B0D01">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CB6975" w:rsidRDefault="003A062A" w:rsidP="005B0D01">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CB6975" w:rsidRDefault="003A062A" w:rsidP="005B0D01">
            <w:pPr>
              <w:pStyle w:val="TAL"/>
            </w:pPr>
            <w:r w:rsidRPr="00CB6975">
              <w:t>See clause 6.1.1</w:t>
            </w:r>
          </w:p>
        </w:tc>
      </w:tr>
    </w:tbl>
    <w:p w14:paraId="70A44236" w14:textId="77777777" w:rsidR="003A062A" w:rsidRPr="00384E92" w:rsidRDefault="003A062A" w:rsidP="003A062A"/>
    <w:p w14:paraId="688D0CCC" w14:textId="77777777" w:rsidR="003A062A" w:rsidRDefault="003A062A" w:rsidP="003A062A">
      <w:pPr>
        <w:pStyle w:val="Heading5"/>
      </w:pPr>
      <w:bookmarkStart w:id="756" w:name="_Toc35971403"/>
      <w:bookmarkStart w:id="757" w:name="_Toc82676368"/>
      <w:bookmarkStart w:id="758" w:name="_Toc82676727"/>
      <w:bookmarkStart w:id="759" w:name="_Toc130816104"/>
      <w:bookmarkStart w:id="760" w:name="_Toc138335783"/>
      <w:r>
        <w:t>6.1.3.6.3</w:t>
      </w:r>
      <w:r>
        <w:tab/>
        <w:t>Resource Standard Methods</w:t>
      </w:r>
      <w:bookmarkEnd w:id="754"/>
      <w:bookmarkEnd w:id="756"/>
      <w:bookmarkEnd w:id="757"/>
      <w:bookmarkEnd w:id="758"/>
      <w:bookmarkEnd w:id="759"/>
      <w:bookmarkEnd w:id="760"/>
    </w:p>
    <w:p w14:paraId="0630DFA1" w14:textId="77777777" w:rsidR="003A062A" w:rsidRPr="00384E92" w:rsidRDefault="003A062A" w:rsidP="003A062A">
      <w:pPr>
        <w:pStyle w:val="H6"/>
      </w:pPr>
      <w:bookmarkStart w:id="761" w:name="_Toc510696613"/>
      <w:bookmarkStart w:id="762" w:name="_Toc35971404"/>
      <w:r>
        <w:t>6.1.3.6.3</w:t>
      </w:r>
      <w:r w:rsidRPr="00384E92">
        <w:t>.1</w:t>
      </w:r>
      <w:r w:rsidRPr="00384E92">
        <w:tab/>
      </w:r>
      <w:r>
        <w:t>POST</w:t>
      </w:r>
      <w:bookmarkEnd w:id="761"/>
      <w:bookmarkEnd w:id="762"/>
    </w:p>
    <w:p w14:paraId="1BFFDE16" w14:textId="77777777" w:rsidR="003A062A" w:rsidRDefault="003A062A" w:rsidP="003A062A">
      <w:r>
        <w:t>This method will not be actually invoked.</w:t>
      </w:r>
    </w:p>
    <w:p w14:paraId="41F7A71E" w14:textId="77777777" w:rsidR="003A062A" w:rsidRDefault="003A062A" w:rsidP="003A062A">
      <w:r>
        <w:lastRenderedPageBreak/>
        <w:t>This method shall support the URI query parameters specified in table 6.1.3.6.3.1-1.</w:t>
      </w:r>
    </w:p>
    <w:p w14:paraId="54D2FB6B" w14:textId="77777777" w:rsidR="003A062A" w:rsidRPr="00384E92" w:rsidRDefault="003A062A" w:rsidP="003A062A">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CB6975"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CB6975" w:rsidRDefault="003A062A" w:rsidP="005B0D01">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CB6975" w:rsidRDefault="003A062A" w:rsidP="005B0D01">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CB6975" w:rsidRDefault="003A062A" w:rsidP="005B0D01">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CB6975" w:rsidRDefault="003A062A" w:rsidP="005B0D01">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CB6975" w:rsidRDefault="003A062A" w:rsidP="005B0D01">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CB6975" w:rsidRDefault="003A062A" w:rsidP="005B0D01">
            <w:pPr>
              <w:pStyle w:val="TAH"/>
            </w:pPr>
            <w:r w:rsidRPr="00CB6975">
              <w:t>Applicability</w:t>
            </w:r>
          </w:p>
        </w:tc>
      </w:tr>
      <w:tr w:rsidR="003A062A" w:rsidRPr="00CB6975"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CB6975" w:rsidRDefault="003A062A" w:rsidP="005B0D01">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CB6975"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CB6975"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CB6975"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CB6975"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CB6975" w:rsidRDefault="003A062A" w:rsidP="005B0D01">
            <w:pPr>
              <w:pStyle w:val="TAL"/>
            </w:pPr>
          </w:p>
        </w:tc>
      </w:tr>
    </w:tbl>
    <w:p w14:paraId="1544288D" w14:textId="77777777" w:rsidR="003A062A" w:rsidRDefault="003A062A" w:rsidP="003A062A"/>
    <w:p w14:paraId="72D47546" w14:textId="77777777" w:rsidR="003A062A" w:rsidRPr="00384E92" w:rsidRDefault="003A062A" w:rsidP="003A062A">
      <w:r>
        <w:t>This method shall support the request data structures specified in table 6.1.3.6.3.1-2 and the response data structures and response codes specified in table 6.1.3.6.3.1-3.</w:t>
      </w:r>
    </w:p>
    <w:p w14:paraId="5BA3E647" w14:textId="77777777" w:rsidR="003A062A" w:rsidRPr="001769FF" w:rsidRDefault="003A062A" w:rsidP="003A062A">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CB6975"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CB6975" w:rsidRDefault="003A062A" w:rsidP="005B0D01">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CB6975" w:rsidRDefault="003A062A" w:rsidP="005B0D01">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CB6975" w:rsidRDefault="003A062A" w:rsidP="005B0D01">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CB6975" w:rsidRDefault="003A062A" w:rsidP="005B0D01">
            <w:pPr>
              <w:pStyle w:val="TAH"/>
            </w:pPr>
            <w:r w:rsidRPr="00CB6975">
              <w:t>Description</w:t>
            </w:r>
          </w:p>
        </w:tc>
      </w:tr>
      <w:tr w:rsidR="003A062A" w:rsidRPr="00CB6975"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CB6975" w:rsidRDefault="003A062A" w:rsidP="005B0D01">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CB6975"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CB6975"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CB6975" w:rsidRDefault="003A062A" w:rsidP="005B0D01">
            <w:pPr>
              <w:pStyle w:val="TAL"/>
            </w:pPr>
          </w:p>
        </w:tc>
      </w:tr>
    </w:tbl>
    <w:p w14:paraId="4C6F0374" w14:textId="77777777" w:rsidR="003A062A" w:rsidRDefault="003A062A" w:rsidP="003A062A"/>
    <w:p w14:paraId="59E4493D" w14:textId="77777777" w:rsidR="003A062A" w:rsidRPr="001769FF" w:rsidRDefault="003A062A" w:rsidP="003A062A">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CB6975"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CB6975" w:rsidRDefault="003A062A" w:rsidP="005B0D01">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CB6975" w:rsidRDefault="003A062A" w:rsidP="005B0D01">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CB6975" w:rsidRDefault="003A062A" w:rsidP="005B0D01">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CB6975" w:rsidRDefault="003A062A" w:rsidP="005B0D01">
            <w:pPr>
              <w:pStyle w:val="TAH"/>
            </w:pPr>
            <w:r w:rsidRPr="00CB6975">
              <w:t>Response</w:t>
            </w:r>
          </w:p>
          <w:p w14:paraId="2059219E" w14:textId="77777777" w:rsidR="003A062A" w:rsidRPr="00CB6975" w:rsidRDefault="003A062A" w:rsidP="005B0D01">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CB6975" w:rsidRDefault="003A062A" w:rsidP="005B0D01">
            <w:pPr>
              <w:pStyle w:val="TAH"/>
            </w:pPr>
            <w:r w:rsidRPr="00CB6975">
              <w:t>Description</w:t>
            </w:r>
          </w:p>
        </w:tc>
      </w:tr>
      <w:tr w:rsidR="003A062A" w:rsidRPr="00CB6975"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CB6975" w:rsidRDefault="003A062A" w:rsidP="005B0D01">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CB6975"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CB6975"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CB6975"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CB6975" w:rsidRDefault="003A062A" w:rsidP="005B0D01">
            <w:pPr>
              <w:pStyle w:val="TAL"/>
            </w:pPr>
          </w:p>
        </w:tc>
      </w:tr>
    </w:tbl>
    <w:p w14:paraId="438AB9D9" w14:textId="77777777" w:rsidR="003A062A" w:rsidRDefault="003A062A" w:rsidP="003A062A"/>
    <w:p w14:paraId="3C089E3D" w14:textId="77777777" w:rsidR="003A062A" w:rsidRPr="00B06F7A" w:rsidRDefault="003A062A" w:rsidP="003A062A">
      <w:pPr>
        <w:pStyle w:val="Heading3"/>
      </w:pPr>
      <w:bookmarkStart w:id="763" w:name="_Toc82680264"/>
      <w:bookmarkStart w:id="764" w:name="_Toc90582026"/>
      <w:bookmarkStart w:id="765" w:name="_Toc130816105"/>
      <w:bookmarkStart w:id="766" w:name="_Toc138335784"/>
      <w:r w:rsidRPr="00B06F7A">
        <w:t>6.1.4</w:t>
      </w:r>
      <w:r w:rsidRPr="00B06F7A">
        <w:tab/>
        <w:t>Custom Operations without associated resources</w:t>
      </w:r>
      <w:bookmarkEnd w:id="763"/>
      <w:bookmarkEnd w:id="764"/>
      <w:bookmarkEnd w:id="765"/>
      <w:bookmarkEnd w:id="766"/>
    </w:p>
    <w:p w14:paraId="31AB4CEC" w14:textId="77777777" w:rsidR="003A062A" w:rsidRPr="00E27127" w:rsidRDefault="003A062A" w:rsidP="003A062A">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13B2CD82" w14:textId="77777777" w:rsidR="003A062A" w:rsidRPr="001F16C3" w:rsidRDefault="003A062A" w:rsidP="003A062A">
      <w:pPr>
        <w:pStyle w:val="Heading3"/>
      </w:pPr>
      <w:bookmarkStart w:id="767" w:name="_Toc20120580"/>
      <w:bookmarkStart w:id="768" w:name="_Toc21623458"/>
      <w:bookmarkStart w:id="769" w:name="_Toc27587161"/>
      <w:bookmarkStart w:id="770" w:name="_Toc36459224"/>
      <w:bookmarkStart w:id="771" w:name="_Toc45028471"/>
      <w:bookmarkStart w:id="772" w:name="_Toc51870150"/>
      <w:bookmarkStart w:id="773" w:name="_Toc51870272"/>
      <w:bookmarkStart w:id="774" w:name="_Toc90582027"/>
      <w:bookmarkStart w:id="775" w:name="_Toc130816106"/>
      <w:bookmarkStart w:id="776" w:name="_Toc138335785"/>
      <w:r w:rsidRPr="001F16C3">
        <w:t>6.1.5</w:t>
      </w:r>
      <w:r w:rsidRPr="001F16C3">
        <w:tab/>
        <w:t>Notifications</w:t>
      </w:r>
      <w:bookmarkEnd w:id="767"/>
      <w:bookmarkEnd w:id="768"/>
      <w:bookmarkEnd w:id="769"/>
      <w:bookmarkEnd w:id="770"/>
      <w:bookmarkEnd w:id="771"/>
      <w:bookmarkEnd w:id="772"/>
      <w:bookmarkEnd w:id="773"/>
      <w:bookmarkEnd w:id="774"/>
      <w:bookmarkEnd w:id="775"/>
      <w:bookmarkEnd w:id="776"/>
    </w:p>
    <w:p w14:paraId="4D82AA8D" w14:textId="77777777" w:rsidR="003A062A" w:rsidRPr="001F16C3" w:rsidRDefault="003A062A" w:rsidP="003A062A">
      <w:pPr>
        <w:pStyle w:val="Heading4"/>
      </w:pPr>
      <w:bookmarkStart w:id="777" w:name="_Toc20120581"/>
      <w:bookmarkStart w:id="778" w:name="_Toc21623459"/>
      <w:bookmarkStart w:id="779" w:name="_Toc27587162"/>
      <w:bookmarkStart w:id="780" w:name="_Toc36459225"/>
      <w:bookmarkStart w:id="781" w:name="_Toc45028472"/>
      <w:bookmarkStart w:id="782" w:name="_Toc51870151"/>
      <w:bookmarkStart w:id="783" w:name="_Toc51870273"/>
      <w:bookmarkStart w:id="784" w:name="_Toc90582028"/>
      <w:bookmarkStart w:id="785" w:name="_Toc130816107"/>
      <w:bookmarkStart w:id="786" w:name="_Toc138335786"/>
      <w:r w:rsidRPr="001F16C3">
        <w:t>6.1.5.1</w:t>
      </w:r>
      <w:r w:rsidRPr="001F16C3">
        <w:tab/>
        <w:t>General</w:t>
      </w:r>
      <w:bookmarkEnd w:id="777"/>
      <w:bookmarkEnd w:id="778"/>
      <w:bookmarkEnd w:id="779"/>
      <w:bookmarkEnd w:id="780"/>
      <w:bookmarkEnd w:id="781"/>
      <w:bookmarkEnd w:id="782"/>
      <w:bookmarkEnd w:id="783"/>
      <w:bookmarkEnd w:id="784"/>
      <w:bookmarkEnd w:id="785"/>
      <w:bookmarkEnd w:id="786"/>
    </w:p>
    <w:p w14:paraId="28D5B126" w14:textId="77777777" w:rsidR="003A062A" w:rsidRDefault="003A062A" w:rsidP="003A062A">
      <w:pPr>
        <w:rPr>
          <w:lang w:eastAsia="zh-CN"/>
        </w:rPr>
      </w:pPr>
      <w:r>
        <w:rPr>
          <w:lang w:eastAsia="zh-CN"/>
        </w:rPr>
        <w:t>This clause specifies the general mechanism of notifications in the following scenarios:</w:t>
      </w:r>
    </w:p>
    <w:p w14:paraId="28F9D50D" w14:textId="77777777" w:rsidR="003A062A" w:rsidRDefault="003A062A" w:rsidP="003A062A">
      <w:pPr>
        <w:pStyle w:val="B1"/>
        <w:rPr>
          <w:lang w:eastAsia="zh-CN"/>
        </w:rPr>
      </w:pPr>
      <w:r>
        <w:rPr>
          <w:lang w:eastAsia="zh-CN"/>
        </w:rPr>
        <w:t>-</w:t>
      </w:r>
      <w:r>
        <w:rPr>
          <w:lang w:eastAsia="zh-CN"/>
        </w:rPr>
        <w:tab/>
        <w:t>notification of changed data which are stored in the UDR;</w:t>
      </w:r>
    </w:p>
    <w:p w14:paraId="136F09D3" w14:textId="77777777" w:rsidR="003A062A" w:rsidRDefault="003A062A" w:rsidP="003A062A">
      <w:pPr>
        <w:pStyle w:val="B1"/>
        <w:rPr>
          <w:lang w:eastAsia="zh-CN"/>
        </w:rPr>
      </w:pPr>
      <w:r>
        <w:rPr>
          <w:lang w:eastAsia="zh-CN"/>
        </w:rPr>
        <w:t>-</w:t>
      </w:r>
      <w:r>
        <w:rPr>
          <w:lang w:eastAsia="zh-CN"/>
        </w:rPr>
        <w:tab/>
        <w:t>notification of data restoration.</w:t>
      </w:r>
    </w:p>
    <w:p w14:paraId="25D89CAD" w14:textId="77777777" w:rsidR="003A062A" w:rsidRPr="001F16C3" w:rsidRDefault="003A062A" w:rsidP="003A062A">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01FF5518" w14:textId="77777777" w:rsidR="003A062A" w:rsidRPr="001F16C3" w:rsidRDefault="003A062A" w:rsidP="003A062A">
      <w:pPr>
        <w:pStyle w:val="Heading4"/>
        <w:rPr>
          <w:lang w:eastAsia="zh-CN"/>
        </w:rPr>
      </w:pPr>
      <w:bookmarkStart w:id="787" w:name="_Toc20120582"/>
      <w:bookmarkStart w:id="788" w:name="_Toc21623460"/>
      <w:bookmarkStart w:id="789" w:name="_Toc27587163"/>
      <w:bookmarkStart w:id="790" w:name="_Toc36459226"/>
      <w:bookmarkStart w:id="791" w:name="_Toc45028473"/>
      <w:bookmarkStart w:id="792" w:name="_Toc51870152"/>
      <w:bookmarkStart w:id="793" w:name="_Toc51870274"/>
      <w:bookmarkStart w:id="794" w:name="_Toc90582029"/>
      <w:bookmarkStart w:id="795" w:name="_Toc130816108"/>
      <w:bookmarkStart w:id="796" w:name="_Toc138335787"/>
      <w:r w:rsidRPr="001F16C3">
        <w:t>6.1.5.2</w:t>
      </w:r>
      <w:r w:rsidRPr="001F16C3">
        <w:tab/>
      </w:r>
      <w:r w:rsidRPr="001F16C3">
        <w:rPr>
          <w:lang w:eastAsia="zh-CN"/>
        </w:rPr>
        <w:t>Data Change Notification</w:t>
      </w:r>
      <w:bookmarkEnd w:id="787"/>
      <w:bookmarkEnd w:id="788"/>
      <w:bookmarkEnd w:id="789"/>
      <w:bookmarkEnd w:id="790"/>
      <w:bookmarkEnd w:id="791"/>
      <w:bookmarkEnd w:id="792"/>
      <w:bookmarkEnd w:id="793"/>
      <w:bookmarkEnd w:id="794"/>
      <w:bookmarkEnd w:id="795"/>
      <w:bookmarkEnd w:id="796"/>
    </w:p>
    <w:p w14:paraId="3B702EB2" w14:textId="77777777" w:rsidR="003A062A" w:rsidRPr="001F16C3" w:rsidRDefault="003A062A" w:rsidP="003A062A">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59BC2640" w14:textId="77777777" w:rsidR="003A062A" w:rsidRDefault="003A062A" w:rsidP="003A062A">
      <w:r>
        <w:t>Resource URI: {callbackReference}</w:t>
      </w:r>
    </w:p>
    <w:p w14:paraId="22144FF3" w14:textId="77777777" w:rsidR="003A062A" w:rsidRDefault="003A062A" w:rsidP="003A062A">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004BE9EF" w14:textId="77777777" w:rsidR="003A062A" w:rsidRPr="001F16C3" w:rsidRDefault="003A062A" w:rsidP="003A062A">
      <w:pPr>
        <w:pStyle w:val="Heading4"/>
      </w:pPr>
      <w:bookmarkStart w:id="797" w:name="_Toc82684255"/>
      <w:bookmarkStart w:id="798" w:name="_Toc130816109"/>
      <w:bookmarkStart w:id="799" w:name="_Toc138335788"/>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7"/>
      <w:bookmarkEnd w:id="798"/>
      <w:bookmarkEnd w:id="799"/>
    </w:p>
    <w:p w14:paraId="7B5A2254" w14:textId="77777777" w:rsidR="003A062A" w:rsidRPr="00B06F7A" w:rsidRDefault="003A062A" w:rsidP="003A062A">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4BE3ECAC" w14:textId="77777777" w:rsidR="003A062A" w:rsidRPr="00B06F7A" w:rsidRDefault="003A062A" w:rsidP="003A062A">
      <w:r w:rsidRPr="00B06F7A">
        <w:t>Resource URI: {</w:t>
      </w:r>
      <w:r>
        <w:rPr>
          <w:lang w:val="en-US"/>
        </w:rPr>
        <w:t>data</w:t>
      </w:r>
      <w:r w:rsidRPr="00B06F7A">
        <w:rPr>
          <w:lang w:val="en-US"/>
        </w:rPr>
        <w:t>RestorationCallbackUri</w:t>
      </w:r>
      <w:r w:rsidRPr="00B06F7A">
        <w:t>}</w:t>
      </w:r>
    </w:p>
    <w:p w14:paraId="01FB69F7" w14:textId="77777777" w:rsidR="003A062A" w:rsidRPr="00B06F7A" w:rsidRDefault="003A062A" w:rsidP="003A062A">
      <w:r w:rsidRPr="00B06F7A">
        <w:t xml:space="preserve">Support of URI query parameters is specified in table </w:t>
      </w:r>
      <w:r>
        <w:t>6.1.5.3</w:t>
      </w:r>
      <w:r w:rsidRPr="00B06F7A">
        <w:t>-1.</w:t>
      </w:r>
    </w:p>
    <w:p w14:paraId="251CD64A" w14:textId="77777777" w:rsidR="003A062A" w:rsidRPr="00B06F7A" w:rsidRDefault="003A062A" w:rsidP="003A062A">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CB6975"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CB6975" w:rsidRDefault="003A062A" w:rsidP="005B0D01">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CB6975" w:rsidRDefault="003A062A" w:rsidP="005B0D01">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CB6975" w:rsidRDefault="003A062A" w:rsidP="005B0D01">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CB6975" w:rsidRDefault="003A062A" w:rsidP="005B0D01">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CB6975" w:rsidRDefault="003A062A" w:rsidP="005B0D01">
            <w:pPr>
              <w:pStyle w:val="TAH"/>
            </w:pPr>
            <w:r w:rsidRPr="00CB6975">
              <w:t>Description</w:t>
            </w:r>
          </w:p>
        </w:tc>
      </w:tr>
      <w:tr w:rsidR="003A062A" w:rsidRPr="00CB6975"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CB6975" w:rsidRDefault="003A062A" w:rsidP="005B0D01">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CB6975"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CB6975"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CB6975"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CB6975" w:rsidRDefault="003A062A" w:rsidP="005B0D01">
            <w:pPr>
              <w:pStyle w:val="TAL"/>
            </w:pPr>
          </w:p>
        </w:tc>
      </w:tr>
    </w:tbl>
    <w:p w14:paraId="25E169D1" w14:textId="77777777" w:rsidR="003A062A" w:rsidRPr="00B06F7A" w:rsidRDefault="003A062A" w:rsidP="003A062A"/>
    <w:p w14:paraId="53A5308B" w14:textId="77777777" w:rsidR="003A062A" w:rsidRPr="00B06F7A" w:rsidRDefault="003A062A" w:rsidP="003A062A">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0344387D" w14:textId="77777777" w:rsidR="003A062A" w:rsidRPr="00B06F7A" w:rsidRDefault="003A062A" w:rsidP="003A062A">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CB6975"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CB6975" w:rsidRDefault="003A062A" w:rsidP="005B0D01">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CB6975" w:rsidRDefault="003A062A" w:rsidP="005B0D01">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CB6975" w:rsidRDefault="003A062A" w:rsidP="005B0D01">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CB6975" w:rsidRDefault="003A062A" w:rsidP="005B0D01">
            <w:pPr>
              <w:pStyle w:val="TAH"/>
            </w:pPr>
            <w:r w:rsidRPr="00CB6975">
              <w:t>Description</w:t>
            </w:r>
          </w:p>
        </w:tc>
      </w:tr>
      <w:tr w:rsidR="003A062A" w:rsidRPr="00CB6975"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CB6975" w:rsidRDefault="003A062A" w:rsidP="005B0D01">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CB6975" w:rsidRDefault="003A062A" w:rsidP="005B0D01">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CB6975" w:rsidRDefault="003A062A" w:rsidP="005B0D01">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CB6975" w:rsidRDefault="003A062A" w:rsidP="005B0D01">
            <w:pPr>
              <w:pStyle w:val="TAL"/>
            </w:pPr>
            <w:r w:rsidRPr="00CB6975">
              <w:t>Contains identifiers representing those UEs potentially affected by a data-loss event at the UDR.</w:t>
            </w:r>
          </w:p>
        </w:tc>
      </w:tr>
    </w:tbl>
    <w:p w14:paraId="0A4DCD3E" w14:textId="77777777" w:rsidR="003A062A" w:rsidRPr="00B06F7A" w:rsidRDefault="003A062A" w:rsidP="003A062A"/>
    <w:p w14:paraId="65C776C6" w14:textId="77777777" w:rsidR="003A062A" w:rsidRPr="00B06F7A" w:rsidRDefault="003A062A" w:rsidP="003A062A">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CB6975"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CB6975" w:rsidRDefault="003A062A" w:rsidP="005B0D01">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CB6975" w:rsidRDefault="003A062A" w:rsidP="005B0D01">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CB6975" w:rsidRDefault="003A062A" w:rsidP="005B0D01">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CB6975" w:rsidRDefault="003A062A" w:rsidP="005B0D01">
            <w:pPr>
              <w:pStyle w:val="TAH"/>
            </w:pPr>
            <w:r w:rsidRPr="00CB6975">
              <w:t>Response</w:t>
            </w:r>
          </w:p>
          <w:p w14:paraId="1B3662CA" w14:textId="77777777" w:rsidR="003A062A" w:rsidRPr="00CB6975" w:rsidRDefault="003A062A" w:rsidP="005B0D01">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CB6975" w:rsidRDefault="003A062A" w:rsidP="005B0D01">
            <w:pPr>
              <w:pStyle w:val="TAH"/>
            </w:pPr>
            <w:r w:rsidRPr="00CB6975">
              <w:t>Description</w:t>
            </w:r>
          </w:p>
        </w:tc>
      </w:tr>
      <w:tr w:rsidR="003A062A" w:rsidRPr="00CB6975"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CB6975" w:rsidRDefault="003A062A" w:rsidP="005B0D01">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CB6975"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CB6975"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CB6975" w:rsidRDefault="003A062A" w:rsidP="005B0D01">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CB6975" w:rsidRDefault="003A062A" w:rsidP="005B0D01">
            <w:pPr>
              <w:pStyle w:val="TAL"/>
            </w:pPr>
            <w:r w:rsidRPr="00CB6975">
              <w:t>Upon success, an empty response body shall be returned.</w:t>
            </w:r>
          </w:p>
        </w:tc>
      </w:tr>
      <w:tr w:rsidR="003A062A" w:rsidRPr="00CB6975"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CB6975" w:rsidRDefault="003A062A" w:rsidP="005B0D01">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CB6975" w:rsidRDefault="003A062A" w:rsidP="005B0D01">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CB6975" w:rsidRDefault="003A062A" w:rsidP="005B0D01">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CB6975" w:rsidRDefault="003A062A" w:rsidP="005B0D01">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CB6975" w:rsidRDefault="003A062A" w:rsidP="005B0D01">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3FDF4F84" w14:textId="77777777" w:rsidR="003A062A" w:rsidRPr="00CB6975" w:rsidRDefault="003A062A" w:rsidP="005B0D01">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3A062A" w:rsidRPr="00CB6975"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CB6975" w:rsidRDefault="003A062A" w:rsidP="005B0D01">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CB6975" w:rsidRDefault="003A062A" w:rsidP="005B0D01">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CB6975" w:rsidRDefault="003A062A" w:rsidP="005B0D01">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CB6975" w:rsidRDefault="003A062A" w:rsidP="005B0D01">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CB6975" w:rsidRDefault="003A062A" w:rsidP="005B0D01">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62A0CB7F" w14:textId="77777777" w:rsidR="003A062A" w:rsidRPr="00CB6975" w:rsidRDefault="003A062A" w:rsidP="005B0D01">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3A062A" w:rsidRPr="00CB6975"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CB6975" w:rsidRDefault="003A062A" w:rsidP="005B0D01">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CB6975" w:rsidRDefault="003A062A" w:rsidP="005B0D01">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CB6975" w:rsidRDefault="003A062A" w:rsidP="005B0D01">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CB6975" w:rsidRDefault="003A062A" w:rsidP="005B0D01">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CB6975" w:rsidRDefault="003A062A" w:rsidP="005B0D01">
            <w:pPr>
              <w:pStyle w:val="TAL"/>
            </w:pPr>
            <w:r w:rsidRPr="00CB6975">
              <w:t>The "cause" attribute may be used to indicate one of the following application errors:</w:t>
            </w:r>
          </w:p>
          <w:p w14:paraId="3C77678E" w14:textId="77777777" w:rsidR="003A062A" w:rsidRPr="00CB6975" w:rsidRDefault="003A062A" w:rsidP="005B0D01">
            <w:pPr>
              <w:pStyle w:val="TAL"/>
            </w:pPr>
            <w:r w:rsidRPr="00CB6975">
              <w:t>- CONTEXT_NOT_FOUND</w:t>
            </w:r>
          </w:p>
        </w:tc>
      </w:tr>
      <w:tr w:rsidR="003A062A" w:rsidRPr="00CB6975"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CB6975" w:rsidRDefault="003A062A" w:rsidP="005B0D01">
            <w:pPr>
              <w:pStyle w:val="TAN"/>
            </w:pPr>
            <w:r w:rsidRPr="00CB6975">
              <w:t>NOTE:</w:t>
            </w:r>
            <w:r w:rsidRPr="00CB6975">
              <w:tab/>
              <w:t>In addition, common data structures as listed in table 5.2.7.1-1 of 3GPP TS 29.500 [7] are supported.</w:t>
            </w:r>
          </w:p>
        </w:tc>
      </w:tr>
    </w:tbl>
    <w:p w14:paraId="73C731A1" w14:textId="77777777" w:rsidR="003A062A" w:rsidRPr="00B06F7A" w:rsidRDefault="003A062A" w:rsidP="003A062A"/>
    <w:p w14:paraId="3BC7D75D" w14:textId="77777777" w:rsidR="003A062A" w:rsidRPr="00B06F7A" w:rsidRDefault="003A062A" w:rsidP="003A062A">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CB6975"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CB6975" w:rsidRDefault="003A062A" w:rsidP="005B0D01">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CB6975" w:rsidRDefault="003A062A" w:rsidP="005B0D01">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CB6975" w:rsidRDefault="003A062A" w:rsidP="005B0D01">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CB6975" w:rsidRDefault="003A062A" w:rsidP="005B0D01">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CB6975" w:rsidRDefault="003A062A" w:rsidP="005B0D01">
            <w:pPr>
              <w:pStyle w:val="TAH"/>
            </w:pPr>
            <w:r w:rsidRPr="00CB6975">
              <w:t>Description</w:t>
            </w:r>
          </w:p>
        </w:tc>
      </w:tr>
      <w:tr w:rsidR="003A062A" w:rsidRPr="00CB6975"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CB6975" w:rsidRDefault="003A062A" w:rsidP="005B0D01">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CB6975" w:rsidRDefault="003A062A" w:rsidP="005B0D01">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CB6975" w:rsidRDefault="003A062A" w:rsidP="005B0D01">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CB6975" w:rsidRDefault="003A062A" w:rsidP="005B0D01">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CB6975" w:rsidRDefault="003A062A" w:rsidP="005B0D01">
            <w:pPr>
              <w:pStyle w:val="TAL"/>
            </w:pPr>
            <w:r w:rsidRPr="00CB6975">
              <w:t>Contains the Callback URI of the target NF Service Consumer (e.g. UDM) to which the request is redirected</w:t>
            </w:r>
          </w:p>
        </w:tc>
      </w:tr>
      <w:tr w:rsidR="003A062A" w:rsidRPr="00CB6975"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CB6975" w:rsidRDefault="003A062A" w:rsidP="005B0D01">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CB6975" w:rsidRDefault="003A062A" w:rsidP="005B0D01">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CB6975" w:rsidRDefault="003A062A" w:rsidP="005B0D01">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CB6975" w:rsidRDefault="003A062A" w:rsidP="005B0D01">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CB6975" w:rsidRDefault="003A062A" w:rsidP="005B0D01">
            <w:pPr>
              <w:pStyle w:val="TAL"/>
            </w:pPr>
            <w:r w:rsidRPr="00CB6975">
              <w:t>Identifier of the target NF (service) instance ID towards which the request is redirected</w:t>
            </w:r>
          </w:p>
        </w:tc>
      </w:tr>
    </w:tbl>
    <w:p w14:paraId="0CC95A43" w14:textId="77777777" w:rsidR="003A062A" w:rsidRPr="00B06F7A" w:rsidRDefault="003A062A" w:rsidP="003A062A"/>
    <w:p w14:paraId="2398809A" w14:textId="77777777" w:rsidR="003A062A" w:rsidRPr="00B06F7A" w:rsidRDefault="003A062A" w:rsidP="003A062A">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CB6975"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CB6975" w:rsidRDefault="003A062A" w:rsidP="005B0D01">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CB6975" w:rsidRDefault="003A062A" w:rsidP="005B0D01">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CB6975" w:rsidRDefault="003A062A" w:rsidP="005B0D01">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CB6975" w:rsidRDefault="003A062A" w:rsidP="005B0D01">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CB6975" w:rsidRDefault="003A062A" w:rsidP="005B0D01">
            <w:pPr>
              <w:pStyle w:val="TAH"/>
            </w:pPr>
            <w:r w:rsidRPr="00CB6975">
              <w:t>Description</w:t>
            </w:r>
          </w:p>
        </w:tc>
      </w:tr>
      <w:tr w:rsidR="003A062A" w:rsidRPr="00CB6975"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CB6975" w:rsidRDefault="003A062A" w:rsidP="005B0D01">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CB6975" w:rsidRDefault="003A062A" w:rsidP="005B0D01">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CB6975" w:rsidRDefault="003A062A" w:rsidP="005B0D01">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CB6975" w:rsidRDefault="003A062A" w:rsidP="005B0D01">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CB6975" w:rsidRDefault="003A062A" w:rsidP="005B0D01">
            <w:pPr>
              <w:pStyle w:val="TAL"/>
            </w:pPr>
            <w:r w:rsidRPr="00CB6975">
              <w:t>Contains the Callback URI of the target NF Service Consumer (e.g. AMF) to which the request is redirected</w:t>
            </w:r>
          </w:p>
        </w:tc>
      </w:tr>
      <w:tr w:rsidR="003A062A" w:rsidRPr="00CB6975"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CB6975" w:rsidRDefault="003A062A" w:rsidP="005B0D01">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CB6975" w:rsidRDefault="003A062A" w:rsidP="005B0D01">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CB6975" w:rsidRDefault="003A062A" w:rsidP="005B0D01">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CB6975" w:rsidRDefault="003A062A" w:rsidP="005B0D01">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CB6975" w:rsidRDefault="003A062A" w:rsidP="005B0D01">
            <w:pPr>
              <w:pStyle w:val="TAL"/>
            </w:pPr>
            <w:r w:rsidRPr="00CB6975">
              <w:t>Identifier of the target NF (service) instance ID towards which the request is redirected</w:t>
            </w:r>
          </w:p>
        </w:tc>
      </w:tr>
    </w:tbl>
    <w:p w14:paraId="7D745C78" w14:textId="77777777" w:rsidR="003A062A" w:rsidRDefault="003A062A" w:rsidP="003A062A">
      <w:pPr>
        <w:rPr>
          <w:lang w:eastAsia="zh-CN"/>
        </w:rPr>
      </w:pPr>
    </w:p>
    <w:p w14:paraId="740C53B6" w14:textId="77777777" w:rsidR="003A062A" w:rsidRPr="00690A26" w:rsidRDefault="003A062A" w:rsidP="003A062A">
      <w:pPr>
        <w:pStyle w:val="Heading3"/>
      </w:pPr>
      <w:bookmarkStart w:id="800" w:name="_Toc24937649"/>
      <w:bookmarkStart w:id="801" w:name="_Toc33962464"/>
      <w:bookmarkStart w:id="802" w:name="_Toc42883226"/>
      <w:bookmarkStart w:id="803" w:name="_Toc49733094"/>
      <w:bookmarkStart w:id="804" w:name="_Toc56690719"/>
      <w:bookmarkStart w:id="805" w:name="_Toc90630029"/>
      <w:bookmarkStart w:id="806" w:name="_Toc130816110"/>
      <w:bookmarkStart w:id="807" w:name="_Toc138335789"/>
      <w:r w:rsidRPr="00690A26">
        <w:lastRenderedPageBreak/>
        <w:t>6.1.</w:t>
      </w:r>
      <w:r>
        <w:t>5a</w:t>
      </w:r>
      <w:r w:rsidRPr="00690A26">
        <w:tab/>
        <w:t>Data Model</w:t>
      </w:r>
      <w:bookmarkEnd w:id="800"/>
      <w:bookmarkEnd w:id="801"/>
      <w:bookmarkEnd w:id="802"/>
      <w:bookmarkEnd w:id="803"/>
      <w:bookmarkEnd w:id="804"/>
      <w:bookmarkEnd w:id="805"/>
      <w:bookmarkEnd w:id="806"/>
      <w:bookmarkEnd w:id="807"/>
    </w:p>
    <w:p w14:paraId="17F47185" w14:textId="77777777" w:rsidR="003A062A" w:rsidRPr="00690A26" w:rsidRDefault="003A062A" w:rsidP="003A062A">
      <w:pPr>
        <w:pStyle w:val="Heading4"/>
      </w:pPr>
      <w:bookmarkStart w:id="808" w:name="_Toc24937650"/>
      <w:bookmarkStart w:id="809" w:name="_Toc33962465"/>
      <w:bookmarkStart w:id="810" w:name="_Toc42883227"/>
      <w:bookmarkStart w:id="811" w:name="_Toc49733095"/>
      <w:bookmarkStart w:id="812" w:name="_Toc56690720"/>
      <w:bookmarkStart w:id="813" w:name="_Toc90630030"/>
      <w:bookmarkStart w:id="814" w:name="_Toc130816111"/>
      <w:bookmarkStart w:id="815" w:name="_Toc138335790"/>
      <w:r w:rsidRPr="00690A26">
        <w:t>6.1.</w:t>
      </w:r>
      <w:r>
        <w:t>5a</w:t>
      </w:r>
      <w:r w:rsidRPr="00690A26">
        <w:t>.1</w:t>
      </w:r>
      <w:r w:rsidRPr="00690A26">
        <w:tab/>
        <w:t>General</w:t>
      </w:r>
      <w:bookmarkEnd w:id="808"/>
      <w:bookmarkEnd w:id="809"/>
      <w:bookmarkEnd w:id="810"/>
      <w:bookmarkEnd w:id="811"/>
      <w:bookmarkEnd w:id="812"/>
      <w:bookmarkEnd w:id="813"/>
      <w:bookmarkEnd w:id="814"/>
      <w:bookmarkEnd w:id="815"/>
    </w:p>
    <w:p w14:paraId="17B3AD4C" w14:textId="77777777" w:rsidR="003A062A" w:rsidRPr="00690A26" w:rsidRDefault="003A062A" w:rsidP="003A062A">
      <w:r w:rsidRPr="00690A26">
        <w:t>This clause specifies the application data model supported by the API.</w:t>
      </w:r>
    </w:p>
    <w:p w14:paraId="630BF601" w14:textId="77777777" w:rsidR="003A062A" w:rsidRPr="00690A26" w:rsidRDefault="003A062A" w:rsidP="003A062A">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5CE96372" w14:textId="77777777" w:rsidR="003A062A" w:rsidRPr="00690A26" w:rsidRDefault="003A062A" w:rsidP="003A062A">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CB6975"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CB6975" w:rsidRDefault="003A062A" w:rsidP="005B0D01">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CB6975" w:rsidRDefault="003A062A" w:rsidP="005B0D01">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CB6975" w:rsidRDefault="003A062A" w:rsidP="005B0D01">
            <w:pPr>
              <w:pStyle w:val="TAH"/>
            </w:pPr>
            <w:r w:rsidRPr="00CB6975">
              <w:t>Description</w:t>
            </w:r>
          </w:p>
        </w:tc>
      </w:tr>
      <w:tr w:rsidR="003A062A" w:rsidRPr="00CB6975"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CB6975" w:rsidRDefault="003A062A" w:rsidP="005B0D01">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CB6975" w:rsidRDefault="003A062A" w:rsidP="005B0D01">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CB6975" w:rsidRDefault="003A062A" w:rsidP="005B0D01">
            <w:pPr>
              <w:pStyle w:val="TAL"/>
              <w:rPr>
                <w:rFonts w:cs="Arial"/>
                <w:szCs w:val="18"/>
              </w:rPr>
            </w:pPr>
            <w:r w:rsidRPr="00CB6975">
              <w:rPr>
                <w:rFonts w:cs="Arial"/>
                <w:szCs w:val="18"/>
              </w:rPr>
              <w:t>Contains identities representing those UEs potentially affected by a data-loss event at the UDR</w:t>
            </w:r>
          </w:p>
        </w:tc>
      </w:tr>
    </w:tbl>
    <w:p w14:paraId="27E4E5BF" w14:textId="77777777" w:rsidR="003A062A" w:rsidRPr="00435821" w:rsidRDefault="003A062A" w:rsidP="003A062A"/>
    <w:p w14:paraId="134E8C55" w14:textId="77777777" w:rsidR="003A062A" w:rsidRPr="00690A26" w:rsidRDefault="003A062A" w:rsidP="003A062A">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476A5858" w14:textId="77777777" w:rsidR="003A062A" w:rsidRPr="00690A26" w:rsidRDefault="003A062A" w:rsidP="003A062A">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CB6975"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CB6975" w:rsidRDefault="003A062A" w:rsidP="005B0D01">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CB6975" w:rsidRDefault="003A062A" w:rsidP="005B0D01">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CB6975" w:rsidRDefault="003A062A" w:rsidP="005B0D01">
            <w:pPr>
              <w:pStyle w:val="TAH"/>
            </w:pPr>
            <w:r w:rsidRPr="00CB6975">
              <w:t>Comments</w:t>
            </w:r>
          </w:p>
        </w:tc>
      </w:tr>
      <w:tr w:rsidR="003A062A" w:rsidRPr="00CB6975"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CB6975" w:rsidRDefault="003A062A" w:rsidP="005B0D01">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CB6975" w:rsidRDefault="003A062A" w:rsidP="005B0D01">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CB6975" w:rsidRDefault="003A062A" w:rsidP="005B0D01">
            <w:pPr>
              <w:pStyle w:val="TAL"/>
              <w:rPr>
                <w:rFonts w:cs="Arial"/>
                <w:szCs w:val="18"/>
              </w:rPr>
            </w:pPr>
            <w:r w:rsidRPr="00CB6975">
              <w:rPr>
                <w:rFonts w:cs="Arial"/>
                <w:szCs w:val="18"/>
              </w:rPr>
              <w:t xml:space="preserve">Data Network Name with </w:t>
            </w:r>
            <w:r w:rsidRPr="00CB6975">
              <w:t>Network Identifier only.</w:t>
            </w:r>
          </w:p>
        </w:tc>
      </w:tr>
      <w:tr w:rsidR="003A062A" w:rsidRPr="00CB6975"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CB6975" w:rsidRDefault="003A062A" w:rsidP="005B0D01">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CB6975" w:rsidRDefault="003A062A" w:rsidP="005B0D01">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CB6975" w:rsidRDefault="003A062A" w:rsidP="005B0D01">
            <w:pPr>
              <w:pStyle w:val="TAL"/>
              <w:rPr>
                <w:rFonts w:cs="Arial"/>
                <w:szCs w:val="18"/>
              </w:rPr>
            </w:pPr>
            <w:r w:rsidRPr="00CB6975">
              <w:rPr>
                <w:rFonts w:cs="Arial"/>
                <w:szCs w:val="18"/>
              </w:rPr>
              <w:t>Single NSSAI</w:t>
            </w:r>
          </w:p>
        </w:tc>
      </w:tr>
      <w:tr w:rsidR="003A062A" w:rsidRPr="00CB6975"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CB6975" w:rsidRDefault="003A062A" w:rsidP="005B0D01">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CB6975" w:rsidRDefault="003A062A" w:rsidP="005B0D01">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CB6975" w:rsidRDefault="003A062A" w:rsidP="005B0D01">
            <w:pPr>
              <w:pStyle w:val="TAL"/>
              <w:rPr>
                <w:rFonts w:cs="Arial"/>
                <w:szCs w:val="18"/>
              </w:rPr>
            </w:pPr>
            <w:r>
              <w:rPr>
                <w:rFonts w:cs="Arial"/>
                <w:szCs w:val="18"/>
              </w:rPr>
              <w:t>NF Group ID</w:t>
            </w:r>
          </w:p>
        </w:tc>
      </w:tr>
      <w:tr w:rsidR="003A062A" w:rsidRPr="00CB6975"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CB6975" w:rsidRDefault="003A062A" w:rsidP="005B0D01">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CB6975" w:rsidRDefault="003A062A" w:rsidP="005B0D01">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CB6975" w:rsidRDefault="003A062A" w:rsidP="005B0D01">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3A062A" w:rsidRPr="00CB6975"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CB6975" w:rsidRDefault="003A062A" w:rsidP="005B0D01">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CB6975" w:rsidRDefault="003A062A" w:rsidP="005B0D01">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CB6975" w:rsidRDefault="003A062A" w:rsidP="005B0D01">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A9F0958" w14:textId="77777777" w:rsidR="003A062A" w:rsidRPr="00690A26" w:rsidRDefault="003A062A" w:rsidP="003A062A"/>
    <w:p w14:paraId="123632B6" w14:textId="77777777" w:rsidR="003A062A" w:rsidRPr="00690A26" w:rsidRDefault="003A062A" w:rsidP="003A062A">
      <w:pPr>
        <w:pStyle w:val="Heading4"/>
        <w:rPr>
          <w:lang w:val="en-US"/>
        </w:rPr>
      </w:pPr>
      <w:bookmarkStart w:id="816" w:name="_Toc24937651"/>
      <w:bookmarkStart w:id="817" w:name="_Toc33962466"/>
      <w:bookmarkStart w:id="818" w:name="_Toc42883228"/>
      <w:bookmarkStart w:id="819" w:name="_Toc49733096"/>
      <w:bookmarkStart w:id="820" w:name="_Toc56690721"/>
      <w:bookmarkStart w:id="821" w:name="_Toc90630031"/>
      <w:bookmarkStart w:id="822" w:name="_Toc130816112"/>
      <w:bookmarkStart w:id="823" w:name="_Toc138335791"/>
      <w:r w:rsidRPr="00690A26">
        <w:rPr>
          <w:lang w:val="en-US"/>
        </w:rPr>
        <w:t>6.1.</w:t>
      </w:r>
      <w:r>
        <w:rPr>
          <w:lang w:val="en-US"/>
        </w:rPr>
        <w:t>5a</w:t>
      </w:r>
      <w:r w:rsidRPr="00690A26">
        <w:rPr>
          <w:lang w:val="en-US"/>
        </w:rPr>
        <w:t>.2</w:t>
      </w:r>
      <w:r w:rsidRPr="00690A26">
        <w:rPr>
          <w:lang w:val="en-US"/>
        </w:rPr>
        <w:tab/>
        <w:t>Structured data types</w:t>
      </w:r>
      <w:bookmarkEnd w:id="816"/>
      <w:bookmarkEnd w:id="817"/>
      <w:bookmarkEnd w:id="818"/>
      <w:bookmarkEnd w:id="819"/>
      <w:bookmarkEnd w:id="820"/>
      <w:bookmarkEnd w:id="821"/>
      <w:bookmarkEnd w:id="822"/>
      <w:bookmarkEnd w:id="823"/>
    </w:p>
    <w:p w14:paraId="44443D5E" w14:textId="77777777" w:rsidR="003A062A" w:rsidRPr="00690A26" w:rsidRDefault="003A062A" w:rsidP="003A062A">
      <w:pPr>
        <w:pStyle w:val="Heading5"/>
      </w:pPr>
      <w:bookmarkStart w:id="824" w:name="_Toc24937652"/>
      <w:bookmarkStart w:id="825" w:name="_Toc33962467"/>
      <w:bookmarkStart w:id="826" w:name="_Toc42883229"/>
      <w:bookmarkStart w:id="827" w:name="_Toc49733097"/>
      <w:bookmarkStart w:id="828" w:name="_Toc56690722"/>
      <w:bookmarkStart w:id="829" w:name="_Toc90630032"/>
      <w:bookmarkStart w:id="830" w:name="_Toc130816113"/>
      <w:bookmarkStart w:id="831" w:name="_Toc138335792"/>
      <w:r w:rsidRPr="00690A26">
        <w:t>6.1.</w:t>
      </w:r>
      <w:r>
        <w:t>5a</w:t>
      </w:r>
      <w:r w:rsidRPr="00690A26">
        <w:t>.2.1</w:t>
      </w:r>
      <w:r w:rsidRPr="00690A26">
        <w:tab/>
        <w:t>Introduction</w:t>
      </w:r>
      <w:bookmarkEnd w:id="824"/>
      <w:bookmarkEnd w:id="825"/>
      <w:bookmarkEnd w:id="826"/>
      <w:bookmarkEnd w:id="827"/>
      <w:bookmarkEnd w:id="828"/>
      <w:bookmarkEnd w:id="829"/>
      <w:bookmarkEnd w:id="830"/>
      <w:bookmarkEnd w:id="831"/>
    </w:p>
    <w:p w14:paraId="08F32368" w14:textId="77777777" w:rsidR="003A062A" w:rsidRPr="00690A26" w:rsidRDefault="003A062A" w:rsidP="003A062A">
      <w:r w:rsidRPr="00690A26">
        <w:t>This clause defines the structures to be used in resource representations.</w:t>
      </w:r>
    </w:p>
    <w:p w14:paraId="72A2019A" w14:textId="77777777" w:rsidR="003A062A" w:rsidRPr="00B06F7A" w:rsidRDefault="003A062A" w:rsidP="003A062A">
      <w:pPr>
        <w:pStyle w:val="Heading5"/>
        <w:rPr>
          <w:lang w:eastAsia="zh-CN"/>
        </w:rPr>
      </w:pPr>
      <w:bookmarkStart w:id="832" w:name="_Toc130816114"/>
      <w:bookmarkStart w:id="833" w:name="_Toc138335793"/>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2"/>
      <w:bookmarkEnd w:id="833"/>
    </w:p>
    <w:p w14:paraId="4C247352" w14:textId="77777777" w:rsidR="003A062A" w:rsidRPr="00B06F7A" w:rsidRDefault="003A062A" w:rsidP="003A062A">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CB6975"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CB6975" w:rsidRDefault="003A062A" w:rsidP="005B0D01">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CB6975" w:rsidRDefault="003A062A" w:rsidP="005B0D01">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CB6975" w:rsidRDefault="003A062A" w:rsidP="005B0D01">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CB6975" w:rsidRDefault="003A062A" w:rsidP="005B0D01">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CB6975" w:rsidRDefault="003A062A" w:rsidP="005B0D01">
            <w:pPr>
              <w:pStyle w:val="TAH"/>
              <w:rPr>
                <w:rFonts w:cs="Arial"/>
                <w:szCs w:val="18"/>
              </w:rPr>
            </w:pPr>
            <w:r w:rsidRPr="00CB6975">
              <w:rPr>
                <w:rFonts w:cs="Arial"/>
                <w:szCs w:val="18"/>
              </w:rPr>
              <w:t>Description</w:t>
            </w:r>
          </w:p>
        </w:tc>
      </w:tr>
      <w:tr w:rsidR="003A062A" w:rsidRPr="00CB6975"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CB6975" w:rsidRDefault="003A062A" w:rsidP="005B0D01">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CB6975" w:rsidRDefault="003A062A" w:rsidP="005B0D01">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CB6975" w:rsidRDefault="003A062A" w:rsidP="005B0D01">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CB6975" w:rsidRDefault="003A062A" w:rsidP="005B0D01">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CB6975" w:rsidRDefault="003A062A" w:rsidP="005B0D01">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3A062A" w:rsidRPr="00CB6975"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CB6975" w:rsidRDefault="003A062A" w:rsidP="005B0D01">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CB6975" w:rsidRDefault="003A062A" w:rsidP="005B0D01">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CB6975" w:rsidRDefault="003A062A" w:rsidP="005B0D01">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CB6975" w:rsidRDefault="003A062A" w:rsidP="005B0D01">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CB6975" w:rsidRDefault="003A062A" w:rsidP="005B0D01">
            <w:pPr>
              <w:pStyle w:val="TAL"/>
              <w:rPr>
                <w:rFonts w:cs="Arial"/>
                <w:szCs w:val="18"/>
              </w:rPr>
            </w:pPr>
            <w:r w:rsidRPr="00CB6975">
              <w:rPr>
                <w:rFonts w:cs="Arial"/>
                <w:szCs w:val="18"/>
                <w:lang w:eastAsia="zh-CN"/>
              </w:rPr>
              <w:t>If present, it contains the list of GPSIs potentially subject to a data-loss event at the UDR.</w:t>
            </w:r>
          </w:p>
        </w:tc>
      </w:tr>
      <w:tr w:rsidR="003A062A" w:rsidRPr="00CB6975"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CB6975" w:rsidRDefault="003A062A" w:rsidP="005B0D01">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CB6975" w:rsidRDefault="003A062A" w:rsidP="005B0D01">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CB6975" w:rsidRDefault="003A062A" w:rsidP="005B0D01">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CB6975" w:rsidRDefault="003A062A" w:rsidP="005B0D01">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CB6975" w:rsidRDefault="003A062A" w:rsidP="005B0D01">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3A062A" w:rsidRPr="00CB6975"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CB6975" w:rsidRDefault="003A062A" w:rsidP="005B0D01">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CB6975" w:rsidRDefault="003A062A" w:rsidP="005B0D01">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CB6975" w:rsidRDefault="003A062A" w:rsidP="005B0D01">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CB6975" w:rsidRDefault="003A062A" w:rsidP="005B0D01">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CB6975" w:rsidRDefault="003A062A" w:rsidP="005B0D01">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3A062A" w:rsidRPr="00CB6975"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CB6975" w:rsidRDefault="003A062A" w:rsidP="005B0D01">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CB6975" w:rsidRDefault="003A062A" w:rsidP="005B0D01">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CB6975" w:rsidRDefault="003A062A" w:rsidP="005B0D01">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CB6975" w:rsidRDefault="003A062A" w:rsidP="005B0D01">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CB6975" w:rsidRDefault="003A062A" w:rsidP="005B0D01">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3A062A" w:rsidRPr="00CB6975"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CB6975" w:rsidRDefault="003A062A" w:rsidP="005B0D01">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CB6975" w:rsidRDefault="003A062A" w:rsidP="005B0D01">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CB6975" w:rsidRDefault="003A062A" w:rsidP="005B0D01">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CB6975" w:rsidRDefault="003A062A" w:rsidP="005B0D01">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CB6975" w:rsidRDefault="003A062A" w:rsidP="005B0D01">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CB6975"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CB6975" w:rsidRDefault="003A062A" w:rsidP="005B0D01">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CB6975" w:rsidRDefault="003A062A" w:rsidP="005B0D01">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CB6975" w:rsidRDefault="003A062A" w:rsidP="005B0D01">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CB6975" w:rsidRDefault="003A062A" w:rsidP="005B0D01">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CB6975" w:rsidRDefault="003A062A" w:rsidP="005B0D01">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CB6975"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CB6975" w:rsidRDefault="003A062A" w:rsidP="005B0D01">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CB6975" w:rsidRDefault="003A062A" w:rsidP="005B0D01">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CB6975" w:rsidRDefault="003A062A" w:rsidP="005B0D01">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CB6975" w:rsidRDefault="003A062A" w:rsidP="005B0D01">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CB6975" w:rsidRDefault="003A062A" w:rsidP="005B0D01">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483CFB66" w14:textId="77777777" w:rsidR="003A062A" w:rsidRPr="00BB5ABB" w:rsidRDefault="003A062A" w:rsidP="003A062A">
      <w:pPr>
        <w:rPr>
          <w:lang w:eastAsia="zh-CN"/>
        </w:rPr>
      </w:pPr>
    </w:p>
    <w:p w14:paraId="6685483A" w14:textId="77777777" w:rsidR="003A062A" w:rsidRPr="001F16C3" w:rsidRDefault="003A062A" w:rsidP="003A062A">
      <w:pPr>
        <w:pStyle w:val="Heading3"/>
      </w:pPr>
      <w:bookmarkStart w:id="834" w:name="_Toc20120583"/>
      <w:bookmarkStart w:id="835" w:name="_Toc21623461"/>
      <w:bookmarkStart w:id="836" w:name="_Toc27587164"/>
      <w:bookmarkStart w:id="837" w:name="_Toc36459227"/>
      <w:bookmarkStart w:id="838" w:name="_Toc45028474"/>
      <w:bookmarkStart w:id="839" w:name="_Toc51870153"/>
      <w:bookmarkStart w:id="840" w:name="_Toc51870275"/>
      <w:bookmarkStart w:id="841" w:name="_Toc90582030"/>
      <w:bookmarkStart w:id="842" w:name="_Toc130816115"/>
      <w:bookmarkStart w:id="843" w:name="_Toc138335794"/>
      <w:r w:rsidRPr="001F16C3">
        <w:t>6.1.</w:t>
      </w:r>
      <w:r w:rsidRPr="001F16C3">
        <w:rPr>
          <w:lang w:eastAsia="zh-CN"/>
        </w:rPr>
        <w:t>6</w:t>
      </w:r>
      <w:r w:rsidRPr="001F16C3">
        <w:tab/>
        <w:t>Error Handling</w:t>
      </w:r>
      <w:bookmarkEnd w:id="834"/>
      <w:bookmarkEnd w:id="835"/>
      <w:bookmarkEnd w:id="836"/>
      <w:bookmarkEnd w:id="837"/>
      <w:bookmarkEnd w:id="838"/>
      <w:bookmarkEnd w:id="839"/>
      <w:bookmarkEnd w:id="840"/>
      <w:bookmarkEnd w:id="841"/>
      <w:bookmarkEnd w:id="842"/>
      <w:bookmarkEnd w:id="843"/>
    </w:p>
    <w:p w14:paraId="2230C08C" w14:textId="77777777" w:rsidR="003A062A" w:rsidRPr="001F16C3" w:rsidRDefault="003A062A" w:rsidP="003A062A">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43578EC7" w14:textId="77777777" w:rsidR="003A062A" w:rsidRDefault="003A062A" w:rsidP="003A062A">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CB6975"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CB6975" w:rsidRDefault="003A062A" w:rsidP="005B0D01">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CB6975" w:rsidRDefault="003A062A" w:rsidP="005B0D01">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CB6975" w:rsidRDefault="003A062A" w:rsidP="005B0D01">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CB6975" w:rsidRDefault="003A062A" w:rsidP="005B0D01">
            <w:pPr>
              <w:pStyle w:val="TAL"/>
              <w:rPr>
                <w:b/>
              </w:rPr>
            </w:pPr>
            <w:r w:rsidRPr="00CB6975">
              <w:rPr>
                <w:b/>
              </w:rPr>
              <w:t>Response</w:t>
            </w:r>
          </w:p>
          <w:p w14:paraId="33BF6D1D" w14:textId="77777777" w:rsidR="003A062A" w:rsidRPr="00CB6975" w:rsidRDefault="003A062A" w:rsidP="005B0D01">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CB6975" w:rsidRDefault="003A062A" w:rsidP="005B0D01">
            <w:pPr>
              <w:pStyle w:val="TAL"/>
              <w:rPr>
                <w:b/>
              </w:rPr>
            </w:pPr>
            <w:r w:rsidRPr="00CB6975">
              <w:rPr>
                <w:b/>
              </w:rPr>
              <w:t>Description</w:t>
            </w:r>
          </w:p>
        </w:tc>
      </w:tr>
      <w:tr w:rsidR="003A062A" w:rsidRPr="00CB6975"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CB6975" w:rsidRDefault="003A062A" w:rsidP="005B0D01">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CB6975" w:rsidRDefault="003A062A" w:rsidP="005B0D01">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CB6975" w:rsidRDefault="003A062A" w:rsidP="005B0D01">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CB6975" w:rsidRDefault="003A062A" w:rsidP="005B0D01">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CB6975" w:rsidRDefault="003A062A" w:rsidP="005B0D01">
            <w:pPr>
              <w:pStyle w:val="TAL"/>
              <w:rPr>
                <w:b/>
              </w:rPr>
            </w:pPr>
            <w:r w:rsidRPr="00CB6975">
              <w:rPr>
                <w:lang w:eastAsia="zh-CN"/>
              </w:rPr>
              <w:t>For error status codes, the UDR may provide detailed information.</w:t>
            </w:r>
          </w:p>
        </w:tc>
      </w:tr>
      <w:tr w:rsidR="003A062A" w:rsidRPr="00CB6975"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CB6975" w:rsidRDefault="003A062A" w:rsidP="005B0D01">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5F982062" w14:textId="77777777" w:rsidR="003A062A" w:rsidRDefault="003A062A" w:rsidP="003A062A">
      <w:pPr>
        <w:rPr>
          <w:lang w:eastAsia="zh-CN"/>
        </w:rPr>
      </w:pPr>
    </w:p>
    <w:p w14:paraId="6A1F453D" w14:textId="77777777" w:rsidR="003A062A" w:rsidRDefault="003A062A" w:rsidP="003A062A">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4CB015BE" w14:textId="77777777" w:rsidR="003A062A" w:rsidRDefault="003A062A" w:rsidP="003A062A">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3A062A" w:rsidRPr="00CB6975"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CB6975" w:rsidRDefault="003A062A" w:rsidP="005B0D01">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CB6975" w:rsidRDefault="003A062A" w:rsidP="005B0D01">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CB6975" w:rsidRDefault="003A062A" w:rsidP="005B0D01">
            <w:pPr>
              <w:pStyle w:val="TAH"/>
            </w:pPr>
            <w:r w:rsidRPr="00CB6975">
              <w:t>Description</w:t>
            </w:r>
          </w:p>
        </w:tc>
      </w:tr>
      <w:tr w:rsidR="003A062A" w:rsidRPr="00CB6975"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Default="003A062A" w:rsidP="005B0D01">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CB6975" w:rsidRDefault="003A062A" w:rsidP="005B0D01">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CB6975" w:rsidRDefault="003A062A" w:rsidP="005B0D01">
            <w:pPr>
              <w:pStyle w:val="TAL"/>
              <w:rPr>
                <w:lang w:eastAsia="zh-CN"/>
              </w:rPr>
            </w:pPr>
            <w:r w:rsidRPr="00CB6975">
              <w:rPr>
                <w:lang w:eastAsia="zh-CN"/>
              </w:rPr>
              <w:t>The target data set is not permitted to access for the NF type of the NF consumer.</w:t>
            </w:r>
          </w:p>
        </w:tc>
      </w:tr>
      <w:tr w:rsidR="003A062A" w:rsidRPr="00CB6975"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Default="003A062A" w:rsidP="005B0D01">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CB6975" w:rsidRDefault="003A062A" w:rsidP="005B0D01">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CB6975" w:rsidRDefault="003A062A" w:rsidP="005B0D01">
            <w:pPr>
              <w:pStyle w:val="TAL"/>
              <w:rPr>
                <w:lang w:eastAsia="zh-CN"/>
              </w:rPr>
            </w:pPr>
            <w:r w:rsidRPr="00CB6975">
              <w:rPr>
                <w:lang w:eastAsia="zh-CN"/>
              </w:rPr>
              <w:t>The subscribe service operation is not able to be implemented due to invalid resource URI to be monitored).</w:t>
            </w:r>
          </w:p>
        </w:tc>
      </w:tr>
      <w:tr w:rsidR="003A062A" w:rsidRPr="00CB6975"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Default="003A062A" w:rsidP="005B0D01">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CB6975" w:rsidRDefault="003A062A" w:rsidP="005B0D01">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CB6975" w:rsidRDefault="003A062A" w:rsidP="005B0D01">
            <w:pPr>
              <w:pStyle w:val="TAL"/>
              <w:rPr>
                <w:lang w:eastAsia="zh-CN"/>
              </w:rPr>
            </w:pPr>
            <w:r w:rsidRPr="00CB6975">
              <w:rPr>
                <w:lang w:eastAsia="zh-CN"/>
              </w:rPr>
              <w:t>The user indicated in the HTTP/2 request does not exist in the UDR.</w:t>
            </w:r>
          </w:p>
        </w:tc>
      </w:tr>
      <w:tr w:rsidR="003A062A" w:rsidRPr="00CB6975"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Default="003A062A" w:rsidP="005B0D01">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CB6975" w:rsidRDefault="003A062A" w:rsidP="005B0D01">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CB6975" w:rsidRDefault="003A062A" w:rsidP="005B0D01">
            <w:pPr>
              <w:pStyle w:val="TAL"/>
              <w:rPr>
                <w:lang w:eastAsia="zh-CN"/>
              </w:rPr>
            </w:pPr>
            <w:r w:rsidRPr="00CB6975">
              <w:rPr>
                <w:lang w:eastAsia="zh-CN"/>
              </w:rPr>
              <w:t>The data indicated in the HTTP/2 request is unavailable in the UDR.</w:t>
            </w:r>
          </w:p>
        </w:tc>
      </w:tr>
      <w:tr w:rsidR="003A062A" w:rsidRPr="00CB6975"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77777777" w:rsidR="003A062A" w:rsidRDefault="003A062A" w:rsidP="005B0D01">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CB6975" w:rsidRDefault="003A062A" w:rsidP="005B0D01">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CB6975" w:rsidRDefault="003A062A" w:rsidP="005B0D01">
            <w:pPr>
              <w:pStyle w:val="TAL"/>
              <w:rPr>
                <w:lang w:eastAsia="zh-CN"/>
              </w:rPr>
            </w:pPr>
            <w:r w:rsidRPr="00CB6975">
              <w:rPr>
                <w:lang w:eastAsia="zh-CN"/>
              </w:rPr>
              <w:t>One or more conditions given in the request header fields evaluated to false when tested in the UDR.</w:t>
            </w:r>
          </w:p>
        </w:tc>
      </w:tr>
      <w:tr w:rsidR="003A062A" w:rsidRPr="00CB6975"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Default="003A062A" w:rsidP="005B0D01">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CB6975" w:rsidRDefault="003A062A" w:rsidP="005B0D01">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CB6975" w:rsidRDefault="003A062A" w:rsidP="005B0D01">
            <w:pPr>
              <w:pStyle w:val="TAL"/>
              <w:rPr>
                <w:lang w:eastAsia="zh-CN"/>
              </w:rPr>
            </w:pPr>
            <w:r w:rsidRPr="00CB6975">
              <w:rPr>
                <w:lang w:eastAsia="zh-CN"/>
              </w:rPr>
              <w:t xml:space="preserve">The request cannot be procesed due to semantic errors when trying to process a patch method. </w:t>
            </w:r>
          </w:p>
        </w:tc>
      </w:tr>
      <w:tr w:rsidR="003A062A" w:rsidRPr="00CB6975"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Default="003A062A" w:rsidP="005B0D01">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CB6975" w:rsidRDefault="003A062A" w:rsidP="005B0D01">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CB6975" w:rsidRDefault="003A062A" w:rsidP="005B0D01">
            <w:pPr>
              <w:pStyle w:val="TAL"/>
              <w:rPr>
                <w:lang w:eastAsia="zh-CN"/>
              </w:rPr>
            </w:pPr>
            <w:r w:rsidRPr="00CB6975">
              <w:rPr>
                <w:lang w:eastAsia="zh-CN"/>
              </w:rPr>
              <w:t>Requested data cannot be returned due to database inconsistency</w:t>
            </w:r>
          </w:p>
        </w:tc>
      </w:tr>
      <w:tr w:rsidR="003A062A" w:rsidRPr="00CB6975"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Default="003A062A" w:rsidP="005B0D01">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CB6975" w:rsidRDefault="003A062A" w:rsidP="005B0D01">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CB6975" w:rsidRDefault="003A062A" w:rsidP="005B0D01">
            <w:pPr>
              <w:pStyle w:val="TAL"/>
              <w:rPr>
                <w:lang w:eastAsia="zh-CN"/>
              </w:rPr>
            </w:pPr>
            <w:r w:rsidRPr="00CB6975">
              <w:rPr>
                <w:lang w:eastAsia="zh-CN"/>
              </w:rPr>
              <w:t>The resource is unavailable in the current target URI but can be temporarily found in an alternative URI.</w:t>
            </w:r>
          </w:p>
        </w:tc>
      </w:tr>
      <w:tr w:rsidR="003A062A" w:rsidRPr="00CB6975"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Default="003A062A" w:rsidP="005B0D01">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CB6975" w:rsidRDefault="003A062A" w:rsidP="005B0D01">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CB6975" w:rsidRDefault="003A062A" w:rsidP="005B0D01">
            <w:pPr>
              <w:pStyle w:val="TAL"/>
              <w:rPr>
                <w:lang w:eastAsia="zh-CN"/>
              </w:rPr>
            </w:pPr>
            <w:r w:rsidRPr="00CB6975">
              <w:rPr>
                <w:lang w:eastAsia="zh-CN"/>
              </w:rPr>
              <w:t>The resource is unavailable in the current target URI but can be permanently found in an alternative URI.</w:t>
            </w:r>
          </w:p>
        </w:tc>
      </w:tr>
      <w:tr w:rsidR="003A062A" w:rsidRPr="00CB6975"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Default="003A062A" w:rsidP="005B0D01">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CB6975" w:rsidRDefault="003A062A" w:rsidP="005B0D01">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CB6975" w:rsidRDefault="003A062A" w:rsidP="005B0D01">
            <w:pPr>
              <w:pStyle w:val="TAL"/>
              <w:rPr>
                <w:lang w:eastAsia="zh-CN"/>
              </w:rPr>
            </w:pPr>
            <w:r w:rsidRPr="00CB6975">
              <w:rPr>
                <w:lang w:eastAsia="zh-CN"/>
              </w:rPr>
              <w:t>The group identifier does not exist.</w:t>
            </w:r>
          </w:p>
        </w:tc>
      </w:tr>
      <w:tr w:rsidR="003A062A" w:rsidRPr="00CB6975"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Default="003A062A" w:rsidP="005B0D01">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CB6975" w:rsidRDefault="003A062A" w:rsidP="005B0D01">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CB6975" w:rsidRDefault="003A062A" w:rsidP="005B0D01">
            <w:pPr>
              <w:pStyle w:val="TAL"/>
              <w:rPr>
                <w:lang w:eastAsia="zh-CN"/>
              </w:rPr>
            </w:pPr>
            <w:r w:rsidRPr="00CB6975">
              <w:rPr>
                <w:lang w:eastAsia="zh-CN"/>
              </w:rPr>
              <w:t>Modification of the target resource representation is not permitted.</w:t>
            </w:r>
          </w:p>
        </w:tc>
      </w:tr>
      <w:tr w:rsidR="003A062A" w:rsidRPr="00CB6975"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F3074B" w:rsidRDefault="003A062A" w:rsidP="005B0D01">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CB6975" w:rsidRDefault="003A062A" w:rsidP="005B0D01">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CB6975" w:rsidRDefault="003A062A" w:rsidP="005B0D01">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3A062A" w:rsidRPr="00CB6975"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Default="003A062A" w:rsidP="005B0D01">
            <w:pPr>
              <w:pStyle w:val="TAL"/>
              <w:rPr>
                <w:rFonts w:eastAsia="Arial Unicode MS"/>
              </w:rPr>
            </w:pPr>
            <w:r>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CB6975" w:rsidRDefault="003A062A" w:rsidP="005B0D01">
            <w:pPr>
              <w:pStyle w:val="TAC"/>
            </w:pPr>
            <w:r w:rsidRPr="00B06F7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CB6975" w:rsidRDefault="003A062A" w:rsidP="005B0D01">
            <w:pPr>
              <w:pStyle w:val="TAL"/>
              <w:rPr>
                <w:lang w:eastAsia="zh-CN"/>
              </w:rPr>
            </w:pPr>
            <w:r>
              <w:rPr>
                <w:rFonts w:cs="Arial"/>
                <w:szCs w:val="18"/>
              </w:rPr>
              <w:t>The internal group ID allocated by the UDM for a newly created 5G VN Group already exists in the UDR.</w:t>
            </w:r>
          </w:p>
        </w:tc>
      </w:tr>
      <w:tr w:rsidR="003A062A" w:rsidRPr="00CB6975"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CB6975" w:rsidRDefault="003A062A" w:rsidP="005B0D01">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715050B1" w14:textId="77777777" w:rsidR="003A062A" w:rsidRDefault="003A062A" w:rsidP="003A062A">
      <w:pPr>
        <w:rPr>
          <w:lang w:eastAsia="zh-CN"/>
        </w:rPr>
      </w:pPr>
    </w:p>
    <w:p w14:paraId="313483EC" w14:textId="77777777" w:rsidR="003A062A" w:rsidRPr="001F16C3" w:rsidRDefault="003A062A" w:rsidP="003A062A">
      <w:pPr>
        <w:pStyle w:val="Heading3"/>
      </w:pPr>
      <w:bookmarkStart w:id="844" w:name="_Toc20120584"/>
      <w:bookmarkStart w:id="845" w:name="_Toc21623462"/>
      <w:bookmarkStart w:id="846" w:name="_Toc27587165"/>
      <w:bookmarkStart w:id="847" w:name="_Toc36459228"/>
      <w:bookmarkStart w:id="848" w:name="_Toc45028475"/>
      <w:bookmarkStart w:id="849" w:name="_Toc51870154"/>
      <w:bookmarkStart w:id="850" w:name="_Toc51870276"/>
      <w:bookmarkStart w:id="851" w:name="_Toc90582031"/>
      <w:bookmarkStart w:id="852" w:name="_Toc130816116"/>
      <w:bookmarkStart w:id="853" w:name="_Toc138335795"/>
      <w:r w:rsidRPr="001F16C3">
        <w:t>6.1.</w:t>
      </w:r>
      <w:r w:rsidRPr="001F16C3">
        <w:rPr>
          <w:lang w:eastAsia="zh-CN"/>
        </w:rPr>
        <w:t>7</w:t>
      </w:r>
      <w:r w:rsidRPr="001F16C3">
        <w:tab/>
        <w:t>Security</w:t>
      </w:r>
      <w:bookmarkEnd w:id="844"/>
      <w:bookmarkEnd w:id="845"/>
      <w:bookmarkEnd w:id="846"/>
      <w:bookmarkEnd w:id="847"/>
      <w:bookmarkEnd w:id="848"/>
      <w:bookmarkEnd w:id="849"/>
      <w:bookmarkEnd w:id="850"/>
      <w:bookmarkEnd w:id="851"/>
      <w:bookmarkEnd w:id="852"/>
      <w:bookmarkEnd w:id="853"/>
    </w:p>
    <w:p w14:paraId="46B5C4AF" w14:textId="77777777" w:rsidR="003A062A" w:rsidRPr="001F16C3" w:rsidRDefault="003A062A" w:rsidP="003A062A">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6474025" w14:textId="77777777" w:rsidR="003A062A" w:rsidRDefault="003A062A" w:rsidP="003A062A">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3674ABBA" w14:textId="77777777" w:rsidR="003A062A" w:rsidRDefault="003A062A" w:rsidP="003A062A">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34ECC1B5" w14:textId="77777777" w:rsidR="003A062A" w:rsidRDefault="003A062A" w:rsidP="003A062A">
      <w:pPr>
        <w:rPr>
          <w:lang w:val="en-US"/>
        </w:rPr>
      </w:pPr>
      <w:r>
        <w:rPr>
          <w:lang w:val="en-US"/>
        </w:rPr>
        <w:t>The Nudr_DataRepository API defines the following scopes for OAuth2 authorization:</w:t>
      </w:r>
    </w:p>
    <w:p w14:paraId="79D00D00" w14:textId="77777777" w:rsidR="003A062A" w:rsidRPr="003B2883" w:rsidRDefault="003A062A" w:rsidP="003A062A">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CB6975"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CB6975" w:rsidRDefault="003A062A" w:rsidP="005B0D01">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CB6975" w:rsidRDefault="003A062A" w:rsidP="005B0D01">
            <w:pPr>
              <w:pStyle w:val="TAH"/>
            </w:pPr>
            <w:r w:rsidRPr="00CB6975">
              <w:t>Description</w:t>
            </w:r>
          </w:p>
        </w:tc>
      </w:tr>
      <w:tr w:rsidR="003A062A" w:rsidRPr="00CB6975"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CB6975" w:rsidRDefault="003A062A" w:rsidP="005B0D01">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CB6975" w:rsidRDefault="003A062A" w:rsidP="005B0D01">
            <w:pPr>
              <w:pStyle w:val="TAL"/>
            </w:pPr>
            <w:r w:rsidRPr="00CB6975">
              <w:t>Access to the Nudr DataRepository API</w:t>
            </w:r>
          </w:p>
        </w:tc>
      </w:tr>
      <w:tr w:rsidR="003A062A" w:rsidRPr="00CB6975"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CB6975" w:rsidRDefault="003A062A" w:rsidP="005B0D01">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CB6975" w:rsidRDefault="003A062A" w:rsidP="005B0D01">
            <w:pPr>
              <w:pStyle w:val="TAL"/>
            </w:pPr>
            <w:r w:rsidRPr="00CB6975">
              <w:t>Access to the SubscriptionData data set.</w:t>
            </w:r>
          </w:p>
        </w:tc>
      </w:tr>
      <w:tr w:rsidR="003A062A" w:rsidRPr="00CB6975"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CB6975" w:rsidRDefault="003A062A" w:rsidP="005B0D01">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CB6975" w:rsidRDefault="003A062A" w:rsidP="005B0D01">
            <w:pPr>
              <w:pStyle w:val="TAL"/>
            </w:pPr>
            <w:r w:rsidRPr="00CB6975">
              <w:t>Access to read the AuthenticationSubscription resource of the SubscriptionData data set.</w:t>
            </w:r>
          </w:p>
        </w:tc>
      </w:tr>
      <w:tr w:rsidR="003A062A" w:rsidRPr="00CB6975"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CB6975" w:rsidRDefault="003A062A" w:rsidP="005B0D01">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CB6975" w:rsidRDefault="003A062A" w:rsidP="005B0D01">
            <w:pPr>
              <w:pStyle w:val="TAL"/>
            </w:pPr>
            <w:r w:rsidRPr="00CB6975">
              <w:t>Access to update the AuthenticationSubscription resource of the SubscriptionData data set.</w:t>
            </w:r>
          </w:p>
        </w:tc>
      </w:tr>
      <w:tr w:rsidR="003A062A" w:rsidRPr="00CB6975"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CB6975" w:rsidRDefault="003A062A" w:rsidP="005B0D01">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CB6975" w:rsidRDefault="003A062A" w:rsidP="005B0D01">
            <w:pPr>
              <w:pStyle w:val="TAL"/>
            </w:pPr>
            <w:r w:rsidRPr="00CB6975">
              <w:t>Write access to NF registration resources of the SubscriptionData data set.</w:t>
            </w:r>
          </w:p>
        </w:tc>
      </w:tr>
      <w:tr w:rsidR="003A062A" w:rsidRPr="00CB6975"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CB6975" w:rsidRDefault="003A062A" w:rsidP="005B0D01">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CB6975" w:rsidRDefault="003A062A" w:rsidP="005B0D01">
            <w:pPr>
              <w:pStyle w:val="TAL"/>
            </w:pPr>
            <w:r w:rsidRPr="00CB6975">
              <w:t>Access to the PolicyData data set.</w:t>
            </w:r>
          </w:p>
        </w:tc>
      </w:tr>
      <w:tr w:rsidR="003A062A" w:rsidRPr="00CB6975"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CB6975" w:rsidRDefault="003A062A" w:rsidP="005B0D01">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CB6975" w:rsidRDefault="003A062A" w:rsidP="005B0D01">
            <w:pPr>
              <w:pStyle w:val="TAL"/>
            </w:pPr>
            <w:r w:rsidRPr="00CB6975">
              <w:t xml:space="preserve">Access to </w:t>
            </w:r>
            <w:r>
              <w:t>read the UEs resource</w:t>
            </w:r>
            <w:r w:rsidRPr="00CB6975">
              <w:t>.</w:t>
            </w:r>
          </w:p>
        </w:tc>
      </w:tr>
      <w:tr w:rsidR="003A062A" w:rsidRPr="00CB6975"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CB6975" w:rsidRDefault="003A062A" w:rsidP="005B0D01">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CB6975" w:rsidRDefault="003A062A" w:rsidP="005B0D01">
            <w:pPr>
              <w:pStyle w:val="TAL"/>
            </w:pPr>
            <w:r w:rsidRPr="00CB6975">
              <w:t xml:space="preserve">Access to </w:t>
            </w:r>
            <w:r>
              <w:t>read the UEs Access and Mobility Policy data</w:t>
            </w:r>
            <w:r w:rsidRPr="00CB6975">
              <w:t>.</w:t>
            </w:r>
          </w:p>
        </w:tc>
      </w:tr>
      <w:tr w:rsidR="003A062A" w:rsidRPr="00CB6975"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CB6975" w:rsidRDefault="003A062A" w:rsidP="005B0D01">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CB6975" w:rsidRDefault="003A062A" w:rsidP="005B0D01">
            <w:pPr>
              <w:pStyle w:val="TAL"/>
            </w:pPr>
            <w:r w:rsidRPr="00CB6975">
              <w:t xml:space="preserve">Access to </w:t>
            </w:r>
            <w:r>
              <w:t>read the UEs Policy Set data</w:t>
            </w:r>
            <w:r w:rsidRPr="00CB6975">
              <w:t>.</w:t>
            </w:r>
          </w:p>
        </w:tc>
      </w:tr>
      <w:tr w:rsidR="003A062A" w:rsidRPr="00CB6975"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CB6975" w:rsidRDefault="003A062A" w:rsidP="005B0D01">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CB6975" w:rsidRDefault="003A062A" w:rsidP="005B0D01">
            <w:pPr>
              <w:pStyle w:val="TAL"/>
            </w:pPr>
            <w:r w:rsidRPr="00CB6975">
              <w:t xml:space="preserve">Access to </w:t>
            </w:r>
            <w:r>
              <w:t>create the UEs Policy Set data</w:t>
            </w:r>
            <w:r w:rsidRPr="00CB6975">
              <w:t>.</w:t>
            </w:r>
          </w:p>
        </w:tc>
      </w:tr>
      <w:tr w:rsidR="003A062A" w:rsidRPr="00CB6975"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CB6975" w:rsidRDefault="003A062A" w:rsidP="005B0D01">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CB6975" w:rsidRDefault="003A062A" w:rsidP="005B0D01">
            <w:pPr>
              <w:pStyle w:val="TAL"/>
            </w:pPr>
            <w:r w:rsidRPr="00CB6975">
              <w:t xml:space="preserve">Access to </w:t>
            </w:r>
            <w:r>
              <w:t>update the UEs Policy Set data</w:t>
            </w:r>
            <w:r w:rsidRPr="00CB6975">
              <w:t>.</w:t>
            </w:r>
          </w:p>
        </w:tc>
      </w:tr>
      <w:tr w:rsidR="003A062A" w:rsidRPr="00CB6975"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CB6975" w:rsidRDefault="003A062A" w:rsidP="005B0D01">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CB6975" w:rsidRDefault="003A062A" w:rsidP="005B0D01">
            <w:pPr>
              <w:pStyle w:val="TAL"/>
            </w:pPr>
            <w:r w:rsidRPr="00CB6975">
              <w:t xml:space="preserve">Access to </w:t>
            </w:r>
            <w:r>
              <w:t>read the UEs Session Management policy data</w:t>
            </w:r>
            <w:r w:rsidRPr="00CB6975">
              <w:t>.</w:t>
            </w:r>
          </w:p>
        </w:tc>
      </w:tr>
      <w:tr w:rsidR="003A062A" w:rsidRPr="00CB6975"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CB6975" w:rsidRDefault="003A062A" w:rsidP="005B0D01">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CB6975" w:rsidRDefault="003A062A" w:rsidP="005B0D01">
            <w:pPr>
              <w:pStyle w:val="TAL"/>
            </w:pPr>
            <w:r w:rsidRPr="00CB6975">
              <w:t xml:space="preserve">Access to </w:t>
            </w:r>
            <w:r>
              <w:t>update the UEs Session Management policy data</w:t>
            </w:r>
            <w:r w:rsidRPr="00CB6975">
              <w:t>.</w:t>
            </w:r>
          </w:p>
        </w:tc>
      </w:tr>
      <w:tr w:rsidR="003A062A" w:rsidRPr="00CB6975"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CB6975" w:rsidRDefault="003A062A" w:rsidP="005B0D01">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CB6975" w:rsidRDefault="003A062A" w:rsidP="005B0D01">
            <w:pPr>
              <w:pStyle w:val="TAL"/>
            </w:pPr>
            <w:r w:rsidRPr="00CB6975">
              <w:t xml:space="preserve">Access to </w:t>
            </w:r>
            <w:r>
              <w:t>create the UEs Session Management policy data</w:t>
            </w:r>
            <w:r w:rsidRPr="00CB6975">
              <w:t>.</w:t>
            </w:r>
          </w:p>
        </w:tc>
      </w:tr>
      <w:tr w:rsidR="003A062A" w:rsidRPr="00CB6975"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CB6975" w:rsidRDefault="003A062A" w:rsidP="005B0D01">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CB6975" w:rsidRDefault="003A062A" w:rsidP="005B0D01">
            <w:pPr>
              <w:pStyle w:val="TAL"/>
            </w:pPr>
            <w:r w:rsidRPr="00CB6975">
              <w:t xml:space="preserve">Access to </w:t>
            </w:r>
            <w:r>
              <w:t>read the sponsored connectivity data</w:t>
            </w:r>
            <w:r w:rsidRPr="00CB6975">
              <w:t>.</w:t>
            </w:r>
          </w:p>
        </w:tc>
      </w:tr>
      <w:tr w:rsidR="003A062A" w:rsidRPr="00CB6975"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CB6975" w:rsidRDefault="003A062A" w:rsidP="005B0D01">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CB6975" w:rsidRDefault="003A062A" w:rsidP="005B0D01">
            <w:pPr>
              <w:pStyle w:val="TAL"/>
            </w:pPr>
            <w:r w:rsidRPr="00CB6975">
              <w:t xml:space="preserve">Access to </w:t>
            </w:r>
            <w:r>
              <w:t>read the BDT data resource</w:t>
            </w:r>
            <w:r w:rsidRPr="00CB6975">
              <w:t>.</w:t>
            </w:r>
          </w:p>
        </w:tc>
      </w:tr>
      <w:tr w:rsidR="003A062A" w:rsidRPr="00CB6975"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CB6975" w:rsidRDefault="003A062A" w:rsidP="005B0D01">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CB6975" w:rsidRDefault="003A062A" w:rsidP="005B0D01">
            <w:pPr>
              <w:pStyle w:val="TAL"/>
            </w:pPr>
            <w:r w:rsidRPr="00CB6975">
              <w:t xml:space="preserve">Access to </w:t>
            </w:r>
            <w:r>
              <w:t>create the BDT data resource</w:t>
            </w:r>
            <w:r w:rsidRPr="00CB6975">
              <w:t>.</w:t>
            </w:r>
          </w:p>
        </w:tc>
      </w:tr>
      <w:tr w:rsidR="003A062A" w:rsidRPr="00CB6975"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CB6975" w:rsidRDefault="003A062A" w:rsidP="005B0D01">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CB6975" w:rsidRDefault="003A062A" w:rsidP="005B0D01">
            <w:pPr>
              <w:pStyle w:val="TAL"/>
            </w:pPr>
            <w:r w:rsidRPr="00CB6975">
              <w:t xml:space="preserve">Access to </w:t>
            </w:r>
            <w:r>
              <w:t>update the BDT data resource</w:t>
            </w:r>
            <w:r w:rsidRPr="00CB6975">
              <w:t>.</w:t>
            </w:r>
          </w:p>
        </w:tc>
      </w:tr>
      <w:tr w:rsidR="003A062A" w:rsidRPr="00CB6975"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3A062A" w:rsidRPr="00CB6975" w:rsidRDefault="003A062A" w:rsidP="005B0D01">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3A062A" w:rsidRPr="00CB6975" w:rsidRDefault="003A062A" w:rsidP="005B0D01">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3A062A" w:rsidRPr="00CB6975" w:rsidRDefault="003A062A" w:rsidP="005B0D01">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3A062A" w:rsidRPr="00CB6975" w:rsidRDefault="003A062A" w:rsidP="005B0D01">
            <w:pPr>
              <w:pStyle w:val="TAL"/>
            </w:pPr>
            <w:r w:rsidRPr="00CB6975">
              <w:t xml:space="preserve">Access to </w:t>
            </w:r>
            <w:r>
              <w:t>read the UEs operator specific policy data</w:t>
            </w:r>
            <w:r w:rsidRPr="00CB6975">
              <w:t>.</w:t>
            </w:r>
          </w:p>
        </w:tc>
      </w:tr>
      <w:tr w:rsidR="003A062A" w:rsidRPr="00CB6975"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3A062A" w:rsidRPr="00CB6975" w:rsidRDefault="003A062A" w:rsidP="005B0D01">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3A062A" w:rsidRPr="00CB6975" w:rsidRDefault="003A062A" w:rsidP="005B0D01">
            <w:pPr>
              <w:pStyle w:val="TAL"/>
            </w:pPr>
            <w:r w:rsidRPr="00CB6975">
              <w:t xml:space="preserve">Access to </w:t>
            </w:r>
            <w:r>
              <w:t>update the UEs operator specific policy data</w:t>
            </w:r>
            <w:r w:rsidRPr="00CB6975">
              <w:t>.</w:t>
            </w:r>
          </w:p>
        </w:tc>
      </w:tr>
      <w:tr w:rsidR="003A062A" w:rsidRPr="00CB6975"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3A062A" w:rsidRPr="00CB6975" w:rsidRDefault="003A062A" w:rsidP="005B0D01">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3A062A" w:rsidRPr="00CB6975" w:rsidRDefault="003A062A" w:rsidP="005B0D01">
            <w:pPr>
              <w:pStyle w:val="TAL"/>
            </w:pPr>
            <w:r w:rsidRPr="00CB6975">
              <w:t xml:space="preserve">Access to </w:t>
            </w:r>
            <w:r>
              <w:t>create the UEs operator specific policy data</w:t>
            </w:r>
            <w:r w:rsidRPr="00CB6975">
              <w:t>.</w:t>
            </w:r>
          </w:p>
        </w:tc>
      </w:tr>
      <w:tr w:rsidR="003A062A" w:rsidRPr="00CB6975"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3A062A" w:rsidRPr="00CB6975" w:rsidRDefault="003A062A" w:rsidP="005B0D01">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3A062A" w:rsidRPr="00CB6975" w:rsidRDefault="003A062A" w:rsidP="005B0D01">
            <w:pPr>
              <w:pStyle w:val="TAL"/>
            </w:pPr>
            <w:r w:rsidRPr="00CB6975">
              <w:t xml:space="preserve">Access to </w:t>
            </w:r>
            <w:r>
              <w:t>read Slice specific Policy Control Data</w:t>
            </w:r>
            <w:r w:rsidRPr="00CB6975">
              <w:t>.</w:t>
            </w:r>
          </w:p>
        </w:tc>
      </w:tr>
      <w:tr w:rsidR="003A062A" w:rsidRPr="00CB6975"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3A062A" w:rsidRPr="00CB6975" w:rsidRDefault="003A062A" w:rsidP="005B0D01">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3A062A" w:rsidRPr="00CB6975" w:rsidRDefault="003A062A" w:rsidP="005B0D01">
            <w:pPr>
              <w:pStyle w:val="TAL"/>
            </w:pPr>
            <w:r w:rsidRPr="00CB6975">
              <w:t xml:space="preserve">Access to </w:t>
            </w:r>
            <w:r>
              <w:t>update Slice specific Policy Control Data</w:t>
            </w:r>
            <w:r w:rsidRPr="00CB6975">
              <w:t>.</w:t>
            </w:r>
          </w:p>
        </w:tc>
      </w:tr>
      <w:tr w:rsidR="003A062A" w:rsidRPr="00CB6975"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3A062A" w:rsidRPr="00CB6975" w:rsidRDefault="003A062A" w:rsidP="005B0D01">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3A062A" w:rsidRPr="00CB6975" w:rsidRDefault="003A062A" w:rsidP="005B0D01">
            <w:pPr>
              <w:pStyle w:val="TAL"/>
            </w:pPr>
            <w:r w:rsidRPr="00CB6975">
              <w:t>Access to the ExposureData data set.</w:t>
            </w:r>
          </w:p>
        </w:tc>
      </w:tr>
      <w:tr w:rsidR="003A062A" w:rsidRPr="00CB6975"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3A062A" w:rsidRPr="00CB6975" w:rsidRDefault="003A062A" w:rsidP="005B0D01">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3A062A" w:rsidRPr="00CB6975" w:rsidRDefault="003A062A" w:rsidP="005B0D01">
            <w:pPr>
              <w:pStyle w:val="TAL"/>
            </w:pPr>
            <w:r w:rsidRPr="00CB6975">
              <w:t xml:space="preserve">Access to </w:t>
            </w:r>
            <w:r>
              <w:t>create Access and Mobility data</w:t>
            </w:r>
            <w:r w:rsidRPr="00CB6975">
              <w:t>.</w:t>
            </w:r>
          </w:p>
        </w:tc>
      </w:tr>
      <w:tr w:rsidR="003A062A" w:rsidRPr="00CB6975"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3A062A" w:rsidRPr="00CB6975" w:rsidRDefault="003A062A" w:rsidP="005B0D01">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3A062A" w:rsidRPr="00CB6975" w:rsidRDefault="003A062A" w:rsidP="005B0D01">
            <w:pPr>
              <w:pStyle w:val="TAL"/>
            </w:pPr>
            <w:r w:rsidRPr="00CB6975">
              <w:t xml:space="preserve">Access to </w:t>
            </w:r>
            <w:r>
              <w:t>read Access and Mobility data</w:t>
            </w:r>
            <w:r w:rsidRPr="00CB6975">
              <w:t>.</w:t>
            </w:r>
          </w:p>
        </w:tc>
      </w:tr>
      <w:tr w:rsidR="003A062A" w:rsidRPr="00CB6975"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3A062A" w:rsidRPr="00CB6975" w:rsidRDefault="003A062A" w:rsidP="005B0D01">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3A062A" w:rsidRPr="00CB6975" w:rsidRDefault="003A062A" w:rsidP="005B0D01">
            <w:pPr>
              <w:pStyle w:val="TAL"/>
            </w:pPr>
            <w:r w:rsidRPr="00CB6975">
              <w:t xml:space="preserve">Access to </w:t>
            </w:r>
            <w:r>
              <w:t>update Access and Mobility data</w:t>
            </w:r>
            <w:r w:rsidRPr="00CB6975">
              <w:t>.</w:t>
            </w:r>
          </w:p>
        </w:tc>
      </w:tr>
      <w:tr w:rsidR="003A062A" w:rsidRPr="00CB6975"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3A062A" w:rsidRPr="00CB6975" w:rsidRDefault="003A062A" w:rsidP="005B0D01">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3A062A" w:rsidRPr="00CB6975" w:rsidRDefault="003A062A" w:rsidP="005B0D01">
            <w:pPr>
              <w:pStyle w:val="TAL"/>
            </w:pPr>
            <w:r w:rsidRPr="00CB6975">
              <w:t xml:space="preserve">Access to </w:t>
            </w:r>
            <w:r>
              <w:t>create Session Management data</w:t>
            </w:r>
            <w:r w:rsidRPr="00CB6975">
              <w:t>.</w:t>
            </w:r>
          </w:p>
        </w:tc>
      </w:tr>
      <w:tr w:rsidR="003A062A" w:rsidRPr="00CB6975"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3A062A" w:rsidRPr="00CB6975" w:rsidRDefault="003A062A" w:rsidP="005B0D01">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3A062A" w:rsidRPr="00CB6975" w:rsidRDefault="003A062A" w:rsidP="005B0D01">
            <w:pPr>
              <w:pStyle w:val="TAL"/>
            </w:pPr>
            <w:r w:rsidRPr="00CB6975">
              <w:t xml:space="preserve">Access to </w:t>
            </w:r>
            <w:r>
              <w:t>read Session Management data</w:t>
            </w:r>
            <w:r w:rsidRPr="00CB6975">
              <w:t>.</w:t>
            </w:r>
          </w:p>
        </w:tc>
      </w:tr>
      <w:tr w:rsidR="003A062A" w:rsidRPr="00CB6975"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3A062A" w:rsidRPr="00CB6975" w:rsidRDefault="003A062A" w:rsidP="005B0D01">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3A062A" w:rsidRPr="00CB6975" w:rsidRDefault="003A062A" w:rsidP="005B0D01">
            <w:pPr>
              <w:pStyle w:val="TAL"/>
            </w:pPr>
            <w:r w:rsidRPr="00CB6975">
              <w:t xml:space="preserve">Access to </w:t>
            </w:r>
            <w:r>
              <w:t>update Session Management data</w:t>
            </w:r>
            <w:r w:rsidRPr="00CB6975">
              <w:t>.</w:t>
            </w:r>
          </w:p>
        </w:tc>
      </w:tr>
      <w:tr w:rsidR="003A062A" w:rsidRPr="00CB6975"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3A062A" w:rsidRPr="00CB6975" w:rsidRDefault="003A062A" w:rsidP="005B0D01">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3A062A" w:rsidRPr="00CB6975" w:rsidRDefault="003A062A" w:rsidP="005B0D01">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3A062A" w:rsidRPr="00CB6975" w:rsidRDefault="003A062A" w:rsidP="005B0D01">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3A062A" w:rsidRPr="00CB6975" w:rsidRDefault="003A062A" w:rsidP="005B0D01">
            <w:pPr>
              <w:pStyle w:val="TAL"/>
            </w:pPr>
            <w:r w:rsidRPr="00CB6975">
              <w:t>Access to the ApplicationData data set.</w:t>
            </w:r>
          </w:p>
        </w:tc>
      </w:tr>
      <w:tr w:rsidR="003A062A" w:rsidRPr="00CB6975"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3A062A" w:rsidRPr="00CB6975" w:rsidRDefault="003A062A" w:rsidP="005B0D01">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3A062A" w:rsidRPr="00CB6975" w:rsidRDefault="003A062A" w:rsidP="005B0D01">
            <w:pPr>
              <w:pStyle w:val="TAL"/>
            </w:pPr>
            <w:r w:rsidRPr="00CB6975">
              <w:t xml:space="preserve">Access to </w:t>
            </w:r>
            <w:r>
              <w:t>read PFDData</w:t>
            </w:r>
            <w:r w:rsidRPr="00CB6975">
              <w:t>.</w:t>
            </w:r>
          </w:p>
        </w:tc>
      </w:tr>
      <w:tr w:rsidR="003A062A" w:rsidRPr="00CB6975"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3A062A" w:rsidRPr="00CB6975" w:rsidRDefault="003A062A" w:rsidP="005B0D01">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3A062A" w:rsidRPr="00CB6975" w:rsidRDefault="003A062A" w:rsidP="005B0D01">
            <w:pPr>
              <w:pStyle w:val="TAL"/>
            </w:pPr>
            <w:r w:rsidRPr="00CB6975">
              <w:t xml:space="preserve">Access to </w:t>
            </w:r>
            <w:r>
              <w:t>update PFDData</w:t>
            </w:r>
            <w:r w:rsidRPr="00CB6975">
              <w:t>.</w:t>
            </w:r>
          </w:p>
        </w:tc>
      </w:tr>
      <w:tr w:rsidR="003A062A" w:rsidRPr="00CB6975"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3A062A" w:rsidRPr="00CB6975" w:rsidRDefault="003A062A" w:rsidP="005B0D01">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3A062A" w:rsidRPr="00CB6975" w:rsidRDefault="003A062A" w:rsidP="005B0D01">
            <w:pPr>
              <w:pStyle w:val="TAL"/>
            </w:pPr>
            <w:r w:rsidRPr="00CB6975">
              <w:t xml:space="preserve">Access to </w:t>
            </w:r>
            <w:r>
              <w:t>create PFDData</w:t>
            </w:r>
            <w:r w:rsidRPr="00CB6975">
              <w:t>.</w:t>
            </w:r>
          </w:p>
        </w:tc>
      </w:tr>
      <w:tr w:rsidR="003A062A" w:rsidRPr="00CB6975"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3A062A" w:rsidRPr="00CB6975" w:rsidRDefault="003A062A" w:rsidP="005B0D01">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3A062A" w:rsidRPr="00CB6975" w:rsidRDefault="003A062A" w:rsidP="005B0D01">
            <w:pPr>
              <w:pStyle w:val="TAL"/>
            </w:pPr>
            <w:r w:rsidRPr="00CB6975">
              <w:t xml:space="preserve">Access to </w:t>
            </w:r>
            <w:r>
              <w:t>read Traffic Influence Data</w:t>
            </w:r>
            <w:r w:rsidRPr="00CB6975">
              <w:t>.</w:t>
            </w:r>
          </w:p>
        </w:tc>
      </w:tr>
      <w:tr w:rsidR="003A062A" w:rsidRPr="00CB6975"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3A062A" w:rsidRPr="00CB6975" w:rsidRDefault="003A062A" w:rsidP="005B0D01">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3A062A" w:rsidRPr="00CB6975" w:rsidRDefault="003A062A" w:rsidP="005B0D01">
            <w:pPr>
              <w:pStyle w:val="TAL"/>
            </w:pPr>
            <w:r w:rsidRPr="00CB6975">
              <w:t xml:space="preserve">Access to </w:t>
            </w:r>
            <w:r>
              <w:t>create Traffic Influence Data</w:t>
            </w:r>
            <w:r w:rsidRPr="00CB6975">
              <w:t>.</w:t>
            </w:r>
          </w:p>
        </w:tc>
      </w:tr>
      <w:tr w:rsidR="003A062A" w:rsidRPr="00CB6975"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3A062A" w:rsidRPr="00CB6975" w:rsidRDefault="003A062A" w:rsidP="005B0D01">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3A062A" w:rsidRPr="00CB6975" w:rsidRDefault="003A062A" w:rsidP="005B0D01">
            <w:pPr>
              <w:pStyle w:val="TAL"/>
            </w:pPr>
            <w:r w:rsidRPr="00CB6975">
              <w:t xml:space="preserve">Access to </w:t>
            </w:r>
            <w:r>
              <w:t>update Traffic Influence Data</w:t>
            </w:r>
            <w:r w:rsidRPr="00CB6975">
              <w:t>.</w:t>
            </w:r>
          </w:p>
        </w:tc>
      </w:tr>
      <w:tr w:rsidR="003A062A" w:rsidRPr="00CB6975"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3A062A" w:rsidRPr="00CB6975" w:rsidRDefault="003A062A" w:rsidP="005B0D01">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3A062A" w:rsidRPr="00CB6975" w:rsidRDefault="003A062A" w:rsidP="005B0D01">
            <w:pPr>
              <w:pStyle w:val="TAL"/>
            </w:pPr>
            <w:r w:rsidRPr="00CB6975">
              <w:t xml:space="preserve">Access to </w:t>
            </w:r>
            <w:r>
              <w:t>create Traffic Influence Data Subscriptions</w:t>
            </w:r>
            <w:r w:rsidRPr="00CB6975">
              <w:t>.</w:t>
            </w:r>
          </w:p>
        </w:tc>
      </w:tr>
      <w:tr w:rsidR="003A062A" w:rsidRPr="00CB6975"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3A062A" w:rsidRPr="00CB6975" w:rsidRDefault="003A062A" w:rsidP="005B0D01">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3A062A" w:rsidRPr="00CB6975" w:rsidRDefault="003A062A" w:rsidP="005B0D01">
            <w:pPr>
              <w:pStyle w:val="TAL"/>
            </w:pPr>
            <w:r w:rsidRPr="00CB6975">
              <w:t xml:space="preserve">Access to </w:t>
            </w:r>
            <w:r>
              <w:t>read Traffic Influence Data Subscriptions</w:t>
            </w:r>
            <w:r w:rsidRPr="00CB6975">
              <w:t>.</w:t>
            </w:r>
          </w:p>
        </w:tc>
      </w:tr>
      <w:tr w:rsidR="003A062A" w:rsidRPr="00CB6975"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3A062A" w:rsidRPr="00CB6975" w:rsidRDefault="003A062A" w:rsidP="005B0D01">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3A062A" w:rsidRPr="00CB6975" w:rsidRDefault="003A062A" w:rsidP="005B0D01">
            <w:pPr>
              <w:pStyle w:val="TAL"/>
            </w:pPr>
            <w:r w:rsidRPr="00CB6975">
              <w:t xml:space="preserve">Access to </w:t>
            </w:r>
            <w:r>
              <w:t>update Traffic Influence Data Subscriptions</w:t>
            </w:r>
            <w:r w:rsidRPr="00CB6975">
              <w:t>.</w:t>
            </w:r>
          </w:p>
        </w:tc>
      </w:tr>
      <w:tr w:rsidR="003A062A" w:rsidRPr="00CB6975"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3A062A" w:rsidRPr="00CB6975" w:rsidRDefault="003A062A" w:rsidP="005B0D01">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3A062A" w:rsidRPr="00CB6975" w:rsidRDefault="003A062A" w:rsidP="005B0D01">
            <w:pPr>
              <w:pStyle w:val="TAL"/>
            </w:pPr>
            <w:r w:rsidRPr="00CB6975">
              <w:t xml:space="preserve">Access to </w:t>
            </w:r>
            <w:r>
              <w:t>read BDT Policy Data</w:t>
            </w:r>
            <w:r w:rsidRPr="00CB6975">
              <w:t>.</w:t>
            </w:r>
          </w:p>
        </w:tc>
      </w:tr>
      <w:tr w:rsidR="003A062A" w:rsidRPr="00CB6975"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3A062A" w:rsidRPr="00CB6975" w:rsidRDefault="003A062A" w:rsidP="005B0D01">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3A062A" w:rsidRPr="00CB6975" w:rsidRDefault="003A062A" w:rsidP="005B0D01">
            <w:pPr>
              <w:pStyle w:val="TAL"/>
            </w:pPr>
            <w:r w:rsidRPr="00CB6975">
              <w:t xml:space="preserve">Access to </w:t>
            </w:r>
            <w:r>
              <w:t>create BDT Policy Data</w:t>
            </w:r>
            <w:r w:rsidRPr="00CB6975">
              <w:t>.</w:t>
            </w:r>
          </w:p>
        </w:tc>
      </w:tr>
      <w:tr w:rsidR="003A062A" w:rsidRPr="00CB6975"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3A062A" w:rsidRPr="00CB6975" w:rsidRDefault="003A062A" w:rsidP="005B0D01">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3A062A" w:rsidRPr="00CB6975" w:rsidRDefault="003A062A" w:rsidP="005B0D01">
            <w:pPr>
              <w:pStyle w:val="TAL"/>
            </w:pPr>
            <w:r w:rsidRPr="00CB6975">
              <w:t xml:space="preserve">Access to </w:t>
            </w:r>
            <w:r>
              <w:t>update BDT Policy Data</w:t>
            </w:r>
            <w:r w:rsidRPr="00CB6975">
              <w:t>.</w:t>
            </w:r>
          </w:p>
        </w:tc>
      </w:tr>
      <w:tr w:rsidR="003A062A" w:rsidRPr="00CB6975"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3A062A" w:rsidRPr="00CB6975" w:rsidRDefault="003A062A" w:rsidP="005B0D01">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3A062A" w:rsidRPr="00CB6975" w:rsidRDefault="003A062A" w:rsidP="005B0D01">
            <w:pPr>
              <w:pStyle w:val="TAL"/>
            </w:pPr>
            <w:r w:rsidRPr="00CB6975">
              <w:t xml:space="preserve">Access to </w:t>
            </w:r>
            <w:r>
              <w:t>read IPTV Configuration Data</w:t>
            </w:r>
            <w:r w:rsidRPr="00CB6975">
              <w:t>.</w:t>
            </w:r>
          </w:p>
        </w:tc>
      </w:tr>
      <w:tr w:rsidR="003A062A" w:rsidRPr="00CB6975"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3A062A" w:rsidRPr="00CB6975" w:rsidRDefault="003A062A" w:rsidP="005B0D01">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3A062A" w:rsidRPr="00CB6975" w:rsidRDefault="003A062A" w:rsidP="005B0D01">
            <w:pPr>
              <w:pStyle w:val="TAL"/>
            </w:pPr>
            <w:r w:rsidRPr="00CB6975">
              <w:t xml:space="preserve">Access to </w:t>
            </w:r>
            <w:r>
              <w:t>create IPTV Configuration Data</w:t>
            </w:r>
            <w:r w:rsidRPr="00CB6975">
              <w:t>.</w:t>
            </w:r>
          </w:p>
        </w:tc>
      </w:tr>
      <w:tr w:rsidR="003A062A" w:rsidRPr="00CB6975"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3A062A" w:rsidRPr="00CB6975" w:rsidRDefault="003A062A" w:rsidP="005B0D01">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3A062A" w:rsidRPr="00CB6975" w:rsidRDefault="003A062A" w:rsidP="005B0D01">
            <w:pPr>
              <w:pStyle w:val="TAL"/>
            </w:pPr>
            <w:r w:rsidRPr="00CB6975">
              <w:t xml:space="preserve">Access to </w:t>
            </w:r>
            <w:r>
              <w:t>update IPTV Configuration Data</w:t>
            </w:r>
            <w:r w:rsidRPr="00CB6975">
              <w:t>.</w:t>
            </w:r>
          </w:p>
        </w:tc>
      </w:tr>
      <w:tr w:rsidR="003A062A" w:rsidRPr="00CB6975"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3A062A" w:rsidRPr="00CB6975" w:rsidRDefault="003A062A" w:rsidP="005B0D01">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3A062A" w:rsidRPr="00CB6975" w:rsidRDefault="003A062A" w:rsidP="005B0D01">
            <w:pPr>
              <w:pStyle w:val="TAL"/>
            </w:pPr>
            <w:r w:rsidRPr="00CB6975">
              <w:t xml:space="preserve">Access to </w:t>
            </w:r>
            <w:r>
              <w:t>read Service Parameter Data</w:t>
            </w:r>
            <w:r w:rsidRPr="00CB6975">
              <w:t>.</w:t>
            </w:r>
          </w:p>
        </w:tc>
      </w:tr>
      <w:tr w:rsidR="003A062A" w:rsidRPr="00CB6975"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3A062A" w:rsidRPr="00CB6975" w:rsidRDefault="003A062A" w:rsidP="005B0D01">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3A062A" w:rsidRPr="00CB6975" w:rsidRDefault="003A062A" w:rsidP="005B0D01">
            <w:pPr>
              <w:pStyle w:val="TAL"/>
            </w:pPr>
            <w:r w:rsidRPr="00CB6975">
              <w:t xml:space="preserve">Access to </w:t>
            </w:r>
            <w:r>
              <w:t>create Service Parameter Data</w:t>
            </w:r>
            <w:r w:rsidRPr="00CB6975">
              <w:t>.</w:t>
            </w:r>
          </w:p>
        </w:tc>
      </w:tr>
      <w:tr w:rsidR="003A062A" w:rsidRPr="00CB6975"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3A062A" w:rsidRPr="00CB6975" w:rsidRDefault="003A062A" w:rsidP="005B0D01">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3A062A" w:rsidRPr="00CB6975" w:rsidRDefault="003A062A" w:rsidP="005B0D01">
            <w:pPr>
              <w:pStyle w:val="TAL"/>
            </w:pPr>
            <w:r w:rsidRPr="00CB6975">
              <w:t xml:space="preserve">Access to </w:t>
            </w:r>
            <w:r>
              <w:t>update Service Parameter Data</w:t>
            </w:r>
            <w:r w:rsidRPr="00CB6975">
              <w:t>.</w:t>
            </w:r>
          </w:p>
        </w:tc>
      </w:tr>
      <w:tr w:rsidR="003A062A" w:rsidRPr="00CB6975"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3A062A" w:rsidRPr="00CB6975" w:rsidRDefault="003A062A" w:rsidP="005B0D01">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3A062A" w:rsidRPr="00CB6975" w:rsidRDefault="003A062A" w:rsidP="005B0D01">
            <w:pPr>
              <w:pStyle w:val="TAL"/>
            </w:pPr>
            <w:r w:rsidRPr="00CB6975">
              <w:t xml:space="preserve">Access to </w:t>
            </w:r>
            <w:r>
              <w:t>read AM Influence Data</w:t>
            </w:r>
            <w:r w:rsidRPr="00CB6975">
              <w:t>.</w:t>
            </w:r>
          </w:p>
        </w:tc>
      </w:tr>
      <w:tr w:rsidR="003A062A" w:rsidRPr="00CB6975"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3A062A" w:rsidRPr="00CB6975" w:rsidRDefault="003A062A" w:rsidP="005B0D01">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3A062A" w:rsidRPr="00CB6975" w:rsidRDefault="003A062A" w:rsidP="005B0D01">
            <w:pPr>
              <w:pStyle w:val="TAL"/>
            </w:pPr>
            <w:r w:rsidRPr="00CB6975">
              <w:t xml:space="preserve">Access to </w:t>
            </w:r>
            <w:r>
              <w:t>create AM Influence Data</w:t>
            </w:r>
            <w:r w:rsidRPr="00CB6975">
              <w:t>.</w:t>
            </w:r>
          </w:p>
        </w:tc>
      </w:tr>
      <w:tr w:rsidR="003A062A" w:rsidRPr="00CB6975"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3A062A" w:rsidRPr="00CB6975" w:rsidRDefault="003A062A" w:rsidP="005B0D01">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3A062A" w:rsidRPr="00CB6975" w:rsidRDefault="003A062A" w:rsidP="005B0D01">
            <w:pPr>
              <w:pStyle w:val="TAL"/>
            </w:pPr>
            <w:r w:rsidRPr="00CB6975">
              <w:t xml:space="preserve">Access to </w:t>
            </w:r>
            <w:r>
              <w:t>update AM Influence Data</w:t>
            </w:r>
            <w:r w:rsidRPr="00CB6975">
              <w:t>.</w:t>
            </w:r>
          </w:p>
        </w:tc>
      </w:tr>
      <w:tr w:rsidR="003A062A" w:rsidRPr="00CB6975"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3A062A" w:rsidRPr="00CB6975" w:rsidRDefault="003A062A" w:rsidP="005B0D01">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3A062A" w:rsidRPr="00CB6975" w:rsidRDefault="003A062A" w:rsidP="005B0D01">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3A062A" w:rsidRPr="00CB6975" w:rsidRDefault="003A062A" w:rsidP="005B0D01">
            <w:pPr>
              <w:pStyle w:val="TAL"/>
            </w:pPr>
            <w:r w:rsidRPr="00CB6975">
              <w:t xml:space="preserve">Access to </w:t>
            </w:r>
            <w:r>
              <w:t>read Subscriptions resources</w:t>
            </w:r>
            <w:r w:rsidRPr="00CB6975">
              <w:t>.</w:t>
            </w:r>
          </w:p>
        </w:tc>
      </w:tr>
      <w:tr w:rsidR="003A062A" w:rsidRPr="00CB6975"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3A062A" w:rsidRPr="00CB6975" w:rsidRDefault="003A062A" w:rsidP="005B0D01">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3A062A" w:rsidRPr="00CB6975" w:rsidRDefault="003A062A" w:rsidP="005B0D01">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3A062A" w:rsidRPr="00CB6975" w:rsidRDefault="003A062A" w:rsidP="005B0D01">
            <w:pPr>
              <w:pStyle w:val="TAL"/>
            </w:pPr>
            <w:r w:rsidRPr="00CB6975">
              <w:t xml:space="preserve">Access to </w:t>
            </w:r>
            <w:r>
              <w:t>read EAS Deployment Information Data</w:t>
            </w:r>
            <w:r w:rsidRPr="00CB6975">
              <w:t>.</w:t>
            </w:r>
          </w:p>
        </w:tc>
      </w:tr>
      <w:tr w:rsidR="003A062A" w:rsidRPr="00CB6975"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3A062A" w:rsidRPr="00CB6975" w:rsidRDefault="003A062A" w:rsidP="005B0D01">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3A062A" w:rsidRPr="00CB6975" w:rsidRDefault="003A062A" w:rsidP="005B0D01">
            <w:pPr>
              <w:pStyle w:val="TAL"/>
            </w:pPr>
            <w:r w:rsidRPr="00CB6975">
              <w:t xml:space="preserve">Access to </w:t>
            </w:r>
            <w:r>
              <w:t>create EAS Deployment Information Data</w:t>
            </w:r>
            <w:r w:rsidRPr="00CB6975">
              <w:t>.</w:t>
            </w:r>
          </w:p>
        </w:tc>
      </w:tr>
      <w:tr w:rsidR="003A062A" w:rsidRPr="00CB6975"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3A062A" w:rsidRPr="00CB6975" w:rsidRDefault="003A062A" w:rsidP="005B0D01">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3A062A" w:rsidRPr="00CB6975" w:rsidRDefault="003A062A" w:rsidP="005B0D01">
            <w:pPr>
              <w:pStyle w:val="TAL"/>
            </w:pPr>
            <w:r w:rsidRPr="00CB6975">
              <w:t xml:space="preserve">Access to </w:t>
            </w:r>
            <w:r>
              <w:t>update EAS Deployment Information Data</w:t>
            </w:r>
            <w:r w:rsidRPr="00CB6975">
              <w:t>.</w:t>
            </w:r>
          </w:p>
        </w:tc>
      </w:tr>
    </w:tbl>
    <w:p w14:paraId="377B4AA9" w14:textId="77777777" w:rsidR="003A062A" w:rsidRPr="002F706E" w:rsidRDefault="003A062A" w:rsidP="003A062A">
      <w:pPr>
        <w:rPr>
          <w:lang w:eastAsia="zh-CN"/>
        </w:rPr>
      </w:pPr>
    </w:p>
    <w:p w14:paraId="0FEC0AAB" w14:textId="77777777" w:rsidR="003A062A" w:rsidRPr="001F16C3" w:rsidRDefault="003A062A" w:rsidP="003A062A">
      <w:pPr>
        <w:pStyle w:val="Heading3"/>
      </w:pPr>
      <w:bookmarkStart w:id="854" w:name="_Toc20120585"/>
      <w:bookmarkStart w:id="855" w:name="_Toc21623463"/>
      <w:bookmarkStart w:id="856" w:name="_Toc27587166"/>
      <w:bookmarkStart w:id="857" w:name="_Toc36459229"/>
      <w:bookmarkStart w:id="858" w:name="_Toc45028476"/>
      <w:bookmarkStart w:id="859" w:name="_Toc51870155"/>
      <w:bookmarkStart w:id="860" w:name="_Toc51870277"/>
      <w:bookmarkStart w:id="861" w:name="_Toc90582032"/>
      <w:bookmarkStart w:id="862" w:name="_Toc130816117"/>
      <w:bookmarkStart w:id="863" w:name="_Toc138335796"/>
      <w:r w:rsidRPr="001F16C3">
        <w:t>6.1.</w:t>
      </w:r>
      <w:r w:rsidRPr="001F16C3">
        <w:rPr>
          <w:lang w:eastAsia="zh-CN"/>
        </w:rPr>
        <w:t>8</w:t>
      </w:r>
      <w:r w:rsidRPr="001F16C3">
        <w:tab/>
        <w:t>Feature negotiation</w:t>
      </w:r>
      <w:bookmarkEnd w:id="854"/>
      <w:bookmarkEnd w:id="855"/>
      <w:bookmarkEnd w:id="856"/>
      <w:bookmarkEnd w:id="857"/>
      <w:bookmarkEnd w:id="858"/>
      <w:bookmarkEnd w:id="859"/>
      <w:bookmarkEnd w:id="860"/>
      <w:bookmarkEnd w:id="861"/>
      <w:bookmarkEnd w:id="862"/>
      <w:bookmarkEnd w:id="863"/>
    </w:p>
    <w:p w14:paraId="6D61EA5B" w14:textId="77777777" w:rsidR="003A062A" w:rsidRPr="001F16C3" w:rsidRDefault="003A062A" w:rsidP="003A062A">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06893A7" w14:textId="77777777" w:rsidR="003A062A" w:rsidRDefault="003A062A" w:rsidP="003A062A">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CB6975"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CB6975" w:rsidRDefault="003A062A" w:rsidP="005B0D01">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CB6975" w:rsidRDefault="003A062A" w:rsidP="005B0D01">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CB6975" w:rsidRDefault="003A062A" w:rsidP="005B0D01">
            <w:pPr>
              <w:keepNext/>
              <w:keepLines/>
              <w:spacing w:after="0"/>
              <w:jc w:val="center"/>
              <w:rPr>
                <w:rFonts w:ascii="Arial" w:hAnsi="Arial"/>
                <w:b/>
                <w:noProof/>
                <w:sz w:val="18"/>
              </w:rPr>
            </w:pPr>
            <w:r w:rsidRPr="00CB6975">
              <w:rPr>
                <w:rFonts w:ascii="Arial" w:hAnsi="Arial"/>
                <w:b/>
                <w:noProof/>
                <w:sz w:val="18"/>
              </w:rPr>
              <w:t>Description</w:t>
            </w:r>
          </w:p>
        </w:tc>
      </w:tr>
      <w:tr w:rsidR="003A062A" w:rsidRPr="00CB6975"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CB6975" w:rsidRDefault="003A062A" w:rsidP="005B0D01">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CB6975" w:rsidRDefault="003A062A" w:rsidP="005B0D01">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CB6975" w:rsidRDefault="003A062A" w:rsidP="005B0D01">
            <w:pPr>
              <w:pStyle w:val="TAL"/>
              <w:rPr>
                <w:lang w:eastAsia="zh-CN"/>
              </w:rPr>
            </w:pPr>
            <w:r w:rsidRPr="00CB6975">
              <w:rPr>
                <w:szCs w:val="18"/>
              </w:rPr>
              <w:t>This feature indicates the support of the complete removal of a Policy Data resource.</w:t>
            </w:r>
          </w:p>
        </w:tc>
      </w:tr>
      <w:tr w:rsidR="003A062A" w:rsidRPr="00CB6975"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CB6975" w:rsidRDefault="003A062A" w:rsidP="005B0D01">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CB6975" w:rsidRDefault="003A062A" w:rsidP="005B0D01">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CB6975" w:rsidRDefault="003A062A" w:rsidP="005B0D01">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A062A" w:rsidRPr="00CB6975"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CB6975" w:rsidRDefault="003A062A" w:rsidP="005B0D01">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CB6975" w:rsidRDefault="003A062A" w:rsidP="005B0D01">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CB6975" w:rsidRDefault="003A062A" w:rsidP="005B0D01">
            <w:pPr>
              <w:pStyle w:val="TAL"/>
              <w:rPr>
                <w:szCs w:val="18"/>
              </w:rPr>
            </w:pPr>
            <w:r w:rsidRPr="00CB6975">
              <w:rPr>
                <w:lang w:eastAsia="zh-CN"/>
              </w:rPr>
              <w:t>This feature supports the additional protocol matching condition for the domain name in PFD data.</w:t>
            </w:r>
          </w:p>
        </w:tc>
      </w:tr>
      <w:tr w:rsidR="003A062A" w:rsidRPr="00CB6975"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CB6975" w:rsidRDefault="003A062A" w:rsidP="005B0D01">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CB6975" w:rsidRDefault="003A062A" w:rsidP="005B0D01">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CB6975" w:rsidRDefault="003A062A" w:rsidP="005B0D01">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CB6975"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CB6975" w:rsidRDefault="003A062A" w:rsidP="005B0D01">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CB6975" w:rsidRDefault="003A062A" w:rsidP="005B0D01">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CB6975" w:rsidRDefault="003A062A" w:rsidP="005B0D01">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A062A" w:rsidRPr="00CB6975"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CB6975" w:rsidRDefault="003A062A" w:rsidP="005B0D01">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CB6975" w:rsidRDefault="003A062A" w:rsidP="005B0D01">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CB6975" w:rsidRDefault="003A062A" w:rsidP="005B0D01">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A062A" w:rsidRPr="00CB6975"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CB6975" w:rsidRDefault="003A062A" w:rsidP="005B0D01">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CB6975" w:rsidRDefault="003A062A" w:rsidP="005B0D01">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CB6975" w:rsidRDefault="003A062A" w:rsidP="005B0D01">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A062A" w:rsidRPr="00CB6975"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CB6975" w:rsidRDefault="003A062A" w:rsidP="005B0D01">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CB6975" w:rsidRDefault="003A062A" w:rsidP="005B0D01">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CB6975" w:rsidRDefault="003A062A" w:rsidP="005B0D01">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A062A" w:rsidRPr="00CB6975"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CB6975" w:rsidRDefault="003A062A" w:rsidP="005B0D01">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CB6975" w:rsidRDefault="003A062A" w:rsidP="005B0D01">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CB6975" w:rsidRDefault="003A062A" w:rsidP="005B0D01">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A062A" w:rsidRPr="00CB6975"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CB6975" w:rsidRDefault="003A062A" w:rsidP="005B0D01">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CB6975" w:rsidRDefault="003A062A" w:rsidP="005B0D01">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CB6975" w:rsidRDefault="003A062A" w:rsidP="005B0D01">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A062A" w:rsidRPr="00CB6975"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CB6975" w:rsidRDefault="003A062A" w:rsidP="005B0D01">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CB6975" w:rsidRDefault="003A062A" w:rsidP="005B0D01">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CB6975" w:rsidRDefault="003A062A" w:rsidP="005B0D01">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CB6975" w:rsidRDefault="003A062A" w:rsidP="005B0D01">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CB6975" w:rsidRDefault="003A062A" w:rsidP="005B0D01">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A062A" w:rsidRPr="00CB6975"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CB6975" w:rsidRDefault="003A062A" w:rsidP="005B0D01">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CB6975" w:rsidRDefault="003A062A" w:rsidP="005B0D01">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CB6975" w:rsidRDefault="003A062A" w:rsidP="005B0D01">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CB6975" w:rsidRDefault="003A062A" w:rsidP="005B0D01">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CB6975"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CB6975" w:rsidRDefault="003A062A" w:rsidP="005B0D01">
            <w:pPr>
              <w:pStyle w:val="TAL"/>
              <w:rPr>
                <w:szCs w:val="18"/>
              </w:rPr>
            </w:pPr>
            <w:r>
              <w:rPr>
                <w:rFonts w:hint="eastAsia"/>
                <w:szCs w:val="18"/>
                <w:lang w:eastAsia="zh-CN"/>
              </w:rPr>
              <w:t>Reserved</w:t>
            </w:r>
          </w:p>
        </w:tc>
      </w:tr>
      <w:tr w:rsidR="003A062A" w:rsidRPr="00CB6975"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CB6975" w:rsidRDefault="003A062A" w:rsidP="005B0D01">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CB6975" w:rsidRDefault="003A062A" w:rsidP="005B0D01">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CB6975" w:rsidRDefault="003A062A" w:rsidP="005B0D01">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CB6975" w:rsidRDefault="003A062A" w:rsidP="005B0D01">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A062A" w:rsidRPr="00CB6975"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CB6975" w:rsidRDefault="003A062A" w:rsidP="005B0D01">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CB6975" w:rsidRDefault="003A062A" w:rsidP="005B0D01">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CB6975" w:rsidRDefault="003A062A" w:rsidP="005B0D01">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CB6975" w:rsidRDefault="003A062A" w:rsidP="005B0D01">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CB6975" w:rsidRDefault="003A062A" w:rsidP="005B0D01">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3A062A" w:rsidRPr="00CB6975"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CB6975" w:rsidRDefault="003A062A" w:rsidP="005B0D01">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CB6975" w:rsidRDefault="003A062A" w:rsidP="005B0D01">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CB6975" w:rsidRDefault="003A062A" w:rsidP="005B0D01">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A062A" w:rsidRPr="00CB6975"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CB6975" w:rsidRDefault="003A062A" w:rsidP="005B0D01">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CB6975" w:rsidRDefault="003A062A" w:rsidP="005B0D01">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CB6975" w:rsidRDefault="003A062A" w:rsidP="005B0D01">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A062A" w:rsidRPr="00CB6975"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CB6975" w:rsidRDefault="003A062A" w:rsidP="005B0D01">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CB6975" w:rsidRDefault="003A062A" w:rsidP="005B0D01">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CB6975" w:rsidRDefault="003A062A" w:rsidP="005B0D01">
            <w:pPr>
              <w:pStyle w:val="TAL"/>
            </w:pPr>
            <w:r w:rsidRPr="00CB6975">
              <w:rPr>
                <w:rFonts w:hint="eastAsia"/>
              </w:rPr>
              <w:t>T</w:t>
            </w:r>
            <w:r w:rsidRPr="00CB6975">
              <w:t>his feature indicates the support of the UE Subscription Data Sets Retrieve as specified in clause 5.2.47 of 3GPP TS 29.505 [2].</w:t>
            </w:r>
          </w:p>
        </w:tc>
      </w:tr>
      <w:tr w:rsidR="003A062A" w:rsidRPr="00CB6975"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CB6975" w:rsidRDefault="003A062A" w:rsidP="005B0D01">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CB6975" w:rsidRDefault="003A062A" w:rsidP="005B0D01">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CB6975" w:rsidRDefault="003A062A" w:rsidP="005B0D01">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A062A" w:rsidRPr="00CB6975"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CB6975" w:rsidRDefault="003A062A" w:rsidP="005B0D01">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CB6975" w:rsidRDefault="003A062A" w:rsidP="005B0D01">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CB6975" w:rsidRDefault="003A062A" w:rsidP="005B0D01">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A062A" w:rsidRPr="00CB6975"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CB6975" w:rsidRDefault="003A062A" w:rsidP="005B0D01">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CB6975" w:rsidRDefault="003A062A" w:rsidP="005B0D01">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CB6975" w:rsidRDefault="003A062A" w:rsidP="005B0D01">
            <w:pPr>
              <w:pStyle w:val="TAL"/>
            </w:pPr>
            <w:r>
              <w:t xml:space="preserve">This feature indicates the support of </w:t>
            </w:r>
            <w:r w:rsidRPr="002A6D6B">
              <w:t>Application guidance for URSP determination</w:t>
            </w:r>
            <w:r>
              <w:t xml:space="preserve"> related application data as specified in 3GPP TS 29.519 [3].</w:t>
            </w:r>
          </w:p>
        </w:tc>
      </w:tr>
      <w:tr w:rsidR="003A062A" w:rsidRPr="00CB6975"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CB6975" w:rsidRDefault="003A062A" w:rsidP="005B0D01">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CB6975" w:rsidRDefault="003A062A" w:rsidP="005B0D01">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CB6975" w:rsidRDefault="003A062A" w:rsidP="005B0D01">
            <w:pPr>
              <w:pStyle w:val="TAL"/>
            </w:pPr>
            <w:r>
              <w:t>This feature indicates the support of EAS Deployment Information Data and Subscription related application data as specified in 3GPP TS 29.519 [3].</w:t>
            </w:r>
          </w:p>
        </w:tc>
      </w:tr>
      <w:tr w:rsidR="003A062A" w:rsidRPr="00CB6975"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Default="003A062A" w:rsidP="005B0D0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Default="003A062A" w:rsidP="005B0D0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Default="003A062A" w:rsidP="005B0D0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A062A" w:rsidRPr="00CB6975"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432B07" w:rsidRDefault="003A062A" w:rsidP="005B0D01">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Default="003A062A" w:rsidP="005B0D01">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234A1F" w:rsidRDefault="003A062A" w:rsidP="005B0D01">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A062A" w:rsidRPr="00CB6975"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Default="003A062A" w:rsidP="005B0D01">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Default="003A062A" w:rsidP="005B0D01">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Default="003A062A" w:rsidP="005B0D01">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A062A" w:rsidRPr="00CB6975"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Default="003A062A" w:rsidP="005B0D01">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Default="003A062A" w:rsidP="005B0D01">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Default="003A062A" w:rsidP="005B0D01">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A062A" w:rsidRPr="00CB6975"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Default="003A062A" w:rsidP="005B0D0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Default="003A062A" w:rsidP="005B0D0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Default="003A062A" w:rsidP="005B0D0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3A062A" w:rsidRPr="00CB6975"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Default="003A062A" w:rsidP="005B0D0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Default="003A062A" w:rsidP="005B0D0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Default="003A062A" w:rsidP="005B0D0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Default="003A062A" w:rsidP="005B0D0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Default="003A062A" w:rsidP="005B0D0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Default="003A062A" w:rsidP="005B0D0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Default="003A062A" w:rsidP="005B0D01">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B06F7A" w:rsidRDefault="003A062A" w:rsidP="005B0D01">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Default="003A062A" w:rsidP="005B0D01">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A062A" w:rsidRPr="00CB6975"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Default="003A062A" w:rsidP="005B0D01">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CB6975" w:rsidRDefault="003A062A" w:rsidP="005B0D01">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371886" w:rsidRDefault="003A062A" w:rsidP="005B0D01">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A062A" w:rsidRPr="00CB6975"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Default="003A062A" w:rsidP="005B0D01">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Default="003A062A" w:rsidP="005B0D01">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Default="003A062A" w:rsidP="005B0D01">
            <w:pPr>
              <w:pStyle w:val="TAL"/>
            </w:pPr>
            <w:r>
              <w:rPr>
                <w:lang w:eastAsia="fr-FR"/>
              </w:rPr>
              <w:t>This feature indicates the support of subscribed V2X policy data</w:t>
            </w:r>
            <w:r>
              <w:t xml:space="preserve"> as </w:t>
            </w:r>
            <w:r>
              <w:rPr>
                <w:szCs w:val="18"/>
              </w:rPr>
              <w:t xml:space="preserve">specified in </w:t>
            </w:r>
            <w:r>
              <w:t>3GPP TS 29.519 [3].</w:t>
            </w:r>
          </w:p>
        </w:tc>
      </w:tr>
      <w:tr w:rsidR="003A062A" w:rsidRPr="00CB6975"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Default="003A062A" w:rsidP="005B0D01">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Default="003A062A" w:rsidP="005B0D01">
            <w:pPr>
              <w:pStyle w:val="TAL"/>
            </w:pPr>
            <w:r w:rsidRPr="009C308D">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Default="003A062A" w:rsidP="005B0D01">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A062A" w:rsidRPr="00CB6975"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Default="003A062A" w:rsidP="005B0D01">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C308D" w:rsidRDefault="003A062A" w:rsidP="005B0D01">
            <w:pPr>
              <w:pStyle w:val="TAL"/>
            </w:pPr>
            <w:r>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37B74" w:rsidRDefault="003A062A" w:rsidP="005B0D01">
            <w:pPr>
              <w:pStyle w:val="TAL"/>
            </w:pPr>
            <w:r>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CB6975"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Default="003A062A" w:rsidP="005B0D01">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Default="003A062A" w:rsidP="005B0D01">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873C51" w:rsidRDefault="003A062A" w:rsidP="005B0D01">
            <w:pPr>
              <w:pStyle w:val="TAL"/>
            </w:pPr>
            <w:r w:rsidRPr="00873C51">
              <w:t xml:space="preserve">This feature indicates the support of A2X </w:t>
            </w:r>
            <w:r>
              <w:t xml:space="preserve">communication as </w:t>
            </w:r>
            <w:r>
              <w:rPr>
                <w:szCs w:val="18"/>
              </w:rPr>
              <w:t xml:space="preserve">specified in </w:t>
            </w:r>
            <w:r>
              <w:t>3GPP TS 29.519 [3].</w:t>
            </w:r>
          </w:p>
          <w:p w14:paraId="6026F5AB" w14:textId="77777777" w:rsidR="003A062A" w:rsidRDefault="003A062A" w:rsidP="005B0D01">
            <w:pPr>
              <w:pStyle w:val="TAL"/>
            </w:pPr>
          </w:p>
        </w:tc>
      </w:tr>
      <w:tr w:rsidR="003A062A" w:rsidRPr="00CB6975"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Default="003A062A" w:rsidP="005B0D01">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Default="003A062A" w:rsidP="005B0D01">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D91853" w:rsidRDefault="003A062A" w:rsidP="005B0D01">
            <w:pPr>
              <w:pStyle w:val="TAL"/>
            </w:pPr>
            <w:r w:rsidRPr="00AC6946">
              <w:t>This feature indicates support of epsUrspInd within UePolicySet and UePolicySetPatch in 3GPP</w:t>
            </w:r>
            <w:r>
              <w:t> </w:t>
            </w:r>
            <w:r w:rsidRPr="00AC6946">
              <w:t>TS</w:t>
            </w:r>
            <w:r>
              <w:t> </w:t>
            </w:r>
            <w:r w:rsidRPr="00AC6946">
              <w:t>29.519</w:t>
            </w:r>
            <w:r>
              <w:t> </w:t>
            </w:r>
            <w:r w:rsidRPr="00AC6946">
              <w:t>[3].</w:t>
            </w:r>
          </w:p>
        </w:tc>
      </w:tr>
      <w:tr w:rsidR="003A062A" w:rsidRPr="00CB6975"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Default="003A062A" w:rsidP="005B0D01">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873C51" w:rsidRDefault="003A062A" w:rsidP="005B0D01">
            <w:pPr>
              <w:pStyle w:val="TAL"/>
            </w:pPr>
            <w:r w:rsidRPr="00873C51">
              <w:t>DCAMP_Roaming_LBO</w:t>
            </w:r>
          </w:p>
          <w:p w14:paraId="4C22E4FB" w14:textId="77777777" w:rsidR="003A062A" w:rsidRPr="00AC6946"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AC6946" w:rsidRDefault="003A062A" w:rsidP="005B0D01">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A062A" w:rsidRPr="00CB6975" w14:paraId="142146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2687DB" w14:textId="77777777" w:rsidR="003A062A" w:rsidRDefault="003A062A" w:rsidP="005B0D01">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5636E2AE" w14:textId="77777777" w:rsidR="003A062A" w:rsidRPr="00803BBC" w:rsidRDefault="003A062A" w:rsidP="005B0D01">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12A30C73" w14:textId="77777777" w:rsidR="003A062A" w:rsidRPr="00803BBC" w:rsidRDefault="003A062A" w:rsidP="005B0D01">
            <w:pPr>
              <w:pStyle w:val="TAL"/>
            </w:pPr>
            <w:r w:rsidRPr="00AC6946">
              <w:t>This feature indicates support of epsUrspInd within UePolicySet and UePolicySetPatch in 3GPP</w:t>
            </w:r>
            <w:r>
              <w:t> </w:t>
            </w:r>
            <w:r w:rsidRPr="00AC6946">
              <w:t>TS</w:t>
            </w:r>
            <w:r>
              <w:t> </w:t>
            </w:r>
            <w:r w:rsidRPr="00AC6946">
              <w:t>29.519</w:t>
            </w:r>
            <w:r>
              <w:t> </w:t>
            </w:r>
            <w:r w:rsidRPr="00AC6946">
              <w:t>[3].</w:t>
            </w:r>
          </w:p>
        </w:tc>
      </w:tr>
      <w:tr w:rsidR="003A062A" w:rsidRPr="00CB6975"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77777777" w:rsidR="003A062A" w:rsidRDefault="003A062A" w:rsidP="005B0D01">
            <w:pPr>
              <w:pStyle w:val="TAL"/>
              <w:rPr>
                <w:lang w:eastAsia="zh-CN"/>
              </w:rPr>
            </w:pPr>
            <w:r>
              <w:rPr>
                <w:rFonts w:hint="eastAsia"/>
                <w:lang w:eastAsia="zh-CN"/>
              </w:rPr>
              <w:t>4</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AC6946" w:rsidRDefault="003A062A" w:rsidP="005B0D01">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7777777" w:rsidR="003A062A" w:rsidRPr="00AC6946" w:rsidRDefault="003A062A" w:rsidP="005B0D01">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bl>
    <w:p w14:paraId="171053CA" w14:textId="77777777" w:rsidR="003A062A" w:rsidRPr="00AB208A" w:rsidRDefault="003A062A" w:rsidP="003A062A">
      <w:pPr>
        <w:rPr>
          <w:lang w:eastAsia="zh-CN"/>
        </w:rPr>
      </w:pPr>
    </w:p>
    <w:p w14:paraId="686B26AD" w14:textId="77777777" w:rsidR="003A062A" w:rsidRPr="001F16C3" w:rsidRDefault="003A062A" w:rsidP="003A062A">
      <w:pPr>
        <w:pStyle w:val="Heading2"/>
      </w:pPr>
      <w:bookmarkStart w:id="864" w:name="_Toc27587167"/>
      <w:bookmarkStart w:id="865" w:name="_Toc36459230"/>
      <w:bookmarkStart w:id="866" w:name="_Toc45028477"/>
      <w:bookmarkStart w:id="867" w:name="_Toc51870156"/>
      <w:bookmarkStart w:id="868" w:name="_Toc51870278"/>
      <w:bookmarkStart w:id="869" w:name="_Toc90582033"/>
      <w:bookmarkStart w:id="870" w:name="_Toc130816118"/>
      <w:bookmarkStart w:id="871" w:name="_Toc138335797"/>
      <w:r w:rsidRPr="001F16C3">
        <w:t>6.</w:t>
      </w:r>
      <w:r>
        <w:t>2</w:t>
      </w:r>
      <w:r w:rsidRPr="001F16C3">
        <w:tab/>
        <w:t>Nud</w:t>
      </w:r>
      <w:r w:rsidRPr="001F16C3">
        <w:rPr>
          <w:lang w:eastAsia="zh-CN"/>
        </w:rPr>
        <w:t>r</w:t>
      </w:r>
      <w:r w:rsidRPr="001F16C3">
        <w:t>_</w:t>
      </w:r>
      <w:r>
        <w:t>GroupIDmap</w:t>
      </w:r>
      <w:r w:rsidRPr="001F16C3">
        <w:t xml:space="preserve"> Service API</w:t>
      </w:r>
      <w:bookmarkEnd w:id="864"/>
      <w:bookmarkEnd w:id="865"/>
      <w:bookmarkEnd w:id="866"/>
      <w:bookmarkEnd w:id="867"/>
      <w:bookmarkEnd w:id="868"/>
      <w:bookmarkEnd w:id="869"/>
      <w:bookmarkEnd w:id="870"/>
      <w:bookmarkEnd w:id="871"/>
    </w:p>
    <w:p w14:paraId="71B7A0D3" w14:textId="77777777" w:rsidR="003A062A" w:rsidRPr="001F16C3" w:rsidRDefault="003A062A" w:rsidP="003A062A">
      <w:pPr>
        <w:pStyle w:val="Heading3"/>
        <w:rPr>
          <w:lang w:eastAsia="zh-CN"/>
        </w:rPr>
      </w:pPr>
      <w:bookmarkStart w:id="872" w:name="_Toc27587168"/>
      <w:bookmarkStart w:id="873" w:name="_Toc36459231"/>
      <w:bookmarkStart w:id="874" w:name="_Toc45028478"/>
      <w:bookmarkStart w:id="875" w:name="_Toc51870157"/>
      <w:bookmarkStart w:id="876" w:name="_Toc51870279"/>
      <w:bookmarkStart w:id="877" w:name="_Toc90582034"/>
      <w:bookmarkStart w:id="878" w:name="_Toc130816119"/>
      <w:bookmarkStart w:id="879" w:name="_Toc138335798"/>
      <w:r w:rsidRPr="001F16C3">
        <w:t>6.</w:t>
      </w:r>
      <w:r>
        <w:t>2</w:t>
      </w:r>
      <w:r w:rsidRPr="001F16C3">
        <w:t>.1</w:t>
      </w:r>
      <w:r w:rsidRPr="001F16C3">
        <w:tab/>
        <w:t>API URI</w:t>
      </w:r>
      <w:bookmarkEnd w:id="872"/>
      <w:bookmarkEnd w:id="873"/>
      <w:bookmarkEnd w:id="874"/>
      <w:bookmarkEnd w:id="875"/>
      <w:bookmarkEnd w:id="876"/>
      <w:bookmarkEnd w:id="877"/>
      <w:bookmarkEnd w:id="878"/>
      <w:bookmarkEnd w:id="879"/>
    </w:p>
    <w:p w14:paraId="2CA1A0A9" w14:textId="77777777" w:rsidR="003A062A" w:rsidRPr="001F16C3" w:rsidRDefault="003A062A" w:rsidP="003A062A">
      <w:r>
        <w:t>URIs of this API shall have the following root:</w:t>
      </w:r>
    </w:p>
    <w:p w14:paraId="4F9D3D59" w14:textId="77777777" w:rsidR="003A062A" w:rsidRDefault="003A062A" w:rsidP="003A062A">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5E4763E2" w14:textId="77777777" w:rsidR="003A062A" w:rsidRDefault="003A062A" w:rsidP="003A062A">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73CFCC29" w14:textId="77777777" w:rsidR="003A062A" w:rsidRPr="001F16C3" w:rsidRDefault="003A062A" w:rsidP="003A062A">
      <w:pPr>
        <w:pStyle w:val="Heading3"/>
      </w:pPr>
      <w:bookmarkStart w:id="880" w:name="_Toc27587169"/>
      <w:bookmarkStart w:id="881" w:name="_Toc36459232"/>
      <w:bookmarkStart w:id="882" w:name="_Toc45028479"/>
      <w:bookmarkStart w:id="883" w:name="_Toc51870158"/>
      <w:bookmarkStart w:id="884" w:name="_Toc51870280"/>
      <w:bookmarkStart w:id="885" w:name="_Toc90582035"/>
      <w:bookmarkStart w:id="886" w:name="_Toc130816120"/>
      <w:bookmarkStart w:id="887" w:name="_Toc138335799"/>
      <w:r w:rsidRPr="001F16C3">
        <w:t>6.</w:t>
      </w:r>
      <w:r>
        <w:t>2</w:t>
      </w:r>
      <w:r w:rsidRPr="001F16C3">
        <w:t>.2</w:t>
      </w:r>
      <w:r w:rsidRPr="001F16C3">
        <w:tab/>
        <w:t>Usage of HTTP</w:t>
      </w:r>
      <w:bookmarkEnd w:id="880"/>
      <w:bookmarkEnd w:id="881"/>
      <w:bookmarkEnd w:id="882"/>
      <w:bookmarkEnd w:id="883"/>
      <w:bookmarkEnd w:id="884"/>
      <w:bookmarkEnd w:id="885"/>
      <w:bookmarkEnd w:id="886"/>
      <w:bookmarkEnd w:id="887"/>
    </w:p>
    <w:p w14:paraId="05D832CA" w14:textId="77777777" w:rsidR="003A062A" w:rsidRPr="001F16C3" w:rsidRDefault="003A062A" w:rsidP="003A062A">
      <w:pPr>
        <w:pStyle w:val="Heading4"/>
      </w:pPr>
      <w:bookmarkStart w:id="888" w:name="_Toc27587170"/>
      <w:bookmarkStart w:id="889" w:name="_Toc36459233"/>
      <w:bookmarkStart w:id="890" w:name="_Toc45028480"/>
      <w:bookmarkStart w:id="891" w:name="_Toc51870159"/>
      <w:bookmarkStart w:id="892" w:name="_Toc51870281"/>
      <w:bookmarkStart w:id="893" w:name="_Toc90582036"/>
      <w:bookmarkStart w:id="894" w:name="_Toc130816121"/>
      <w:bookmarkStart w:id="895" w:name="_Toc138335800"/>
      <w:r w:rsidRPr="001F16C3">
        <w:t>6.</w:t>
      </w:r>
      <w:r>
        <w:t>2</w:t>
      </w:r>
      <w:r w:rsidRPr="001F16C3">
        <w:t>.2.1</w:t>
      </w:r>
      <w:r w:rsidRPr="001F16C3">
        <w:tab/>
        <w:t>General</w:t>
      </w:r>
      <w:bookmarkEnd w:id="888"/>
      <w:bookmarkEnd w:id="889"/>
      <w:bookmarkEnd w:id="890"/>
      <w:bookmarkEnd w:id="891"/>
      <w:bookmarkEnd w:id="892"/>
      <w:bookmarkEnd w:id="893"/>
      <w:bookmarkEnd w:id="894"/>
      <w:bookmarkEnd w:id="895"/>
    </w:p>
    <w:p w14:paraId="52212674" w14:textId="77777777" w:rsidR="003A062A" w:rsidRPr="00D67AB2" w:rsidRDefault="003A062A" w:rsidP="003A062A">
      <w:r w:rsidRPr="00D67AB2">
        <w:t>HTTP/2, as defined in IETF RFC 7540 [13], shall be used as specified in clause 5 of 3GPP TS 29.500 [</w:t>
      </w:r>
      <w:r>
        <w:t>7</w:t>
      </w:r>
      <w:r w:rsidRPr="00D67AB2">
        <w:t>].</w:t>
      </w:r>
    </w:p>
    <w:p w14:paraId="5CCD1D62" w14:textId="77777777" w:rsidR="003A062A" w:rsidRPr="00D67AB2" w:rsidRDefault="003A062A" w:rsidP="003A062A">
      <w:r w:rsidRPr="00D67AB2">
        <w:t>HTTP</w:t>
      </w:r>
      <w:r w:rsidRPr="00D67AB2">
        <w:rPr>
          <w:lang w:eastAsia="zh-CN"/>
        </w:rPr>
        <w:t xml:space="preserve">/2 </w:t>
      </w:r>
      <w:r w:rsidRPr="00D67AB2">
        <w:t>shall be transported as specified in clause 5.3 of 3GPP TS 29.500 [</w:t>
      </w:r>
      <w:r>
        <w:t>7</w:t>
      </w:r>
      <w:r w:rsidRPr="00D67AB2">
        <w:t>].</w:t>
      </w:r>
    </w:p>
    <w:p w14:paraId="43ED325C" w14:textId="77777777" w:rsidR="003A062A" w:rsidRPr="00D67AB2" w:rsidRDefault="003A062A" w:rsidP="003A062A">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7DB1D3A0" w14:textId="77777777" w:rsidR="003A062A" w:rsidRPr="001F16C3" w:rsidRDefault="003A062A" w:rsidP="003A062A">
      <w:pPr>
        <w:pStyle w:val="Heading4"/>
      </w:pPr>
      <w:bookmarkStart w:id="896" w:name="_Toc27587171"/>
      <w:bookmarkStart w:id="897" w:name="_Toc36459234"/>
      <w:bookmarkStart w:id="898" w:name="_Toc45028481"/>
      <w:bookmarkStart w:id="899" w:name="_Toc51870160"/>
      <w:bookmarkStart w:id="900" w:name="_Toc51870282"/>
      <w:bookmarkStart w:id="901" w:name="_Toc90582037"/>
      <w:bookmarkStart w:id="902" w:name="_Toc130816122"/>
      <w:bookmarkStart w:id="903" w:name="_Toc138335801"/>
      <w:r w:rsidRPr="001F16C3">
        <w:t>6.</w:t>
      </w:r>
      <w:r>
        <w:t>2</w:t>
      </w:r>
      <w:r w:rsidRPr="001F16C3">
        <w:t>.2.2</w:t>
      </w:r>
      <w:r w:rsidRPr="001F16C3">
        <w:tab/>
        <w:t>HTTP standard headers</w:t>
      </w:r>
      <w:bookmarkEnd w:id="896"/>
      <w:bookmarkEnd w:id="897"/>
      <w:bookmarkEnd w:id="898"/>
      <w:bookmarkEnd w:id="899"/>
      <w:bookmarkEnd w:id="900"/>
      <w:bookmarkEnd w:id="901"/>
      <w:bookmarkEnd w:id="902"/>
      <w:bookmarkEnd w:id="903"/>
    </w:p>
    <w:p w14:paraId="2A10AA05" w14:textId="77777777" w:rsidR="003A062A" w:rsidRPr="001F16C3" w:rsidRDefault="003A062A" w:rsidP="003A062A">
      <w:pPr>
        <w:pStyle w:val="Heading5"/>
        <w:rPr>
          <w:lang w:eastAsia="zh-CN"/>
        </w:rPr>
      </w:pPr>
      <w:bookmarkStart w:id="904" w:name="_Toc27587172"/>
      <w:bookmarkStart w:id="905" w:name="_Toc36459235"/>
      <w:bookmarkStart w:id="906" w:name="_Toc45028482"/>
      <w:bookmarkStart w:id="907" w:name="_Toc51870161"/>
      <w:bookmarkStart w:id="908" w:name="_Toc51870283"/>
      <w:bookmarkStart w:id="909" w:name="_Toc90582038"/>
      <w:bookmarkStart w:id="910" w:name="_Toc130816123"/>
      <w:bookmarkStart w:id="911" w:name="_Toc138335802"/>
      <w:r w:rsidRPr="001F16C3">
        <w:t>6.</w:t>
      </w:r>
      <w:r>
        <w:t>2</w:t>
      </w:r>
      <w:r w:rsidRPr="001F16C3">
        <w:t>.2.2.1</w:t>
      </w:r>
      <w:r w:rsidRPr="001F16C3">
        <w:rPr>
          <w:lang w:eastAsia="zh-CN"/>
        </w:rPr>
        <w:tab/>
        <w:t>General</w:t>
      </w:r>
      <w:bookmarkEnd w:id="904"/>
      <w:bookmarkEnd w:id="905"/>
      <w:bookmarkEnd w:id="906"/>
      <w:bookmarkEnd w:id="907"/>
      <w:bookmarkEnd w:id="908"/>
      <w:bookmarkEnd w:id="909"/>
      <w:bookmarkEnd w:id="910"/>
      <w:bookmarkEnd w:id="911"/>
    </w:p>
    <w:p w14:paraId="5C575642" w14:textId="77777777" w:rsidR="003A062A" w:rsidRPr="001F16C3" w:rsidRDefault="003A062A" w:rsidP="003A062A">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D951704" w14:textId="77777777" w:rsidR="003A062A" w:rsidRPr="001F16C3" w:rsidRDefault="003A062A" w:rsidP="003A062A">
      <w:pPr>
        <w:pStyle w:val="Heading5"/>
      </w:pPr>
      <w:bookmarkStart w:id="912" w:name="_Toc27587173"/>
      <w:bookmarkStart w:id="913" w:name="_Toc36459236"/>
      <w:bookmarkStart w:id="914" w:name="_Toc45028483"/>
      <w:bookmarkStart w:id="915" w:name="_Toc51870162"/>
      <w:bookmarkStart w:id="916" w:name="_Toc51870284"/>
      <w:bookmarkStart w:id="917" w:name="_Toc90582039"/>
      <w:bookmarkStart w:id="918" w:name="_Toc130816124"/>
      <w:bookmarkStart w:id="919" w:name="_Toc138335803"/>
      <w:r w:rsidRPr="001F16C3">
        <w:t>6.</w:t>
      </w:r>
      <w:r>
        <w:t>2</w:t>
      </w:r>
      <w:r w:rsidRPr="001F16C3">
        <w:t>.2.2.2</w:t>
      </w:r>
      <w:r w:rsidRPr="001F16C3">
        <w:tab/>
        <w:t>Content type</w:t>
      </w:r>
      <w:bookmarkEnd w:id="912"/>
      <w:bookmarkEnd w:id="913"/>
      <w:bookmarkEnd w:id="914"/>
      <w:bookmarkEnd w:id="915"/>
      <w:bookmarkEnd w:id="916"/>
      <w:bookmarkEnd w:id="917"/>
      <w:bookmarkEnd w:id="918"/>
      <w:bookmarkEnd w:id="919"/>
    </w:p>
    <w:p w14:paraId="7BA0C3A6" w14:textId="77777777" w:rsidR="003A062A" w:rsidRPr="001F16C3" w:rsidRDefault="003A062A" w:rsidP="003A062A">
      <w:r>
        <w:t>The following content types shall be supported:</w:t>
      </w:r>
    </w:p>
    <w:p w14:paraId="617EB748" w14:textId="77777777" w:rsidR="003A062A" w:rsidRDefault="003A062A" w:rsidP="003A062A">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554A2849" w14:textId="77777777" w:rsidR="003A062A" w:rsidRDefault="003A062A" w:rsidP="003A062A">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8F85E46" w14:textId="77777777" w:rsidR="003A062A" w:rsidRPr="001F16C3" w:rsidRDefault="003A062A" w:rsidP="003A062A">
      <w:pPr>
        <w:pStyle w:val="Heading5"/>
        <w:rPr>
          <w:lang w:val="es-ES"/>
        </w:rPr>
      </w:pPr>
      <w:bookmarkStart w:id="920" w:name="_Toc27587174"/>
      <w:bookmarkStart w:id="921" w:name="_Toc36459237"/>
      <w:bookmarkStart w:id="922" w:name="_Toc45028484"/>
      <w:bookmarkStart w:id="923" w:name="_Toc51870163"/>
      <w:bookmarkStart w:id="924" w:name="_Toc51870285"/>
      <w:bookmarkStart w:id="925" w:name="_Toc90582040"/>
      <w:bookmarkStart w:id="926" w:name="_Toc130816125"/>
      <w:bookmarkStart w:id="927" w:name="_Toc138335804"/>
      <w:r w:rsidRPr="001F16C3">
        <w:rPr>
          <w:lang w:val="es-ES"/>
        </w:rPr>
        <w:t>6.</w:t>
      </w:r>
      <w:r>
        <w:rPr>
          <w:lang w:val="es-ES"/>
        </w:rPr>
        <w:t>2</w:t>
      </w:r>
      <w:r w:rsidRPr="001F16C3">
        <w:rPr>
          <w:lang w:val="es-ES"/>
        </w:rPr>
        <w:t>.2.2.3</w:t>
      </w:r>
      <w:r w:rsidRPr="001F16C3">
        <w:rPr>
          <w:lang w:val="es-ES"/>
        </w:rPr>
        <w:tab/>
        <w:t>Cache-Control</w:t>
      </w:r>
      <w:bookmarkEnd w:id="920"/>
      <w:bookmarkEnd w:id="921"/>
      <w:bookmarkEnd w:id="922"/>
      <w:bookmarkEnd w:id="923"/>
      <w:bookmarkEnd w:id="924"/>
      <w:bookmarkEnd w:id="925"/>
      <w:bookmarkEnd w:id="926"/>
      <w:bookmarkEnd w:id="927"/>
    </w:p>
    <w:p w14:paraId="0B457089" w14:textId="77777777" w:rsidR="003A062A" w:rsidRPr="001F16C3" w:rsidRDefault="003A062A" w:rsidP="003A062A">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Default="003A062A" w:rsidP="003A062A">
      <w:pPr>
        <w:rPr>
          <w:lang w:val="en-US"/>
        </w:rPr>
      </w:pPr>
      <w:r>
        <w:rPr>
          <w:lang w:val="en-US"/>
        </w:rPr>
        <w:lastRenderedPageBreak/>
        <w:t>The "max-age" value shall be configurable by operator policy.</w:t>
      </w:r>
    </w:p>
    <w:p w14:paraId="119887A4" w14:textId="77777777" w:rsidR="003A062A" w:rsidRPr="001F16C3" w:rsidRDefault="003A062A" w:rsidP="003A062A">
      <w:pPr>
        <w:pStyle w:val="Heading5"/>
      </w:pPr>
      <w:bookmarkStart w:id="928" w:name="_Toc27587175"/>
      <w:bookmarkStart w:id="929" w:name="_Toc36459238"/>
      <w:bookmarkStart w:id="930" w:name="_Toc45028485"/>
      <w:bookmarkStart w:id="931" w:name="_Toc51870164"/>
      <w:bookmarkStart w:id="932" w:name="_Toc51870286"/>
      <w:bookmarkStart w:id="933" w:name="_Toc90582041"/>
      <w:bookmarkStart w:id="934" w:name="_Toc130816126"/>
      <w:bookmarkStart w:id="935" w:name="_Toc138335805"/>
      <w:r w:rsidRPr="001F16C3">
        <w:t>6.</w:t>
      </w:r>
      <w:r>
        <w:t>2</w:t>
      </w:r>
      <w:r w:rsidRPr="001F16C3">
        <w:t>.2.2.4</w:t>
      </w:r>
      <w:r w:rsidRPr="001F16C3">
        <w:tab/>
        <w:t>ETag</w:t>
      </w:r>
      <w:bookmarkEnd w:id="928"/>
      <w:bookmarkEnd w:id="929"/>
      <w:bookmarkEnd w:id="930"/>
      <w:bookmarkEnd w:id="931"/>
      <w:bookmarkEnd w:id="932"/>
      <w:bookmarkEnd w:id="933"/>
      <w:bookmarkEnd w:id="934"/>
      <w:bookmarkEnd w:id="935"/>
    </w:p>
    <w:p w14:paraId="2398537B" w14:textId="77777777" w:rsidR="003A062A" w:rsidRPr="001F16C3" w:rsidRDefault="003A062A" w:rsidP="003A062A">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1F16C3" w:rsidRDefault="003A062A" w:rsidP="003A062A">
      <w:pPr>
        <w:pStyle w:val="Heading5"/>
      </w:pPr>
      <w:bookmarkStart w:id="936" w:name="_Toc27587176"/>
      <w:bookmarkStart w:id="937" w:name="_Toc36459239"/>
      <w:bookmarkStart w:id="938" w:name="_Toc45028486"/>
      <w:bookmarkStart w:id="939" w:name="_Toc51870165"/>
      <w:bookmarkStart w:id="940" w:name="_Toc51870287"/>
      <w:bookmarkStart w:id="941" w:name="_Toc90582042"/>
      <w:bookmarkStart w:id="942" w:name="_Toc130816127"/>
      <w:bookmarkStart w:id="943" w:name="_Toc138335806"/>
      <w:r w:rsidRPr="001F16C3">
        <w:t>6.</w:t>
      </w:r>
      <w:r>
        <w:t>2</w:t>
      </w:r>
      <w:r w:rsidRPr="001F16C3">
        <w:t>.2.2.5</w:t>
      </w:r>
      <w:r w:rsidRPr="001F16C3">
        <w:tab/>
        <w:t>If-None-Match</w:t>
      </w:r>
      <w:bookmarkEnd w:id="936"/>
      <w:bookmarkEnd w:id="937"/>
      <w:bookmarkEnd w:id="938"/>
      <w:bookmarkEnd w:id="939"/>
      <w:bookmarkEnd w:id="940"/>
      <w:bookmarkEnd w:id="941"/>
      <w:bookmarkEnd w:id="942"/>
      <w:bookmarkEnd w:id="943"/>
    </w:p>
    <w:p w14:paraId="6E1FA415" w14:textId="77777777" w:rsidR="003A062A" w:rsidRPr="001F16C3" w:rsidRDefault="003A062A" w:rsidP="003A062A">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1F16C3" w:rsidRDefault="003A062A" w:rsidP="003A062A">
      <w:pPr>
        <w:pStyle w:val="Heading5"/>
      </w:pPr>
      <w:bookmarkStart w:id="944" w:name="_Toc27587177"/>
      <w:bookmarkStart w:id="945" w:name="_Toc36459240"/>
      <w:bookmarkStart w:id="946" w:name="_Toc45028487"/>
      <w:bookmarkStart w:id="947" w:name="_Toc51870166"/>
      <w:bookmarkStart w:id="948" w:name="_Toc51870288"/>
      <w:bookmarkStart w:id="949" w:name="_Toc90582043"/>
      <w:bookmarkStart w:id="950" w:name="_Toc130816128"/>
      <w:bookmarkStart w:id="951" w:name="_Toc138335807"/>
      <w:r w:rsidRPr="001F16C3">
        <w:t>6.</w:t>
      </w:r>
      <w:r>
        <w:t>2</w:t>
      </w:r>
      <w:r w:rsidRPr="001F16C3">
        <w:t>.2.2.6</w:t>
      </w:r>
      <w:r w:rsidRPr="001F16C3">
        <w:tab/>
        <w:t>Last-Modified</w:t>
      </w:r>
      <w:bookmarkEnd w:id="944"/>
      <w:bookmarkEnd w:id="945"/>
      <w:bookmarkEnd w:id="946"/>
      <w:bookmarkEnd w:id="947"/>
      <w:bookmarkEnd w:id="948"/>
      <w:bookmarkEnd w:id="949"/>
      <w:bookmarkEnd w:id="950"/>
      <w:bookmarkEnd w:id="951"/>
    </w:p>
    <w:p w14:paraId="03E7188B" w14:textId="77777777" w:rsidR="003A062A" w:rsidRPr="001F16C3" w:rsidRDefault="003A062A" w:rsidP="003A062A">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53A53136" w14:textId="77777777" w:rsidR="003A062A" w:rsidRPr="001F16C3" w:rsidRDefault="003A062A" w:rsidP="003A062A">
      <w:pPr>
        <w:pStyle w:val="Heading5"/>
      </w:pPr>
      <w:bookmarkStart w:id="952" w:name="_Toc27587178"/>
      <w:bookmarkStart w:id="953" w:name="_Toc36459241"/>
      <w:bookmarkStart w:id="954" w:name="_Toc45028488"/>
      <w:bookmarkStart w:id="955" w:name="_Toc51870167"/>
      <w:bookmarkStart w:id="956" w:name="_Toc51870289"/>
      <w:bookmarkStart w:id="957" w:name="_Toc90582044"/>
      <w:bookmarkStart w:id="958" w:name="_Toc130816129"/>
      <w:bookmarkStart w:id="959" w:name="_Toc138335808"/>
      <w:r w:rsidRPr="001F16C3">
        <w:t>6.</w:t>
      </w:r>
      <w:r>
        <w:t>2</w:t>
      </w:r>
      <w:r w:rsidRPr="001F16C3">
        <w:t>.2.2.7</w:t>
      </w:r>
      <w:r w:rsidRPr="001F16C3">
        <w:tab/>
        <w:t>If-Modified-Since</w:t>
      </w:r>
      <w:bookmarkEnd w:id="952"/>
      <w:bookmarkEnd w:id="953"/>
      <w:bookmarkEnd w:id="954"/>
      <w:bookmarkEnd w:id="955"/>
      <w:bookmarkEnd w:id="956"/>
      <w:bookmarkEnd w:id="957"/>
      <w:bookmarkEnd w:id="958"/>
      <w:bookmarkEnd w:id="959"/>
    </w:p>
    <w:p w14:paraId="035DBE9C" w14:textId="77777777" w:rsidR="003A062A" w:rsidRPr="001F16C3" w:rsidRDefault="003A062A" w:rsidP="003A062A">
      <w:pPr>
        <w:rPr>
          <w:lang w:val="en-US"/>
        </w:rPr>
      </w:pPr>
      <w:r>
        <w:rPr>
          <w:lang w:val="en-US"/>
        </w:rPr>
        <w:t>As described in IETF RFC 7232 [15] clause 3.3, an NF Service Consumer may issue conditional GET request towards UDR, by including an "If-Modified-Since" header in HTTP requests.</w:t>
      </w:r>
    </w:p>
    <w:p w14:paraId="3E661FEB" w14:textId="77777777" w:rsidR="003A062A" w:rsidRPr="001F16C3" w:rsidRDefault="003A062A" w:rsidP="003A062A">
      <w:pPr>
        <w:pStyle w:val="Heading5"/>
      </w:pPr>
      <w:bookmarkStart w:id="960" w:name="_Toc27587179"/>
      <w:bookmarkStart w:id="961" w:name="_Toc36459242"/>
      <w:bookmarkStart w:id="962" w:name="_Toc45028489"/>
      <w:bookmarkStart w:id="963" w:name="_Toc51870168"/>
      <w:bookmarkStart w:id="964" w:name="_Toc51870290"/>
      <w:bookmarkStart w:id="965" w:name="_Toc90582045"/>
      <w:bookmarkStart w:id="966" w:name="_Toc130816130"/>
      <w:bookmarkStart w:id="967" w:name="_Toc138335809"/>
      <w:r w:rsidRPr="001F16C3">
        <w:t>6.</w:t>
      </w:r>
      <w:r>
        <w:t>2</w:t>
      </w:r>
      <w:r w:rsidRPr="001F16C3">
        <w:t>.2.2.8</w:t>
      </w:r>
      <w:r w:rsidRPr="001F16C3">
        <w:tab/>
        <w:t>When to Use Entity-Tags and Last-Modified Dates</w:t>
      </w:r>
      <w:bookmarkEnd w:id="960"/>
      <w:bookmarkEnd w:id="961"/>
      <w:bookmarkEnd w:id="962"/>
      <w:bookmarkEnd w:id="963"/>
      <w:bookmarkEnd w:id="964"/>
      <w:bookmarkEnd w:id="965"/>
      <w:bookmarkEnd w:id="966"/>
      <w:bookmarkEnd w:id="967"/>
    </w:p>
    <w:p w14:paraId="6EE34B84" w14:textId="77777777" w:rsidR="003A062A" w:rsidRPr="001F16C3" w:rsidRDefault="003A062A" w:rsidP="003A062A">
      <w:pPr>
        <w:rPr>
          <w:noProof/>
        </w:rPr>
      </w:pPr>
      <w:r>
        <w:rPr>
          <w:noProof/>
        </w:rPr>
        <w:t xml:space="preserve">Both "ETag" and "Last-Modified" headers should be sent in the same HTTP response as stated in </w:t>
      </w:r>
      <w:r>
        <w:rPr>
          <w:lang w:val="en-US"/>
        </w:rPr>
        <w:t>IETF RFC 7232 [15] clause 2.4</w:t>
      </w:r>
      <w:r>
        <w:rPr>
          <w:noProof/>
        </w:rPr>
        <w:t>.</w:t>
      </w:r>
    </w:p>
    <w:p w14:paraId="20D4FC4B" w14:textId="77777777" w:rsidR="003A062A" w:rsidRDefault="003A062A" w:rsidP="003A062A">
      <w:pPr>
        <w:pStyle w:val="NO"/>
        <w:rPr>
          <w:noProof/>
        </w:rPr>
      </w:pPr>
      <w:r>
        <w:rPr>
          <w:noProof/>
        </w:rPr>
        <w:t>NOTE: "ETag" is a stronger validator than "Last-Modified" and is preferred.</w:t>
      </w:r>
    </w:p>
    <w:p w14:paraId="25DF8E1B" w14:textId="77777777" w:rsidR="003A062A" w:rsidRDefault="003A062A" w:rsidP="003A062A">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0C5B78E1" w14:textId="77777777" w:rsidR="003A062A" w:rsidRPr="001F16C3" w:rsidRDefault="003A062A" w:rsidP="003A062A">
      <w:pPr>
        <w:pStyle w:val="Heading4"/>
      </w:pPr>
      <w:bookmarkStart w:id="968" w:name="_Toc27587180"/>
      <w:bookmarkStart w:id="969" w:name="_Toc36459243"/>
      <w:bookmarkStart w:id="970" w:name="_Toc45028490"/>
      <w:bookmarkStart w:id="971" w:name="_Toc51870169"/>
      <w:bookmarkStart w:id="972" w:name="_Toc51870291"/>
      <w:bookmarkStart w:id="973" w:name="_Toc90582046"/>
      <w:bookmarkStart w:id="974" w:name="_Toc130816131"/>
      <w:bookmarkStart w:id="975" w:name="_Toc138335810"/>
      <w:r w:rsidRPr="001F16C3">
        <w:t>6.</w:t>
      </w:r>
      <w:r>
        <w:t>2</w:t>
      </w:r>
      <w:r w:rsidRPr="001F16C3">
        <w:t>.2.3</w:t>
      </w:r>
      <w:r w:rsidRPr="001F16C3">
        <w:tab/>
        <w:t>HTTP custom headers</w:t>
      </w:r>
      <w:bookmarkEnd w:id="968"/>
      <w:bookmarkEnd w:id="969"/>
      <w:bookmarkEnd w:id="970"/>
      <w:bookmarkEnd w:id="971"/>
      <w:bookmarkEnd w:id="972"/>
      <w:bookmarkEnd w:id="973"/>
      <w:bookmarkEnd w:id="974"/>
      <w:bookmarkEnd w:id="975"/>
    </w:p>
    <w:p w14:paraId="2C3905C3" w14:textId="77777777" w:rsidR="003A062A" w:rsidRPr="001F16C3" w:rsidRDefault="003A062A" w:rsidP="003A062A">
      <w:pPr>
        <w:pStyle w:val="Heading5"/>
        <w:rPr>
          <w:lang w:eastAsia="zh-CN"/>
        </w:rPr>
      </w:pPr>
      <w:bookmarkStart w:id="976" w:name="_Toc27587181"/>
      <w:bookmarkStart w:id="977" w:name="_Toc36459244"/>
      <w:bookmarkStart w:id="978" w:name="_Toc45028491"/>
      <w:bookmarkStart w:id="979" w:name="_Toc51870170"/>
      <w:bookmarkStart w:id="980" w:name="_Toc51870292"/>
      <w:bookmarkStart w:id="981" w:name="_Toc90582047"/>
      <w:bookmarkStart w:id="982" w:name="_Toc130816132"/>
      <w:bookmarkStart w:id="983" w:name="_Toc138335811"/>
      <w:r w:rsidRPr="001F16C3">
        <w:t>6.</w:t>
      </w:r>
      <w:r>
        <w:t>2</w:t>
      </w:r>
      <w:r w:rsidRPr="001F16C3">
        <w:t>.2.3.1</w:t>
      </w:r>
      <w:r w:rsidRPr="001F16C3">
        <w:rPr>
          <w:lang w:eastAsia="zh-CN"/>
        </w:rPr>
        <w:tab/>
        <w:t>General</w:t>
      </w:r>
      <w:bookmarkEnd w:id="976"/>
      <w:bookmarkEnd w:id="977"/>
      <w:bookmarkEnd w:id="978"/>
      <w:bookmarkEnd w:id="979"/>
      <w:bookmarkEnd w:id="980"/>
      <w:bookmarkEnd w:id="981"/>
      <w:bookmarkEnd w:id="982"/>
      <w:bookmarkEnd w:id="983"/>
    </w:p>
    <w:p w14:paraId="229EE242" w14:textId="77777777" w:rsidR="003A062A" w:rsidRPr="002857AD" w:rsidRDefault="003A062A" w:rsidP="003A062A">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445ABE57" w14:textId="77777777" w:rsidR="003A062A" w:rsidRPr="001F16C3" w:rsidRDefault="003A062A" w:rsidP="003A062A">
      <w:pPr>
        <w:pStyle w:val="Heading3"/>
      </w:pPr>
      <w:bookmarkStart w:id="984" w:name="_Toc27587182"/>
      <w:bookmarkStart w:id="985" w:name="_Toc36459245"/>
      <w:bookmarkStart w:id="986" w:name="_Toc45028492"/>
      <w:bookmarkStart w:id="987" w:name="_Toc51870171"/>
      <w:bookmarkStart w:id="988" w:name="_Toc51870293"/>
      <w:bookmarkStart w:id="989" w:name="_Toc90582048"/>
      <w:bookmarkStart w:id="990" w:name="_Toc130816133"/>
      <w:bookmarkStart w:id="991" w:name="_Toc138335812"/>
      <w:r w:rsidRPr="001F16C3">
        <w:lastRenderedPageBreak/>
        <w:t>6.</w:t>
      </w:r>
      <w:r>
        <w:t>2</w:t>
      </w:r>
      <w:r w:rsidRPr="001F16C3">
        <w:t>.3</w:t>
      </w:r>
      <w:r w:rsidRPr="001F16C3">
        <w:tab/>
        <w:t>Resources</w:t>
      </w:r>
      <w:bookmarkEnd w:id="984"/>
      <w:bookmarkEnd w:id="985"/>
      <w:bookmarkEnd w:id="986"/>
      <w:bookmarkEnd w:id="987"/>
      <w:bookmarkEnd w:id="988"/>
      <w:bookmarkEnd w:id="989"/>
      <w:bookmarkEnd w:id="990"/>
      <w:bookmarkEnd w:id="991"/>
    </w:p>
    <w:p w14:paraId="6844EA91" w14:textId="77777777" w:rsidR="003A062A" w:rsidRPr="001F16C3" w:rsidRDefault="003A062A" w:rsidP="003A062A">
      <w:pPr>
        <w:pStyle w:val="Heading4"/>
        <w:rPr>
          <w:lang w:eastAsia="zh-CN"/>
        </w:rPr>
      </w:pPr>
      <w:bookmarkStart w:id="992" w:name="_Toc27587183"/>
      <w:bookmarkStart w:id="993" w:name="_Toc36459246"/>
      <w:bookmarkStart w:id="994" w:name="_Toc45028493"/>
      <w:bookmarkStart w:id="995" w:name="_Toc51870172"/>
      <w:bookmarkStart w:id="996" w:name="_Toc51870294"/>
      <w:bookmarkStart w:id="997" w:name="_Toc90582049"/>
      <w:bookmarkStart w:id="998" w:name="_Toc130816134"/>
      <w:bookmarkStart w:id="999" w:name="_Toc138335813"/>
      <w:r w:rsidRPr="001F16C3">
        <w:t>6.</w:t>
      </w:r>
      <w:r>
        <w:t>2</w:t>
      </w:r>
      <w:r w:rsidRPr="001F16C3">
        <w:t>.3.1</w:t>
      </w:r>
      <w:r w:rsidRPr="001F16C3">
        <w:tab/>
        <w:t>Overview</w:t>
      </w:r>
      <w:bookmarkEnd w:id="992"/>
      <w:bookmarkEnd w:id="993"/>
      <w:bookmarkEnd w:id="994"/>
      <w:bookmarkEnd w:id="995"/>
      <w:bookmarkEnd w:id="996"/>
      <w:bookmarkEnd w:id="997"/>
      <w:bookmarkEnd w:id="998"/>
      <w:bookmarkEnd w:id="999"/>
    </w:p>
    <w:p w14:paraId="36E7AA26" w14:textId="77777777" w:rsidR="003A062A" w:rsidRPr="001F16C3" w:rsidRDefault="003A062A" w:rsidP="003A062A">
      <w:pPr>
        <w:pStyle w:val="TH"/>
        <w:rPr>
          <w:lang w:val="en-US" w:eastAsia="zh-CN"/>
        </w:rPr>
      </w:pPr>
      <w:r w:rsidRPr="001F16C3">
        <w:object w:dxaOrig="6921" w:dyaOrig="2930" w14:anchorId="1CF79028">
          <v:shape id="_x0000_i1066" type="#_x0000_t75" style="width:345.05pt;height:145.35pt" o:ole="">
            <v:imagedata r:id="rId44" o:title=""/>
          </v:shape>
          <o:OLEObject Type="Embed" ProgID="Visio.Drawing.11" ShapeID="_x0000_i1066" DrawAspect="Content" ObjectID="_1748948580" r:id="rId45"/>
        </w:object>
      </w:r>
    </w:p>
    <w:p w14:paraId="707735BD" w14:textId="77777777" w:rsidR="003A062A" w:rsidRDefault="003A062A" w:rsidP="003A062A">
      <w:pPr>
        <w:pStyle w:val="TF"/>
        <w:outlineLvl w:val="0"/>
        <w:rPr>
          <w:lang w:eastAsia="zh-CN"/>
        </w:rPr>
      </w:pPr>
      <w:r>
        <w:t>Figure 6.2.3.1-1: Resource URI structure of the nud</w:t>
      </w:r>
      <w:r>
        <w:rPr>
          <w:lang w:eastAsia="zh-CN"/>
        </w:rPr>
        <w:t>r</w:t>
      </w:r>
      <w:r>
        <w:t>-group-id-map API</w:t>
      </w:r>
    </w:p>
    <w:p w14:paraId="28558DDF" w14:textId="77777777" w:rsidR="003A062A" w:rsidRDefault="003A062A" w:rsidP="003A062A">
      <w:pPr>
        <w:rPr>
          <w:lang w:eastAsia="zh-CN"/>
        </w:rPr>
      </w:pPr>
      <w:r>
        <w:t>Table 6.2.3.1-1 provides an overview of the resources and applicable HTTP methods.</w:t>
      </w:r>
    </w:p>
    <w:p w14:paraId="75306160" w14:textId="77777777" w:rsidR="003A062A" w:rsidRDefault="003A062A" w:rsidP="003A062A">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CB6975"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CB6975" w:rsidRDefault="003A062A" w:rsidP="005B0D01">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CB6975" w:rsidRDefault="003A062A" w:rsidP="005B0D01">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CB6975" w:rsidRDefault="003A062A" w:rsidP="005B0D01">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CB6975" w:rsidRDefault="003A062A" w:rsidP="005B0D01">
            <w:pPr>
              <w:pStyle w:val="TAH"/>
              <w:rPr>
                <w:kern w:val="2"/>
              </w:rPr>
            </w:pPr>
            <w:r w:rsidRPr="00CB6975">
              <w:rPr>
                <w:kern w:val="2"/>
              </w:rPr>
              <w:t>Description</w:t>
            </w:r>
          </w:p>
        </w:tc>
      </w:tr>
      <w:tr w:rsidR="003A062A" w:rsidRPr="00CB6975"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CB6975" w:rsidRDefault="003A062A" w:rsidP="005B0D01">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CB6975" w:rsidRDefault="003A062A" w:rsidP="005B0D01">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CB6975" w:rsidRDefault="003A062A" w:rsidP="005B0D01">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77777777" w:rsidR="003A062A" w:rsidRPr="00CB6975" w:rsidRDefault="003A062A" w:rsidP="005B0D01">
            <w:pPr>
              <w:pStyle w:val="TAL"/>
              <w:rPr>
                <w:kern w:val="2"/>
                <w:lang w:eastAsia="zh-CN"/>
              </w:rPr>
            </w:pPr>
          </w:p>
        </w:tc>
      </w:tr>
    </w:tbl>
    <w:p w14:paraId="53FCD665" w14:textId="77777777" w:rsidR="003A062A" w:rsidRDefault="003A062A" w:rsidP="003A062A">
      <w:pPr>
        <w:rPr>
          <w:lang w:eastAsia="zh-CN"/>
        </w:rPr>
      </w:pPr>
    </w:p>
    <w:p w14:paraId="25B9B763" w14:textId="77777777" w:rsidR="003A062A" w:rsidRPr="001F16C3" w:rsidRDefault="003A062A" w:rsidP="003A062A">
      <w:pPr>
        <w:pStyle w:val="Heading4"/>
      </w:pPr>
      <w:bookmarkStart w:id="1000" w:name="_Toc27587184"/>
      <w:bookmarkStart w:id="1001" w:name="_Toc36459247"/>
      <w:bookmarkStart w:id="1002" w:name="_Toc45028494"/>
      <w:bookmarkStart w:id="1003" w:name="_Toc51870173"/>
      <w:bookmarkStart w:id="1004" w:name="_Toc51870295"/>
      <w:bookmarkStart w:id="1005" w:name="_Toc90582050"/>
      <w:bookmarkStart w:id="1006" w:name="_Toc130816135"/>
      <w:bookmarkStart w:id="1007" w:name="_Toc138335814"/>
      <w:r w:rsidRPr="001F16C3">
        <w:t>6.</w:t>
      </w:r>
      <w:r>
        <w:t>2</w:t>
      </w:r>
      <w:r w:rsidRPr="001F16C3">
        <w:t>.3.2</w:t>
      </w:r>
      <w:r w:rsidRPr="001F16C3">
        <w:tab/>
      </w:r>
      <w:r>
        <w:t>Resource NfGroupIds</w:t>
      </w:r>
      <w:bookmarkEnd w:id="1000"/>
      <w:bookmarkEnd w:id="1001"/>
      <w:bookmarkEnd w:id="1002"/>
      <w:bookmarkEnd w:id="1003"/>
      <w:bookmarkEnd w:id="1004"/>
      <w:bookmarkEnd w:id="1005"/>
      <w:bookmarkEnd w:id="1006"/>
      <w:bookmarkEnd w:id="1007"/>
    </w:p>
    <w:p w14:paraId="60BD0A82" w14:textId="77777777" w:rsidR="003A062A" w:rsidRPr="00D67AB2" w:rsidRDefault="003A062A" w:rsidP="003A062A">
      <w:pPr>
        <w:pStyle w:val="Heading5"/>
      </w:pPr>
      <w:bookmarkStart w:id="1008" w:name="_Toc11338640"/>
      <w:bookmarkStart w:id="1009" w:name="_Toc27587185"/>
      <w:bookmarkStart w:id="1010" w:name="_Toc36459248"/>
      <w:bookmarkStart w:id="1011" w:name="_Toc45028495"/>
      <w:bookmarkStart w:id="1012" w:name="_Toc51870174"/>
      <w:bookmarkStart w:id="1013" w:name="_Toc51870296"/>
      <w:bookmarkStart w:id="1014" w:name="_Toc90582051"/>
      <w:bookmarkStart w:id="1015" w:name="_Toc130816136"/>
      <w:bookmarkStart w:id="1016" w:name="_Toc138335815"/>
      <w:r w:rsidRPr="00D67AB2">
        <w:t>6.2.3.2.1</w:t>
      </w:r>
      <w:r w:rsidRPr="00D67AB2">
        <w:tab/>
        <w:t>Description</w:t>
      </w:r>
      <w:bookmarkEnd w:id="1008"/>
      <w:bookmarkEnd w:id="1009"/>
      <w:bookmarkEnd w:id="1010"/>
      <w:bookmarkEnd w:id="1011"/>
      <w:bookmarkEnd w:id="1012"/>
      <w:bookmarkEnd w:id="1013"/>
      <w:bookmarkEnd w:id="1014"/>
      <w:bookmarkEnd w:id="1015"/>
      <w:bookmarkEnd w:id="1016"/>
    </w:p>
    <w:p w14:paraId="4F490A3F" w14:textId="77777777" w:rsidR="003A062A" w:rsidRPr="00D67AB2" w:rsidRDefault="003A062A" w:rsidP="003A062A">
      <w:r w:rsidRPr="00D67AB2">
        <w:t xml:space="preserve">This resource represents the </w:t>
      </w:r>
      <w:r>
        <w:t>NF-Group IDs for a subscriber</w:t>
      </w:r>
      <w:r w:rsidRPr="00D67AB2">
        <w:t>.</w:t>
      </w:r>
    </w:p>
    <w:p w14:paraId="401AF7BE" w14:textId="77777777" w:rsidR="003A062A" w:rsidRPr="00D67AB2" w:rsidRDefault="003A062A" w:rsidP="003A062A">
      <w:pPr>
        <w:pStyle w:val="Heading5"/>
      </w:pPr>
      <w:bookmarkStart w:id="1017" w:name="_Toc11338641"/>
      <w:bookmarkStart w:id="1018" w:name="_Toc27587186"/>
      <w:bookmarkStart w:id="1019" w:name="_Toc36459249"/>
      <w:bookmarkStart w:id="1020" w:name="_Toc45028496"/>
      <w:bookmarkStart w:id="1021" w:name="_Toc51870175"/>
      <w:bookmarkStart w:id="1022" w:name="_Toc51870297"/>
      <w:bookmarkStart w:id="1023" w:name="_Toc90582052"/>
      <w:bookmarkStart w:id="1024" w:name="_Toc130816137"/>
      <w:bookmarkStart w:id="1025" w:name="_Toc138335816"/>
      <w:r w:rsidRPr="00D67AB2">
        <w:t>6.2.3.2.2</w:t>
      </w:r>
      <w:r w:rsidRPr="00D67AB2">
        <w:tab/>
        <w:t>Resource Definition</w:t>
      </w:r>
      <w:bookmarkEnd w:id="1017"/>
      <w:bookmarkEnd w:id="1018"/>
      <w:bookmarkEnd w:id="1019"/>
      <w:bookmarkEnd w:id="1020"/>
      <w:bookmarkEnd w:id="1021"/>
      <w:bookmarkEnd w:id="1022"/>
      <w:bookmarkEnd w:id="1023"/>
      <w:bookmarkEnd w:id="1024"/>
      <w:bookmarkEnd w:id="1025"/>
    </w:p>
    <w:p w14:paraId="659EFA3B" w14:textId="77777777" w:rsidR="003A062A" w:rsidRPr="00D67AB2" w:rsidRDefault="003A062A" w:rsidP="003A062A">
      <w:r w:rsidRPr="00D67AB2">
        <w:t>Resource URI: {apiRoot}/nud</w:t>
      </w:r>
      <w:r>
        <w:t>r</w:t>
      </w:r>
      <w:r w:rsidRPr="00D67AB2">
        <w:t>-</w:t>
      </w:r>
      <w:r>
        <w:t>group-id-map</w:t>
      </w:r>
      <w:r w:rsidRPr="00D67AB2">
        <w:t>/</w:t>
      </w:r>
      <w:r>
        <w:t>&lt;apiVersion&gt;</w:t>
      </w:r>
      <w:r w:rsidRPr="00D67AB2">
        <w:t>/</w:t>
      </w:r>
      <w:r>
        <w:t>nf-group-ids</w:t>
      </w:r>
    </w:p>
    <w:p w14:paraId="1EF28AD8" w14:textId="77777777" w:rsidR="003A062A" w:rsidRPr="00D67AB2" w:rsidRDefault="003A062A" w:rsidP="003A062A">
      <w:pPr>
        <w:rPr>
          <w:rFonts w:ascii="Arial" w:hAnsi="Arial" w:cs="Arial"/>
        </w:rPr>
      </w:pPr>
      <w:r w:rsidRPr="00F3074B">
        <w:t>This resource shall support the resource URI variables defined in table 6.2.3.2.2-1.</w:t>
      </w:r>
    </w:p>
    <w:p w14:paraId="59C5390A" w14:textId="77777777" w:rsidR="003A062A" w:rsidRPr="00D67AB2" w:rsidRDefault="003A062A" w:rsidP="003A062A">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CB6975"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CB6975" w:rsidRDefault="003A062A" w:rsidP="005B0D01">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CB6975" w:rsidRDefault="003A062A" w:rsidP="005B0D01">
            <w:pPr>
              <w:pStyle w:val="TAH"/>
            </w:pPr>
            <w:r w:rsidRPr="00CB6975">
              <w:t>Definition</w:t>
            </w:r>
          </w:p>
        </w:tc>
      </w:tr>
      <w:tr w:rsidR="003A062A" w:rsidRPr="00CB6975"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CB6975" w:rsidRDefault="003A062A" w:rsidP="005B0D01">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CB6975" w:rsidRDefault="003A062A" w:rsidP="005B0D01">
            <w:pPr>
              <w:pStyle w:val="TAL"/>
            </w:pPr>
            <w:r w:rsidRPr="00CB6975">
              <w:t>See clause</w:t>
            </w:r>
            <w:r w:rsidRPr="00CB6975">
              <w:rPr>
                <w:lang w:val="en-US" w:eastAsia="zh-CN"/>
              </w:rPr>
              <w:t> </w:t>
            </w:r>
            <w:r w:rsidRPr="00CB6975">
              <w:t>6.2.1</w:t>
            </w:r>
          </w:p>
        </w:tc>
      </w:tr>
    </w:tbl>
    <w:p w14:paraId="43EFE466" w14:textId="77777777" w:rsidR="003A062A" w:rsidRPr="00D67AB2" w:rsidRDefault="003A062A" w:rsidP="003A062A"/>
    <w:p w14:paraId="6519ECC7" w14:textId="77777777" w:rsidR="003A062A" w:rsidRPr="00D67AB2" w:rsidRDefault="003A062A" w:rsidP="003A062A">
      <w:pPr>
        <w:pStyle w:val="Heading5"/>
      </w:pPr>
      <w:bookmarkStart w:id="1026" w:name="_Toc11338642"/>
      <w:bookmarkStart w:id="1027" w:name="_Toc27587187"/>
      <w:bookmarkStart w:id="1028" w:name="_Toc36459250"/>
      <w:bookmarkStart w:id="1029" w:name="_Toc45028497"/>
      <w:bookmarkStart w:id="1030" w:name="_Toc51870176"/>
      <w:bookmarkStart w:id="1031" w:name="_Toc51870298"/>
      <w:bookmarkStart w:id="1032" w:name="_Toc90582053"/>
      <w:bookmarkStart w:id="1033" w:name="_Toc130816138"/>
      <w:bookmarkStart w:id="1034" w:name="_Toc138335817"/>
      <w:r w:rsidRPr="00D67AB2">
        <w:t>6.2.3.2.3</w:t>
      </w:r>
      <w:r w:rsidRPr="00D67AB2">
        <w:tab/>
        <w:t>Resource Standard Methods</w:t>
      </w:r>
      <w:bookmarkEnd w:id="1026"/>
      <w:bookmarkEnd w:id="1027"/>
      <w:bookmarkEnd w:id="1028"/>
      <w:bookmarkEnd w:id="1029"/>
      <w:bookmarkEnd w:id="1030"/>
      <w:bookmarkEnd w:id="1031"/>
      <w:bookmarkEnd w:id="1032"/>
      <w:bookmarkEnd w:id="1033"/>
      <w:bookmarkEnd w:id="1034"/>
    </w:p>
    <w:p w14:paraId="2E9D7253" w14:textId="77777777" w:rsidR="003A062A" w:rsidRPr="00D67AB2" w:rsidRDefault="003A062A" w:rsidP="003A062A">
      <w:pPr>
        <w:pStyle w:val="H6"/>
      </w:pPr>
      <w:bookmarkStart w:id="1035" w:name="_Toc11338645"/>
      <w:bookmarkStart w:id="1036" w:name="_Toc27587188"/>
      <w:bookmarkStart w:id="1037" w:name="_Toc36459251"/>
      <w:bookmarkStart w:id="1038" w:name="_Toc45028498"/>
      <w:bookmarkStart w:id="1039" w:name="_Toc51870177"/>
      <w:bookmarkStart w:id="1040" w:name="_Toc51870299"/>
      <w:bookmarkStart w:id="1041" w:name="_Toc90582054"/>
      <w:r w:rsidRPr="00D67AB2">
        <w:t>6.2.3.2.3.</w:t>
      </w:r>
      <w:r>
        <w:t>1</w:t>
      </w:r>
      <w:r w:rsidRPr="00D67AB2">
        <w:tab/>
        <w:t>GET</w:t>
      </w:r>
      <w:bookmarkEnd w:id="1035"/>
      <w:bookmarkEnd w:id="1036"/>
      <w:bookmarkEnd w:id="1037"/>
      <w:bookmarkEnd w:id="1038"/>
      <w:bookmarkEnd w:id="1039"/>
      <w:bookmarkEnd w:id="1040"/>
      <w:bookmarkEnd w:id="1041"/>
    </w:p>
    <w:p w14:paraId="6937A06F" w14:textId="77777777" w:rsidR="003A062A" w:rsidRPr="00D67AB2" w:rsidRDefault="003A062A" w:rsidP="003A062A">
      <w:r w:rsidRPr="00D67AB2">
        <w:t>This method shall support the URI query parameters specified in table 6.2.3.2.3.</w:t>
      </w:r>
      <w:r>
        <w:t>1</w:t>
      </w:r>
      <w:r w:rsidRPr="00D67AB2">
        <w:t>-1.</w:t>
      </w:r>
    </w:p>
    <w:p w14:paraId="1612AAB4" w14:textId="77777777" w:rsidR="003A062A" w:rsidRPr="00D67AB2" w:rsidRDefault="003A062A" w:rsidP="003A062A">
      <w:pPr>
        <w:pStyle w:val="TH"/>
        <w:rPr>
          <w:rFonts w:cs="Arial"/>
        </w:rPr>
      </w:pPr>
      <w:r w:rsidRPr="00D67AB2">
        <w:lastRenderedPageBreak/>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CB6975"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CB6975" w:rsidRDefault="003A062A" w:rsidP="005B0D01">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CB6975" w:rsidRDefault="003A062A" w:rsidP="005B0D01">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CB6975" w:rsidRDefault="003A062A" w:rsidP="005B0D01">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CB6975" w:rsidRDefault="003A062A" w:rsidP="005B0D01">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CB6975" w:rsidRDefault="003A062A" w:rsidP="005B0D01">
            <w:pPr>
              <w:pStyle w:val="TAH"/>
            </w:pPr>
            <w:r w:rsidRPr="00CB6975">
              <w:t>Description</w:t>
            </w:r>
          </w:p>
        </w:tc>
      </w:tr>
      <w:tr w:rsidR="003A062A" w:rsidRPr="00CB6975"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CB6975" w:rsidRDefault="003A062A" w:rsidP="005B0D01">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CB6975" w:rsidRDefault="003A062A" w:rsidP="005B0D01">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CB6975" w:rsidRDefault="003A062A" w:rsidP="005B0D01">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CB6975" w:rsidRDefault="003A062A" w:rsidP="005B0D01">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CB6975" w:rsidRDefault="003A062A" w:rsidP="005B0D01">
            <w:pPr>
              <w:pStyle w:val="TAL"/>
            </w:pPr>
            <w:r w:rsidRPr="00CB6975">
              <w:t xml:space="preserve">see 3GPP TS 29.510 [14] </w:t>
            </w:r>
          </w:p>
        </w:tc>
      </w:tr>
      <w:tr w:rsidR="003A062A" w:rsidRPr="00CB6975"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CB6975" w:rsidRDefault="003A062A" w:rsidP="005B0D01">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CB6975" w:rsidRDefault="003A062A" w:rsidP="005B0D01">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CB6975" w:rsidRDefault="003A062A" w:rsidP="005B0D01">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CB6975" w:rsidRDefault="003A062A" w:rsidP="005B0D01">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77777777" w:rsidR="003A062A" w:rsidRPr="00CB6975" w:rsidRDefault="003A062A" w:rsidP="005B0D01">
            <w:pPr>
              <w:pStyle w:val="TAL"/>
            </w:pPr>
            <w:r w:rsidRPr="00CB6975">
              <w:t>Represents the Subscription Identifier SUPI or GPSI or IMPI or IMPU (see 3GPP TS 23.501 [</w:t>
            </w:r>
            <w:r w:rsidRPr="00CB6975">
              <w:rPr>
                <w:rFonts w:hint="eastAsia"/>
                <w:lang w:eastAsia="zh-CN"/>
              </w:rPr>
              <w:t>4</w:t>
            </w:r>
            <w:r w:rsidRPr="00CB6975">
              <w:t>] clause 5.9.2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07D2181D" w14:textId="77777777" w:rsidR="003A062A" w:rsidRPr="00C548DF" w:rsidRDefault="003A062A" w:rsidP="003A062A">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1F3BF4B" w14:textId="77777777" w:rsidR="003A062A" w:rsidRPr="00D67AB2" w:rsidRDefault="003A062A" w:rsidP="003A062A">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1EFE60E9" w14:textId="77777777" w:rsidR="003A062A" w:rsidRPr="00D67AB2" w:rsidRDefault="003A062A" w:rsidP="003A062A">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CB6975"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CB6975" w:rsidRDefault="003A062A" w:rsidP="005B0D01">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CB6975" w:rsidRDefault="003A062A" w:rsidP="005B0D01">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CB6975" w:rsidRDefault="003A062A" w:rsidP="005B0D01">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CB6975" w:rsidRDefault="003A062A" w:rsidP="005B0D01">
            <w:pPr>
              <w:pStyle w:val="TAH"/>
            </w:pPr>
            <w:r w:rsidRPr="00CB6975">
              <w:t>Description</w:t>
            </w:r>
          </w:p>
        </w:tc>
      </w:tr>
      <w:tr w:rsidR="003A062A" w:rsidRPr="00CB6975"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CB6975" w:rsidRDefault="003A062A" w:rsidP="005B0D01">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CB6975"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CB6975"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CB6975" w:rsidRDefault="003A062A" w:rsidP="005B0D01">
            <w:pPr>
              <w:pStyle w:val="TAL"/>
            </w:pPr>
          </w:p>
        </w:tc>
      </w:tr>
    </w:tbl>
    <w:p w14:paraId="2E2830E5" w14:textId="77777777" w:rsidR="003A062A" w:rsidRPr="00D67AB2" w:rsidRDefault="003A062A" w:rsidP="003A062A"/>
    <w:p w14:paraId="56E8933D" w14:textId="77777777" w:rsidR="003A062A" w:rsidRPr="00D67AB2" w:rsidRDefault="003A062A" w:rsidP="003A062A">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CB6975"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CB6975" w:rsidRDefault="003A062A" w:rsidP="005B0D01">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CB6975" w:rsidRDefault="003A062A" w:rsidP="005B0D01">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CB6975" w:rsidRDefault="003A062A" w:rsidP="005B0D01">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CB6975" w:rsidRDefault="003A062A" w:rsidP="005B0D01">
            <w:pPr>
              <w:pStyle w:val="TAH"/>
            </w:pPr>
            <w:r w:rsidRPr="00CB6975">
              <w:t>Response</w:t>
            </w:r>
          </w:p>
          <w:p w14:paraId="22722D25" w14:textId="77777777" w:rsidR="003A062A" w:rsidRPr="00CB6975" w:rsidRDefault="003A062A" w:rsidP="005B0D01">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CB6975" w:rsidRDefault="003A062A" w:rsidP="005B0D01">
            <w:pPr>
              <w:pStyle w:val="TAH"/>
            </w:pPr>
            <w:r w:rsidRPr="00CB6975">
              <w:t>Description</w:t>
            </w:r>
          </w:p>
        </w:tc>
      </w:tr>
      <w:tr w:rsidR="003A062A" w:rsidRPr="00CB6975"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CB6975" w:rsidRDefault="003A062A" w:rsidP="005B0D01">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CB6975" w:rsidRDefault="003A062A" w:rsidP="005B0D01">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CB6975" w:rsidRDefault="003A062A" w:rsidP="005B0D01">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CB6975" w:rsidRDefault="003A062A" w:rsidP="005B0D01">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77777777" w:rsidR="003A062A" w:rsidRPr="00CB6975" w:rsidRDefault="003A062A" w:rsidP="005B0D01">
            <w:pPr>
              <w:pStyle w:val="TAL"/>
            </w:pPr>
            <w:r w:rsidRPr="00CB6975">
              <w:t>Upon success, a response body containing the NF-Group IDs for the requested NF types shall be returned.</w:t>
            </w:r>
          </w:p>
        </w:tc>
      </w:tr>
      <w:tr w:rsidR="003A062A" w:rsidRPr="00CB6975"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CB6975" w:rsidRDefault="003A062A" w:rsidP="005B0D01">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CB6975" w:rsidRDefault="003A062A" w:rsidP="005B0D01">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CB6975" w:rsidRDefault="003A062A" w:rsidP="005B0D01">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CB6975" w:rsidRDefault="003A062A" w:rsidP="005B0D01">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CB6975" w:rsidRDefault="003A062A" w:rsidP="005B0D01">
            <w:pPr>
              <w:pStyle w:val="TAL"/>
            </w:pPr>
            <w:r w:rsidRPr="00CB6975">
              <w:t>The "cause" attribute may be set to one of the following application errors:</w:t>
            </w:r>
          </w:p>
          <w:p w14:paraId="6A84B001" w14:textId="77777777" w:rsidR="003A062A" w:rsidRPr="00CB6975" w:rsidRDefault="003A062A" w:rsidP="005B0D01">
            <w:pPr>
              <w:pStyle w:val="TAL"/>
            </w:pPr>
            <w:r w:rsidRPr="00CB6975">
              <w:t>- USER_NOT_FOUND</w:t>
            </w:r>
          </w:p>
        </w:tc>
      </w:tr>
      <w:tr w:rsidR="003A062A" w:rsidRPr="00CB6975"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77777777" w:rsidR="003A062A" w:rsidRPr="00CB6975" w:rsidRDefault="003A062A" w:rsidP="005B0D01">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3E13700B" w14:textId="77777777" w:rsidR="003A062A" w:rsidRPr="00D67AB2" w:rsidRDefault="003A062A" w:rsidP="003A062A"/>
    <w:p w14:paraId="0ABE3A07" w14:textId="77777777" w:rsidR="003A062A" w:rsidRPr="00B06F7A" w:rsidRDefault="003A062A" w:rsidP="003A062A">
      <w:pPr>
        <w:pStyle w:val="Heading3"/>
      </w:pPr>
      <w:bookmarkStart w:id="1042" w:name="_Toc90582055"/>
      <w:bookmarkStart w:id="1043" w:name="_Toc130816139"/>
      <w:bookmarkStart w:id="1044" w:name="_Toc27587189"/>
      <w:bookmarkStart w:id="1045" w:name="_Toc36459252"/>
      <w:bookmarkStart w:id="1046" w:name="_Toc45028499"/>
      <w:bookmarkStart w:id="1047" w:name="_Toc51870178"/>
      <w:bookmarkStart w:id="1048" w:name="_Toc51870300"/>
      <w:bookmarkStart w:id="1049" w:name="_Toc138335818"/>
      <w:r w:rsidRPr="00B06F7A">
        <w:t>6.</w:t>
      </w:r>
      <w:r>
        <w:t>2</w:t>
      </w:r>
      <w:r w:rsidRPr="00B06F7A">
        <w:t>.4</w:t>
      </w:r>
      <w:r w:rsidRPr="00B06F7A">
        <w:tab/>
        <w:t>Custom Operations without associated resources</w:t>
      </w:r>
      <w:bookmarkEnd w:id="1042"/>
      <w:bookmarkEnd w:id="1043"/>
      <w:bookmarkEnd w:id="1049"/>
    </w:p>
    <w:p w14:paraId="3EC4E4D3" w14:textId="77777777" w:rsidR="003A062A" w:rsidRPr="00B06F7A" w:rsidRDefault="003A062A" w:rsidP="003A062A">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28B5B08" w14:textId="77777777" w:rsidR="003A062A" w:rsidRPr="001F16C3" w:rsidRDefault="003A062A" w:rsidP="003A062A">
      <w:pPr>
        <w:pStyle w:val="Heading3"/>
      </w:pPr>
      <w:bookmarkStart w:id="1050" w:name="_Toc90582056"/>
      <w:bookmarkStart w:id="1051" w:name="_Toc130816140"/>
      <w:bookmarkStart w:id="1052" w:name="_Toc138335819"/>
      <w:r w:rsidRPr="001F16C3">
        <w:t>6.</w:t>
      </w:r>
      <w:r>
        <w:t>2</w:t>
      </w:r>
      <w:r w:rsidRPr="001F16C3">
        <w:t>.5</w:t>
      </w:r>
      <w:r w:rsidRPr="001F16C3">
        <w:tab/>
        <w:t>Notifications</w:t>
      </w:r>
      <w:bookmarkEnd w:id="1044"/>
      <w:bookmarkEnd w:id="1045"/>
      <w:bookmarkEnd w:id="1046"/>
      <w:bookmarkEnd w:id="1047"/>
      <w:bookmarkEnd w:id="1048"/>
      <w:bookmarkEnd w:id="1050"/>
      <w:bookmarkEnd w:id="1051"/>
      <w:bookmarkEnd w:id="1052"/>
    </w:p>
    <w:p w14:paraId="572FF65B" w14:textId="77777777" w:rsidR="003A062A" w:rsidRPr="00D67AB2" w:rsidRDefault="003A062A" w:rsidP="003A062A">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660AE097" w14:textId="77777777" w:rsidR="003A062A" w:rsidRPr="00D67AB2" w:rsidRDefault="003A062A" w:rsidP="003A062A">
      <w:pPr>
        <w:pStyle w:val="Heading3"/>
      </w:pPr>
      <w:bookmarkStart w:id="1053" w:name="_Toc11338733"/>
      <w:bookmarkStart w:id="1054" w:name="_Toc27587190"/>
      <w:bookmarkStart w:id="1055" w:name="_Toc36459253"/>
      <w:bookmarkStart w:id="1056" w:name="_Toc45028500"/>
      <w:bookmarkStart w:id="1057" w:name="_Toc51870179"/>
      <w:bookmarkStart w:id="1058" w:name="_Toc51870301"/>
      <w:bookmarkStart w:id="1059" w:name="_Toc90582057"/>
      <w:bookmarkStart w:id="1060" w:name="_Toc130816141"/>
      <w:bookmarkStart w:id="1061" w:name="_Toc138335820"/>
      <w:r w:rsidRPr="00D67AB2">
        <w:t>6.</w:t>
      </w:r>
      <w:r>
        <w:t>2</w:t>
      </w:r>
      <w:r w:rsidRPr="00D67AB2">
        <w:t>.6</w:t>
      </w:r>
      <w:r w:rsidRPr="00D67AB2">
        <w:tab/>
        <w:t>Data Model</w:t>
      </w:r>
      <w:bookmarkEnd w:id="1053"/>
      <w:bookmarkEnd w:id="1054"/>
      <w:bookmarkEnd w:id="1055"/>
      <w:bookmarkEnd w:id="1056"/>
      <w:bookmarkEnd w:id="1057"/>
      <w:bookmarkEnd w:id="1058"/>
      <w:bookmarkEnd w:id="1059"/>
      <w:bookmarkEnd w:id="1060"/>
      <w:bookmarkEnd w:id="1061"/>
    </w:p>
    <w:p w14:paraId="4A56F166" w14:textId="77777777" w:rsidR="003A062A" w:rsidRPr="00D67AB2" w:rsidRDefault="003A062A" w:rsidP="003A062A">
      <w:pPr>
        <w:pStyle w:val="Heading4"/>
      </w:pPr>
      <w:bookmarkStart w:id="1062" w:name="_Toc11338734"/>
      <w:bookmarkStart w:id="1063" w:name="_Toc27587191"/>
      <w:bookmarkStart w:id="1064" w:name="_Toc36459254"/>
      <w:bookmarkStart w:id="1065" w:name="_Toc45028501"/>
      <w:bookmarkStart w:id="1066" w:name="_Toc51870180"/>
      <w:bookmarkStart w:id="1067" w:name="_Toc51870302"/>
      <w:bookmarkStart w:id="1068" w:name="_Toc90582058"/>
      <w:bookmarkStart w:id="1069" w:name="_Toc130816142"/>
      <w:bookmarkStart w:id="1070" w:name="_Toc138335821"/>
      <w:r w:rsidRPr="00D67AB2">
        <w:t>6.</w:t>
      </w:r>
      <w:r>
        <w:t>2</w:t>
      </w:r>
      <w:r w:rsidRPr="00D67AB2">
        <w:t>.6.1</w:t>
      </w:r>
      <w:r w:rsidRPr="00D67AB2">
        <w:tab/>
        <w:t>General</w:t>
      </w:r>
      <w:bookmarkEnd w:id="1062"/>
      <w:bookmarkEnd w:id="1063"/>
      <w:bookmarkEnd w:id="1064"/>
      <w:bookmarkEnd w:id="1065"/>
      <w:bookmarkEnd w:id="1066"/>
      <w:bookmarkEnd w:id="1067"/>
      <w:bookmarkEnd w:id="1068"/>
      <w:bookmarkEnd w:id="1069"/>
      <w:bookmarkEnd w:id="1070"/>
    </w:p>
    <w:p w14:paraId="0477A927" w14:textId="77777777" w:rsidR="003A062A" w:rsidRPr="00D67AB2" w:rsidRDefault="003A062A" w:rsidP="003A062A">
      <w:r w:rsidRPr="00D67AB2">
        <w:t>This clause specifies the application data model supported by the API.</w:t>
      </w:r>
    </w:p>
    <w:p w14:paraId="7DA10180" w14:textId="77777777" w:rsidR="003A062A" w:rsidRPr="00D67AB2" w:rsidRDefault="003A062A" w:rsidP="003A062A">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C37E84" w14:textId="77777777" w:rsidR="003A062A" w:rsidRPr="00D67AB2" w:rsidRDefault="003A062A" w:rsidP="003A062A">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CB6975"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CB6975" w:rsidRDefault="003A062A" w:rsidP="005B0D01">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CB6975" w:rsidRDefault="003A062A" w:rsidP="005B0D01">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CB6975" w:rsidRDefault="003A062A" w:rsidP="005B0D01">
            <w:pPr>
              <w:pStyle w:val="TAH"/>
            </w:pPr>
            <w:r w:rsidRPr="00CB6975">
              <w:t>Description</w:t>
            </w:r>
          </w:p>
        </w:tc>
      </w:tr>
      <w:tr w:rsidR="003A062A" w:rsidRPr="00CB6975"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CB6975" w:rsidRDefault="003A062A" w:rsidP="005B0D01">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CB6975" w:rsidRDefault="003A062A" w:rsidP="005B0D01">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CB6975" w:rsidRDefault="003A062A" w:rsidP="005B0D01">
            <w:pPr>
              <w:pStyle w:val="TAL"/>
              <w:rPr>
                <w:rFonts w:cs="Arial"/>
                <w:szCs w:val="18"/>
              </w:rPr>
            </w:pPr>
            <w:r w:rsidRPr="00CB6975">
              <w:t>NF-Group IDs for the requested NF types</w:t>
            </w:r>
          </w:p>
        </w:tc>
      </w:tr>
      <w:tr w:rsidR="003A062A" w:rsidRPr="00CB6975"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3A062A" w:rsidRPr="00CB6975" w:rsidRDefault="003A062A" w:rsidP="005B0D01">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3A062A" w:rsidRPr="00CB6975" w:rsidRDefault="003A062A" w:rsidP="005B0D01">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650253B" w14:textId="77777777" w:rsidR="003A062A" w:rsidRPr="00CB6975" w:rsidRDefault="003A062A" w:rsidP="005B0D01">
            <w:pPr>
              <w:pStyle w:val="TAL"/>
              <w:rPr>
                <w:rFonts w:cs="Arial"/>
                <w:szCs w:val="18"/>
              </w:rPr>
            </w:pPr>
            <w:r w:rsidRPr="00CB6975">
              <w:t>Represents the Subscription Identifier SUPI or GPSI or IMPI or IMPU</w:t>
            </w:r>
          </w:p>
        </w:tc>
      </w:tr>
    </w:tbl>
    <w:p w14:paraId="4AA12DDF" w14:textId="77777777" w:rsidR="003A062A" w:rsidRPr="00D67AB2" w:rsidRDefault="003A062A" w:rsidP="003A062A"/>
    <w:p w14:paraId="246995C3" w14:textId="77777777" w:rsidR="003A062A" w:rsidRPr="00D67AB2" w:rsidRDefault="003A062A" w:rsidP="003A062A">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01A313D7" w14:textId="77777777" w:rsidR="003A062A" w:rsidRPr="00D67AB2" w:rsidRDefault="003A062A" w:rsidP="003A062A">
      <w:pPr>
        <w:pStyle w:val="TH"/>
      </w:pPr>
      <w:r w:rsidRPr="00D67AB2">
        <w:lastRenderedPageBreak/>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CB6975"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CB6975" w:rsidRDefault="003A062A" w:rsidP="005B0D01">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CB6975" w:rsidRDefault="003A062A" w:rsidP="005B0D01">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CB6975" w:rsidRDefault="003A062A" w:rsidP="005B0D01">
            <w:pPr>
              <w:pStyle w:val="TAH"/>
            </w:pPr>
            <w:r w:rsidRPr="00CB6975">
              <w:t>Comments</w:t>
            </w:r>
          </w:p>
        </w:tc>
      </w:tr>
      <w:tr w:rsidR="003A062A" w:rsidRPr="00CB6975"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CB6975" w:rsidRDefault="003A062A" w:rsidP="005B0D01">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CB6975" w:rsidRDefault="003A062A" w:rsidP="005B0D01">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CB6975" w:rsidRDefault="003A062A" w:rsidP="005B0D01">
            <w:pPr>
              <w:pStyle w:val="TAL"/>
              <w:rPr>
                <w:rFonts w:cs="Arial"/>
                <w:szCs w:val="18"/>
              </w:rPr>
            </w:pPr>
            <w:r w:rsidRPr="00CB6975">
              <w:rPr>
                <w:rFonts w:cs="Arial"/>
                <w:szCs w:val="18"/>
              </w:rPr>
              <w:t>Common data type used in response bodies</w:t>
            </w:r>
          </w:p>
        </w:tc>
      </w:tr>
      <w:tr w:rsidR="003A062A" w:rsidRPr="00CB6975"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CB6975" w:rsidRDefault="003A062A" w:rsidP="005B0D01">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CB6975" w:rsidRDefault="003A062A" w:rsidP="005B0D01">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CB6975" w:rsidRDefault="003A062A" w:rsidP="005B0D01">
            <w:pPr>
              <w:pStyle w:val="TAL"/>
              <w:rPr>
                <w:rFonts w:cs="Arial"/>
                <w:szCs w:val="18"/>
              </w:rPr>
            </w:pPr>
          </w:p>
        </w:tc>
      </w:tr>
      <w:tr w:rsidR="003A062A" w:rsidRPr="00CB6975"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CB6975" w:rsidRDefault="003A062A" w:rsidP="005B0D01">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CB6975" w:rsidRDefault="003A062A" w:rsidP="005B0D01">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CB6975" w:rsidRDefault="003A062A" w:rsidP="005B0D01">
            <w:pPr>
              <w:pStyle w:val="TAL"/>
              <w:rPr>
                <w:rFonts w:cs="Arial"/>
                <w:szCs w:val="18"/>
              </w:rPr>
            </w:pPr>
          </w:p>
        </w:tc>
      </w:tr>
    </w:tbl>
    <w:p w14:paraId="33FC2B7F" w14:textId="77777777" w:rsidR="003A062A" w:rsidRPr="00D67AB2" w:rsidRDefault="003A062A" w:rsidP="003A062A"/>
    <w:p w14:paraId="6C1D6972" w14:textId="77777777" w:rsidR="003A062A" w:rsidRPr="00D67AB2" w:rsidRDefault="003A062A" w:rsidP="003A062A">
      <w:pPr>
        <w:pStyle w:val="Heading4"/>
      </w:pPr>
      <w:bookmarkStart w:id="1071" w:name="_Toc11338735"/>
      <w:bookmarkStart w:id="1072" w:name="_Toc27587192"/>
      <w:bookmarkStart w:id="1073" w:name="_Toc36459255"/>
      <w:bookmarkStart w:id="1074" w:name="_Toc45028502"/>
      <w:bookmarkStart w:id="1075" w:name="_Toc51870181"/>
      <w:bookmarkStart w:id="1076" w:name="_Toc51870303"/>
      <w:bookmarkStart w:id="1077" w:name="_Toc90582059"/>
      <w:bookmarkStart w:id="1078" w:name="_Toc130816143"/>
      <w:bookmarkStart w:id="1079" w:name="_Toc138335822"/>
      <w:r w:rsidRPr="00D67AB2">
        <w:t>6.</w:t>
      </w:r>
      <w:r>
        <w:t>2</w:t>
      </w:r>
      <w:r w:rsidRPr="00D67AB2">
        <w:t>.6.2</w:t>
      </w:r>
      <w:r w:rsidRPr="00D67AB2">
        <w:tab/>
        <w:t>Structured data types</w:t>
      </w:r>
      <w:bookmarkEnd w:id="1071"/>
      <w:bookmarkEnd w:id="1072"/>
      <w:bookmarkEnd w:id="1073"/>
      <w:bookmarkEnd w:id="1074"/>
      <w:bookmarkEnd w:id="1075"/>
      <w:bookmarkEnd w:id="1076"/>
      <w:bookmarkEnd w:id="1077"/>
      <w:bookmarkEnd w:id="1078"/>
      <w:bookmarkEnd w:id="1079"/>
    </w:p>
    <w:p w14:paraId="3F63311A" w14:textId="77777777" w:rsidR="003A062A" w:rsidRPr="00D67AB2" w:rsidRDefault="003A062A" w:rsidP="003A062A">
      <w:pPr>
        <w:pStyle w:val="Heading5"/>
      </w:pPr>
      <w:bookmarkStart w:id="1080" w:name="_Toc11338736"/>
      <w:bookmarkStart w:id="1081" w:name="_Toc27587193"/>
      <w:bookmarkStart w:id="1082" w:name="_Toc36459256"/>
      <w:bookmarkStart w:id="1083" w:name="_Toc45028503"/>
      <w:bookmarkStart w:id="1084" w:name="_Toc51870182"/>
      <w:bookmarkStart w:id="1085" w:name="_Toc51870304"/>
      <w:bookmarkStart w:id="1086" w:name="_Toc90582060"/>
      <w:bookmarkStart w:id="1087" w:name="_Toc130816144"/>
      <w:bookmarkStart w:id="1088" w:name="_Toc138335823"/>
      <w:r w:rsidRPr="00D67AB2">
        <w:t>6.</w:t>
      </w:r>
      <w:r>
        <w:t>2</w:t>
      </w:r>
      <w:r w:rsidRPr="00D67AB2">
        <w:t>.6.2.1</w:t>
      </w:r>
      <w:r w:rsidRPr="00D67AB2">
        <w:tab/>
        <w:t>Introduction</w:t>
      </w:r>
      <w:bookmarkEnd w:id="1080"/>
      <w:bookmarkEnd w:id="1081"/>
      <w:bookmarkEnd w:id="1082"/>
      <w:bookmarkEnd w:id="1083"/>
      <w:bookmarkEnd w:id="1084"/>
      <w:bookmarkEnd w:id="1085"/>
      <w:bookmarkEnd w:id="1086"/>
      <w:bookmarkEnd w:id="1087"/>
      <w:bookmarkEnd w:id="1088"/>
    </w:p>
    <w:p w14:paraId="5B5F817E" w14:textId="77777777" w:rsidR="003A062A" w:rsidRPr="002857AD" w:rsidRDefault="003A062A" w:rsidP="003A062A">
      <w:r w:rsidRPr="002857AD">
        <w:t xml:space="preserve">This </w:t>
      </w:r>
      <w:r>
        <w:t>clause</w:t>
      </w:r>
      <w:r w:rsidRPr="002857AD">
        <w:t xml:space="preserve"> defines the structures to be used in resource representations.</w:t>
      </w:r>
    </w:p>
    <w:p w14:paraId="79F7B0D0" w14:textId="77777777" w:rsidR="003A062A" w:rsidRPr="00D67AB2" w:rsidRDefault="003A062A" w:rsidP="003A062A">
      <w:pPr>
        <w:pStyle w:val="Heading5"/>
      </w:pPr>
      <w:bookmarkStart w:id="1089" w:name="_Toc11338737"/>
      <w:bookmarkStart w:id="1090" w:name="_Toc27587194"/>
      <w:bookmarkStart w:id="1091" w:name="_Toc36459257"/>
      <w:bookmarkStart w:id="1092" w:name="_Toc45028504"/>
      <w:bookmarkStart w:id="1093" w:name="_Toc51870183"/>
      <w:bookmarkStart w:id="1094" w:name="_Toc51870305"/>
      <w:bookmarkStart w:id="1095" w:name="_Toc90582061"/>
      <w:bookmarkStart w:id="1096" w:name="_Toc130816145"/>
      <w:bookmarkStart w:id="1097" w:name="_Toc138335824"/>
      <w:r w:rsidRPr="00D67AB2">
        <w:t>6.</w:t>
      </w:r>
      <w:r>
        <w:t>2</w:t>
      </w:r>
      <w:r w:rsidRPr="00D67AB2">
        <w:t>.6.2.2</w:t>
      </w:r>
      <w:r w:rsidRPr="00D67AB2">
        <w:tab/>
        <w:t xml:space="preserve">Type: </w:t>
      </w:r>
      <w:r>
        <w:t>NfGroupIdMap</w:t>
      </w:r>
      <w:bookmarkEnd w:id="1089"/>
      <w:r>
        <w:t>Result</w:t>
      </w:r>
      <w:bookmarkEnd w:id="1090"/>
      <w:bookmarkEnd w:id="1091"/>
      <w:bookmarkEnd w:id="1092"/>
      <w:bookmarkEnd w:id="1093"/>
      <w:bookmarkEnd w:id="1094"/>
      <w:bookmarkEnd w:id="1095"/>
      <w:bookmarkEnd w:id="1096"/>
      <w:bookmarkEnd w:id="1097"/>
    </w:p>
    <w:p w14:paraId="2E4706F0" w14:textId="77777777" w:rsidR="003A062A" w:rsidRPr="00D67AB2" w:rsidRDefault="003A062A" w:rsidP="003A062A">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CB6975"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CB6975" w:rsidRDefault="003A062A" w:rsidP="005B0D01">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CB6975" w:rsidRDefault="003A062A" w:rsidP="005B0D01">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CB6975" w:rsidRDefault="003A062A" w:rsidP="005B0D01">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CB6975" w:rsidRDefault="003A062A" w:rsidP="005B0D01">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CB6975" w:rsidRDefault="003A062A" w:rsidP="005B0D01">
            <w:pPr>
              <w:pStyle w:val="TAH"/>
              <w:rPr>
                <w:rFonts w:cs="Arial"/>
                <w:szCs w:val="18"/>
              </w:rPr>
            </w:pPr>
            <w:r w:rsidRPr="00CB6975">
              <w:rPr>
                <w:rFonts w:cs="Arial"/>
                <w:szCs w:val="18"/>
              </w:rPr>
              <w:t>Description</w:t>
            </w:r>
          </w:p>
        </w:tc>
      </w:tr>
      <w:tr w:rsidR="003A062A" w:rsidRPr="00CB6975"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CB6975" w:rsidRDefault="003A062A" w:rsidP="005B0D01">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CB6975" w:rsidRDefault="003A062A" w:rsidP="005B0D01">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CB6975" w:rsidRDefault="003A062A" w:rsidP="005B0D01">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CB6975" w:rsidRDefault="003A062A" w:rsidP="005B0D01">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CB6975" w:rsidRDefault="003A062A" w:rsidP="005B0D01">
            <w:pPr>
              <w:pStyle w:val="TAL"/>
              <w:rPr>
                <w:rFonts w:cs="Arial"/>
                <w:szCs w:val="18"/>
              </w:rPr>
            </w:pPr>
            <w:r w:rsidRPr="00CB6975">
              <w:rPr>
                <w:rFonts w:cs="Arial"/>
                <w:szCs w:val="18"/>
              </w:rPr>
              <w:t>A map (list of key-value pairs where NFType serves as key) of NFGroupIds</w:t>
            </w:r>
          </w:p>
        </w:tc>
      </w:tr>
    </w:tbl>
    <w:p w14:paraId="76A4DC3E" w14:textId="77777777" w:rsidR="003A062A" w:rsidRPr="00D67AB2" w:rsidRDefault="003A062A" w:rsidP="003A062A"/>
    <w:p w14:paraId="2DA23DB2" w14:textId="77777777" w:rsidR="003A062A" w:rsidRPr="00D67AB2" w:rsidRDefault="003A062A" w:rsidP="003A062A">
      <w:pPr>
        <w:pStyle w:val="Heading4"/>
      </w:pPr>
      <w:bookmarkStart w:id="1098" w:name="_Toc11338744"/>
      <w:bookmarkStart w:id="1099" w:name="_Toc27587195"/>
      <w:bookmarkStart w:id="1100" w:name="_Toc36459258"/>
      <w:bookmarkStart w:id="1101" w:name="_Toc45028505"/>
      <w:bookmarkStart w:id="1102" w:name="_Toc51870184"/>
      <w:bookmarkStart w:id="1103" w:name="_Toc51870306"/>
      <w:bookmarkStart w:id="1104" w:name="_Toc90582062"/>
      <w:bookmarkStart w:id="1105" w:name="_Toc130816146"/>
      <w:bookmarkStart w:id="1106" w:name="_Toc138335825"/>
      <w:r w:rsidRPr="00D67AB2">
        <w:t>6.</w:t>
      </w:r>
      <w:r>
        <w:t>2</w:t>
      </w:r>
      <w:r w:rsidRPr="00D67AB2">
        <w:t>.6.3</w:t>
      </w:r>
      <w:r w:rsidRPr="00D67AB2">
        <w:tab/>
        <w:t>Simple data types and enumerations</w:t>
      </w:r>
      <w:bookmarkEnd w:id="1098"/>
      <w:bookmarkEnd w:id="1099"/>
      <w:bookmarkEnd w:id="1100"/>
      <w:bookmarkEnd w:id="1101"/>
      <w:bookmarkEnd w:id="1102"/>
      <w:bookmarkEnd w:id="1103"/>
      <w:bookmarkEnd w:id="1104"/>
      <w:bookmarkEnd w:id="1105"/>
      <w:bookmarkEnd w:id="1106"/>
    </w:p>
    <w:p w14:paraId="4425A337" w14:textId="77777777" w:rsidR="003A062A" w:rsidRPr="00D67AB2" w:rsidRDefault="003A062A" w:rsidP="003A062A">
      <w:pPr>
        <w:pStyle w:val="Heading5"/>
      </w:pPr>
      <w:bookmarkStart w:id="1107" w:name="_Toc11338868"/>
      <w:bookmarkStart w:id="1108" w:name="_Toc27587196"/>
      <w:bookmarkStart w:id="1109" w:name="_Toc36459259"/>
      <w:bookmarkStart w:id="1110" w:name="_Toc45028506"/>
      <w:bookmarkStart w:id="1111" w:name="_Toc51870185"/>
      <w:bookmarkStart w:id="1112" w:name="_Toc51870307"/>
      <w:bookmarkStart w:id="1113" w:name="_Toc90582063"/>
      <w:bookmarkStart w:id="1114" w:name="_Toc130816147"/>
      <w:bookmarkStart w:id="1115" w:name="_Toc138335826"/>
      <w:r w:rsidRPr="00D67AB2">
        <w:t>6.</w:t>
      </w:r>
      <w:r>
        <w:t>2</w:t>
      </w:r>
      <w:r w:rsidRPr="00D67AB2">
        <w:t>.6.3.1</w:t>
      </w:r>
      <w:r w:rsidRPr="00D67AB2">
        <w:tab/>
        <w:t>Introduction</w:t>
      </w:r>
      <w:bookmarkEnd w:id="1107"/>
      <w:bookmarkEnd w:id="1108"/>
      <w:bookmarkEnd w:id="1109"/>
      <w:bookmarkEnd w:id="1110"/>
      <w:bookmarkEnd w:id="1111"/>
      <w:bookmarkEnd w:id="1112"/>
      <w:bookmarkEnd w:id="1113"/>
      <w:bookmarkEnd w:id="1114"/>
      <w:bookmarkEnd w:id="1115"/>
    </w:p>
    <w:p w14:paraId="72F34EBE" w14:textId="77777777" w:rsidR="003A062A" w:rsidRPr="00D67AB2" w:rsidRDefault="003A062A" w:rsidP="003A062A">
      <w:r w:rsidRPr="00D67AB2">
        <w:t>This clause defines simple data types and enumerations that can be referenced from data structures defined in the previous clauses.</w:t>
      </w:r>
    </w:p>
    <w:p w14:paraId="7B20C016" w14:textId="77777777" w:rsidR="003A062A" w:rsidRPr="00D67AB2" w:rsidRDefault="003A062A" w:rsidP="003A062A">
      <w:pPr>
        <w:pStyle w:val="Heading5"/>
      </w:pPr>
      <w:bookmarkStart w:id="1116" w:name="_Toc11338869"/>
      <w:bookmarkStart w:id="1117" w:name="_Toc27587197"/>
      <w:bookmarkStart w:id="1118" w:name="_Toc36459260"/>
      <w:bookmarkStart w:id="1119" w:name="_Toc45028507"/>
      <w:bookmarkStart w:id="1120" w:name="_Toc51870186"/>
      <w:bookmarkStart w:id="1121" w:name="_Toc51870308"/>
      <w:bookmarkStart w:id="1122" w:name="_Toc90582064"/>
      <w:bookmarkStart w:id="1123" w:name="_Toc130816148"/>
      <w:bookmarkStart w:id="1124" w:name="_Toc138335827"/>
      <w:r w:rsidRPr="00D67AB2">
        <w:t>6.</w:t>
      </w:r>
      <w:r>
        <w:t>2</w:t>
      </w:r>
      <w:r w:rsidRPr="00D67AB2">
        <w:t>.6.3.2</w:t>
      </w:r>
      <w:r w:rsidRPr="00D67AB2">
        <w:tab/>
        <w:t>Simple data types</w:t>
      </w:r>
      <w:bookmarkEnd w:id="1116"/>
      <w:bookmarkEnd w:id="1117"/>
      <w:bookmarkEnd w:id="1118"/>
      <w:bookmarkEnd w:id="1119"/>
      <w:bookmarkEnd w:id="1120"/>
      <w:bookmarkEnd w:id="1121"/>
      <w:bookmarkEnd w:id="1122"/>
      <w:bookmarkEnd w:id="1123"/>
      <w:bookmarkEnd w:id="1124"/>
    </w:p>
    <w:p w14:paraId="32760FF1" w14:textId="77777777" w:rsidR="003A062A" w:rsidRPr="00D67AB2" w:rsidRDefault="003A062A" w:rsidP="003A062A">
      <w:r w:rsidRPr="00D67AB2">
        <w:t>The simple data types defined in table 6.</w:t>
      </w:r>
      <w:r>
        <w:t>2</w:t>
      </w:r>
      <w:r w:rsidRPr="00D67AB2">
        <w:t>.6.3.2-1 shall be supported.</w:t>
      </w:r>
    </w:p>
    <w:p w14:paraId="764E6571" w14:textId="77777777" w:rsidR="003A062A" w:rsidRPr="00D67AB2" w:rsidRDefault="003A062A" w:rsidP="003A062A">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CB6975"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CB6975" w:rsidRDefault="003A062A" w:rsidP="005B0D01">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CB6975" w:rsidRDefault="003A062A" w:rsidP="005B0D01">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CB6975" w:rsidRDefault="003A062A" w:rsidP="005B0D01">
            <w:pPr>
              <w:pStyle w:val="TAH"/>
            </w:pPr>
            <w:r w:rsidRPr="00CB6975">
              <w:t>Description</w:t>
            </w:r>
          </w:p>
        </w:tc>
      </w:tr>
      <w:tr w:rsidR="003A062A" w:rsidRPr="00CB697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CB6975" w:rsidRDefault="003A062A" w:rsidP="005B0D01">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CB6975" w:rsidRDefault="003A062A" w:rsidP="005B0D01">
            <w:pPr>
              <w:pStyle w:val="TAL"/>
            </w:pPr>
            <w:r w:rsidRPr="00CB6975">
              <w:t>string</w:t>
            </w:r>
          </w:p>
        </w:tc>
        <w:tc>
          <w:tcPr>
            <w:tcW w:w="2952" w:type="pct"/>
            <w:tcBorders>
              <w:top w:val="single" w:sz="4" w:space="0" w:color="auto"/>
              <w:left w:val="nil"/>
              <w:bottom w:val="single" w:sz="8" w:space="0" w:color="auto"/>
              <w:right w:val="single" w:sz="8" w:space="0" w:color="auto"/>
            </w:tcBorders>
          </w:tcPr>
          <w:p w14:paraId="0B727873" w14:textId="77777777" w:rsidR="003A062A" w:rsidRPr="00CB6975" w:rsidRDefault="003A062A" w:rsidP="005B0D01">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6E2217B2" w14:textId="77777777" w:rsidR="003A062A" w:rsidRDefault="003A062A" w:rsidP="003A062A"/>
    <w:p w14:paraId="2CF401B9" w14:textId="77777777" w:rsidR="003A062A" w:rsidRPr="00D67AB2" w:rsidRDefault="003A062A" w:rsidP="003A062A">
      <w:pPr>
        <w:pStyle w:val="Heading3"/>
      </w:pPr>
      <w:bookmarkStart w:id="1125" w:name="_Toc11338700"/>
      <w:bookmarkStart w:id="1126" w:name="_Toc27587198"/>
      <w:bookmarkStart w:id="1127" w:name="_Toc36459261"/>
      <w:bookmarkStart w:id="1128" w:name="_Toc45028508"/>
      <w:bookmarkStart w:id="1129" w:name="_Toc51870187"/>
      <w:bookmarkStart w:id="1130" w:name="_Toc51870309"/>
      <w:bookmarkStart w:id="1131" w:name="_Toc90582065"/>
      <w:bookmarkStart w:id="1132" w:name="_Toc130816149"/>
      <w:bookmarkStart w:id="1133" w:name="_Toc138335828"/>
      <w:r w:rsidRPr="00D67AB2">
        <w:t>6.2.7</w:t>
      </w:r>
      <w:r w:rsidRPr="00D67AB2">
        <w:tab/>
        <w:t>Error Handling</w:t>
      </w:r>
      <w:bookmarkEnd w:id="1125"/>
      <w:bookmarkEnd w:id="1126"/>
      <w:bookmarkEnd w:id="1127"/>
      <w:bookmarkEnd w:id="1128"/>
      <w:bookmarkEnd w:id="1129"/>
      <w:bookmarkEnd w:id="1130"/>
      <w:bookmarkEnd w:id="1131"/>
      <w:bookmarkEnd w:id="1132"/>
      <w:bookmarkEnd w:id="1133"/>
    </w:p>
    <w:p w14:paraId="27F2EC00" w14:textId="77777777" w:rsidR="003A062A" w:rsidRPr="00D67AB2" w:rsidRDefault="003A062A" w:rsidP="003A062A">
      <w:pPr>
        <w:pStyle w:val="Heading4"/>
      </w:pPr>
      <w:bookmarkStart w:id="1134" w:name="_Toc11338701"/>
      <w:bookmarkStart w:id="1135" w:name="_Toc27587199"/>
      <w:bookmarkStart w:id="1136" w:name="_Toc36459262"/>
      <w:bookmarkStart w:id="1137" w:name="_Toc45028509"/>
      <w:bookmarkStart w:id="1138" w:name="_Toc51870188"/>
      <w:bookmarkStart w:id="1139" w:name="_Toc51870310"/>
      <w:bookmarkStart w:id="1140" w:name="_Toc90582066"/>
      <w:bookmarkStart w:id="1141" w:name="_Toc130816150"/>
      <w:bookmarkStart w:id="1142" w:name="_Toc138335829"/>
      <w:r w:rsidRPr="00D67AB2">
        <w:t>6.2.7.1</w:t>
      </w:r>
      <w:r w:rsidRPr="00D67AB2">
        <w:tab/>
        <w:t>General</w:t>
      </w:r>
      <w:bookmarkEnd w:id="1134"/>
      <w:bookmarkEnd w:id="1135"/>
      <w:bookmarkEnd w:id="1136"/>
      <w:bookmarkEnd w:id="1137"/>
      <w:bookmarkEnd w:id="1138"/>
      <w:bookmarkEnd w:id="1139"/>
      <w:bookmarkEnd w:id="1140"/>
      <w:bookmarkEnd w:id="1141"/>
      <w:bookmarkEnd w:id="1142"/>
    </w:p>
    <w:p w14:paraId="2D549504" w14:textId="77777777" w:rsidR="003A062A" w:rsidRPr="00D67AB2" w:rsidRDefault="003A062A" w:rsidP="003A062A">
      <w:pPr>
        <w:rPr>
          <w:rFonts w:eastAsia="Calibri"/>
        </w:rPr>
      </w:pPr>
      <w:r w:rsidRPr="00D67AB2">
        <w:t>HTTP error handling shall be supported as specified in clause 5.2.4 of 3GPP TS 29.500 [</w:t>
      </w:r>
      <w:r>
        <w:t>7</w:t>
      </w:r>
      <w:r w:rsidRPr="00D67AB2">
        <w:t>].</w:t>
      </w:r>
    </w:p>
    <w:p w14:paraId="20E58C34" w14:textId="77777777" w:rsidR="003A062A" w:rsidRPr="00D67AB2" w:rsidRDefault="003A062A" w:rsidP="003A062A">
      <w:pPr>
        <w:pStyle w:val="Heading4"/>
      </w:pPr>
      <w:bookmarkStart w:id="1143" w:name="_Toc11338702"/>
      <w:bookmarkStart w:id="1144" w:name="_Toc27587200"/>
      <w:bookmarkStart w:id="1145" w:name="_Toc36459263"/>
      <w:bookmarkStart w:id="1146" w:name="_Toc45028510"/>
      <w:bookmarkStart w:id="1147" w:name="_Toc51870189"/>
      <w:bookmarkStart w:id="1148" w:name="_Toc51870311"/>
      <w:bookmarkStart w:id="1149" w:name="_Toc90582067"/>
      <w:bookmarkStart w:id="1150" w:name="_Toc130816151"/>
      <w:bookmarkStart w:id="1151" w:name="_Toc138335830"/>
      <w:r w:rsidRPr="00D67AB2">
        <w:t>6.2.7.2</w:t>
      </w:r>
      <w:r w:rsidRPr="00D67AB2">
        <w:tab/>
        <w:t>Protocol Errors</w:t>
      </w:r>
      <w:bookmarkEnd w:id="1143"/>
      <w:bookmarkEnd w:id="1144"/>
      <w:bookmarkEnd w:id="1145"/>
      <w:bookmarkEnd w:id="1146"/>
      <w:bookmarkEnd w:id="1147"/>
      <w:bookmarkEnd w:id="1148"/>
      <w:bookmarkEnd w:id="1149"/>
      <w:bookmarkEnd w:id="1150"/>
      <w:bookmarkEnd w:id="1151"/>
    </w:p>
    <w:p w14:paraId="214060E3" w14:textId="77777777" w:rsidR="003A062A" w:rsidRPr="00D67AB2" w:rsidRDefault="003A062A" w:rsidP="003A062A">
      <w:r w:rsidRPr="00D67AB2">
        <w:t>Protocol errors handling shall be supported as specified in clause 5.2.7 of 3GPP TS 29.500 [</w:t>
      </w:r>
      <w:r>
        <w:t>7</w:t>
      </w:r>
      <w:r w:rsidRPr="00D67AB2">
        <w:t>].</w:t>
      </w:r>
    </w:p>
    <w:p w14:paraId="3DD1AE92" w14:textId="77777777" w:rsidR="003A062A" w:rsidRPr="00D67AB2" w:rsidRDefault="003A062A" w:rsidP="003A062A">
      <w:pPr>
        <w:pStyle w:val="Heading4"/>
      </w:pPr>
      <w:bookmarkStart w:id="1152" w:name="_Toc11338703"/>
      <w:bookmarkStart w:id="1153" w:name="_Toc27587201"/>
      <w:bookmarkStart w:id="1154" w:name="_Toc36459264"/>
      <w:bookmarkStart w:id="1155" w:name="_Toc45028511"/>
      <w:bookmarkStart w:id="1156" w:name="_Toc51870190"/>
      <w:bookmarkStart w:id="1157" w:name="_Toc51870312"/>
      <w:bookmarkStart w:id="1158" w:name="_Toc90582068"/>
      <w:bookmarkStart w:id="1159" w:name="_Toc130816152"/>
      <w:bookmarkStart w:id="1160" w:name="_Toc138335831"/>
      <w:r w:rsidRPr="00D67AB2">
        <w:t>6.2.7.3</w:t>
      </w:r>
      <w:r w:rsidRPr="00D67AB2">
        <w:tab/>
        <w:t>Application Errors</w:t>
      </w:r>
      <w:bookmarkEnd w:id="1152"/>
      <w:bookmarkEnd w:id="1153"/>
      <w:bookmarkEnd w:id="1154"/>
      <w:bookmarkEnd w:id="1155"/>
      <w:bookmarkEnd w:id="1156"/>
      <w:bookmarkEnd w:id="1157"/>
      <w:bookmarkEnd w:id="1158"/>
      <w:bookmarkEnd w:id="1159"/>
      <w:bookmarkEnd w:id="1160"/>
    </w:p>
    <w:p w14:paraId="3022E32B" w14:textId="77777777" w:rsidR="003A062A" w:rsidRPr="00D67AB2" w:rsidRDefault="003A062A" w:rsidP="003A062A">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4571B114" w14:textId="77777777" w:rsidR="003A062A" w:rsidRPr="00D67AB2" w:rsidRDefault="003A062A" w:rsidP="003A062A">
      <w:pPr>
        <w:pStyle w:val="TH"/>
      </w:pPr>
      <w:r w:rsidRPr="00D67AB2">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CB6975"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CB6975" w:rsidRDefault="003A062A" w:rsidP="005B0D01">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CB6975" w:rsidRDefault="003A062A" w:rsidP="005B0D01">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CB6975" w:rsidRDefault="003A062A" w:rsidP="005B0D01">
            <w:pPr>
              <w:pStyle w:val="TAH"/>
            </w:pPr>
            <w:r w:rsidRPr="00CB6975">
              <w:t>Description</w:t>
            </w:r>
          </w:p>
        </w:tc>
      </w:tr>
      <w:tr w:rsidR="003A062A" w:rsidRPr="00CB6975"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CB6975" w:rsidRDefault="003A062A" w:rsidP="005B0D01">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CB6975" w:rsidRDefault="003A062A" w:rsidP="005B0D01">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CB6975" w:rsidRDefault="003A062A" w:rsidP="005B0D01">
            <w:pPr>
              <w:pStyle w:val="TAL"/>
            </w:pPr>
            <w:r w:rsidRPr="00CB6975">
              <w:t>The user does not exist in the HPLMN</w:t>
            </w:r>
          </w:p>
        </w:tc>
      </w:tr>
    </w:tbl>
    <w:p w14:paraId="1C810A00" w14:textId="77777777" w:rsidR="003A062A" w:rsidRPr="00D67AB2" w:rsidRDefault="003A062A" w:rsidP="003A062A"/>
    <w:p w14:paraId="1D6965D0" w14:textId="77777777" w:rsidR="003A062A" w:rsidRPr="001F16C3" w:rsidRDefault="003A062A" w:rsidP="003A062A">
      <w:pPr>
        <w:pStyle w:val="Heading3"/>
      </w:pPr>
      <w:bookmarkStart w:id="1161" w:name="_Toc27587202"/>
      <w:bookmarkStart w:id="1162" w:name="_Toc36459265"/>
      <w:bookmarkStart w:id="1163" w:name="_Toc45028512"/>
      <w:bookmarkStart w:id="1164" w:name="_Toc51870191"/>
      <w:bookmarkStart w:id="1165" w:name="_Toc51870313"/>
      <w:bookmarkStart w:id="1166" w:name="_Toc90582069"/>
      <w:bookmarkStart w:id="1167" w:name="_Toc130816153"/>
      <w:bookmarkStart w:id="1168" w:name="_Toc138335832"/>
      <w:r w:rsidRPr="001F16C3">
        <w:t>6.</w:t>
      </w:r>
      <w:r>
        <w:t>2</w:t>
      </w:r>
      <w:r w:rsidRPr="001F16C3">
        <w:t>.</w:t>
      </w:r>
      <w:r>
        <w:t>8</w:t>
      </w:r>
      <w:r w:rsidRPr="001F16C3">
        <w:tab/>
        <w:t>Security</w:t>
      </w:r>
      <w:bookmarkEnd w:id="1161"/>
      <w:bookmarkEnd w:id="1162"/>
      <w:bookmarkEnd w:id="1163"/>
      <w:bookmarkEnd w:id="1164"/>
      <w:bookmarkEnd w:id="1165"/>
      <w:bookmarkEnd w:id="1166"/>
      <w:bookmarkEnd w:id="1167"/>
      <w:bookmarkEnd w:id="1168"/>
    </w:p>
    <w:p w14:paraId="6F739ECC" w14:textId="77777777" w:rsidR="003A062A" w:rsidRPr="001F16C3" w:rsidRDefault="003A062A" w:rsidP="003A062A">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19FE7D4" w14:textId="77777777" w:rsidR="003A062A" w:rsidRDefault="003A062A" w:rsidP="003A062A">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2E8D8343" w14:textId="77777777" w:rsidR="003A062A" w:rsidRDefault="003A062A" w:rsidP="003A062A">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05F1739D" w14:textId="77777777" w:rsidR="003A062A" w:rsidRDefault="003A062A" w:rsidP="003A062A">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AED1273" w14:textId="77777777" w:rsidR="003A062A" w:rsidRPr="00D67AB2" w:rsidRDefault="003A062A" w:rsidP="003A062A">
      <w:pPr>
        <w:pStyle w:val="Heading3"/>
      </w:pPr>
      <w:bookmarkStart w:id="1169" w:name="_Toc11338753"/>
      <w:bookmarkStart w:id="1170" w:name="_Toc27587203"/>
      <w:bookmarkStart w:id="1171" w:name="_Toc36459266"/>
      <w:bookmarkStart w:id="1172" w:name="_Toc45028513"/>
      <w:bookmarkStart w:id="1173" w:name="_Toc51870192"/>
      <w:bookmarkStart w:id="1174" w:name="_Toc51870314"/>
      <w:bookmarkStart w:id="1175" w:name="_Toc90582070"/>
      <w:bookmarkStart w:id="1176" w:name="_Toc130816154"/>
      <w:bookmarkStart w:id="1177" w:name="_Toc138335833"/>
      <w:r w:rsidRPr="00D67AB2">
        <w:t>6.</w:t>
      </w:r>
      <w:r>
        <w:t>2</w:t>
      </w:r>
      <w:r w:rsidRPr="00D67AB2">
        <w:t>.</w:t>
      </w:r>
      <w:r>
        <w:t>9</w:t>
      </w:r>
      <w:r w:rsidRPr="00D67AB2">
        <w:tab/>
        <w:t>Feature Negotiation</w:t>
      </w:r>
      <w:bookmarkEnd w:id="1169"/>
      <w:bookmarkEnd w:id="1170"/>
      <w:bookmarkEnd w:id="1171"/>
      <w:bookmarkEnd w:id="1172"/>
      <w:bookmarkEnd w:id="1173"/>
      <w:bookmarkEnd w:id="1174"/>
      <w:bookmarkEnd w:id="1175"/>
      <w:bookmarkEnd w:id="1176"/>
      <w:bookmarkEnd w:id="1177"/>
    </w:p>
    <w:p w14:paraId="13E97309" w14:textId="77777777" w:rsidR="003A062A" w:rsidRPr="00D67AB2" w:rsidRDefault="003A062A" w:rsidP="003A062A">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DEEEF04" w14:textId="77777777" w:rsidR="003A062A" w:rsidRPr="00D67AB2" w:rsidRDefault="003A062A" w:rsidP="003A062A">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CB6975"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CB6975" w:rsidRDefault="003A062A" w:rsidP="005B0D01">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CB6975" w:rsidRDefault="003A062A" w:rsidP="005B0D01">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CB6975" w:rsidRDefault="003A062A" w:rsidP="005B0D01">
            <w:pPr>
              <w:pStyle w:val="TAH"/>
            </w:pPr>
            <w:r w:rsidRPr="00CB6975">
              <w:t>Description</w:t>
            </w:r>
          </w:p>
        </w:tc>
      </w:tr>
      <w:tr w:rsidR="003A062A" w:rsidRPr="00CB6975"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CB6975"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CB6975"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CB6975" w:rsidRDefault="003A062A" w:rsidP="005B0D01">
            <w:pPr>
              <w:pStyle w:val="TAL"/>
              <w:rPr>
                <w:rFonts w:cs="Arial"/>
                <w:szCs w:val="18"/>
              </w:rPr>
            </w:pPr>
          </w:p>
        </w:tc>
      </w:tr>
    </w:tbl>
    <w:p w14:paraId="7B9037D4" w14:textId="77777777" w:rsidR="003A062A" w:rsidRPr="001F16C3" w:rsidRDefault="003A062A" w:rsidP="003A062A">
      <w:pPr>
        <w:rPr>
          <w:lang w:eastAsia="zh-CN"/>
        </w:rPr>
      </w:pPr>
    </w:p>
    <w:p w14:paraId="66BACB01" w14:textId="77777777" w:rsidR="003A062A" w:rsidRDefault="003A062A" w:rsidP="003A062A">
      <w:pPr>
        <w:pStyle w:val="Heading8"/>
      </w:pPr>
      <w:r>
        <w:br w:type="page"/>
      </w:r>
      <w:bookmarkStart w:id="1178" w:name="_Toc20120586"/>
      <w:bookmarkStart w:id="1179" w:name="_Toc21623464"/>
      <w:bookmarkStart w:id="1180" w:name="_Toc27587204"/>
      <w:bookmarkStart w:id="1181" w:name="_Toc36459267"/>
      <w:bookmarkStart w:id="1182" w:name="_Toc45028514"/>
      <w:bookmarkStart w:id="1183" w:name="_Toc51870193"/>
      <w:bookmarkStart w:id="1184" w:name="_Toc51870315"/>
      <w:bookmarkStart w:id="1185" w:name="_Toc90582071"/>
      <w:bookmarkStart w:id="1186" w:name="_Toc130816155"/>
      <w:bookmarkStart w:id="1187" w:name="_Toc138335834"/>
      <w:r>
        <w:lastRenderedPageBreak/>
        <w:t>Annex A (normative):</w:t>
      </w:r>
      <w:r>
        <w:br/>
        <w:t>OpenAPI specification</w:t>
      </w:r>
      <w:bookmarkEnd w:id="1178"/>
      <w:bookmarkEnd w:id="1179"/>
      <w:bookmarkEnd w:id="1180"/>
      <w:bookmarkEnd w:id="1181"/>
      <w:bookmarkEnd w:id="1182"/>
      <w:bookmarkEnd w:id="1183"/>
      <w:bookmarkEnd w:id="1184"/>
      <w:bookmarkEnd w:id="1185"/>
      <w:bookmarkEnd w:id="1186"/>
      <w:bookmarkEnd w:id="1187"/>
    </w:p>
    <w:p w14:paraId="270AE378" w14:textId="77777777" w:rsidR="003A062A" w:rsidRPr="001F16C3" w:rsidRDefault="003A062A" w:rsidP="003A062A">
      <w:pPr>
        <w:pStyle w:val="Heading1"/>
      </w:pPr>
      <w:bookmarkStart w:id="1188" w:name="_Toc20120587"/>
      <w:bookmarkStart w:id="1189" w:name="_Toc21623465"/>
      <w:bookmarkStart w:id="1190" w:name="_Toc27587205"/>
      <w:bookmarkStart w:id="1191" w:name="_Toc36459268"/>
      <w:bookmarkStart w:id="1192" w:name="_Toc45028515"/>
      <w:bookmarkStart w:id="1193" w:name="_Toc51870194"/>
      <w:bookmarkStart w:id="1194" w:name="_Toc51870316"/>
      <w:bookmarkStart w:id="1195" w:name="_Toc90582072"/>
      <w:bookmarkStart w:id="1196" w:name="_Toc130816156"/>
      <w:bookmarkStart w:id="1197" w:name="_Toc138335835"/>
      <w:r w:rsidRPr="001F16C3">
        <w:t>A.1</w:t>
      </w:r>
      <w:r w:rsidRPr="001F16C3">
        <w:tab/>
        <w:t>General</w:t>
      </w:r>
      <w:bookmarkEnd w:id="1188"/>
      <w:bookmarkEnd w:id="1189"/>
      <w:bookmarkEnd w:id="1190"/>
      <w:bookmarkEnd w:id="1191"/>
      <w:bookmarkEnd w:id="1192"/>
      <w:bookmarkEnd w:id="1193"/>
      <w:bookmarkEnd w:id="1194"/>
      <w:bookmarkEnd w:id="1195"/>
      <w:bookmarkEnd w:id="1196"/>
      <w:bookmarkEnd w:id="1197"/>
    </w:p>
    <w:p w14:paraId="67C540F7" w14:textId="77777777" w:rsidR="003A062A" w:rsidRPr="001F16C3" w:rsidRDefault="003A062A" w:rsidP="003A062A">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Default="003A062A" w:rsidP="003A062A">
      <w:r>
        <w:t>This Annex takes precedence when being discrepant to other parts of the specification with respect to the encoding of information elements and methods within the API(s).</w:t>
      </w:r>
    </w:p>
    <w:p w14:paraId="42E739C1" w14:textId="77777777" w:rsidR="003A062A" w:rsidRDefault="003A062A" w:rsidP="003A062A">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B9F82BF" w14:textId="77777777" w:rsidR="003A062A" w:rsidRDefault="003A062A" w:rsidP="003A062A">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7167A6DC" w14:textId="77777777" w:rsidR="003A062A" w:rsidRPr="001F16C3" w:rsidRDefault="003A062A" w:rsidP="003A062A">
      <w:pPr>
        <w:pStyle w:val="Heading1"/>
      </w:pPr>
      <w:bookmarkStart w:id="1198" w:name="_Toc20120588"/>
      <w:bookmarkStart w:id="1199" w:name="_Toc21623466"/>
      <w:bookmarkStart w:id="1200" w:name="_Toc27587206"/>
      <w:bookmarkStart w:id="1201" w:name="_Toc36459269"/>
      <w:bookmarkStart w:id="1202" w:name="_Toc45028516"/>
      <w:bookmarkStart w:id="1203" w:name="_Toc51870195"/>
      <w:bookmarkStart w:id="1204" w:name="_Toc51870317"/>
      <w:bookmarkStart w:id="1205" w:name="_Toc90582073"/>
      <w:bookmarkStart w:id="1206" w:name="_Toc130816157"/>
      <w:bookmarkStart w:id="1207" w:name="_Toc138335836"/>
      <w:r w:rsidRPr="001F16C3">
        <w:t>A.2</w:t>
      </w:r>
      <w:r w:rsidRPr="001F16C3">
        <w:tab/>
        <w:t>Nud</w:t>
      </w:r>
      <w:r w:rsidRPr="001F16C3">
        <w:rPr>
          <w:lang w:eastAsia="zh-CN"/>
        </w:rPr>
        <w:t>r</w:t>
      </w:r>
      <w:r w:rsidRPr="001F16C3">
        <w:t>_DataRepository API</w:t>
      </w:r>
      <w:bookmarkEnd w:id="1198"/>
      <w:bookmarkEnd w:id="1199"/>
      <w:bookmarkEnd w:id="1200"/>
      <w:bookmarkEnd w:id="1201"/>
      <w:bookmarkEnd w:id="1202"/>
      <w:bookmarkEnd w:id="1203"/>
      <w:bookmarkEnd w:id="1204"/>
      <w:bookmarkEnd w:id="1205"/>
      <w:bookmarkEnd w:id="1206"/>
      <w:bookmarkEnd w:id="1207"/>
    </w:p>
    <w:p w14:paraId="30793F15" w14:textId="77777777" w:rsidR="003A062A" w:rsidRPr="001F16C3" w:rsidRDefault="003A062A" w:rsidP="003A062A">
      <w:pPr>
        <w:rPr>
          <w:lang w:val="en-US" w:eastAsia="zh-CN"/>
        </w:rPr>
      </w:pPr>
      <w:bookmarkStart w:id="1208"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3675D788" w14:textId="77777777" w:rsidR="003A062A" w:rsidRDefault="003A062A" w:rsidP="003A062A">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DA3A25" w14:textId="77777777" w:rsidR="003A062A" w:rsidRDefault="003A062A" w:rsidP="003A062A">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0BF5910F" w14:textId="77777777" w:rsidR="003A062A" w:rsidRDefault="003A062A" w:rsidP="003A062A">
      <w:pPr>
        <w:rPr>
          <w:lang w:eastAsia="zh-CN"/>
        </w:rPr>
      </w:pPr>
      <w:r>
        <w:rPr>
          <w:lang w:eastAsia="zh-CN"/>
        </w:rPr>
        <w:t>The OpenAPI file for the Nudr_DataRepository API is defined as follows:</w:t>
      </w:r>
    </w:p>
    <w:p w14:paraId="66CAAA57" w14:textId="77777777" w:rsidR="003A062A" w:rsidRPr="00F3074B" w:rsidRDefault="003A062A" w:rsidP="003A062A">
      <w:pPr>
        <w:pStyle w:val="PL"/>
      </w:pPr>
    </w:p>
    <w:p w14:paraId="07F5A6CC" w14:textId="77777777" w:rsidR="003A062A" w:rsidRDefault="003A062A" w:rsidP="003A062A">
      <w:pPr>
        <w:pStyle w:val="PL"/>
        <w:rPr>
          <w:lang w:eastAsia="zh-CN"/>
        </w:rPr>
      </w:pPr>
      <w:r>
        <w:t>openapi: 3.0.0</w:t>
      </w:r>
    </w:p>
    <w:p w14:paraId="760C95C1" w14:textId="77777777" w:rsidR="003A062A" w:rsidRDefault="003A062A" w:rsidP="003A062A">
      <w:pPr>
        <w:pStyle w:val="PL"/>
        <w:rPr>
          <w:lang w:eastAsia="zh-CN"/>
        </w:rPr>
      </w:pPr>
    </w:p>
    <w:p w14:paraId="5BDA0F6A" w14:textId="77777777" w:rsidR="003A062A" w:rsidRDefault="003A062A" w:rsidP="003A062A">
      <w:pPr>
        <w:pStyle w:val="PL"/>
      </w:pPr>
      <w:r>
        <w:t>info:</w:t>
      </w:r>
    </w:p>
    <w:p w14:paraId="578E2A8D" w14:textId="77777777" w:rsidR="003A062A" w:rsidRDefault="003A062A" w:rsidP="003A062A">
      <w:pPr>
        <w:pStyle w:val="PL"/>
        <w:rPr>
          <w:lang w:eastAsia="zh-CN"/>
        </w:rPr>
      </w:pPr>
      <w:r>
        <w:t xml:space="preserve">  version: 2.</w:t>
      </w:r>
      <w:r>
        <w:rPr>
          <w:rFonts w:hint="eastAsia"/>
          <w:lang w:eastAsia="zh-CN"/>
        </w:rPr>
        <w:t>3</w:t>
      </w:r>
      <w:r>
        <w:t>.</w:t>
      </w:r>
      <w:r>
        <w:rPr>
          <w:rFonts w:hint="eastAsia"/>
          <w:lang w:eastAsia="zh-CN"/>
        </w:rPr>
        <w:t>0-alpha.</w:t>
      </w:r>
      <w:r>
        <w:rPr>
          <w:lang w:eastAsia="zh-CN"/>
        </w:rPr>
        <w:t>3</w:t>
      </w:r>
    </w:p>
    <w:p w14:paraId="04034349" w14:textId="77777777" w:rsidR="003A062A" w:rsidRDefault="003A062A" w:rsidP="003A062A">
      <w:pPr>
        <w:pStyle w:val="PL"/>
      </w:pPr>
      <w:r>
        <w:t xml:space="preserve">  title: 'Nudr_DataRepository API OpenAPI file'</w:t>
      </w:r>
    </w:p>
    <w:p w14:paraId="0C38F5C1" w14:textId="77777777" w:rsidR="003A062A" w:rsidRDefault="003A062A" w:rsidP="003A062A">
      <w:pPr>
        <w:pStyle w:val="PL"/>
      </w:pPr>
      <w:r>
        <w:t xml:space="preserve">  description: |</w:t>
      </w:r>
    </w:p>
    <w:p w14:paraId="0038A35E" w14:textId="77777777" w:rsidR="003A062A" w:rsidRDefault="003A062A" w:rsidP="003A062A">
      <w:pPr>
        <w:pStyle w:val="PL"/>
      </w:pPr>
      <w:r>
        <w:t xml:space="preserve">    Unified Data Repository Service.  </w:t>
      </w:r>
    </w:p>
    <w:p w14:paraId="17DFEDBF" w14:textId="77777777" w:rsidR="003A062A" w:rsidRDefault="003A062A" w:rsidP="003A062A">
      <w:pPr>
        <w:pStyle w:val="PL"/>
      </w:pPr>
      <w:r>
        <w:t xml:space="preserve">    © 20</w:t>
      </w:r>
      <w:r>
        <w:rPr>
          <w:rFonts w:hint="eastAsia"/>
          <w:lang w:eastAsia="zh-CN"/>
        </w:rPr>
        <w:t>2</w:t>
      </w:r>
      <w:r>
        <w:rPr>
          <w:lang w:eastAsia="zh-CN"/>
        </w:rPr>
        <w:t>3</w:t>
      </w:r>
      <w:r>
        <w:t xml:space="preserve">, 3GPP Organizational Partners (ARIB, ATIS, CCSA, ETSI, TSDSI, TTA, TTC).  </w:t>
      </w:r>
    </w:p>
    <w:p w14:paraId="04B06C64" w14:textId="77777777" w:rsidR="003A062A" w:rsidRDefault="003A062A" w:rsidP="003A062A">
      <w:pPr>
        <w:pStyle w:val="PL"/>
      </w:pPr>
      <w:r>
        <w:t xml:space="preserve">    All rights reserved.</w:t>
      </w:r>
    </w:p>
    <w:p w14:paraId="7F3AFC6A" w14:textId="77777777" w:rsidR="003A062A" w:rsidRDefault="003A062A" w:rsidP="003A062A">
      <w:pPr>
        <w:pStyle w:val="PL"/>
        <w:rPr>
          <w:lang w:eastAsia="zh-CN"/>
        </w:rPr>
      </w:pPr>
    </w:p>
    <w:p w14:paraId="14F27AD5" w14:textId="77777777" w:rsidR="003A062A" w:rsidRDefault="003A062A" w:rsidP="003A062A">
      <w:pPr>
        <w:pStyle w:val="PL"/>
      </w:pPr>
      <w:r>
        <w:t>externalDocs:</w:t>
      </w:r>
    </w:p>
    <w:p w14:paraId="355F00E4" w14:textId="77777777" w:rsidR="003A062A" w:rsidRDefault="003A062A" w:rsidP="003A062A">
      <w:pPr>
        <w:pStyle w:val="PL"/>
      </w:pPr>
      <w:r>
        <w:t xml:space="preserve">  description: 3GPP TS 29.504 V1</w:t>
      </w:r>
      <w:r>
        <w:rPr>
          <w:rFonts w:hint="eastAsia"/>
          <w:lang w:eastAsia="zh-CN"/>
        </w:rPr>
        <w:t>8</w:t>
      </w:r>
      <w:r>
        <w:t>.</w:t>
      </w:r>
      <w:r>
        <w:rPr>
          <w:lang w:eastAsia="zh-CN"/>
        </w:rPr>
        <w:t>2</w:t>
      </w:r>
      <w:r>
        <w:t>.0; 5G System; Unified Data Repository Services; Stage 3</w:t>
      </w:r>
    </w:p>
    <w:p w14:paraId="18B1F78F" w14:textId="77777777" w:rsidR="003A062A" w:rsidRDefault="003A062A" w:rsidP="003A062A">
      <w:pPr>
        <w:pStyle w:val="PL"/>
      </w:pPr>
      <w:r>
        <w:t xml:space="preserve">  url: 'https://www.3gpp.org/ftp/Specs/archive/29_series/29.504/'</w:t>
      </w:r>
    </w:p>
    <w:p w14:paraId="7E72DC6C" w14:textId="77777777" w:rsidR="003A062A" w:rsidRDefault="003A062A" w:rsidP="003A062A">
      <w:pPr>
        <w:pStyle w:val="PL"/>
        <w:rPr>
          <w:lang w:eastAsia="zh-CN"/>
        </w:rPr>
      </w:pPr>
    </w:p>
    <w:p w14:paraId="177F1346" w14:textId="77777777" w:rsidR="003A062A" w:rsidRDefault="003A062A" w:rsidP="003A062A">
      <w:pPr>
        <w:pStyle w:val="PL"/>
      </w:pPr>
      <w:r>
        <w:t>servers:</w:t>
      </w:r>
    </w:p>
    <w:p w14:paraId="0113179C" w14:textId="77777777" w:rsidR="003A062A" w:rsidRDefault="003A062A" w:rsidP="003A062A">
      <w:pPr>
        <w:pStyle w:val="PL"/>
      </w:pPr>
      <w:r>
        <w:t xml:space="preserve">  - description: API root</w:t>
      </w:r>
    </w:p>
    <w:p w14:paraId="547D7178" w14:textId="77777777" w:rsidR="003A062A" w:rsidRDefault="003A062A" w:rsidP="003A062A">
      <w:pPr>
        <w:pStyle w:val="PL"/>
      </w:pPr>
      <w:r>
        <w:t xml:space="preserve">    url: '{apiRoot}/nudr-dr/v2'</w:t>
      </w:r>
    </w:p>
    <w:p w14:paraId="6B76F277" w14:textId="77777777" w:rsidR="003A062A" w:rsidRDefault="003A062A" w:rsidP="003A062A">
      <w:pPr>
        <w:pStyle w:val="PL"/>
      </w:pPr>
      <w:r>
        <w:t xml:space="preserve">    variables:</w:t>
      </w:r>
    </w:p>
    <w:p w14:paraId="4D40BDC9" w14:textId="77777777" w:rsidR="003A062A" w:rsidRDefault="003A062A" w:rsidP="003A062A">
      <w:pPr>
        <w:pStyle w:val="PL"/>
      </w:pPr>
      <w:r>
        <w:t xml:space="preserve">      apiRoot:</w:t>
      </w:r>
    </w:p>
    <w:p w14:paraId="47BD99EA" w14:textId="77777777" w:rsidR="003A062A" w:rsidRDefault="003A062A" w:rsidP="003A062A">
      <w:pPr>
        <w:pStyle w:val="PL"/>
      </w:pPr>
      <w:r>
        <w:t xml:space="preserve">        default: https://example.com</w:t>
      </w:r>
    </w:p>
    <w:p w14:paraId="4FC6944D" w14:textId="77777777" w:rsidR="003A062A" w:rsidRDefault="003A062A" w:rsidP="003A062A">
      <w:pPr>
        <w:pStyle w:val="PL"/>
        <w:rPr>
          <w:lang w:eastAsia="zh-CN"/>
        </w:rPr>
      </w:pPr>
    </w:p>
    <w:p w14:paraId="10343633" w14:textId="77777777" w:rsidR="003A062A" w:rsidRDefault="003A062A" w:rsidP="003A062A">
      <w:pPr>
        <w:pStyle w:val="PL"/>
      </w:pPr>
      <w:r>
        <w:t>security:</w:t>
      </w:r>
    </w:p>
    <w:p w14:paraId="3E100F67" w14:textId="77777777" w:rsidR="003A062A" w:rsidRDefault="003A062A" w:rsidP="003A062A">
      <w:pPr>
        <w:pStyle w:val="PL"/>
      </w:pPr>
      <w:r>
        <w:t xml:space="preserve">  - {}</w:t>
      </w:r>
    </w:p>
    <w:p w14:paraId="092BCA33" w14:textId="77777777" w:rsidR="003A062A" w:rsidRDefault="003A062A" w:rsidP="003A062A">
      <w:pPr>
        <w:pStyle w:val="PL"/>
      </w:pPr>
      <w:r>
        <w:t xml:space="preserve">  - oAuth2ClientCredentials:</w:t>
      </w:r>
    </w:p>
    <w:p w14:paraId="6FF8A997" w14:textId="77777777" w:rsidR="003A062A" w:rsidRDefault="003A062A" w:rsidP="003A062A">
      <w:pPr>
        <w:pStyle w:val="PL"/>
      </w:pPr>
      <w:r>
        <w:t xml:space="preserve">      - nudr-dr</w:t>
      </w:r>
    </w:p>
    <w:p w14:paraId="318F065C" w14:textId="77777777" w:rsidR="003A062A" w:rsidRPr="00F3074B" w:rsidRDefault="003A062A" w:rsidP="003A062A">
      <w:pPr>
        <w:pStyle w:val="PL"/>
      </w:pPr>
    </w:p>
    <w:p w14:paraId="56F3BEAD" w14:textId="77777777" w:rsidR="003A062A" w:rsidRDefault="003A062A" w:rsidP="003A062A">
      <w:pPr>
        <w:pStyle w:val="PL"/>
      </w:pPr>
      <w:r>
        <w:t>paths:</w:t>
      </w:r>
    </w:p>
    <w:p w14:paraId="5FE6E915" w14:textId="77777777" w:rsidR="003A062A" w:rsidRDefault="003A062A" w:rsidP="003A062A">
      <w:pPr>
        <w:pStyle w:val="PL"/>
      </w:pPr>
      <w:r>
        <w:t xml:space="preserve">  /subscription-data/{ueId}/authentication-data</w:t>
      </w:r>
      <w:r>
        <w:rPr>
          <w:lang w:eastAsia="zh-CN"/>
        </w:rPr>
        <w:t>/authentication-subscription</w:t>
      </w:r>
      <w:r>
        <w:t>:</w:t>
      </w:r>
    </w:p>
    <w:p w14:paraId="3888BC98" w14:textId="77777777" w:rsidR="003A062A" w:rsidRDefault="003A062A" w:rsidP="003A062A">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0B7F79F" w14:textId="77777777" w:rsidR="003A062A" w:rsidRDefault="003A062A" w:rsidP="003A062A">
      <w:pPr>
        <w:pStyle w:val="PL"/>
      </w:pPr>
      <w:r>
        <w:t xml:space="preserve">  /subscription-data/{ueId}/authentication-data/authentication-status:</w:t>
      </w:r>
    </w:p>
    <w:p w14:paraId="5CA377E2" w14:textId="77777777" w:rsidR="003A062A" w:rsidRDefault="003A062A" w:rsidP="003A062A">
      <w:pPr>
        <w:pStyle w:val="PL"/>
      </w:pPr>
      <w:r>
        <w:lastRenderedPageBreak/>
        <w:t xml:space="preserve">    $ref: 'TS29505_Subscription_Data.yaml#/paths/~1subscription-data~1%7BueId%7D~1authentication-data~1authentication-status'</w:t>
      </w:r>
    </w:p>
    <w:p w14:paraId="063B1350" w14:textId="77777777" w:rsidR="003A062A" w:rsidRDefault="003A062A" w:rsidP="003A062A">
      <w:pPr>
        <w:pStyle w:val="PL"/>
      </w:pPr>
      <w:r>
        <w:t xml:space="preserve">  /subscription-data/{ueId}/authentication-data/authentication-status/</w:t>
      </w:r>
      <w:r w:rsidRPr="007E3332">
        <w:t>{servingNetworkName}</w:t>
      </w:r>
      <w:r>
        <w:t>:</w:t>
      </w:r>
    </w:p>
    <w:p w14:paraId="2360A15B" w14:textId="77777777" w:rsidR="003A062A" w:rsidRDefault="003A062A" w:rsidP="003A062A">
      <w:pPr>
        <w:pStyle w:val="PL"/>
      </w:pPr>
      <w:r>
        <w:t xml:space="preserve">    $ref: 'TS29505_Subscription_Data.yaml#/paths/~1subscription-data~1%7BueId%7D~1authentication-data~1authentication-status~1%7B</w:t>
      </w:r>
      <w:r w:rsidRPr="007E3332">
        <w:t>servingNetworkName</w:t>
      </w:r>
      <w:r>
        <w:t>%7D'</w:t>
      </w:r>
    </w:p>
    <w:p w14:paraId="4D1AE9DD" w14:textId="77777777" w:rsidR="003A062A" w:rsidRDefault="003A062A" w:rsidP="003A062A">
      <w:pPr>
        <w:pStyle w:val="PL"/>
      </w:pPr>
      <w:r>
        <w:t xml:space="preserve">  /subscription-data/{ueId}/ue-update-confirmation-data/sor-data:</w:t>
      </w:r>
    </w:p>
    <w:p w14:paraId="1C8A99E8" w14:textId="77777777" w:rsidR="003A062A" w:rsidRDefault="003A062A" w:rsidP="003A062A">
      <w:pPr>
        <w:pStyle w:val="PL"/>
        <w:rPr>
          <w:lang w:eastAsia="zh-CN"/>
        </w:rPr>
      </w:pPr>
      <w:r>
        <w:t xml:space="preserve">    $ref: 'TS29505_Subscription_Data.yaml#/paths/~1subscription-data~1%7BueId%7D~1ue-update-confirmation-data~1sor-data'</w:t>
      </w:r>
    </w:p>
    <w:p w14:paraId="0C3F0BDD" w14:textId="77777777" w:rsidR="003A062A" w:rsidRDefault="003A062A" w:rsidP="003A062A">
      <w:pPr>
        <w:pStyle w:val="PL"/>
      </w:pPr>
      <w:r>
        <w:t xml:space="preserve">  /subscription-data/{ueId}/ue-update-confirmation-data/upu-data:</w:t>
      </w:r>
    </w:p>
    <w:p w14:paraId="69B6C1B3" w14:textId="77777777" w:rsidR="003A062A" w:rsidRDefault="003A062A" w:rsidP="003A062A">
      <w:pPr>
        <w:pStyle w:val="PL"/>
        <w:rPr>
          <w:lang w:eastAsia="zh-CN"/>
        </w:rPr>
      </w:pPr>
      <w:r>
        <w:t xml:space="preserve">    $ref: 'TS29505_Subscription_Data.yaml#/paths/~1subscription-data~1%7BueId%7D~1ue-update-confirmation-data~1upu-data'</w:t>
      </w:r>
    </w:p>
    <w:p w14:paraId="2331D482" w14:textId="77777777" w:rsidR="003A062A" w:rsidRDefault="003A062A" w:rsidP="003A062A">
      <w:pPr>
        <w:pStyle w:val="PL"/>
      </w:pPr>
      <w:r>
        <w:t xml:space="preserve">  /subscription-data/{ueId}/ue-update-confirmation-data/subscribed-cag:</w:t>
      </w:r>
    </w:p>
    <w:p w14:paraId="49B248F5" w14:textId="77777777" w:rsidR="003A062A" w:rsidRDefault="003A062A" w:rsidP="003A062A">
      <w:pPr>
        <w:pStyle w:val="PL"/>
        <w:rPr>
          <w:lang w:eastAsia="zh-CN"/>
        </w:rPr>
      </w:pPr>
      <w:r>
        <w:t xml:space="preserve">    $ref: 'TS29505_Subscription_Data.yaml#/paths/~1subscription-data~1%7BueId%7D~1ue-update-confirmation-data~1subscribed-cag'</w:t>
      </w:r>
    </w:p>
    <w:p w14:paraId="57A5AEA7" w14:textId="77777777" w:rsidR="003A062A" w:rsidRDefault="003A062A" w:rsidP="003A062A">
      <w:pPr>
        <w:pStyle w:val="PL"/>
      </w:pPr>
      <w:r>
        <w:t xml:space="preserve">  /subscription-data/{ueId}/ue-update-confirmation-data/subscribed-snssais:</w:t>
      </w:r>
    </w:p>
    <w:p w14:paraId="0A2A19BC" w14:textId="77777777" w:rsidR="003A062A" w:rsidRDefault="003A062A" w:rsidP="003A062A">
      <w:pPr>
        <w:pStyle w:val="PL"/>
        <w:rPr>
          <w:lang w:eastAsia="zh-CN"/>
        </w:rPr>
      </w:pPr>
      <w:r>
        <w:t xml:space="preserve">    $ref: 'TS29505_Subscription_Data.yaml#/paths/~1subscription-data~1%7BueId%7D~1ue-update-confirmation-data~1subscribed-snssais'</w:t>
      </w:r>
    </w:p>
    <w:p w14:paraId="0C29E557" w14:textId="77777777" w:rsidR="003A062A" w:rsidRDefault="003A062A" w:rsidP="003A062A">
      <w:pPr>
        <w:pStyle w:val="PL"/>
      </w:pPr>
      <w:r>
        <w:t xml:space="preserve">  /subscription-data/{ueId}/{servingPlmnId}/provisioned-data:</w:t>
      </w:r>
    </w:p>
    <w:p w14:paraId="3E4FFC3E" w14:textId="77777777" w:rsidR="003A062A" w:rsidRDefault="003A062A" w:rsidP="003A062A">
      <w:pPr>
        <w:pStyle w:val="PL"/>
        <w:rPr>
          <w:lang w:eastAsia="zh-CN"/>
        </w:rPr>
      </w:pPr>
      <w:r>
        <w:t xml:space="preserve">    $ref: 'TS29505_Subscription_Data.yaml#/paths/~1subscription-data~1%7BueId%7D~1%7BservingPlmnId%7D~1provisioned-data'</w:t>
      </w:r>
    </w:p>
    <w:p w14:paraId="1D8CB4DC" w14:textId="77777777" w:rsidR="003A062A" w:rsidRDefault="003A062A" w:rsidP="003A062A">
      <w:pPr>
        <w:pStyle w:val="PL"/>
      </w:pPr>
      <w:r>
        <w:rPr>
          <w:lang w:val="fr-FR"/>
        </w:rPr>
        <w:t xml:space="preserve">  /subscription-data/{ueId}/{servingPlmnId}/provisioned</w:t>
      </w:r>
      <w:r>
        <w:t>-data/am-data:</w:t>
      </w:r>
    </w:p>
    <w:p w14:paraId="3A0329B3" w14:textId="77777777" w:rsidR="003A062A" w:rsidRDefault="003A062A" w:rsidP="003A062A">
      <w:pPr>
        <w:pStyle w:val="PL"/>
        <w:rPr>
          <w:lang w:val="fr-FR"/>
        </w:rPr>
      </w:pPr>
      <w:r w:rsidRPr="00F3074B">
        <w:t xml:space="preserve">    $ref: 'TS29505_Subscription_Data.yaml#/paths/~1subscription-data~1%7BueId%7D~1%7BservingPlmnId%7D~1provisioned-data~1am-data'</w:t>
      </w:r>
    </w:p>
    <w:p w14:paraId="26638056" w14:textId="77777777" w:rsidR="003A062A" w:rsidRDefault="003A062A" w:rsidP="003A062A">
      <w:pPr>
        <w:pStyle w:val="PL"/>
      </w:pPr>
      <w:r>
        <w:t xml:space="preserve">  /subscription-data/{ueId}/{servingPlmnId}/provisioned-data/smf-selection-subscription-data:</w:t>
      </w:r>
    </w:p>
    <w:p w14:paraId="523F2195" w14:textId="77777777" w:rsidR="003A062A" w:rsidRDefault="003A062A" w:rsidP="003A062A">
      <w:pPr>
        <w:pStyle w:val="PL"/>
        <w:rPr>
          <w:lang w:val="fr-FR"/>
        </w:rPr>
      </w:pPr>
      <w:r w:rsidRPr="00F3074B">
        <w:t xml:space="preserve">    $ref: 'TS29505_Subscription_Data.yaml#/paths/~1subscription-data~1%7BueId%7D~1%7BservingPlmnId%7D~1provisioned-data~1smf-selection-subscription-data'</w:t>
      </w:r>
    </w:p>
    <w:p w14:paraId="5AF82FC3" w14:textId="77777777" w:rsidR="003A062A" w:rsidRDefault="003A062A" w:rsidP="003A062A">
      <w:pPr>
        <w:pStyle w:val="PL"/>
      </w:pPr>
      <w:r>
        <w:t xml:space="preserve">  /subscription-data/{ueId}/{servingPlmnId}/provisioned-data/sm-data:</w:t>
      </w:r>
    </w:p>
    <w:p w14:paraId="7E4D357C" w14:textId="77777777" w:rsidR="003A062A" w:rsidRDefault="003A062A" w:rsidP="003A062A">
      <w:pPr>
        <w:pStyle w:val="PL"/>
        <w:rPr>
          <w:lang w:val="fr-FR" w:eastAsia="zh-CN"/>
        </w:rPr>
      </w:pPr>
      <w:r w:rsidRPr="00F3074B">
        <w:t xml:space="preserve">    $ref: 'TS29505_Subscription_Data.yaml#/paths/~1subscription-data~1%7BueId%7D~1%7BservingPlmnId%7D~1provisioned-data~1sm-data'</w:t>
      </w:r>
    </w:p>
    <w:p w14:paraId="7309DA98" w14:textId="77777777" w:rsidR="003A062A" w:rsidRDefault="003A062A" w:rsidP="003A062A">
      <w:pPr>
        <w:pStyle w:val="PL"/>
      </w:pPr>
      <w:r>
        <w:t xml:space="preserve">  /subscription-data/{ueId}/{servingPlmnId}/provisioned-data/</w:t>
      </w:r>
      <w:r>
        <w:rPr>
          <w:lang w:val="fr-FR"/>
        </w:rPr>
        <w:t>lcs-bca-data</w:t>
      </w:r>
      <w:r>
        <w:t>:</w:t>
      </w:r>
    </w:p>
    <w:p w14:paraId="5C13DF7F" w14:textId="77777777" w:rsidR="003A062A" w:rsidRPr="00EB5E47" w:rsidRDefault="003A062A" w:rsidP="003A062A">
      <w:pPr>
        <w:pStyle w:val="PL"/>
        <w:rPr>
          <w:lang w:val="fr-FR" w:eastAsia="zh-CN"/>
        </w:rPr>
      </w:pPr>
      <w:r w:rsidRPr="00F3074B">
        <w:t xml:space="preserve">    $ref: 'TS29505_Subscription_Data.yaml#/paths/~1subscription-data~1%7BueId%7D~1%7BservingPlmnId%7D~1provisioned-data~1lcs-bca-data'</w:t>
      </w:r>
    </w:p>
    <w:p w14:paraId="0171E2BB" w14:textId="77777777" w:rsidR="003A062A" w:rsidRDefault="003A062A" w:rsidP="003A062A">
      <w:pPr>
        <w:pStyle w:val="PL"/>
      </w:pPr>
      <w:r>
        <w:t xml:space="preserve">  /subscription-data/{ueId}/context-data:</w:t>
      </w:r>
    </w:p>
    <w:p w14:paraId="0913E060" w14:textId="77777777" w:rsidR="003A062A" w:rsidRDefault="003A062A" w:rsidP="003A062A">
      <w:pPr>
        <w:pStyle w:val="PL"/>
        <w:rPr>
          <w:lang w:eastAsia="zh-CN"/>
        </w:rPr>
      </w:pPr>
      <w:r>
        <w:rPr>
          <w:lang w:val="fr-FR"/>
        </w:rPr>
        <w:t xml:space="preserve">    $ref: 'TS29505_Subscription_Data.yaml#/paths/~1subscription-data~1%7BueId%7D~1context-data'</w:t>
      </w:r>
    </w:p>
    <w:p w14:paraId="5A937E71" w14:textId="77777777" w:rsidR="003A062A" w:rsidRDefault="003A062A" w:rsidP="003A062A">
      <w:pPr>
        <w:pStyle w:val="PL"/>
      </w:pPr>
      <w:r>
        <w:t xml:space="preserve">  /subscription-data/{ueId}/context-data/amf-3gpp-access:</w:t>
      </w:r>
    </w:p>
    <w:p w14:paraId="6766A9E6" w14:textId="77777777" w:rsidR="003A062A" w:rsidRDefault="003A062A" w:rsidP="003A062A">
      <w:pPr>
        <w:pStyle w:val="PL"/>
        <w:rPr>
          <w:lang w:val="fr-FR"/>
        </w:rPr>
      </w:pPr>
      <w:r w:rsidRPr="00F3074B">
        <w:t xml:space="preserve">    $ref: 'TS29505_Subscription_Data.yaml#/paths/~1subscription-data~1%7BueId%7D~1context-data~1amf-3gpp-access'</w:t>
      </w:r>
    </w:p>
    <w:p w14:paraId="6890D3D7" w14:textId="77777777" w:rsidR="003A062A" w:rsidRDefault="003A062A" w:rsidP="003A062A">
      <w:pPr>
        <w:pStyle w:val="PL"/>
      </w:pPr>
      <w:r>
        <w:t xml:space="preserve">  /subscription-data/{ueId}/context-data/amf-non-3gpp-access:</w:t>
      </w:r>
    </w:p>
    <w:p w14:paraId="171BBF8A" w14:textId="77777777" w:rsidR="003A062A" w:rsidRDefault="003A062A" w:rsidP="003A062A">
      <w:pPr>
        <w:pStyle w:val="PL"/>
        <w:rPr>
          <w:lang w:val="fr-FR"/>
        </w:rPr>
      </w:pPr>
      <w:r w:rsidRPr="00F3074B">
        <w:t xml:space="preserve">    $ref: 'TS29505_Subscription_Data.yaml#/paths/~1subscription-data~1%7BueId%7D~1context-data~1amf-non-3gpp-access'</w:t>
      </w:r>
    </w:p>
    <w:p w14:paraId="1E8FE235" w14:textId="77777777" w:rsidR="003A062A" w:rsidRDefault="003A062A" w:rsidP="003A062A">
      <w:pPr>
        <w:pStyle w:val="PL"/>
      </w:pPr>
      <w:r>
        <w:t xml:space="preserve">  /subscription-data/{ueId}/context-data/smf-registrations:</w:t>
      </w:r>
    </w:p>
    <w:p w14:paraId="10E5D343" w14:textId="77777777" w:rsidR="003A062A" w:rsidRDefault="003A062A" w:rsidP="003A062A">
      <w:pPr>
        <w:pStyle w:val="PL"/>
        <w:rPr>
          <w:lang w:val="fr-FR"/>
        </w:rPr>
      </w:pPr>
      <w:r w:rsidRPr="00F3074B">
        <w:t xml:space="preserve">    $ref: 'TS29505_Subscription_Data.yaml#/paths/~1subscription-data~1%7BueId%7D~1context-data~1smf-registrations'</w:t>
      </w:r>
    </w:p>
    <w:p w14:paraId="5BE67A2B" w14:textId="77777777" w:rsidR="003A062A" w:rsidRDefault="003A062A" w:rsidP="003A062A">
      <w:pPr>
        <w:pStyle w:val="PL"/>
      </w:pPr>
      <w:r>
        <w:t xml:space="preserve">  /subscription-data/{ueId}/context-data/smf-registrations/{pduSessionId}:</w:t>
      </w:r>
    </w:p>
    <w:p w14:paraId="33E9B2BE" w14:textId="77777777" w:rsidR="003A062A" w:rsidRDefault="003A062A" w:rsidP="003A062A">
      <w:pPr>
        <w:pStyle w:val="PL"/>
        <w:rPr>
          <w:lang w:val="fr-FR"/>
        </w:rPr>
      </w:pPr>
      <w:r w:rsidRPr="00F3074B">
        <w:t xml:space="preserve">    $ref: 'TS29505_Subscription_Data.yaml#/paths/~1subscription-data~1%7BueId%7D~1context-data~1smf-registrations~1%7BpduSessionId%7D'</w:t>
      </w:r>
    </w:p>
    <w:p w14:paraId="277AE4D0" w14:textId="77777777" w:rsidR="003A062A" w:rsidRDefault="003A062A" w:rsidP="003A062A">
      <w:pPr>
        <w:pStyle w:val="PL"/>
      </w:pPr>
      <w:r>
        <w:t xml:space="preserve">  /subscription-data/{ueId}/operator-specific-data:</w:t>
      </w:r>
    </w:p>
    <w:p w14:paraId="30A8C579" w14:textId="77777777" w:rsidR="003A062A" w:rsidRDefault="003A062A" w:rsidP="003A062A">
      <w:pPr>
        <w:pStyle w:val="PL"/>
        <w:rPr>
          <w:lang w:val="fr-FR"/>
        </w:rPr>
      </w:pPr>
      <w:r w:rsidRPr="00F3074B">
        <w:t xml:space="preserve">    $ref: 'TS29505_Subscription_Data.yaml#/paths/~1subscription-data~1%7BueId%7D~1operator-specific-data'</w:t>
      </w:r>
    </w:p>
    <w:p w14:paraId="55AC787D" w14:textId="77777777" w:rsidR="003A062A" w:rsidRDefault="003A062A" w:rsidP="003A062A">
      <w:pPr>
        <w:pStyle w:val="PL"/>
      </w:pPr>
      <w:r>
        <w:t xml:space="preserve">  /subscription-data/{ueId}/context-data/smsf-3gpp-access:</w:t>
      </w:r>
    </w:p>
    <w:p w14:paraId="549742D4" w14:textId="77777777" w:rsidR="003A062A" w:rsidRDefault="003A062A" w:rsidP="003A062A">
      <w:pPr>
        <w:pStyle w:val="PL"/>
        <w:rPr>
          <w:lang w:val="fr-FR"/>
        </w:rPr>
      </w:pPr>
      <w:r w:rsidRPr="00F3074B">
        <w:t xml:space="preserve">    $ref: 'TS29505_Subscription_Data.yaml#/paths/~1subscription-data~1%7BueId%7D~1context-data~1smsf-3gpp-access'</w:t>
      </w:r>
    </w:p>
    <w:p w14:paraId="49EB9CAD" w14:textId="77777777" w:rsidR="003A062A" w:rsidRDefault="003A062A" w:rsidP="003A062A">
      <w:pPr>
        <w:pStyle w:val="PL"/>
      </w:pPr>
      <w:r>
        <w:t xml:space="preserve">  /subscription-data/{ueId}/context-data/smsf-non-3gpp-access:</w:t>
      </w:r>
    </w:p>
    <w:p w14:paraId="6EE674A2" w14:textId="77777777" w:rsidR="003A062A" w:rsidRDefault="003A062A" w:rsidP="003A062A">
      <w:pPr>
        <w:pStyle w:val="PL"/>
        <w:rPr>
          <w:lang w:val="fr-FR" w:eastAsia="zh-CN"/>
        </w:rPr>
      </w:pPr>
      <w:r w:rsidRPr="00F3074B">
        <w:t xml:space="preserve">    $ref: 'TS29505_Subscription_Data.yaml#/paths/~1subscription-data~1%7BueId%7D~1context-data~1smsf-non-3gpp-access'</w:t>
      </w:r>
    </w:p>
    <w:p w14:paraId="1A155840" w14:textId="77777777" w:rsidR="003A062A" w:rsidRDefault="003A062A" w:rsidP="003A062A">
      <w:pPr>
        <w:pStyle w:val="PL"/>
      </w:pPr>
      <w:r>
        <w:t xml:space="preserve">  /subscription-data/{ueId}/context-data/location:</w:t>
      </w:r>
    </w:p>
    <w:p w14:paraId="3FE74A38" w14:textId="77777777" w:rsidR="003A062A" w:rsidRPr="00E84044" w:rsidRDefault="003A062A" w:rsidP="003A062A">
      <w:pPr>
        <w:pStyle w:val="PL"/>
        <w:rPr>
          <w:lang w:val="fr-FR" w:eastAsia="zh-CN"/>
        </w:rPr>
      </w:pPr>
      <w:r w:rsidRPr="00F3074B">
        <w:t xml:space="preserve">    $ref: 'TS29505_Subscription_Data.yaml#/paths/~1subscription-data~1%7BueId%7D~1context-data~1location'</w:t>
      </w:r>
    </w:p>
    <w:p w14:paraId="27171E50" w14:textId="77777777" w:rsidR="003A062A" w:rsidRDefault="003A062A" w:rsidP="003A062A">
      <w:pPr>
        <w:pStyle w:val="PL"/>
      </w:pPr>
      <w:r>
        <w:t xml:space="preserve">  /subscription-data/{ueId}/context-data/ip-sm-gw:</w:t>
      </w:r>
    </w:p>
    <w:p w14:paraId="3CF29FFB" w14:textId="77777777" w:rsidR="003A062A" w:rsidRDefault="003A062A" w:rsidP="003A062A">
      <w:pPr>
        <w:pStyle w:val="PL"/>
        <w:rPr>
          <w:lang w:val="fr-FR"/>
        </w:rPr>
      </w:pPr>
      <w:r w:rsidRPr="00F3074B">
        <w:t xml:space="preserve">    $ref: 'TS29505_Subscription_Data.yaml#/paths/~1subscription-data~1%7BueId%7D~1context-data~1ip-sm-gw'</w:t>
      </w:r>
    </w:p>
    <w:p w14:paraId="42F02D82" w14:textId="77777777" w:rsidR="003A062A" w:rsidRDefault="003A062A" w:rsidP="003A062A">
      <w:pPr>
        <w:pStyle w:val="PL"/>
      </w:pPr>
      <w:r>
        <w:t xml:space="preserve">  /subscription-data/{ueId}/context-data/mwd:</w:t>
      </w:r>
    </w:p>
    <w:p w14:paraId="130EBF74" w14:textId="77777777" w:rsidR="003A062A" w:rsidRDefault="003A062A" w:rsidP="003A062A">
      <w:pPr>
        <w:pStyle w:val="PL"/>
        <w:rPr>
          <w:lang w:val="fr-FR"/>
        </w:rPr>
      </w:pPr>
      <w:r>
        <w:rPr>
          <w:lang w:val="fr-FR"/>
        </w:rPr>
        <w:t xml:space="preserve">    $ref: 'TS29505_Subscription_Data.yaml#/paths/~1subscription-data</w:t>
      </w:r>
      <w:r>
        <w:t>~1%7BueId%7D~1</w:t>
      </w:r>
      <w:r>
        <w:rPr>
          <w:lang w:val="fr-FR"/>
        </w:rPr>
        <w:t>context-data~1mwd'</w:t>
      </w:r>
    </w:p>
    <w:p w14:paraId="37D375D8" w14:textId="77777777" w:rsidR="003A062A" w:rsidRDefault="003A062A" w:rsidP="003A062A">
      <w:pPr>
        <w:pStyle w:val="PL"/>
      </w:pPr>
      <w:r>
        <w:t xml:space="preserve">  /subscription-data/{ueId}/</w:t>
      </w:r>
      <w:r w:rsidRPr="00385DE7">
        <w:t>context-data/</w:t>
      </w:r>
      <w:r>
        <w:t>roaming-information:</w:t>
      </w:r>
    </w:p>
    <w:p w14:paraId="465CBBDB" w14:textId="77777777" w:rsidR="003A062A" w:rsidRPr="00F44835" w:rsidRDefault="003A062A" w:rsidP="003A062A">
      <w:pPr>
        <w:pStyle w:val="PL"/>
        <w:rPr>
          <w:lang w:val="fr-FR"/>
        </w:rPr>
      </w:pPr>
      <w:r w:rsidRPr="00F3074B">
        <w:t xml:space="preserve">    $ref: 'TS29505_Subscription_Data.yaml#/paths/~1subscription-data~1%7BueId%7D~1context-data~1roaming-information'</w:t>
      </w:r>
    </w:p>
    <w:p w14:paraId="6E9F98F9" w14:textId="77777777" w:rsidR="003A062A" w:rsidRDefault="003A062A" w:rsidP="003A062A">
      <w:pPr>
        <w:pStyle w:val="PL"/>
      </w:pPr>
      <w:r>
        <w:t xml:space="preserve">  /subscription-data/{ueId}/</w:t>
      </w:r>
      <w:r w:rsidRPr="00385DE7">
        <w:t>context-data/</w:t>
      </w:r>
      <w:r>
        <w:t>pei-info:</w:t>
      </w:r>
    </w:p>
    <w:p w14:paraId="7BBC6F2E" w14:textId="77777777" w:rsidR="003A062A" w:rsidRPr="001A658D" w:rsidRDefault="003A062A" w:rsidP="003A062A">
      <w:pPr>
        <w:pStyle w:val="PL"/>
      </w:pPr>
      <w:r w:rsidRPr="00F3074B">
        <w:t xml:space="preserve">    $ref: 'TS29505_Subscription_Data.yaml#/paths/~1subscription-data~1%7BueId%7D~1context-data~1</w:t>
      </w:r>
      <w:r>
        <w:t>pei</w:t>
      </w:r>
      <w:r w:rsidRPr="00F3074B">
        <w:t>-info'</w:t>
      </w:r>
    </w:p>
    <w:p w14:paraId="0702391E" w14:textId="77777777" w:rsidR="003A062A" w:rsidRDefault="003A062A" w:rsidP="003A062A">
      <w:pPr>
        <w:pStyle w:val="PL"/>
      </w:pPr>
      <w:r>
        <w:t xml:space="preserve">  /subscription-data/{ueId}/{servingPlmnId}/provisioned-data/sms-mng-data:</w:t>
      </w:r>
    </w:p>
    <w:p w14:paraId="7B55DBAF" w14:textId="77777777" w:rsidR="003A062A" w:rsidRDefault="003A062A" w:rsidP="003A062A">
      <w:pPr>
        <w:pStyle w:val="PL"/>
        <w:rPr>
          <w:lang w:val="fr-FR"/>
        </w:rPr>
      </w:pPr>
      <w:r w:rsidRPr="00F3074B">
        <w:t xml:space="preserve">    $ref: 'TS29505_Subscription_Data.yaml#/paths/~1subscription-data~1%7BueId%7D~1%7BservingPlmnId%7D~1provisioned-data~1sms-mng-data'</w:t>
      </w:r>
    </w:p>
    <w:p w14:paraId="27D9B3B9" w14:textId="77777777" w:rsidR="003A062A" w:rsidRDefault="003A062A" w:rsidP="003A062A">
      <w:pPr>
        <w:pStyle w:val="PL"/>
      </w:pPr>
      <w:r>
        <w:t xml:space="preserve">  /subscription-data/{ueId}/{servingPlmnId}/provisioned-data/sms-data:</w:t>
      </w:r>
    </w:p>
    <w:p w14:paraId="65D09074" w14:textId="77777777" w:rsidR="003A062A" w:rsidRDefault="003A062A" w:rsidP="003A062A">
      <w:pPr>
        <w:pStyle w:val="PL"/>
        <w:rPr>
          <w:lang w:val="fr-FR"/>
        </w:rPr>
      </w:pPr>
      <w:r w:rsidRPr="00F3074B">
        <w:t xml:space="preserve">    $ref: 'TS29505_Subscription_Data.yaml#/paths/~1subscription-data~1%7BueId%7D~1%7BservingPlmnId%7D~1provisioned-data~1sms-data'</w:t>
      </w:r>
    </w:p>
    <w:p w14:paraId="0D42A097" w14:textId="77777777" w:rsidR="003A062A" w:rsidRDefault="003A062A" w:rsidP="003A062A">
      <w:pPr>
        <w:pStyle w:val="PL"/>
      </w:pPr>
      <w:r>
        <w:t xml:space="preserve">  /subscription-data/{ueId}/lcs-privacy-data:</w:t>
      </w:r>
    </w:p>
    <w:p w14:paraId="50176A4A" w14:textId="77777777" w:rsidR="003A062A" w:rsidRDefault="003A062A" w:rsidP="003A062A">
      <w:pPr>
        <w:pStyle w:val="PL"/>
        <w:rPr>
          <w:lang w:val="fr-FR"/>
        </w:rPr>
      </w:pPr>
      <w:r w:rsidRPr="00F3074B">
        <w:t xml:space="preserve">    $ref: 'TS29505_Subscription_Data.yaml#/paths/~1subscription-data~1%7BueId%7D~1lcs-privacy-data'</w:t>
      </w:r>
    </w:p>
    <w:p w14:paraId="2D5583E2" w14:textId="77777777" w:rsidR="003A062A" w:rsidRDefault="003A062A" w:rsidP="003A062A">
      <w:pPr>
        <w:pStyle w:val="PL"/>
      </w:pPr>
      <w:r>
        <w:t xml:space="preserve">  /subscription-data/{ueId}/lcs-mo-data:</w:t>
      </w:r>
    </w:p>
    <w:p w14:paraId="44B13743" w14:textId="77777777" w:rsidR="003A062A" w:rsidRPr="008F3CA6" w:rsidRDefault="003A062A" w:rsidP="003A062A">
      <w:pPr>
        <w:pStyle w:val="PL"/>
        <w:rPr>
          <w:lang w:val="fr-FR"/>
        </w:rPr>
      </w:pPr>
      <w:r w:rsidRPr="00F3074B">
        <w:lastRenderedPageBreak/>
        <w:t xml:space="preserve">    $ref: 'TS29505_Subscription_Data.yaml#/paths/~1subscription-data~1%7BueId%7D~1lcs-mo-data'</w:t>
      </w:r>
    </w:p>
    <w:p w14:paraId="5DA1EE17" w14:textId="77777777" w:rsidR="003A062A" w:rsidRDefault="003A062A" w:rsidP="003A062A">
      <w:pPr>
        <w:pStyle w:val="PL"/>
      </w:pPr>
      <w:r>
        <w:t xml:space="preserve">  /subscription-data/{ueId}/lcs-subscription-data:</w:t>
      </w:r>
    </w:p>
    <w:p w14:paraId="2837BFA6" w14:textId="77777777" w:rsidR="003A062A" w:rsidRPr="008F3CA6" w:rsidRDefault="003A062A" w:rsidP="003A062A">
      <w:pPr>
        <w:pStyle w:val="PL"/>
        <w:rPr>
          <w:lang w:val="fr-FR"/>
        </w:rPr>
      </w:pPr>
      <w:r w:rsidRPr="00F3074B">
        <w:t xml:space="preserve">    $ref: 'TS29505_Subscription_Data.yaml#/paths/~1subscription-data~1%7BueId%7D~1lcs-</w:t>
      </w:r>
      <w:r>
        <w:t>subscription</w:t>
      </w:r>
      <w:r w:rsidRPr="00F3074B">
        <w:t>-data'</w:t>
      </w:r>
    </w:p>
    <w:p w14:paraId="7DC00E3B" w14:textId="77777777" w:rsidR="003A062A" w:rsidRDefault="003A062A" w:rsidP="003A062A">
      <w:pPr>
        <w:pStyle w:val="PL"/>
      </w:pPr>
      <w:r>
        <w:t xml:space="preserve">  /subscription-data/{ueId}/pp-data:</w:t>
      </w:r>
    </w:p>
    <w:p w14:paraId="4BEEDFD9" w14:textId="77777777" w:rsidR="003A062A" w:rsidRDefault="003A062A" w:rsidP="003A062A">
      <w:pPr>
        <w:pStyle w:val="PL"/>
        <w:rPr>
          <w:lang w:val="fr-FR"/>
        </w:rPr>
      </w:pPr>
      <w:r w:rsidRPr="00F3074B">
        <w:t xml:space="preserve">    $ref: 'TS29505_Subscription_Data.yaml#/paths/~1subscription-data~1%7BueId%7D~1pp-data'</w:t>
      </w:r>
    </w:p>
    <w:p w14:paraId="260E6FC2" w14:textId="77777777" w:rsidR="003A062A" w:rsidRDefault="003A062A" w:rsidP="003A062A">
      <w:pPr>
        <w:pStyle w:val="PL"/>
      </w:pPr>
      <w:r>
        <w:t xml:space="preserve">  /subscription-data/{ueId}/context-data/ee-subscriptions:</w:t>
      </w:r>
    </w:p>
    <w:p w14:paraId="12E23CD9" w14:textId="77777777" w:rsidR="003A062A" w:rsidRDefault="003A062A" w:rsidP="003A062A">
      <w:pPr>
        <w:pStyle w:val="PL"/>
        <w:rPr>
          <w:lang w:val="fr-FR"/>
        </w:rPr>
      </w:pPr>
      <w:r w:rsidRPr="00F3074B">
        <w:t xml:space="preserve">    $ref: 'TS29505_Subscription_Data.yaml#/paths/~1subscription-data~1%7BueId%7D~1context-data~1ee-subscriptions'</w:t>
      </w:r>
    </w:p>
    <w:p w14:paraId="0C44FC5E" w14:textId="77777777" w:rsidR="003A062A" w:rsidRDefault="003A062A" w:rsidP="003A062A">
      <w:pPr>
        <w:pStyle w:val="PL"/>
      </w:pPr>
      <w:r>
        <w:t xml:space="preserve">  /subscription-data/{ueId}/context-data/ee-subscriptions/{subsId}:</w:t>
      </w:r>
    </w:p>
    <w:p w14:paraId="4D926A14" w14:textId="77777777" w:rsidR="003A062A" w:rsidRDefault="003A062A" w:rsidP="003A062A">
      <w:pPr>
        <w:pStyle w:val="PL"/>
        <w:rPr>
          <w:lang w:val="fr-FR" w:eastAsia="zh-CN"/>
        </w:rPr>
      </w:pPr>
      <w:r w:rsidRPr="00F3074B">
        <w:t xml:space="preserve">    $ref: 'TS29505_Subscription_Data.yaml#/paths/~1subscription-data~1%7BueId%7D~1context-data~1ee-subscriptions~1%7BsubsId%7D'</w:t>
      </w:r>
    </w:p>
    <w:p w14:paraId="04FC697F" w14:textId="77777777" w:rsidR="003A062A" w:rsidRDefault="003A062A" w:rsidP="003A062A">
      <w:pPr>
        <w:pStyle w:val="PL"/>
        <w:rPr>
          <w:lang w:val="fr-FR"/>
        </w:rPr>
      </w:pPr>
      <w:r>
        <w:rPr>
          <w:lang w:val="fr-FR"/>
        </w:rPr>
        <w:t xml:space="preserve">  /subscription-data/{ueId}/context-data/ee-subscriptions/{subsId}/amf-subscriptions:</w:t>
      </w:r>
    </w:p>
    <w:p w14:paraId="6267D3A6" w14:textId="77777777" w:rsidR="003A062A" w:rsidRDefault="003A062A" w:rsidP="003A062A">
      <w:pPr>
        <w:pStyle w:val="PL"/>
        <w:rPr>
          <w:lang w:val="fr-FR"/>
        </w:rPr>
      </w:pPr>
      <w:r>
        <w:rPr>
          <w:lang w:val="fr-FR"/>
        </w:rPr>
        <w:t xml:space="preserve">    $ref: 'TS29505_Subscription_Data.yaml#/paths/~1subscription-data~1%7BueId%7D~1context-data~1ee-subscriptions~1%7BsubsId%7D~1amf-subscriptions'</w:t>
      </w:r>
    </w:p>
    <w:p w14:paraId="442F6F15" w14:textId="77777777" w:rsidR="003A062A" w:rsidRDefault="003A062A" w:rsidP="003A062A">
      <w:pPr>
        <w:pStyle w:val="PL"/>
        <w:rPr>
          <w:lang w:val="fr-FR"/>
        </w:rPr>
      </w:pPr>
      <w:r>
        <w:rPr>
          <w:lang w:val="fr-FR"/>
        </w:rPr>
        <w:t xml:space="preserve">  /subscription-data/{ueId}/context-data/ee-subscriptions/{subsId}/smf-subscriptions:</w:t>
      </w:r>
    </w:p>
    <w:p w14:paraId="6AC5420E" w14:textId="77777777" w:rsidR="003A062A" w:rsidRDefault="003A062A" w:rsidP="003A062A">
      <w:pPr>
        <w:pStyle w:val="PL"/>
        <w:rPr>
          <w:lang w:val="fr-FR"/>
        </w:rPr>
      </w:pPr>
      <w:r>
        <w:rPr>
          <w:lang w:val="fr-FR"/>
        </w:rPr>
        <w:t xml:space="preserve">    $ref: 'TS29505_Subscription_Data.yaml#/paths/~1subscription-data~1%7BueId%7D~1context-data~1ee-subscriptions~1%7BsubsId%7D~1smf-subscriptions'</w:t>
      </w:r>
    </w:p>
    <w:p w14:paraId="2C841397" w14:textId="77777777" w:rsidR="003A062A" w:rsidRDefault="003A062A" w:rsidP="003A062A">
      <w:pPr>
        <w:pStyle w:val="PL"/>
        <w:rPr>
          <w:lang w:val="fr-FR"/>
        </w:rPr>
      </w:pPr>
      <w:r>
        <w:rPr>
          <w:lang w:val="fr-FR"/>
        </w:rPr>
        <w:t xml:space="preserve">  /subscription-data/{ueId}/context-data/ee-subscriptions/{subsId}/hss-subscriptions:</w:t>
      </w:r>
    </w:p>
    <w:p w14:paraId="61F04F1C" w14:textId="77777777" w:rsidR="003A062A" w:rsidRDefault="003A062A" w:rsidP="003A062A">
      <w:pPr>
        <w:pStyle w:val="PL"/>
        <w:rPr>
          <w:lang w:val="fr-FR"/>
        </w:rPr>
      </w:pPr>
      <w:r>
        <w:rPr>
          <w:lang w:val="fr-FR"/>
        </w:rPr>
        <w:t xml:space="preserve">    $ref: 'TS29505_Subscription_Data.yaml#/paths/~1subscription-data~1%7BueId%7D~1context-data~1ee-subscriptions~1%7BsubsId%7D~1hss-subscriptions'</w:t>
      </w:r>
    </w:p>
    <w:p w14:paraId="5B17DB68" w14:textId="77777777" w:rsidR="003A062A" w:rsidRDefault="003A062A" w:rsidP="003A062A">
      <w:pPr>
        <w:pStyle w:val="PL"/>
        <w:rPr>
          <w:lang w:val="fr-FR"/>
        </w:rPr>
      </w:pPr>
      <w:r>
        <w:rPr>
          <w:lang w:val="fr-FR"/>
        </w:rPr>
        <w:t xml:space="preserve">  /subscription-data/group-data/{ueGroupId}/ee-subscriptions:</w:t>
      </w:r>
    </w:p>
    <w:p w14:paraId="3D4916BF" w14:textId="77777777" w:rsidR="003A062A" w:rsidRDefault="003A062A" w:rsidP="003A062A">
      <w:pPr>
        <w:pStyle w:val="PL"/>
        <w:rPr>
          <w:lang w:val="fr-FR"/>
        </w:rPr>
      </w:pPr>
      <w:r>
        <w:rPr>
          <w:lang w:val="fr-FR"/>
        </w:rPr>
        <w:t xml:space="preserve">    $ref: 'TS29505_Subscription_Data.yaml#/paths/~1subscription-data~1group-data~1%7BueGroupId%7D~1ee-subscriptions'</w:t>
      </w:r>
    </w:p>
    <w:p w14:paraId="37FA81CB" w14:textId="77777777" w:rsidR="003A062A" w:rsidRDefault="003A062A" w:rsidP="003A062A">
      <w:pPr>
        <w:pStyle w:val="PL"/>
        <w:rPr>
          <w:lang w:val="fr-FR"/>
        </w:rPr>
      </w:pPr>
      <w:r>
        <w:rPr>
          <w:lang w:val="fr-FR"/>
        </w:rPr>
        <w:t xml:space="preserve">  /subscription-data/group-data/{ueGroupId}/ee-subscriptions/{subsId}:</w:t>
      </w:r>
    </w:p>
    <w:p w14:paraId="20520B82" w14:textId="77777777" w:rsidR="003A062A" w:rsidRDefault="003A062A" w:rsidP="003A062A">
      <w:pPr>
        <w:pStyle w:val="PL"/>
        <w:rPr>
          <w:lang w:val="fr-FR"/>
        </w:rPr>
      </w:pPr>
      <w:r>
        <w:rPr>
          <w:lang w:val="fr-FR"/>
        </w:rPr>
        <w:t xml:space="preserve">    $ref: 'TS29505_Subscription_Data.yaml#/paths/~1subscription-data~1group-data~1%7BueGroupId%7D~1ee-subscriptions~1%7BsubsId%7D'</w:t>
      </w:r>
    </w:p>
    <w:p w14:paraId="06904E00" w14:textId="77777777" w:rsidR="003A062A" w:rsidRDefault="003A062A" w:rsidP="003A062A">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690D0C52" w14:textId="77777777" w:rsidR="003A062A" w:rsidRDefault="003A062A" w:rsidP="003A062A">
      <w:pPr>
        <w:pStyle w:val="PL"/>
        <w:rPr>
          <w:lang w:val="fr-FR"/>
        </w:rPr>
      </w:pPr>
      <w:r>
        <w:rPr>
          <w:lang w:val="fr-FR"/>
        </w:rPr>
        <w:t xml:space="preserve">    $ref: 'TS29505_Subscription_Data.yaml#/paths/~1subscription-data~1group-data~1%7BueGroupId%7D~1ee-subscriptions~1%7BsubsId%7D~1amf-subscriptions'</w:t>
      </w:r>
    </w:p>
    <w:p w14:paraId="349E9A14" w14:textId="77777777" w:rsidR="003A062A" w:rsidRDefault="003A062A" w:rsidP="003A062A">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4389C782" w14:textId="77777777" w:rsidR="003A062A" w:rsidRDefault="003A062A" w:rsidP="003A062A">
      <w:pPr>
        <w:pStyle w:val="PL"/>
        <w:rPr>
          <w:lang w:val="fr-FR"/>
        </w:rPr>
      </w:pPr>
      <w:r>
        <w:rPr>
          <w:lang w:val="fr-FR"/>
        </w:rPr>
        <w:t xml:space="preserve">    $ref: 'TS29505_Subscription_Data.yaml#/paths/~1subscription-data~1group-data~1%7BueGroupId%7D~1ee-subscriptions~1%7BsubsId%7D~1smf-subscriptions'</w:t>
      </w:r>
    </w:p>
    <w:p w14:paraId="17B7A2B1" w14:textId="77777777" w:rsidR="003A062A" w:rsidRDefault="003A062A" w:rsidP="003A062A">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7AE91951" w14:textId="77777777" w:rsidR="003A062A" w:rsidRDefault="003A062A" w:rsidP="003A062A">
      <w:pPr>
        <w:pStyle w:val="PL"/>
        <w:rPr>
          <w:lang w:val="fr-FR"/>
        </w:rPr>
      </w:pPr>
      <w:r>
        <w:rPr>
          <w:lang w:val="fr-FR"/>
        </w:rPr>
        <w:t xml:space="preserve">    $ref: 'TS29505_Subscription_Data.yaml#/paths/~1subscription-data~1group-data~1%7BueGroupId%7D~1ee-subscriptions~1%7BsubsId%7D~1hss-subscriptions'</w:t>
      </w:r>
    </w:p>
    <w:p w14:paraId="5B7D4165" w14:textId="77777777" w:rsidR="003A062A" w:rsidRDefault="003A062A" w:rsidP="003A062A">
      <w:pPr>
        <w:pStyle w:val="PL"/>
        <w:rPr>
          <w:lang w:val="fr-FR"/>
        </w:rPr>
      </w:pPr>
      <w:r>
        <w:rPr>
          <w:lang w:val="fr-FR"/>
        </w:rPr>
        <w:t xml:space="preserve">  /subscription-data/group-data/{ueGroupId}/ee-profile-data:</w:t>
      </w:r>
    </w:p>
    <w:p w14:paraId="6F429B07" w14:textId="77777777" w:rsidR="003A062A" w:rsidRPr="00105EF9" w:rsidRDefault="003A062A" w:rsidP="003A062A">
      <w:pPr>
        <w:pStyle w:val="PL"/>
        <w:rPr>
          <w:lang w:val="fr-FR"/>
        </w:rPr>
      </w:pPr>
      <w:r>
        <w:rPr>
          <w:lang w:val="fr-FR"/>
        </w:rPr>
        <w:t xml:space="preserve">    $ref: 'TS29505_Subscription_Data.yaml#/paths/~1subscription-data~1group-data~1%7BueGroupId%7D~1ee-profile-data'</w:t>
      </w:r>
    </w:p>
    <w:p w14:paraId="6942457D" w14:textId="77777777" w:rsidR="003A062A" w:rsidRDefault="003A062A" w:rsidP="003A062A">
      <w:pPr>
        <w:pStyle w:val="PL"/>
        <w:rPr>
          <w:lang w:val="fr-FR"/>
        </w:rPr>
      </w:pPr>
      <w:r>
        <w:rPr>
          <w:lang w:val="fr-FR"/>
        </w:rPr>
        <w:t xml:space="preserve">  /subscription-data/group-data/5g-vn-groups:</w:t>
      </w:r>
    </w:p>
    <w:p w14:paraId="2E70C69F" w14:textId="77777777" w:rsidR="003A062A" w:rsidRDefault="003A062A" w:rsidP="003A062A">
      <w:pPr>
        <w:pStyle w:val="PL"/>
        <w:rPr>
          <w:lang w:val="fr-FR"/>
        </w:rPr>
      </w:pPr>
      <w:r>
        <w:rPr>
          <w:lang w:val="fr-FR"/>
        </w:rPr>
        <w:t xml:space="preserve">    $ref: 'TS29505_Subscription_Data.yaml#/paths/~1subscription-data~1group-data~15g-vn-groups'</w:t>
      </w:r>
    </w:p>
    <w:p w14:paraId="37807F0E" w14:textId="77777777" w:rsidR="003A062A" w:rsidRDefault="003A062A" w:rsidP="003A062A">
      <w:pPr>
        <w:pStyle w:val="PL"/>
        <w:rPr>
          <w:lang w:val="fr-FR"/>
        </w:rPr>
      </w:pPr>
      <w:r>
        <w:rPr>
          <w:lang w:val="fr-FR"/>
        </w:rPr>
        <w:t xml:space="preserve">  /subscription-data/group-data/5g-vn-groups/{externalGroupId}:</w:t>
      </w:r>
    </w:p>
    <w:p w14:paraId="579705E4" w14:textId="77777777" w:rsidR="003A062A" w:rsidRDefault="003A062A" w:rsidP="003A062A">
      <w:pPr>
        <w:pStyle w:val="PL"/>
        <w:rPr>
          <w:lang w:val="fr-FR"/>
        </w:rPr>
      </w:pPr>
      <w:r>
        <w:rPr>
          <w:lang w:val="fr-FR"/>
        </w:rPr>
        <w:t xml:space="preserve">    $ref: 'TS29505_Subscription_Data.yaml#/paths/~1subscription-data~1group-data~15g-vn-groups~1%7BexternalGroupId%7D'</w:t>
      </w:r>
    </w:p>
    <w:p w14:paraId="57C9D272" w14:textId="77777777" w:rsidR="003A062A" w:rsidRDefault="003A062A" w:rsidP="003A062A">
      <w:pPr>
        <w:pStyle w:val="PL"/>
        <w:rPr>
          <w:lang w:val="fr-FR"/>
        </w:rPr>
      </w:pPr>
      <w:r>
        <w:rPr>
          <w:lang w:val="fr-FR"/>
        </w:rPr>
        <w:t xml:space="preserve">  /subscription-data/group-data/5g-vn-groups/internal:</w:t>
      </w:r>
    </w:p>
    <w:p w14:paraId="749B385A" w14:textId="77777777" w:rsidR="003A062A" w:rsidRPr="00081D62" w:rsidRDefault="003A062A" w:rsidP="003A062A">
      <w:pPr>
        <w:pStyle w:val="PL"/>
        <w:rPr>
          <w:lang w:val="fr-FR" w:eastAsia="zh-CN"/>
        </w:rPr>
      </w:pPr>
      <w:r>
        <w:rPr>
          <w:lang w:val="fr-FR"/>
        </w:rPr>
        <w:t xml:space="preserve">    $ref: 'TS29505_Subscription_Data.yaml#/paths/~1subscription-data~1group-data~15g-vn-groups~1internal'</w:t>
      </w:r>
    </w:p>
    <w:p w14:paraId="01CDC5D7" w14:textId="77777777" w:rsidR="003A062A" w:rsidRDefault="003A062A" w:rsidP="003A062A">
      <w:pPr>
        <w:pStyle w:val="PL"/>
        <w:rPr>
          <w:lang w:val="fr-FR"/>
        </w:rPr>
      </w:pPr>
      <w:r>
        <w:rPr>
          <w:lang w:val="fr-FR"/>
        </w:rPr>
        <w:t xml:space="preserve">  /subscription-data/group-data/5g-vn-groups/pp-profile-data:</w:t>
      </w:r>
    </w:p>
    <w:p w14:paraId="4E2B875F" w14:textId="77777777" w:rsidR="003A062A" w:rsidRPr="00105EF9" w:rsidRDefault="003A062A" w:rsidP="003A062A">
      <w:pPr>
        <w:pStyle w:val="PL"/>
        <w:rPr>
          <w:lang w:val="fr-FR"/>
        </w:rPr>
      </w:pPr>
      <w:r w:rsidRPr="00F3074B">
        <w:t xml:space="preserve">    $ref: 'TS29505_Subscription_Data.yaml#/paths/~1subscription-data~1group-data~15g-vn-groups~1pp-profile-data'</w:t>
      </w:r>
    </w:p>
    <w:p w14:paraId="76F51F2D" w14:textId="77777777" w:rsidR="003A062A" w:rsidRDefault="003A062A" w:rsidP="003A062A">
      <w:pPr>
        <w:pStyle w:val="PL"/>
        <w:rPr>
          <w:lang w:val="fr-FR"/>
        </w:rPr>
      </w:pPr>
      <w:r>
        <w:rPr>
          <w:lang w:val="fr-FR"/>
        </w:rPr>
        <w:t xml:space="preserve">  /subscription-data/group-data/mbs-group-membership:</w:t>
      </w:r>
    </w:p>
    <w:p w14:paraId="34BA061F" w14:textId="77777777" w:rsidR="003A062A" w:rsidRDefault="003A062A" w:rsidP="003A062A">
      <w:pPr>
        <w:pStyle w:val="PL"/>
        <w:rPr>
          <w:lang w:val="fr-FR"/>
        </w:rPr>
      </w:pPr>
      <w:r>
        <w:rPr>
          <w:lang w:val="fr-FR"/>
        </w:rPr>
        <w:t xml:space="preserve">    $ref: 'TS29505_Subscription_Data.yaml#/paths/~1subscription-data~1group-data~1mbs-group-membership'</w:t>
      </w:r>
    </w:p>
    <w:p w14:paraId="5F89A801" w14:textId="77777777" w:rsidR="003A062A" w:rsidRDefault="003A062A" w:rsidP="003A062A">
      <w:pPr>
        <w:pStyle w:val="PL"/>
        <w:rPr>
          <w:lang w:val="fr-FR"/>
        </w:rPr>
      </w:pPr>
      <w:r>
        <w:rPr>
          <w:lang w:val="fr-FR"/>
        </w:rPr>
        <w:t xml:space="preserve">  /subscription-data/group-data/mbs-group-membership/{externalGroupId}:</w:t>
      </w:r>
    </w:p>
    <w:p w14:paraId="3EFF18E9" w14:textId="77777777" w:rsidR="003A062A" w:rsidRDefault="003A062A" w:rsidP="003A062A">
      <w:pPr>
        <w:pStyle w:val="PL"/>
        <w:rPr>
          <w:lang w:val="fr-FR"/>
        </w:rPr>
      </w:pPr>
      <w:r>
        <w:rPr>
          <w:lang w:val="fr-FR"/>
        </w:rPr>
        <w:t xml:space="preserve">    $ref: 'TS29505_Subscription_Data.yaml#/paths/~1subscription-data~1group-data~1mbs-group-membership~1%7BexternalGroupId%7D'</w:t>
      </w:r>
    </w:p>
    <w:p w14:paraId="5B6B87B9" w14:textId="77777777" w:rsidR="003A062A" w:rsidRDefault="003A062A" w:rsidP="003A062A">
      <w:pPr>
        <w:pStyle w:val="PL"/>
        <w:rPr>
          <w:lang w:val="fr-FR"/>
        </w:rPr>
      </w:pPr>
      <w:r>
        <w:rPr>
          <w:lang w:val="fr-FR"/>
        </w:rPr>
        <w:t xml:space="preserve">  /subscription-data/group-data/mbs-group-membership/internal:</w:t>
      </w:r>
    </w:p>
    <w:p w14:paraId="47429F52" w14:textId="77777777" w:rsidR="003A062A" w:rsidRPr="00081D62" w:rsidRDefault="003A062A" w:rsidP="003A062A">
      <w:pPr>
        <w:pStyle w:val="PL"/>
        <w:rPr>
          <w:lang w:val="fr-FR" w:eastAsia="zh-CN"/>
        </w:rPr>
      </w:pPr>
      <w:r>
        <w:rPr>
          <w:lang w:val="fr-FR"/>
        </w:rPr>
        <w:t xml:space="preserve">    $ref: 'TS29505_Subscription_Data.yaml#/paths/~1subscription-data~1group-data~1mbs-group-membership~1internal'</w:t>
      </w:r>
    </w:p>
    <w:p w14:paraId="61E6E1D5" w14:textId="77777777" w:rsidR="003A062A" w:rsidRDefault="003A062A" w:rsidP="003A062A">
      <w:pPr>
        <w:pStyle w:val="PL"/>
        <w:rPr>
          <w:lang w:val="fr-FR"/>
        </w:rPr>
      </w:pPr>
      <w:r>
        <w:rPr>
          <w:lang w:val="fr-FR"/>
        </w:rPr>
        <w:t xml:space="preserve">  /subscription-data/group-data/mbs-group-membership/pp-profile-data:</w:t>
      </w:r>
    </w:p>
    <w:p w14:paraId="7172886F" w14:textId="77777777" w:rsidR="003A062A" w:rsidRPr="00105EF9" w:rsidRDefault="003A062A" w:rsidP="003A062A">
      <w:pPr>
        <w:pStyle w:val="PL"/>
        <w:rPr>
          <w:lang w:val="fr-FR"/>
        </w:rPr>
      </w:pPr>
      <w:r w:rsidRPr="00F3074B">
        <w:t xml:space="preserve">    $ref: 'TS29505_Subscription_Data.yaml#/paths/~1subscription-data~1group-data~</w:t>
      </w:r>
      <w:r>
        <w:rPr>
          <w:lang w:val="fr-FR"/>
        </w:rPr>
        <w:t>1mbs-group-membership</w:t>
      </w:r>
      <w:r w:rsidRPr="00F3074B">
        <w:t>~1pp-profile-data'</w:t>
      </w:r>
    </w:p>
    <w:p w14:paraId="51E90548" w14:textId="77777777" w:rsidR="003A062A" w:rsidRDefault="003A062A" w:rsidP="003A062A">
      <w:pPr>
        <w:pStyle w:val="PL"/>
        <w:rPr>
          <w:lang w:val="fr-FR"/>
        </w:rPr>
      </w:pPr>
      <w:r>
        <w:rPr>
          <w:lang w:val="fr-FR"/>
        </w:rPr>
        <w:t xml:space="preserve">  /subscription-data/{ueId}/ee-profile-data:</w:t>
      </w:r>
    </w:p>
    <w:p w14:paraId="737C77D7" w14:textId="77777777" w:rsidR="003A062A" w:rsidRDefault="003A062A" w:rsidP="003A062A">
      <w:pPr>
        <w:pStyle w:val="PL"/>
        <w:rPr>
          <w:lang w:val="fr-FR" w:eastAsia="zh-CN"/>
        </w:rPr>
      </w:pPr>
      <w:r>
        <w:rPr>
          <w:lang w:val="fr-FR"/>
        </w:rPr>
        <w:t xml:space="preserve">    $ref: 'TS29505_Subscription_Data.yaml#/paths/~1subscription-data~1%7BueId%7D~1ee-profile-data'</w:t>
      </w:r>
    </w:p>
    <w:p w14:paraId="090E6766" w14:textId="77777777" w:rsidR="003A062A" w:rsidRDefault="003A062A" w:rsidP="003A062A">
      <w:pPr>
        <w:pStyle w:val="PL"/>
      </w:pPr>
      <w:r>
        <w:t xml:space="preserve">  /subscription-data/{ueId}/context-data/sdm-subscriptions:</w:t>
      </w:r>
    </w:p>
    <w:p w14:paraId="08A163F0" w14:textId="77777777" w:rsidR="003A062A" w:rsidRDefault="003A062A" w:rsidP="003A062A">
      <w:pPr>
        <w:pStyle w:val="PL"/>
        <w:rPr>
          <w:lang w:val="fr-FR"/>
        </w:rPr>
      </w:pPr>
      <w:r w:rsidRPr="00F3074B">
        <w:t xml:space="preserve">    $ref: 'TS29505_Subscription_Data.yaml#/paths/~1subscription-data~1%7BueId%7D~1context-data~1sdm-subscriptions'</w:t>
      </w:r>
    </w:p>
    <w:p w14:paraId="3283A449" w14:textId="77777777" w:rsidR="003A062A" w:rsidRDefault="003A062A" w:rsidP="003A062A">
      <w:pPr>
        <w:pStyle w:val="PL"/>
      </w:pPr>
      <w:r>
        <w:t xml:space="preserve">  /subscription-data/{ueId}/context-data/sdm-subscriptions/{subsId}:</w:t>
      </w:r>
    </w:p>
    <w:p w14:paraId="7F4263E6" w14:textId="77777777" w:rsidR="003A062A" w:rsidRDefault="003A062A" w:rsidP="003A062A">
      <w:pPr>
        <w:pStyle w:val="PL"/>
        <w:rPr>
          <w:lang w:val="fr-FR" w:eastAsia="zh-CN"/>
        </w:rPr>
      </w:pPr>
      <w:r w:rsidRPr="00F3074B">
        <w:t xml:space="preserve">    $ref: 'TS29505_Subscription_Data.yaml#/paths/~1subscription-data~1%7BueId%7D~1context-data~1sdm-subscriptions~1%7BsubsId%7D'</w:t>
      </w:r>
    </w:p>
    <w:p w14:paraId="30FF7786" w14:textId="77777777" w:rsidR="003A062A" w:rsidRDefault="003A062A" w:rsidP="003A062A">
      <w:pPr>
        <w:pStyle w:val="PL"/>
      </w:pPr>
      <w:r>
        <w:t xml:space="preserve">  /subscription-data/{ueId}/context-data/nidd-authorizations:</w:t>
      </w:r>
    </w:p>
    <w:p w14:paraId="53992B04" w14:textId="77777777" w:rsidR="003A062A" w:rsidRDefault="003A062A" w:rsidP="003A062A">
      <w:pPr>
        <w:pStyle w:val="PL"/>
        <w:rPr>
          <w:lang w:val="fr-FR"/>
        </w:rPr>
      </w:pPr>
      <w:r w:rsidRPr="00F3074B">
        <w:t xml:space="preserve">    $ref: 'TS29505_Subscription_Data.yaml#/paths/~1subscription-data~1%7BueId%7D~1context-data~1nidd-authorizations'</w:t>
      </w:r>
    </w:p>
    <w:p w14:paraId="36142267" w14:textId="77777777" w:rsidR="003A062A" w:rsidRDefault="003A062A" w:rsidP="003A062A">
      <w:pPr>
        <w:pStyle w:val="PL"/>
      </w:pPr>
      <w:r>
        <w:t xml:space="preserve">  /subscription-data/{ueId}/context-data/sdm-subscriptions/{subsId}/hss-sdm-subscriptions:</w:t>
      </w:r>
    </w:p>
    <w:p w14:paraId="3D789D1D" w14:textId="77777777" w:rsidR="003A062A" w:rsidRDefault="003A062A" w:rsidP="003A062A">
      <w:pPr>
        <w:pStyle w:val="PL"/>
        <w:rPr>
          <w:lang w:val="fr-FR" w:eastAsia="zh-CN"/>
        </w:rPr>
      </w:pPr>
      <w:r w:rsidRPr="00F3074B">
        <w:t xml:space="preserve">    $ref: 'TS29505_Subscription_Data.yaml#/paths/~1subscription-data~1%7BueId%7D~1context-data~1sdm-subscriptions~1%7BsubsId%7D~1hss-sdm-subscriptions'</w:t>
      </w:r>
    </w:p>
    <w:p w14:paraId="57303741" w14:textId="77777777" w:rsidR="003A062A" w:rsidRDefault="003A062A" w:rsidP="003A062A">
      <w:pPr>
        <w:pStyle w:val="PL"/>
        <w:rPr>
          <w:lang w:val="fr-FR"/>
        </w:rPr>
      </w:pPr>
      <w:r>
        <w:rPr>
          <w:lang w:val="fr-FR"/>
        </w:rPr>
        <w:t xml:space="preserve">  /subscription-data/shared-data:</w:t>
      </w:r>
    </w:p>
    <w:p w14:paraId="6FC48AA8" w14:textId="77777777" w:rsidR="003A062A" w:rsidRDefault="003A062A" w:rsidP="003A062A">
      <w:pPr>
        <w:pStyle w:val="PL"/>
        <w:rPr>
          <w:lang w:val="fr-FR"/>
        </w:rPr>
      </w:pPr>
      <w:r>
        <w:rPr>
          <w:lang w:val="fr-FR"/>
        </w:rPr>
        <w:t xml:space="preserve">    $ref: 'TS29505_Subscription_Data.yaml#/paths/~1subscription-data~1shared-data'</w:t>
      </w:r>
    </w:p>
    <w:p w14:paraId="62084B43" w14:textId="77777777" w:rsidR="003A062A" w:rsidRDefault="003A062A" w:rsidP="003A062A">
      <w:pPr>
        <w:pStyle w:val="PL"/>
        <w:rPr>
          <w:lang w:val="fr-FR"/>
        </w:rPr>
      </w:pPr>
      <w:r>
        <w:rPr>
          <w:lang w:val="fr-FR"/>
        </w:rPr>
        <w:lastRenderedPageBreak/>
        <w:t xml:space="preserve">  /subscription-data/shared-data/{sharedDataId}:</w:t>
      </w:r>
    </w:p>
    <w:p w14:paraId="733C2978" w14:textId="77777777" w:rsidR="003A062A" w:rsidRPr="006F6056" w:rsidRDefault="003A062A" w:rsidP="003A062A">
      <w:pPr>
        <w:pStyle w:val="PL"/>
        <w:rPr>
          <w:lang w:val="fr-FR" w:eastAsia="zh-CN"/>
        </w:rPr>
      </w:pPr>
      <w:r>
        <w:rPr>
          <w:lang w:val="fr-FR"/>
        </w:rPr>
        <w:t xml:space="preserve">    $ref: 'TS29505_Subscription_Data.yaml#/paths/~1subscription-data~1shared-data~1%7BsharedDataId%7D'</w:t>
      </w:r>
    </w:p>
    <w:p w14:paraId="660FE284" w14:textId="77777777" w:rsidR="003A062A" w:rsidRDefault="003A062A" w:rsidP="003A062A">
      <w:pPr>
        <w:pStyle w:val="PL"/>
      </w:pPr>
      <w:r>
        <w:t xml:space="preserve">  /subscription-data/subs-to-notify:</w:t>
      </w:r>
    </w:p>
    <w:p w14:paraId="0A71E0F6" w14:textId="77777777" w:rsidR="003A062A" w:rsidRDefault="003A062A" w:rsidP="003A062A">
      <w:pPr>
        <w:pStyle w:val="PL"/>
        <w:rPr>
          <w:lang w:val="fr-FR"/>
        </w:rPr>
      </w:pPr>
      <w:r w:rsidRPr="00F3074B">
        <w:t xml:space="preserve">    $ref: 'TS29505_Subscription_Data.yaml#/paths/~1subscription-data~1subs-to-notify'</w:t>
      </w:r>
    </w:p>
    <w:p w14:paraId="4DCFEC46" w14:textId="77777777" w:rsidR="003A062A" w:rsidRDefault="003A062A" w:rsidP="003A062A">
      <w:pPr>
        <w:pStyle w:val="PL"/>
      </w:pPr>
      <w:r>
        <w:t xml:space="preserve">  /subscription-data/subs-to-</w:t>
      </w:r>
      <w:r>
        <w:rPr>
          <w:lang w:eastAsia="zh-CN"/>
        </w:rPr>
        <w:t>n</w:t>
      </w:r>
      <w:r>
        <w:t>otify/{subsId}:</w:t>
      </w:r>
    </w:p>
    <w:p w14:paraId="3CA80808" w14:textId="77777777" w:rsidR="003A062A" w:rsidRDefault="003A062A" w:rsidP="003A062A">
      <w:pPr>
        <w:pStyle w:val="PL"/>
        <w:rPr>
          <w:lang w:val="fr-FR"/>
        </w:rPr>
      </w:pPr>
      <w:r w:rsidRPr="00F3074B">
        <w:t xml:space="preserve">    $ref: 'TS29505_Subscription_Data.yaml#/paths/~1subscription-data~1subs-to-notify~1%7BsubsId%7D'</w:t>
      </w:r>
    </w:p>
    <w:p w14:paraId="1548E324" w14:textId="77777777" w:rsidR="003A062A" w:rsidRDefault="003A062A" w:rsidP="003A062A">
      <w:pPr>
        <w:pStyle w:val="PL"/>
      </w:pPr>
      <w:r>
        <w:t xml:space="preserve">  /subscription-data/{ueId}/{servingPlmnId}/provisioned-data/trace-data:</w:t>
      </w:r>
    </w:p>
    <w:p w14:paraId="283E9374" w14:textId="77777777" w:rsidR="003A062A" w:rsidRDefault="003A062A" w:rsidP="003A062A">
      <w:pPr>
        <w:pStyle w:val="PL"/>
        <w:rPr>
          <w:lang w:val="fr-FR" w:eastAsia="zh-CN"/>
        </w:rPr>
      </w:pPr>
      <w:r w:rsidRPr="00F3074B">
        <w:t xml:space="preserve">    $ref: 'TS29505_Subscription_Data.yaml#/paths/~1subscription-data~1%7BueId%7D~1%7BservingPlmnId%7D~1provisioned-data~1trace-data'</w:t>
      </w:r>
    </w:p>
    <w:p w14:paraId="03AB8589" w14:textId="77777777" w:rsidR="003A062A" w:rsidRDefault="003A062A" w:rsidP="003A062A">
      <w:pPr>
        <w:pStyle w:val="PL"/>
        <w:rPr>
          <w:lang w:val="fr-FR"/>
        </w:rPr>
      </w:pPr>
      <w:r w:rsidRPr="00F3074B">
        <w:t xml:space="preserve">  /subscription-data/{ueId}/identity-data:</w:t>
      </w:r>
    </w:p>
    <w:p w14:paraId="662E9BAE" w14:textId="77777777" w:rsidR="003A062A" w:rsidRDefault="003A062A" w:rsidP="003A062A">
      <w:pPr>
        <w:pStyle w:val="PL"/>
        <w:rPr>
          <w:lang w:val="fr-FR"/>
        </w:rPr>
      </w:pPr>
      <w:r w:rsidRPr="00F3074B">
        <w:t xml:space="preserve">    $ref: 'TS29505_Subscription_Data.yaml#/paths/~1subscription-data~1%7BueId%7D~1identity-data'</w:t>
      </w:r>
    </w:p>
    <w:p w14:paraId="251743EB" w14:textId="77777777" w:rsidR="003A062A" w:rsidRDefault="003A062A" w:rsidP="003A062A">
      <w:pPr>
        <w:pStyle w:val="PL"/>
        <w:rPr>
          <w:lang w:val="fr-FR"/>
        </w:rPr>
      </w:pPr>
      <w:r w:rsidRPr="00F3074B">
        <w:t xml:space="preserve">  /subscription-data/{ueId}/operator-determined-barring-data:</w:t>
      </w:r>
    </w:p>
    <w:p w14:paraId="089562D2" w14:textId="77777777" w:rsidR="003A062A" w:rsidRDefault="003A062A" w:rsidP="003A062A">
      <w:pPr>
        <w:pStyle w:val="PL"/>
        <w:rPr>
          <w:lang w:val="fr-FR" w:eastAsia="zh-CN"/>
        </w:rPr>
      </w:pPr>
      <w:r w:rsidRPr="00F3074B">
        <w:t xml:space="preserve">    $ref: 'TS29505_Subscription_Data.yaml#/paths/~1subscription-data~1%7BueId%7D~1operator-determined-barring-data'</w:t>
      </w:r>
    </w:p>
    <w:p w14:paraId="65FCBA99" w14:textId="77777777" w:rsidR="003A062A" w:rsidRPr="005446A7" w:rsidRDefault="003A062A" w:rsidP="003A062A">
      <w:pPr>
        <w:pStyle w:val="PL"/>
        <w:rPr>
          <w:lang w:val="fr-FR"/>
        </w:rPr>
      </w:pPr>
      <w:r w:rsidRPr="00F3074B">
        <w:t xml:space="preserve">  /subscription-data/{ueId}/nidd-authorization-data:</w:t>
      </w:r>
    </w:p>
    <w:p w14:paraId="2B8F7525" w14:textId="77777777" w:rsidR="003A062A" w:rsidRDefault="003A062A" w:rsidP="003A062A">
      <w:pPr>
        <w:pStyle w:val="PL"/>
        <w:rPr>
          <w:lang w:val="fr-FR" w:eastAsia="zh-CN"/>
        </w:rPr>
      </w:pPr>
      <w:r w:rsidRPr="00F3074B">
        <w:t xml:space="preserve">    $ref: 'TS29505_Subscription_Data.yaml#/paths/~1subscription-data~1%7BueId%7D~1nidd-authorization-data'</w:t>
      </w:r>
    </w:p>
    <w:p w14:paraId="398DE60E" w14:textId="77777777" w:rsidR="003A062A" w:rsidRPr="005446A7" w:rsidRDefault="003A062A" w:rsidP="003A062A">
      <w:pPr>
        <w:pStyle w:val="PL"/>
        <w:rPr>
          <w:lang w:val="fr-FR"/>
        </w:rPr>
      </w:pPr>
      <w:r w:rsidRPr="00F3074B">
        <w:t xml:space="preserve">  /subscription-data/{ueId}/service-specific-authorization-data/{serviceType}:</w:t>
      </w:r>
    </w:p>
    <w:p w14:paraId="13BF8A38" w14:textId="77777777" w:rsidR="003A062A" w:rsidRDefault="003A062A" w:rsidP="003A062A">
      <w:pPr>
        <w:pStyle w:val="PL"/>
        <w:rPr>
          <w:lang w:val="fr-FR" w:eastAsia="zh-CN"/>
        </w:rPr>
      </w:pPr>
      <w:r w:rsidRPr="00F3074B">
        <w:t xml:space="preserve">    $ref: 'TS29505_Subscription_Data.yaml#/paths/~1subscription-data~1%7BueId%7D~1service-specific-authorization-data~1%7BserviceType%7D'</w:t>
      </w:r>
    </w:p>
    <w:p w14:paraId="362645BC" w14:textId="77777777" w:rsidR="003A062A" w:rsidRDefault="003A062A" w:rsidP="003A062A">
      <w:pPr>
        <w:pStyle w:val="PL"/>
        <w:rPr>
          <w:lang w:val="fr-FR"/>
        </w:rPr>
      </w:pPr>
      <w:r w:rsidRPr="00F3074B">
        <w:t xml:space="preserve">  /subscription-data/{ueId}/v2x-data:</w:t>
      </w:r>
    </w:p>
    <w:p w14:paraId="754E0A65" w14:textId="77777777" w:rsidR="003A062A" w:rsidRPr="00812E02" w:rsidRDefault="003A062A" w:rsidP="003A062A">
      <w:pPr>
        <w:pStyle w:val="PL"/>
        <w:rPr>
          <w:lang w:val="fr-FR" w:eastAsia="zh-CN"/>
        </w:rPr>
      </w:pPr>
      <w:r w:rsidRPr="00F3074B">
        <w:t xml:space="preserve">    $ref: 'TS29505_Subscription_Data.yaml#/paths/~1subscription-data~1%7BueId%7D~1v2x-data'</w:t>
      </w:r>
    </w:p>
    <w:p w14:paraId="4DF1C15F" w14:textId="77777777" w:rsidR="003A062A" w:rsidRDefault="003A062A" w:rsidP="003A062A">
      <w:pPr>
        <w:pStyle w:val="PL"/>
        <w:rPr>
          <w:lang w:val="fr-FR"/>
        </w:rPr>
      </w:pPr>
      <w:r w:rsidRPr="00F3074B">
        <w:t xml:space="preserve">  /subscription-data/{ueId}/pp-profile-data:</w:t>
      </w:r>
    </w:p>
    <w:p w14:paraId="4E943CF1" w14:textId="77777777" w:rsidR="003A062A" w:rsidRPr="00105EF9" w:rsidRDefault="003A062A" w:rsidP="003A062A">
      <w:pPr>
        <w:pStyle w:val="PL"/>
        <w:rPr>
          <w:lang w:val="fr-FR"/>
        </w:rPr>
      </w:pPr>
      <w:r>
        <w:rPr>
          <w:lang w:val="fr-FR"/>
        </w:rPr>
        <w:t xml:space="preserve">    $ref: 'TS29505_Subscription_Data.yaml#/paths/~1subscription-data~1%7BueId%7D~1pp-profile-data'</w:t>
      </w:r>
    </w:p>
    <w:p w14:paraId="27F2C4D1" w14:textId="77777777" w:rsidR="003A062A" w:rsidRPr="005446A7" w:rsidRDefault="003A062A" w:rsidP="003A062A">
      <w:pPr>
        <w:pStyle w:val="PL"/>
        <w:rPr>
          <w:lang w:val="fr-FR"/>
        </w:rPr>
      </w:pPr>
      <w:r w:rsidRPr="00F3074B">
        <w:t xml:space="preserve">  /subscription-data/{ueId}/coverage-restriction-data:</w:t>
      </w:r>
    </w:p>
    <w:p w14:paraId="2775428B" w14:textId="77777777" w:rsidR="003A062A" w:rsidRPr="00432273" w:rsidRDefault="003A062A" w:rsidP="003A062A">
      <w:pPr>
        <w:pStyle w:val="PL"/>
        <w:rPr>
          <w:lang w:val="fr-FR" w:eastAsia="zh-CN"/>
        </w:rPr>
      </w:pPr>
      <w:r w:rsidRPr="00F3074B">
        <w:t xml:space="preserve">    $ref: 'TS29505_Subscription_Data.yaml#/paths/~1subscription-data~1%7BueId%7D~1coverage-restriction-data'</w:t>
      </w:r>
    </w:p>
    <w:p w14:paraId="5886A650" w14:textId="77777777" w:rsidR="003A062A" w:rsidRDefault="003A062A" w:rsidP="003A062A">
      <w:pPr>
        <w:pStyle w:val="PL"/>
        <w:rPr>
          <w:lang w:val="fr-FR"/>
        </w:rPr>
      </w:pPr>
      <w:r w:rsidRPr="00F3074B">
        <w:t xml:space="preserve">  /subscription-data/group-data/group-identifiers:</w:t>
      </w:r>
    </w:p>
    <w:p w14:paraId="40A72068" w14:textId="77777777" w:rsidR="003A062A" w:rsidRDefault="003A062A" w:rsidP="003A062A">
      <w:pPr>
        <w:pStyle w:val="PL"/>
        <w:rPr>
          <w:lang w:val="fr-FR"/>
        </w:rPr>
      </w:pPr>
      <w:r w:rsidRPr="00F3074B">
        <w:t xml:space="preserve">    $ref: 'TS29505_Subscription_Data.yaml#/paths/~1subscription-data~1group-data~1group-identifiers'</w:t>
      </w:r>
    </w:p>
    <w:p w14:paraId="66930B59" w14:textId="77777777" w:rsidR="003A062A" w:rsidRDefault="003A062A" w:rsidP="003A062A">
      <w:pPr>
        <w:pStyle w:val="PL"/>
        <w:rPr>
          <w:lang w:val="fr-FR"/>
        </w:rPr>
      </w:pPr>
      <w:r w:rsidRPr="00F3074B">
        <w:t xml:space="preserve">  /subscription-data/{ueId}/prose-data:</w:t>
      </w:r>
    </w:p>
    <w:p w14:paraId="32273FCE" w14:textId="77777777" w:rsidR="003A062A" w:rsidRDefault="003A062A" w:rsidP="003A062A">
      <w:pPr>
        <w:pStyle w:val="PL"/>
        <w:rPr>
          <w:lang w:val="fr-FR"/>
        </w:rPr>
      </w:pPr>
      <w:r w:rsidRPr="00F3074B">
        <w:t xml:space="preserve">    $ref: 'TS29505_Subscription_Data.yaml#/paths/~1subscription-data~1%7BueId%7D~1prose-data'</w:t>
      </w:r>
    </w:p>
    <w:p w14:paraId="26C79FF3" w14:textId="77777777" w:rsidR="003A062A" w:rsidRDefault="003A062A" w:rsidP="003A062A">
      <w:pPr>
        <w:pStyle w:val="PL"/>
        <w:rPr>
          <w:lang w:val="fr-FR"/>
        </w:rPr>
      </w:pPr>
      <w:r w:rsidRPr="00F3074B">
        <w:t xml:space="preserve">  /subscription-data/{ueId}/pp-data-store:</w:t>
      </w:r>
    </w:p>
    <w:p w14:paraId="534FE626" w14:textId="77777777" w:rsidR="003A062A" w:rsidRPr="008D31F1" w:rsidRDefault="003A062A" w:rsidP="003A062A">
      <w:pPr>
        <w:pStyle w:val="PL"/>
        <w:rPr>
          <w:lang w:val="fr-FR" w:eastAsia="zh-CN"/>
        </w:rPr>
      </w:pPr>
      <w:r w:rsidRPr="00F3074B">
        <w:t xml:space="preserve">    $ref: 'TS29505_Subscription_Data.yaml#/paths/~1subscription-data~1%7BueId%7D~1pp-data-store'</w:t>
      </w:r>
    </w:p>
    <w:p w14:paraId="3B3D1479" w14:textId="77777777" w:rsidR="003A062A" w:rsidRPr="005446A7" w:rsidRDefault="003A062A" w:rsidP="003A062A">
      <w:pPr>
        <w:pStyle w:val="PL"/>
        <w:rPr>
          <w:lang w:val="fr-FR"/>
        </w:rPr>
      </w:pPr>
      <w:r w:rsidRPr="00F3074B">
        <w:t xml:space="preserve">  /subscription-data/{ueId}/context-data/service-specific-authorizations/{serviceType}:</w:t>
      </w:r>
    </w:p>
    <w:p w14:paraId="3147498A" w14:textId="77777777" w:rsidR="003A062A" w:rsidRDefault="003A062A" w:rsidP="003A062A">
      <w:pPr>
        <w:pStyle w:val="PL"/>
        <w:rPr>
          <w:lang w:val="fr-FR" w:eastAsia="zh-CN"/>
        </w:rPr>
      </w:pPr>
      <w:r w:rsidRPr="00F3074B">
        <w:t xml:space="preserve">    $ref: 'TS29505_Subscription_Data.yaml#/paths/~1subscription-data~1%7BueId%7D~1context-data~1service-specific-authorizations~1%7BserviceType%7D'</w:t>
      </w:r>
    </w:p>
    <w:p w14:paraId="16DCF5F9" w14:textId="77777777" w:rsidR="003A062A" w:rsidRDefault="003A062A" w:rsidP="003A062A">
      <w:pPr>
        <w:pStyle w:val="PL"/>
        <w:rPr>
          <w:lang w:val="fr-FR"/>
        </w:rPr>
      </w:pPr>
      <w:r w:rsidRPr="00F3074B">
        <w:t xml:space="preserve">  /subscription-data/{ueId}/5mbs-data:</w:t>
      </w:r>
    </w:p>
    <w:p w14:paraId="35D505D5" w14:textId="77777777" w:rsidR="003A062A" w:rsidRPr="00F705E3" w:rsidRDefault="003A062A" w:rsidP="003A062A">
      <w:pPr>
        <w:pStyle w:val="PL"/>
        <w:rPr>
          <w:lang w:val="fr-FR" w:eastAsia="zh-CN"/>
        </w:rPr>
      </w:pPr>
      <w:r w:rsidRPr="00F3074B">
        <w:t xml:space="preserve">    $ref: 'TS29505_Subscription_Data.yaml#/paths/~1subscription-data~1%7BueId%7D~15mbs-data'</w:t>
      </w:r>
    </w:p>
    <w:p w14:paraId="484D94F2" w14:textId="77777777" w:rsidR="003A062A" w:rsidRDefault="003A062A" w:rsidP="003A062A">
      <w:pPr>
        <w:pStyle w:val="PL"/>
        <w:rPr>
          <w:lang w:val="fr-FR"/>
        </w:rPr>
      </w:pPr>
      <w:r w:rsidRPr="00F3074B">
        <w:t xml:space="preserve">  /subscription-data/{ueId}/</w:t>
      </w:r>
      <w:r>
        <w:t>uc</w:t>
      </w:r>
      <w:r w:rsidRPr="00F3074B">
        <w:t>-data:</w:t>
      </w:r>
    </w:p>
    <w:p w14:paraId="6357D636" w14:textId="77777777" w:rsidR="003A062A" w:rsidRPr="005D0E9B" w:rsidRDefault="003A062A" w:rsidP="003A062A">
      <w:pPr>
        <w:pStyle w:val="PL"/>
        <w:rPr>
          <w:lang w:eastAsia="zh-CN"/>
        </w:rPr>
      </w:pPr>
      <w:r w:rsidRPr="00F3074B">
        <w:t xml:space="preserve">    $ref: 'TS29505_Subscription_Data.yaml#/paths/~1subscription-data~1%7BueId%7D~1</w:t>
      </w:r>
      <w:r>
        <w:t>uc</w:t>
      </w:r>
      <w:r w:rsidRPr="00F3074B">
        <w:t>-data'</w:t>
      </w:r>
    </w:p>
    <w:p w14:paraId="3BC1CEB4" w14:textId="77777777" w:rsidR="003A062A" w:rsidRDefault="003A062A" w:rsidP="003A062A">
      <w:pPr>
        <w:pStyle w:val="PL"/>
        <w:rPr>
          <w:lang w:val="fr-FR"/>
        </w:rPr>
      </w:pPr>
      <w:r w:rsidRPr="00F3074B">
        <w:t xml:space="preserve">  /subscription-data/{ueId}/</w:t>
      </w:r>
      <w:r>
        <w:t>time-sync-data</w:t>
      </w:r>
      <w:r w:rsidRPr="00F3074B">
        <w:t>:</w:t>
      </w:r>
    </w:p>
    <w:p w14:paraId="15239740" w14:textId="77777777" w:rsidR="003A062A" w:rsidRPr="00F705E3" w:rsidRDefault="003A062A" w:rsidP="003A062A">
      <w:pPr>
        <w:pStyle w:val="PL"/>
        <w:rPr>
          <w:lang w:val="fr-FR" w:eastAsia="zh-CN"/>
        </w:rPr>
      </w:pPr>
      <w:r w:rsidRPr="00F3074B">
        <w:t xml:space="preserve">    $ref: 'TS29505_Subscription_Data.yaml#/paths/~1subscription-data~1%7BueId%7D~1</w:t>
      </w:r>
      <w:r>
        <w:t>time-sync</w:t>
      </w:r>
      <w:r w:rsidRPr="00F3074B">
        <w:t>-data'</w:t>
      </w:r>
    </w:p>
    <w:p w14:paraId="116E2D26" w14:textId="77777777" w:rsidR="003A062A" w:rsidRDefault="003A062A" w:rsidP="003A062A">
      <w:pPr>
        <w:pStyle w:val="PL"/>
        <w:rPr>
          <w:lang w:val="fr-FR"/>
        </w:rPr>
      </w:pPr>
      <w:r>
        <w:t xml:space="preserve">  /subscription-data/{ueId}/ranging-slpos-data:</w:t>
      </w:r>
    </w:p>
    <w:p w14:paraId="4AC6B570" w14:textId="77777777" w:rsidR="003A062A" w:rsidRDefault="003A062A" w:rsidP="003A062A">
      <w:pPr>
        <w:pStyle w:val="PL"/>
        <w:rPr>
          <w:lang w:val="fr-FR"/>
        </w:rPr>
      </w:pPr>
      <w:r>
        <w:t xml:space="preserve">    $ref: 'TS29505_Subscription_Data.yaml#/paths/~1subscription-data~1%7BueId%7D~1ranging-slpos-data'</w:t>
      </w:r>
    </w:p>
    <w:p w14:paraId="442B7117" w14:textId="77777777" w:rsidR="003A062A" w:rsidRDefault="003A062A" w:rsidP="003A062A">
      <w:pPr>
        <w:pStyle w:val="PL"/>
      </w:pPr>
      <w:r>
        <w:t xml:space="preserve">  /policy-data/</w:t>
      </w:r>
      <w:r>
        <w:rPr>
          <w:lang w:eastAsia="zh-CN"/>
        </w:rPr>
        <w:t>ues/</w:t>
      </w:r>
      <w:r>
        <w:t>{ueId}:</w:t>
      </w:r>
    </w:p>
    <w:p w14:paraId="519E4C4E" w14:textId="77777777" w:rsidR="003A062A" w:rsidRPr="00E52F05" w:rsidRDefault="003A062A" w:rsidP="003A062A">
      <w:pPr>
        <w:pStyle w:val="PL"/>
        <w:rPr>
          <w:lang w:val="fr-FR" w:eastAsia="zh-CN"/>
        </w:rPr>
      </w:pPr>
      <w:r w:rsidRPr="00F3074B">
        <w:t xml:space="preserve">    $ref: 'TS29519_Policy_Data.yaml#/paths/~1policy-data~1ues~1%7BueId%7D'</w:t>
      </w:r>
    </w:p>
    <w:p w14:paraId="40E23B15" w14:textId="77777777" w:rsidR="003A062A" w:rsidRDefault="003A062A" w:rsidP="003A062A">
      <w:pPr>
        <w:pStyle w:val="PL"/>
      </w:pPr>
      <w:r>
        <w:t xml:space="preserve">  /policy-data/</w:t>
      </w:r>
      <w:r>
        <w:rPr>
          <w:lang w:eastAsia="zh-CN"/>
        </w:rPr>
        <w:t>ues/</w:t>
      </w:r>
      <w:r>
        <w:t>{ueId}/am-data:</w:t>
      </w:r>
    </w:p>
    <w:p w14:paraId="420159F0" w14:textId="77777777" w:rsidR="003A062A" w:rsidRDefault="003A062A" w:rsidP="003A062A">
      <w:pPr>
        <w:pStyle w:val="PL"/>
        <w:rPr>
          <w:lang w:val="fr-FR"/>
        </w:rPr>
      </w:pPr>
      <w:r w:rsidRPr="00F3074B">
        <w:t xml:space="preserve">    $ref: 'TS29519_Policy_Data.yaml#/paths/~1policy-data~1ues~1%7BueId%7D~1am-data'</w:t>
      </w:r>
    </w:p>
    <w:p w14:paraId="48E426B3" w14:textId="77777777" w:rsidR="003A062A" w:rsidRDefault="003A062A" w:rsidP="003A062A">
      <w:pPr>
        <w:pStyle w:val="PL"/>
      </w:pPr>
      <w:r>
        <w:t xml:space="preserve">  /policy-data/</w:t>
      </w:r>
      <w:r>
        <w:rPr>
          <w:lang w:eastAsia="zh-CN"/>
        </w:rPr>
        <w:t>ues/</w:t>
      </w:r>
      <w:r>
        <w:t>{ueId</w:t>
      </w:r>
      <w:r>
        <w:rPr>
          <w:lang w:val="fr-FR"/>
        </w:rPr>
        <w:t>}/ue-policy-set:</w:t>
      </w:r>
    </w:p>
    <w:p w14:paraId="73AD8B0C" w14:textId="77777777" w:rsidR="003A062A" w:rsidRDefault="003A062A" w:rsidP="003A062A">
      <w:pPr>
        <w:pStyle w:val="PL"/>
        <w:rPr>
          <w:lang w:val="fr-FR"/>
        </w:rPr>
      </w:pPr>
      <w:r w:rsidRPr="00F3074B">
        <w:t xml:space="preserve">    $ref: 'TS29519_Policy_Data.yaml#/paths/~1policy-data~1ues~1%7BueId%7D~1ue-policy-set'</w:t>
      </w:r>
    </w:p>
    <w:p w14:paraId="63BC4C62" w14:textId="77777777" w:rsidR="003A062A" w:rsidRDefault="003A062A" w:rsidP="003A062A">
      <w:pPr>
        <w:pStyle w:val="PL"/>
      </w:pPr>
      <w:r>
        <w:t xml:space="preserve">  /policy-data/</w:t>
      </w:r>
      <w:r>
        <w:rPr>
          <w:lang w:eastAsia="zh-CN"/>
        </w:rPr>
        <w:t>ues/</w:t>
      </w:r>
      <w:r>
        <w:t>{ueId</w:t>
      </w:r>
      <w:r>
        <w:rPr>
          <w:lang w:val="fr-FR"/>
        </w:rPr>
        <w:t>}/sm-data:</w:t>
      </w:r>
    </w:p>
    <w:p w14:paraId="49CB43B6" w14:textId="77777777" w:rsidR="003A062A" w:rsidRDefault="003A062A" w:rsidP="003A062A">
      <w:pPr>
        <w:pStyle w:val="PL"/>
        <w:rPr>
          <w:lang w:val="fr-FR"/>
        </w:rPr>
      </w:pPr>
      <w:r w:rsidRPr="00F3074B">
        <w:t xml:space="preserve">    $ref: 'TS29519_Policy_Data.yaml#/paths/~1policy-data~1ues~1%7BueId%7D~1sm-data'</w:t>
      </w:r>
    </w:p>
    <w:p w14:paraId="15F17D7A" w14:textId="77777777" w:rsidR="003A062A" w:rsidRDefault="003A062A" w:rsidP="003A062A">
      <w:pPr>
        <w:pStyle w:val="PL"/>
      </w:pPr>
      <w:r>
        <w:t xml:space="preserve">  /policy-data/</w:t>
      </w:r>
      <w:r>
        <w:rPr>
          <w:lang w:eastAsia="zh-CN"/>
        </w:rPr>
        <w:t>ues/</w:t>
      </w:r>
      <w:r>
        <w:t>{ueId</w:t>
      </w:r>
      <w:r>
        <w:rPr>
          <w:lang w:val="fr-FR"/>
        </w:rPr>
        <w:t>}/sm-data/{usageMonId}:</w:t>
      </w:r>
    </w:p>
    <w:p w14:paraId="6C677B6C" w14:textId="77777777" w:rsidR="003A062A" w:rsidRDefault="003A062A" w:rsidP="003A062A">
      <w:pPr>
        <w:pStyle w:val="PL"/>
        <w:rPr>
          <w:lang w:val="fr-FR"/>
        </w:rPr>
      </w:pPr>
      <w:r w:rsidRPr="00F3074B">
        <w:t xml:space="preserve">    $ref: 'TS29519_Policy_Data.yaml#/paths/~1policy-data~1ues~1%7BueId%7D~1sm-data~1%7BusageMonId%7D'</w:t>
      </w:r>
    </w:p>
    <w:p w14:paraId="58F6D0B9" w14:textId="77777777" w:rsidR="003A062A" w:rsidRDefault="003A062A" w:rsidP="003A062A">
      <w:pPr>
        <w:pStyle w:val="PL"/>
      </w:pPr>
      <w:r>
        <w:t xml:space="preserve">  /policy-data/sponsor-connectivity-data/{sponsorId}:</w:t>
      </w:r>
    </w:p>
    <w:p w14:paraId="0FB23807" w14:textId="77777777" w:rsidR="003A062A" w:rsidRDefault="003A062A" w:rsidP="003A062A">
      <w:pPr>
        <w:pStyle w:val="PL"/>
        <w:rPr>
          <w:lang w:val="fr-FR"/>
        </w:rPr>
      </w:pPr>
      <w:r w:rsidRPr="00F3074B">
        <w:t xml:space="preserve">    $ref: 'TS29519_Policy_Data.yaml#/paths/~1policy-data~1sponsor-connectivity-data~1%7BsponsorId%7D'</w:t>
      </w:r>
    </w:p>
    <w:p w14:paraId="431C30D2" w14:textId="77777777" w:rsidR="003A062A" w:rsidRDefault="003A062A" w:rsidP="003A062A">
      <w:pPr>
        <w:pStyle w:val="PL"/>
      </w:pPr>
      <w:r>
        <w:t xml:space="preserve">  /policy-data/bdt</w:t>
      </w:r>
      <w:r>
        <w:rPr>
          <w:lang w:val="fr-FR"/>
        </w:rPr>
        <w:t>-data:</w:t>
      </w:r>
    </w:p>
    <w:p w14:paraId="2B89BEAF" w14:textId="77777777" w:rsidR="003A062A" w:rsidRDefault="003A062A" w:rsidP="003A062A">
      <w:pPr>
        <w:pStyle w:val="PL"/>
      </w:pPr>
      <w:r>
        <w:rPr>
          <w:lang w:val="fr-FR"/>
        </w:rPr>
        <w:t xml:space="preserve">    $ref: 'TS29519_Policy_Data.</w:t>
      </w:r>
      <w:r>
        <w:t>yaml#/</w:t>
      </w:r>
      <w:r>
        <w:rPr>
          <w:lang w:val="fr-FR"/>
        </w:rPr>
        <w:t>paths/~1</w:t>
      </w:r>
      <w:r>
        <w:t>policy-data~1bdt-data'</w:t>
      </w:r>
    </w:p>
    <w:p w14:paraId="5E65039C" w14:textId="77777777" w:rsidR="003A062A" w:rsidRDefault="003A062A" w:rsidP="003A062A">
      <w:pPr>
        <w:pStyle w:val="PL"/>
      </w:pPr>
      <w:r>
        <w:t xml:space="preserve">  /policy-data/bdt-data/{bdtReferenceId}:</w:t>
      </w:r>
    </w:p>
    <w:p w14:paraId="64484ED0" w14:textId="77777777" w:rsidR="003A062A" w:rsidRDefault="003A062A" w:rsidP="003A062A">
      <w:pPr>
        <w:pStyle w:val="PL"/>
        <w:rPr>
          <w:lang w:val="fr-FR"/>
        </w:rPr>
      </w:pPr>
      <w:r>
        <w:rPr>
          <w:lang w:val="fr-FR"/>
        </w:rPr>
        <w:t xml:space="preserve">    $ref: 'TS29519_Policy_Data.yaml#/paths/~1policy-data~1bdt-data~1%7BbdtReferenceId%7D'</w:t>
      </w:r>
    </w:p>
    <w:p w14:paraId="450464EB" w14:textId="77777777" w:rsidR="003A062A" w:rsidRDefault="003A062A" w:rsidP="003A062A">
      <w:pPr>
        <w:pStyle w:val="PL"/>
      </w:pPr>
      <w:r>
        <w:t xml:space="preserve">  /policy-data/subs-to-notify:</w:t>
      </w:r>
    </w:p>
    <w:p w14:paraId="54A05FAA" w14:textId="77777777" w:rsidR="003A062A" w:rsidRDefault="003A062A" w:rsidP="003A062A">
      <w:pPr>
        <w:pStyle w:val="PL"/>
        <w:rPr>
          <w:lang w:val="fr-FR"/>
        </w:rPr>
      </w:pPr>
      <w:r>
        <w:rPr>
          <w:lang w:val="fr-FR"/>
        </w:rPr>
        <w:t xml:space="preserve">    $ref: 'TS29519_Policy_Data.yaml#/paths/~1policy-data~1subs-to-notify'</w:t>
      </w:r>
    </w:p>
    <w:p w14:paraId="2782E3DC" w14:textId="77777777" w:rsidR="003A062A" w:rsidRDefault="003A062A" w:rsidP="003A062A">
      <w:pPr>
        <w:pStyle w:val="PL"/>
      </w:pPr>
      <w:r>
        <w:t xml:space="preserve">  /policy-data/subs-to-notify/{subsId}:</w:t>
      </w:r>
    </w:p>
    <w:p w14:paraId="636C465D" w14:textId="77777777" w:rsidR="003A062A" w:rsidRDefault="003A062A" w:rsidP="003A062A">
      <w:pPr>
        <w:pStyle w:val="PL"/>
        <w:rPr>
          <w:lang w:val="fr-FR"/>
        </w:rPr>
      </w:pPr>
      <w:r>
        <w:rPr>
          <w:lang w:val="fr-FR"/>
        </w:rPr>
        <w:t xml:space="preserve">    $ref: 'TS29519_Policy_Data.yaml#/paths/~1policy-data~1subs-to-notify~1%7BsubsId%7D'</w:t>
      </w:r>
    </w:p>
    <w:p w14:paraId="4BD436A6" w14:textId="77777777" w:rsidR="003A062A" w:rsidRDefault="003A062A" w:rsidP="003A062A">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2741687B" w14:textId="77777777" w:rsidR="003A062A" w:rsidRDefault="003A062A" w:rsidP="003A062A">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1351F8EC" w14:textId="77777777" w:rsidR="003A062A" w:rsidRDefault="003A062A" w:rsidP="003A062A">
      <w:pPr>
        <w:pStyle w:val="PL"/>
      </w:pPr>
      <w:r>
        <w:t xml:space="preserve">  /application-data/pfds:</w:t>
      </w:r>
    </w:p>
    <w:p w14:paraId="4AC73F17" w14:textId="77777777" w:rsidR="003A062A" w:rsidRDefault="003A062A" w:rsidP="003A062A">
      <w:pPr>
        <w:pStyle w:val="PL"/>
        <w:rPr>
          <w:lang w:val="fr-FR"/>
        </w:rPr>
      </w:pPr>
      <w:r>
        <w:rPr>
          <w:lang w:val="fr-FR"/>
        </w:rPr>
        <w:t xml:space="preserve">    $ref: 'TS29519_Application_Data.yaml#/paths/~1application-data~1pfds'</w:t>
      </w:r>
    </w:p>
    <w:p w14:paraId="58CC2886" w14:textId="77777777" w:rsidR="003A062A" w:rsidRDefault="003A062A" w:rsidP="003A062A">
      <w:pPr>
        <w:pStyle w:val="PL"/>
      </w:pPr>
      <w:r>
        <w:t xml:space="preserve">  /application-data/pfds/{app</w:t>
      </w:r>
      <w:r>
        <w:rPr>
          <w:lang w:eastAsia="zh-CN"/>
        </w:rPr>
        <w:t>Id</w:t>
      </w:r>
      <w:r>
        <w:t>}:</w:t>
      </w:r>
    </w:p>
    <w:p w14:paraId="2B3B8E59" w14:textId="77777777" w:rsidR="003A062A" w:rsidRDefault="003A062A" w:rsidP="003A062A">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6D0B4DD" w14:textId="77777777" w:rsidR="003A062A" w:rsidRDefault="003A062A" w:rsidP="003A062A">
      <w:pPr>
        <w:pStyle w:val="PL"/>
      </w:pPr>
      <w:r>
        <w:t xml:space="preserve">  /application-data/influenceData:</w:t>
      </w:r>
    </w:p>
    <w:p w14:paraId="2FB75588" w14:textId="77777777" w:rsidR="003A062A" w:rsidRDefault="003A062A" w:rsidP="003A062A">
      <w:pPr>
        <w:pStyle w:val="PL"/>
        <w:rPr>
          <w:lang w:val="fr-FR"/>
        </w:rPr>
      </w:pPr>
      <w:r>
        <w:rPr>
          <w:lang w:val="fr-FR"/>
        </w:rPr>
        <w:t xml:space="preserve">    $ref: 'TS29519_Application_Data.yaml#/paths/~1application-data~1</w:t>
      </w:r>
      <w:r>
        <w:t>influenceData</w:t>
      </w:r>
      <w:r>
        <w:rPr>
          <w:lang w:val="fr-FR"/>
        </w:rPr>
        <w:t>'</w:t>
      </w:r>
    </w:p>
    <w:p w14:paraId="275914AE" w14:textId="77777777" w:rsidR="003A062A" w:rsidRDefault="003A062A" w:rsidP="003A062A">
      <w:pPr>
        <w:pStyle w:val="PL"/>
      </w:pPr>
      <w:r w:rsidRPr="009A6F57">
        <w:t># The path segment is left not following the naming convention as defined in 3GPP TS 29.501 due to backward compatibility consideration.</w:t>
      </w:r>
    </w:p>
    <w:p w14:paraId="1F7B1B9F" w14:textId="77777777" w:rsidR="003A062A" w:rsidRDefault="003A062A" w:rsidP="003A062A">
      <w:pPr>
        <w:pStyle w:val="PL"/>
      </w:pPr>
      <w:r>
        <w:lastRenderedPageBreak/>
        <w:t xml:space="preserve">  /application-data/influenceData/{influenceId}:</w:t>
      </w:r>
    </w:p>
    <w:p w14:paraId="50DF7662" w14:textId="77777777" w:rsidR="003A062A" w:rsidRDefault="003A062A" w:rsidP="003A062A">
      <w:pPr>
        <w:pStyle w:val="PL"/>
        <w:rPr>
          <w:lang w:val="fr-FR" w:eastAsia="zh-CN"/>
        </w:rPr>
      </w:pPr>
      <w:r>
        <w:rPr>
          <w:lang w:val="fr-FR"/>
        </w:rPr>
        <w:t xml:space="preserve">    $ref: 'TS29519_Application_Data.yaml#/paths/~1application-data~1</w:t>
      </w:r>
      <w:r>
        <w:t>influenceData~1%7BinfluenceId%7D</w:t>
      </w:r>
      <w:r>
        <w:rPr>
          <w:lang w:val="fr-FR"/>
        </w:rPr>
        <w:t>'</w:t>
      </w:r>
    </w:p>
    <w:p w14:paraId="27CD5C5A" w14:textId="77777777" w:rsidR="003A062A" w:rsidRDefault="003A062A" w:rsidP="003A062A">
      <w:pPr>
        <w:pStyle w:val="PL"/>
      </w:pPr>
      <w:r w:rsidRPr="00342528">
        <w:t># The path segment is left not following the naming convention as defined in 3GPP TS 29.501 due to backward compatibility consideration.</w:t>
      </w:r>
    </w:p>
    <w:p w14:paraId="0C5CBEDE" w14:textId="77777777" w:rsidR="003A062A" w:rsidRDefault="003A062A" w:rsidP="003A062A">
      <w:pPr>
        <w:pStyle w:val="PL"/>
      </w:pPr>
      <w:r>
        <w:t xml:space="preserve">  /policy-data/plmns/{plmnId</w:t>
      </w:r>
      <w:r>
        <w:rPr>
          <w:lang w:val="fr-FR"/>
        </w:rPr>
        <w:t>}/ue-policy-set:</w:t>
      </w:r>
    </w:p>
    <w:p w14:paraId="5D12F9C7" w14:textId="77777777" w:rsidR="003A062A" w:rsidRDefault="003A062A" w:rsidP="003A062A">
      <w:pPr>
        <w:pStyle w:val="PL"/>
        <w:rPr>
          <w:lang w:val="fr-FR" w:eastAsia="zh-CN"/>
        </w:rPr>
      </w:pPr>
      <w:r>
        <w:rPr>
          <w:lang w:val="fr-FR"/>
        </w:rPr>
        <w:t xml:space="preserve">    $ref: 'TS29519_Policy_Data.yaml#/paths/~1policy-data</w:t>
      </w:r>
      <w:r>
        <w:t>~1plmns~1%7BplmnId%7D</w:t>
      </w:r>
      <w:r>
        <w:rPr>
          <w:lang w:val="fr-FR"/>
        </w:rPr>
        <w:t>~1ue-policy-set'</w:t>
      </w:r>
    </w:p>
    <w:p w14:paraId="3C052ACC" w14:textId="77777777" w:rsidR="003A062A" w:rsidRDefault="003A062A" w:rsidP="003A062A">
      <w:pPr>
        <w:pStyle w:val="PL"/>
      </w:pPr>
      <w:r>
        <w:t xml:space="preserve">  /application-data/bdtPolicyData:</w:t>
      </w:r>
    </w:p>
    <w:p w14:paraId="2D47B658" w14:textId="77777777" w:rsidR="003A062A" w:rsidRDefault="003A062A" w:rsidP="003A062A">
      <w:pPr>
        <w:pStyle w:val="PL"/>
        <w:rPr>
          <w:lang w:val="fr-FR"/>
        </w:rPr>
      </w:pPr>
      <w:r>
        <w:rPr>
          <w:lang w:val="fr-FR"/>
        </w:rPr>
        <w:t xml:space="preserve">    $ref: 'TS29519_Application_Data.yaml#/paths/~1application-data~1</w:t>
      </w:r>
      <w:r>
        <w:t>bdtPolicyData</w:t>
      </w:r>
      <w:r>
        <w:rPr>
          <w:lang w:val="fr-FR"/>
        </w:rPr>
        <w:t>'</w:t>
      </w:r>
    </w:p>
    <w:p w14:paraId="332B0677" w14:textId="77777777" w:rsidR="003A062A" w:rsidRDefault="003A062A" w:rsidP="003A062A">
      <w:pPr>
        <w:pStyle w:val="PL"/>
      </w:pPr>
      <w:r w:rsidRPr="00C07180">
        <w:t># The path segment is left not following the naming convention as defined in 3GPP TS 29.501 due to backward compatibility consideration.</w:t>
      </w:r>
    </w:p>
    <w:p w14:paraId="14A3DB6D" w14:textId="77777777" w:rsidR="003A062A" w:rsidRDefault="003A062A" w:rsidP="003A062A">
      <w:pPr>
        <w:pStyle w:val="PL"/>
      </w:pPr>
      <w:r>
        <w:t xml:space="preserve">  /application-data/bdtPolicyData/{bdtPolicyId}:</w:t>
      </w:r>
    </w:p>
    <w:p w14:paraId="6D25900E" w14:textId="77777777" w:rsidR="003A062A" w:rsidRDefault="003A062A" w:rsidP="003A062A">
      <w:pPr>
        <w:pStyle w:val="PL"/>
        <w:rPr>
          <w:lang w:val="fr-FR"/>
        </w:rPr>
      </w:pPr>
      <w:r>
        <w:rPr>
          <w:lang w:val="fr-FR"/>
        </w:rPr>
        <w:t xml:space="preserve">    $ref: 'TS29519_Application_Data.yaml#/paths/~1application-data~1</w:t>
      </w:r>
      <w:r>
        <w:t>bdtPolicyData~1%7BbdtPolicyId%7D</w:t>
      </w:r>
      <w:r>
        <w:rPr>
          <w:lang w:val="fr-FR"/>
        </w:rPr>
        <w:t>'</w:t>
      </w:r>
    </w:p>
    <w:p w14:paraId="55145069" w14:textId="77777777" w:rsidR="003A062A" w:rsidRDefault="003A062A" w:rsidP="003A062A">
      <w:pPr>
        <w:pStyle w:val="PL"/>
      </w:pPr>
      <w:r w:rsidRPr="00C07180">
        <w:t># The path segment is left not following the naming convention as defined in 3GPP TS 29.501 due to backward compatibility consideration.</w:t>
      </w:r>
    </w:p>
    <w:p w14:paraId="075DB892" w14:textId="77777777" w:rsidR="003A062A" w:rsidRDefault="003A062A" w:rsidP="003A062A">
      <w:pPr>
        <w:pStyle w:val="PL"/>
      </w:pPr>
      <w:r>
        <w:t xml:space="preserve">  /application-data/iptvConfigData:</w:t>
      </w:r>
    </w:p>
    <w:p w14:paraId="317E6626" w14:textId="77777777" w:rsidR="003A062A" w:rsidRDefault="003A062A" w:rsidP="003A062A">
      <w:pPr>
        <w:pStyle w:val="PL"/>
        <w:rPr>
          <w:lang w:val="fr-FR"/>
        </w:rPr>
      </w:pPr>
      <w:r>
        <w:rPr>
          <w:lang w:val="fr-FR"/>
        </w:rPr>
        <w:t xml:space="preserve">    $ref: 'TS29519_Application_Data.yaml#/paths/~1application-data~1</w:t>
      </w:r>
      <w:r>
        <w:t>iptvConfigData</w:t>
      </w:r>
      <w:r>
        <w:rPr>
          <w:lang w:val="fr-FR"/>
        </w:rPr>
        <w:t>'</w:t>
      </w:r>
    </w:p>
    <w:p w14:paraId="5921809E" w14:textId="77777777" w:rsidR="003A062A" w:rsidRDefault="003A062A" w:rsidP="003A062A">
      <w:pPr>
        <w:pStyle w:val="PL"/>
      </w:pPr>
      <w:r w:rsidRPr="00C07180">
        <w:t># The path segment is left not following the naming convention as defined in 3GPP TS 29.501 due to backward compatibility consideration.</w:t>
      </w:r>
    </w:p>
    <w:p w14:paraId="75500BCE" w14:textId="77777777" w:rsidR="003A062A" w:rsidRDefault="003A062A" w:rsidP="003A062A">
      <w:pPr>
        <w:pStyle w:val="PL"/>
      </w:pPr>
      <w:r>
        <w:t xml:space="preserve">  /application-data/iptvConfigData/{configurationId}:</w:t>
      </w:r>
    </w:p>
    <w:p w14:paraId="1AE1D8F2" w14:textId="77777777" w:rsidR="003A062A" w:rsidRDefault="003A062A" w:rsidP="003A062A">
      <w:pPr>
        <w:pStyle w:val="PL"/>
        <w:rPr>
          <w:lang w:val="fr-FR"/>
        </w:rPr>
      </w:pPr>
      <w:r>
        <w:rPr>
          <w:lang w:val="fr-FR"/>
        </w:rPr>
        <w:t xml:space="preserve">    $ref: 'TS29519_Application_Data.yaml#/paths/~1application-data~1</w:t>
      </w:r>
      <w:r>
        <w:t>iptvConfigData~1%7BconfigurationId%7D</w:t>
      </w:r>
      <w:r>
        <w:rPr>
          <w:lang w:val="fr-FR"/>
        </w:rPr>
        <w:t>'</w:t>
      </w:r>
    </w:p>
    <w:p w14:paraId="654C802C" w14:textId="77777777" w:rsidR="003A062A" w:rsidRDefault="003A062A" w:rsidP="003A062A">
      <w:pPr>
        <w:pStyle w:val="PL"/>
      </w:pPr>
      <w:r w:rsidRPr="00C07180">
        <w:t># The path segment is left not following the naming convention as defined in 3GPP TS 29.501 due to backward compatibility consideration.</w:t>
      </w:r>
    </w:p>
    <w:p w14:paraId="42DE0408" w14:textId="77777777" w:rsidR="003A062A" w:rsidRDefault="003A062A" w:rsidP="003A062A">
      <w:pPr>
        <w:pStyle w:val="PL"/>
      </w:pPr>
      <w:r>
        <w:t xml:space="preserve">  /</w:t>
      </w:r>
      <w:r w:rsidRPr="007576BC">
        <w:t>application-data/serviceParamData:</w:t>
      </w:r>
    </w:p>
    <w:p w14:paraId="5A4D7DE6" w14:textId="77777777" w:rsidR="003A062A" w:rsidRPr="00A0349D" w:rsidRDefault="003A062A" w:rsidP="003A062A">
      <w:pPr>
        <w:pStyle w:val="PL"/>
      </w:pPr>
      <w:r w:rsidRPr="00A0349D">
        <w:t xml:space="preserve">    $ref: 'TS29519_Application_Data.yaml#/paths/~1application-data</w:t>
      </w:r>
      <w:r>
        <w:t>~1</w:t>
      </w:r>
      <w:r w:rsidRPr="007576BC">
        <w:t>serviceParamData</w:t>
      </w:r>
      <w:r w:rsidRPr="00A0349D">
        <w:t>'</w:t>
      </w:r>
    </w:p>
    <w:p w14:paraId="69E3B5F9" w14:textId="77777777" w:rsidR="003A062A" w:rsidRDefault="003A062A" w:rsidP="003A062A">
      <w:pPr>
        <w:pStyle w:val="PL"/>
      </w:pPr>
      <w:r w:rsidRPr="00C07180">
        <w:t># The path segment is left not following the naming convention as defined in 3GPP TS 29.501 due to backward compatibility consideration.</w:t>
      </w:r>
    </w:p>
    <w:p w14:paraId="5FC8EDFE" w14:textId="77777777" w:rsidR="003A062A" w:rsidRDefault="003A062A" w:rsidP="003A062A">
      <w:pPr>
        <w:pStyle w:val="PL"/>
      </w:pPr>
      <w:r>
        <w:t xml:space="preserve">  /</w:t>
      </w:r>
      <w:r w:rsidRPr="007576BC">
        <w:t>application-data/serviceParamData</w:t>
      </w:r>
      <w:r>
        <w:t>/</w:t>
      </w:r>
      <w:r w:rsidRPr="00592CEC">
        <w:t>{serviceParamId}</w:t>
      </w:r>
      <w:r w:rsidRPr="007576BC">
        <w:t>:</w:t>
      </w:r>
    </w:p>
    <w:p w14:paraId="3A5F0FA0" w14:textId="77777777" w:rsidR="003A062A" w:rsidRPr="00A0349D" w:rsidRDefault="003A062A" w:rsidP="003A062A">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6BE74B9B" w14:textId="77777777" w:rsidR="003A062A" w:rsidRDefault="003A062A" w:rsidP="003A062A">
      <w:pPr>
        <w:pStyle w:val="PL"/>
      </w:pPr>
      <w:r w:rsidRPr="00C07180">
        <w:t># The path segment is left not following the naming convention as defined in 3GPP TS 29.501 due to backward compatibility consideration.</w:t>
      </w:r>
    </w:p>
    <w:p w14:paraId="234C7B63" w14:textId="77777777" w:rsidR="003A062A" w:rsidRDefault="003A062A" w:rsidP="003A062A">
      <w:pPr>
        <w:pStyle w:val="PL"/>
      </w:pPr>
      <w:r>
        <w:t xml:space="preserve">  /application-data/influenceData/subs</w:t>
      </w:r>
      <w:r>
        <w:rPr>
          <w:lang w:eastAsia="zh-CN"/>
        </w:rPr>
        <w:t>-to-notify</w:t>
      </w:r>
      <w:r>
        <w:t>:</w:t>
      </w:r>
    </w:p>
    <w:p w14:paraId="48264507" w14:textId="77777777" w:rsidR="003A062A" w:rsidRDefault="003A062A" w:rsidP="003A062A">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7F3302FE" w14:textId="77777777" w:rsidR="003A062A" w:rsidRDefault="003A062A" w:rsidP="003A062A">
      <w:pPr>
        <w:pStyle w:val="PL"/>
      </w:pPr>
      <w:r w:rsidRPr="00C07180">
        <w:t># The path segment is left not following the naming convention as defined in 3GPP TS 29.501 due to backward compatibility consideration.</w:t>
      </w:r>
    </w:p>
    <w:p w14:paraId="6306C83A" w14:textId="77777777" w:rsidR="003A062A" w:rsidRDefault="003A062A" w:rsidP="003A062A">
      <w:pPr>
        <w:pStyle w:val="PL"/>
      </w:pPr>
      <w:r>
        <w:t xml:space="preserve">  /application-data/influenceData/subs</w:t>
      </w:r>
      <w:r>
        <w:rPr>
          <w:lang w:eastAsia="zh-CN"/>
        </w:rPr>
        <w:t>-to-notify</w:t>
      </w:r>
      <w:r>
        <w:t>/{subscriptionId}:</w:t>
      </w:r>
    </w:p>
    <w:p w14:paraId="163C3FF3" w14:textId="77777777" w:rsidR="003A062A" w:rsidRDefault="003A062A" w:rsidP="003A062A">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06E0FD1" w14:textId="77777777" w:rsidR="003A062A" w:rsidRDefault="003A062A" w:rsidP="003A062A">
      <w:pPr>
        <w:pStyle w:val="PL"/>
      </w:pPr>
      <w:r w:rsidRPr="00C07180">
        <w:t># The path segment is left not following the naming convention as defined in 3GPP TS 29.501 due to backward compatibility consideration.</w:t>
      </w:r>
    </w:p>
    <w:p w14:paraId="396183CB" w14:textId="77777777" w:rsidR="003A062A" w:rsidRDefault="003A062A" w:rsidP="003A062A">
      <w:pPr>
        <w:pStyle w:val="PL"/>
      </w:pPr>
      <w:r>
        <w:t xml:space="preserve">  /application-data/subs</w:t>
      </w:r>
      <w:r>
        <w:rPr>
          <w:lang w:eastAsia="zh-CN"/>
        </w:rPr>
        <w:t>-to-notify</w:t>
      </w:r>
      <w:r>
        <w:t>:</w:t>
      </w:r>
    </w:p>
    <w:p w14:paraId="6D09C56E" w14:textId="77777777" w:rsidR="003A062A" w:rsidRDefault="003A062A" w:rsidP="003A062A">
      <w:pPr>
        <w:pStyle w:val="PL"/>
        <w:rPr>
          <w:lang w:val="fr-FR"/>
        </w:rPr>
      </w:pPr>
      <w:r>
        <w:rPr>
          <w:lang w:val="fr-FR"/>
        </w:rPr>
        <w:t xml:space="preserve">    $ref: 'TS29519_Application_Data.yaml#/paths/~1application-data</w:t>
      </w:r>
      <w:r>
        <w:t>~1subs</w:t>
      </w:r>
      <w:r>
        <w:rPr>
          <w:lang w:eastAsia="zh-CN"/>
        </w:rPr>
        <w:t>-to-notify</w:t>
      </w:r>
      <w:r>
        <w:rPr>
          <w:lang w:val="fr-FR"/>
        </w:rPr>
        <w:t>'</w:t>
      </w:r>
    </w:p>
    <w:p w14:paraId="2AE80021" w14:textId="77777777" w:rsidR="003A062A" w:rsidRDefault="003A062A" w:rsidP="003A062A">
      <w:pPr>
        <w:pStyle w:val="PL"/>
      </w:pPr>
      <w:r>
        <w:t xml:space="preserve">  /application-data/subs</w:t>
      </w:r>
      <w:r>
        <w:rPr>
          <w:lang w:eastAsia="zh-CN"/>
        </w:rPr>
        <w:t>-to-notify</w:t>
      </w:r>
      <w:r>
        <w:t>/{subsId}:</w:t>
      </w:r>
    </w:p>
    <w:p w14:paraId="2159AC82" w14:textId="77777777" w:rsidR="003A062A" w:rsidRDefault="003A062A" w:rsidP="003A062A">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83BCBC0" w14:textId="77777777" w:rsidR="003A062A" w:rsidRDefault="003A062A" w:rsidP="003A062A">
      <w:pPr>
        <w:pStyle w:val="PL"/>
      </w:pPr>
      <w:r>
        <w:t xml:space="preserve">  /exposure-data/{ueId}/access-and-mobility-data:</w:t>
      </w:r>
    </w:p>
    <w:p w14:paraId="79043407" w14:textId="77777777" w:rsidR="003A062A" w:rsidRDefault="003A062A" w:rsidP="003A062A">
      <w:pPr>
        <w:pStyle w:val="PL"/>
        <w:rPr>
          <w:lang w:val="fr-FR"/>
        </w:rPr>
      </w:pPr>
      <w:r>
        <w:rPr>
          <w:lang w:val="fr-FR"/>
        </w:rPr>
        <w:t xml:space="preserve">    $ref: 'TS29519_Exposure_Data.yaml#/paths/~1</w:t>
      </w:r>
      <w:r>
        <w:t>exposure-data~1%7BueId%7D~1access-and-mobility-data</w:t>
      </w:r>
      <w:r>
        <w:rPr>
          <w:lang w:val="fr-FR"/>
        </w:rPr>
        <w:t>'</w:t>
      </w:r>
    </w:p>
    <w:p w14:paraId="314CE1FC" w14:textId="77777777" w:rsidR="003A062A" w:rsidRDefault="003A062A" w:rsidP="003A062A">
      <w:pPr>
        <w:pStyle w:val="PL"/>
      </w:pPr>
      <w:r>
        <w:t xml:space="preserve">  /exposure-data/{ueId}/session-management-data/{pduSessionId}:</w:t>
      </w:r>
    </w:p>
    <w:p w14:paraId="6D865AAF" w14:textId="77777777" w:rsidR="003A062A" w:rsidRDefault="003A062A" w:rsidP="003A062A">
      <w:pPr>
        <w:pStyle w:val="PL"/>
        <w:rPr>
          <w:lang w:val="fr-FR"/>
        </w:rPr>
      </w:pPr>
      <w:r>
        <w:rPr>
          <w:lang w:val="fr-FR"/>
        </w:rPr>
        <w:t xml:space="preserve">    $ref: 'TS29519_Exposure_Data.yaml#/paths/~1</w:t>
      </w:r>
      <w:r>
        <w:t>exposure-data~1%7BueId%7D~1session-management-data~1%7BpduSessionId%7D</w:t>
      </w:r>
      <w:r>
        <w:rPr>
          <w:lang w:val="fr-FR"/>
        </w:rPr>
        <w:t>'</w:t>
      </w:r>
    </w:p>
    <w:p w14:paraId="5651D91E" w14:textId="77777777" w:rsidR="003A062A" w:rsidRDefault="003A062A" w:rsidP="003A062A">
      <w:pPr>
        <w:pStyle w:val="PL"/>
      </w:pPr>
      <w:r>
        <w:t xml:space="preserve">  /exposure-data/subs-to-notify:</w:t>
      </w:r>
    </w:p>
    <w:p w14:paraId="1D034352" w14:textId="77777777" w:rsidR="003A062A" w:rsidRDefault="003A062A" w:rsidP="003A062A">
      <w:pPr>
        <w:pStyle w:val="PL"/>
        <w:rPr>
          <w:lang w:val="fr-FR"/>
        </w:rPr>
      </w:pPr>
      <w:r>
        <w:rPr>
          <w:lang w:val="fr-FR"/>
        </w:rPr>
        <w:t xml:space="preserve">    $ref: 'TS29519_Exposure_Data.yaml#/paths/~1</w:t>
      </w:r>
      <w:r>
        <w:t>exposure</w:t>
      </w:r>
      <w:r>
        <w:rPr>
          <w:lang w:val="fr-FR"/>
        </w:rPr>
        <w:t>-data~1subs-to-notify'</w:t>
      </w:r>
    </w:p>
    <w:p w14:paraId="213A5817" w14:textId="77777777" w:rsidR="003A062A" w:rsidRDefault="003A062A" w:rsidP="003A062A">
      <w:pPr>
        <w:pStyle w:val="PL"/>
      </w:pPr>
      <w:r>
        <w:t xml:space="preserve">  /exposure-data/subs-to-notify/{subId}:</w:t>
      </w:r>
    </w:p>
    <w:p w14:paraId="56521FC7" w14:textId="77777777" w:rsidR="003A062A" w:rsidRDefault="003A062A" w:rsidP="003A062A">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279A02B1" w14:textId="77777777" w:rsidR="003A062A" w:rsidRDefault="003A062A" w:rsidP="003A062A">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5A65FB45" w14:textId="77777777" w:rsidR="003A062A" w:rsidRDefault="003A062A" w:rsidP="003A062A">
      <w:pPr>
        <w:pStyle w:val="PL"/>
      </w:pPr>
      <w:r w:rsidRPr="00986E88">
        <w:t xml:space="preserve">    post:</w:t>
      </w:r>
    </w:p>
    <w:p w14:paraId="15655E09" w14:textId="77777777" w:rsidR="003A062A" w:rsidRPr="00A37A81" w:rsidRDefault="003A062A" w:rsidP="003A062A">
      <w:pPr>
        <w:pStyle w:val="PL"/>
      </w:pPr>
      <w:r>
        <w:t xml:space="preserve">    # This is a pseudo operation, clients shall NOT invoke this method!</w:t>
      </w:r>
    </w:p>
    <w:p w14:paraId="6CD53C2F" w14:textId="77777777" w:rsidR="003A062A" w:rsidRPr="000B71E3" w:rsidRDefault="003A062A" w:rsidP="003A062A">
      <w:pPr>
        <w:pStyle w:val="PL"/>
      </w:pPr>
      <w:r w:rsidRPr="000B71E3">
        <w:t xml:space="preserve">      summary: subscribe to </w:t>
      </w:r>
      <w:r>
        <w:t xml:space="preserve">data restoration </w:t>
      </w:r>
      <w:r w:rsidRPr="000B71E3">
        <w:t>notifications</w:t>
      </w:r>
    </w:p>
    <w:p w14:paraId="4B72CAC3" w14:textId="77777777" w:rsidR="003A062A" w:rsidRDefault="003A062A" w:rsidP="003A062A">
      <w:pPr>
        <w:pStyle w:val="PL"/>
      </w:pPr>
      <w:r>
        <w:t xml:space="preserve">      operationId: CreateIndividualSubcription</w:t>
      </w:r>
    </w:p>
    <w:p w14:paraId="0DD98611" w14:textId="77777777" w:rsidR="003A062A" w:rsidRDefault="003A062A" w:rsidP="003A062A">
      <w:pPr>
        <w:pStyle w:val="PL"/>
      </w:pPr>
      <w:r>
        <w:t xml:space="preserve">      tags:</w:t>
      </w:r>
    </w:p>
    <w:p w14:paraId="6CF8EAE0" w14:textId="77777777" w:rsidR="003A062A" w:rsidRDefault="003A062A" w:rsidP="003A062A">
      <w:pPr>
        <w:pStyle w:val="PL"/>
      </w:pPr>
      <w:r>
        <w:t xml:space="preserve">        - Subscriptions (Collection)</w:t>
      </w:r>
    </w:p>
    <w:p w14:paraId="24579620" w14:textId="77777777" w:rsidR="003A062A" w:rsidRPr="00986E88" w:rsidRDefault="003A062A" w:rsidP="003A062A">
      <w:pPr>
        <w:pStyle w:val="PL"/>
      </w:pPr>
      <w:r w:rsidRPr="00986E88">
        <w:t xml:space="preserve">      requestBody:</w:t>
      </w:r>
    </w:p>
    <w:p w14:paraId="4F27221D" w14:textId="77777777" w:rsidR="003A062A" w:rsidRPr="00986E88" w:rsidRDefault="003A062A" w:rsidP="003A062A">
      <w:pPr>
        <w:pStyle w:val="PL"/>
      </w:pPr>
      <w:r w:rsidRPr="00986E88">
        <w:t xml:space="preserve">        required: true</w:t>
      </w:r>
    </w:p>
    <w:p w14:paraId="2B54A03B" w14:textId="77777777" w:rsidR="003A062A" w:rsidRPr="00986E88" w:rsidRDefault="003A062A" w:rsidP="003A062A">
      <w:pPr>
        <w:pStyle w:val="PL"/>
      </w:pPr>
      <w:r w:rsidRPr="00986E88">
        <w:t xml:space="preserve">        content:</w:t>
      </w:r>
    </w:p>
    <w:p w14:paraId="6893CE46" w14:textId="77777777" w:rsidR="003A062A" w:rsidRDefault="003A062A" w:rsidP="003A062A">
      <w:pPr>
        <w:pStyle w:val="PL"/>
      </w:pPr>
      <w:r w:rsidRPr="00986E88">
        <w:t xml:space="preserve">          application/json:</w:t>
      </w:r>
    </w:p>
    <w:p w14:paraId="095D4147" w14:textId="77777777" w:rsidR="003A062A" w:rsidRPr="00986E88" w:rsidRDefault="003A062A" w:rsidP="003A06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99DFF35" w14:textId="77777777" w:rsidR="003A062A" w:rsidRPr="00986E88" w:rsidRDefault="003A062A" w:rsidP="003A062A">
      <w:pPr>
        <w:pStyle w:val="PL"/>
      </w:pPr>
      <w:r w:rsidRPr="00986E88">
        <w:t xml:space="preserve">      responses:</w:t>
      </w:r>
    </w:p>
    <w:p w14:paraId="1D5479DC" w14:textId="77777777" w:rsidR="003A062A" w:rsidRDefault="003A062A" w:rsidP="003A062A">
      <w:pPr>
        <w:pStyle w:val="PL"/>
      </w:pPr>
      <w:r>
        <w:t xml:space="preserve">        default:</w:t>
      </w:r>
    </w:p>
    <w:p w14:paraId="4CD3AC16" w14:textId="77777777" w:rsidR="003A062A" w:rsidRDefault="003A062A" w:rsidP="003A06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F7DA68D" w14:textId="77777777" w:rsidR="003A062A" w:rsidRPr="00986E88" w:rsidRDefault="003A062A" w:rsidP="003A062A">
      <w:pPr>
        <w:pStyle w:val="PL"/>
      </w:pPr>
      <w:r w:rsidRPr="00986E88">
        <w:t xml:space="preserve">      callbacks:</w:t>
      </w:r>
    </w:p>
    <w:p w14:paraId="426B51E7" w14:textId="77777777" w:rsidR="003A062A" w:rsidRPr="00986E88" w:rsidRDefault="003A062A" w:rsidP="003A062A">
      <w:pPr>
        <w:pStyle w:val="PL"/>
      </w:pPr>
      <w:r w:rsidRPr="00986E88">
        <w:t xml:space="preserve">        </w:t>
      </w:r>
      <w:r w:rsidRPr="00DE0938">
        <w:t>restorationNotification</w:t>
      </w:r>
      <w:r w:rsidRPr="00986E88">
        <w:t>:</w:t>
      </w:r>
    </w:p>
    <w:p w14:paraId="2A31ED4D" w14:textId="77777777" w:rsidR="003A062A" w:rsidRDefault="003A062A" w:rsidP="003A062A">
      <w:pPr>
        <w:pStyle w:val="PL"/>
      </w:pPr>
      <w:r w:rsidRPr="00986E88">
        <w:t xml:space="preserve">          '{</w:t>
      </w:r>
      <w:r>
        <w:rPr>
          <w:lang w:val="en-US"/>
        </w:rPr>
        <w:t>data</w:t>
      </w:r>
      <w:r w:rsidRPr="00B06F7A">
        <w:rPr>
          <w:lang w:val="en-US"/>
        </w:rPr>
        <w:t>RestorationCallbackUri</w:t>
      </w:r>
      <w:r w:rsidRPr="00986E88">
        <w:t>}':</w:t>
      </w:r>
    </w:p>
    <w:p w14:paraId="58696967" w14:textId="77777777" w:rsidR="003A062A" w:rsidRPr="00986E88" w:rsidRDefault="003A062A" w:rsidP="003A062A">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5EFD8ABA" w14:textId="77777777" w:rsidR="003A062A" w:rsidRPr="00986E88" w:rsidRDefault="003A062A" w:rsidP="003A062A">
      <w:pPr>
        <w:pStyle w:val="PL"/>
      </w:pPr>
      <w:r w:rsidRPr="00986E88">
        <w:t xml:space="preserve">            post:</w:t>
      </w:r>
    </w:p>
    <w:p w14:paraId="3FBFFA81" w14:textId="77777777" w:rsidR="003A062A" w:rsidRPr="00986E88" w:rsidRDefault="003A062A" w:rsidP="003A062A">
      <w:pPr>
        <w:pStyle w:val="PL"/>
      </w:pPr>
      <w:r w:rsidRPr="00986E88">
        <w:t xml:space="preserve">              requestBody:</w:t>
      </w:r>
    </w:p>
    <w:p w14:paraId="42FA0725" w14:textId="77777777" w:rsidR="003A062A" w:rsidRPr="00986E88" w:rsidRDefault="003A062A" w:rsidP="003A062A">
      <w:pPr>
        <w:pStyle w:val="PL"/>
      </w:pPr>
      <w:r w:rsidRPr="00986E88">
        <w:t xml:space="preserve">                required: true</w:t>
      </w:r>
    </w:p>
    <w:p w14:paraId="0CF0FFF2" w14:textId="77777777" w:rsidR="003A062A" w:rsidRPr="00986E88" w:rsidRDefault="003A062A" w:rsidP="003A062A">
      <w:pPr>
        <w:pStyle w:val="PL"/>
      </w:pPr>
      <w:r w:rsidRPr="00986E88">
        <w:lastRenderedPageBreak/>
        <w:t xml:space="preserve">                content:</w:t>
      </w:r>
    </w:p>
    <w:p w14:paraId="149790CD" w14:textId="77777777" w:rsidR="003A062A" w:rsidRPr="00986E88" w:rsidRDefault="003A062A" w:rsidP="003A062A">
      <w:pPr>
        <w:pStyle w:val="PL"/>
      </w:pPr>
      <w:r w:rsidRPr="00986E88">
        <w:t xml:space="preserve">                  application/json:</w:t>
      </w:r>
    </w:p>
    <w:p w14:paraId="159AD08E" w14:textId="77777777" w:rsidR="003A062A" w:rsidRPr="00986E88" w:rsidRDefault="003A062A" w:rsidP="003A062A">
      <w:pPr>
        <w:pStyle w:val="PL"/>
      </w:pPr>
      <w:r w:rsidRPr="00986E88">
        <w:t xml:space="preserve">                    schema:</w:t>
      </w:r>
    </w:p>
    <w:p w14:paraId="6F3FA762" w14:textId="77777777" w:rsidR="003A062A" w:rsidRPr="00986E88" w:rsidRDefault="003A062A" w:rsidP="003A062A">
      <w:pPr>
        <w:pStyle w:val="PL"/>
      </w:pPr>
      <w:r w:rsidRPr="00986E88">
        <w:t xml:space="preserve">                      $ref: '#/components/schemas/</w:t>
      </w:r>
      <w:r>
        <w:rPr>
          <w:lang w:eastAsia="zh-CN"/>
        </w:rPr>
        <w:t>DataRestorationNotification</w:t>
      </w:r>
      <w:r w:rsidRPr="00986E88">
        <w:t>'</w:t>
      </w:r>
    </w:p>
    <w:p w14:paraId="78054599" w14:textId="77777777" w:rsidR="003A062A" w:rsidRPr="00986E88" w:rsidRDefault="003A062A" w:rsidP="003A062A">
      <w:pPr>
        <w:pStyle w:val="PL"/>
      </w:pPr>
      <w:r w:rsidRPr="00986E88">
        <w:t xml:space="preserve">              responses:</w:t>
      </w:r>
    </w:p>
    <w:p w14:paraId="7D4BE71B" w14:textId="77777777" w:rsidR="003A062A" w:rsidRPr="00986E88" w:rsidRDefault="003A062A" w:rsidP="003A062A">
      <w:pPr>
        <w:pStyle w:val="PL"/>
      </w:pPr>
      <w:r w:rsidRPr="00986E88">
        <w:t xml:space="preserve">                '204':</w:t>
      </w:r>
    </w:p>
    <w:p w14:paraId="63EDDFA2" w14:textId="77777777" w:rsidR="003A062A" w:rsidRPr="00986E88" w:rsidRDefault="003A062A" w:rsidP="003A062A">
      <w:pPr>
        <w:pStyle w:val="PL"/>
      </w:pPr>
      <w:r w:rsidRPr="00986E88">
        <w:t xml:space="preserve">                  description: No Content, Notification was succesfull</w:t>
      </w:r>
    </w:p>
    <w:p w14:paraId="37A92830" w14:textId="77777777" w:rsidR="003A062A" w:rsidRPr="00690A26" w:rsidRDefault="003A062A" w:rsidP="003A06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6F778736" w14:textId="77777777" w:rsidR="003A062A" w:rsidRDefault="003A062A" w:rsidP="003A06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8B1149" w14:textId="77777777" w:rsidR="003A062A" w:rsidRPr="003B2883" w:rsidRDefault="003A062A" w:rsidP="003A062A">
      <w:pPr>
        <w:pStyle w:val="PL"/>
      </w:pPr>
      <w:r w:rsidRPr="003B2883">
        <w:t xml:space="preserve">         </w:t>
      </w:r>
      <w:r>
        <w:rPr>
          <w:lang w:val="en-US"/>
        </w:rPr>
        <w:t xml:space="preserve">        </w:t>
      </w:r>
      <w:r w:rsidRPr="003B2883">
        <w:t xml:space="preserve"> content:</w:t>
      </w:r>
    </w:p>
    <w:p w14:paraId="0D23024D" w14:textId="77777777" w:rsidR="003A062A" w:rsidRPr="003B2883" w:rsidRDefault="003A062A" w:rsidP="003A062A">
      <w:pPr>
        <w:pStyle w:val="PL"/>
      </w:pPr>
      <w:r w:rsidRPr="003B2883">
        <w:t xml:space="preserve">        </w:t>
      </w:r>
      <w:r>
        <w:rPr>
          <w:lang w:val="en-US"/>
        </w:rPr>
        <w:t xml:space="preserve">        </w:t>
      </w:r>
      <w:r w:rsidRPr="003B2883">
        <w:t xml:space="preserve">    application/json:</w:t>
      </w:r>
    </w:p>
    <w:p w14:paraId="131C0337" w14:textId="77777777" w:rsidR="003A062A" w:rsidRPr="003B2883" w:rsidRDefault="003A062A" w:rsidP="003A062A">
      <w:pPr>
        <w:pStyle w:val="PL"/>
      </w:pPr>
      <w:r w:rsidRPr="003B2883">
        <w:t xml:space="preserve">   </w:t>
      </w:r>
      <w:r>
        <w:rPr>
          <w:lang w:val="en-US"/>
        </w:rPr>
        <w:t xml:space="preserve">        </w:t>
      </w:r>
      <w:r w:rsidRPr="003B2883">
        <w:t xml:space="preserve">           schema:</w:t>
      </w:r>
    </w:p>
    <w:p w14:paraId="34B41425" w14:textId="77777777" w:rsidR="003A062A" w:rsidRDefault="003A062A" w:rsidP="003A06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7B75ADFF" w14:textId="77777777" w:rsidR="003A062A" w:rsidRPr="00690A26" w:rsidRDefault="003A062A" w:rsidP="003A06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CA118AE"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B3CAD97"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1DC66B9"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5F5DC48F" w14:textId="77777777" w:rsidR="003A062A" w:rsidRPr="00690A26" w:rsidRDefault="003A062A" w:rsidP="003A062A">
      <w:pPr>
        <w:pStyle w:val="PL"/>
      </w:pPr>
      <w:r w:rsidRPr="00690A26">
        <w:t xml:space="preserve">          </w:t>
      </w:r>
      <w:r w:rsidRPr="00690A26">
        <w:rPr>
          <w:rFonts w:hint="eastAsia"/>
          <w:lang w:eastAsia="zh-CN"/>
        </w:rPr>
        <w:t xml:space="preserve">    </w:t>
      </w:r>
      <w:r>
        <w:rPr>
          <w:lang w:val="en-US"/>
        </w:rPr>
        <w:t xml:space="preserve">        </w:t>
      </w:r>
      <w:r w:rsidRPr="00690A26">
        <w:t>schema:</w:t>
      </w:r>
    </w:p>
    <w:p w14:paraId="2B4A9DBB" w14:textId="77777777" w:rsidR="003A062A" w:rsidRDefault="003A062A" w:rsidP="003A06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6891EB78" w14:textId="77777777" w:rsidR="003A062A" w:rsidRPr="00690A26" w:rsidRDefault="003A062A" w:rsidP="003A06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10340F2" w14:textId="77777777" w:rsidR="003A062A" w:rsidRDefault="003A062A" w:rsidP="003A06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34DF6266" w14:textId="77777777" w:rsidR="003A062A" w:rsidRPr="003B2883" w:rsidRDefault="003A062A" w:rsidP="003A062A">
      <w:pPr>
        <w:pStyle w:val="PL"/>
      </w:pPr>
      <w:r w:rsidRPr="003B2883">
        <w:t xml:space="preserve">          </w:t>
      </w:r>
      <w:r>
        <w:rPr>
          <w:lang w:val="en-US"/>
        </w:rPr>
        <w:t xml:space="preserve">        </w:t>
      </w:r>
      <w:r w:rsidRPr="003B2883">
        <w:t>content:</w:t>
      </w:r>
    </w:p>
    <w:p w14:paraId="78CEBEC4" w14:textId="77777777" w:rsidR="003A062A" w:rsidRPr="003B2883" w:rsidRDefault="003A062A" w:rsidP="003A062A">
      <w:pPr>
        <w:pStyle w:val="PL"/>
      </w:pPr>
      <w:r w:rsidRPr="003B2883">
        <w:t xml:space="preserve">           </w:t>
      </w:r>
      <w:r>
        <w:rPr>
          <w:lang w:val="en-US"/>
        </w:rPr>
        <w:t xml:space="preserve">        </w:t>
      </w:r>
      <w:r w:rsidRPr="003B2883">
        <w:t xml:space="preserve"> application/json:</w:t>
      </w:r>
    </w:p>
    <w:p w14:paraId="2E794BA2" w14:textId="77777777" w:rsidR="003A062A" w:rsidRPr="003B2883" w:rsidRDefault="003A062A" w:rsidP="003A062A">
      <w:pPr>
        <w:pStyle w:val="PL"/>
      </w:pPr>
      <w:r w:rsidRPr="003B2883">
        <w:t xml:space="preserve">              </w:t>
      </w:r>
      <w:r>
        <w:rPr>
          <w:lang w:val="en-US"/>
        </w:rPr>
        <w:t xml:space="preserve">        </w:t>
      </w:r>
      <w:r w:rsidRPr="003B2883">
        <w:t>schema:</w:t>
      </w:r>
    </w:p>
    <w:p w14:paraId="7E574503" w14:textId="77777777" w:rsidR="003A062A" w:rsidRDefault="003A062A" w:rsidP="003A06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74FF8902" w14:textId="77777777" w:rsidR="003A062A" w:rsidRPr="00690A26" w:rsidRDefault="003A062A" w:rsidP="003A06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0A381AED"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6D99B1"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78ADD97D"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07D8779"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AC2F890" w14:textId="77777777" w:rsidR="003A062A" w:rsidRPr="00690A26" w:rsidRDefault="003A062A" w:rsidP="003A06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4C66A5B" w14:textId="77777777" w:rsidR="003A062A" w:rsidRPr="00986E88" w:rsidRDefault="003A062A" w:rsidP="003A062A">
      <w:pPr>
        <w:pStyle w:val="PL"/>
      </w:pPr>
      <w:r w:rsidRPr="00986E88">
        <w:t xml:space="preserve">                '</w:t>
      </w:r>
      <w:r>
        <w:t>404</w:t>
      </w:r>
      <w:r w:rsidRPr="00986E88">
        <w:t>':</w:t>
      </w:r>
    </w:p>
    <w:p w14:paraId="1AEAE7D3" w14:textId="77777777" w:rsidR="003A062A" w:rsidRPr="008F2F3C" w:rsidRDefault="003A062A" w:rsidP="003A06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40CC370F" w14:textId="77777777" w:rsidR="003A062A" w:rsidRDefault="003A062A" w:rsidP="003A062A">
      <w:pPr>
        <w:pStyle w:val="PL"/>
      </w:pPr>
      <w:r>
        <w:t xml:space="preserve">                default:</w:t>
      </w:r>
    </w:p>
    <w:p w14:paraId="75691722" w14:textId="77777777" w:rsidR="003A062A" w:rsidRDefault="003A062A" w:rsidP="003A06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BA967A4" w14:textId="77777777" w:rsidR="003A062A" w:rsidRDefault="003A062A" w:rsidP="003A062A">
      <w:pPr>
        <w:pStyle w:val="PL"/>
      </w:pPr>
    </w:p>
    <w:p w14:paraId="0CF9D4D3" w14:textId="77777777" w:rsidR="003A062A" w:rsidRDefault="003A062A" w:rsidP="003A062A">
      <w:pPr>
        <w:pStyle w:val="PL"/>
      </w:pPr>
      <w:r>
        <w:t>components:</w:t>
      </w:r>
    </w:p>
    <w:p w14:paraId="676658C0" w14:textId="77777777" w:rsidR="003A062A" w:rsidRDefault="003A062A" w:rsidP="003A062A">
      <w:pPr>
        <w:pStyle w:val="PL"/>
      </w:pPr>
      <w:r>
        <w:t xml:space="preserve">  securitySchemes:</w:t>
      </w:r>
    </w:p>
    <w:p w14:paraId="5C679D22" w14:textId="77777777" w:rsidR="003A062A" w:rsidRDefault="003A062A" w:rsidP="003A062A">
      <w:pPr>
        <w:pStyle w:val="PL"/>
      </w:pPr>
      <w:r>
        <w:t xml:space="preserve">    oAuth2ClientCredentials:</w:t>
      </w:r>
    </w:p>
    <w:p w14:paraId="0E0403F6" w14:textId="77777777" w:rsidR="003A062A" w:rsidRDefault="003A062A" w:rsidP="003A062A">
      <w:pPr>
        <w:pStyle w:val="PL"/>
      </w:pPr>
      <w:r>
        <w:t xml:space="preserve">      type: oauth2</w:t>
      </w:r>
    </w:p>
    <w:p w14:paraId="4B18A957" w14:textId="77777777" w:rsidR="003A062A" w:rsidRDefault="003A062A" w:rsidP="003A062A">
      <w:pPr>
        <w:pStyle w:val="PL"/>
      </w:pPr>
      <w:r>
        <w:t xml:space="preserve">      flows:</w:t>
      </w:r>
    </w:p>
    <w:p w14:paraId="0C25588F" w14:textId="77777777" w:rsidR="003A062A" w:rsidRDefault="003A062A" w:rsidP="003A062A">
      <w:pPr>
        <w:pStyle w:val="PL"/>
      </w:pPr>
      <w:r>
        <w:t xml:space="preserve">        clientCredentials:</w:t>
      </w:r>
    </w:p>
    <w:p w14:paraId="0FC31349" w14:textId="77777777" w:rsidR="003A062A" w:rsidRDefault="003A062A" w:rsidP="003A062A">
      <w:pPr>
        <w:pStyle w:val="PL"/>
      </w:pPr>
      <w:r>
        <w:t xml:space="preserve">          tokenUrl: '{nrfApiRoot}/oauth2/token'</w:t>
      </w:r>
    </w:p>
    <w:p w14:paraId="49C786E0" w14:textId="77777777" w:rsidR="003A062A" w:rsidRDefault="003A062A" w:rsidP="003A062A">
      <w:pPr>
        <w:pStyle w:val="PL"/>
        <w:rPr>
          <w:lang w:eastAsia="zh-CN"/>
        </w:rPr>
      </w:pPr>
      <w:r>
        <w:t xml:space="preserve">          scopes:</w:t>
      </w:r>
    </w:p>
    <w:p w14:paraId="068E116D" w14:textId="77777777" w:rsidR="003A062A" w:rsidRDefault="003A062A" w:rsidP="003A062A">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33F321B" w14:textId="77777777" w:rsidR="003A062A" w:rsidRPr="00734516" w:rsidRDefault="003A062A" w:rsidP="003A062A">
      <w:pPr>
        <w:pStyle w:val="PL"/>
        <w:rPr>
          <w:lang w:eastAsia="zh-CN"/>
        </w:rPr>
      </w:pPr>
      <w:r>
        <w:t xml:space="preserve">            nudr-dr:subscription-data: Access to the SubscriptionData data set</w:t>
      </w:r>
    </w:p>
    <w:p w14:paraId="7A71EF6D" w14:textId="77777777" w:rsidR="003A062A" w:rsidRPr="00C5742A" w:rsidRDefault="003A062A" w:rsidP="003A062A">
      <w:pPr>
        <w:pStyle w:val="PL"/>
      </w:pPr>
      <w:r>
        <w:t xml:space="preserve">            nudr-dr:</w:t>
      </w:r>
      <w:r w:rsidRPr="00D77526">
        <w:t>subscription-data:authentication-subscription:read: Access to read the AuthenticationSubscription resource of the SubscriptionData data set</w:t>
      </w:r>
    </w:p>
    <w:p w14:paraId="7FFB1C95" w14:textId="77777777" w:rsidR="003A062A" w:rsidRDefault="003A062A" w:rsidP="003A062A">
      <w:pPr>
        <w:pStyle w:val="PL"/>
        <w:rPr>
          <w:lang w:eastAsia="zh-CN"/>
        </w:rPr>
      </w:pPr>
      <w:r w:rsidRPr="00D77526">
        <w:t xml:space="preserve">            nudr-dr:subscription-data:authentication-subscription:modify: Access to update the AuthenticationSubscription resource of the SubscriptionData data set</w:t>
      </w:r>
    </w:p>
    <w:p w14:paraId="5F848739" w14:textId="77777777" w:rsidR="003A062A" w:rsidRDefault="003A062A" w:rsidP="003A062A">
      <w:pPr>
        <w:pStyle w:val="PL"/>
        <w:rPr>
          <w:lang w:eastAsia="zh-CN"/>
        </w:rPr>
      </w:pPr>
      <w:r>
        <w:t xml:space="preserve">            nudr-dr:subscription-data:registrations:write: Write access to NF registration resources of the SubscriptionData data set</w:t>
      </w:r>
    </w:p>
    <w:p w14:paraId="7A4482B9" w14:textId="77777777" w:rsidR="003A062A" w:rsidRDefault="003A062A" w:rsidP="003A062A">
      <w:pPr>
        <w:pStyle w:val="PL"/>
      </w:pPr>
      <w:r>
        <w:t xml:space="preserve">            nudr-dr:policy-data: Access to the PolicyData data set</w:t>
      </w:r>
    </w:p>
    <w:p w14:paraId="3157FE6D" w14:textId="77777777" w:rsidR="003A062A" w:rsidRDefault="003A062A" w:rsidP="003A062A">
      <w:pPr>
        <w:pStyle w:val="PL"/>
      </w:pPr>
      <w:r>
        <w:t xml:space="preserve">            </w:t>
      </w:r>
      <w:r w:rsidRPr="00CB6975">
        <w:t>nudr-dr:policy-data</w:t>
      </w:r>
      <w:r>
        <w:t xml:space="preserve">:ues:read: </w:t>
      </w:r>
      <w:r w:rsidRPr="00CB6975">
        <w:t xml:space="preserve">Access to </w:t>
      </w:r>
      <w:r>
        <w:t>read the UEs resource</w:t>
      </w:r>
    </w:p>
    <w:p w14:paraId="17C861F5" w14:textId="77777777" w:rsidR="003A062A" w:rsidRDefault="003A062A" w:rsidP="003A062A">
      <w:pPr>
        <w:pStyle w:val="PL"/>
      </w:pPr>
      <w:r>
        <w:t xml:space="preserve">            </w:t>
      </w:r>
      <w:r w:rsidRPr="00CB6975">
        <w:t>nudr-dr:policy-data</w:t>
      </w:r>
      <w:r>
        <w:t xml:space="preserve">:ues:am-data:read: </w:t>
      </w:r>
      <w:r w:rsidRPr="00CB6975">
        <w:t xml:space="preserve">Access to </w:t>
      </w:r>
      <w:r>
        <w:t>read the UEs Access and Mobility policy data</w:t>
      </w:r>
    </w:p>
    <w:p w14:paraId="7D62BCFB" w14:textId="77777777" w:rsidR="003A062A" w:rsidRDefault="003A062A" w:rsidP="003A062A">
      <w:pPr>
        <w:pStyle w:val="PL"/>
      </w:pPr>
      <w:r>
        <w:t xml:space="preserve">            </w:t>
      </w:r>
      <w:r w:rsidRPr="00CB6975">
        <w:t>nudr-dr:policy-data</w:t>
      </w:r>
      <w:r>
        <w:t xml:space="preserve">:ues:ue-policy-set:read: </w:t>
      </w:r>
      <w:r w:rsidRPr="00CB6975">
        <w:t xml:space="preserve">Access to </w:t>
      </w:r>
      <w:r>
        <w:t>read the UEs Policy Set data</w:t>
      </w:r>
    </w:p>
    <w:p w14:paraId="4FF8E63D" w14:textId="77777777" w:rsidR="003A062A" w:rsidRDefault="003A062A" w:rsidP="003A062A">
      <w:pPr>
        <w:pStyle w:val="PL"/>
      </w:pPr>
      <w:r>
        <w:t xml:space="preserve">            </w:t>
      </w:r>
      <w:r w:rsidRPr="00CB6975">
        <w:t>nudr-dr:policy-data</w:t>
      </w:r>
      <w:r>
        <w:t xml:space="preserve">:ues:ue-policy-set:create: </w:t>
      </w:r>
      <w:r w:rsidRPr="00CB6975">
        <w:t xml:space="preserve">Access to </w:t>
      </w:r>
      <w:r>
        <w:t>create the UEs Policy Set data</w:t>
      </w:r>
    </w:p>
    <w:p w14:paraId="1AA59225" w14:textId="77777777" w:rsidR="003A062A" w:rsidRDefault="003A062A" w:rsidP="003A062A">
      <w:pPr>
        <w:pStyle w:val="PL"/>
      </w:pPr>
      <w:r>
        <w:t xml:space="preserve">            </w:t>
      </w:r>
      <w:r w:rsidRPr="00CB6975">
        <w:t>nudr-dr:policy-data</w:t>
      </w:r>
      <w:r>
        <w:t xml:space="preserve">:ues:ue-policy-set:modify: </w:t>
      </w:r>
      <w:r w:rsidRPr="00CB6975">
        <w:t xml:space="preserve">Access to </w:t>
      </w:r>
      <w:r>
        <w:t>update the UEs Policy Set data</w:t>
      </w:r>
    </w:p>
    <w:p w14:paraId="5CE46311" w14:textId="77777777" w:rsidR="003A062A" w:rsidRDefault="003A062A" w:rsidP="003A062A">
      <w:pPr>
        <w:pStyle w:val="PL"/>
      </w:pPr>
      <w:r>
        <w:t xml:space="preserve">            </w:t>
      </w:r>
      <w:r w:rsidRPr="00CB6975">
        <w:t>nudr-dr:policy-data</w:t>
      </w:r>
      <w:r>
        <w:t xml:space="preserve">:ues:sm-data:read: </w:t>
      </w:r>
      <w:r w:rsidRPr="00CB6975">
        <w:t xml:space="preserve">Access to </w:t>
      </w:r>
      <w:r>
        <w:t>read the UEs Session Management Policy data</w:t>
      </w:r>
    </w:p>
    <w:p w14:paraId="40B963E9" w14:textId="77777777" w:rsidR="003A062A" w:rsidRDefault="003A062A" w:rsidP="003A062A">
      <w:pPr>
        <w:pStyle w:val="PL"/>
      </w:pPr>
      <w:r>
        <w:t xml:space="preserve">            </w:t>
      </w:r>
      <w:r w:rsidRPr="00CB6975">
        <w:t>nudr-dr:policy-data</w:t>
      </w:r>
      <w:r>
        <w:t xml:space="preserve">:ues:sm-data:modify: </w:t>
      </w:r>
      <w:r w:rsidRPr="00CB6975">
        <w:t xml:space="preserve">Access to </w:t>
      </w:r>
      <w:r>
        <w:t>update the UEs Session Management Policy data</w:t>
      </w:r>
    </w:p>
    <w:p w14:paraId="233AA83B" w14:textId="77777777" w:rsidR="003A062A" w:rsidRDefault="003A062A" w:rsidP="003A062A">
      <w:pPr>
        <w:pStyle w:val="PL"/>
      </w:pPr>
      <w:r>
        <w:t xml:space="preserve">            </w:t>
      </w:r>
      <w:r w:rsidRPr="00CB6975">
        <w:t>nudr-dr:policy-data</w:t>
      </w:r>
      <w:r>
        <w:t xml:space="preserve">:ues:sm-data:create: </w:t>
      </w:r>
      <w:r w:rsidRPr="00CB6975">
        <w:t xml:space="preserve">Access to </w:t>
      </w:r>
      <w:r>
        <w:t>create the UEs Session Management Policy data</w:t>
      </w:r>
    </w:p>
    <w:p w14:paraId="1C5496F5" w14:textId="77777777" w:rsidR="003A062A" w:rsidRDefault="003A062A" w:rsidP="003A062A">
      <w:pPr>
        <w:pStyle w:val="PL"/>
      </w:pPr>
      <w:r>
        <w:t xml:space="preserve">            </w:t>
      </w:r>
      <w:r w:rsidRPr="00CB6975">
        <w:t>nudr-dr:policy-data</w:t>
      </w:r>
      <w:r>
        <w:t xml:space="preserve">:sponsor-connectivity-data:read: </w:t>
      </w:r>
      <w:r w:rsidRPr="00CB6975">
        <w:t xml:space="preserve">Access to </w:t>
      </w:r>
      <w:r>
        <w:t>read the sponsored Connectivity Data</w:t>
      </w:r>
    </w:p>
    <w:p w14:paraId="742FFF54" w14:textId="77777777" w:rsidR="003A062A" w:rsidRDefault="003A062A" w:rsidP="003A062A">
      <w:pPr>
        <w:pStyle w:val="PL"/>
      </w:pPr>
      <w:r>
        <w:t xml:space="preserve">            </w:t>
      </w:r>
      <w:r w:rsidRPr="00CB6975">
        <w:t>nudr-dr:policy-data</w:t>
      </w:r>
      <w:r>
        <w:t>:bdt-data:read:</w:t>
      </w:r>
      <w:r w:rsidRPr="00B122F6">
        <w:t xml:space="preserve"> </w:t>
      </w:r>
      <w:r w:rsidRPr="00CB6975">
        <w:t xml:space="preserve">Access to </w:t>
      </w:r>
      <w:r>
        <w:t>read the BDT data resource</w:t>
      </w:r>
    </w:p>
    <w:p w14:paraId="706340E9" w14:textId="77777777" w:rsidR="003A062A" w:rsidRDefault="003A062A" w:rsidP="003A062A">
      <w:pPr>
        <w:pStyle w:val="PL"/>
      </w:pPr>
      <w:r>
        <w:t xml:space="preserve">            </w:t>
      </w:r>
      <w:r w:rsidRPr="00CB6975">
        <w:t>nudr-dr:policy-data</w:t>
      </w:r>
      <w:r>
        <w:t xml:space="preserve">:bdt-data:create: </w:t>
      </w:r>
      <w:r w:rsidRPr="00CB6975">
        <w:t xml:space="preserve">Access to </w:t>
      </w:r>
      <w:r>
        <w:t>create the BDT data resource</w:t>
      </w:r>
    </w:p>
    <w:p w14:paraId="2ABE0D2D" w14:textId="77777777" w:rsidR="003A062A" w:rsidRDefault="003A062A" w:rsidP="003A062A">
      <w:pPr>
        <w:pStyle w:val="PL"/>
      </w:pPr>
      <w:r>
        <w:t xml:space="preserve">            </w:t>
      </w:r>
      <w:r w:rsidRPr="00CB6975">
        <w:t>nudr-dr:policy-data</w:t>
      </w:r>
      <w:r>
        <w:t xml:space="preserve">:bdt-data:modify: </w:t>
      </w:r>
      <w:r w:rsidRPr="00CB6975">
        <w:t xml:space="preserve">Access to </w:t>
      </w:r>
      <w:r>
        <w:t>update the BDT data resource</w:t>
      </w:r>
    </w:p>
    <w:p w14:paraId="580C4BCA" w14:textId="77777777" w:rsidR="003A062A" w:rsidRDefault="003A062A" w:rsidP="003A062A">
      <w:pPr>
        <w:pStyle w:val="PL"/>
      </w:pPr>
      <w:r>
        <w:t xml:space="preserve">            </w:t>
      </w:r>
      <w:r w:rsidRPr="00CB6975">
        <w:t>nudr-dr:policy-data</w:t>
      </w:r>
      <w:r>
        <w:t xml:space="preserve">:subs-to-notify:create: </w:t>
      </w:r>
      <w:r w:rsidRPr="00CB6975">
        <w:t xml:space="preserve">Access to </w:t>
      </w:r>
      <w:r>
        <w:t>create Subscriptions resources</w:t>
      </w:r>
    </w:p>
    <w:p w14:paraId="6AC4796B" w14:textId="77777777" w:rsidR="003A062A" w:rsidRDefault="003A062A" w:rsidP="003A062A">
      <w:pPr>
        <w:pStyle w:val="PL"/>
      </w:pPr>
      <w:r>
        <w:t xml:space="preserve">            </w:t>
      </w:r>
      <w:r w:rsidRPr="00CB6975">
        <w:t>nudr-dr:policy-data</w:t>
      </w:r>
      <w:r>
        <w:t xml:space="preserve">:subs-to-notify:modify: </w:t>
      </w:r>
      <w:r w:rsidRPr="00CB6975">
        <w:t xml:space="preserve">Access to </w:t>
      </w:r>
      <w:r>
        <w:t>update Subscriptions resources</w:t>
      </w:r>
    </w:p>
    <w:p w14:paraId="0E72F370" w14:textId="77777777" w:rsidR="003A062A" w:rsidRDefault="003A062A" w:rsidP="003A062A">
      <w:pPr>
        <w:pStyle w:val="PL"/>
      </w:pPr>
      <w:r>
        <w:t xml:space="preserve">            </w:t>
      </w:r>
      <w:r w:rsidRPr="00CB6975">
        <w:t>nudr-dr:policy-data</w:t>
      </w:r>
      <w:r>
        <w:t xml:space="preserve">:ues:operator-specific-data:read: </w:t>
      </w:r>
      <w:r w:rsidRPr="00CB6975">
        <w:t xml:space="preserve">Access to </w:t>
      </w:r>
      <w:r>
        <w:t>read the UEs operator specific policy data</w:t>
      </w:r>
    </w:p>
    <w:p w14:paraId="6AF1C303" w14:textId="77777777" w:rsidR="003A062A" w:rsidRDefault="003A062A" w:rsidP="003A062A">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57D33430" w14:textId="77777777" w:rsidR="003A062A" w:rsidRDefault="003A062A" w:rsidP="003A062A">
      <w:pPr>
        <w:pStyle w:val="PL"/>
      </w:pPr>
      <w:r>
        <w:lastRenderedPageBreak/>
        <w:t xml:space="preserve">            </w:t>
      </w:r>
      <w:r w:rsidRPr="00CB6975">
        <w:t>nudr-dr:policy-data</w:t>
      </w:r>
      <w:r>
        <w:t xml:space="preserve">:ues:operator-specific-data:create: </w:t>
      </w:r>
      <w:r w:rsidRPr="00CB6975">
        <w:t xml:space="preserve">Access to </w:t>
      </w:r>
      <w:r>
        <w:t>create the UEs operator specific policy data</w:t>
      </w:r>
    </w:p>
    <w:p w14:paraId="5C85F711" w14:textId="77777777" w:rsidR="003A062A" w:rsidRDefault="003A062A" w:rsidP="003A062A">
      <w:pPr>
        <w:pStyle w:val="PL"/>
      </w:pPr>
      <w:r>
        <w:t xml:space="preserve">            </w:t>
      </w:r>
      <w:r w:rsidRPr="00CB6975">
        <w:t>nudr-dr:policy-data</w:t>
      </w:r>
      <w:r>
        <w:t xml:space="preserve">:slice-control-data:read: </w:t>
      </w:r>
      <w:r w:rsidRPr="00CB6975">
        <w:t xml:space="preserve">Access to </w:t>
      </w:r>
      <w:r>
        <w:t>read Slice specific Policy Control Data</w:t>
      </w:r>
    </w:p>
    <w:p w14:paraId="1A643B04" w14:textId="77777777" w:rsidR="003A062A" w:rsidRDefault="003A062A" w:rsidP="003A062A">
      <w:pPr>
        <w:pStyle w:val="PL"/>
      </w:pPr>
      <w:r>
        <w:t xml:space="preserve">            </w:t>
      </w:r>
      <w:r w:rsidRPr="00CB6975">
        <w:t>nudr-dr:policy-data</w:t>
      </w:r>
      <w:r>
        <w:t xml:space="preserve">:slice-control-data:modify: </w:t>
      </w:r>
      <w:r w:rsidRPr="00CB6975">
        <w:t xml:space="preserve">Access to </w:t>
      </w:r>
      <w:r>
        <w:t>update Slice specific Policy Control Data</w:t>
      </w:r>
    </w:p>
    <w:p w14:paraId="1238DB41" w14:textId="77777777" w:rsidR="003A062A" w:rsidRDefault="003A062A" w:rsidP="003A062A">
      <w:pPr>
        <w:pStyle w:val="PL"/>
      </w:pPr>
      <w:r>
        <w:t xml:space="preserve">            nudr-dr:exposure-data: Access to the ExposureData data set</w:t>
      </w:r>
    </w:p>
    <w:p w14:paraId="2A3FF514" w14:textId="77777777" w:rsidR="003A062A" w:rsidRDefault="003A062A" w:rsidP="003A062A">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72A9B709" w14:textId="77777777" w:rsidR="003A062A" w:rsidRDefault="003A062A" w:rsidP="003A062A">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3DFCC01" w14:textId="77777777" w:rsidR="003A062A" w:rsidRDefault="003A062A" w:rsidP="003A062A">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6BA22664" w14:textId="77777777" w:rsidR="003A062A" w:rsidRDefault="003A062A" w:rsidP="003A062A">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46A7B70D" w14:textId="77777777" w:rsidR="003A062A" w:rsidRDefault="003A062A" w:rsidP="003A062A">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2B2636C8" w14:textId="77777777" w:rsidR="003A062A" w:rsidRDefault="003A062A" w:rsidP="003A062A">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74104DF3" w14:textId="77777777" w:rsidR="003A062A" w:rsidRDefault="003A062A" w:rsidP="003A062A">
      <w:pPr>
        <w:pStyle w:val="PL"/>
      </w:pPr>
      <w:r>
        <w:t xml:space="preserve">            </w:t>
      </w:r>
      <w:r w:rsidRPr="00CB6975">
        <w:t>nudr-dr:</w:t>
      </w:r>
      <w:r>
        <w:t xml:space="preserve">exposure-data:subs-to-notify:create: </w:t>
      </w:r>
      <w:r w:rsidRPr="00CB6975">
        <w:t xml:space="preserve">Access to </w:t>
      </w:r>
      <w:r>
        <w:t>create Subscriptions resources</w:t>
      </w:r>
    </w:p>
    <w:p w14:paraId="308B656E" w14:textId="77777777" w:rsidR="003A062A" w:rsidRDefault="003A062A" w:rsidP="003A062A">
      <w:pPr>
        <w:pStyle w:val="PL"/>
      </w:pPr>
      <w:r>
        <w:t xml:space="preserve">            </w:t>
      </w:r>
      <w:r w:rsidRPr="00CB6975">
        <w:t>nudr-dr:</w:t>
      </w:r>
      <w:r>
        <w:t xml:space="preserve">exposure-data:subs-to-notify:modify: </w:t>
      </w:r>
      <w:r w:rsidRPr="00CB6975">
        <w:t xml:space="preserve">Access to </w:t>
      </w:r>
      <w:r>
        <w:t>update Subscriptions resources</w:t>
      </w:r>
    </w:p>
    <w:p w14:paraId="6EBEF411" w14:textId="77777777" w:rsidR="003A062A" w:rsidRDefault="003A062A" w:rsidP="003A062A">
      <w:pPr>
        <w:pStyle w:val="PL"/>
      </w:pPr>
      <w:r>
        <w:t xml:space="preserve">            nudr-dr:application-data: Access to the ApplicationData data set</w:t>
      </w:r>
    </w:p>
    <w:p w14:paraId="2EA6187A" w14:textId="77777777" w:rsidR="003A062A" w:rsidRDefault="003A062A" w:rsidP="003A062A">
      <w:pPr>
        <w:pStyle w:val="PL"/>
      </w:pPr>
      <w:r>
        <w:t xml:space="preserve">            </w:t>
      </w:r>
      <w:r w:rsidRPr="00CB6975">
        <w:t>nudr-dr:application-data</w:t>
      </w:r>
      <w:r>
        <w:t xml:space="preserve">:pfds:read: </w:t>
      </w:r>
      <w:r w:rsidRPr="00CB6975">
        <w:t xml:space="preserve">Access to </w:t>
      </w:r>
      <w:r>
        <w:t>read PFDData</w:t>
      </w:r>
    </w:p>
    <w:p w14:paraId="3505D42B" w14:textId="77777777" w:rsidR="003A062A" w:rsidRDefault="003A062A" w:rsidP="003A062A">
      <w:pPr>
        <w:pStyle w:val="PL"/>
      </w:pPr>
      <w:r>
        <w:t xml:space="preserve">            </w:t>
      </w:r>
      <w:r w:rsidRPr="00CB6975">
        <w:t>nudr-dr:application-data</w:t>
      </w:r>
      <w:r>
        <w:t xml:space="preserve">:pfds:modify: </w:t>
      </w:r>
      <w:r w:rsidRPr="00CB6975">
        <w:t xml:space="preserve">Access to </w:t>
      </w:r>
      <w:r>
        <w:t>update PFDData</w:t>
      </w:r>
    </w:p>
    <w:p w14:paraId="3BA932EA" w14:textId="77777777" w:rsidR="003A062A" w:rsidRDefault="003A062A" w:rsidP="003A062A">
      <w:pPr>
        <w:pStyle w:val="PL"/>
      </w:pPr>
      <w:r>
        <w:t xml:space="preserve">            </w:t>
      </w:r>
      <w:r w:rsidRPr="00CB6975">
        <w:t>nudr-dr:application-data</w:t>
      </w:r>
      <w:r>
        <w:t xml:space="preserve">:pfds:create: </w:t>
      </w:r>
      <w:r w:rsidRPr="00CB6975">
        <w:t xml:space="preserve">Access to </w:t>
      </w:r>
      <w:r>
        <w:t>create PFDData</w:t>
      </w:r>
    </w:p>
    <w:p w14:paraId="651304CF" w14:textId="77777777" w:rsidR="003A062A" w:rsidRDefault="003A062A" w:rsidP="003A062A">
      <w:pPr>
        <w:pStyle w:val="PL"/>
      </w:pPr>
      <w:r>
        <w:t xml:space="preserve">            </w:t>
      </w:r>
      <w:r w:rsidRPr="00CB6975">
        <w:t>nudr-dr:application-data</w:t>
      </w:r>
      <w:r>
        <w:t xml:space="preserve">:influence-data:read: </w:t>
      </w:r>
      <w:r w:rsidRPr="00CB6975">
        <w:t xml:space="preserve">Access to </w:t>
      </w:r>
      <w:r>
        <w:t>read Traffic Influence Data</w:t>
      </w:r>
    </w:p>
    <w:p w14:paraId="25AC762E" w14:textId="77777777" w:rsidR="003A062A" w:rsidRDefault="003A062A" w:rsidP="003A062A">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643E9BA6" w14:textId="77777777" w:rsidR="003A062A" w:rsidRDefault="003A062A" w:rsidP="003A062A">
      <w:pPr>
        <w:pStyle w:val="PL"/>
      </w:pPr>
      <w:r>
        <w:t xml:space="preserve">            </w:t>
      </w:r>
      <w:r w:rsidRPr="00CB6975">
        <w:t>nudr-dr:application-data</w:t>
      </w:r>
      <w:r>
        <w:t xml:space="preserve">:influence-data:modify: </w:t>
      </w:r>
      <w:r w:rsidRPr="00CB6975">
        <w:t xml:space="preserve">Access to </w:t>
      </w:r>
      <w:r>
        <w:t>update Traffic Influence Data</w:t>
      </w:r>
    </w:p>
    <w:p w14:paraId="50E62072" w14:textId="77777777" w:rsidR="003A062A" w:rsidRDefault="003A062A" w:rsidP="003A062A">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277799E5" w14:textId="77777777" w:rsidR="003A062A" w:rsidRDefault="003A062A" w:rsidP="003A062A">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3257AFEC" w14:textId="77777777" w:rsidR="003A062A" w:rsidRDefault="003A062A" w:rsidP="003A062A">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904C062" w14:textId="77777777" w:rsidR="003A062A" w:rsidRDefault="003A062A" w:rsidP="003A062A">
      <w:pPr>
        <w:pStyle w:val="PL"/>
      </w:pPr>
      <w:r>
        <w:t xml:space="preserve">            </w:t>
      </w:r>
      <w:r w:rsidRPr="00CB6975">
        <w:t>nudr-dr:application-data</w:t>
      </w:r>
      <w:r>
        <w:t xml:space="preserve">:bdt-policy-data:read: </w:t>
      </w:r>
      <w:r w:rsidRPr="00CB6975">
        <w:t xml:space="preserve">Access to </w:t>
      </w:r>
      <w:r>
        <w:t>read BDT Policy Data</w:t>
      </w:r>
    </w:p>
    <w:p w14:paraId="76554CA9" w14:textId="77777777" w:rsidR="003A062A" w:rsidRDefault="003A062A" w:rsidP="003A062A">
      <w:pPr>
        <w:pStyle w:val="PL"/>
      </w:pPr>
      <w:r>
        <w:t xml:space="preserve">            </w:t>
      </w:r>
      <w:r w:rsidRPr="00CB6975">
        <w:t>nudr-dr:application-data</w:t>
      </w:r>
      <w:r>
        <w:t xml:space="preserve">:bdt-policy-data:create: </w:t>
      </w:r>
      <w:r w:rsidRPr="00CB6975">
        <w:t xml:space="preserve">Access to </w:t>
      </w:r>
      <w:r>
        <w:t>create BDT Policy Data</w:t>
      </w:r>
    </w:p>
    <w:p w14:paraId="416AE029" w14:textId="77777777" w:rsidR="003A062A" w:rsidRDefault="003A062A" w:rsidP="003A062A">
      <w:pPr>
        <w:pStyle w:val="PL"/>
      </w:pPr>
      <w:r>
        <w:t xml:space="preserve">            </w:t>
      </w:r>
      <w:r w:rsidRPr="00CB6975">
        <w:t>nudr-dr:application-data</w:t>
      </w:r>
      <w:r>
        <w:t xml:space="preserve">:bdt-policy-data:modify: </w:t>
      </w:r>
      <w:r w:rsidRPr="00CB6975">
        <w:t xml:space="preserve">Access to </w:t>
      </w:r>
      <w:r>
        <w:t>update BDT Policy Data</w:t>
      </w:r>
    </w:p>
    <w:p w14:paraId="3C266CF8" w14:textId="77777777" w:rsidR="003A062A" w:rsidRDefault="003A062A" w:rsidP="003A062A">
      <w:pPr>
        <w:pStyle w:val="PL"/>
      </w:pPr>
      <w:r>
        <w:t xml:space="preserve">            </w:t>
      </w:r>
      <w:r w:rsidRPr="00CB6975">
        <w:t>nudr-dr:application-data</w:t>
      </w:r>
      <w:r>
        <w:t xml:space="preserve">:iptv-config-data:read: </w:t>
      </w:r>
      <w:r w:rsidRPr="00CB6975">
        <w:t xml:space="preserve">Access to </w:t>
      </w:r>
      <w:r>
        <w:t>read IPTV Configuration Data</w:t>
      </w:r>
    </w:p>
    <w:p w14:paraId="292F4B66" w14:textId="77777777" w:rsidR="003A062A" w:rsidRDefault="003A062A" w:rsidP="003A062A">
      <w:pPr>
        <w:pStyle w:val="PL"/>
      </w:pPr>
      <w:r>
        <w:t xml:space="preserve">            </w:t>
      </w:r>
      <w:r w:rsidRPr="00CB6975">
        <w:t>nudr-dr:application-data</w:t>
      </w:r>
      <w:r>
        <w:t xml:space="preserve">:iptv-config-data:create: </w:t>
      </w:r>
      <w:r w:rsidRPr="00CB6975">
        <w:t xml:space="preserve">Access to </w:t>
      </w:r>
      <w:r>
        <w:t>create IPTV Configuration Data</w:t>
      </w:r>
    </w:p>
    <w:p w14:paraId="166C51B6" w14:textId="77777777" w:rsidR="003A062A" w:rsidRDefault="003A062A" w:rsidP="003A062A">
      <w:pPr>
        <w:pStyle w:val="PL"/>
      </w:pPr>
      <w:r>
        <w:t xml:space="preserve">            </w:t>
      </w:r>
      <w:r w:rsidRPr="00CB6975">
        <w:t>nudr-dr:application-data</w:t>
      </w:r>
      <w:r>
        <w:t xml:space="preserve">:iptv-config-data:modify: </w:t>
      </w:r>
      <w:r w:rsidRPr="00CB6975">
        <w:t xml:space="preserve">Access to </w:t>
      </w:r>
      <w:r>
        <w:t>update IPTV Configuration Data</w:t>
      </w:r>
    </w:p>
    <w:p w14:paraId="54877BCC" w14:textId="77777777" w:rsidR="003A062A" w:rsidRDefault="003A062A" w:rsidP="003A062A">
      <w:pPr>
        <w:pStyle w:val="PL"/>
      </w:pPr>
      <w:r>
        <w:t xml:space="preserve">            </w:t>
      </w:r>
      <w:r w:rsidRPr="00CB6975">
        <w:t>nudr-dr:application-data</w:t>
      </w:r>
      <w:r>
        <w:t xml:space="preserve">:service-param-data:read: </w:t>
      </w:r>
      <w:r w:rsidRPr="00CB6975">
        <w:t xml:space="preserve">Access to </w:t>
      </w:r>
      <w:r>
        <w:t>read Service Parameter Data</w:t>
      </w:r>
    </w:p>
    <w:p w14:paraId="6CA5224A" w14:textId="77777777" w:rsidR="003A062A" w:rsidRDefault="003A062A" w:rsidP="003A062A">
      <w:pPr>
        <w:pStyle w:val="PL"/>
      </w:pPr>
      <w:r>
        <w:t xml:space="preserve">            </w:t>
      </w:r>
      <w:r w:rsidRPr="00CB6975">
        <w:t>nudr-dr:application-data</w:t>
      </w:r>
      <w:r>
        <w:t xml:space="preserve">:service-param-data:create: </w:t>
      </w:r>
      <w:r w:rsidRPr="00CB6975">
        <w:t xml:space="preserve">Access to </w:t>
      </w:r>
      <w:r>
        <w:t>create Service Parameter Data</w:t>
      </w:r>
    </w:p>
    <w:p w14:paraId="16216147" w14:textId="77777777" w:rsidR="003A062A" w:rsidRDefault="003A062A" w:rsidP="003A062A">
      <w:pPr>
        <w:pStyle w:val="PL"/>
      </w:pPr>
      <w:r>
        <w:t xml:space="preserve">            </w:t>
      </w:r>
      <w:r w:rsidRPr="00CB6975">
        <w:t>nudr-dr:application-data</w:t>
      </w:r>
      <w:r>
        <w:t xml:space="preserve">:service-param-data:modify: </w:t>
      </w:r>
      <w:r w:rsidRPr="00CB6975">
        <w:t xml:space="preserve">Access to </w:t>
      </w:r>
      <w:r>
        <w:t>update Service Parameter Data</w:t>
      </w:r>
    </w:p>
    <w:p w14:paraId="199DA5F4" w14:textId="77777777" w:rsidR="003A062A" w:rsidRDefault="003A062A" w:rsidP="003A062A">
      <w:pPr>
        <w:pStyle w:val="PL"/>
      </w:pPr>
      <w:r>
        <w:t xml:space="preserve">            </w:t>
      </w:r>
      <w:r w:rsidRPr="00CB6975">
        <w:t>nudr-dr:application-data</w:t>
      </w:r>
      <w:r>
        <w:t xml:space="preserve">:am-influence-data:read: </w:t>
      </w:r>
      <w:r w:rsidRPr="00CB6975">
        <w:t xml:space="preserve">Access to </w:t>
      </w:r>
      <w:r>
        <w:t>read AM Influence Data</w:t>
      </w:r>
    </w:p>
    <w:p w14:paraId="4FF44E37" w14:textId="77777777" w:rsidR="003A062A" w:rsidRDefault="003A062A" w:rsidP="003A062A">
      <w:pPr>
        <w:pStyle w:val="PL"/>
      </w:pPr>
      <w:r>
        <w:t xml:space="preserve">            </w:t>
      </w:r>
      <w:r w:rsidRPr="00CB6975">
        <w:t>nudr-dr:application-data</w:t>
      </w:r>
      <w:r>
        <w:t xml:space="preserve">:am-influence-data:create: </w:t>
      </w:r>
      <w:r w:rsidRPr="00CB6975">
        <w:t xml:space="preserve">Access to </w:t>
      </w:r>
      <w:r>
        <w:t>create AM Influence Data</w:t>
      </w:r>
    </w:p>
    <w:p w14:paraId="6A69863E" w14:textId="77777777" w:rsidR="003A062A" w:rsidRDefault="003A062A" w:rsidP="003A062A">
      <w:pPr>
        <w:pStyle w:val="PL"/>
      </w:pPr>
      <w:r>
        <w:t xml:space="preserve">            </w:t>
      </w:r>
      <w:r w:rsidRPr="00CB6975">
        <w:t>nudr-dr:application-data</w:t>
      </w:r>
      <w:r>
        <w:t xml:space="preserve">:am-influence-data:modify: </w:t>
      </w:r>
      <w:r w:rsidRPr="00CB6975">
        <w:t xml:space="preserve">Access to </w:t>
      </w:r>
      <w:r>
        <w:t>update AM Influence Data</w:t>
      </w:r>
    </w:p>
    <w:p w14:paraId="6D4FF8CC" w14:textId="77777777" w:rsidR="003A062A" w:rsidRDefault="003A062A" w:rsidP="003A062A">
      <w:pPr>
        <w:pStyle w:val="PL"/>
      </w:pPr>
      <w:r>
        <w:t xml:space="preserve">            </w:t>
      </w:r>
      <w:r w:rsidRPr="00CB6975">
        <w:t>nudr-dr:</w:t>
      </w:r>
      <w:r>
        <w:t xml:space="preserve">application-data:subs-to-notify:create: </w:t>
      </w:r>
      <w:r w:rsidRPr="00CB6975">
        <w:t xml:space="preserve">Access to </w:t>
      </w:r>
      <w:r>
        <w:t>create Subscriptions resources</w:t>
      </w:r>
    </w:p>
    <w:p w14:paraId="3008A91D" w14:textId="77777777" w:rsidR="003A062A" w:rsidRDefault="003A062A" w:rsidP="003A062A">
      <w:pPr>
        <w:pStyle w:val="PL"/>
      </w:pPr>
      <w:r>
        <w:t xml:space="preserve">            </w:t>
      </w:r>
      <w:r w:rsidRPr="00CB6975">
        <w:t>nudr-dr:</w:t>
      </w:r>
      <w:r>
        <w:t xml:space="preserve">application-data:subs-to-notify:read: </w:t>
      </w:r>
      <w:r w:rsidRPr="00CB6975">
        <w:t xml:space="preserve">Access to </w:t>
      </w:r>
      <w:r>
        <w:t>read Subscriptions resources</w:t>
      </w:r>
    </w:p>
    <w:p w14:paraId="574C92E1" w14:textId="77777777" w:rsidR="003A062A" w:rsidRDefault="003A062A" w:rsidP="003A062A">
      <w:pPr>
        <w:pStyle w:val="PL"/>
      </w:pPr>
      <w:r>
        <w:t xml:space="preserve">            </w:t>
      </w:r>
      <w:r w:rsidRPr="00CB6975">
        <w:t>nudr-dr:</w:t>
      </w:r>
      <w:r>
        <w:t xml:space="preserve">application-data:subs-to-notify:modify: </w:t>
      </w:r>
      <w:r w:rsidRPr="00CB6975">
        <w:t xml:space="preserve">Access to </w:t>
      </w:r>
      <w:r>
        <w:t>update Subscriptions resources</w:t>
      </w:r>
    </w:p>
    <w:p w14:paraId="2FAB974F" w14:textId="77777777" w:rsidR="003A062A" w:rsidRDefault="003A062A" w:rsidP="003A062A">
      <w:pPr>
        <w:pStyle w:val="PL"/>
      </w:pPr>
      <w:r>
        <w:t xml:space="preserve">            </w:t>
      </w:r>
      <w:r w:rsidRPr="00CB6975">
        <w:t>nudr-dr:application-data</w:t>
      </w:r>
      <w:r>
        <w:t xml:space="preserve">:eas-deploy-data:read: </w:t>
      </w:r>
      <w:r w:rsidRPr="00CB6975">
        <w:t xml:space="preserve">Access to </w:t>
      </w:r>
      <w:r>
        <w:t>read EAS Deployment Information Data</w:t>
      </w:r>
    </w:p>
    <w:p w14:paraId="64D875CF" w14:textId="77777777" w:rsidR="003A062A" w:rsidRDefault="003A062A" w:rsidP="003A062A">
      <w:pPr>
        <w:pStyle w:val="PL"/>
      </w:pPr>
      <w:r>
        <w:t xml:space="preserve">            </w:t>
      </w:r>
      <w:r w:rsidRPr="00CB6975">
        <w:t>nudr-dr:application-data</w:t>
      </w:r>
      <w:r>
        <w:t xml:space="preserve">:eas-deploy-data:create: </w:t>
      </w:r>
      <w:r w:rsidRPr="00CB6975">
        <w:t xml:space="preserve">Access to </w:t>
      </w:r>
      <w:r>
        <w:t>create EAS Deployment Information Data</w:t>
      </w:r>
    </w:p>
    <w:p w14:paraId="5F2C644F" w14:textId="77777777" w:rsidR="003A062A" w:rsidRDefault="003A062A" w:rsidP="003A062A">
      <w:pPr>
        <w:pStyle w:val="PL"/>
      </w:pPr>
      <w:r>
        <w:t xml:space="preserve">            </w:t>
      </w:r>
      <w:r w:rsidRPr="00CB6975">
        <w:t>nudr-dr:application-data</w:t>
      </w:r>
      <w:r>
        <w:t xml:space="preserve">:eas-deploy-data:modify: </w:t>
      </w:r>
      <w:r w:rsidRPr="00CB6975">
        <w:t xml:space="preserve">Access to </w:t>
      </w:r>
      <w:r>
        <w:t>update EAS Deployment Information Data</w:t>
      </w:r>
    </w:p>
    <w:p w14:paraId="451109EF" w14:textId="77777777" w:rsidR="003A062A" w:rsidRDefault="003A062A" w:rsidP="003A062A">
      <w:pPr>
        <w:pStyle w:val="PL"/>
      </w:pPr>
    </w:p>
    <w:p w14:paraId="39B6EA7E" w14:textId="77777777" w:rsidR="003A062A" w:rsidRDefault="003A062A" w:rsidP="003A062A">
      <w:pPr>
        <w:pStyle w:val="PL"/>
        <w:rPr>
          <w:lang w:eastAsia="zh-CN"/>
        </w:rPr>
      </w:pPr>
      <w:r>
        <w:rPr>
          <w:rFonts w:hint="eastAsia"/>
          <w:lang w:eastAsia="zh-CN"/>
        </w:rPr>
        <w:t xml:space="preserve"> </w:t>
      </w:r>
      <w:r>
        <w:rPr>
          <w:lang w:eastAsia="zh-CN"/>
        </w:rPr>
        <w:t xml:space="preserve"> schemas:</w:t>
      </w:r>
    </w:p>
    <w:p w14:paraId="394EC75B" w14:textId="77777777" w:rsidR="003A062A" w:rsidRDefault="003A062A" w:rsidP="003A062A">
      <w:pPr>
        <w:pStyle w:val="PL"/>
        <w:rPr>
          <w:lang w:eastAsia="zh-CN"/>
        </w:rPr>
      </w:pPr>
      <w:r>
        <w:rPr>
          <w:lang w:eastAsia="zh-CN"/>
        </w:rPr>
        <w:t xml:space="preserve">    DataRestorationNotification:</w:t>
      </w:r>
    </w:p>
    <w:p w14:paraId="1E42B0E6" w14:textId="77777777" w:rsidR="003A062A" w:rsidRDefault="003A062A" w:rsidP="003A062A">
      <w:pPr>
        <w:pStyle w:val="PL"/>
        <w:rPr>
          <w:lang w:eastAsia="zh-CN"/>
        </w:rPr>
      </w:pPr>
      <w:r>
        <w:rPr>
          <w:lang w:eastAsia="zh-CN"/>
        </w:rPr>
        <w:t xml:space="preserve">      description: Contains identities representing those UEs potentially affected by a data-loss event at the UDR</w:t>
      </w:r>
    </w:p>
    <w:p w14:paraId="7F891BED" w14:textId="77777777" w:rsidR="003A062A" w:rsidRDefault="003A062A" w:rsidP="003A062A">
      <w:pPr>
        <w:pStyle w:val="PL"/>
        <w:rPr>
          <w:lang w:eastAsia="zh-CN"/>
        </w:rPr>
      </w:pPr>
      <w:r>
        <w:rPr>
          <w:lang w:eastAsia="zh-CN"/>
        </w:rPr>
        <w:t xml:space="preserve">      type: object</w:t>
      </w:r>
    </w:p>
    <w:p w14:paraId="4A015207" w14:textId="77777777" w:rsidR="003A062A" w:rsidRDefault="003A062A" w:rsidP="003A062A">
      <w:pPr>
        <w:pStyle w:val="PL"/>
        <w:rPr>
          <w:lang w:eastAsia="zh-CN"/>
        </w:rPr>
      </w:pPr>
      <w:r>
        <w:rPr>
          <w:lang w:eastAsia="zh-CN"/>
        </w:rPr>
        <w:t xml:space="preserve">      properties:</w:t>
      </w:r>
    </w:p>
    <w:p w14:paraId="2FB4A4FF" w14:textId="77777777" w:rsidR="003A062A" w:rsidRDefault="003A062A" w:rsidP="003A062A">
      <w:pPr>
        <w:pStyle w:val="PL"/>
        <w:rPr>
          <w:lang w:val="en-US"/>
        </w:rPr>
      </w:pPr>
      <w:r>
        <w:rPr>
          <w:lang w:val="en-US"/>
        </w:rPr>
        <w:t xml:space="preserve">        supiRanges:</w:t>
      </w:r>
    </w:p>
    <w:p w14:paraId="402A84EE" w14:textId="77777777" w:rsidR="003A062A" w:rsidRPr="00690A26" w:rsidRDefault="003A062A" w:rsidP="003A062A">
      <w:pPr>
        <w:pStyle w:val="PL"/>
      </w:pPr>
      <w:r w:rsidRPr="00690A26">
        <w:t xml:space="preserve">          type: array</w:t>
      </w:r>
    </w:p>
    <w:p w14:paraId="3A3A8470" w14:textId="77777777" w:rsidR="003A062A" w:rsidRPr="00690A26" w:rsidRDefault="003A062A" w:rsidP="003A062A">
      <w:pPr>
        <w:pStyle w:val="PL"/>
      </w:pPr>
      <w:r w:rsidRPr="00690A26">
        <w:t xml:space="preserve">          items:</w:t>
      </w:r>
    </w:p>
    <w:p w14:paraId="71F79EB1" w14:textId="77777777" w:rsidR="003A062A" w:rsidRPr="00690A26" w:rsidRDefault="003A062A" w:rsidP="003A062A">
      <w:pPr>
        <w:pStyle w:val="PL"/>
      </w:pPr>
      <w:r w:rsidRPr="00690A26">
        <w:t xml:space="preserve">            $ref: '</w:t>
      </w:r>
      <w:r>
        <w:t>TS29510_Nnrf_NFManagement.yaml</w:t>
      </w:r>
      <w:r w:rsidRPr="00690A26">
        <w:t>#/components/schemas/SupiRange'</w:t>
      </w:r>
    </w:p>
    <w:p w14:paraId="438FDC9E" w14:textId="77777777" w:rsidR="003A062A" w:rsidRPr="00690A26" w:rsidRDefault="003A062A" w:rsidP="003A06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0F7E08" w14:textId="77777777" w:rsidR="003A062A" w:rsidRDefault="003A062A" w:rsidP="003A062A">
      <w:pPr>
        <w:pStyle w:val="PL"/>
        <w:rPr>
          <w:lang w:val="en-US"/>
        </w:rPr>
      </w:pPr>
      <w:r>
        <w:rPr>
          <w:lang w:val="en-US"/>
        </w:rPr>
        <w:t xml:space="preserve">        gpsiRanges:</w:t>
      </w:r>
    </w:p>
    <w:p w14:paraId="4A62AA35" w14:textId="77777777" w:rsidR="003A062A" w:rsidRPr="00690A26" w:rsidRDefault="003A062A" w:rsidP="003A062A">
      <w:pPr>
        <w:pStyle w:val="PL"/>
      </w:pPr>
      <w:r w:rsidRPr="00690A26">
        <w:t xml:space="preserve">          type: array</w:t>
      </w:r>
    </w:p>
    <w:p w14:paraId="4628A106" w14:textId="77777777" w:rsidR="003A062A" w:rsidRPr="00690A26" w:rsidRDefault="003A062A" w:rsidP="003A062A">
      <w:pPr>
        <w:pStyle w:val="PL"/>
      </w:pPr>
      <w:r w:rsidRPr="00690A26">
        <w:t xml:space="preserve">          items:</w:t>
      </w:r>
    </w:p>
    <w:p w14:paraId="1FB64C75" w14:textId="77777777" w:rsidR="003A062A" w:rsidRPr="00690A26" w:rsidRDefault="003A062A" w:rsidP="003A062A">
      <w:pPr>
        <w:pStyle w:val="PL"/>
      </w:pPr>
      <w:r w:rsidRPr="00690A26">
        <w:t xml:space="preserve">            $ref: '</w:t>
      </w:r>
      <w:r>
        <w:t>TS29510_Nnrf_NFManagement.yaml</w:t>
      </w:r>
      <w:r w:rsidRPr="00690A26">
        <w:t>#/components/schemas/IdentityRange'</w:t>
      </w:r>
    </w:p>
    <w:p w14:paraId="2F9FDFD9" w14:textId="77777777" w:rsidR="003A062A" w:rsidRPr="00690A26" w:rsidRDefault="003A062A" w:rsidP="003A062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5B5C47" w14:textId="77777777" w:rsidR="003A062A" w:rsidRDefault="003A062A" w:rsidP="003A062A">
      <w:pPr>
        <w:pStyle w:val="PL"/>
        <w:rPr>
          <w:lang w:val="en-US"/>
        </w:rPr>
      </w:pPr>
      <w:r>
        <w:rPr>
          <w:lang w:val="en-US"/>
        </w:rPr>
        <w:t xml:space="preserve">        resetIds:</w:t>
      </w:r>
    </w:p>
    <w:p w14:paraId="02EFDE79" w14:textId="77777777" w:rsidR="003A062A" w:rsidRDefault="003A062A" w:rsidP="003A062A">
      <w:pPr>
        <w:pStyle w:val="PL"/>
        <w:rPr>
          <w:lang w:val="en-US"/>
        </w:rPr>
      </w:pPr>
      <w:r>
        <w:rPr>
          <w:lang w:val="en-US"/>
        </w:rPr>
        <w:t xml:space="preserve">          type: array</w:t>
      </w:r>
    </w:p>
    <w:p w14:paraId="473670CB" w14:textId="77777777" w:rsidR="003A062A" w:rsidRDefault="003A062A" w:rsidP="003A062A">
      <w:pPr>
        <w:pStyle w:val="PL"/>
        <w:rPr>
          <w:lang w:val="en-US" w:eastAsia="zh-CN"/>
        </w:rPr>
      </w:pPr>
      <w:r>
        <w:rPr>
          <w:rFonts w:hint="eastAsia"/>
          <w:lang w:val="en-US" w:eastAsia="zh-CN"/>
        </w:rPr>
        <w:t xml:space="preserve"> </w:t>
      </w:r>
      <w:r>
        <w:rPr>
          <w:lang w:val="en-US" w:eastAsia="zh-CN"/>
        </w:rPr>
        <w:t xml:space="preserve">         items:</w:t>
      </w:r>
    </w:p>
    <w:p w14:paraId="0E91F55E" w14:textId="77777777" w:rsidR="003A062A" w:rsidRDefault="003A062A" w:rsidP="003A062A">
      <w:pPr>
        <w:pStyle w:val="PL"/>
        <w:rPr>
          <w:lang w:val="en-US" w:eastAsia="zh-CN"/>
        </w:rPr>
      </w:pPr>
      <w:r>
        <w:rPr>
          <w:rFonts w:hint="eastAsia"/>
          <w:lang w:val="en-US" w:eastAsia="zh-CN"/>
        </w:rPr>
        <w:t xml:space="preserve"> </w:t>
      </w:r>
      <w:r>
        <w:rPr>
          <w:lang w:val="en-US" w:eastAsia="zh-CN"/>
        </w:rPr>
        <w:t xml:space="preserve">           type: string</w:t>
      </w:r>
    </w:p>
    <w:p w14:paraId="107EC48F" w14:textId="77777777" w:rsidR="003A062A" w:rsidRDefault="003A062A" w:rsidP="003A062A">
      <w:pPr>
        <w:pStyle w:val="PL"/>
        <w:rPr>
          <w:lang w:val="en-US" w:eastAsia="zh-CN"/>
        </w:rPr>
      </w:pPr>
      <w:r>
        <w:rPr>
          <w:rFonts w:hint="eastAsia"/>
          <w:lang w:val="en-US" w:eastAsia="zh-CN"/>
        </w:rPr>
        <w:t xml:space="preserve"> </w:t>
      </w:r>
      <w:r>
        <w:rPr>
          <w:lang w:val="en-US" w:eastAsia="zh-CN"/>
        </w:rPr>
        <w:t xml:space="preserve">         minItems: 1</w:t>
      </w:r>
    </w:p>
    <w:p w14:paraId="6A475845" w14:textId="77777777" w:rsidR="003A062A" w:rsidRPr="00690A26" w:rsidRDefault="003A062A" w:rsidP="003A062A">
      <w:pPr>
        <w:pStyle w:val="PL"/>
        <w:rPr>
          <w:lang w:val="en-US"/>
        </w:rPr>
      </w:pPr>
      <w:r w:rsidRPr="00690A26">
        <w:rPr>
          <w:lang w:val="en-US"/>
        </w:rPr>
        <w:t xml:space="preserve">        sNssai</w:t>
      </w:r>
      <w:r>
        <w:rPr>
          <w:lang w:val="en-US"/>
        </w:rPr>
        <w:t>List</w:t>
      </w:r>
      <w:r w:rsidRPr="00690A26">
        <w:rPr>
          <w:lang w:val="en-US"/>
        </w:rPr>
        <w:t>:</w:t>
      </w:r>
    </w:p>
    <w:p w14:paraId="4E12435B" w14:textId="77777777" w:rsidR="003A062A" w:rsidRPr="00690A26" w:rsidRDefault="003A062A" w:rsidP="003A062A">
      <w:pPr>
        <w:pStyle w:val="PL"/>
        <w:rPr>
          <w:lang w:val="en-US"/>
        </w:rPr>
      </w:pPr>
      <w:r w:rsidRPr="00690A26">
        <w:rPr>
          <w:lang w:val="en-US"/>
        </w:rPr>
        <w:t xml:space="preserve">          type: array</w:t>
      </w:r>
    </w:p>
    <w:p w14:paraId="2DAED04D" w14:textId="77777777" w:rsidR="003A062A" w:rsidRPr="00690A26" w:rsidRDefault="003A062A" w:rsidP="003A062A">
      <w:pPr>
        <w:pStyle w:val="PL"/>
        <w:rPr>
          <w:lang w:val="en-US"/>
        </w:rPr>
      </w:pPr>
      <w:r w:rsidRPr="00690A26">
        <w:rPr>
          <w:lang w:val="en-US"/>
        </w:rPr>
        <w:t xml:space="preserve">          items:</w:t>
      </w:r>
    </w:p>
    <w:p w14:paraId="2679F670" w14:textId="77777777" w:rsidR="003A062A" w:rsidRPr="00690A26" w:rsidRDefault="003A062A" w:rsidP="003A062A">
      <w:pPr>
        <w:pStyle w:val="PL"/>
        <w:rPr>
          <w:lang w:val="en-US"/>
        </w:rPr>
      </w:pPr>
      <w:r w:rsidRPr="00690A26">
        <w:rPr>
          <w:lang w:val="en-US"/>
        </w:rPr>
        <w:lastRenderedPageBreak/>
        <w:t xml:space="preserve">            $ref: 'TS29571_CommonData.yaml#/components/schemas/Snssai'</w:t>
      </w:r>
    </w:p>
    <w:p w14:paraId="2FEFDFB6" w14:textId="77777777" w:rsidR="003A062A" w:rsidRPr="00690A26" w:rsidRDefault="003A062A" w:rsidP="003A062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66055D" w14:textId="77777777" w:rsidR="003A062A" w:rsidRPr="00690A26" w:rsidRDefault="003A062A" w:rsidP="003A062A">
      <w:pPr>
        <w:pStyle w:val="PL"/>
      </w:pPr>
      <w:r w:rsidRPr="00690A26">
        <w:t xml:space="preserve">        dnnList:</w:t>
      </w:r>
    </w:p>
    <w:p w14:paraId="04E875C3" w14:textId="77777777" w:rsidR="003A062A" w:rsidRPr="00690A26" w:rsidRDefault="003A062A" w:rsidP="003A062A">
      <w:pPr>
        <w:pStyle w:val="PL"/>
      </w:pPr>
      <w:r w:rsidRPr="00690A26">
        <w:t xml:space="preserve">          type: array</w:t>
      </w:r>
    </w:p>
    <w:p w14:paraId="64FA7D6C" w14:textId="77777777" w:rsidR="003A062A" w:rsidRPr="00690A26" w:rsidRDefault="003A062A" w:rsidP="003A062A">
      <w:pPr>
        <w:pStyle w:val="PL"/>
      </w:pPr>
      <w:r w:rsidRPr="00690A26">
        <w:t xml:space="preserve">          items:</w:t>
      </w:r>
    </w:p>
    <w:p w14:paraId="78AA924A" w14:textId="77777777" w:rsidR="003A062A" w:rsidRPr="00690A26" w:rsidRDefault="003A062A" w:rsidP="003A062A">
      <w:pPr>
        <w:pStyle w:val="PL"/>
      </w:pPr>
      <w:r w:rsidRPr="00690A26">
        <w:t xml:space="preserve">            $ref: 'TS29571_CommonData.yaml#/components/schemas/Dnn'</w:t>
      </w:r>
    </w:p>
    <w:p w14:paraId="42BB1CF7" w14:textId="77777777" w:rsidR="003A062A" w:rsidRPr="00690A26" w:rsidRDefault="003A062A" w:rsidP="003A062A">
      <w:pPr>
        <w:pStyle w:val="PL"/>
      </w:pPr>
      <w:r w:rsidRPr="00690A26">
        <w:t xml:space="preserve">          minItems: 1</w:t>
      </w:r>
    </w:p>
    <w:p w14:paraId="1F5301C7" w14:textId="77777777" w:rsidR="003A062A" w:rsidRDefault="003A062A" w:rsidP="003A062A">
      <w:pPr>
        <w:pStyle w:val="PL"/>
      </w:pPr>
      <w:r>
        <w:t xml:space="preserve">        udrGroupId:</w:t>
      </w:r>
    </w:p>
    <w:p w14:paraId="4E780529" w14:textId="77777777" w:rsidR="003A062A" w:rsidRPr="00690A26" w:rsidRDefault="003A062A" w:rsidP="003A062A">
      <w:pPr>
        <w:pStyle w:val="PL"/>
      </w:pPr>
      <w:r>
        <w:t xml:space="preserve">          </w:t>
      </w:r>
      <w:r w:rsidRPr="00690A26">
        <w:rPr>
          <w:lang w:val="en-US"/>
        </w:rPr>
        <w:t>$ref: 'TS29571_CommonData.yaml#/components/schemas/</w:t>
      </w:r>
      <w:r>
        <w:rPr>
          <w:lang w:val="en-US"/>
        </w:rPr>
        <w:t>NfGroupId</w:t>
      </w:r>
      <w:r w:rsidRPr="00690A26">
        <w:rPr>
          <w:lang w:val="en-US"/>
        </w:rPr>
        <w:t>'</w:t>
      </w:r>
    </w:p>
    <w:p w14:paraId="6D6AD5E0" w14:textId="77777777" w:rsidR="003A062A" w:rsidRPr="001B79E1" w:rsidRDefault="003A062A" w:rsidP="003A062A">
      <w:pPr>
        <w:pStyle w:val="PL"/>
        <w:rPr>
          <w:lang w:eastAsia="zh-CN"/>
        </w:rPr>
      </w:pPr>
    </w:p>
    <w:p w14:paraId="369BE65D" w14:textId="77777777" w:rsidR="003A062A" w:rsidRPr="001F16C3" w:rsidRDefault="003A062A" w:rsidP="003A062A">
      <w:pPr>
        <w:pStyle w:val="Heading1"/>
      </w:pPr>
      <w:bookmarkStart w:id="1209" w:name="_Toc27587207"/>
      <w:bookmarkStart w:id="1210" w:name="_Toc36459270"/>
      <w:bookmarkStart w:id="1211" w:name="_Toc45028517"/>
      <w:bookmarkStart w:id="1212" w:name="_Toc51870196"/>
      <w:bookmarkStart w:id="1213" w:name="_Toc51870318"/>
      <w:bookmarkStart w:id="1214" w:name="_Toc90582074"/>
      <w:bookmarkStart w:id="1215" w:name="_Toc130816158"/>
      <w:bookmarkStart w:id="1216" w:name="_Toc138335837"/>
      <w:r w:rsidRPr="001F16C3">
        <w:t>A.</w:t>
      </w:r>
      <w:r>
        <w:t>3</w:t>
      </w:r>
      <w:r w:rsidRPr="001F16C3">
        <w:tab/>
        <w:t>Nud</w:t>
      </w:r>
      <w:r w:rsidRPr="001F16C3">
        <w:rPr>
          <w:lang w:eastAsia="zh-CN"/>
        </w:rPr>
        <w:t>r</w:t>
      </w:r>
      <w:r w:rsidRPr="001F16C3">
        <w:t>_</w:t>
      </w:r>
      <w:r>
        <w:t>GroupIDmap</w:t>
      </w:r>
      <w:r w:rsidRPr="001F16C3">
        <w:t xml:space="preserve"> API</w:t>
      </w:r>
      <w:bookmarkEnd w:id="1209"/>
      <w:bookmarkEnd w:id="1210"/>
      <w:bookmarkEnd w:id="1211"/>
      <w:bookmarkEnd w:id="1212"/>
      <w:bookmarkEnd w:id="1213"/>
      <w:bookmarkEnd w:id="1214"/>
      <w:bookmarkEnd w:id="1215"/>
      <w:bookmarkEnd w:id="1216"/>
    </w:p>
    <w:p w14:paraId="15E15E85" w14:textId="77777777" w:rsidR="003A062A" w:rsidRPr="00F3074B" w:rsidRDefault="003A062A" w:rsidP="003A062A">
      <w:pPr>
        <w:pStyle w:val="PL"/>
      </w:pPr>
    </w:p>
    <w:p w14:paraId="01F3DAE7" w14:textId="77777777" w:rsidR="003A062A" w:rsidRDefault="003A062A" w:rsidP="003A062A">
      <w:pPr>
        <w:pStyle w:val="PL"/>
      </w:pPr>
      <w:r>
        <w:t>openapi: 3.0.0</w:t>
      </w:r>
    </w:p>
    <w:p w14:paraId="03218772" w14:textId="77777777" w:rsidR="003A062A" w:rsidRDefault="003A062A" w:rsidP="003A062A">
      <w:pPr>
        <w:pStyle w:val="PL"/>
        <w:rPr>
          <w:lang w:eastAsia="zh-CN"/>
        </w:rPr>
      </w:pPr>
    </w:p>
    <w:p w14:paraId="3855C462" w14:textId="77777777" w:rsidR="003A062A" w:rsidRDefault="003A062A" w:rsidP="003A062A">
      <w:pPr>
        <w:pStyle w:val="PL"/>
      </w:pPr>
      <w:r>
        <w:t>info:</w:t>
      </w:r>
    </w:p>
    <w:p w14:paraId="4D5BB545" w14:textId="77777777" w:rsidR="003A062A" w:rsidRDefault="003A062A" w:rsidP="003A062A">
      <w:pPr>
        <w:pStyle w:val="PL"/>
        <w:rPr>
          <w:lang w:eastAsia="zh-CN"/>
        </w:rPr>
      </w:pPr>
      <w:r>
        <w:t xml:space="preserve">  version: 1.</w:t>
      </w:r>
      <w:r>
        <w:rPr>
          <w:rFonts w:hint="eastAsia"/>
          <w:lang w:eastAsia="zh-CN"/>
        </w:rPr>
        <w:t>2</w:t>
      </w:r>
      <w:r>
        <w:t>.0</w:t>
      </w:r>
      <w:r>
        <w:rPr>
          <w:rFonts w:hint="eastAsia"/>
          <w:lang w:eastAsia="zh-CN"/>
        </w:rPr>
        <w:t>-alpha.1</w:t>
      </w:r>
    </w:p>
    <w:p w14:paraId="5245E9D0" w14:textId="77777777" w:rsidR="003A062A" w:rsidRDefault="003A062A" w:rsidP="003A062A">
      <w:pPr>
        <w:pStyle w:val="PL"/>
      </w:pPr>
      <w:r>
        <w:t xml:space="preserve">  title: 'Nudr_GroupIDmap'</w:t>
      </w:r>
    </w:p>
    <w:p w14:paraId="5F27B0EB" w14:textId="77777777" w:rsidR="003A062A" w:rsidRDefault="003A062A" w:rsidP="003A062A">
      <w:pPr>
        <w:pStyle w:val="PL"/>
        <w:rPr>
          <w:lang w:eastAsia="zh-CN"/>
        </w:rPr>
      </w:pPr>
      <w:r>
        <w:t xml:space="preserve">  description: </w:t>
      </w:r>
      <w:r>
        <w:rPr>
          <w:rFonts w:hint="eastAsia"/>
          <w:lang w:eastAsia="zh-CN"/>
        </w:rPr>
        <w:t>|</w:t>
      </w:r>
    </w:p>
    <w:p w14:paraId="10BB17D7" w14:textId="77777777" w:rsidR="003A062A" w:rsidRDefault="003A062A" w:rsidP="003A062A">
      <w:pPr>
        <w:pStyle w:val="PL"/>
      </w:pPr>
      <w:r>
        <w:t xml:space="preserve">    Unified Data Repository Service for NF-Group ID retrieval.  </w:t>
      </w:r>
    </w:p>
    <w:p w14:paraId="748E5F3B" w14:textId="77777777" w:rsidR="003A062A" w:rsidRDefault="003A062A" w:rsidP="003A062A">
      <w:pPr>
        <w:pStyle w:val="PL"/>
      </w:pPr>
      <w:r>
        <w:t xml:space="preserve">    © 20</w:t>
      </w:r>
      <w:r>
        <w:rPr>
          <w:rFonts w:hint="eastAsia"/>
          <w:lang w:eastAsia="zh-CN"/>
        </w:rPr>
        <w:t>2</w:t>
      </w:r>
      <w:r>
        <w:rPr>
          <w:lang w:eastAsia="zh-CN"/>
        </w:rPr>
        <w:t>2</w:t>
      </w:r>
      <w:r>
        <w:t xml:space="preserve">, 3GPP Organizational Partners (ARIB, ATIS, CCSA, ETSI, TSDSI, TTA, TTC).  </w:t>
      </w:r>
    </w:p>
    <w:p w14:paraId="14E84941" w14:textId="77777777" w:rsidR="003A062A" w:rsidRDefault="003A062A" w:rsidP="003A062A">
      <w:pPr>
        <w:pStyle w:val="PL"/>
      </w:pPr>
      <w:r>
        <w:t xml:space="preserve">    All rights reserved.</w:t>
      </w:r>
    </w:p>
    <w:p w14:paraId="2E4F0EF7" w14:textId="77777777" w:rsidR="003A062A" w:rsidRDefault="003A062A" w:rsidP="003A062A">
      <w:pPr>
        <w:pStyle w:val="PL"/>
        <w:rPr>
          <w:lang w:eastAsia="zh-CN"/>
        </w:rPr>
      </w:pPr>
    </w:p>
    <w:p w14:paraId="29FDF718" w14:textId="77777777" w:rsidR="003A062A" w:rsidRDefault="003A062A" w:rsidP="003A062A">
      <w:pPr>
        <w:pStyle w:val="PL"/>
      </w:pPr>
      <w:r>
        <w:t>externalDocs:</w:t>
      </w:r>
    </w:p>
    <w:p w14:paraId="0EFD13A3" w14:textId="77777777" w:rsidR="003A062A" w:rsidRDefault="003A062A" w:rsidP="003A062A">
      <w:pPr>
        <w:pStyle w:val="PL"/>
      </w:pPr>
      <w:r>
        <w:t xml:space="preserve">  description: 3GPP TS 29.504 V1</w:t>
      </w:r>
      <w:r>
        <w:rPr>
          <w:rFonts w:hint="eastAsia"/>
          <w:lang w:eastAsia="zh-CN"/>
        </w:rPr>
        <w:t>8</w:t>
      </w:r>
      <w:r>
        <w:t>.</w:t>
      </w:r>
      <w:r>
        <w:rPr>
          <w:rFonts w:hint="eastAsia"/>
          <w:lang w:eastAsia="zh-CN"/>
        </w:rPr>
        <w:t>0</w:t>
      </w:r>
      <w:r>
        <w:t>.0; 5G System; Unified Data Repository Services; Stage 3</w:t>
      </w:r>
    </w:p>
    <w:p w14:paraId="1DE7055F" w14:textId="77777777" w:rsidR="003A062A" w:rsidRDefault="003A062A" w:rsidP="003A062A">
      <w:pPr>
        <w:pStyle w:val="PL"/>
      </w:pPr>
      <w:r>
        <w:t xml:space="preserve">  url: 'https://www.3gpp.org/ftp/Specs/archive/29_series/29.504/'</w:t>
      </w:r>
    </w:p>
    <w:p w14:paraId="42C5C6FB" w14:textId="77777777" w:rsidR="003A062A" w:rsidRDefault="003A062A" w:rsidP="003A062A">
      <w:pPr>
        <w:pStyle w:val="PL"/>
        <w:rPr>
          <w:lang w:eastAsia="zh-CN"/>
        </w:rPr>
      </w:pPr>
    </w:p>
    <w:p w14:paraId="386F713D" w14:textId="77777777" w:rsidR="003A062A" w:rsidRDefault="003A062A" w:rsidP="003A062A">
      <w:pPr>
        <w:pStyle w:val="PL"/>
      </w:pPr>
      <w:r>
        <w:t>servers:</w:t>
      </w:r>
    </w:p>
    <w:p w14:paraId="2657F3C6" w14:textId="77777777" w:rsidR="003A062A" w:rsidRDefault="003A062A" w:rsidP="003A062A">
      <w:pPr>
        <w:pStyle w:val="PL"/>
        <w:rPr>
          <w:lang w:eastAsia="zh-CN"/>
        </w:rPr>
      </w:pPr>
      <w:r>
        <w:t xml:space="preserve">  - description: API root</w:t>
      </w:r>
    </w:p>
    <w:p w14:paraId="172FB8C4" w14:textId="77777777" w:rsidR="003A062A" w:rsidRDefault="003A062A" w:rsidP="003A062A">
      <w:pPr>
        <w:pStyle w:val="PL"/>
      </w:pPr>
      <w:r>
        <w:t xml:space="preserve">    url: '{apiRoot}/nudr-group-id-map/v1'</w:t>
      </w:r>
    </w:p>
    <w:p w14:paraId="1CCFF5C5" w14:textId="77777777" w:rsidR="003A062A" w:rsidRDefault="003A062A" w:rsidP="003A062A">
      <w:pPr>
        <w:pStyle w:val="PL"/>
      </w:pPr>
      <w:r>
        <w:t xml:space="preserve">    variables:</w:t>
      </w:r>
    </w:p>
    <w:p w14:paraId="711453BD" w14:textId="77777777" w:rsidR="003A062A" w:rsidRDefault="003A062A" w:rsidP="003A062A">
      <w:pPr>
        <w:pStyle w:val="PL"/>
      </w:pPr>
      <w:r>
        <w:t xml:space="preserve">      apiRoot:</w:t>
      </w:r>
    </w:p>
    <w:p w14:paraId="33DD7D4F" w14:textId="77777777" w:rsidR="003A062A" w:rsidRDefault="003A062A" w:rsidP="003A062A">
      <w:pPr>
        <w:pStyle w:val="PL"/>
      </w:pPr>
      <w:r>
        <w:t xml:space="preserve">        default: https://example.com</w:t>
      </w:r>
    </w:p>
    <w:p w14:paraId="531D1F15" w14:textId="77777777" w:rsidR="003A062A" w:rsidRDefault="003A062A" w:rsidP="003A062A">
      <w:pPr>
        <w:pStyle w:val="PL"/>
        <w:rPr>
          <w:lang w:eastAsia="zh-CN"/>
        </w:rPr>
      </w:pPr>
    </w:p>
    <w:p w14:paraId="1F3E4B3D" w14:textId="77777777" w:rsidR="003A062A" w:rsidRDefault="003A062A" w:rsidP="003A062A">
      <w:pPr>
        <w:pStyle w:val="PL"/>
      </w:pPr>
      <w:r>
        <w:t>security:</w:t>
      </w:r>
    </w:p>
    <w:p w14:paraId="33D91823" w14:textId="77777777" w:rsidR="003A062A" w:rsidRDefault="003A062A" w:rsidP="003A062A">
      <w:pPr>
        <w:pStyle w:val="PL"/>
      </w:pPr>
      <w:r>
        <w:t xml:space="preserve">  - {}</w:t>
      </w:r>
    </w:p>
    <w:p w14:paraId="2A7FBA4D" w14:textId="77777777" w:rsidR="003A062A" w:rsidRDefault="003A062A" w:rsidP="003A062A">
      <w:pPr>
        <w:pStyle w:val="PL"/>
      </w:pPr>
      <w:r>
        <w:t xml:space="preserve">  - oAuth2ClientCredentials:</w:t>
      </w:r>
    </w:p>
    <w:p w14:paraId="011AEFAC" w14:textId="77777777" w:rsidR="003A062A" w:rsidRDefault="003A062A" w:rsidP="003A062A">
      <w:pPr>
        <w:pStyle w:val="PL"/>
      </w:pPr>
      <w:r>
        <w:t xml:space="preserve">      - nudr-group-id-map</w:t>
      </w:r>
    </w:p>
    <w:p w14:paraId="016948D8" w14:textId="77777777" w:rsidR="003A062A" w:rsidRPr="00F3074B" w:rsidRDefault="003A062A" w:rsidP="003A062A">
      <w:pPr>
        <w:pStyle w:val="PL"/>
      </w:pPr>
    </w:p>
    <w:p w14:paraId="3F1C3227" w14:textId="77777777" w:rsidR="003A062A" w:rsidRDefault="003A062A" w:rsidP="003A062A">
      <w:pPr>
        <w:pStyle w:val="PL"/>
      </w:pPr>
      <w:r>
        <w:t>paths:</w:t>
      </w:r>
    </w:p>
    <w:p w14:paraId="37BCE389" w14:textId="77777777" w:rsidR="003A062A" w:rsidRDefault="003A062A" w:rsidP="003A062A">
      <w:pPr>
        <w:pStyle w:val="PL"/>
      </w:pPr>
      <w:r>
        <w:t xml:space="preserve">  /nf-group-ids:</w:t>
      </w:r>
    </w:p>
    <w:p w14:paraId="6471D66F" w14:textId="77777777" w:rsidR="003A062A" w:rsidRDefault="003A062A" w:rsidP="003A062A">
      <w:pPr>
        <w:pStyle w:val="PL"/>
        <w:rPr>
          <w:lang w:eastAsia="zh-CN"/>
        </w:rPr>
      </w:pPr>
      <w:r>
        <w:t xml:space="preserve">    get:</w:t>
      </w:r>
    </w:p>
    <w:p w14:paraId="7E3C4E17" w14:textId="77777777" w:rsidR="003A062A" w:rsidRPr="002857AD" w:rsidRDefault="003A062A" w:rsidP="003A062A">
      <w:pPr>
        <w:pStyle w:val="PL"/>
      </w:pPr>
      <w:r w:rsidRPr="002857AD">
        <w:t xml:space="preserve">      summary: Retrieves </w:t>
      </w:r>
      <w:r>
        <w:t>NF-Group IDs for provided Subscriber and NF types</w:t>
      </w:r>
    </w:p>
    <w:p w14:paraId="6A8CCC87" w14:textId="77777777" w:rsidR="003A062A" w:rsidRPr="002857AD" w:rsidRDefault="003A062A" w:rsidP="003A062A">
      <w:pPr>
        <w:pStyle w:val="PL"/>
      </w:pPr>
      <w:r w:rsidRPr="002857AD">
        <w:t xml:space="preserve">      operationId: Get</w:t>
      </w:r>
      <w:r>
        <w:t>NfGroupIDs</w:t>
      </w:r>
    </w:p>
    <w:p w14:paraId="368F40C5" w14:textId="77777777" w:rsidR="003A062A" w:rsidRPr="002857AD" w:rsidRDefault="003A062A" w:rsidP="003A062A">
      <w:pPr>
        <w:pStyle w:val="PL"/>
      </w:pPr>
      <w:r w:rsidRPr="002857AD">
        <w:t xml:space="preserve">      tags:</w:t>
      </w:r>
    </w:p>
    <w:p w14:paraId="30B4845C" w14:textId="77777777" w:rsidR="003A062A" w:rsidRPr="002857AD" w:rsidRDefault="003A062A" w:rsidP="003A062A">
      <w:pPr>
        <w:pStyle w:val="PL"/>
      </w:pPr>
      <w:r w:rsidRPr="002857AD">
        <w:t xml:space="preserve">        - NF </w:t>
      </w:r>
      <w:r>
        <w:t>Group IDs</w:t>
      </w:r>
      <w:r w:rsidRPr="002857AD">
        <w:t xml:space="preserve"> (</w:t>
      </w:r>
      <w:r>
        <w:t>Document</w:t>
      </w:r>
      <w:r w:rsidRPr="002857AD">
        <w:t>)</w:t>
      </w:r>
    </w:p>
    <w:p w14:paraId="18467924" w14:textId="77777777" w:rsidR="003A062A" w:rsidRPr="002857AD" w:rsidRDefault="003A062A" w:rsidP="003A062A">
      <w:pPr>
        <w:pStyle w:val="PL"/>
      </w:pPr>
      <w:r w:rsidRPr="002857AD">
        <w:t xml:space="preserve">      parameters:</w:t>
      </w:r>
    </w:p>
    <w:p w14:paraId="62A22B00" w14:textId="77777777" w:rsidR="003A062A" w:rsidRPr="002857AD" w:rsidRDefault="003A062A" w:rsidP="003A062A">
      <w:pPr>
        <w:pStyle w:val="PL"/>
      </w:pPr>
      <w:r w:rsidRPr="002857AD">
        <w:t xml:space="preserve">        - name: nf-type</w:t>
      </w:r>
    </w:p>
    <w:p w14:paraId="02587F70" w14:textId="77777777" w:rsidR="003A062A" w:rsidRPr="002857AD" w:rsidRDefault="003A062A" w:rsidP="003A062A">
      <w:pPr>
        <w:pStyle w:val="PL"/>
      </w:pPr>
      <w:r w:rsidRPr="002857AD">
        <w:t xml:space="preserve">          in: query</w:t>
      </w:r>
    </w:p>
    <w:p w14:paraId="181D9666" w14:textId="77777777" w:rsidR="003A062A" w:rsidRPr="002857AD" w:rsidRDefault="003A062A" w:rsidP="003A062A">
      <w:pPr>
        <w:pStyle w:val="PL"/>
      </w:pPr>
      <w:r w:rsidRPr="002857AD">
        <w:t xml:space="preserve">          description: Type of NF</w:t>
      </w:r>
    </w:p>
    <w:p w14:paraId="421F8F10" w14:textId="77777777" w:rsidR="003A062A" w:rsidRPr="002857AD" w:rsidRDefault="003A062A" w:rsidP="003A062A">
      <w:pPr>
        <w:pStyle w:val="PL"/>
      </w:pPr>
      <w:r w:rsidRPr="002857AD">
        <w:t xml:space="preserve">          required: </w:t>
      </w:r>
      <w:r>
        <w:t>true</w:t>
      </w:r>
    </w:p>
    <w:p w14:paraId="4FC038A5" w14:textId="77777777" w:rsidR="003A062A" w:rsidRDefault="003A062A" w:rsidP="003A062A">
      <w:pPr>
        <w:pStyle w:val="PL"/>
      </w:pPr>
      <w:r w:rsidRPr="002857AD">
        <w:t xml:space="preserve">          </w:t>
      </w:r>
      <w:r>
        <w:t>style: form</w:t>
      </w:r>
    </w:p>
    <w:p w14:paraId="1C49F7FF" w14:textId="77777777" w:rsidR="003A062A" w:rsidRDefault="003A062A" w:rsidP="003A062A">
      <w:pPr>
        <w:pStyle w:val="PL"/>
      </w:pPr>
      <w:r>
        <w:t xml:space="preserve">          explode: false</w:t>
      </w:r>
    </w:p>
    <w:p w14:paraId="5CBBB43F" w14:textId="77777777" w:rsidR="003A062A" w:rsidRPr="002857AD" w:rsidRDefault="003A062A" w:rsidP="003A062A">
      <w:pPr>
        <w:pStyle w:val="PL"/>
      </w:pPr>
      <w:r>
        <w:t xml:space="preserve">          </w:t>
      </w:r>
      <w:r w:rsidRPr="002857AD">
        <w:t>schema:</w:t>
      </w:r>
    </w:p>
    <w:p w14:paraId="27FEC116" w14:textId="77777777" w:rsidR="003A062A" w:rsidRDefault="003A062A" w:rsidP="003A062A">
      <w:pPr>
        <w:pStyle w:val="PL"/>
      </w:pPr>
      <w:r w:rsidRPr="002857AD">
        <w:t xml:space="preserve">            </w:t>
      </w:r>
      <w:r>
        <w:t>type: array</w:t>
      </w:r>
    </w:p>
    <w:p w14:paraId="7342278E" w14:textId="77777777" w:rsidR="003A062A" w:rsidRDefault="003A062A" w:rsidP="003A062A">
      <w:pPr>
        <w:pStyle w:val="PL"/>
      </w:pPr>
      <w:r>
        <w:t xml:space="preserve">            items:</w:t>
      </w:r>
    </w:p>
    <w:p w14:paraId="4BF46620" w14:textId="77777777" w:rsidR="003A062A" w:rsidRDefault="003A062A" w:rsidP="003A062A">
      <w:pPr>
        <w:pStyle w:val="PL"/>
      </w:pPr>
      <w:r>
        <w:t xml:space="preserve">              </w:t>
      </w:r>
      <w:r w:rsidRPr="002857AD">
        <w:t>$ref: '</w:t>
      </w:r>
      <w:r>
        <w:t>TS29510_Nnrf_NFManagement.yaml</w:t>
      </w:r>
      <w:r w:rsidRPr="002857AD">
        <w:t>#/components/schemas/NFType'</w:t>
      </w:r>
    </w:p>
    <w:p w14:paraId="79FEB70F" w14:textId="77777777" w:rsidR="003A062A" w:rsidRDefault="003A062A" w:rsidP="003A062A">
      <w:pPr>
        <w:pStyle w:val="PL"/>
      </w:pPr>
      <w:r>
        <w:t xml:space="preserve">            minItems: 1</w:t>
      </w:r>
    </w:p>
    <w:p w14:paraId="3BC1A7B2" w14:textId="77777777" w:rsidR="003A062A" w:rsidRPr="00D67AB2" w:rsidRDefault="003A062A" w:rsidP="003A062A">
      <w:pPr>
        <w:pStyle w:val="PL"/>
      </w:pPr>
      <w:r w:rsidRPr="00D67AB2">
        <w:t xml:space="preserve">        - name: </w:t>
      </w:r>
      <w:r>
        <w:t>subscriberId</w:t>
      </w:r>
    </w:p>
    <w:p w14:paraId="0F4B2B36" w14:textId="77777777" w:rsidR="003A062A" w:rsidRPr="00D67AB2" w:rsidRDefault="003A062A" w:rsidP="003A062A">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51C57E66" w14:textId="77777777" w:rsidR="003A062A" w:rsidRPr="00D67AB2" w:rsidRDefault="003A062A" w:rsidP="003A062A">
      <w:pPr>
        <w:pStyle w:val="PL"/>
      </w:pPr>
      <w:r w:rsidRPr="00D67AB2">
        <w:t xml:space="preserve">          in: </w:t>
      </w:r>
      <w:r>
        <w:t>query</w:t>
      </w:r>
    </w:p>
    <w:p w14:paraId="208EE958" w14:textId="77777777" w:rsidR="003A062A" w:rsidRPr="00D67AB2" w:rsidRDefault="003A062A" w:rsidP="003A062A">
      <w:pPr>
        <w:pStyle w:val="PL"/>
      </w:pPr>
      <w:r w:rsidRPr="00D67AB2">
        <w:t xml:space="preserve">          description: Identifier of the </w:t>
      </w:r>
      <w:r>
        <w:t>subscriber</w:t>
      </w:r>
    </w:p>
    <w:p w14:paraId="259AAA17" w14:textId="77777777" w:rsidR="003A062A" w:rsidRPr="00D67AB2" w:rsidRDefault="003A062A" w:rsidP="003A062A">
      <w:pPr>
        <w:pStyle w:val="PL"/>
      </w:pPr>
      <w:r w:rsidRPr="00D67AB2">
        <w:t xml:space="preserve">          required: true</w:t>
      </w:r>
    </w:p>
    <w:p w14:paraId="397BF505" w14:textId="77777777" w:rsidR="003A062A" w:rsidRPr="00D67AB2" w:rsidRDefault="003A062A" w:rsidP="003A062A">
      <w:pPr>
        <w:pStyle w:val="PL"/>
      </w:pPr>
      <w:r w:rsidRPr="00D67AB2">
        <w:t xml:space="preserve">          schema:</w:t>
      </w:r>
    </w:p>
    <w:p w14:paraId="6373914A" w14:textId="77777777" w:rsidR="003A062A" w:rsidRPr="00D67AB2" w:rsidRDefault="003A062A" w:rsidP="003A062A">
      <w:pPr>
        <w:pStyle w:val="PL"/>
      </w:pPr>
      <w:r w:rsidRPr="00D67AB2">
        <w:t xml:space="preserve">            $ref: '</w:t>
      </w:r>
      <w:r>
        <w:t>#</w:t>
      </w:r>
      <w:r w:rsidRPr="00D67AB2">
        <w:t>/components/</w:t>
      </w:r>
      <w:r w:rsidRPr="00005211">
        <w:t>schemas/SubscriberId</w:t>
      </w:r>
      <w:r w:rsidRPr="00211740">
        <w:t>'</w:t>
      </w:r>
    </w:p>
    <w:p w14:paraId="6399A0DE" w14:textId="77777777" w:rsidR="003A062A" w:rsidRPr="00D67AB2" w:rsidRDefault="003A062A" w:rsidP="003A062A">
      <w:pPr>
        <w:pStyle w:val="PL"/>
      </w:pPr>
      <w:r w:rsidRPr="00D67AB2">
        <w:t xml:space="preserve">      responses:</w:t>
      </w:r>
    </w:p>
    <w:p w14:paraId="17BD4E73" w14:textId="77777777" w:rsidR="003A062A" w:rsidRPr="00D67AB2" w:rsidRDefault="003A062A" w:rsidP="003A062A">
      <w:pPr>
        <w:pStyle w:val="PL"/>
      </w:pPr>
      <w:r w:rsidRPr="00D67AB2">
        <w:t xml:space="preserve">        '200':</w:t>
      </w:r>
    </w:p>
    <w:p w14:paraId="54775789" w14:textId="77777777" w:rsidR="003A062A" w:rsidRPr="00D67AB2" w:rsidRDefault="003A062A" w:rsidP="003A062A">
      <w:pPr>
        <w:pStyle w:val="PL"/>
      </w:pPr>
      <w:r w:rsidRPr="00D67AB2">
        <w:t xml:space="preserve">          description: Expected response to a valid request</w:t>
      </w:r>
    </w:p>
    <w:p w14:paraId="016600BC" w14:textId="77777777" w:rsidR="003A062A" w:rsidRPr="00D67AB2" w:rsidRDefault="003A062A" w:rsidP="003A062A">
      <w:pPr>
        <w:pStyle w:val="PL"/>
      </w:pPr>
      <w:r w:rsidRPr="00D67AB2">
        <w:t xml:space="preserve">          content:</w:t>
      </w:r>
    </w:p>
    <w:p w14:paraId="4136D73B" w14:textId="77777777" w:rsidR="003A062A" w:rsidRPr="00D67AB2" w:rsidRDefault="003A062A" w:rsidP="003A062A">
      <w:pPr>
        <w:pStyle w:val="PL"/>
      </w:pPr>
      <w:r w:rsidRPr="00D67AB2">
        <w:t xml:space="preserve">            application/json:</w:t>
      </w:r>
    </w:p>
    <w:p w14:paraId="6FEBCF58" w14:textId="77777777" w:rsidR="003A062A" w:rsidRPr="00D67AB2" w:rsidRDefault="003A062A" w:rsidP="003A062A">
      <w:pPr>
        <w:pStyle w:val="PL"/>
      </w:pPr>
      <w:r w:rsidRPr="00D67AB2">
        <w:t xml:space="preserve">              schema:</w:t>
      </w:r>
    </w:p>
    <w:p w14:paraId="447E5143" w14:textId="77777777" w:rsidR="003A062A" w:rsidRPr="00BB3BBF" w:rsidRDefault="003A062A" w:rsidP="003A062A">
      <w:pPr>
        <w:pStyle w:val="PL"/>
      </w:pPr>
      <w:r w:rsidRPr="00D67AB2">
        <w:t xml:space="preserve">                </w:t>
      </w:r>
      <w:r w:rsidRPr="00211740">
        <w:t>$ref: '#/components/schemas/NfGroupIdMapResult'</w:t>
      </w:r>
    </w:p>
    <w:p w14:paraId="3D005F91" w14:textId="77777777" w:rsidR="003A062A" w:rsidRPr="0025384D" w:rsidRDefault="003A062A" w:rsidP="003A062A">
      <w:pPr>
        <w:pStyle w:val="PL"/>
      </w:pPr>
      <w:r w:rsidRPr="00EB4F0C">
        <w:t xml:space="preserve">        </w:t>
      </w:r>
      <w:r w:rsidRPr="0025384D">
        <w:t>'40</w:t>
      </w:r>
      <w:r>
        <w:t>0</w:t>
      </w:r>
      <w:r w:rsidRPr="0025384D">
        <w:t>':</w:t>
      </w:r>
    </w:p>
    <w:p w14:paraId="525F0A8D" w14:textId="77777777" w:rsidR="003A062A" w:rsidRPr="00211740" w:rsidRDefault="003A062A" w:rsidP="003A062A">
      <w:pPr>
        <w:pStyle w:val="PL"/>
      </w:pPr>
      <w:r w:rsidRPr="00817D0B">
        <w:t xml:space="preserve">          $ref: 'TS29571_CommonData.yaml#/components/responses/40</w:t>
      </w:r>
      <w:r>
        <w:t>0</w:t>
      </w:r>
      <w:r w:rsidRPr="00817D0B">
        <w:t>'</w:t>
      </w:r>
    </w:p>
    <w:p w14:paraId="2324AB00" w14:textId="77777777" w:rsidR="003A062A" w:rsidRPr="0025384D" w:rsidRDefault="003A062A" w:rsidP="003A062A">
      <w:pPr>
        <w:pStyle w:val="PL"/>
      </w:pPr>
      <w:r w:rsidRPr="00EB4F0C">
        <w:lastRenderedPageBreak/>
        <w:t xml:space="preserve">        </w:t>
      </w:r>
      <w:r w:rsidRPr="0025384D">
        <w:t>'40</w:t>
      </w:r>
      <w:r>
        <w:t>1</w:t>
      </w:r>
      <w:r w:rsidRPr="0025384D">
        <w:t>':</w:t>
      </w:r>
    </w:p>
    <w:p w14:paraId="50C0E86E" w14:textId="77777777" w:rsidR="003A062A" w:rsidRPr="00211740" w:rsidRDefault="003A062A" w:rsidP="003A062A">
      <w:pPr>
        <w:pStyle w:val="PL"/>
      </w:pPr>
      <w:r w:rsidRPr="00817D0B">
        <w:t xml:space="preserve">          $ref: 'TS29571_CommonData.yaml#/components/responses/40</w:t>
      </w:r>
      <w:r>
        <w:t>1</w:t>
      </w:r>
      <w:r w:rsidRPr="00817D0B">
        <w:t>'</w:t>
      </w:r>
    </w:p>
    <w:p w14:paraId="13A19E1A" w14:textId="77777777" w:rsidR="003A062A" w:rsidRPr="0025384D" w:rsidRDefault="003A062A" w:rsidP="003A062A">
      <w:pPr>
        <w:pStyle w:val="PL"/>
      </w:pPr>
      <w:r w:rsidRPr="00EB4F0C">
        <w:t xml:space="preserve">        </w:t>
      </w:r>
      <w:r w:rsidRPr="0025384D">
        <w:t>'40</w:t>
      </w:r>
      <w:r>
        <w:t>3</w:t>
      </w:r>
      <w:r w:rsidRPr="0025384D">
        <w:t>':</w:t>
      </w:r>
    </w:p>
    <w:p w14:paraId="3A3B12A1" w14:textId="77777777" w:rsidR="003A062A" w:rsidRPr="00211740" w:rsidRDefault="003A062A" w:rsidP="003A062A">
      <w:pPr>
        <w:pStyle w:val="PL"/>
      </w:pPr>
      <w:r w:rsidRPr="00817D0B">
        <w:t xml:space="preserve">          $ref: 'TS29571_CommonData.yaml#/components/responses/40</w:t>
      </w:r>
      <w:r>
        <w:t>3</w:t>
      </w:r>
      <w:r w:rsidRPr="00817D0B">
        <w:t>'</w:t>
      </w:r>
    </w:p>
    <w:p w14:paraId="07467366" w14:textId="77777777" w:rsidR="003A062A" w:rsidRPr="0025384D" w:rsidRDefault="003A062A" w:rsidP="003A062A">
      <w:pPr>
        <w:pStyle w:val="PL"/>
      </w:pPr>
      <w:r w:rsidRPr="00EB4F0C">
        <w:t xml:space="preserve">        </w:t>
      </w:r>
      <w:r w:rsidRPr="0025384D">
        <w:t>'404':</w:t>
      </w:r>
    </w:p>
    <w:p w14:paraId="34C5B96B" w14:textId="77777777" w:rsidR="003A062A" w:rsidRPr="00211740" w:rsidRDefault="003A062A" w:rsidP="003A062A">
      <w:pPr>
        <w:pStyle w:val="PL"/>
      </w:pPr>
      <w:r w:rsidRPr="00817D0B">
        <w:t xml:space="preserve">          $ref: 'TS29571_CommonData.yaml#/components/responses/404'</w:t>
      </w:r>
    </w:p>
    <w:p w14:paraId="2066FB8A" w14:textId="77777777" w:rsidR="003A062A" w:rsidRPr="0025384D" w:rsidRDefault="003A062A" w:rsidP="003A062A">
      <w:pPr>
        <w:pStyle w:val="PL"/>
      </w:pPr>
      <w:r w:rsidRPr="00EB4F0C">
        <w:t xml:space="preserve">        </w:t>
      </w:r>
      <w:r w:rsidRPr="0025384D">
        <w:t>'40</w:t>
      </w:r>
      <w:r>
        <w:t>6</w:t>
      </w:r>
      <w:r w:rsidRPr="0025384D">
        <w:t>':</w:t>
      </w:r>
    </w:p>
    <w:p w14:paraId="29CCA36B" w14:textId="77777777" w:rsidR="003A062A" w:rsidRPr="00211740" w:rsidRDefault="003A062A" w:rsidP="003A062A">
      <w:pPr>
        <w:pStyle w:val="PL"/>
      </w:pPr>
      <w:r w:rsidRPr="00817D0B">
        <w:t xml:space="preserve">          $ref: 'TS29571_CommonData.yaml#/components/responses/40</w:t>
      </w:r>
      <w:r>
        <w:t>6</w:t>
      </w:r>
      <w:r w:rsidRPr="00817D0B">
        <w:t>'</w:t>
      </w:r>
    </w:p>
    <w:p w14:paraId="2AA601E2" w14:textId="77777777" w:rsidR="003A062A" w:rsidRPr="0025384D" w:rsidRDefault="003A062A" w:rsidP="003A062A">
      <w:pPr>
        <w:pStyle w:val="PL"/>
      </w:pPr>
      <w:r w:rsidRPr="00EB4F0C">
        <w:t xml:space="preserve">        </w:t>
      </w:r>
      <w:r w:rsidRPr="0025384D">
        <w:t>'4</w:t>
      </w:r>
      <w:r>
        <w:t>29</w:t>
      </w:r>
      <w:r w:rsidRPr="0025384D">
        <w:t>':</w:t>
      </w:r>
    </w:p>
    <w:p w14:paraId="3DA315EA" w14:textId="77777777" w:rsidR="003A062A" w:rsidRPr="00211740" w:rsidRDefault="003A062A" w:rsidP="003A062A">
      <w:pPr>
        <w:pStyle w:val="PL"/>
      </w:pPr>
      <w:r w:rsidRPr="00817D0B">
        <w:t xml:space="preserve">          $ref: 'TS29571_CommonData.yaml#/components/responses/4</w:t>
      </w:r>
      <w:r>
        <w:t>29</w:t>
      </w:r>
      <w:r w:rsidRPr="00817D0B">
        <w:t>'</w:t>
      </w:r>
    </w:p>
    <w:p w14:paraId="348C918B" w14:textId="77777777" w:rsidR="003A062A" w:rsidRPr="0025384D" w:rsidRDefault="003A062A" w:rsidP="003A062A">
      <w:pPr>
        <w:pStyle w:val="PL"/>
      </w:pPr>
      <w:r w:rsidRPr="00EB4F0C">
        <w:t xml:space="preserve">        </w:t>
      </w:r>
      <w:r w:rsidRPr="0025384D">
        <w:t>'</w:t>
      </w:r>
      <w:r>
        <w:t>500</w:t>
      </w:r>
      <w:r w:rsidRPr="0025384D">
        <w:t>':</w:t>
      </w:r>
    </w:p>
    <w:p w14:paraId="0FB84BAE" w14:textId="77777777" w:rsidR="003A062A" w:rsidRPr="00211740" w:rsidRDefault="003A062A" w:rsidP="003A062A">
      <w:pPr>
        <w:pStyle w:val="PL"/>
      </w:pPr>
      <w:r w:rsidRPr="00817D0B">
        <w:t xml:space="preserve">          $ref: 'TS29571_CommonData.yaml#/components/responses/</w:t>
      </w:r>
      <w:r>
        <w:t>500</w:t>
      </w:r>
      <w:r w:rsidRPr="00817D0B">
        <w:t>'</w:t>
      </w:r>
    </w:p>
    <w:p w14:paraId="2C3BFEF2" w14:textId="77777777" w:rsidR="003A062A" w:rsidRPr="0025384D" w:rsidRDefault="003A062A" w:rsidP="003A062A">
      <w:pPr>
        <w:pStyle w:val="PL"/>
      </w:pPr>
      <w:r w:rsidRPr="00EB4F0C">
        <w:t xml:space="preserve">        </w:t>
      </w:r>
      <w:r w:rsidRPr="0025384D">
        <w:t>'</w:t>
      </w:r>
      <w:r>
        <w:t>502</w:t>
      </w:r>
      <w:r w:rsidRPr="0025384D">
        <w:t>':</w:t>
      </w:r>
    </w:p>
    <w:p w14:paraId="14B04E40" w14:textId="77777777" w:rsidR="003A062A" w:rsidRPr="00211740" w:rsidRDefault="003A062A" w:rsidP="003A062A">
      <w:pPr>
        <w:pStyle w:val="PL"/>
      </w:pPr>
      <w:r w:rsidRPr="00817D0B">
        <w:t xml:space="preserve">          $ref: 'TS29571_CommonData.yaml#/components/responses/</w:t>
      </w:r>
      <w:r>
        <w:t>502</w:t>
      </w:r>
      <w:r w:rsidRPr="00817D0B">
        <w:t>'</w:t>
      </w:r>
    </w:p>
    <w:p w14:paraId="4AB6B9E7" w14:textId="77777777" w:rsidR="003A062A" w:rsidRPr="0025384D" w:rsidRDefault="003A062A" w:rsidP="003A062A">
      <w:pPr>
        <w:pStyle w:val="PL"/>
      </w:pPr>
      <w:r w:rsidRPr="00EB4F0C">
        <w:t xml:space="preserve">        </w:t>
      </w:r>
      <w:r w:rsidRPr="0025384D">
        <w:t>'</w:t>
      </w:r>
      <w:r>
        <w:t>503</w:t>
      </w:r>
      <w:r w:rsidRPr="0025384D">
        <w:t>':</w:t>
      </w:r>
    </w:p>
    <w:p w14:paraId="5F06A5C9" w14:textId="77777777" w:rsidR="003A062A" w:rsidRPr="00211740" w:rsidRDefault="003A062A" w:rsidP="003A062A">
      <w:pPr>
        <w:pStyle w:val="PL"/>
      </w:pPr>
      <w:r w:rsidRPr="00817D0B">
        <w:t xml:space="preserve">          $ref: 'TS29571_CommonData.yaml#/components/responses/</w:t>
      </w:r>
      <w:r>
        <w:t>503</w:t>
      </w:r>
      <w:r w:rsidRPr="00817D0B">
        <w:t>'</w:t>
      </w:r>
    </w:p>
    <w:p w14:paraId="1D130C2E" w14:textId="77777777" w:rsidR="003A062A" w:rsidRPr="00211740" w:rsidRDefault="003A062A" w:rsidP="003A062A">
      <w:pPr>
        <w:pStyle w:val="PL"/>
      </w:pPr>
      <w:r w:rsidRPr="00211740">
        <w:t xml:space="preserve">        default:</w:t>
      </w:r>
    </w:p>
    <w:p w14:paraId="7EC6F35C" w14:textId="77777777" w:rsidR="003A062A" w:rsidRPr="00D67AB2" w:rsidRDefault="003A062A" w:rsidP="003A062A">
      <w:pPr>
        <w:pStyle w:val="PL"/>
      </w:pPr>
      <w:r w:rsidRPr="00211740">
        <w:t xml:space="preserve">          description: Unexpected error</w:t>
      </w:r>
    </w:p>
    <w:p w14:paraId="31730888" w14:textId="77777777" w:rsidR="003A062A" w:rsidRPr="00D67AB2" w:rsidRDefault="003A062A" w:rsidP="003A062A">
      <w:pPr>
        <w:pStyle w:val="PL"/>
      </w:pPr>
    </w:p>
    <w:p w14:paraId="251B29D7" w14:textId="77777777" w:rsidR="003A062A" w:rsidRDefault="003A062A" w:rsidP="003A062A">
      <w:pPr>
        <w:pStyle w:val="PL"/>
        <w:rPr>
          <w:lang w:val="fr-FR"/>
        </w:rPr>
      </w:pPr>
    </w:p>
    <w:p w14:paraId="1E20EE2E" w14:textId="77777777" w:rsidR="003A062A" w:rsidRDefault="003A062A" w:rsidP="003A062A">
      <w:pPr>
        <w:pStyle w:val="PL"/>
      </w:pPr>
      <w:r>
        <w:t>components:</w:t>
      </w:r>
    </w:p>
    <w:p w14:paraId="705E22B7" w14:textId="77777777" w:rsidR="003A062A" w:rsidRDefault="003A062A" w:rsidP="003A062A">
      <w:pPr>
        <w:pStyle w:val="PL"/>
      </w:pPr>
      <w:r>
        <w:t xml:space="preserve">  securitySchemes:</w:t>
      </w:r>
    </w:p>
    <w:p w14:paraId="6666B5AC" w14:textId="77777777" w:rsidR="003A062A" w:rsidRDefault="003A062A" w:rsidP="003A062A">
      <w:pPr>
        <w:pStyle w:val="PL"/>
      </w:pPr>
      <w:r>
        <w:t xml:space="preserve">    oAuth2ClientCredentials:</w:t>
      </w:r>
    </w:p>
    <w:p w14:paraId="0D54769B" w14:textId="77777777" w:rsidR="003A062A" w:rsidRDefault="003A062A" w:rsidP="003A062A">
      <w:pPr>
        <w:pStyle w:val="PL"/>
      </w:pPr>
      <w:r>
        <w:t xml:space="preserve">      type: oauth2</w:t>
      </w:r>
    </w:p>
    <w:p w14:paraId="7C56DA18" w14:textId="77777777" w:rsidR="003A062A" w:rsidRDefault="003A062A" w:rsidP="003A062A">
      <w:pPr>
        <w:pStyle w:val="PL"/>
      </w:pPr>
      <w:r>
        <w:t xml:space="preserve">      flows:</w:t>
      </w:r>
    </w:p>
    <w:p w14:paraId="2AF9B6FE" w14:textId="77777777" w:rsidR="003A062A" w:rsidRDefault="003A062A" w:rsidP="003A062A">
      <w:pPr>
        <w:pStyle w:val="PL"/>
      </w:pPr>
      <w:r>
        <w:t xml:space="preserve">        clientCredentials:</w:t>
      </w:r>
    </w:p>
    <w:p w14:paraId="48EDF3E2" w14:textId="77777777" w:rsidR="003A062A" w:rsidRDefault="003A062A" w:rsidP="003A062A">
      <w:pPr>
        <w:pStyle w:val="PL"/>
      </w:pPr>
      <w:r>
        <w:t xml:space="preserve">          tokenUrl: '{nrfApiRoot}/oauth2/token'</w:t>
      </w:r>
    </w:p>
    <w:p w14:paraId="6BB1F51F" w14:textId="77777777" w:rsidR="003A062A" w:rsidRDefault="003A062A" w:rsidP="003A062A">
      <w:pPr>
        <w:pStyle w:val="PL"/>
        <w:rPr>
          <w:lang w:eastAsia="zh-CN"/>
        </w:rPr>
      </w:pPr>
      <w:r>
        <w:t xml:space="preserve">          scopes:</w:t>
      </w:r>
    </w:p>
    <w:p w14:paraId="2515A62B" w14:textId="77777777" w:rsidR="003A062A" w:rsidRDefault="003A062A" w:rsidP="003A062A">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A94757F" w14:textId="77777777" w:rsidR="003A062A" w:rsidRDefault="003A062A" w:rsidP="003A062A">
      <w:pPr>
        <w:pStyle w:val="PL"/>
      </w:pPr>
    </w:p>
    <w:p w14:paraId="3C6C539E" w14:textId="77777777" w:rsidR="003A062A" w:rsidRDefault="003A062A" w:rsidP="003A062A">
      <w:pPr>
        <w:pStyle w:val="PL"/>
      </w:pPr>
    </w:p>
    <w:p w14:paraId="22D09D02" w14:textId="77777777" w:rsidR="003A062A" w:rsidRPr="00D67AB2" w:rsidRDefault="003A062A" w:rsidP="003A062A">
      <w:pPr>
        <w:pStyle w:val="PL"/>
      </w:pPr>
    </w:p>
    <w:p w14:paraId="38240994" w14:textId="77777777" w:rsidR="003A062A" w:rsidRPr="00D67AB2" w:rsidRDefault="003A062A" w:rsidP="003A062A">
      <w:pPr>
        <w:pStyle w:val="PL"/>
      </w:pPr>
      <w:r w:rsidRPr="00D67AB2">
        <w:t xml:space="preserve">  schemas:</w:t>
      </w:r>
    </w:p>
    <w:p w14:paraId="599040EA" w14:textId="77777777" w:rsidR="003A062A" w:rsidRPr="00D67AB2" w:rsidRDefault="003A062A" w:rsidP="003A062A">
      <w:pPr>
        <w:pStyle w:val="PL"/>
      </w:pPr>
    </w:p>
    <w:p w14:paraId="0E173C29" w14:textId="77777777" w:rsidR="003A062A" w:rsidRPr="00D67AB2" w:rsidRDefault="003A062A" w:rsidP="003A062A">
      <w:pPr>
        <w:pStyle w:val="PL"/>
      </w:pPr>
      <w:r w:rsidRPr="00D67AB2">
        <w:t># COMPLEX TYPES:</w:t>
      </w:r>
    </w:p>
    <w:p w14:paraId="2C6B9AA2" w14:textId="77777777" w:rsidR="003A062A" w:rsidRPr="00D67AB2" w:rsidRDefault="003A062A" w:rsidP="003A062A">
      <w:pPr>
        <w:pStyle w:val="PL"/>
      </w:pPr>
    </w:p>
    <w:p w14:paraId="3717F2FF" w14:textId="77777777" w:rsidR="003A062A" w:rsidRPr="00D67AB2" w:rsidRDefault="003A062A" w:rsidP="003A062A">
      <w:pPr>
        <w:pStyle w:val="PL"/>
      </w:pPr>
      <w:r w:rsidRPr="00D67AB2">
        <w:t xml:space="preserve">    </w:t>
      </w:r>
      <w:r>
        <w:t>NfGroupIdMapResult</w:t>
      </w:r>
      <w:r w:rsidRPr="00D67AB2">
        <w:t>:</w:t>
      </w:r>
    </w:p>
    <w:p w14:paraId="2CD1F8AE" w14:textId="77777777" w:rsidR="003A062A" w:rsidRDefault="003A062A" w:rsidP="003A062A">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0E3DEF19" w14:textId="77777777" w:rsidR="003A062A" w:rsidRPr="00D67AB2" w:rsidRDefault="003A062A" w:rsidP="003A062A">
      <w:pPr>
        <w:pStyle w:val="PL"/>
      </w:pPr>
      <w:r w:rsidRPr="00D67AB2">
        <w:t xml:space="preserve">      type: object</w:t>
      </w:r>
    </w:p>
    <w:p w14:paraId="790A5B49" w14:textId="77777777" w:rsidR="003A062A" w:rsidRPr="00D67AB2" w:rsidRDefault="003A062A" w:rsidP="003A062A">
      <w:pPr>
        <w:pStyle w:val="PL"/>
      </w:pPr>
      <w:r w:rsidRPr="00D67AB2">
        <w:t xml:space="preserve">      </w:t>
      </w:r>
      <w:r>
        <w:t>additionalProperties</w:t>
      </w:r>
      <w:r w:rsidRPr="00D67AB2">
        <w:t>:</w:t>
      </w:r>
    </w:p>
    <w:p w14:paraId="1D5CEB1E" w14:textId="77777777" w:rsidR="003A062A" w:rsidRPr="00D67AB2" w:rsidRDefault="003A062A" w:rsidP="003A062A">
      <w:pPr>
        <w:pStyle w:val="PL"/>
      </w:pPr>
      <w:r w:rsidRPr="00D67AB2">
        <w:t xml:space="preserve">        $ref: 'TS29571_CommonData.yaml#/components/schemas/</w:t>
      </w:r>
      <w:r>
        <w:t>NfGroupId</w:t>
      </w:r>
      <w:r w:rsidRPr="00D67AB2">
        <w:t>'</w:t>
      </w:r>
    </w:p>
    <w:p w14:paraId="10B4B172" w14:textId="77777777" w:rsidR="003A062A" w:rsidRPr="00D67AB2" w:rsidRDefault="003A062A" w:rsidP="003A062A">
      <w:pPr>
        <w:pStyle w:val="PL"/>
      </w:pPr>
      <w:r w:rsidRPr="00D67AB2">
        <w:t xml:space="preserve">      minProperties: 1</w:t>
      </w:r>
    </w:p>
    <w:p w14:paraId="7F082A31" w14:textId="77777777" w:rsidR="003A062A" w:rsidRPr="00D67AB2" w:rsidRDefault="003A062A" w:rsidP="003A062A">
      <w:pPr>
        <w:pStyle w:val="PL"/>
      </w:pPr>
    </w:p>
    <w:p w14:paraId="77479A73" w14:textId="77777777" w:rsidR="003A062A" w:rsidRPr="00D67AB2" w:rsidRDefault="003A062A" w:rsidP="003A062A">
      <w:pPr>
        <w:pStyle w:val="PL"/>
      </w:pPr>
      <w:r w:rsidRPr="00D67AB2">
        <w:t># SIMPLE TYPES:</w:t>
      </w:r>
    </w:p>
    <w:p w14:paraId="10FD2956" w14:textId="77777777" w:rsidR="003A062A" w:rsidRPr="00D67AB2" w:rsidRDefault="003A062A" w:rsidP="003A062A">
      <w:pPr>
        <w:pStyle w:val="PL"/>
      </w:pPr>
    </w:p>
    <w:p w14:paraId="5B278FF2" w14:textId="77777777" w:rsidR="003A062A" w:rsidRPr="00D67AB2" w:rsidRDefault="003A062A" w:rsidP="003A062A">
      <w:pPr>
        <w:pStyle w:val="PL"/>
      </w:pPr>
      <w:r w:rsidRPr="00D67AB2">
        <w:t xml:space="preserve">    </w:t>
      </w:r>
      <w:r>
        <w:t>SubscriberId</w:t>
      </w:r>
      <w:r w:rsidRPr="00D67AB2">
        <w:t>:</w:t>
      </w:r>
    </w:p>
    <w:p w14:paraId="17CA309A" w14:textId="77777777" w:rsidR="003A062A" w:rsidRPr="00D67AB2" w:rsidRDefault="003A062A" w:rsidP="003A062A">
      <w:pPr>
        <w:pStyle w:val="PL"/>
      </w:pPr>
      <w:r>
        <w:t xml:space="preserve">      </w:t>
      </w:r>
      <w:r w:rsidRPr="00932D4A">
        <w:t xml:space="preserve">description: </w:t>
      </w:r>
      <w:r w:rsidRPr="00A44DCA">
        <w:t>Represents the Subscription Identifier SUPI or GPSI or IMPI or IMPU</w:t>
      </w:r>
      <w:r>
        <w:rPr>
          <w:rFonts w:cs="Arial"/>
          <w:szCs w:val="18"/>
        </w:rPr>
        <w:t>.</w:t>
      </w:r>
    </w:p>
    <w:p w14:paraId="42B736D2" w14:textId="77777777" w:rsidR="003A062A" w:rsidRPr="00D67AB2" w:rsidRDefault="003A062A" w:rsidP="003A062A">
      <w:pPr>
        <w:pStyle w:val="PL"/>
      </w:pPr>
      <w:r w:rsidRPr="00D67AB2">
        <w:t xml:space="preserve">      type: string</w:t>
      </w:r>
    </w:p>
    <w:p w14:paraId="09BEFCF2" w14:textId="77777777" w:rsidR="003A062A" w:rsidRPr="00D67AB2" w:rsidRDefault="003A062A" w:rsidP="003A062A">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7EFA7D8B" w14:textId="77777777" w:rsidR="003A062A" w:rsidRPr="00D67AB2" w:rsidRDefault="003A062A" w:rsidP="003A062A">
      <w:pPr>
        <w:pStyle w:val="PL"/>
      </w:pPr>
    </w:p>
    <w:p w14:paraId="6AAF2F16" w14:textId="77777777" w:rsidR="003A062A" w:rsidRPr="00D67AB2" w:rsidRDefault="003A062A" w:rsidP="003A062A">
      <w:pPr>
        <w:pStyle w:val="PL"/>
      </w:pPr>
      <w:r w:rsidRPr="00D67AB2">
        <w:t># ENUMS:</w:t>
      </w:r>
    </w:p>
    <w:p w14:paraId="5DAE46EB" w14:textId="77777777" w:rsidR="003A062A" w:rsidRPr="00CB37F9" w:rsidRDefault="003A062A" w:rsidP="003A062A">
      <w:pPr>
        <w:rPr>
          <w:lang w:eastAsia="zh-CN"/>
        </w:rPr>
      </w:pPr>
    </w:p>
    <w:p w14:paraId="01E37CBE" w14:textId="77777777" w:rsidR="003A062A" w:rsidRDefault="003A062A" w:rsidP="003A062A">
      <w:pPr>
        <w:pStyle w:val="Heading8"/>
      </w:pPr>
      <w:r>
        <w:br w:type="page"/>
      </w:r>
      <w:bookmarkStart w:id="1217" w:name="_Toc20120589"/>
      <w:bookmarkStart w:id="1218" w:name="_Toc21623467"/>
      <w:bookmarkStart w:id="1219" w:name="_Toc27587208"/>
      <w:bookmarkStart w:id="1220" w:name="_Toc36459271"/>
      <w:bookmarkStart w:id="1221" w:name="_Toc45028518"/>
      <w:bookmarkStart w:id="1222" w:name="_Toc51870197"/>
      <w:bookmarkStart w:id="1223" w:name="_Toc51870319"/>
      <w:bookmarkStart w:id="1224" w:name="_Toc90582075"/>
      <w:bookmarkStart w:id="1225" w:name="_Toc130816159"/>
      <w:bookmarkStart w:id="1226" w:name="_Toc138335838"/>
      <w:r>
        <w:lastRenderedPageBreak/>
        <w:t>Annex B (informative):</w:t>
      </w:r>
      <w:r>
        <w:br/>
        <w:t>Change history</w:t>
      </w:r>
      <w:bookmarkEnd w:id="1217"/>
      <w:bookmarkEnd w:id="1218"/>
      <w:bookmarkEnd w:id="1219"/>
      <w:bookmarkEnd w:id="1220"/>
      <w:bookmarkEnd w:id="1221"/>
      <w:bookmarkEnd w:id="1222"/>
      <w:bookmarkEnd w:id="1223"/>
      <w:bookmarkEnd w:id="1224"/>
      <w:bookmarkEnd w:id="1225"/>
      <w:bookmarkEnd w:id="1226"/>
    </w:p>
    <w:bookmarkEnd w:id="1208"/>
    <w:p w14:paraId="0F35308F" w14:textId="77777777" w:rsidR="003A062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CB6975"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CB6975" w:rsidRDefault="003A062A" w:rsidP="005B0D01">
            <w:pPr>
              <w:pStyle w:val="TAL"/>
              <w:jc w:val="center"/>
              <w:rPr>
                <w:b/>
                <w:sz w:val="16"/>
              </w:rPr>
            </w:pPr>
            <w:r w:rsidRPr="00CB6975">
              <w:rPr>
                <w:b/>
              </w:rPr>
              <w:lastRenderedPageBreak/>
              <w:t>Change history</w:t>
            </w:r>
          </w:p>
        </w:tc>
      </w:tr>
      <w:tr w:rsidR="003A062A" w:rsidRPr="00CB6975"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CB6975" w:rsidRDefault="003A062A" w:rsidP="005B0D01">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CB6975" w:rsidRDefault="003A062A" w:rsidP="005B0D01">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CB6975" w:rsidRDefault="003A062A" w:rsidP="005B0D01">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CB6975" w:rsidRDefault="003A062A" w:rsidP="005B0D01">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CB6975" w:rsidRDefault="003A062A" w:rsidP="005B0D01">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CB6975" w:rsidRDefault="003A062A" w:rsidP="005B0D01">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CB6975" w:rsidRDefault="003A062A" w:rsidP="005B0D01">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CB6975" w:rsidRDefault="003A062A" w:rsidP="005B0D01">
            <w:pPr>
              <w:pStyle w:val="TAL"/>
              <w:rPr>
                <w:b/>
                <w:sz w:val="16"/>
              </w:rPr>
            </w:pPr>
            <w:r w:rsidRPr="00CB6975">
              <w:rPr>
                <w:b/>
                <w:sz w:val="16"/>
              </w:rPr>
              <w:t>New version</w:t>
            </w:r>
          </w:p>
        </w:tc>
      </w:tr>
      <w:tr w:rsidR="003A062A" w:rsidRPr="00CB6975"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CB6975" w:rsidRDefault="003A062A" w:rsidP="005B0D01">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CB6975" w:rsidRDefault="003A062A" w:rsidP="005B0D01">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CB6975" w:rsidRDefault="003A062A" w:rsidP="005B0D01">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CB6975"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CB6975"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CB6975"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CB6975" w:rsidRDefault="003A062A" w:rsidP="005B0D01">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CB6975" w:rsidRDefault="003A062A" w:rsidP="005B0D01">
            <w:pPr>
              <w:pStyle w:val="TAC"/>
              <w:rPr>
                <w:sz w:val="16"/>
                <w:szCs w:val="16"/>
                <w:lang w:eastAsia="zh-CN"/>
              </w:rPr>
            </w:pPr>
            <w:r w:rsidRPr="00CB6975">
              <w:rPr>
                <w:sz w:val="16"/>
                <w:szCs w:val="16"/>
                <w:lang w:eastAsia="zh-CN"/>
              </w:rPr>
              <w:t>0.0.0</w:t>
            </w:r>
          </w:p>
        </w:tc>
      </w:tr>
      <w:tr w:rsidR="003A062A" w:rsidRPr="00CB6975"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CB6975" w:rsidRDefault="003A062A" w:rsidP="005B0D01">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CB6975" w:rsidRDefault="003A062A" w:rsidP="005B0D01">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CB6975" w:rsidRDefault="003A062A" w:rsidP="005B0D01">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CB6975"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CB6975"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CB6975"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CB6975" w:rsidRDefault="003A062A" w:rsidP="005B0D01">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CB6975" w:rsidRDefault="003A062A" w:rsidP="005B0D01">
            <w:pPr>
              <w:pStyle w:val="TAC"/>
              <w:rPr>
                <w:sz w:val="16"/>
                <w:szCs w:val="16"/>
                <w:lang w:eastAsia="zh-CN"/>
              </w:rPr>
            </w:pPr>
            <w:r w:rsidRPr="00CB6975">
              <w:rPr>
                <w:sz w:val="16"/>
                <w:szCs w:val="16"/>
                <w:lang w:eastAsia="zh-CN"/>
              </w:rPr>
              <w:t>0.1.0</w:t>
            </w:r>
          </w:p>
        </w:tc>
      </w:tr>
      <w:tr w:rsidR="003A062A" w:rsidRPr="00CB6975"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CB6975" w:rsidRDefault="003A062A" w:rsidP="005B0D01">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CB6975" w:rsidRDefault="003A062A" w:rsidP="005B0D01">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CB6975" w:rsidRDefault="003A062A" w:rsidP="005B0D01">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CB6975"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CB6975"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CB6975"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CB6975" w:rsidRDefault="003A062A" w:rsidP="005B0D01">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CB6975" w:rsidRDefault="003A062A" w:rsidP="005B0D01">
            <w:pPr>
              <w:pStyle w:val="TAC"/>
              <w:rPr>
                <w:sz w:val="16"/>
                <w:szCs w:val="16"/>
                <w:lang w:eastAsia="zh-CN"/>
              </w:rPr>
            </w:pPr>
            <w:r w:rsidRPr="00CB6975">
              <w:rPr>
                <w:sz w:val="16"/>
                <w:szCs w:val="16"/>
                <w:lang w:eastAsia="zh-CN"/>
              </w:rPr>
              <w:t>0.2.0</w:t>
            </w:r>
          </w:p>
        </w:tc>
      </w:tr>
      <w:tr w:rsidR="003A062A" w:rsidRPr="00CB6975"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CB6975" w:rsidRDefault="003A062A" w:rsidP="005B0D01">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CB6975" w:rsidRDefault="003A062A" w:rsidP="005B0D01">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CB6975" w:rsidRDefault="003A062A" w:rsidP="005B0D01">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CB6975"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CB6975"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CB6975"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CB6975" w:rsidRDefault="003A062A" w:rsidP="005B0D01">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CB6975" w:rsidRDefault="003A062A" w:rsidP="005B0D01">
            <w:pPr>
              <w:pStyle w:val="TAC"/>
              <w:rPr>
                <w:sz w:val="16"/>
                <w:szCs w:val="16"/>
                <w:lang w:eastAsia="zh-CN"/>
              </w:rPr>
            </w:pPr>
            <w:r w:rsidRPr="00CB6975">
              <w:rPr>
                <w:sz w:val="16"/>
                <w:szCs w:val="16"/>
                <w:lang w:eastAsia="zh-CN"/>
              </w:rPr>
              <w:t>0.3.0</w:t>
            </w:r>
          </w:p>
        </w:tc>
      </w:tr>
      <w:tr w:rsidR="003A062A" w:rsidRPr="00CB6975"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CB6975" w:rsidRDefault="003A062A" w:rsidP="005B0D01">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CB6975" w:rsidRDefault="003A062A" w:rsidP="005B0D01">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CB6975" w:rsidRDefault="003A062A" w:rsidP="005B0D01">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CB6975"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CB6975"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CB6975"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CB6975" w:rsidRDefault="003A062A" w:rsidP="005B0D01">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CB6975" w:rsidRDefault="003A062A" w:rsidP="005B0D01">
            <w:pPr>
              <w:pStyle w:val="TAC"/>
              <w:rPr>
                <w:sz w:val="16"/>
                <w:szCs w:val="16"/>
                <w:lang w:eastAsia="zh-CN"/>
              </w:rPr>
            </w:pPr>
            <w:r w:rsidRPr="00CB6975">
              <w:rPr>
                <w:sz w:val="16"/>
                <w:szCs w:val="16"/>
                <w:lang w:eastAsia="zh-CN"/>
              </w:rPr>
              <w:t>0.4.0</w:t>
            </w:r>
          </w:p>
        </w:tc>
      </w:tr>
      <w:tr w:rsidR="003A062A" w:rsidRPr="00CB6975"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CB6975" w:rsidRDefault="003A062A" w:rsidP="005B0D01">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CB6975" w:rsidRDefault="003A062A" w:rsidP="005B0D01">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CB6975" w:rsidRDefault="003A062A" w:rsidP="005B0D01">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CB6975"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CB6975"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CB6975"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CB6975" w:rsidRDefault="003A062A" w:rsidP="005B0D01">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CB6975" w:rsidRDefault="003A062A" w:rsidP="005B0D01">
            <w:pPr>
              <w:pStyle w:val="TAC"/>
              <w:rPr>
                <w:sz w:val="16"/>
                <w:szCs w:val="16"/>
                <w:lang w:eastAsia="zh-CN"/>
              </w:rPr>
            </w:pPr>
            <w:r w:rsidRPr="00CB6975">
              <w:rPr>
                <w:sz w:val="16"/>
                <w:szCs w:val="16"/>
                <w:lang w:eastAsia="zh-CN"/>
              </w:rPr>
              <w:t>1.0.0</w:t>
            </w:r>
          </w:p>
        </w:tc>
      </w:tr>
      <w:tr w:rsidR="003A062A" w:rsidRPr="00CB6975"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CB6975" w:rsidRDefault="003A062A" w:rsidP="005B0D01">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CB6975" w:rsidRDefault="003A062A" w:rsidP="005B0D01">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CB6975"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CB6975"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CB6975"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CB6975"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CB6975" w:rsidRDefault="003A062A" w:rsidP="005B0D01">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CB6975" w:rsidRDefault="003A062A" w:rsidP="005B0D01">
            <w:pPr>
              <w:pStyle w:val="TAC"/>
              <w:rPr>
                <w:sz w:val="16"/>
                <w:szCs w:val="16"/>
                <w:lang w:eastAsia="zh-CN"/>
              </w:rPr>
            </w:pPr>
            <w:r w:rsidRPr="00CB6975">
              <w:rPr>
                <w:sz w:val="16"/>
                <w:szCs w:val="16"/>
                <w:lang w:eastAsia="zh-CN"/>
              </w:rPr>
              <w:t>15.0.0</w:t>
            </w:r>
          </w:p>
        </w:tc>
      </w:tr>
      <w:tr w:rsidR="003A062A" w:rsidRPr="00CB6975"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CB6975" w:rsidRDefault="003A062A" w:rsidP="005B0D01">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CB6975" w:rsidRDefault="003A062A" w:rsidP="005B0D01">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CB6975" w:rsidRDefault="003A062A" w:rsidP="005B0D01">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CB6975" w:rsidRDefault="003A062A" w:rsidP="005B0D01">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CB6975" w:rsidRDefault="003A062A" w:rsidP="005B0D01">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CB6975" w:rsidRDefault="003A062A" w:rsidP="005B0D01">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CB6975" w:rsidRDefault="003A062A" w:rsidP="005B0D01">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CB6975" w:rsidRDefault="003A062A" w:rsidP="005B0D01">
            <w:pPr>
              <w:pStyle w:val="TAC"/>
              <w:rPr>
                <w:sz w:val="16"/>
                <w:szCs w:val="16"/>
                <w:lang w:eastAsia="zh-CN"/>
              </w:rPr>
            </w:pPr>
            <w:r w:rsidRPr="00CB6975">
              <w:rPr>
                <w:sz w:val="16"/>
                <w:szCs w:val="16"/>
                <w:lang w:eastAsia="zh-CN"/>
              </w:rPr>
              <w:t>15.1.0</w:t>
            </w:r>
          </w:p>
        </w:tc>
      </w:tr>
      <w:tr w:rsidR="003A062A" w:rsidRPr="00CB6975"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CB6975" w:rsidRDefault="003A062A" w:rsidP="005B0D01">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CB6975" w:rsidRDefault="003A062A" w:rsidP="005B0D01">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CB6975" w:rsidRDefault="003A062A" w:rsidP="005B0D01">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CB6975" w:rsidRDefault="003A062A" w:rsidP="005B0D01">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CB6975" w:rsidRDefault="003A062A" w:rsidP="005B0D01">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CB6975" w:rsidRDefault="003A062A" w:rsidP="005B0D01">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CB6975" w:rsidRDefault="003A062A" w:rsidP="005B0D01">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CB6975" w:rsidRDefault="003A062A" w:rsidP="005B0D01">
            <w:pPr>
              <w:pStyle w:val="TAC"/>
              <w:rPr>
                <w:sz w:val="16"/>
                <w:szCs w:val="16"/>
                <w:lang w:eastAsia="zh-CN"/>
              </w:rPr>
            </w:pPr>
            <w:r w:rsidRPr="00CB6975">
              <w:rPr>
                <w:sz w:val="16"/>
                <w:szCs w:val="16"/>
                <w:lang w:eastAsia="zh-CN"/>
              </w:rPr>
              <w:t>15.1.0</w:t>
            </w:r>
          </w:p>
        </w:tc>
      </w:tr>
      <w:tr w:rsidR="003A062A" w:rsidRPr="00CB6975"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CB6975" w:rsidRDefault="003A062A" w:rsidP="005B0D01">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CB6975" w:rsidRDefault="003A062A" w:rsidP="005B0D01">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CB6975" w:rsidRDefault="003A062A" w:rsidP="005B0D01">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CB6975" w:rsidRDefault="003A062A" w:rsidP="005B0D01">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CB6975" w:rsidRDefault="003A062A" w:rsidP="005B0D01">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CB6975" w:rsidRDefault="003A062A" w:rsidP="005B0D01">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CB6975" w:rsidRDefault="003A062A" w:rsidP="005B0D01">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CB6975" w:rsidRDefault="003A062A" w:rsidP="005B0D01">
            <w:pPr>
              <w:pStyle w:val="TAC"/>
              <w:rPr>
                <w:sz w:val="16"/>
                <w:szCs w:val="16"/>
                <w:lang w:eastAsia="zh-CN"/>
              </w:rPr>
            </w:pPr>
            <w:r w:rsidRPr="00CB6975">
              <w:rPr>
                <w:sz w:val="16"/>
                <w:szCs w:val="16"/>
                <w:lang w:eastAsia="zh-CN"/>
              </w:rPr>
              <w:t>15.1.0</w:t>
            </w:r>
          </w:p>
        </w:tc>
      </w:tr>
      <w:tr w:rsidR="003A062A" w:rsidRPr="00CB6975"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CB6975" w:rsidRDefault="003A062A" w:rsidP="005B0D01">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CB6975" w:rsidRDefault="003A062A" w:rsidP="005B0D01">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CB6975" w:rsidRDefault="003A062A" w:rsidP="005B0D01">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CB6975" w:rsidRDefault="003A062A" w:rsidP="005B0D01">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CB6975" w:rsidRDefault="003A062A" w:rsidP="005B0D01">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CB6975"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CB6975" w:rsidRDefault="003A062A" w:rsidP="005B0D01">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CB6975" w:rsidRDefault="003A062A" w:rsidP="005B0D01">
            <w:pPr>
              <w:pStyle w:val="TAC"/>
              <w:rPr>
                <w:sz w:val="16"/>
                <w:szCs w:val="16"/>
                <w:lang w:eastAsia="zh-CN"/>
              </w:rPr>
            </w:pPr>
            <w:r w:rsidRPr="00CB6975">
              <w:rPr>
                <w:sz w:val="16"/>
                <w:szCs w:val="16"/>
                <w:lang w:eastAsia="zh-CN"/>
              </w:rPr>
              <w:t>15.1.0</w:t>
            </w:r>
          </w:p>
        </w:tc>
      </w:tr>
      <w:tr w:rsidR="003A062A" w:rsidRPr="00CB6975"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CB6975" w:rsidRDefault="003A062A" w:rsidP="005B0D01">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CB6975" w:rsidRDefault="003A062A" w:rsidP="005B0D01">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CB6975" w:rsidRDefault="003A062A" w:rsidP="005B0D01">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CB6975" w:rsidRDefault="003A062A" w:rsidP="005B0D01">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CB6975" w:rsidRDefault="003A062A" w:rsidP="005B0D01">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CB6975" w:rsidRDefault="003A062A" w:rsidP="005B0D01">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CB6975" w:rsidRDefault="003A062A" w:rsidP="005B0D01">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CB6975" w:rsidRDefault="003A062A" w:rsidP="005B0D01">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CB6975" w:rsidRDefault="003A062A" w:rsidP="005B0D01">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CB6975" w:rsidRDefault="003A062A" w:rsidP="005B0D01">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CB6975" w:rsidRDefault="003A062A" w:rsidP="005B0D01">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CB6975" w:rsidRDefault="003A062A" w:rsidP="005B0D01">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CB6975" w:rsidRDefault="003A062A" w:rsidP="005B0D01">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CB6975" w:rsidRDefault="003A062A" w:rsidP="005B0D01">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CB6975" w:rsidRDefault="003A062A" w:rsidP="005B0D01">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CB6975" w:rsidRDefault="003A062A" w:rsidP="005B0D01">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CB6975" w:rsidRDefault="003A062A" w:rsidP="005B0D01">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CB6975" w:rsidRDefault="003A062A" w:rsidP="005B0D01">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CB6975"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CB6975" w:rsidRDefault="003A062A" w:rsidP="005B0D01">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CB6975" w:rsidRDefault="003A062A" w:rsidP="005B0D01">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CB6975" w:rsidRDefault="003A062A" w:rsidP="005B0D01">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CB6975" w:rsidRDefault="003A062A" w:rsidP="005B0D01">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CB6975" w:rsidRDefault="003A062A" w:rsidP="005B0D01">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CB6975" w:rsidRDefault="003A062A" w:rsidP="005B0D01">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CB6975" w:rsidRDefault="003A062A" w:rsidP="005B0D01">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CB6975" w:rsidRDefault="003A062A" w:rsidP="005B0D01">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CB6975" w:rsidRDefault="003A062A" w:rsidP="005B0D01">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CB6975" w:rsidRDefault="003A062A" w:rsidP="005B0D01">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CB6975" w:rsidRDefault="003A062A" w:rsidP="005B0D01">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CB6975" w:rsidRDefault="003A062A" w:rsidP="005B0D01">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CB6975" w:rsidRDefault="003A062A" w:rsidP="005B0D01">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CB6975"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CB6975" w:rsidRDefault="003A062A" w:rsidP="005B0D01">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CB6975" w:rsidRDefault="003A062A" w:rsidP="005B0D01">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CB6975" w:rsidRDefault="003A062A" w:rsidP="005B0D01">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CB6975" w:rsidRDefault="003A062A" w:rsidP="005B0D01">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CB6975" w:rsidRDefault="003A062A" w:rsidP="005B0D01">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CB6975" w:rsidRDefault="003A062A" w:rsidP="005B0D01">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CB6975" w:rsidRDefault="003A062A" w:rsidP="005B0D01">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CB6975" w:rsidRDefault="003A062A" w:rsidP="005B0D01">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CB6975" w:rsidRDefault="003A062A" w:rsidP="005B0D01">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CB6975" w:rsidRDefault="003A062A" w:rsidP="005B0D01">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CB6975" w:rsidRDefault="003A062A" w:rsidP="005B0D01">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CB6975" w:rsidRDefault="003A062A" w:rsidP="005B0D01">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CB6975" w:rsidRDefault="003A062A" w:rsidP="005B0D01">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CB6975" w:rsidRDefault="003A062A" w:rsidP="005B0D01">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CB6975"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CB6975" w:rsidRDefault="003A062A" w:rsidP="005B0D01">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CB6975" w:rsidRDefault="003A062A" w:rsidP="005B0D01">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CB6975" w:rsidRDefault="003A062A" w:rsidP="005B0D01">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CB6975" w:rsidRDefault="003A062A" w:rsidP="005B0D01">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CB6975" w:rsidRDefault="003A062A" w:rsidP="005B0D01">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CB6975" w:rsidRDefault="003A062A" w:rsidP="005B0D01">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CB6975" w:rsidRDefault="003A062A" w:rsidP="005B0D01">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CB6975" w:rsidRDefault="003A062A" w:rsidP="005B0D01">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CB6975" w:rsidRDefault="003A062A" w:rsidP="005B0D01">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CB6975" w:rsidRDefault="003A062A" w:rsidP="005B0D01">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CB6975" w:rsidRDefault="003A062A" w:rsidP="005B0D01">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CB6975" w:rsidRDefault="003A062A" w:rsidP="005B0D01">
            <w:pPr>
              <w:pStyle w:val="TAC"/>
              <w:rPr>
                <w:sz w:val="16"/>
                <w:szCs w:val="16"/>
                <w:lang w:eastAsia="zh-CN"/>
              </w:rPr>
            </w:pPr>
            <w:r w:rsidRPr="00CB6975">
              <w:rPr>
                <w:sz w:val="16"/>
                <w:szCs w:val="16"/>
                <w:lang w:eastAsia="zh-CN"/>
              </w:rPr>
              <w:t>15.2.0</w:t>
            </w:r>
          </w:p>
        </w:tc>
      </w:tr>
      <w:tr w:rsidR="003A062A" w:rsidRPr="00CB6975"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CB6975" w:rsidRDefault="003A062A" w:rsidP="005B0D01">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CB6975" w:rsidRDefault="003A062A" w:rsidP="005B0D01">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CB6975" w:rsidRDefault="003A062A" w:rsidP="005B0D01">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CB6975" w:rsidRDefault="003A062A" w:rsidP="005B0D01">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CB6975"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CB6975" w:rsidRDefault="003A062A" w:rsidP="005B0D01">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CB6975" w:rsidRDefault="003A062A" w:rsidP="005B0D01">
            <w:pPr>
              <w:pStyle w:val="TAC"/>
              <w:rPr>
                <w:sz w:val="16"/>
                <w:szCs w:val="16"/>
                <w:lang w:eastAsia="zh-CN"/>
              </w:rPr>
            </w:pPr>
            <w:r w:rsidRPr="00CB6975">
              <w:rPr>
                <w:sz w:val="16"/>
                <w:szCs w:val="16"/>
                <w:lang w:eastAsia="zh-CN"/>
              </w:rPr>
              <w:t>15.3.0</w:t>
            </w:r>
          </w:p>
        </w:tc>
      </w:tr>
      <w:tr w:rsidR="003A062A" w:rsidRPr="00CB6975"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CB6975" w:rsidRDefault="003A062A" w:rsidP="005B0D01">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CB6975" w:rsidRDefault="003A062A" w:rsidP="005B0D01">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CB6975" w:rsidRDefault="003A062A" w:rsidP="005B0D01">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CB6975" w:rsidRDefault="003A062A" w:rsidP="005B0D01">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CB6975" w:rsidRDefault="003A062A" w:rsidP="005B0D01">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CB6975"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CB6975" w:rsidRDefault="003A062A" w:rsidP="005B0D01">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CB6975" w:rsidRDefault="003A062A" w:rsidP="005B0D01">
            <w:pPr>
              <w:pStyle w:val="TAC"/>
              <w:rPr>
                <w:sz w:val="16"/>
                <w:szCs w:val="16"/>
                <w:lang w:eastAsia="zh-CN"/>
              </w:rPr>
            </w:pPr>
            <w:r w:rsidRPr="00CB6975">
              <w:rPr>
                <w:sz w:val="16"/>
                <w:szCs w:val="16"/>
                <w:lang w:eastAsia="zh-CN"/>
              </w:rPr>
              <w:t>15.3.0</w:t>
            </w:r>
          </w:p>
        </w:tc>
      </w:tr>
      <w:tr w:rsidR="003A062A" w:rsidRPr="00CB6975"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CB6975" w:rsidRDefault="003A062A" w:rsidP="005B0D01">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CB6975" w:rsidRDefault="003A062A" w:rsidP="005B0D01">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CB6975" w:rsidRDefault="003A062A" w:rsidP="005B0D01">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CB6975" w:rsidRDefault="003A062A" w:rsidP="005B0D01">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CB6975"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CB6975"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CB6975" w:rsidRDefault="003A062A" w:rsidP="005B0D01">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CB6975" w:rsidRDefault="003A062A" w:rsidP="005B0D01">
            <w:pPr>
              <w:pStyle w:val="TAC"/>
              <w:rPr>
                <w:sz w:val="16"/>
                <w:szCs w:val="16"/>
                <w:lang w:eastAsia="zh-CN"/>
              </w:rPr>
            </w:pPr>
            <w:r w:rsidRPr="00CB6975">
              <w:rPr>
                <w:sz w:val="16"/>
                <w:szCs w:val="16"/>
                <w:lang w:eastAsia="zh-CN"/>
              </w:rPr>
              <w:t>15.3.0</w:t>
            </w:r>
          </w:p>
        </w:tc>
      </w:tr>
      <w:tr w:rsidR="003A062A" w:rsidRPr="00CB6975"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CB6975" w:rsidRDefault="003A062A" w:rsidP="005B0D01">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CB6975" w:rsidRDefault="003A062A" w:rsidP="005B0D01">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CB6975" w:rsidRDefault="003A062A" w:rsidP="005B0D01">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CB6975" w:rsidRDefault="003A062A" w:rsidP="005B0D01">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CB6975"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CB6975" w:rsidRDefault="003A062A" w:rsidP="005B0D01">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CB6975" w:rsidRDefault="003A062A" w:rsidP="005B0D01">
            <w:pPr>
              <w:pStyle w:val="TAC"/>
              <w:rPr>
                <w:sz w:val="16"/>
                <w:szCs w:val="16"/>
                <w:lang w:eastAsia="zh-CN"/>
              </w:rPr>
            </w:pPr>
            <w:r w:rsidRPr="00CB6975">
              <w:rPr>
                <w:sz w:val="16"/>
                <w:szCs w:val="16"/>
                <w:lang w:eastAsia="zh-CN"/>
              </w:rPr>
              <w:t>15.3.0</w:t>
            </w:r>
          </w:p>
        </w:tc>
      </w:tr>
      <w:tr w:rsidR="003A062A" w:rsidRPr="00CB6975"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CB6975" w:rsidRDefault="003A062A" w:rsidP="005B0D01">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CB6975" w:rsidRDefault="003A062A" w:rsidP="005B0D01">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CB6975" w:rsidRDefault="003A062A" w:rsidP="005B0D01">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CB6975" w:rsidRDefault="003A062A" w:rsidP="005B0D01">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CB6975"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CB6975" w:rsidRDefault="003A062A" w:rsidP="005B0D01">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CB6975" w:rsidRDefault="003A062A" w:rsidP="005B0D01">
            <w:pPr>
              <w:pStyle w:val="TAC"/>
              <w:rPr>
                <w:sz w:val="16"/>
                <w:szCs w:val="16"/>
                <w:lang w:eastAsia="zh-CN"/>
              </w:rPr>
            </w:pPr>
            <w:r w:rsidRPr="00CB6975">
              <w:rPr>
                <w:sz w:val="16"/>
                <w:szCs w:val="16"/>
                <w:lang w:eastAsia="zh-CN"/>
              </w:rPr>
              <w:t>15.3.0</w:t>
            </w:r>
          </w:p>
        </w:tc>
      </w:tr>
      <w:tr w:rsidR="003A062A" w:rsidRPr="00CB6975"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CB6975" w:rsidRDefault="003A062A" w:rsidP="005B0D01">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CB6975" w:rsidRDefault="003A062A" w:rsidP="005B0D01">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CB6975" w:rsidRDefault="003A062A" w:rsidP="005B0D01">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CB6975" w:rsidRDefault="003A062A" w:rsidP="005B0D01">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CB6975" w:rsidRDefault="003A062A" w:rsidP="005B0D01">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CB6975" w:rsidRDefault="003A062A" w:rsidP="005B0D01">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CB6975" w:rsidRDefault="003A062A" w:rsidP="005B0D01">
            <w:pPr>
              <w:pStyle w:val="TAC"/>
              <w:rPr>
                <w:sz w:val="16"/>
                <w:szCs w:val="16"/>
                <w:lang w:eastAsia="zh-CN"/>
              </w:rPr>
            </w:pPr>
            <w:r w:rsidRPr="00CB6975">
              <w:rPr>
                <w:sz w:val="16"/>
                <w:szCs w:val="16"/>
                <w:lang w:eastAsia="zh-CN"/>
              </w:rPr>
              <w:t>15.4.0</w:t>
            </w:r>
          </w:p>
        </w:tc>
      </w:tr>
      <w:tr w:rsidR="003A062A" w:rsidRPr="00CB6975"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CB6975" w:rsidRDefault="003A062A" w:rsidP="005B0D01">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CB6975" w:rsidRDefault="003A062A" w:rsidP="005B0D01">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CB6975" w:rsidRDefault="003A062A" w:rsidP="005B0D01">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CB6975" w:rsidRDefault="003A062A" w:rsidP="005B0D01">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CB6975" w:rsidRDefault="003A062A" w:rsidP="005B0D01">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CB6975" w:rsidRDefault="003A062A" w:rsidP="005B0D01">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CB6975" w:rsidRDefault="003A062A" w:rsidP="005B0D01">
            <w:pPr>
              <w:pStyle w:val="TAC"/>
              <w:rPr>
                <w:sz w:val="16"/>
                <w:szCs w:val="16"/>
                <w:lang w:eastAsia="zh-CN"/>
              </w:rPr>
            </w:pPr>
            <w:r w:rsidRPr="00CB6975">
              <w:rPr>
                <w:sz w:val="16"/>
                <w:szCs w:val="16"/>
                <w:lang w:eastAsia="zh-CN"/>
              </w:rPr>
              <w:t>15.4.0</w:t>
            </w:r>
          </w:p>
        </w:tc>
      </w:tr>
      <w:tr w:rsidR="003A062A" w:rsidRPr="00CB6975"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CB6975" w:rsidRDefault="003A062A" w:rsidP="005B0D01">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CB6975" w:rsidRDefault="003A062A" w:rsidP="005B0D01">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CB6975" w:rsidRDefault="003A062A" w:rsidP="005B0D01">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CB6975" w:rsidRDefault="003A062A" w:rsidP="005B0D01">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CB6975" w:rsidRDefault="003A062A" w:rsidP="005B0D01">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CB6975" w:rsidRDefault="003A062A" w:rsidP="005B0D01">
            <w:pPr>
              <w:pStyle w:val="TAC"/>
              <w:rPr>
                <w:sz w:val="16"/>
                <w:szCs w:val="16"/>
                <w:lang w:eastAsia="zh-CN"/>
              </w:rPr>
            </w:pPr>
            <w:r w:rsidRPr="00CB6975">
              <w:rPr>
                <w:sz w:val="16"/>
                <w:szCs w:val="16"/>
                <w:lang w:eastAsia="zh-CN"/>
              </w:rPr>
              <w:t>15.4.0</w:t>
            </w:r>
          </w:p>
        </w:tc>
      </w:tr>
      <w:tr w:rsidR="003A062A" w:rsidRPr="00CB6975"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CB6975" w:rsidRDefault="003A062A" w:rsidP="005B0D01">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CB6975" w:rsidRDefault="003A062A" w:rsidP="005B0D01">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CB6975" w:rsidRDefault="003A062A" w:rsidP="005B0D01">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CB6975" w:rsidRDefault="003A062A" w:rsidP="005B0D01">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CB6975" w:rsidRDefault="003A062A" w:rsidP="005B0D01">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CB6975" w:rsidRDefault="003A062A" w:rsidP="005B0D01">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CB6975" w:rsidRDefault="003A062A" w:rsidP="005B0D01">
            <w:pPr>
              <w:pStyle w:val="TAC"/>
              <w:rPr>
                <w:sz w:val="16"/>
                <w:szCs w:val="16"/>
                <w:lang w:eastAsia="zh-CN"/>
              </w:rPr>
            </w:pPr>
            <w:r w:rsidRPr="00CB6975">
              <w:rPr>
                <w:sz w:val="16"/>
                <w:szCs w:val="16"/>
                <w:lang w:eastAsia="zh-CN"/>
              </w:rPr>
              <w:t>15.4.0</w:t>
            </w:r>
          </w:p>
        </w:tc>
      </w:tr>
      <w:tr w:rsidR="003A062A" w:rsidRPr="00CB6975"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CB6975" w:rsidRDefault="003A062A" w:rsidP="005B0D01">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CB6975" w:rsidRDefault="003A062A" w:rsidP="005B0D01">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CB6975" w:rsidRDefault="003A062A" w:rsidP="005B0D01">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CB6975" w:rsidRDefault="003A062A" w:rsidP="005B0D01">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CB6975" w:rsidRDefault="003A062A" w:rsidP="005B0D01">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CB6975" w:rsidRDefault="003A062A" w:rsidP="005B0D01">
            <w:pPr>
              <w:pStyle w:val="TAC"/>
              <w:rPr>
                <w:sz w:val="16"/>
                <w:szCs w:val="16"/>
                <w:lang w:eastAsia="zh-CN"/>
              </w:rPr>
            </w:pPr>
            <w:r w:rsidRPr="00CB6975">
              <w:rPr>
                <w:sz w:val="16"/>
                <w:szCs w:val="16"/>
                <w:lang w:eastAsia="zh-CN"/>
              </w:rPr>
              <w:t>15.4.0</w:t>
            </w:r>
          </w:p>
        </w:tc>
      </w:tr>
      <w:tr w:rsidR="003A062A" w:rsidRPr="00CB6975"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CB6975" w:rsidRDefault="003A062A" w:rsidP="005B0D01">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CB6975" w:rsidRDefault="003A062A" w:rsidP="005B0D01">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CB6975" w:rsidRDefault="003A062A" w:rsidP="005B0D01">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CB6975" w:rsidRDefault="003A062A" w:rsidP="005B0D01">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CB6975" w:rsidRDefault="003A062A" w:rsidP="005B0D01">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CB6975" w:rsidRDefault="003A062A" w:rsidP="005B0D01">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CB6975" w:rsidRDefault="003A062A" w:rsidP="005B0D01">
            <w:pPr>
              <w:pStyle w:val="TAC"/>
              <w:rPr>
                <w:sz w:val="16"/>
                <w:szCs w:val="16"/>
                <w:lang w:eastAsia="zh-CN"/>
              </w:rPr>
            </w:pPr>
            <w:r w:rsidRPr="00CB6975">
              <w:rPr>
                <w:sz w:val="16"/>
                <w:szCs w:val="16"/>
                <w:lang w:eastAsia="zh-CN"/>
              </w:rPr>
              <w:t>15.4.0</w:t>
            </w:r>
          </w:p>
        </w:tc>
      </w:tr>
      <w:tr w:rsidR="003A062A" w:rsidRPr="00CB6975"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CB6975" w:rsidRDefault="003A062A" w:rsidP="005B0D01">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CB6975" w:rsidRDefault="003A062A" w:rsidP="005B0D01">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CB6975" w:rsidRDefault="003A062A" w:rsidP="005B0D01">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CB6975" w:rsidRDefault="003A062A" w:rsidP="005B0D01">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CB6975" w:rsidRDefault="003A062A" w:rsidP="005B0D01">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CB6975" w:rsidRDefault="003A062A" w:rsidP="005B0D01">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CB6975" w:rsidRDefault="003A062A" w:rsidP="005B0D01">
            <w:pPr>
              <w:pStyle w:val="TAC"/>
              <w:rPr>
                <w:sz w:val="16"/>
                <w:szCs w:val="16"/>
                <w:lang w:eastAsia="zh-CN"/>
              </w:rPr>
            </w:pPr>
            <w:r w:rsidRPr="00CB6975">
              <w:rPr>
                <w:sz w:val="16"/>
                <w:szCs w:val="16"/>
                <w:lang w:eastAsia="zh-CN"/>
              </w:rPr>
              <w:t>15.4.0</w:t>
            </w:r>
          </w:p>
        </w:tc>
      </w:tr>
      <w:tr w:rsidR="003A062A" w:rsidRPr="00CB6975"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CB6975" w:rsidRDefault="003A062A" w:rsidP="005B0D01">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CB6975" w:rsidRDefault="003A062A" w:rsidP="005B0D01">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CB6975" w:rsidRDefault="003A062A" w:rsidP="005B0D01">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CB6975" w:rsidRDefault="003A062A" w:rsidP="005B0D01">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CB6975" w:rsidRDefault="003A062A" w:rsidP="005B0D01">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CB6975" w:rsidRDefault="003A062A" w:rsidP="005B0D01">
            <w:pPr>
              <w:pStyle w:val="TAC"/>
              <w:rPr>
                <w:sz w:val="16"/>
                <w:szCs w:val="16"/>
                <w:lang w:eastAsia="zh-CN"/>
              </w:rPr>
            </w:pPr>
            <w:r w:rsidRPr="00CB6975">
              <w:rPr>
                <w:sz w:val="16"/>
                <w:szCs w:val="16"/>
                <w:lang w:eastAsia="zh-CN"/>
              </w:rPr>
              <w:t>15.4.0</w:t>
            </w:r>
          </w:p>
        </w:tc>
      </w:tr>
      <w:tr w:rsidR="003A062A" w:rsidRPr="00CB6975"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CB6975" w:rsidRDefault="003A062A" w:rsidP="005B0D01">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CB6975" w:rsidRDefault="003A062A" w:rsidP="005B0D01">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CB6975" w:rsidRDefault="003A062A" w:rsidP="005B0D01">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CB6975" w:rsidRDefault="003A062A" w:rsidP="005B0D01">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CB6975" w:rsidRDefault="003A062A" w:rsidP="005B0D01">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CB6975" w:rsidRDefault="003A062A" w:rsidP="005B0D01">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CB6975" w:rsidRDefault="003A062A" w:rsidP="005B0D01">
            <w:pPr>
              <w:pStyle w:val="TAC"/>
              <w:rPr>
                <w:sz w:val="16"/>
                <w:szCs w:val="16"/>
                <w:lang w:eastAsia="zh-CN"/>
              </w:rPr>
            </w:pPr>
            <w:r w:rsidRPr="00CB6975">
              <w:rPr>
                <w:sz w:val="16"/>
                <w:szCs w:val="16"/>
                <w:lang w:eastAsia="zh-CN"/>
              </w:rPr>
              <w:t>16.0.0</w:t>
            </w:r>
          </w:p>
        </w:tc>
      </w:tr>
      <w:tr w:rsidR="003A062A" w:rsidRPr="00CB6975"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CB6975" w:rsidRDefault="003A062A" w:rsidP="005B0D01">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CB6975" w:rsidRDefault="003A062A" w:rsidP="005B0D01">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CB6975" w:rsidRDefault="003A062A" w:rsidP="005B0D01">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CB6975" w:rsidRDefault="003A062A" w:rsidP="005B0D01">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CB6975" w:rsidRDefault="003A062A" w:rsidP="005B0D01">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CB6975" w:rsidRDefault="003A062A" w:rsidP="005B0D01">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CB6975" w:rsidRDefault="003A062A" w:rsidP="005B0D01">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CB6975" w:rsidRDefault="003A062A" w:rsidP="005B0D01">
            <w:pPr>
              <w:pStyle w:val="TAC"/>
              <w:rPr>
                <w:sz w:val="16"/>
                <w:szCs w:val="16"/>
                <w:lang w:eastAsia="zh-CN"/>
              </w:rPr>
            </w:pPr>
            <w:r w:rsidRPr="00CB6975">
              <w:rPr>
                <w:sz w:val="16"/>
                <w:szCs w:val="16"/>
                <w:lang w:eastAsia="zh-CN"/>
              </w:rPr>
              <w:t>16.0.0</w:t>
            </w:r>
          </w:p>
        </w:tc>
      </w:tr>
      <w:tr w:rsidR="003A062A" w:rsidRPr="00CB6975"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CB6975" w:rsidRDefault="003A062A" w:rsidP="005B0D01">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CB6975" w:rsidRDefault="003A062A" w:rsidP="005B0D01">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CB6975" w:rsidRDefault="003A062A" w:rsidP="005B0D01">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CB6975" w:rsidRDefault="003A062A" w:rsidP="005B0D01">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CB6975" w:rsidRDefault="003A062A" w:rsidP="005B0D01">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CB6975" w:rsidRDefault="003A062A" w:rsidP="005B0D01">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CB6975" w:rsidRDefault="003A062A" w:rsidP="005B0D01">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CB6975" w:rsidRDefault="003A062A" w:rsidP="005B0D01">
            <w:pPr>
              <w:pStyle w:val="TAC"/>
              <w:rPr>
                <w:sz w:val="16"/>
                <w:szCs w:val="16"/>
                <w:lang w:eastAsia="zh-CN"/>
              </w:rPr>
            </w:pPr>
            <w:r w:rsidRPr="00CB6975">
              <w:rPr>
                <w:sz w:val="16"/>
                <w:szCs w:val="16"/>
                <w:lang w:eastAsia="zh-CN"/>
              </w:rPr>
              <w:t>16.1.0</w:t>
            </w:r>
          </w:p>
        </w:tc>
      </w:tr>
      <w:tr w:rsidR="003A062A" w:rsidRPr="00CB6975"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CB6975" w:rsidRDefault="003A062A" w:rsidP="005B0D01">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CB6975" w:rsidRDefault="003A062A" w:rsidP="005B0D01">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CB6975" w:rsidRDefault="003A062A" w:rsidP="005B0D01">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CB6975" w:rsidRDefault="003A062A" w:rsidP="005B0D01">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CB6975" w:rsidRDefault="003A062A" w:rsidP="005B0D01">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CB6975" w:rsidRDefault="003A062A" w:rsidP="005B0D01">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CB6975" w:rsidRDefault="003A062A" w:rsidP="005B0D01">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CB6975" w:rsidRDefault="003A062A" w:rsidP="005B0D01">
            <w:pPr>
              <w:pStyle w:val="TAC"/>
              <w:rPr>
                <w:sz w:val="16"/>
                <w:szCs w:val="16"/>
                <w:lang w:eastAsia="zh-CN"/>
              </w:rPr>
            </w:pPr>
            <w:r w:rsidRPr="00CB6975">
              <w:rPr>
                <w:sz w:val="16"/>
                <w:szCs w:val="16"/>
                <w:lang w:eastAsia="zh-CN"/>
              </w:rPr>
              <w:t>16.1.0</w:t>
            </w:r>
          </w:p>
        </w:tc>
      </w:tr>
      <w:tr w:rsidR="003A062A" w:rsidRPr="00CB6975"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CB6975" w:rsidRDefault="003A062A" w:rsidP="005B0D01">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CB6975" w:rsidRDefault="003A062A" w:rsidP="005B0D01">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CB6975" w:rsidRDefault="003A062A" w:rsidP="005B0D01">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CB6975" w:rsidRDefault="003A062A" w:rsidP="005B0D01">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CB6975" w:rsidRDefault="003A062A" w:rsidP="005B0D01">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CB6975" w:rsidRDefault="003A062A" w:rsidP="005B0D01">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CB6975" w:rsidRDefault="003A062A" w:rsidP="005B0D01">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CB6975" w:rsidRDefault="003A062A" w:rsidP="005B0D01">
            <w:pPr>
              <w:pStyle w:val="TAC"/>
              <w:rPr>
                <w:sz w:val="16"/>
                <w:szCs w:val="16"/>
                <w:lang w:eastAsia="zh-CN"/>
              </w:rPr>
            </w:pPr>
            <w:r w:rsidRPr="00CB6975">
              <w:rPr>
                <w:sz w:val="16"/>
                <w:szCs w:val="16"/>
                <w:lang w:eastAsia="zh-CN"/>
              </w:rPr>
              <w:t>16.1.0</w:t>
            </w:r>
          </w:p>
        </w:tc>
      </w:tr>
      <w:tr w:rsidR="003A062A" w:rsidRPr="00CB6975"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CB6975" w:rsidRDefault="003A062A" w:rsidP="005B0D01">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CB6975" w:rsidRDefault="003A062A" w:rsidP="005B0D01">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CB6975" w:rsidRDefault="003A062A" w:rsidP="005B0D01">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CB6975" w:rsidRDefault="003A062A" w:rsidP="005B0D01">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CB6975" w:rsidRDefault="003A062A" w:rsidP="005B0D01">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CB6975" w:rsidRDefault="003A062A" w:rsidP="005B0D01">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CB6975" w:rsidRDefault="003A062A" w:rsidP="005B0D01">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CB6975" w:rsidRDefault="003A062A" w:rsidP="005B0D01">
            <w:pPr>
              <w:pStyle w:val="TAC"/>
              <w:rPr>
                <w:sz w:val="16"/>
                <w:szCs w:val="16"/>
                <w:lang w:eastAsia="zh-CN"/>
              </w:rPr>
            </w:pPr>
            <w:r w:rsidRPr="00CB6975">
              <w:rPr>
                <w:sz w:val="16"/>
                <w:szCs w:val="16"/>
                <w:lang w:eastAsia="zh-CN"/>
              </w:rPr>
              <w:t>16.1.0</w:t>
            </w:r>
          </w:p>
        </w:tc>
      </w:tr>
      <w:tr w:rsidR="003A062A" w:rsidRPr="00CB6975"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CB6975" w:rsidRDefault="003A062A" w:rsidP="005B0D01">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CB6975" w:rsidRDefault="003A062A" w:rsidP="005B0D01">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CB6975" w:rsidRDefault="003A062A" w:rsidP="005B0D01">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CB6975" w:rsidRDefault="003A062A" w:rsidP="005B0D01">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CB6975" w:rsidRDefault="003A062A" w:rsidP="005B0D01">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CB6975" w:rsidRDefault="003A062A" w:rsidP="005B0D01">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CB6975" w:rsidRDefault="003A062A" w:rsidP="005B0D01">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CB6975" w:rsidRDefault="003A062A" w:rsidP="005B0D01">
            <w:pPr>
              <w:pStyle w:val="TAC"/>
              <w:rPr>
                <w:sz w:val="16"/>
                <w:szCs w:val="16"/>
                <w:lang w:eastAsia="zh-CN"/>
              </w:rPr>
            </w:pPr>
            <w:r w:rsidRPr="00CB6975">
              <w:rPr>
                <w:sz w:val="16"/>
                <w:szCs w:val="16"/>
                <w:lang w:eastAsia="zh-CN"/>
              </w:rPr>
              <w:t>16.1.0</w:t>
            </w:r>
          </w:p>
        </w:tc>
      </w:tr>
      <w:tr w:rsidR="003A062A" w:rsidRPr="00CB6975"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CB6975" w:rsidRDefault="003A062A" w:rsidP="005B0D01">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CB6975" w:rsidRDefault="003A062A" w:rsidP="005B0D01">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CB6975" w:rsidRDefault="003A062A" w:rsidP="005B0D01">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CB6975" w:rsidRDefault="003A062A" w:rsidP="005B0D01">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CB6975" w:rsidRDefault="003A062A" w:rsidP="005B0D01">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CB6975" w:rsidRDefault="003A062A" w:rsidP="005B0D01">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CB6975" w:rsidRDefault="003A062A" w:rsidP="005B0D01">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CB6975" w:rsidRDefault="003A062A" w:rsidP="005B0D01">
            <w:pPr>
              <w:pStyle w:val="TAC"/>
              <w:rPr>
                <w:sz w:val="16"/>
                <w:szCs w:val="16"/>
                <w:lang w:eastAsia="zh-CN"/>
              </w:rPr>
            </w:pPr>
            <w:r w:rsidRPr="00CB6975">
              <w:rPr>
                <w:sz w:val="16"/>
                <w:szCs w:val="16"/>
                <w:lang w:eastAsia="zh-CN"/>
              </w:rPr>
              <w:t>16.1.0</w:t>
            </w:r>
          </w:p>
        </w:tc>
      </w:tr>
      <w:tr w:rsidR="003A062A" w:rsidRPr="00CB6975"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CB6975" w:rsidRDefault="003A062A" w:rsidP="005B0D01">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CB6975" w:rsidRDefault="003A062A" w:rsidP="005B0D01">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CB6975" w:rsidRDefault="003A062A" w:rsidP="005B0D01">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CB6975" w:rsidRDefault="003A062A" w:rsidP="005B0D01">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CB6975" w:rsidRDefault="003A062A" w:rsidP="005B0D01">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CB6975" w:rsidRDefault="003A062A" w:rsidP="005B0D01">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CB6975" w:rsidRDefault="003A062A" w:rsidP="005B0D01">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CB6975" w:rsidRDefault="003A062A" w:rsidP="005B0D01">
            <w:pPr>
              <w:pStyle w:val="TAC"/>
              <w:rPr>
                <w:sz w:val="16"/>
                <w:szCs w:val="16"/>
                <w:lang w:eastAsia="zh-CN"/>
              </w:rPr>
            </w:pPr>
            <w:r w:rsidRPr="00CB6975">
              <w:rPr>
                <w:sz w:val="16"/>
                <w:szCs w:val="16"/>
                <w:lang w:eastAsia="zh-CN"/>
              </w:rPr>
              <w:t>16.1.0</w:t>
            </w:r>
          </w:p>
        </w:tc>
      </w:tr>
      <w:tr w:rsidR="003A062A" w:rsidRPr="00CB6975"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CB6975" w:rsidRDefault="003A062A" w:rsidP="005B0D01">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CB6975" w:rsidRDefault="003A062A" w:rsidP="005B0D01">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CB6975" w:rsidRDefault="003A062A" w:rsidP="005B0D01">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CB6975" w:rsidRDefault="003A062A" w:rsidP="005B0D01">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CB6975" w:rsidRDefault="003A062A" w:rsidP="005B0D01">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CB6975" w:rsidRDefault="003A062A" w:rsidP="005B0D01">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CB6975" w:rsidRDefault="003A062A" w:rsidP="005B0D01">
            <w:pPr>
              <w:pStyle w:val="TAC"/>
              <w:rPr>
                <w:sz w:val="16"/>
                <w:szCs w:val="16"/>
                <w:lang w:eastAsia="zh-CN"/>
              </w:rPr>
            </w:pPr>
            <w:r w:rsidRPr="00CB6975">
              <w:rPr>
                <w:sz w:val="16"/>
                <w:szCs w:val="16"/>
                <w:lang w:eastAsia="zh-CN"/>
              </w:rPr>
              <w:t>16.1.0</w:t>
            </w:r>
          </w:p>
        </w:tc>
      </w:tr>
      <w:tr w:rsidR="003A062A" w:rsidRPr="00CB6975"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CB6975" w:rsidRDefault="003A062A" w:rsidP="005B0D01">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CB6975" w:rsidRDefault="003A062A" w:rsidP="005B0D01">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CB6975" w:rsidRDefault="003A062A" w:rsidP="005B0D01">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CB6975" w:rsidRDefault="003A062A" w:rsidP="005B0D01">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CB6975" w:rsidRDefault="003A062A" w:rsidP="005B0D01">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CB6975" w:rsidRDefault="003A062A" w:rsidP="005B0D01">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CB6975" w:rsidRDefault="003A062A" w:rsidP="005B0D01">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CB6975" w:rsidRDefault="003A062A" w:rsidP="005B0D01">
            <w:pPr>
              <w:pStyle w:val="TAC"/>
              <w:rPr>
                <w:sz w:val="16"/>
                <w:szCs w:val="16"/>
                <w:lang w:eastAsia="zh-CN"/>
              </w:rPr>
            </w:pPr>
            <w:r w:rsidRPr="00CB6975">
              <w:rPr>
                <w:sz w:val="16"/>
                <w:szCs w:val="16"/>
                <w:lang w:eastAsia="zh-CN"/>
              </w:rPr>
              <w:t>16.1.0</w:t>
            </w:r>
          </w:p>
        </w:tc>
      </w:tr>
      <w:tr w:rsidR="003A062A" w:rsidRPr="00CB6975"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CB6975" w:rsidRDefault="003A062A" w:rsidP="005B0D01">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CB6975" w:rsidRDefault="003A062A" w:rsidP="005B0D01">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CB6975" w:rsidRDefault="003A062A" w:rsidP="005B0D01">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CB6975" w:rsidRDefault="003A062A" w:rsidP="005B0D01">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CB6975" w:rsidRDefault="003A062A" w:rsidP="005B0D01">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CB6975" w:rsidRDefault="003A062A" w:rsidP="005B0D01">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CB6975" w:rsidRDefault="003A062A" w:rsidP="005B0D01">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CB6975" w:rsidRDefault="003A062A" w:rsidP="005B0D01">
            <w:pPr>
              <w:pStyle w:val="TAC"/>
              <w:rPr>
                <w:sz w:val="16"/>
                <w:szCs w:val="16"/>
                <w:lang w:eastAsia="zh-CN"/>
              </w:rPr>
            </w:pPr>
            <w:r w:rsidRPr="00CB6975">
              <w:rPr>
                <w:sz w:val="16"/>
                <w:szCs w:val="16"/>
                <w:lang w:eastAsia="zh-CN"/>
              </w:rPr>
              <w:t>16.1.0</w:t>
            </w:r>
          </w:p>
        </w:tc>
      </w:tr>
      <w:tr w:rsidR="003A062A" w:rsidRPr="00CB6975"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CB6975" w:rsidRDefault="003A062A" w:rsidP="005B0D01">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CB6975" w:rsidRDefault="003A062A" w:rsidP="005B0D01">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CB6975" w:rsidRDefault="003A062A" w:rsidP="005B0D01">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CB6975" w:rsidRDefault="003A062A" w:rsidP="005B0D01">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CB6975" w:rsidRDefault="003A062A" w:rsidP="005B0D01">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CB6975" w:rsidRDefault="003A062A" w:rsidP="005B0D01">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CB6975" w:rsidRDefault="003A062A" w:rsidP="005B0D01">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CB6975" w:rsidRDefault="003A062A" w:rsidP="005B0D01">
            <w:pPr>
              <w:pStyle w:val="TAC"/>
              <w:rPr>
                <w:sz w:val="16"/>
                <w:szCs w:val="16"/>
                <w:lang w:eastAsia="zh-CN"/>
              </w:rPr>
            </w:pPr>
            <w:r w:rsidRPr="00CB6975">
              <w:rPr>
                <w:sz w:val="16"/>
                <w:szCs w:val="16"/>
                <w:lang w:eastAsia="zh-CN"/>
              </w:rPr>
              <w:t>16.1.1</w:t>
            </w:r>
          </w:p>
        </w:tc>
      </w:tr>
      <w:tr w:rsidR="003A062A" w:rsidRPr="00CB6975"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CB6975" w:rsidRDefault="003A062A" w:rsidP="005B0D01">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CB6975" w:rsidRDefault="003A062A" w:rsidP="005B0D01">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CB6975" w:rsidRDefault="003A062A" w:rsidP="005B0D01">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CB6975" w:rsidRDefault="003A062A" w:rsidP="005B0D01">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CB6975" w:rsidRDefault="003A062A" w:rsidP="005B0D01">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CB6975" w:rsidRDefault="003A062A" w:rsidP="005B0D01">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CB6975" w:rsidRDefault="003A062A" w:rsidP="005B0D01">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CB6975" w:rsidRDefault="003A062A" w:rsidP="005B0D01">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CB6975" w:rsidRDefault="003A062A" w:rsidP="005B0D01">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CB6975" w:rsidRDefault="003A062A" w:rsidP="005B0D01">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CB6975" w:rsidRDefault="003A062A" w:rsidP="005B0D01">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CB6975" w:rsidRDefault="003A062A" w:rsidP="005B0D01">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CB6975" w:rsidRDefault="003A062A" w:rsidP="005B0D01">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CB6975" w:rsidRDefault="003A062A" w:rsidP="005B0D01">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CB6975" w:rsidRDefault="003A062A" w:rsidP="005B0D01">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CB6975" w:rsidRDefault="003A062A" w:rsidP="005B0D01">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CB6975" w:rsidRDefault="003A062A" w:rsidP="005B0D01">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CB6975" w:rsidRDefault="003A062A" w:rsidP="005B0D01">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CB6975" w:rsidRDefault="003A062A" w:rsidP="005B0D01">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CB6975" w:rsidRDefault="003A062A" w:rsidP="005B0D01">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CB6975" w:rsidRDefault="003A062A" w:rsidP="005B0D01">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CB6975" w:rsidRDefault="003A062A" w:rsidP="005B0D01">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CB6975" w:rsidRDefault="003A062A" w:rsidP="005B0D01">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CB6975" w:rsidRDefault="003A062A" w:rsidP="005B0D01">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CB6975" w:rsidRDefault="003A062A" w:rsidP="005B0D01">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CB6975" w:rsidRDefault="003A062A" w:rsidP="005B0D01">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CB6975" w:rsidRDefault="003A062A" w:rsidP="005B0D01">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CB6975" w:rsidRDefault="003A062A" w:rsidP="005B0D01">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CB6975" w:rsidRDefault="003A062A" w:rsidP="005B0D01">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CB6975" w:rsidRDefault="003A062A" w:rsidP="005B0D01">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CB6975" w:rsidRDefault="003A062A" w:rsidP="005B0D01">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CB6975" w:rsidRDefault="003A062A" w:rsidP="005B0D01">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CB6975" w:rsidRDefault="003A062A" w:rsidP="005B0D01">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CB6975" w:rsidRDefault="003A062A" w:rsidP="005B0D01">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CB6975" w:rsidRDefault="003A062A" w:rsidP="005B0D01">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CB6975" w:rsidRDefault="003A062A" w:rsidP="005B0D01">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CB6975" w:rsidRDefault="003A062A" w:rsidP="005B0D01">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CB6975" w:rsidRDefault="003A062A" w:rsidP="005B0D01">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CB6975" w:rsidRDefault="003A062A" w:rsidP="005B0D01">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CB6975" w:rsidRDefault="003A062A" w:rsidP="005B0D01">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CB6975" w:rsidRDefault="003A062A" w:rsidP="005B0D01">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CB6975" w:rsidRDefault="003A062A" w:rsidP="005B0D01">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CB6975" w:rsidRDefault="003A062A" w:rsidP="005B0D01">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CB6975" w:rsidRDefault="003A062A" w:rsidP="005B0D01">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CB6975" w:rsidRDefault="003A062A" w:rsidP="005B0D01">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CB6975" w:rsidRDefault="003A062A" w:rsidP="005B0D01">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CB6975" w:rsidRDefault="003A062A" w:rsidP="005B0D01">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CB6975" w:rsidRDefault="003A062A" w:rsidP="005B0D01">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CB6975" w:rsidRDefault="003A062A" w:rsidP="005B0D01">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CB6975" w:rsidRDefault="003A062A" w:rsidP="005B0D01">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CB6975" w:rsidRDefault="003A062A" w:rsidP="005B0D01">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CB6975" w:rsidRDefault="003A062A" w:rsidP="005B0D01">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CB6975" w:rsidRDefault="003A062A" w:rsidP="005B0D01">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CB6975" w:rsidRDefault="003A062A" w:rsidP="005B0D01">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CB6975" w:rsidRDefault="003A062A" w:rsidP="005B0D01">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CB6975" w:rsidRDefault="003A062A" w:rsidP="005B0D01">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CB6975" w:rsidRDefault="003A062A" w:rsidP="005B0D01">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CB6975" w:rsidRDefault="003A062A" w:rsidP="005B0D01">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CB6975" w:rsidRDefault="003A062A" w:rsidP="005B0D01">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CB6975" w:rsidRDefault="003A062A" w:rsidP="005B0D01">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CB6975" w:rsidRDefault="003A062A" w:rsidP="005B0D01">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CB6975" w:rsidRDefault="003A062A" w:rsidP="005B0D01">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CB6975" w:rsidRDefault="003A062A" w:rsidP="005B0D01">
            <w:pPr>
              <w:pStyle w:val="TAC"/>
              <w:rPr>
                <w:sz w:val="16"/>
                <w:szCs w:val="16"/>
                <w:lang w:eastAsia="zh-CN"/>
              </w:rPr>
            </w:pPr>
            <w:r w:rsidRPr="00CB6975">
              <w:rPr>
                <w:sz w:val="16"/>
                <w:szCs w:val="16"/>
                <w:lang w:eastAsia="zh-CN"/>
              </w:rPr>
              <w:t>16.2.0</w:t>
            </w:r>
          </w:p>
        </w:tc>
      </w:tr>
      <w:tr w:rsidR="003A062A" w:rsidRPr="00CB6975"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CB6975" w:rsidRDefault="003A062A" w:rsidP="005B0D01">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CB6975" w:rsidRDefault="003A062A" w:rsidP="005B0D01">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CB6975" w:rsidRDefault="003A062A" w:rsidP="005B0D01">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CB6975" w:rsidRDefault="003A062A" w:rsidP="005B0D01">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CB6975" w:rsidRDefault="003A062A" w:rsidP="005B0D01">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CB6975" w:rsidRDefault="003A062A" w:rsidP="005B0D01">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CB6975" w:rsidRDefault="003A062A" w:rsidP="005B0D01">
            <w:pPr>
              <w:pStyle w:val="TAC"/>
              <w:rPr>
                <w:sz w:val="16"/>
                <w:szCs w:val="16"/>
                <w:lang w:eastAsia="zh-CN"/>
              </w:rPr>
            </w:pPr>
            <w:r w:rsidRPr="00CB6975">
              <w:rPr>
                <w:rFonts w:hint="eastAsia"/>
                <w:sz w:val="16"/>
                <w:szCs w:val="16"/>
                <w:lang w:eastAsia="zh-CN"/>
              </w:rPr>
              <w:t>16.3.0</w:t>
            </w:r>
          </w:p>
        </w:tc>
      </w:tr>
      <w:tr w:rsidR="003A062A" w:rsidRPr="00CB6975"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CB6975" w:rsidRDefault="003A062A" w:rsidP="005B0D01">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CB6975" w:rsidRDefault="003A062A" w:rsidP="005B0D01">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CB6975" w:rsidRDefault="003A062A" w:rsidP="005B0D01">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CB6975" w:rsidRDefault="003A062A" w:rsidP="005B0D01">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CB6975" w:rsidRDefault="003A062A" w:rsidP="005B0D01">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CB6975" w:rsidRDefault="003A062A" w:rsidP="005B0D01">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CB6975" w:rsidRDefault="003A062A" w:rsidP="005B0D01">
            <w:pPr>
              <w:pStyle w:val="TAC"/>
              <w:rPr>
                <w:sz w:val="16"/>
                <w:szCs w:val="16"/>
                <w:lang w:eastAsia="zh-CN"/>
              </w:rPr>
            </w:pPr>
            <w:r w:rsidRPr="00CB6975">
              <w:rPr>
                <w:rFonts w:hint="eastAsia"/>
                <w:sz w:val="16"/>
                <w:szCs w:val="16"/>
                <w:lang w:eastAsia="zh-CN"/>
              </w:rPr>
              <w:t>16.3.0</w:t>
            </w:r>
          </w:p>
        </w:tc>
      </w:tr>
      <w:tr w:rsidR="003A062A" w:rsidRPr="00CB6975"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CB6975" w:rsidRDefault="003A062A" w:rsidP="005B0D01">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CB6975" w:rsidRDefault="003A062A" w:rsidP="005B0D01">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CB6975" w:rsidRDefault="003A062A" w:rsidP="005B0D01">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CB6975" w:rsidRDefault="003A062A" w:rsidP="005B0D01">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CB6975" w:rsidRDefault="003A062A" w:rsidP="005B0D01">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CB6975" w:rsidRDefault="003A062A" w:rsidP="005B0D01">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CB6975" w:rsidRDefault="003A062A" w:rsidP="005B0D01">
            <w:pPr>
              <w:pStyle w:val="TAC"/>
              <w:rPr>
                <w:sz w:val="16"/>
                <w:szCs w:val="16"/>
                <w:lang w:eastAsia="zh-CN"/>
              </w:rPr>
            </w:pPr>
            <w:r w:rsidRPr="00CB6975">
              <w:rPr>
                <w:rFonts w:hint="eastAsia"/>
                <w:sz w:val="16"/>
                <w:szCs w:val="16"/>
                <w:lang w:eastAsia="zh-CN"/>
              </w:rPr>
              <w:t>16.3.0</w:t>
            </w:r>
          </w:p>
        </w:tc>
      </w:tr>
      <w:tr w:rsidR="003A062A" w:rsidRPr="00CB6975"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CB6975" w:rsidRDefault="003A062A" w:rsidP="005B0D01">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CB6975" w:rsidRDefault="003A062A" w:rsidP="005B0D01">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CB6975" w:rsidRDefault="003A062A" w:rsidP="005B0D01">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CB6975" w:rsidRDefault="003A062A" w:rsidP="005B0D01">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CB6975" w:rsidRDefault="003A062A" w:rsidP="005B0D01">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CB6975" w:rsidRDefault="003A062A" w:rsidP="005B0D01">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CB6975" w:rsidRDefault="003A062A" w:rsidP="005B0D01">
            <w:pPr>
              <w:pStyle w:val="TAC"/>
              <w:rPr>
                <w:sz w:val="16"/>
                <w:szCs w:val="16"/>
                <w:lang w:eastAsia="zh-CN"/>
              </w:rPr>
            </w:pPr>
            <w:r w:rsidRPr="00CB6975">
              <w:rPr>
                <w:rFonts w:hint="eastAsia"/>
                <w:sz w:val="16"/>
                <w:szCs w:val="16"/>
                <w:lang w:eastAsia="zh-CN"/>
              </w:rPr>
              <w:t>16.3.0</w:t>
            </w:r>
          </w:p>
        </w:tc>
      </w:tr>
      <w:tr w:rsidR="003A062A" w:rsidRPr="00CB6975"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CB6975" w:rsidRDefault="003A062A" w:rsidP="005B0D01">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CB6975" w:rsidRDefault="003A062A" w:rsidP="005B0D01">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CB6975" w:rsidRDefault="003A062A" w:rsidP="005B0D01">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CB6975" w:rsidRDefault="003A062A" w:rsidP="005B0D01">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CB6975" w:rsidRDefault="003A062A" w:rsidP="005B0D01">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CB6975" w:rsidRDefault="003A062A" w:rsidP="005B0D01">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CB6975" w:rsidRDefault="003A062A" w:rsidP="005B0D01">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CB6975" w:rsidRDefault="003A062A" w:rsidP="005B0D01">
            <w:pPr>
              <w:pStyle w:val="TAC"/>
              <w:rPr>
                <w:sz w:val="16"/>
                <w:szCs w:val="16"/>
                <w:lang w:eastAsia="zh-CN"/>
              </w:rPr>
            </w:pPr>
            <w:r w:rsidRPr="00CB6975">
              <w:rPr>
                <w:rFonts w:hint="eastAsia"/>
                <w:sz w:val="16"/>
                <w:szCs w:val="16"/>
                <w:lang w:eastAsia="zh-CN"/>
              </w:rPr>
              <w:t>16.3.0</w:t>
            </w:r>
          </w:p>
        </w:tc>
      </w:tr>
      <w:tr w:rsidR="003A062A" w:rsidRPr="00CB6975"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CB6975" w:rsidRDefault="003A062A" w:rsidP="005B0D01">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CB6975" w:rsidRDefault="003A062A" w:rsidP="005B0D01">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CB6975" w:rsidRDefault="003A062A" w:rsidP="005B0D01">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CB6975" w:rsidRDefault="003A062A" w:rsidP="005B0D01">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CB6975" w:rsidRDefault="003A062A" w:rsidP="005B0D01">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CB6975" w:rsidRDefault="003A062A" w:rsidP="005B0D01">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CB6975" w:rsidRDefault="003A062A" w:rsidP="005B0D01">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CB6975" w:rsidRDefault="003A062A" w:rsidP="005B0D01">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CB6975" w:rsidRDefault="003A062A" w:rsidP="005B0D01">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CB6975" w:rsidRDefault="003A062A" w:rsidP="005B0D01">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CB6975" w:rsidRDefault="003A062A" w:rsidP="005B0D01">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CB6975" w:rsidRDefault="003A062A" w:rsidP="005B0D01">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CB6975" w:rsidRDefault="003A062A" w:rsidP="005B0D01">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CB6975" w:rsidRDefault="003A062A" w:rsidP="005B0D01">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CB6975" w:rsidRDefault="003A062A" w:rsidP="005B0D01">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CB6975" w:rsidRDefault="003A062A" w:rsidP="005B0D01">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CB6975" w:rsidRDefault="003A062A" w:rsidP="005B0D01">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CB6975" w:rsidRDefault="003A062A" w:rsidP="005B0D01">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CB6975" w:rsidRDefault="003A062A" w:rsidP="005B0D01">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CB6975" w:rsidRDefault="003A062A" w:rsidP="005B0D01">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CB6975" w:rsidRDefault="003A062A" w:rsidP="005B0D01">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CB6975" w:rsidRDefault="003A062A" w:rsidP="005B0D01">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CB6975" w:rsidRDefault="003A062A" w:rsidP="005B0D01">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CB6975" w:rsidRDefault="003A062A" w:rsidP="005B0D01">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CB6975" w:rsidRDefault="003A062A" w:rsidP="005B0D01">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CB6975" w:rsidRDefault="003A062A" w:rsidP="005B0D01">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CB6975" w:rsidRDefault="003A062A" w:rsidP="005B0D01">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CB6975" w:rsidRDefault="003A062A" w:rsidP="005B0D01">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CB6975" w:rsidRDefault="003A062A" w:rsidP="005B0D01">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CB6975" w:rsidRDefault="003A062A" w:rsidP="005B0D01">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CB6975" w:rsidRDefault="003A062A" w:rsidP="005B0D01">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CB6975" w:rsidRDefault="003A062A" w:rsidP="005B0D01">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CB6975" w:rsidRDefault="003A062A" w:rsidP="005B0D01">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CB6975" w:rsidRDefault="003A062A" w:rsidP="005B0D01">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CB6975" w:rsidRDefault="003A062A" w:rsidP="005B0D01">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CB6975" w:rsidRDefault="003A062A" w:rsidP="005B0D01">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CB6975" w:rsidRDefault="003A062A" w:rsidP="005B0D01">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CB6975" w:rsidRDefault="003A062A" w:rsidP="005B0D01">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CB6975" w:rsidRDefault="003A062A" w:rsidP="005B0D01">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CB6975" w:rsidRDefault="003A062A" w:rsidP="005B0D01">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CB6975" w:rsidRDefault="003A062A" w:rsidP="005B0D01">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CB6975" w:rsidRDefault="003A062A" w:rsidP="005B0D01">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CB6975" w:rsidRDefault="003A062A" w:rsidP="005B0D01">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CB6975" w:rsidRDefault="003A062A" w:rsidP="005B0D01">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CB6975" w:rsidRDefault="003A062A" w:rsidP="005B0D01">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CB6975" w:rsidRDefault="003A062A" w:rsidP="005B0D01">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CB6975" w:rsidRDefault="003A062A" w:rsidP="005B0D01">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CB6975" w:rsidRDefault="003A062A" w:rsidP="005B0D01">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CB6975" w:rsidRDefault="003A062A" w:rsidP="005B0D01">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CB6975" w:rsidRDefault="003A062A" w:rsidP="005B0D01">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CB6975" w:rsidRDefault="003A062A" w:rsidP="005B0D01">
            <w:pPr>
              <w:pStyle w:val="TAC"/>
              <w:rPr>
                <w:sz w:val="16"/>
                <w:szCs w:val="16"/>
                <w:lang w:eastAsia="zh-CN"/>
              </w:rPr>
            </w:pPr>
            <w:r w:rsidRPr="00CB6975">
              <w:rPr>
                <w:rFonts w:hint="eastAsia"/>
                <w:sz w:val="16"/>
                <w:szCs w:val="16"/>
                <w:lang w:eastAsia="zh-CN"/>
              </w:rPr>
              <w:t>16.4.0</w:t>
            </w:r>
          </w:p>
        </w:tc>
      </w:tr>
      <w:tr w:rsidR="003A062A" w:rsidRPr="00CB6975"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CB6975" w:rsidRDefault="003A062A" w:rsidP="005B0D01">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CB6975" w:rsidRDefault="003A062A" w:rsidP="005B0D01">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CB6975" w:rsidRDefault="003A062A" w:rsidP="005B0D01">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CB6975" w:rsidRDefault="003A062A" w:rsidP="005B0D01">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CB6975" w:rsidRDefault="003A062A" w:rsidP="005B0D01">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CB6975" w:rsidRDefault="003A062A" w:rsidP="005B0D01">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CB6975" w:rsidRDefault="003A062A" w:rsidP="005B0D01">
            <w:pPr>
              <w:pStyle w:val="TAC"/>
              <w:rPr>
                <w:sz w:val="16"/>
                <w:szCs w:val="16"/>
                <w:lang w:eastAsia="zh-CN"/>
              </w:rPr>
            </w:pPr>
            <w:r w:rsidRPr="00CB6975">
              <w:rPr>
                <w:rFonts w:hint="eastAsia"/>
                <w:sz w:val="16"/>
                <w:szCs w:val="16"/>
                <w:lang w:eastAsia="zh-CN"/>
              </w:rPr>
              <w:t>16.5.0</w:t>
            </w:r>
          </w:p>
        </w:tc>
      </w:tr>
      <w:tr w:rsidR="003A062A" w:rsidRPr="00CB6975"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CB6975" w:rsidRDefault="003A062A" w:rsidP="005B0D01">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CB6975" w:rsidRDefault="003A062A" w:rsidP="005B0D01">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CB6975" w:rsidRDefault="003A062A" w:rsidP="005B0D01">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CB6975" w:rsidRDefault="003A062A" w:rsidP="005B0D01">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CB6975" w:rsidRDefault="003A062A" w:rsidP="005B0D01">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CB6975" w:rsidRDefault="003A062A" w:rsidP="005B0D01">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CB6975" w:rsidRDefault="003A062A" w:rsidP="005B0D01">
            <w:pPr>
              <w:pStyle w:val="TAC"/>
              <w:rPr>
                <w:sz w:val="16"/>
                <w:szCs w:val="16"/>
                <w:lang w:eastAsia="zh-CN"/>
              </w:rPr>
            </w:pPr>
            <w:r w:rsidRPr="00CB6975">
              <w:rPr>
                <w:rFonts w:hint="eastAsia"/>
                <w:sz w:val="16"/>
                <w:szCs w:val="16"/>
                <w:lang w:eastAsia="zh-CN"/>
              </w:rPr>
              <w:t>16.5.0</w:t>
            </w:r>
          </w:p>
        </w:tc>
      </w:tr>
      <w:tr w:rsidR="003A062A" w:rsidRPr="00CB6975"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CB6975" w:rsidRDefault="003A062A" w:rsidP="005B0D01">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CB6975" w:rsidRDefault="003A062A" w:rsidP="005B0D01">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CB6975" w:rsidRDefault="003A062A" w:rsidP="005B0D01">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CB6975" w:rsidRDefault="003A062A" w:rsidP="005B0D01">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CB6975" w:rsidRDefault="003A062A" w:rsidP="005B0D01">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CB6975" w:rsidRDefault="003A062A" w:rsidP="005B0D01">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CB6975" w:rsidRDefault="003A062A" w:rsidP="005B0D01">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CB6975" w:rsidRDefault="003A062A" w:rsidP="005B0D01">
            <w:pPr>
              <w:pStyle w:val="TAC"/>
              <w:rPr>
                <w:sz w:val="16"/>
                <w:szCs w:val="16"/>
                <w:lang w:eastAsia="zh-CN"/>
              </w:rPr>
            </w:pPr>
            <w:r w:rsidRPr="00CB6975">
              <w:rPr>
                <w:rFonts w:hint="eastAsia"/>
                <w:sz w:val="16"/>
                <w:szCs w:val="16"/>
                <w:lang w:eastAsia="zh-CN"/>
              </w:rPr>
              <w:t>16.5.0</w:t>
            </w:r>
          </w:p>
        </w:tc>
      </w:tr>
      <w:tr w:rsidR="003A062A" w:rsidRPr="00CB6975"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CB6975" w:rsidRDefault="003A062A" w:rsidP="005B0D01">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CB6975" w:rsidRDefault="003A062A" w:rsidP="005B0D01">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CB6975" w:rsidRDefault="003A062A" w:rsidP="005B0D01">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CB6975" w:rsidRDefault="003A062A" w:rsidP="005B0D01">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CB6975" w:rsidRDefault="003A062A" w:rsidP="005B0D01">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CB6975" w:rsidRDefault="003A062A" w:rsidP="005B0D01">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CB6975" w:rsidRDefault="003A062A" w:rsidP="005B0D01">
            <w:pPr>
              <w:pStyle w:val="TAC"/>
              <w:rPr>
                <w:sz w:val="16"/>
                <w:szCs w:val="16"/>
                <w:lang w:eastAsia="zh-CN"/>
              </w:rPr>
            </w:pPr>
            <w:r w:rsidRPr="00CB6975">
              <w:rPr>
                <w:rFonts w:hint="eastAsia"/>
                <w:sz w:val="16"/>
                <w:szCs w:val="16"/>
                <w:lang w:eastAsia="zh-CN"/>
              </w:rPr>
              <w:t>16.5.0</w:t>
            </w:r>
          </w:p>
        </w:tc>
      </w:tr>
      <w:tr w:rsidR="003A062A" w:rsidRPr="00CB6975"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CB6975" w:rsidRDefault="003A062A" w:rsidP="005B0D01">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CB6975" w:rsidRDefault="003A062A" w:rsidP="005B0D01">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CB6975" w:rsidRDefault="003A062A" w:rsidP="005B0D01">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CB6975" w:rsidRDefault="003A062A" w:rsidP="005B0D01">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CB6975" w:rsidRDefault="003A062A" w:rsidP="005B0D01">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CB6975" w:rsidRDefault="003A062A" w:rsidP="005B0D01">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CB6975" w:rsidRDefault="003A062A" w:rsidP="005B0D01">
            <w:pPr>
              <w:pStyle w:val="TAC"/>
              <w:rPr>
                <w:sz w:val="16"/>
                <w:szCs w:val="16"/>
                <w:lang w:eastAsia="zh-CN"/>
              </w:rPr>
            </w:pPr>
            <w:r w:rsidRPr="00CB6975">
              <w:rPr>
                <w:rFonts w:hint="eastAsia"/>
                <w:sz w:val="16"/>
                <w:szCs w:val="16"/>
                <w:lang w:eastAsia="zh-CN"/>
              </w:rPr>
              <w:t>17.0.0</w:t>
            </w:r>
          </w:p>
        </w:tc>
      </w:tr>
      <w:tr w:rsidR="003A062A" w:rsidRPr="00CB6975"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CB6975" w:rsidRDefault="003A062A" w:rsidP="005B0D01">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CB6975" w:rsidRDefault="003A062A" w:rsidP="005B0D01">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CB6975" w:rsidRDefault="003A062A" w:rsidP="005B0D01">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CB6975" w:rsidRDefault="003A062A" w:rsidP="005B0D01">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CB6975" w:rsidRDefault="003A062A" w:rsidP="005B0D01">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CB6975" w:rsidRDefault="003A062A" w:rsidP="005B0D01">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CB6975" w:rsidRDefault="003A062A" w:rsidP="005B0D01">
            <w:pPr>
              <w:pStyle w:val="TAC"/>
              <w:rPr>
                <w:sz w:val="16"/>
                <w:szCs w:val="16"/>
                <w:lang w:eastAsia="zh-CN"/>
              </w:rPr>
            </w:pPr>
            <w:r w:rsidRPr="00CB6975">
              <w:rPr>
                <w:rFonts w:hint="eastAsia"/>
                <w:sz w:val="16"/>
                <w:szCs w:val="16"/>
                <w:lang w:eastAsia="zh-CN"/>
              </w:rPr>
              <w:t>17.0.0</w:t>
            </w:r>
          </w:p>
        </w:tc>
      </w:tr>
      <w:tr w:rsidR="003A062A" w:rsidRPr="00CB6975"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CB6975" w:rsidRDefault="003A062A" w:rsidP="005B0D01">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CB6975" w:rsidRDefault="003A062A" w:rsidP="005B0D01">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CB6975" w:rsidRDefault="003A062A" w:rsidP="005B0D01">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CB6975" w:rsidRDefault="003A062A" w:rsidP="005B0D01">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CB6975" w:rsidRDefault="003A062A" w:rsidP="005B0D01">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CB6975" w:rsidRDefault="003A062A" w:rsidP="005B0D01">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CB6975" w:rsidRDefault="003A062A" w:rsidP="005B0D01">
            <w:pPr>
              <w:pStyle w:val="TAC"/>
              <w:rPr>
                <w:sz w:val="16"/>
                <w:szCs w:val="16"/>
                <w:lang w:eastAsia="zh-CN"/>
              </w:rPr>
            </w:pPr>
            <w:r w:rsidRPr="00CB6975">
              <w:rPr>
                <w:rFonts w:hint="eastAsia"/>
                <w:sz w:val="16"/>
                <w:szCs w:val="16"/>
                <w:lang w:eastAsia="zh-CN"/>
              </w:rPr>
              <w:t>17.0.0</w:t>
            </w:r>
          </w:p>
        </w:tc>
      </w:tr>
      <w:tr w:rsidR="003A062A" w:rsidRPr="00CB6975"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CB6975" w:rsidRDefault="003A062A" w:rsidP="005B0D01">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CB6975" w:rsidRDefault="003A062A" w:rsidP="005B0D01">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CB6975" w:rsidRDefault="003A062A" w:rsidP="005B0D01">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CB6975" w:rsidRDefault="003A062A" w:rsidP="005B0D01">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CB6975" w:rsidRDefault="003A062A" w:rsidP="005B0D01">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A062A" w:rsidRPr="00CB6975"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CB6975" w:rsidRDefault="003A062A" w:rsidP="005B0D01">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CB6975" w:rsidRDefault="003A062A" w:rsidP="005B0D01">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CB6975" w:rsidRDefault="003A062A" w:rsidP="005B0D01">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CB6975" w:rsidRDefault="003A062A" w:rsidP="005B0D01">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A062A" w:rsidRPr="00CB6975"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CB6975" w:rsidRDefault="003A062A" w:rsidP="005B0D01">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CB6975" w:rsidRDefault="003A062A" w:rsidP="005B0D01">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CB6975" w:rsidRDefault="003A062A" w:rsidP="005B0D01">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CB6975" w:rsidRDefault="003A062A" w:rsidP="005B0D01">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A062A" w:rsidRPr="00CB6975"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CB6975" w:rsidRDefault="003A062A" w:rsidP="005B0D01">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CB6975" w:rsidRDefault="003A062A" w:rsidP="005B0D01">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CB6975" w:rsidRDefault="003A062A" w:rsidP="005B0D01">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CB6975" w:rsidRDefault="003A062A" w:rsidP="005B0D01">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A062A" w:rsidRPr="00CB6975"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CB6975" w:rsidRDefault="003A062A" w:rsidP="005B0D01">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CB6975" w:rsidRDefault="003A062A" w:rsidP="005B0D01">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CB6975" w:rsidRDefault="003A062A" w:rsidP="005B0D01">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CB6975" w:rsidRDefault="003A062A" w:rsidP="005B0D01">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A062A" w:rsidRPr="00CB6975"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CB6975" w:rsidRDefault="003A062A" w:rsidP="005B0D01">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CB6975" w:rsidRDefault="003A062A" w:rsidP="005B0D01">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CB6975" w:rsidRDefault="003A062A" w:rsidP="005B0D01">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CB6975" w:rsidRDefault="003A062A" w:rsidP="005B0D01">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A062A" w:rsidRPr="00CB6975"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CB6975" w:rsidRDefault="003A062A" w:rsidP="005B0D01">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CB6975" w:rsidRDefault="003A062A" w:rsidP="005B0D01">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CB6975" w:rsidRDefault="003A062A" w:rsidP="005B0D01">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CB6975" w:rsidRDefault="003A062A" w:rsidP="005B0D01">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CB6975" w:rsidRDefault="003A062A" w:rsidP="005B0D01">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A062A" w:rsidRPr="00CB6975"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CB6975" w:rsidRDefault="003A062A" w:rsidP="005B0D01">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CB6975" w:rsidRDefault="003A062A" w:rsidP="005B0D01">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CB6975" w:rsidRDefault="003A062A" w:rsidP="005B0D01">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CB6975" w:rsidRDefault="003A062A" w:rsidP="005B0D01">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CB6975" w:rsidRDefault="003A062A" w:rsidP="005B0D01">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A062A" w:rsidRPr="00CB6975"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CB6975" w:rsidRDefault="003A062A" w:rsidP="005B0D01">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CB6975" w:rsidRDefault="003A062A" w:rsidP="005B0D01">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CB6975" w:rsidRDefault="003A062A" w:rsidP="005B0D01">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CB6975" w:rsidRDefault="003A062A" w:rsidP="005B0D01">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CB6975" w:rsidRDefault="003A062A" w:rsidP="005B0D01">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A062A" w:rsidRPr="00CB6975"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CB6975" w:rsidRDefault="003A062A" w:rsidP="005B0D01">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CB6975" w:rsidRDefault="003A062A" w:rsidP="005B0D01">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CB6975"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CB6975" w:rsidRDefault="003A062A" w:rsidP="005B0D01">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CB6975" w:rsidRDefault="003A062A" w:rsidP="005B0D01">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A062A" w:rsidRPr="00CB6975"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CB6975" w:rsidRDefault="003A062A" w:rsidP="005B0D01">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CB6975" w:rsidRDefault="003A062A" w:rsidP="005B0D01">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CB6975"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CB6975" w:rsidRDefault="003A062A" w:rsidP="005B0D01">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CB6975" w:rsidRDefault="003A062A" w:rsidP="005B0D01">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A062A" w:rsidRPr="00CB6975"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CB6975" w:rsidRDefault="003A062A" w:rsidP="005B0D01">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CB6975" w:rsidRDefault="003A062A" w:rsidP="005B0D01">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CB6975" w:rsidRDefault="003A062A" w:rsidP="005B0D01">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CB6975" w:rsidRDefault="003A062A" w:rsidP="005B0D01">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CB6975" w:rsidRDefault="003A062A" w:rsidP="005B0D01">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CB6975" w:rsidRDefault="003A062A" w:rsidP="005B0D01">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CB6975" w:rsidRDefault="003A062A" w:rsidP="005B0D01">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CB6975" w:rsidRDefault="003A062A" w:rsidP="005B0D01">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CB6975" w:rsidRDefault="003A062A" w:rsidP="005B0D01">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CB6975" w:rsidRDefault="003A062A" w:rsidP="005B0D01">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CB6975" w:rsidRDefault="003A062A" w:rsidP="005B0D01">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CB6975" w:rsidRDefault="003A062A" w:rsidP="005B0D01">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CB6975" w:rsidRDefault="003A062A" w:rsidP="005B0D01">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CB6975" w:rsidRDefault="003A062A" w:rsidP="005B0D01">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CB6975" w:rsidRDefault="003A062A" w:rsidP="005B0D01">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CB6975" w:rsidRDefault="003A062A" w:rsidP="005B0D01">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CB6975" w:rsidRDefault="003A062A" w:rsidP="005B0D01">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CB6975" w:rsidRDefault="003A062A" w:rsidP="005B0D01">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CB6975" w:rsidRDefault="003A062A" w:rsidP="005B0D01">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CB6975" w:rsidRDefault="003A062A" w:rsidP="005B0D01">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CB6975" w:rsidRDefault="003A062A" w:rsidP="005B0D01">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CB6975" w:rsidRDefault="003A062A" w:rsidP="005B0D01">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CB6975" w:rsidRDefault="003A062A" w:rsidP="005B0D01">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CB6975" w:rsidRDefault="003A062A" w:rsidP="005B0D01">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CB6975" w:rsidRDefault="003A062A" w:rsidP="005B0D01">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CB6975" w:rsidRDefault="003A062A" w:rsidP="005B0D01">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CB6975" w:rsidRDefault="003A062A" w:rsidP="005B0D01">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CB6975" w:rsidRDefault="003A062A" w:rsidP="005B0D01">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CB6975" w:rsidRDefault="003A062A" w:rsidP="005B0D01">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CB6975" w:rsidRDefault="003A062A" w:rsidP="005B0D01">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CB6975" w:rsidRDefault="003A062A" w:rsidP="005B0D01">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CB6975" w:rsidRDefault="003A062A" w:rsidP="005B0D01">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CB6975" w:rsidRDefault="003A062A" w:rsidP="005B0D01">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CB6975" w:rsidRDefault="003A062A" w:rsidP="005B0D01">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CB6975" w:rsidRDefault="003A062A" w:rsidP="005B0D01">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CB6975" w:rsidRDefault="003A062A" w:rsidP="005B0D01">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CB6975" w:rsidRDefault="003A062A" w:rsidP="005B0D01">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CB6975" w:rsidRDefault="003A062A" w:rsidP="005B0D01">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CB6975" w:rsidRDefault="003A062A" w:rsidP="005B0D01">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CB6975" w:rsidRDefault="003A062A" w:rsidP="005B0D01">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CB6975" w:rsidRDefault="003A062A" w:rsidP="005B0D01">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CB6975" w:rsidRDefault="003A062A" w:rsidP="005B0D01">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CB6975" w:rsidRDefault="003A062A" w:rsidP="005B0D01">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CB6975" w:rsidRDefault="003A062A" w:rsidP="005B0D01">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CB6975" w:rsidRDefault="003A062A" w:rsidP="005B0D01">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CB6975" w:rsidRDefault="003A062A" w:rsidP="005B0D01">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CB6975" w:rsidRDefault="003A062A" w:rsidP="005B0D01">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CB6975" w:rsidRDefault="003A062A" w:rsidP="005B0D01">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CB6975" w:rsidRDefault="003A062A" w:rsidP="005B0D01">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CB6975" w:rsidRDefault="003A062A" w:rsidP="005B0D01">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CB6975" w:rsidRDefault="003A062A" w:rsidP="005B0D01">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A062A" w:rsidRPr="00CB6975"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CB6975" w:rsidRDefault="003A062A" w:rsidP="005B0D01">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CB6975" w:rsidRDefault="003A062A" w:rsidP="005B0D01">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CB6975" w:rsidRDefault="003A062A" w:rsidP="005B0D01">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CB6975" w:rsidRDefault="003A062A" w:rsidP="005B0D01">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A062A" w:rsidRPr="00CB6975"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CB6975" w:rsidRDefault="003A062A" w:rsidP="005B0D01">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CB6975" w:rsidRDefault="003A062A" w:rsidP="005B0D01">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CB6975" w:rsidRDefault="003A062A" w:rsidP="005B0D01">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CB6975" w:rsidRDefault="003A062A" w:rsidP="005B0D01">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A062A" w:rsidRPr="00CB6975"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CB6975" w:rsidRDefault="003A062A" w:rsidP="005B0D01">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CB6975" w:rsidRDefault="003A062A" w:rsidP="005B0D01">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CB6975" w:rsidRDefault="003A062A" w:rsidP="005B0D01">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CB6975" w:rsidRDefault="003A062A" w:rsidP="005B0D01">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A062A" w:rsidRPr="00CB6975"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CB6975" w:rsidRDefault="003A062A" w:rsidP="005B0D01">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CB6975" w:rsidRDefault="003A062A" w:rsidP="005B0D01">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CB6975" w:rsidRDefault="003A062A" w:rsidP="005B0D01">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CB6975" w:rsidRDefault="003A062A" w:rsidP="005B0D01">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CB6975" w:rsidRDefault="003A062A" w:rsidP="005B0D01">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A062A" w:rsidRPr="00CB6975"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CB6975" w:rsidDel="00C84C7C" w:rsidRDefault="003A062A" w:rsidP="005B0D01">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CB6975" w:rsidRDefault="003A062A" w:rsidP="005B0D01">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CB6975" w:rsidRDefault="003A062A" w:rsidP="005B0D01">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CB6975" w:rsidRDefault="003A062A" w:rsidP="005B0D01">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CB6975" w:rsidDel="00C84C7C" w:rsidRDefault="003A062A" w:rsidP="005B0D01">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CB6975" w:rsidRDefault="003A062A" w:rsidP="005B0D01">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CB6975" w:rsidRDefault="003A062A" w:rsidP="005B0D01">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CB6975" w:rsidRDefault="003A062A" w:rsidP="005B0D01">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CB6975" w:rsidDel="00C84C7C" w:rsidRDefault="003A062A" w:rsidP="005B0D01">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CB6975" w:rsidRDefault="003A062A" w:rsidP="005B0D01">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CB6975" w:rsidRDefault="003A062A" w:rsidP="005B0D01">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CB6975" w:rsidRDefault="003A062A" w:rsidP="005B0D01">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CB6975" w:rsidDel="00C84C7C" w:rsidRDefault="003A062A" w:rsidP="005B0D01">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CB6975" w:rsidRDefault="003A062A" w:rsidP="005B0D01">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CB6975" w:rsidRDefault="003A062A" w:rsidP="005B0D01">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CB6975" w:rsidRDefault="003A062A" w:rsidP="005B0D01">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CB6975" w:rsidDel="00C84C7C" w:rsidRDefault="003A062A" w:rsidP="005B0D01">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CB6975" w:rsidRDefault="003A062A" w:rsidP="005B0D01">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CB6975" w:rsidRDefault="003A062A" w:rsidP="005B0D01">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CB6975" w:rsidRDefault="003A062A" w:rsidP="005B0D01">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CB6975" w:rsidDel="00C84C7C" w:rsidRDefault="003A062A" w:rsidP="005B0D01">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CB6975" w:rsidRDefault="003A062A" w:rsidP="005B0D01">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CB6975" w:rsidRDefault="003A062A" w:rsidP="005B0D01">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CB6975" w:rsidRDefault="003A062A" w:rsidP="005B0D01">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CB6975" w:rsidDel="00C84C7C" w:rsidRDefault="003A062A" w:rsidP="005B0D01">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CB6975" w:rsidRDefault="003A062A" w:rsidP="005B0D01">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CB6975" w:rsidRDefault="003A062A" w:rsidP="005B0D01">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CB6975" w:rsidRDefault="003A062A" w:rsidP="005B0D01">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CB6975" w:rsidDel="00C84C7C" w:rsidRDefault="003A062A" w:rsidP="005B0D01">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CB6975" w:rsidRDefault="003A062A" w:rsidP="005B0D01">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CB6975" w:rsidRDefault="003A062A" w:rsidP="005B0D01">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CB6975" w:rsidRDefault="003A062A" w:rsidP="005B0D01">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CB6975" w:rsidRDefault="003A062A" w:rsidP="005B0D01">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CB6975" w:rsidDel="00C84C7C" w:rsidRDefault="003A062A" w:rsidP="005B0D01">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CB6975" w:rsidRDefault="003A062A" w:rsidP="005B0D01">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CB6975" w:rsidRDefault="003A062A" w:rsidP="005B0D01">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CB6975" w:rsidRDefault="003A062A" w:rsidP="005B0D01">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CB6975" w:rsidDel="00C84C7C" w:rsidRDefault="003A062A" w:rsidP="005B0D01">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CB6975" w:rsidRDefault="003A062A" w:rsidP="005B0D01">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CB6975"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CB6975" w:rsidRDefault="003A062A" w:rsidP="005B0D01">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CB6975" w:rsidDel="00C84C7C" w:rsidRDefault="003A062A" w:rsidP="005B0D01">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CB6975" w:rsidRDefault="003A062A" w:rsidP="005B0D01">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CB6975"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CB6975" w:rsidRDefault="003A062A" w:rsidP="005B0D01">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CB6975" w:rsidRDefault="003A062A" w:rsidP="005B0D01">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CB6975" w:rsidDel="00C84C7C" w:rsidRDefault="003A062A" w:rsidP="005B0D01">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CB6975" w:rsidRDefault="003A062A" w:rsidP="005B0D01">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CB6975"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CB6975" w:rsidRDefault="003A062A" w:rsidP="005B0D01">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CB6975" w:rsidRDefault="003A062A" w:rsidP="005B0D01">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CB6975" w:rsidRDefault="003A062A" w:rsidP="005B0D01">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CB6975" w:rsidRDefault="003A062A" w:rsidP="005B0D01">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CB6975" w:rsidDel="00C84C7C" w:rsidRDefault="003A062A" w:rsidP="005B0D01">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CB6975" w:rsidRDefault="003A062A" w:rsidP="005B0D01">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CB6975"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CB6975" w:rsidRDefault="003A062A" w:rsidP="005B0D01">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CB6975" w:rsidRDefault="003A062A" w:rsidP="005B0D01">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CB6975" w:rsidRDefault="003A062A" w:rsidP="005B0D01">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A062A" w:rsidRPr="00CB6975"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496973" w:rsidRDefault="003A062A" w:rsidP="005B0D01">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36363E" w:rsidRDefault="003A062A" w:rsidP="005B0D01">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36363E" w:rsidRDefault="003A062A" w:rsidP="005B0D01">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36363E"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36363E" w:rsidRDefault="003A062A" w:rsidP="005B0D01">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36363E" w:rsidRDefault="003A062A" w:rsidP="005B0D01">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496973" w:rsidRDefault="003A062A" w:rsidP="005B0D01">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3A062A" w:rsidRPr="00CB6975"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496973" w:rsidRDefault="003A062A" w:rsidP="005B0D01">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36363E" w:rsidRDefault="003A062A" w:rsidP="005B0D01">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36363E" w:rsidRDefault="003A062A" w:rsidP="005B0D01">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36363E" w:rsidRDefault="003A062A" w:rsidP="005B0D01">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36363E" w:rsidRDefault="003A062A" w:rsidP="005B0D01">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36363E" w:rsidRDefault="003A062A" w:rsidP="005B0D01">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496973" w:rsidRDefault="003A062A" w:rsidP="005B0D01">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3A062A" w:rsidRPr="00CB6975"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496973" w:rsidRDefault="003A062A" w:rsidP="005B0D01">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36363E" w:rsidRDefault="003A062A" w:rsidP="005B0D01">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36363E" w:rsidRDefault="003A062A" w:rsidP="005B0D01">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36363E" w:rsidRDefault="003A062A" w:rsidP="005B0D01">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36363E" w:rsidRDefault="003A062A" w:rsidP="005B0D01">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36363E" w:rsidRDefault="003A062A" w:rsidP="005B0D01">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496973" w:rsidRDefault="003A062A" w:rsidP="005B0D01">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3A062A" w:rsidRPr="00CB6975"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496973" w:rsidRDefault="003A062A" w:rsidP="005B0D01">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36363E" w:rsidRDefault="003A062A" w:rsidP="005B0D01">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36363E" w:rsidRDefault="003A062A" w:rsidP="005B0D01">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36363E"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36363E" w:rsidRDefault="003A062A" w:rsidP="005B0D01">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36363E" w:rsidRDefault="003A062A" w:rsidP="005B0D01">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496973" w:rsidRDefault="003A062A" w:rsidP="005B0D01">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3A062A" w:rsidRPr="00CB6975"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496973" w:rsidRDefault="003A062A" w:rsidP="005B0D01">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36363E" w:rsidRDefault="003A062A" w:rsidP="005B0D01">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36363E" w:rsidRDefault="003A062A" w:rsidP="005B0D01">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36363E" w:rsidRDefault="003A062A" w:rsidP="005B0D01">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36363E" w:rsidRDefault="003A062A" w:rsidP="005B0D01">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36363E" w:rsidRDefault="003A062A" w:rsidP="005B0D01">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496973" w:rsidRDefault="003A062A" w:rsidP="005B0D01">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3A062A" w:rsidRPr="00CB6975"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496973" w:rsidRDefault="003A062A" w:rsidP="005B0D01">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36363E" w:rsidRDefault="003A062A" w:rsidP="005B0D01">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36363E" w:rsidRDefault="003A062A" w:rsidP="005B0D01">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36363E" w:rsidRDefault="003A062A" w:rsidP="005B0D01">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36363E" w:rsidRDefault="003A062A" w:rsidP="005B0D01">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36363E" w:rsidRDefault="003A062A" w:rsidP="005B0D01">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496973" w:rsidRDefault="003A062A" w:rsidP="005B0D01">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3A062A" w:rsidRPr="00CB6975"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496973" w:rsidRDefault="003A062A" w:rsidP="005B0D01">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36363E" w:rsidRDefault="003A062A" w:rsidP="005B0D01">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36363E" w:rsidRDefault="003A062A" w:rsidP="005B0D01">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36363E" w:rsidRDefault="003A062A" w:rsidP="005B0D01">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36363E" w:rsidRDefault="003A062A" w:rsidP="005B0D01">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36363E" w:rsidRDefault="003A062A" w:rsidP="005B0D01">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496973" w:rsidRDefault="003A062A" w:rsidP="005B0D01">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3A062A" w:rsidRPr="00CB6975"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496973" w:rsidRDefault="003A062A" w:rsidP="005B0D01">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36363E" w:rsidRDefault="003A062A" w:rsidP="005B0D01">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36363E" w:rsidRDefault="003A062A" w:rsidP="005B0D01">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36363E"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36363E" w:rsidRDefault="003A062A" w:rsidP="005B0D01">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36363E" w:rsidRDefault="003A062A" w:rsidP="005B0D01">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496973" w:rsidRDefault="003A062A" w:rsidP="005B0D01">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3A062A" w:rsidRPr="00CB6975"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496973" w:rsidRDefault="003A062A" w:rsidP="005B0D01">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36363E" w:rsidRDefault="003A062A" w:rsidP="005B0D01">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36363E" w:rsidRDefault="003A062A" w:rsidP="005B0D01">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36363E"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36363E" w:rsidRDefault="003A062A" w:rsidP="005B0D01">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36363E" w:rsidRDefault="003A062A" w:rsidP="005B0D01">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496973" w:rsidRDefault="003A062A" w:rsidP="005B0D01">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3A062A" w:rsidRPr="00CB6975"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496973"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496973" w:rsidRDefault="003A062A" w:rsidP="005B0D01">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496973" w:rsidRDefault="003A062A" w:rsidP="005B0D01">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36363E" w:rsidRDefault="003A062A" w:rsidP="005B0D01">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496973" w:rsidRDefault="003A062A" w:rsidP="005B0D01">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36363E" w:rsidRDefault="003A062A" w:rsidP="005B0D01">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496973" w:rsidRDefault="003A062A" w:rsidP="005B0D01">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3A062A" w:rsidRPr="00CB6975"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496973"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496973" w:rsidRDefault="003A062A" w:rsidP="005B0D01">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496973" w:rsidRDefault="003A062A" w:rsidP="005B0D01">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36363E" w:rsidRDefault="003A062A" w:rsidP="005B0D01">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496973" w:rsidRDefault="003A062A" w:rsidP="005B0D01">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36363E" w:rsidRDefault="003A062A" w:rsidP="005B0D01">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496973" w:rsidRDefault="003A062A" w:rsidP="005B0D01">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3A062A" w:rsidRPr="00CB6975"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496973"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496973" w:rsidRDefault="003A062A" w:rsidP="005B0D01">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496973" w:rsidRDefault="003A062A" w:rsidP="005B0D01">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36363E" w:rsidRDefault="003A062A" w:rsidP="005B0D01">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496973" w:rsidRDefault="003A062A" w:rsidP="005B0D01">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36363E" w:rsidRDefault="003A062A" w:rsidP="005B0D01">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496973" w:rsidRDefault="003A062A" w:rsidP="005B0D01">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3A062A" w:rsidRPr="00CB6975"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496973"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496973" w:rsidRDefault="003A062A" w:rsidP="005B0D01">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496973" w:rsidRDefault="003A062A" w:rsidP="005B0D01">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36363E"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496973" w:rsidRDefault="003A062A" w:rsidP="005B0D01">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36363E" w:rsidRDefault="003A062A" w:rsidP="005B0D01">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496973" w:rsidRDefault="003A062A" w:rsidP="005B0D01">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3A062A" w:rsidRPr="00CB6975"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496973"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496973" w:rsidRDefault="003A062A" w:rsidP="005B0D01">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496973" w:rsidRDefault="003A062A" w:rsidP="005B0D01">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36363E" w:rsidRDefault="003A062A" w:rsidP="005B0D01">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496973" w:rsidRDefault="003A062A" w:rsidP="005B0D01">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36363E" w:rsidRDefault="003A062A" w:rsidP="005B0D01">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496973" w:rsidRDefault="003A062A" w:rsidP="005B0D01">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3A062A" w:rsidRPr="00CB6975"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496973"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496973" w:rsidRDefault="003A062A" w:rsidP="005B0D01">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496973" w:rsidRDefault="003A062A" w:rsidP="005B0D01">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36363E" w:rsidRDefault="003A062A" w:rsidP="005B0D01">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496973" w:rsidRDefault="003A062A" w:rsidP="005B0D01">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36363E" w:rsidRDefault="003A062A" w:rsidP="005B0D01">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496973" w:rsidRDefault="003A062A" w:rsidP="005B0D01">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3A062A" w:rsidRPr="00CB6975"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496973"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496973" w:rsidRDefault="003A062A" w:rsidP="005B0D01">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496973" w:rsidRDefault="003A062A" w:rsidP="005B0D01">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36363E" w:rsidRDefault="003A062A" w:rsidP="005B0D01">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496973" w:rsidRDefault="003A062A" w:rsidP="005B0D01">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36363E" w:rsidRDefault="003A062A" w:rsidP="005B0D01">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496973" w:rsidRDefault="003A062A" w:rsidP="005B0D01">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3A062A" w:rsidRPr="00CB6975"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496973"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496973" w:rsidRDefault="003A062A" w:rsidP="005B0D01">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496973" w:rsidRDefault="003A062A" w:rsidP="005B0D01">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36363E"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496973" w:rsidRDefault="003A062A" w:rsidP="005B0D01">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36363E" w:rsidRDefault="003A062A" w:rsidP="005B0D01">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496973" w:rsidRDefault="003A062A" w:rsidP="005B0D01">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3A062A" w:rsidRPr="00CB6975"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496973"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496973" w:rsidRDefault="003A062A" w:rsidP="005B0D01">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496973" w:rsidRDefault="003A062A" w:rsidP="005B0D01">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36363E"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496973" w:rsidRDefault="003A062A" w:rsidP="005B0D01">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36363E" w:rsidRDefault="003A062A" w:rsidP="005B0D01">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496973" w:rsidRDefault="003A062A" w:rsidP="005B0D01">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3A062A" w:rsidRPr="00CB6975"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496973"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496973" w:rsidRDefault="003A062A" w:rsidP="005B0D01">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496973" w:rsidRDefault="003A062A" w:rsidP="005B0D01">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496973" w:rsidRDefault="003A062A" w:rsidP="005B0D01">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36363E"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496973" w:rsidRDefault="003A062A" w:rsidP="005B0D01">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36363E" w:rsidRDefault="003A062A" w:rsidP="005B0D01">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496973" w:rsidRDefault="003A062A" w:rsidP="005B0D01">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3A062A" w:rsidRPr="00CB6975"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496973" w:rsidRDefault="003A062A" w:rsidP="005B0D01">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B5160E" w:rsidRDefault="003A062A" w:rsidP="005B0D01">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Default="003A062A" w:rsidP="005B0D01">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36363E"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Default="003A062A" w:rsidP="005B0D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Default="003A062A" w:rsidP="005B0D01">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3E5099" w:rsidRDefault="003A062A" w:rsidP="005B0D01">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3A062A" w:rsidRPr="00CB6975"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Default="003A062A" w:rsidP="005B0D01">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496973" w:rsidRDefault="003A062A" w:rsidP="005B0D01">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B5160E" w:rsidRDefault="003A062A" w:rsidP="005B0D01">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Default="003A062A" w:rsidP="005B0D01">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36363E"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Default="003A062A" w:rsidP="005B0D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Default="003A062A" w:rsidP="005B0D01">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3E5099" w:rsidRDefault="003A062A" w:rsidP="005B0D01">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3A062A" w:rsidRPr="00CB6975"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Default="003A062A" w:rsidP="005B0D01">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Default="003A062A" w:rsidP="005B0D01">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B5160E" w:rsidRDefault="003A062A" w:rsidP="005B0D01">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Default="003A062A" w:rsidP="005B0D01">
            <w:pPr>
              <w:pStyle w:val="TAL"/>
              <w:rPr>
                <w:rFonts w:cs="Arial"/>
                <w:sz w:val="16"/>
                <w:szCs w:val="16"/>
                <w:lang w:eastAsia="zh-CN"/>
              </w:rPr>
            </w:pPr>
            <w:r>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36363E"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Default="003A062A" w:rsidP="005B0D01">
            <w:pPr>
              <w:pStyle w:val="TAC"/>
              <w:rPr>
                <w:rFonts w:cs="Arial"/>
                <w:sz w:val="16"/>
                <w:szCs w:val="16"/>
                <w:lang w:eastAsia="zh-CN"/>
              </w:rPr>
            </w:pPr>
            <w:r>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Default="003A062A" w:rsidP="005B0D01">
            <w:pPr>
              <w:pStyle w:val="TAC"/>
              <w:jc w:val="left"/>
              <w:rPr>
                <w:rFonts w:cs="Arial"/>
                <w:sz w:val="16"/>
                <w:szCs w:val="16"/>
              </w:rPr>
            </w:pPr>
            <w:r>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Default="003A062A" w:rsidP="005B0D01">
            <w:pPr>
              <w:pStyle w:val="TAC"/>
              <w:rPr>
                <w:rFonts w:cs="Arial"/>
                <w:sz w:val="16"/>
                <w:szCs w:val="16"/>
                <w:lang w:eastAsia="zh-CN"/>
              </w:rPr>
            </w:pPr>
            <w:r>
              <w:rPr>
                <w:rFonts w:cs="Arial" w:hint="eastAsia"/>
                <w:sz w:val="16"/>
                <w:szCs w:val="16"/>
                <w:lang w:eastAsia="zh-CN"/>
              </w:rPr>
              <w:t>18.0.0</w:t>
            </w:r>
          </w:p>
        </w:tc>
      </w:tr>
      <w:tr w:rsidR="003A062A" w:rsidRPr="00CB6975"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Default="003A062A" w:rsidP="005B0D01">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Default="003A062A" w:rsidP="005B0D01">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B5160E" w:rsidRDefault="003A062A" w:rsidP="005B0D01">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Default="003A062A" w:rsidP="005B0D01">
            <w:pPr>
              <w:pStyle w:val="TAL"/>
              <w:rPr>
                <w:rFonts w:cs="Arial"/>
                <w:sz w:val="16"/>
                <w:szCs w:val="16"/>
                <w:lang w:eastAsia="zh-CN"/>
              </w:rPr>
            </w:pPr>
            <w:r>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36363E" w:rsidRDefault="003A062A" w:rsidP="005B0D01">
            <w:pPr>
              <w:pStyle w:val="TAL"/>
              <w:jc w:val="right"/>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Default="003A062A" w:rsidP="005B0D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Default="003A062A" w:rsidP="005B0D01">
            <w:pPr>
              <w:pStyle w:val="TAC"/>
              <w:jc w:val="left"/>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Default="003A062A" w:rsidP="005B0D01">
            <w:pPr>
              <w:pStyle w:val="TAC"/>
              <w:rPr>
                <w:rFonts w:cs="Arial"/>
                <w:sz w:val="16"/>
                <w:szCs w:val="16"/>
                <w:lang w:eastAsia="zh-CN"/>
              </w:rPr>
            </w:pPr>
            <w:r>
              <w:rPr>
                <w:rFonts w:cs="Arial" w:hint="eastAsia"/>
                <w:sz w:val="16"/>
                <w:szCs w:val="16"/>
                <w:lang w:eastAsia="zh-CN"/>
              </w:rPr>
              <w:t>18.0.0</w:t>
            </w:r>
          </w:p>
        </w:tc>
      </w:tr>
      <w:tr w:rsidR="003A062A" w:rsidRPr="00CB6975"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Default="003A062A" w:rsidP="005B0D01">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Default="003A062A" w:rsidP="005B0D01">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B5160E" w:rsidRDefault="003A062A" w:rsidP="005B0D01">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Default="003A062A" w:rsidP="005B0D01">
            <w:pPr>
              <w:pStyle w:val="TAL"/>
              <w:rPr>
                <w:rFonts w:cs="Arial"/>
                <w:sz w:val="16"/>
                <w:szCs w:val="16"/>
                <w:lang w:eastAsia="zh-CN"/>
              </w:rPr>
            </w:pPr>
            <w:r>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36363E" w:rsidRDefault="003A062A" w:rsidP="005B0D01">
            <w:pPr>
              <w:pStyle w:val="TAL"/>
              <w:jc w:val="right"/>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Default="003A062A" w:rsidP="005B0D01">
            <w:pPr>
              <w:pStyle w:val="TAC"/>
              <w:rPr>
                <w:rFonts w:cs="Arial"/>
                <w:sz w:val="16"/>
                <w:szCs w:val="16"/>
                <w:lang w:eastAsia="zh-CN"/>
              </w:rPr>
            </w:pPr>
            <w:r>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Default="003A062A" w:rsidP="005B0D01">
            <w:pPr>
              <w:pStyle w:val="TAC"/>
              <w:jc w:val="left"/>
              <w:rPr>
                <w:rFonts w:cs="Arial"/>
                <w:sz w:val="16"/>
                <w:szCs w:val="16"/>
              </w:rPr>
            </w:pPr>
            <w:r>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Default="003A062A" w:rsidP="005B0D01">
            <w:pPr>
              <w:pStyle w:val="TAC"/>
              <w:rPr>
                <w:rFonts w:cs="Arial"/>
                <w:sz w:val="16"/>
                <w:szCs w:val="16"/>
                <w:lang w:eastAsia="zh-CN"/>
              </w:rPr>
            </w:pPr>
            <w:r>
              <w:rPr>
                <w:rFonts w:cs="Arial" w:hint="eastAsia"/>
                <w:sz w:val="16"/>
                <w:szCs w:val="16"/>
                <w:lang w:eastAsia="zh-CN"/>
              </w:rPr>
              <w:t>18.0.0</w:t>
            </w:r>
          </w:p>
        </w:tc>
      </w:tr>
      <w:tr w:rsidR="003A062A" w:rsidRPr="00CB6975"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Default="003A062A" w:rsidP="005B0D01">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Default="003A062A" w:rsidP="005B0D01">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B5160E" w:rsidRDefault="003A062A" w:rsidP="005B0D01">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Default="003A062A" w:rsidP="005B0D01">
            <w:pPr>
              <w:pStyle w:val="TAL"/>
              <w:rPr>
                <w:rFonts w:cs="Arial"/>
                <w:sz w:val="16"/>
                <w:szCs w:val="16"/>
                <w:lang w:eastAsia="zh-CN"/>
              </w:rPr>
            </w:pPr>
            <w:r>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36363E"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Default="003A062A" w:rsidP="005B0D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Default="003A062A" w:rsidP="005B0D01">
            <w:pPr>
              <w:pStyle w:val="TAC"/>
              <w:jc w:val="left"/>
              <w:rPr>
                <w:rFonts w:cs="Arial"/>
                <w:sz w:val="16"/>
                <w:szCs w:val="16"/>
              </w:rPr>
            </w:pPr>
            <w:r>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Default="003A062A" w:rsidP="005B0D01">
            <w:pPr>
              <w:pStyle w:val="TAC"/>
              <w:rPr>
                <w:rFonts w:cs="Arial"/>
                <w:sz w:val="16"/>
                <w:szCs w:val="16"/>
                <w:lang w:eastAsia="zh-CN"/>
              </w:rPr>
            </w:pPr>
            <w:r>
              <w:rPr>
                <w:rFonts w:cs="Arial" w:hint="eastAsia"/>
                <w:sz w:val="16"/>
                <w:szCs w:val="16"/>
                <w:lang w:eastAsia="zh-CN"/>
              </w:rPr>
              <w:t>18.0.0</w:t>
            </w:r>
          </w:p>
        </w:tc>
      </w:tr>
      <w:tr w:rsidR="003A062A" w:rsidRPr="00CB6975"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Default="003A062A" w:rsidP="005B0D01">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Default="003A062A" w:rsidP="005B0D01">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B5160E" w:rsidRDefault="003A062A" w:rsidP="005B0D01">
            <w:pPr>
              <w:pStyle w:val="TAC"/>
              <w:rPr>
                <w:rFonts w:cs="Arial"/>
                <w:sz w:val="16"/>
                <w:szCs w:val="16"/>
                <w:lang w:eastAsia="zh-CN"/>
              </w:rPr>
            </w:pPr>
            <w:r w:rsidRPr="00632B66">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Default="003A062A" w:rsidP="005B0D01">
            <w:pPr>
              <w:pStyle w:val="TAL"/>
              <w:rPr>
                <w:rFonts w:cs="Arial"/>
                <w:sz w:val="16"/>
                <w:szCs w:val="16"/>
              </w:rPr>
            </w:pPr>
            <w:r>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36363E" w:rsidRDefault="003A062A" w:rsidP="005B0D01">
            <w:pPr>
              <w:pStyle w:val="TAL"/>
              <w:jc w:val="right"/>
              <w:rPr>
                <w:rFonts w:cs="Arial"/>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Default="003A062A" w:rsidP="005B0D01">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Default="003A062A" w:rsidP="005B0D01">
            <w:pPr>
              <w:pStyle w:val="TAC"/>
              <w:jc w:val="left"/>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Default="003A062A" w:rsidP="005B0D01">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3A062A" w:rsidRPr="00CB6975"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Default="003A062A" w:rsidP="005B0D01">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Default="003A062A" w:rsidP="005B0D01">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B5160E" w:rsidRDefault="003A062A" w:rsidP="005B0D01">
            <w:pPr>
              <w:pStyle w:val="TAC"/>
              <w:rPr>
                <w:rFonts w:cs="Arial"/>
                <w:sz w:val="16"/>
                <w:szCs w:val="16"/>
                <w:lang w:eastAsia="zh-CN"/>
              </w:rPr>
            </w:pPr>
            <w:r w:rsidRPr="00632B66">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Default="003A062A" w:rsidP="005B0D01">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36363E" w:rsidRDefault="003A062A" w:rsidP="005B0D01">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Default="003A062A" w:rsidP="005B0D01">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Default="003A062A" w:rsidP="005B0D01">
            <w:pPr>
              <w:pStyle w:val="TAC"/>
              <w:jc w:val="left"/>
              <w:rPr>
                <w:rFonts w:cs="Arial"/>
                <w:sz w:val="16"/>
                <w:szCs w:val="16"/>
              </w:rPr>
            </w:pPr>
            <w:r>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Default="003A062A" w:rsidP="005B0D01">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3A062A" w:rsidRPr="00CB6975"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Default="003A062A" w:rsidP="005B0D01">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Default="003A062A" w:rsidP="005B0D01">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B5160E" w:rsidRDefault="003A062A" w:rsidP="005B0D01">
            <w:pPr>
              <w:pStyle w:val="TAC"/>
              <w:rPr>
                <w:rFonts w:cs="Arial"/>
                <w:sz w:val="16"/>
                <w:szCs w:val="16"/>
                <w:lang w:eastAsia="zh-CN"/>
              </w:rPr>
            </w:pPr>
            <w:r w:rsidRPr="00632B66">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Default="003A062A" w:rsidP="005B0D01">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36363E" w:rsidRDefault="003A062A" w:rsidP="005B0D01">
            <w:pPr>
              <w:pStyle w:val="TAL"/>
              <w:jc w:val="right"/>
              <w:rPr>
                <w:rFonts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Default="003A062A" w:rsidP="005B0D01">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Default="003A062A" w:rsidP="005B0D01">
            <w:pPr>
              <w:pStyle w:val="TAC"/>
              <w:jc w:val="left"/>
              <w:rPr>
                <w:rFonts w:cs="Arial"/>
                <w:sz w:val="16"/>
                <w:szCs w:val="16"/>
              </w:rPr>
            </w:pPr>
            <w:r>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Default="003A062A" w:rsidP="005B0D01">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3A062A" w:rsidRPr="00CB6975"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Default="003A062A" w:rsidP="005B0D01">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Default="003A062A" w:rsidP="005B0D01">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B5160E" w:rsidRDefault="003A062A" w:rsidP="005B0D01">
            <w:pPr>
              <w:pStyle w:val="TAC"/>
              <w:rPr>
                <w:rFonts w:cs="Arial"/>
                <w:sz w:val="16"/>
                <w:szCs w:val="16"/>
                <w:lang w:eastAsia="zh-CN"/>
              </w:rPr>
            </w:pPr>
            <w:r w:rsidRPr="00632B66">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Default="003A062A" w:rsidP="005B0D01">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36363E" w:rsidRDefault="003A062A" w:rsidP="005B0D01">
            <w:pPr>
              <w:pStyle w:val="TAL"/>
              <w:jc w:val="right"/>
              <w:rPr>
                <w:rFonts w:cs="Arial"/>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Default="003A062A" w:rsidP="005B0D01">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Default="003A062A" w:rsidP="005B0D01">
            <w:pPr>
              <w:pStyle w:val="TAC"/>
              <w:jc w:val="left"/>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Default="003A062A" w:rsidP="005B0D01">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3A062A" w:rsidRPr="00CB6975"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Default="003A062A" w:rsidP="005B0D01">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Default="003A062A" w:rsidP="005B0D01">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B5160E" w:rsidRDefault="003A062A" w:rsidP="005B0D01">
            <w:pPr>
              <w:pStyle w:val="TAC"/>
              <w:rPr>
                <w:rFonts w:cs="Arial"/>
                <w:sz w:val="16"/>
                <w:szCs w:val="16"/>
                <w:lang w:eastAsia="zh-CN"/>
              </w:rPr>
            </w:pPr>
            <w:r w:rsidRPr="00632B66">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Default="003A062A" w:rsidP="005B0D01">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36363E" w:rsidRDefault="003A062A" w:rsidP="005B0D01">
            <w:pPr>
              <w:pStyle w:val="TAL"/>
              <w:jc w:val="right"/>
              <w:rPr>
                <w:rFonts w:cs="Arial"/>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Default="003A062A" w:rsidP="005B0D01">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Default="003A062A" w:rsidP="005B0D01">
            <w:pPr>
              <w:pStyle w:val="TAC"/>
              <w:jc w:val="left"/>
              <w:rPr>
                <w:rFonts w:cs="Arial"/>
                <w:sz w:val="16"/>
                <w:szCs w:val="16"/>
              </w:rPr>
            </w:pPr>
            <w:r>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Default="003A062A" w:rsidP="005B0D01">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3A062A" w:rsidRPr="00CB6975"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Default="003A062A" w:rsidP="005B0D01">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Default="003A062A" w:rsidP="005B0D01">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B5160E" w:rsidRDefault="003A062A" w:rsidP="005B0D01">
            <w:pPr>
              <w:pStyle w:val="TAC"/>
              <w:rPr>
                <w:rFonts w:cs="Arial"/>
                <w:sz w:val="16"/>
                <w:szCs w:val="16"/>
                <w:lang w:eastAsia="zh-CN"/>
              </w:rPr>
            </w:pPr>
            <w:r w:rsidRPr="00632B66">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Default="003A062A" w:rsidP="005B0D01">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36363E" w:rsidRDefault="003A062A" w:rsidP="005B0D01">
            <w:pPr>
              <w:pStyle w:val="TAL"/>
              <w:jc w:val="right"/>
              <w:rPr>
                <w:rFonts w:cs="Arial"/>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Default="003A062A" w:rsidP="005B0D01">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Default="003A062A" w:rsidP="005B0D01">
            <w:pPr>
              <w:pStyle w:val="TAC"/>
              <w:jc w:val="left"/>
              <w:rPr>
                <w:rFonts w:cs="Arial"/>
                <w:sz w:val="16"/>
                <w:szCs w:val="16"/>
              </w:rPr>
            </w:pPr>
            <w:r>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Default="003A062A" w:rsidP="005B0D01">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3A062A" w:rsidRPr="00CB6975"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Default="003A062A" w:rsidP="005B0D01">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Default="003A062A" w:rsidP="005B0D01">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B5160E" w:rsidRDefault="003A062A" w:rsidP="005B0D01">
            <w:pPr>
              <w:pStyle w:val="TAC"/>
              <w:rPr>
                <w:rFonts w:cs="Arial"/>
                <w:sz w:val="16"/>
                <w:szCs w:val="16"/>
                <w:lang w:eastAsia="zh-CN"/>
              </w:rPr>
            </w:pPr>
            <w:r w:rsidRPr="00632B66">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Default="003A062A" w:rsidP="005B0D01">
            <w:pPr>
              <w:pStyle w:val="TAL"/>
              <w:rPr>
                <w:rFonts w:cs="Arial"/>
                <w:sz w:val="16"/>
                <w:szCs w:val="16"/>
              </w:rPr>
            </w:pPr>
            <w:r>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36363E" w:rsidRDefault="003A062A" w:rsidP="005B0D01">
            <w:pPr>
              <w:pStyle w:val="TAL"/>
              <w:jc w:val="right"/>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Default="003A062A" w:rsidP="005B0D01">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Default="003A062A" w:rsidP="005B0D01">
            <w:pPr>
              <w:pStyle w:val="TAC"/>
              <w:jc w:val="left"/>
              <w:rPr>
                <w:rFonts w:cs="Arial"/>
                <w:sz w:val="16"/>
                <w:szCs w:val="16"/>
              </w:rPr>
            </w:pPr>
            <w:r>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Default="003A062A" w:rsidP="005B0D01">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3A062A" w:rsidRPr="00CB6975"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632B66" w:rsidRDefault="003A062A" w:rsidP="005B0D01">
            <w:pPr>
              <w:pStyle w:val="TAC"/>
              <w:rPr>
                <w:rFonts w:cs="Arial"/>
                <w:sz w:val="16"/>
                <w:szCs w:val="16"/>
                <w:lang w:eastAsia="zh-CN"/>
              </w:rPr>
            </w:pPr>
            <w:r w:rsidRPr="00873C51">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Default="003A062A" w:rsidP="005B0D01">
            <w:pPr>
              <w:pStyle w:val="TAL"/>
              <w:rPr>
                <w:rFonts w:cs="Arial"/>
                <w:sz w:val="16"/>
                <w:szCs w:val="16"/>
              </w:rPr>
            </w:pPr>
            <w:r>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Default="003A062A" w:rsidP="005B0D01">
            <w:pPr>
              <w:pStyle w:val="TAL"/>
              <w:jc w:val="right"/>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Default="003A062A" w:rsidP="005B0D0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Default="003A062A" w:rsidP="005B0D01">
            <w:pPr>
              <w:pStyle w:val="TAC"/>
              <w:jc w:val="left"/>
              <w:rPr>
                <w:rFonts w:cs="Arial"/>
                <w:sz w:val="16"/>
                <w:szCs w:val="16"/>
              </w:rPr>
            </w:pPr>
            <w:r>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632B66" w:rsidRDefault="003A062A" w:rsidP="005B0D01">
            <w:pPr>
              <w:pStyle w:val="TAC"/>
              <w:rPr>
                <w:rFonts w:cs="Arial"/>
                <w:sz w:val="16"/>
                <w:szCs w:val="16"/>
                <w:lang w:eastAsia="zh-CN"/>
              </w:rPr>
            </w:pPr>
            <w:r w:rsidRPr="00873C51">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Default="003A062A" w:rsidP="005B0D01">
            <w:pPr>
              <w:pStyle w:val="TAL"/>
              <w:rPr>
                <w:rFonts w:cs="Arial"/>
                <w:sz w:val="16"/>
                <w:szCs w:val="16"/>
              </w:rPr>
            </w:pPr>
            <w:r>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Default="003A062A" w:rsidP="005B0D01">
            <w:pPr>
              <w:pStyle w:val="TAL"/>
              <w:jc w:val="right"/>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Default="003A062A" w:rsidP="005B0D01">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Default="003A062A" w:rsidP="005B0D01">
            <w:pPr>
              <w:pStyle w:val="TAC"/>
              <w:jc w:val="left"/>
              <w:rPr>
                <w:rFonts w:cs="Arial"/>
                <w:sz w:val="16"/>
                <w:szCs w:val="16"/>
              </w:rPr>
            </w:pPr>
            <w:r>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632B66" w:rsidRDefault="003A062A" w:rsidP="005B0D01">
            <w:pPr>
              <w:pStyle w:val="TAC"/>
              <w:rPr>
                <w:rFonts w:cs="Arial"/>
                <w:sz w:val="16"/>
                <w:szCs w:val="16"/>
                <w:lang w:eastAsia="zh-CN"/>
              </w:rPr>
            </w:pPr>
            <w:r w:rsidRPr="00873C51">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Default="003A062A" w:rsidP="005B0D01">
            <w:pPr>
              <w:pStyle w:val="TAL"/>
              <w:rPr>
                <w:rFonts w:cs="Arial"/>
                <w:sz w:val="16"/>
                <w:szCs w:val="16"/>
              </w:rPr>
            </w:pPr>
            <w:r>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Default="003A062A" w:rsidP="005B0D01">
            <w:pPr>
              <w:pStyle w:val="TAL"/>
              <w:jc w:val="right"/>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Default="003A062A" w:rsidP="005B0D01">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Default="003A062A" w:rsidP="005B0D01">
            <w:pPr>
              <w:pStyle w:val="TAC"/>
              <w:jc w:val="left"/>
              <w:rPr>
                <w:rFonts w:cs="Arial"/>
                <w:sz w:val="16"/>
                <w:szCs w:val="16"/>
              </w:rPr>
            </w:pPr>
            <w:r>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632B66" w:rsidRDefault="003A062A" w:rsidP="005B0D01">
            <w:pPr>
              <w:pStyle w:val="TAC"/>
              <w:rPr>
                <w:rFonts w:cs="Arial"/>
                <w:sz w:val="16"/>
                <w:szCs w:val="16"/>
                <w:lang w:eastAsia="zh-CN"/>
              </w:rPr>
            </w:pPr>
            <w:r w:rsidRPr="00873C51">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Default="003A062A" w:rsidP="005B0D01">
            <w:pPr>
              <w:pStyle w:val="TAL"/>
              <w:rPr>
                <w:rFonts w:cs="Arial"/>
                <w:sz w:val="16"/>
                <w:szCs w:val="16"/>
              </w:rPr>
            </w:pPr>
            <w:r>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Default="003A062A" w:rsidP="005B0D01">
            <w:pPr>
              <w:pStyle w:val="TAL"/>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Default="003A062A" w:rsidP="005B0D01">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Default="003A062A" w:rsidP="005B0D01">
            <w:pPr>
              <w:pStyle w:val="TAC"/>
              <w:jc w:val="left"/>
              <w:rPr>
                <w:rFonts w:cs="Arial"/>
                <w:sz w:val="16"/>
                <w:szCs w:val="16"/>
              </w:rPr>
            </w:pPr>
            <w:r>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632B66" w:rsidRDefault="003A062A" w:rsidP="005B0D01">
            <w:pPr>
              <w:pStyle w:val="TAC"/>
              <w:rPr>
                <w:rFonts w:cs="Arial"/>
                <w:sz w:val="16"/>
                <w:szCs w:val="16"/>
                <w:lang w:eastAsia="zh-CN"/>
              </w:rPr>
            </w:pPr>
            <w:r w:rsidRPr="00873C51">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Default="003A062A" w:rsidP="005B0D01">
            <w:pPr>
              <w:pStyle w:val="TAL"/>
              <w:rPr>
                <w:rFonts w:cs="Arial"/>
                <w:sz w:val="16"/>
                <w:szCs w:val="16"/>
              </w:rPr>
            </w:pPr>
            <w:r>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Default="003A062A" w:rsidP="005B0D01">
            <w:pPr>
              <w:pStyle w:val="TAL"/>
              <w:jc w:val="right"/>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Default="003A062A" w:rsidP="005B0D01">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Default="003A062A" w:rsidP="005B0D01">
            <w:pPr>
              <w:pStyle w:val="TAC"/>
              <w:jc w:val="left"/>
              <w:rPr>
                <w:rFonts w:cs="Arial"/>
                <w:sz w:val="16"/>
                <w:szCs w:val="16"/>
              </w:rPr>
            </w:pPr>
            <w:r>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632B66" w:rsidRDefault="003A062A" w:rsidP="005B0D01">
            <w:pPr>
              <w:pStyle w:val="TAC"/>
              <w:rPr>
                <w:rFonts w:cs="Arial"/>
                <w:sz w:val="16"/>
                <w:szCs w:val="16"/>
                <w:lang w:eastAsia="zh-CN"/>
              </w:rPr>
            </w:pPr>
            <w:r w:rsidRPr="00873C51">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Default="003A062A" w:rsidP="005B0D01">
            <w:pPr>
              <w:pStyle w:val="TAL"/>
              <w:rPr>
                <w:rFonts w:cs="Arial"/>
                <w:sz w:val="16"/>
                <w:szCs w:val="16"/>
              </w:rPr>
            </w:pPr>
            <w:r>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Default="003A062A" w:rsidP="005B0D01">
            <w:pPr>
              <w:pStyle w:val="TAL"/>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Default="003A062A" w:rsidP="005B0D01">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Default="003A062A" w:rsidP="005B0D01">
            <w:pPr>
              <w:pStyle w:val="TAC"/>
              <w:jc w:val="left"/>
              <w:rPr>
                <w:rFonts w:cs="Arial"/>
                <w:sz w:val="16"/>
                <w:szCs w:val="16"/>
              </w:rPr>
            </w:pPr>
            <w:r>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632B66" w:rsidRDefault="003A062A" w:rsidP="005B0D01">
            <w:pPr>
              <w:pStyle w:val="TAC"/>
              <w:rPr>
                <w:rFonts w:cs="Arial"/>
                <w:sz w:val="16"/>
                <w:szCs w:val="16"/>
                <w:lang w:eastAsia="zh-CN"/>
              </w:rPr>
            </w:pPr>
            <w:r w:rsidRPr="00873C51">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Default="003A062A" w:rsidP="005B0D01">
            <w:pPr>
              <w:pStyle w:val="TAL"/>
              <w:rPr>
                <w:rFonts w:cs="Arial"/>
                <w:sz w:val="16"/>
                <w:szCs w:val="16"/>
              </w:rPr>
            </w:pPr>
            <w:r>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Default="003A062A" w:rsidP="005B0D01">
            <w:pPr>
              <w:pStyle w:val="TAL"/>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Default="003A062A" w:rsidP="005B0D01">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Default="003A062A" w:rsidP="005B0D01">
            <w:pPr>
              <w:pStyle w:val="TAC"/>
              <w:jc w:val="left"/>
              <w:rPr>
                <w:rFonts w:cs="Arial"/>
                <w:sz w:val="16"/>
                <w:szCs w:val="16"/>
              </w:rPr>
            </w:pPr>
            <w:r>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632B66" w:rsidRDefault="003A062A" w:rsidP="005B0D01">
            <w:pPr>
              <w:pStyle w:val="TAC"/>
              <w:rPr>
                <w:rFonts w:cs="Arial"/>
                <w:sz w:val="16"/>
                <w:szCs w:val="16"/>
                <w:lang w:eastAsia="zh-CN"/>
              </w:rPr>
            </w:pPr>
            <w:r w:rsidRPr="00873C51">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Default="003A062A" w:rsidP="005B0D01">
            <w:pPr>
              <w:pStyle w:val="TAL"/>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Default="003A062A" w:rsidP="005B0D01">
            <w:pPr>
              <w:pStyle w:val="TAL"/>
              <w:jc w:val="right"/>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Default="003A062A" w:rsidP="005B0D01">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Default="003A062A" w:rsidP="005B0D01">
            <w:pPr>
              <w:pStyle w:val="TAC"/>
              <w:jc w:val="left"/>
              <w:rPr>
                <w:rFonts w:cs="Arial"/>
                <w:sz w:val="16"/>
                <w:szCs w:val="16"/>
              </w:rPr>
            </w:pPr>
            <w:r>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632B66" w:rsidRDefault="003A062A" w:rsidP="005B0D01">
            <w:pPr>
              <w:pStyle w:val="TAC"/>
              <w:rPr>
                <w:rFonts w:cs="Arial"/>
                <w:sz w:val="16"/>
                <w:szCs w:val="16"/>
                <w:lang w:eastAsia="zh-CN"/>
              </w:rPr>
            </w:pPr>
            <w:hyperlink r:id="rId46" w:history="1">
              <w:r w:rsidRPr="00873C51">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Default="003A062A" w:rsidP="005B0D01">
            <w:pPr>
              <w:pStyle w:val="TAL"/>
              <w:rPr>
                <w:rFonts w:cs="Arial"/>
                <w:sz w:val="16"/>
                <w:szCs w:val="16"/>
              </w:rPr>
            </w:pPr>
            <w:r>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Default="003A062A" w:rsidP="005B0D01">
            <w:pPr>
              <w:pStyle w:val="TAL"/>
              <w:jc w:val="right"/>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Default="003A062A" w:rsidP="005B0D01">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Default="003A062A" w:rsidP="005B0D01">
            <w:pPr>
              <w:pStyle w:val="TAC"/>
              <w:jc w:val="left"/>
              <w:rPr>
                <w:rFonts w:cs="Arial"/>
                <w:sz w:val="16"/>
                <w:szCs w:val="16"/>
              </w:rPr>
            </w:pPr>
            <w:r>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632B66" w:rsidRDefault="003A062A" w:rsidP="005B0D01">
            <w:pPr>
              <w:pStyle w:val="TAC"/>
              <w:rPr>
                <w:rFonts w:cs="Arial"/>
                <w:sz w:val="16"/>
                <w:szCs w:val="16"/>
                <w:lang w:eastAsia="zh-CN"/>
              </w:rPr>
            </w:pPr>
            <w:r w:rsidRPr="00873C51">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Default="003A062A" w:rsidP="005B0D01">
            <w:pPr>
              <w:pStyle w:val="TAL"/>
              <w:rPr>
                <w:rFonts w:cs="Arial"/>
                <w:sz w:val="16"/>
                <w:szCs w:val="16"/>
              </w:rPr>
            </w:pPr>
            <w:r>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Default="003A062A" w:rsidP="005B0D01">
            <w:pPr>
              <w:pStyle w:val="TAL"/>
              <w:jc w:val="right"/>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Default="003A062A" w:rsidP="005B0D01">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Default="003A062A" w:rsidP="005B0D01">
            <w:pPr>
              <w:pStyle w:val="TAC"/>
              <w:jc w:val="left"/>
              <w:rPr>
                <w:rFonts w:cs="Arial"/>
                <w:sz w:val="16"/>
                <w:szCs w:val="16"/>
              </w:rPr>
            </w:pPr>
            <w:r>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632B66" w:rsidRDefault="003A062A" w:rsidP="005B0D01">
            <w:pPr>
              <w:pStyle w:val="TAC"/>
              <w:rPr>
                <w:rFonts w:cs="Arial"/>
                <w:sz w:val="16"/>
                <w:szCs w:val="16"/>
                <w:lang w:eastAsia="zh-CN"/>
              </w:rPr>
            </w:pPr>
            <w:r w:rsidRPr="00873C51">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Default="003A062A" w:rsidP="005B0D01">
            <w:pPr>
              <w:pStyle w:val="TAL"/>
              <w:rPr>
                <w:rFonts w:cs="Arial"/>
                <w:sz w:val="16"/>
                <w:szCs w:val="16"/>
              </w:rPr>
            </w:pPr>
            <w:r>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Default="003A062A" w:rsidP="005B0D01">
            <w:pPr>
              <w:pStyle w:val="TAL"/>
              <w:jc w:val="right"/>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Default="003A062A" w:rsidP="005B0D01">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Default="003A062A" w:rsidP="005B0D01">
            <w:pPr>
              <w:pStyle w:val="TAC"/>
              <w:jc w:val="left"/>
              <w:rPr>
                <w:rFonts w:cs="Arial"/>
                <w:sz w:val="16"/>
                <w:szCs w:val="16"/>
              </w:rPr>
            </w:pPr>
            <w:r>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632B66" w:rsidRDefault="003A062A" w:rsidP="005B0D01">
            <w:pPr>
              <w:pStyle w:val="TAC"/>
              <w:rPr>
                <w:rFonts w:cs="Arial"/>
                <w:sz w:val="16"/>
                <w:szCs w:val="16"/>
                <w:lang w:eastAsia="zh-CN"/>
              </w:rPr>
            </w:pPr>
            <w:hyperlink r:id="rId47" w:history="1">
              <w:r w:rsidRPr="00873C51">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Default="003A062A" w:rsidP="005B0D01">
            <w:pPr>
              <w:pStyle w:val="TAL"/>
              <w:rPr>
                <w:rFonts w:cs="Arial"/>
                <w:sz w:val="16"/>
                <w:szCs w:val="16"/>
              </w:rPr>
            </w:pPr>
            <w:r>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Default="003A062A" w:rsidP="005B0D01">
            <w:pPr>
              <w:pStyle w:val="TAL"/>
              <w:jc w:val="right"/>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Default="003A062A" w:rsidP="005B0D0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Default="003A062A" w:rsidP="005B0D01">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3A062A" w:rsidRPr="00CB6975"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A43C4B" w:rsidRDefault="003A062A" w:rsidP="005B0D01">
            <w:pPr>
              <w:pStyle w:val="TAC"/>
              <w:rPr>
                <w:rFonts w:cs="Arial"/>
                <w:sz w:val="16"/>
                <w:szCs w:val="16"/>
                <w:lang w:eastAsia="zh-CN"/>
              </w:rPr>
            </w:pPr>
            <w:r>
              <w:rPr>
                <w:rFonts w:cs="Arial" w:hint="eastAsia"/>
                <w:sz w:val="16"/>
                <w:szCs w:val="16"/>
                <w:lang w:val="en-US" w:eastAsia="zh-CN"/>
              </w:rPr>
              <w:t>2</w:t>
            </w:r>
            <w:r>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353856" w:rsidRDefault="003A062A" w:rsidP="005B0D01">
            <w:pPr>
              <w:pStyle w:val="TAC"/>
              <w:rPr>
                <w:rFonts w:cs="Arial"/>
                <w:sz w:val="16"/>
                <w:szCs w:val="16"/>
                <w:lang w:eastAsia="zh-CN"/>
              </w:rPr>
            </w:pPr>
            <w:r>
              <w:rPr>
                <w:rFonts w:cs="Arial" w:hint="eastAsia"/>
                <w:sz w:val="16"/>
                <w:szCs w:val="16"/>
                <w:lang w:val="en-US" w:eastAsia="zh-CN"/>
              </w:rPr>
              <w:t>C</w:t>
            </w:r>
            <w:r>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632B66" w:rsidRDefault="003A062A" w:rsidP="005B0D01">
            <w:pPr>
              <w:pStyle w:val="TAC"/>
              <w:rPr>
                <w:rFonts w:cs="Arial"/>
                <w:sz w:val="16"/>
                <w:szCs w:val="16"/>
                <w:lang w:eastAsia="zh-CN"/>
              </w:rPr>
            </w:pPr>
            <w:r w:rsidRPr="00873C51">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Default="003A062A" w:rsidP="005B0D01">
            <w:pPr>
              <w:pStyle w:val="TAL"/>
              <w:rPr>
                <w:rFonts w:cs="Arial"/>
                <w:sz w:val="16"/>
                <w:szCs w:val="16"/>
              </w:rPr>
            </w:pPr>
            <w:r>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Default="003A062A" w:rsidP="005B0D01">
            <w:pPr>
              <w:pStyle w:val="TAL"/>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Default="003A062A" w:rsidP="005B0D01">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Default="003A062A" w:rsidP="005B0D01">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E8229A" w:rsidRDefault="003A062A" w:rsidP="005B0D01">
            <w:pPr>
              <w:pStyle w:val="TAC"/>
              <w:rPr>
                <w:rFonts w:cs="Arial"/>
                <w:sz w:val="16"/>
                <w:szCs w:val="16"/>
                <w:lang w:eastAsia="zh-CN"/>
              </w:rPr>
            </w:pPr>
            <w:r w:rsidRPr="00044E2A">
              <w:rPr>
                <w:rFonts w:cs="Arial" w:hint="eastAsia"/>
                <w:sz w:val="16"/>
                <w:szCs w:val="16"/>
                <w:lang w:val="en-US" w:eastAsia="zh-CN"/>
              </w:rPr>
              <w:t>1</w:t>
            </w:r>
            <w:r w:rsidRPr="00044E2A">
              <w:rPr>
                <w:rFonts w:cs="Arial"/>
                <w:sz w:val="16"/>
                <w:szCs w:val="16"/>
                <w:lang w:val="en-US" w:eastAsia="zh-CN"/>
              </w:rPr>
              <w:t>8.2.0</w:t>
            </w:r>
          </w:p>
        </w:tc>
      </w:tr>
    </w:tbl>
    <w:p w14:paraId="6AE5F0B0" w14:textId="77777777" w:rsidR="00080512" w:rsidRDefault="00080512" w:rsidP="003A062A"/>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C553D" w14:textId="77777777" w:rsidR="006217E5" w:rsidRDefault="006217E5">
      <w:r>
        <w:separator/>
      </w:r>
    </w:p>
  </w:endnote>
  <w:endnote w:type="continuationSeparator" w:id="0">
    <w:p w14:paraId="65458C14" w14:textId="77777777" w:rsidR="006217E5" w:rsidRDefault="0062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EAF47" w14:textId="77777777" w:rsidR="006217E5" w:rsidRDefault="006217E5">
      <w:r>
        <w:separator/>
      </w:r>
    </w:p>
  </w:footnote>
  <w:footnote w:type="continuationSeparator" w:id="0">
    <w:p w14:paraId="6D353014" w14:textId="77777777" w:rsidR="006217E5" w:rsidRDefault="00621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63B6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062A">
      <w:rPr>
        <w:rFonts w:ascii="Arial" w:hAnsi="Arial" w:cs="Arial"/>
        <w:b/>
        <w:noProof/>
        <w:sz w:val="18"/>
        <w:szCs w:val="18"/>
      </w:rPr>
      <w:t>3GPP TS 29.504 V18.2.0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C3D7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062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A062A"/>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217E5"/>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31070"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54"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20034</Words>
  <Characters>114195</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2</cp:revision>
  <cp:lastPrinted>2019-02-25T14:05:00Z</cp:lastPrinted>
  <dcterms:created xsi:type="dcterms:W3CDTF">2023-06-22T12:15:00Z</dcterms:created>
  <dcterms:modified xsi:type="dcterms:W3CDTF">2023-06-22T12:15:00Z</dcterms:modified>
</cp:coreProperties>
</file>