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B6975" w14:paraId="6420D5CF" w14:textId="77777777" w:rsidTr="005E4BB2">
        <w:tc>
          <w:tcPr>
            <w:tcW w:w="10423" w:type="dxa"/>
            <w:gridSpan w:val="2"/>
            <w:shd w:val="clear" w:color="auto" w:fill="auto"/>
          </w:tcPr>
          <w:p w14:paraId="3FDEDF14" w14:textId="39CB048D" w:rsidR="004F0988" w:rsidRPr="00CB6975" w:rsidRDefault="003133A5"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FE3006">
              <w:rPr>
                <w:lang w:eastAsia="zh-CN"/>
              </w:rPr>
              <w:t>7</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C10F46" w:rsidRPr="00CB6975">
              <w:rPr>
                <w:sz w:val="32"/>
                <w:lang w:eastAsia="zh-CN"/>
              </w:rPr>
              <w:t>2</w:t>
            </w:r>
            <w:r w:rsidRPr="00CB6975">
              <w:rPr>
                <w:sz w:val="32"/>
              </w:rPr>
              <w:t>-</w:t>
            </w:r>
            <w:r w:rsidR="00C10F46" w:rsidRPr="00CB6975">
              <w:rPr>
                <w:sz w:val="32"/>
                <w:lang w:eastAsia="zh-CN"/>
              </w:rPr>
              <w:t>0</w:t>
            </w:r>
            <w:r w:rsidR="00FE3006">
              <w:rPr>
                <w:sz w:val="32"/>
                <w:lang w:eastAsia="zh-CN"/>
              </w:rPr>
              <w:t>6</w:t>
            </w:r>
            <w:r w:rsidR="004F0988" w:rsidRPr="00CB6975">
              <w:rPr>
                <w:sz w:val="32"/>
              </w:rPr>
              <w:t>)</w:t>
            </w:r>
          </w:p>
        </w:tc>
      </w:tr>
      <w:tr w:rsidR="004F0988" w:rsidRPr="00CB6975" w14:paraId="0FFD4F19" w14:textId="77777777" w:rsidTr="005E4BB2">
        <w:trPr>
          <w:trHeight w:hRule="exact" w:val="1134"/>
        </w:trPr>
        <w:tc>
          <w:tcPr>
            <w:tcW w:w="10423" w:type="dxa"/>
            <w:gridSpan w:val="2"/>
            <w:shd w:val="clear" w:color="auto" w:fill="auto"/>
          </w:tcPr>
          <w:p w14:paraId="5AB75458" w14:textId="1798AD34" w:rsidR="004F0988" w:rsidRPr="00CB6975" w:rsidRDefault="004F0988" w:rsidP="00133525">
            <w:pPr>
              <w:pStyle w:val="ZB"/>
              <w:framePr w:w="0" w:hRule="auto" w:wrap="auto" w:vAnchor="margin" w:hAnchor="text" w:yAlign="inline"/>
            </w:pPr>
            <w:r w:rsidRPr="00CB6975">
              <w:t xml:space="preserve">Technical </w:t>
            </w:r>
            <w:bookmarkStart w:id="1" w:name="spectype2"/>
            <w:r w:rsidRPr="00CB6975">
              <w:t>Specification</w:t>
            </w:r>
            <w:bookmarkEnd w:id="1"/>
          </w:p>
          <w:p w14:paraId="462B8E42" w14:textId="0CC1865F" w:rsidR="00BA4B8D" w:rsidRPr="00CB6975" w:rsidRDefault="00BA4B8D" w:rsidP="003133A5"/>
        </w:tc>
      </w:tr>
      <w:tr w:rsidR="004F0988" w:rsidRPr="00CB6975" w14:paraId="717C4EBE" w14:textId="77777777" w:rsidTr="005E4BB2">
        <w:trPr>
          <w:trHeight w:hRule="exact" w:val="3686"/>
        </w:trPr>
        <w:tc>
          <w:tcPr>
            <w:tcW w:w="10423" w:type="dxa"/>
            <w:gridSpan w:val="2"/>
            <w:shd w:val="clear" w:color="auto" w:fill="auto"/>
          </w:tcPr>
          <w:p w14:paraId="03D032C0" w14:textId="77777777" w:rsidR="004F0988" w:rsidRPr="00CB6975" w:rsidRDefault="004F0988" w:rsidP="00133525">
            <w:pPr>
              <w:pStyle w:val="ZT"/>
              <w:framePr w:wrap="auto" w:hAnchor="text" w:yAlign="inline"/>
            </w:pPr>
            <w:r w:rsidRPr="00CB6975">
              <w:t>3rd Generation Partnership Project;</w:t>
            </w:r>
          </w:p>
          <w:p w14:paraId="2208AEBA" w14:textId="77777777" w:rsidR="003133A5" w:rsidRPr="00CB6975" w:rsidRDefault="003133A5" w:rsidP="003133A5">
            <w:pPr>
              <w:pStyle w:val="ZT"/>
              <w:framePr w:wrap="auto" w:hAnchor="text" w:yAlign="inline"/>
            </w:pPr>
            <w:r w:rsidRPr="00CB6975">
              <w:t>Technical Specification Group Core Network and Terminals;</w:t>
            </w:r>
          </w:p>
          <w:p w14:paraId="4223E7EB" w14:textId="77777777" w:rsidR="003133A5" w:rsidRPr="00CB6975" w:rsidRDefault="003133A5" w:rsidP="003133A5">
            <w:pPr>
              <w:pStyle w:val="ZT"/>
              <w:framePr w:wrap="auto" w:hAnchor="text" w:yAlign="inline"/>
            </w:pPr>
            <w:r w:rsidRPr="00CB6975">
              <w:t>5G System; Unified Data Repository Services;</w:t>
            </w:r>
          </w:p>
          <w:p w14:paraId="7684EDBF" w14:textId="77777777" w:rsidR="003133A5" w:rsidRPr="00CB6975" w:rsidRDefault="003133A5" w:rsidP="003133A5">
            <w:pPr>
              <w:pStyle w:val="ZT"/>
              <w:framePr w:wrap="auto" w:hAnchor="text" w:yAlign="inline"/>
            </w:pPr>
            <w:r w:rsidRPr="00CB6975">
              <w:t>Stage 3</w:t>
            </w:r>
          </w:p>
          <w:p w14:paraId="04CAC1E0" w14:textId="1113008E" w:rsidR="004F0988" w:rsidRPr="00CB6975" w:rsidRDefault="003133A5" w:rsidP="00133525">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BF128E" w:rsidRPr="00CB6975" w14:paraId="303DD8FF" w14:textId="77777777" w:rsidTr="005E4BB2">
        <w:tc>
          <w:tcPr>
            <w:tcW w:w="10423" w:type="dxa"/>
            <w:gridSpan w:val="2"/>
            <w:shd w:val="clear" w:color="auto" w:fill="auto"/>
          </w:tcPr>
          <w:p w14:paraId="48E5BAD8" w14:textId="77777777" w:rsidR="00BF128E" w:rsidRPr="00CB6975" w:rsidRDefault="00BF128E" w:rsidP="00133525">
            <w:pPr>
              <w:pStyle w:val="ZU"/>
              <w:framePr w:w="0" w:wrap="auto" w:vAnchor="margin" w:hAnchor="text" w:yAlign="inline"/>
              <w:tabs>
                <w:tab w:val="right" w:pos="10206"/>
              </w:tabs>
              <w:jc w:val="left"/>
              <w:rPr>
                <w:color w:val="0000FF"/>
              </w:rPr>
            </w:pPr>
            <w:r w:rsidRPr="00CB6975">
              <w:rPr>
                <w:color w:val="0000FF"/>
              </w:rPr>
              <w:tab/>
            </w:r>
          </w:p>
        </w:tc>
      </w:tr>
      <w:tr w:rsidR="00D82E6F" w:rsidRPr="00CB6975" w14:paraId="4DA45E4F" w14:textId="77777777" w:rsidTr="005E4BB2">
        <w:trPr>
          <w:trHeight w:hRule="exact" w:val="1531"/>
        </w:trPr>
        <w:tc>
          <w:tcPr>
            <w:tcW w:w="4883" w:type="dxa"/>
            <w:shd w:val="clear" w:color="auto" w:fill="auto"/>
          </w:tcPr>
          <w:p w14:paraId="4FBA7106" w14:textId="5AF2E25F" w:rsidR="00D82E6F" w:rsidRPr="00CB6975" w:rsidRDefault="000D6172" w:rsidP="00D82E6F">
            <w:r>
              <w:rPr>
                <w:i/>
                <w:noProof/>
              </w:rPr>
              <w:drawing>
                <wp:inline distT="0" distB="0" distL="0" distR="0" wp14:anchorId="661F7DCD" wp14:editId="2AE9807C">
                  <wp:extent cx="1215390" cy="83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7565"/>
                          </a:xfrm>
                          <a:prstGeom prst="rect">
                            <a:avLst/>
                          </a:prstGeom>
                          <a:noFill/>
                          <a:ln>
                            <a:noFill/>
                          </a:ln>
                        </pic:spPr>
                      </pic:pic>
                    </a:graphicData>
                  </a:graphic>
                </wp:inline>
              </w:drawing>
            </w:r>
          </w:p>
        </w:tc>
        <w:tc>
          <w:tcPr>
            <w:tcW w:w="5540" w:type="dxa"/>
            <w:shd w:val="clear" w:color="auto" w:fill="auto"/>
          </w:tcPr>
          <w:p w14:paraId="26F08BD1" w14:textId="3AB33E54" w:rsidR="00D82E6F" w:rsidRPr="00CB6975" w:rsidRDefault="000D6172" w:rsidP="00D82E6F">
            <w:pPr>
              <w:jc w:val="right"/>
            </w:pPr>
            <w:bookmarkStart w:id="2" w:name="logos"/>
            <w:r>
              <w:rPr>
                <w:noProof/>
              </w:rPr>
              <w:drawing>
                <wp:inline distT="0" distB="0" distL="0" distR="0" wp14:anchorId="07842277" wp14:editId="46977012">
                  <wp:extent cx="1610360" cy="961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360" cy="961390"/>
                          </a:xfrm>
                          <a:prstGeom prst="rect">
                            <a:avLst/>
                          </a:prstGeom>
                          <a:noFill/>
                          <a:ln>
                            <a:noFill/>
                          </a:ln>
                        </pic:spPr>
                      </pic:pic>
                    </a:graphicData>
                  </a:graphic>
                </wp:inline>
              </w:drawing>
            </w:r>
            <w:bookmarkEnd w:id="2"/>
          </w:p>
        </w:tc>
      </w:tr>
      <w:tr w:rsidR="00D82E6F" w:rsidRPr="00CB6975" w14:paraId="48DEBCEB" w14:textId="77777777" w:rsidTr="005E4BB2">
        <w:trPr>
          <w:trHeight w:hRule="exact" w:val="5783"/>
        </w:trPr>
        <w:tc>
          <w:tcPr>
            <w:tcW w:w="10423" w:type="dxa"/>
            <w:gridSpan w:val="2"/>
            <w:shd w:val="clear" w:color="auto" w:fill="auto"/>
          </w:tcPr>
          <w:p w14:paraId="56990EEF" w14:textId="01A3B749" w:rsidR="00D82E6F" w:rsidRPr="00CB6975" w:rsidRDefault="00D82E6F" w:rsidP="003133A5"/>
        </w:tc>
      </w:tr>
      <w:tr w:rsidR="00D82E6F" w:rsidRPr="00CB6975" w14:paraId="4C89EF09" w14:textId="77777777" w:rsidTr="005E4BB2">
        <w:trPr>
          <w:cantSplit/>
          <w:trHeight w:hRule="exact" w:val="964"/>
        </w:trPr>
        <w:tc>
          <w:tcPr>
            <w:tcW w:w="10423" w:type="dxa"/>
            <w:gridSpan w:val="2"/>
            <w:shd w:val="clear" w:color="auto" w:fill="auto"/>
          </w:tcPr>
          <w:p w14:paraId="240251E6" w14:textId="7D5BBC50" w:rsidR="00D82E6F" w:rsidRPr="00CB6975" w:rsidRDefault="00D82E6F" w:rsidP="00D82E6F">
            <w:pPr>
              <w:rPr>
                <w:sz w:val="16"/>
              </w:rPr>
            </w:pPr>
            <w:bookmarkStart w:id="3" w:name="warningNotice"/>
            <w:r w:rsidRPr="00CB6975">
              <w:rPr>
                <w:sz w:val="16"/>
              </w:rPr>
              <w:t>The present document has been developed within the 3rd Generation Partnership Project (3GPP</w:t>
            </w:r>
            <w:r w:rsidRPr="00CB6975">
              <w:rPr>
                <w:sz w:val="16"/>
                <w:vertAlign w:val="superscript"/>
              </w:rPr>
              <w:t xml:space="preserve"> TM</w:t>
            </w:r>
            <w:r w:rsidRPr="00CB6975">
              <w:rPr>
                <w:sz w:val="16"/>
              </w:rPr>
              <w:t>) and may be further elaborated for the purposes of 3GPP.</w:t>
            </w:r>
            <w:r w:rsidRPr="00CB6975">
              <w:rPr>
                <w:sz w:val="16"/>
              </w:rPr>
              <w:br/>
              <w:t>The present document has not been subject to any approval process by the 3GPP</w:t>
            </w:r>
            <w:r w:rsidRPr="00CB6975">
              <w:rPr>
                <w:sz w:val="16"/>
                <w:vertAlign w:val="superscript"/>
              </w:rPr>
              <w:t xml:space="preserve"> </w:t>
            </w:r>
            <w:r w:rsidRPr="00CB6975">
              <w:rPr>
                <w:sz w:val="16"/>
              </w:rPr>
              <w:t>Organizational Partners and shall not be implemented.</w:t>
            </w:r>
            <w:r w:rsidRPr="00CB6975">
              <w:rPr>
                <w:sz w:val="16"/>
              </w:rPr>
              <w:br/>
              <w:t>This Specification is provided for future development work within 3GPP</w:t>
            </w:r>
            <w:r w:rsidRPr="00CB6975">
              <w:rPr>
                <w:sz w:val="16"/>
                <w:vertAlign w:val="superscript"/>
              </w:rPr>
              <w:t xml:space="preserve"> </w:t>
            </w:r>
            <w:r w:rsidRPr="00CB6975">
              <w:rPr>
                <w:sz w:val="16"/>
              </w:rPr>
              <w:t>only. The Organizational Partners accept no liability for any use of this Specification.</w:t>
            </w:r>
            <w:r w:rsidRPr="00CB6975">
              <w:rPr>
                <w:sz w:val="16"/>
              </w:rPr>
              <w:br/>
              <w:t>Specifications and Reports for implementation of the 3GPP</w:t>
            </w:r>
            <w:r w:rsidRPr="00CB6975">
              <w:rPr>
                <w:sz w:val="16"/>
                <w:vertAlign w:val="superscript"/>
              </w:rPr>
              <w:t xml:space="preserve"> TM</w:t>
            </w:r>
            <w:r w:rsidRPr="00CB6975">
              <w:rPr>
                <w:sz w:val="16"/>
              </w:rPr>
              <w:t xml:space="preserve"> system should be obtained via the 3GPP Organizational Partners' Publications Offices.</w:t>
            </w:r>
            <w:bookmarkEnd w:id="3"/>
          </w:p>
          <w:p w14:paraId="080CA5D2" w14:textId="77777777" w:rsidR="00D82E6F" w:rsidRPr="00CB6975" w:rsidRDefault="00D82E6F" w:rsidP="00D82E6F">
            <w:pPr>
              <w:pStyle w:val="ZV"/>
              <w:framePr w:w="0" w:wrap="auto" w:vAnchor="margin" w:hAnchor="text" w:yAlign="inline"/>
            </w:pPr>
          </w:p>
          <w:p w14:paraId="684224C8" w14:textId="77777777" w:rsidR="00D82E6F" w:rsidRPr="00CB697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6975" w14:paraId="779AAB31" w14:textId="77777777" w:rsidTr="00133525">
        <w:trPr>
          <w:trHeight w:hRule="exact" w:val="5670"/>
        </w:trPr>
        <w:tc>
          <w:tcPr>
            <w:tcW w:w="10423" w:type="dxa"/>
            <w:shd w:val="clear" w:color="auto" w:fill="auto"/>
          </w:tcPr>
          <w:p w14:paraId="4C627120" w14:textId="77777777" w:rsidR="00E16509" w:rsidRPr="00CB6975" w:rsidRDefault="00E16509" w:rsidP="00E16509">
            <w:pPr>
              <w:pStyle w:val="Guidance"/>
            </w:pPr>
            <w:bookmarkStart w:id="4" w:name="page2"/>
          </w:p>
        </w:tc>
      </w:tr>
      <w:tr w:rsidR="00E16509" w:rsidRPr="00CB6975" w14:paraId="7A3B3A7F" w14:textId="77777777" w:rsidTr="00C074DD">
        <w:trPr>
          <w:trHeight w:hRule="exact" w:val="5387"/>
        </w:trPr>
        <w:tc>
          <w:tcPr>
            <w:tcW w:w="10423" w:type="dxa"/>
            <w:shd w:val="clear" w:color="auto" w:fill="auto"/>
          </w:tcPr>
          <w:p w14:paraId="03A67D73" w14:textId="77777777" w:rsidR="00E16509" w:rsidRPr="00CB6975" w:rsidRDefault="00E16509" w:rsidP="00133525">
            <w:pPr>
              <w:pStyle w:val="FP"/>
              <w:spacing w:after="240"/>
              <w:ind w:left="2835" w:right="2835"/>
              <w:jc w:val="center"/>
              <w:rPr>
                <w:rFonts w:ascii="Arial" w:hAnsi="Arial"/>
                <w:b/>
                <w:i/>
              </w:rPr>
            </w:pPr>
            <w:bookmarkStart w:id="5" w:name="coords3gpp"/>
            <w:r w:rsidRPr="00CB6975">
              <w:rPr>
                <w:rFonts w:ascii="Arial" w:hAnsi="Arial"/>
                <w:b/>
                <w:i/>
              </w:rPr>
              <w:t>3GPP</w:t>
            </w:r>
          </w:p>
          <w:p w14:paraId="252767FD" w14:textId="77777777" w:rsidR="00E16509" w:rsidRPr="00CB6975" w:rsidRDefault="00E16509" w:rsidP="00133525">
            <w:pPr>
              <w:pStyle w:val="FP"/>
              <w:pBdr>
                <w:bottom w:val="single" w:sz="6" w:space="1" w:color="auto"/>
              </w:pBdr>
              <w:ind w:left="2835" w:right="2835"/>
              <w:jc w:val="center"/>
            </w:pPr>
            <w:r w:rsidRPr="00CB6975">
              <w:t>Postal address</w:t>
            </w:r>
          </w:p>
          <w:p w14:paraId="73CD2C20" w14:textId="77777777" w:rsidR="00E16509" w:rsidRPr="00CB6975" w:rsidRDefault="00E16509" w:rsidP="00133525">
            <w:pPr>
              <w:pStyle w:val="FP"/>
              <w:ind w:left="2835" w:right="2835"/>
              <w:jc w:val="center"/>
              <w:rPr>
                <w:rFonts w:ascii="Arial" w:hAnsi="Arial"/>
                <w:sz w:val="18"/>
              </w:rPr>
            </w:pPr>
          </w:p>
          <w:p w14:paraId="2122B1F3" w14:textId="77777777" w:rsidR="00E16509" w:rsidRPr="00CB6975" w:rsidRDefault="00E16509" w:rsidP="00133525">
            <w:pPr>
              <w:pStyle w:val="FP"/>
              <w:pBdr>
                <w:bottom w:val="single" w:sz="6" w:space="1" w:color="auto"/>
              </w:pBdr>
              <w:spacing w:before="240"/>
              <w:ind w:left="2835" w:right="2835"/>
              <w:jc w:val="center"/>
            </w:pPr>
            <w:r w:rsidRPr="00CB6975">
              <w:t>3GPP support office address</w:t>
            </w:r>
          </w:p>
          <w:p w14:paraId="4B118786"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650 Route des Lucioles - Sophia Antipolis</w:t>
            </w:r>
          </w:p>
          <w:p w14:paraId="7A890E1F"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Valbonne - FRANCE</w:t>
            </w:r>
          </w:p>
          <w:p w14:paraId="76EFB16C" w14:textId="77777777" w:rsidR="00E16509" w:rsidRPr="00CB6975" w:rsidRDefault="00E16509" w:rsidP="00133525">
            <w:pPr>
              <w:pStyle w:val="FP"/>
              <w:spacing w:after="20"/>
              <w:ind w:left="2835" w:right="2835"/>
              <w:jc w:val="center"/>
              <w:rPr>
                <w:rFonts w:ascii="Arial" w:hAnsi="Arial"/>
                <w:sz w:val="18"/>
              </w:rPr>
            </w:pPr>
            <w:r w:rsidRPr="00CB6975">
              <w:rPr>
                <w:rFonts w:ascii="Arial" w:hAnsi="Arial"/>
                <w:sz w:val="18"/>
              </w:rPr>
              <w:t>Tel.: +33 4 92 94 42 00 Fax: +33 4 93 65 47 16</w:t>
            </w:r>
          </w:p>
          <w:p w14:paraId="6476674E" w14:textId="77777777" w:rsidR="00E16509" w:rsidRPr="00CB6975" w:rsidRDefault="00E16509" w:rsidP="00133525">
            <w:pPr>
              <w:pStyle w:val="FP"/>
              <w:pBdr>
                <w:bottom w:val="single" w:sz="6" w:space="1" w:color="auto"/>
              </w:pBdr>
              <w:spacing w:before="240"/>
              <w:ind w:left="2835" w:right="2835"/>
              <w:jc w:val="center"/>
            </w:pPr>
            <w:r w:rsidRPr="00CB6975">
              <w:t>Internet</w:t>
            </w:r>
          </w:p>
          <w:p w14:paraId="2D660AE8" w14:textId="77777777" w:rsidR="00E16509" w:rsidRPr="00CB6975" w:rsidRDefault="00E16509" w:rsidP="00133525">
            <w:pPr>
              <w:pStyle w:val="FP"/>
              <w:ind w:left="2835" w:right="2835"/>
              <w:jc w:val="center"/>
              <w:rPr>
                <w:rFonts w:ascii="Arial" w:hAnsi="Arial"/>
                <w:sz w:val="18"/>
              </w:rPr>
            </w:pPr>
            <w:r w:rsidRPr="00CB6975">
              <w:rPr>
                <w:rFonts w:ascii="Arial" w:hAnsi="Arial"/>
                <w:sz w:val="18"/>
              </w:rPr>
              <w:t>http://www.3gpp.org</w:t>
            </w:r>
            <w:bookmarkEnd w:id="5"/>
          </w:p>
          <w:p w14:paraId="3EBD2B84" w14:textId="77777777" w:rsidR="00E16509" w:rsidRPr="00CB6975" w:rsidRDefault="00E16509" w:rsidP="00133525"/>
        </w:tc>
      </w:tr>
      <w:tr w:rsidR="00E16509" w:rsidRPr="00CB6975" w14:paraId="1D69F471" w14:textId="77777777" w:rsidTr="00C074DD">
        <w:tc>
          <w:tcPr>
            <w:tcW w:w="10423" w:type="dxa"/>
            <w:shd w:val="clear" w:color="auto" w:fill="auto"/>
            <w:vAlign w:val="bottom"/>
          </w:tcPr>
          <w:p w14:paraId="4D400848" w14:textId="77777777" w:rsidR="00E16509" w:rsidRPr="00CB6975" w:rsidRDefault="00E16509" w:rsidP="00133525">
            <w:pPr>
              <w:pStyle w:val="FP"/>
              <w:pBdr>
                <w:bottom w:val="single" w:sz="6" w:space="1" w:color="auto"/>
              </w:pBdr>
              <w:spacing w:after="240"/>
              <w:jc w:val="center"/>
              <w:rPr>
                <w:rFonts w:ascii="Arial" w:hAnsi="Arial"/>
                <w:b/>
                <w:i/>
                <w:noProof/>
              </w:rPr>
            </w:pPr>
            <w:bookmarkStart w:id="6" w:name="copyrightNotification"/>
            <w:r w:rsidRPr="00CB6975">
              <w:rPr>
                <w:rFonts w:ascii="Arial" w:hAnsi="Arial"/>
                <w:b/>
                <w:i/>
                <w:noProof/>
              </w:rPr>
              <w:t>Copyright Notification</w:t>
            </w:r>
          </w:p>
          <w:p w14:paraId="2C8A8C99" w14:textId="77777777" w:rsidR="00E16509" w:rsidRPr="00CB6975" w:rsidRDefault="00E16509" w:rsidP="00133525">
            <w:pPr>
              <w:pStyle w:val="FP"/>
              <w:jc w:val="center"/>
              <w:rPr>
                <w:noProof/>
              </w:rPr>
            </w:pPr>
            <w:r w:rsidRPr="00CB6975">
              <w:rPr>
                <w:noProof/>
              </w:rPr>
              <w:t>No part may be reproduced except as authorized by written permission.</w:t>
            </w:r>
            <w:r w:rsidRPr="00CB6975">
              <w:rPr>
                <w:noProof/>
              </w:rPr>
              <w:br/>
              <w:t>The copyright and the foregoing restriction extend to reproduction in all media.</w:t>
            </w:r>
          </w:p>
          <w:p w14:paraId="5A408646" w14:textId="77777777" w:rsidR="00E16509" w:rsidRPr="00CB6975" w:rsidRDefault="00E16509" w:rsidP="00133525">
            <w:pPr>
              <w:pStyle w:val="FP"/>
              <w:jc w:val="center"/>
              <w:rPr>
                <w:noProof/>
              </w:rPr>
            </w:pPr>
          </w:p>
          <w:p w14:paraId="786C0A36" w14:textId="517FA091" w:rsidR="00E16509" w:rsidRPr="00CB6975" w:rsidRDefault="00E16509" w:rsidP="00133525">
            <w:pPr>
              <w:pStyle w:val="FP"/>
              <w:jc w:val="center"/>
              <w:rPr>
                <w:noProof/>
                <w:sz w:val="18"/>
              </w:rPr>
            </w:pPr>
            <w:r w:rsidRPr="00CB6975">
              <w:rPr>
                <w:noProof/>
                <w:sz w:val="18"/>
              </w:rPr>
              <w:t xml:space="preserve">© </w:t>
            </w:r>
            <w:bookmarkStart w:id="7" w:name="copyrightDate"/>
            <w:r w:rsidRPr="00CB6975">
              <w:rPr>
                <w:noProof/>
                <w:sz w:val="18"/>
              </w:rPr>
              <w:t>2</w:t>
            </w:r>
            <w:r w:rsidR="008E2D68" w:rsidRPr="00CB6975">
              <w:rPr>
                <w:noProof/>
                <w:sz w:val="18"/>
              </w:rPr>
              <w:t>02</w:t>
            </w:r>
            <w:bookmarkEnd w:id="7"/>
            <w:r w:rsidR="009D3646">
              <w:rPr>
                <w:noProof/>
                <w:sz w:val="18"/>
              </w:rPr>
              <w:t>2</w:t>
            </w:r>
            <w:r w:rsidRPr="00CB6975">
              <w:rPr>
                <w:noProof/>
                <w:sz w:val="18"/>
              </w:rPr>
              <w:t>, 3GPP Organizational Partners (ARIB, ATIS, CCSA, ETSI, TSDSI, TTA, TTC).</w:t>
            </w:r>
            <w:bookmarkStart w:id="8" w:name="copyrightaddon"/>
            <w:bookmarkEnd w:id="8"/>
          </w:p>
          <w:p w14:paraId="63D0B133" w14:textId="77777777" w:rsidR="00E16509" w:rsidRPr="00CB6975" w:rsidRDefault="00E16509" w:rsidP="00133525">
            <w:pPr>
              <w:pStyle w:val="FP"/>
              <w:jc w:val="center"/>
              <w:rPr>
                <w:noProof/>
                <w:sz w:val="18"/>
              </w:rPr>
            </w:pPr>
            <w:r w:rsidRPr="00CB6975">
              <w:rPr>
                <w:noProof/>
                <w:sz w:val="18"/>
              </w:rPr>
              <w:t>All rights reserved.</w:t>
            </w:r>
          </w:p>
          <w:p w14:paraId="582AEDD5" w14:textId="77777777" w:rsidR="00E16509" w:rsidRPr="00CB6975" w:rsidRDefault="00E16509" w:rsidP="00E16509">
            <w:pPr>
              <w:pStyle w:val="FP"/>
              <w:rPr>
                <w:noProof/>
                <w:sz w:val="18"/>
              </w:rPr>
            </w:pPr>
          </w:p>
          <w:p w14:paraId="01F2EB56" w14:textId="77777777" w:rsidR="00E16509" w:rsidRPr="00CB6975" w:rsidRDefault="00E16509" w:rsidP="00E16509">
            <w:pPr>
              <w:pStyle w:val="FP"/>
              <w:rPr>
                <w:noProof/>
                <w:sz w:val="18"/>
              </w:rPr>
            </w:pPr>
            <w:r w:rsidRPr="00CB6975">
              <w:rPr>
                <w:noProof/>
                <w:sz w:val="18"/>
              </w:rPr>
              <w:t>UMTS™ is a Trade Mark of ETSI registered for the benefit of its members</w:t>
            </w:r>
          </w:p>
          <w:p w14:paraId="5F3AE562" w14:textId="77777777" w:rsidR="00E16509" w:rsidRPr="00CB6975" w:rsidRDefault="00E16509" w:rsidP="00E16509">
            <w:pPr>
              <w:pStyle w:val="FP"/>
              <w:rPr>
                <w:noProof/>
                <w:sz w:val="18"/>
              </w:rPr>
            </w:pPr>
            <w:r w:rsidRPr="00CB6975">
              <w:rPr>
                <w:noProof/>
                <w:sz w:val="18"/>
              </w:rPr>
              <w:t>3GPP™ is a Trade Mark of ETSI registered for the benefit of its Members and of the 3GPP Organizational Partners</w:t>
            </w:r>
            <w:r w:rsidRPr="00CB6975">
              <w:rPr>
                <w:noProof/>
                <w:sz w:val="18"/>
              </w:rPr>
              <w:br/>
              <w:t>LTE™ is a Trade Mark of ETSI registered for the benefit of its Members and of the 3GPP Organizational Partners</w:t>
            </w:r>
          </w:p>
          <w:p w14:paraId="717EC1B5" w14:textId="77777777" w:rsidR="00E16509" w:rsidRPr="00CB6975" w:rsidRDefault="00E16509" w:rsidP="00E16509">
            <w:pPr>
              <w:pStyle w:val="FP"/>
              <w:rPr>
                <w:noProof/>
                <w:sz w:val="18"/>
              </w:rPr>
            </w:pPr>
            <w:r w:rsidRPr="00CB6975">
              <w:rPr>
                <w:noProof/>
                <w:sz w:val="18"/>
              </w:rPr>
              <w:t>GSM® and the GSM logo are registered and owned by the GSM Association</w:t>
            </w:r>
            <w:bookmarkEnd w:id="6"/>
          </w:p>
          <w:p w14:paraId="26DA3D2F" w14:textId="77777777" w:rsidR="00E16509" w:rsidRPr="00CB6975" w:rsidRDefault="00E16509" w:rsidP="00133525"/>
        </w:tc>
      </w:tr>
      <w:bookmarkEnd w:id="4"/>
    </w:tbl>
    <w:p w14:paraId="04D347A8" w14:textId="77777777" w:rsidR="00080512" w:rsidRPr="004D3578" w:rsidRDefault="00080512" w:rsidP="00F3074B">
      <w:pPr>
        <w:pStyle w:val="TT"/>
      </w:pPr>
      <w:r w:rsidRPr="004D3578">
        <w:br w:type="page"/>
      </w:r>
      <w:bookmarkStart w:id="9" w:name="tableOfContents"/>
      <w:bookmarkEnd w:id="9"/>
      <w:r w:rsidRPr="004D3578">
        <w:lastRenderedPageBreak/>
        <w:t>Contents</w:t>
      </w:r>
    </w:p>
    <w:p w14:paraId="5C7EECAA" w14:textId="37479A8C" w:rsidR="006E19F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19FE">
        <w:rPr>
          <w:noProof/>
        </w:rPr>
        <w:t>Foreword</w:t>
      </w:r>
      <w:r w:rsidR="006E19FE">
        <w:rPr>
          <w:noProof/>
        </w:rPr>
        <w:tab/>
      </w:r>
      <w:r w:rsidR="006E19FE">
        <w:rPr>
          <w:noProof/>
        </w:rPr>
        <w:fldChar w:fldCharType="begin" w:fldLock="1"/>
      </w:r>
      <w:r w:rsidR="006E19FE">
        <w:rPr>
          <w:noProof/>
        </w:rPr>
        <w:instrText xml:space="preserve"> PAGEREF _Toc106615832 \h </w:instrText>
      </w:r>
      <w:r w:rsidR="006E19FE">
        <w:rPr>
          <w:noProof/>
        </w:rPr>
      </w:r>
      <w:r w:rsidR="006E19FE">
        <w:rPr>
          <w:noProof/>
        </w:rPr>
        <w:fldChar w:fldCharType="separate"/>
      </w:r>
      <w:r w:rsidR="006E19FE">
        <w:rPr>
          <w:noProof/>
        </w:rPr>
        <w:t>6</w:t>
      </w:r>
      <w:r w:rsidR="006E19FE">
        <w:rPr>
          <w:noProof/>
        </w:rPr>
        <w:fldChar w:fldCharType="end"/>
      </w:r>
    </w:p>
    <w:p w14:paraId="0C4A2448" w14:textId="064ABC54" w:rsidR="006E19FE" w:rsidRDefault="006E19F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_Toc106615833 \h </w:instrText>
      </w:r>
      <w:r>
        <w:rPr>
          <w:noProof/>
        </w:rPr>
      </w:r>
      <w:r>
        <w:rPr>
          <w:noProof/>
        </w:rPr>
        <w:fldChar w:fldCharType="separate"/>
      </w:r>
      <w:r>
        <w:rPr>
          <w:noProof/>
        </w:rPr>
        <w:t>7</w:t>
      </w:r>
      <w:r>
        <w:rPr>
          <w:noProof/>
        </w:rPr>
        <w:fldChar w:fldCharType="end"/>
      </w:r>
    </w:p>
    <w:p w14:paraId="135E8E90" w14:textId="33DBF805" w:rsidR="006E19FE" w:rsidRDefault="006E19F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_Toc106615834 \h </w:instrText>
      </w:r>
      <w:r>
        <w:rPr>
          <w:noProof/>
        </w:rPr>
      </w:r>
      <w:r>
        <w:rPr>
          <w:noProof/>
        </w:rPr>
        <w:fldChar w:fldCharType="separate"/>
      </w:r>
      <w:r>
        <w:rPr>
          <w:noProof/>
        </w:rPr>
        <w:t>7</w:t>
      </w:r>
      <w:r>
        <w:rPr>
          <w:noProof/>
        </w:rPr>
        <w:fldChar w:fldCharType="end"/>
      </w:r>
    </w:p>
    <w:p w14:paraId="2D8FEAD4" w14:textId="128EBF33" w:rsidR="006E19FE" w:rsidRDefault="006E19F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_Toc106615835 \h </w:instrText>
      </w:r>
      <w:r>
        <w:rPr>
          <w:noProof/>
        </w:rPr>
      </w:r>
      <w:r>
        <w:rPr>
          <w:noProof/>
        </w:rPr>
        <w:fldChar w:fldCharType="separate"/>
      </w:r>
      <w:r>
        <w:rPr>
          <w:noProof/>
        </w:rPr>
        <w:t>8</w:t>
      </w:r>
      <w:r>
        <w:rPr>
          <w:noProof/>
        </w:rPr>
        <w:fldChar w:fldCharType="end"/>
      </w:r>
    </w:p>
    <w:p w14:paraId="0530898E" w14:textId="3FA2F3BA" w:rsidR="006E19FE" w:rsidRDefault="006E19F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_Toc106615836 \h </w:instrText>
      </w:r>
      <w:r>
        <w:rPr>
          <w:noProof/>
        </w:rPr>
      </w:r>
      <w:r>
        <w:rPr>
          <w:noProof/>
        </w:rPr>
        <w:fldChar w:fldCharType="separate"/>
      </w:r>
      <w:r>
        <w:rPr>
          <w:noProof/>
        </w:rPr>
        <w:t>8</w:t>
      </w:r>
      <w:r>
        <w:rPr>
          <w:noProof/>
        </w:rPr>
        <w:fldChar w:fldCharType="end"/>
      </w:r>
    </w:p>
    <w:p w14:paraId="3219CB74" w14:textId="476A177A" w:rsidR="006E19FE" w:rsidRDefault="006E19F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_Toc106615837 \h </w:instrText>
      </w:r>
      <w:r>
        <w:rPr>
          <w:noProof/>
        </w:rPr>
      </w:r>
      <w:r>
        <w:rPr>
          <w:noProof/>
        </w:rPr>
        <w:fldChar w:fldCharType="separate"/>
      </w:r>
      <w:r>
        <w:rPr>
          <w:noProof/>
        </w:rPr>
        <w:t>8</w:t>
      </w:r>
      <w:r>
        <w:rPr>
          <w:noProof/>
        </w:rPr>
        <w:fldChar w:fldCharType="end"/>
      </w:r>
    </w:p>
    <w:p w14:paraId="229EE3D4" w14:textId="0174B1CF" w:rsidR="006E19FE" w:rsidRDefault="006E19F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_Toc106615838 \h </w:instrText>
      </w:r>
      <w:r>
        <w:rPr>
          <w:noProof/>
        </w:rPr>
      </w:r>
      <w:r>
        <w:rPr>
          <w:noProof/>
        </w:rPr>
        <w:fldChar w:fldCharType="separate"/>
      </w:r>
      <w:r>
        <w:rPr>
          <w:noProof/>
        </w:rPr>
        <w:t>8</w:t>
      </w:r>
      <w:r>
        <w:rPr>
          <w:noProof/>
        </w:rPr>
        <w:fldChar w:fldCharType="end"/>
      </w:r>
    </w:p>
    <w:p w14:paraId="449708D1" w14:textId="3753E6DD" w:rsidR="006E19FE" w:rsidRDefault="006E19F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_Toc106615839 \h </w:instrText>
      </w:r>
      <w:r>
        <w:rPr>
          <w:noProof/>
        </w:rPr>
      </w:r>
      <w:r>
        <w:rPr>
          <w:noProof/>
        </w:rPr>
        <w:fldChar w:fldCharType="separate"/>
      </w:r>
      <w:r>
        <w:rPr>
          <w:noProof/>
        </w:rPr>
        <w:t>9</w:t>
      </w:r>
      <w:r>
        <w:rPr>
          <w:noProof/>
        </w:rPr>
        <w:fldChar w:fldCharType="end"/>
      </w:r>
    </w:p>
    <w:p w14:paraId="713A1ABB" w14:textId="7B70C79C" w:rsidR="006E19FE" w:rsidRDefault="006E19F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_Toc106615840 \h </w:instrText>
      </w:r>
      <w:r>
        <w:rPr>
          <w:noProof/>
        </w:rPr>
      </w:r>
      <w:r>
        <w:rPr>
          <w:noProof/>
        </w:rPr>
        <w:fldChar w:fldCharType="separate"/>
      </w:r>
      <w:r>
        <w:rPr>
          <w:noProof/>
        </w:rPr>
        <w:t>9</w:t>
      </w:r>
      <w:r>
        <w:rPr>
          <w:noProof/>
        </w:rPr>
        <w:fldChar w:fldCharType="end"/>
      </w:r>
    </w:p>
    <w:p w14:paraId="5D206BD9" w14:textId="7CE9549C" w:rsidR="006E19FE" w:rsidRDefault="006E19F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Nudr_DataRepository Service</w:t>
      </w:r>
      <w:r>
        <w:rPr>
          <w:noProof/>
        </w:rPr>
        <w:tab/>
      </w:r>
      <w:r>
        <w:rPr>
          <w:noProof/>
        </w:rPr>
        <w:fldChar w:fldCharType="begin" w:fldLock="1"/>
      </w:r>
      <w:r>
        <w:rPr>
          <w:noProof/>
        </w:rPr>
        <w:instrText xml:space="preserve"> PAGEREF _Toc106615841 \h </w:instrText>
      </w:r>
      <w:r>
        <w:rPr>
          <w:noProof/>
        </w:rPr>
      </w:r>
      <w:r>
        <w:rPr>
          <w:noProof/>
        </w:rPr>
        <w:fldChar w:fldCharType="separate"/>
      </w:r>
      <w:r>
        <w:rPr>
          <w:noProof/>
        </w:rPr>
        <w:t>10</w:t>
      </w:r>
      <w:r>
        <w:rPr>
          <w:noProof/>
        </w:rPr>
        <w:fldChar w:fldCharType="end"/>
      </w:r>
    </w:p>
    <w:p w14:paraId="3FD63DAC" w14:textId="3D82B502" w:rsidR="006E19FE" w:rsidRDefault="006E19F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_Toc106615842 \h </w:instrText>
      </w:r>
      <w:r>
        <w:rPr>
          <w:noProof/>
        </w:rPr>
      </w:r>
      <w:r>
        <w:rPr>
          <w:noProof/>
        </w:rPr>
        <w:fldChar w:fldCharType="separate"/>
      </w:r>
      <w:r>
        <w:rPr>
          <w:noProof/>
        </w:rPr>
        <w:t>10</w:t>
      </w:r>
      <w:r>
        <w:rPr>
          <w:noProof/>
        </w:rPr>
        <w:fldChar w:fldCharType="end"/>
      </w:r>
    </w:p>
    <w:p w14:paraId="1908C129" w14:textId="01077653" w:rsidR="006E19FE" w:rsidRDefault="006E19FE">
      <w:pPr>
        <w:pStyle w:val="TOC4"/>
        <w:rPr>
          <w:rFonts w:asciiTheme="minorHAnsi" w:eastAsiaTheme="minorEastAsia" w:hAnsiTheme="minorHAnsi" w:cstheme="minorBidi"/>
          <w:noProof/>
          <w:sz w:val="22"/>
          <w:szCs w:val="22"/>
          <w:lang w:eastAsia="en-GB"/>
        </w:rPr>
      </w:pPr>
      <w:r>
        <w:rPr>
          <w:noProof/>
        </w:rPr>
        <w:t>5.2.1.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_Toc106615843 \h </w:instrText>
      </w:r>
      <w:r>
        <w:rPr>
          <w:noProof/>
        </w:rPr>
      </w:r>
      <w:r>
        <w:rPr>
          <w:noProof/>
        </w:rPr>
        <w:fldChar w:fldCharType="separate"/>
      </w:r>
      <w:r>
        <w:rPr>
          <w:noProof/>
        </w:rPr>
        <w:t>10</w:t>
      </w:r>
      <w:r>
        <w:rPr>
          <w:noProof/>
        </w:rPr>
        <w:fldChar w:fldCharType="end"/>
      </w:r>
    </w:p>
    <w:p w14:paraId="7FE6F4EB" w14:textId="422811B6" w:rsidR="006E19FE" w:rsidRDefault="006E19FE">
      <w:pPr>
        <w:pStyle w:val="TOC4"/>
        <w:rPr>
          <w:rFonts w:asciiTheme="minorHAnsi" w:eastAsiaTheme="minorEastAsia" w:hAnsiTheme="minorHAnsi" w:cstheme="minorBidi"/>
          <w:noProof/>
          <w:sz w:val="22"/>
          <w:szCs w:val="22"/>
          <w:lang w:eastAsia="en-GB"/>
        </w:rPr>
      </w:pPr>
      <w:r>
        <w:rPr>
          <w:noProof/>
        </w:rPr>
        <w:t>5.2.1.</w:t>
      </w:r>
      <w:r>
        <w:rPr>
          <w:noProof/>
          <w:lang w:eastAsia="zh-CN"/>
        </w:rPr>
        <w:t>2</w:t>
      </w:r>
      <w:r>
        <w:rPr>
          <w:rFonts w:asciiTheme="minorHAnsi" w:eastAsiaTheme="minorEastAsia" w:hAnsiTheme="minorHAnsi" w:cstheme="minorBidi"/>
          <w:noProof/>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_Toc106615844 \h </w:instrText>
      </w:r>
      <w:r>
        <w:rPr>
          <w:noProof/>
        </w:rPr>
      </w:r>
      <w:r>
        <w:rPr>
          <w:noProof/>
        </w:rPr>
        <w:fldChar w:fldCharType="separate"/>
      </w:r>
      <w:r>
        <w:rPr>
          <w:noProof/>
        </w:rPr>
        <w:t>10</w:t>
      </w:r>
      <w:r>
        <w:rPr>
          <w:noProof/>
        </w:rPr>
        <w:fldChar w:fldCharType="end"/>
      </w:r>
    </w:p>
    <w:p w14:paraId="5A4ECFF5" w14:textId="2D3FEB5A" w:rsidR="006E19FE" w:rsidRDefault="006E19F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_Toc106615845 \h </w:instrText>
      </w:r>
      <w:r>
        <w:rPr>
          <w:noProof/>
        </w:rPr>
      </w:r>
      <w:r>
        <w:rPr>
          <w:noProof/>
        </w:rPr>
        <w:fldChar w:fldCharType="separate"/>
      </w:r>
      <w:r>
        <w:rPr>
          <w:noProof/>
        </w:rPr>
        <w:t>11</w:t>
      </w:r>
      <w:r>
        <w:rPr>
          <w:noProof/>
        </w:rPr>
        <w:fldChar w:fldCharType="end"/>
      </w:r>
    </w:p>
    <w:p w14:paraId="1C8CDC1F" w14:textId="47F7C74B" w:rsidR="006E19FE" w:rsidRDefault="006E19F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_Toc106615846 \h </w:instrText>
      </w:r>
      <w:r>
        <w:rPr>
          <w:noProof/>
        </w:rPr>
      </w:r>
      <w:r>
        <w:rPr>
          <w:noProof/>
        </w:rPr>
        <w:fldChar w:fldCharType="separate"/>
      </w:r>
      <w:r>
        <w:rPr>
          <w:noProof/>
        </w:rPr>
        <w:t>11</w:t>
      </w:r>
      <w:r>
        <w:rPr>
          <w:noProof/>
        </w:rPr>
        <w:fldChar w:fldCharType="end"/>
      </w:r>
    </w:p>
    <w:p w14:paraId="62E55D3D" w14:textId="3C1A0164" w:rsidR="006E19FE" w:rsidRDefault="006E19F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_Toc106615847 \h </w:instrText>
      </w:r>
      <w:r>
        <w:rPr>
          <w:noProof/>
        </w:rPr>
      </w:r>
      <w:r>
        <w:rPr>
          <w:noProof/>
        </w:rPr>
        <w:fldChar w:fldCharType="separate"/>
      </w:r>
      <w:r>
        <w:rPr>
          <w:noProof/>
        </w:rPr>
        <w:t>11</w:t>
      </w:r>
      <w:r>
        <w:rPr>
          <w:noProof/>
        </w:rPr>
        <w:fldChar w:fldCharType="end"/>
      </w:r>
    </w:p>
    <w:p w14:paraId="1436CE0C" w14:textId="4E6C55BA" w:rsidR="006E19FE" w:rsidRDefault="006E19F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_Toc106615848 \h </w:instrText>
      </w:r>
      <w:r>
        <w:rPr>
          <w:noProof/>
        </w:rPr>
      </w:r>
      <w:r>
        <w:rPr>
          <w:noProof/>
        </w:rPr>
        <w:fldChar w:fldCharType="separate"/>
      </w:r>
      <w:r>
        <w:rPr>
          <w:noProof/>
        </w:rPr>
        <w:t>11</w:t>
      </w:r>
      <w:r>
        <w:rPr>
          <w:noProof/>
        </w:rPr>
        <w:fldChar w:fldCharType="end"/>
      </w:r>
    </w:p>
    <w:p w14:paraId="158B5085" w14:textId="13FE4AC0" w:rsidR="006E19FE" w:rsidRDefault="006E19FE">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Data retrieval</w:t>
      </w:r>
      <w:r>
        <w:rPr>
          <w:noProof/>
        </w:rPr>
        <w:tab/>
      </w:r>
      <w:r>
        <w:rPr>
          <w:noProof/>
        </w:rPr>
        <w:fldChar w:fldCharType="begin" w:fldLock="1"/>
      </w:r>
      <w:r>
        <w:rPr>
          <w:noProof/>
        </w:rPr>
        <w:instrText xml:space="preserve"> PAGEREF _Toc106615849 \h </w:instrText>
      </w:r>
      <w:r>
        <w:rPr>
          <w:noProof/>
        </w:rPr>
      </w:r>
      <w:r>
        <w:rPr>
          <w:noProof/>
        </w:rPr>
        <w:fldChar w:fldCharType="separate"/>
      </w:r>
      <w:r>
        <w:rPr>
          <w:noProof/>
        </w:rPr>
        <w:t>11</w:t>
      </w:r>
      <w:r>
        <w:rPr>
          <w:noProof/>
        </w:rPr>
        <w:fldChar w:fldCharType="end"/>
      </w:r>
    </w:p>
    <w:p w14:paraId="1C9CAD99" w14:textId="43967CA3" w:rsidR="006E19FE" w:rsidRDefault="006E19FE">
      <w:pPr>
        <w:pStyle w:val="TOC5"/>
        <w:rPr>
          <w:rFonts w:asciiTheme="minorHAnsi" w:eastAsiaTheme="minorEastAsia" w:hAnsiTheme="minorHAnsi" w:cstheme="minorBidi"/>
          <w:noProof/>
          <w:sz w:val="22"/>
          <w:szCs w:val="22"/>
          <w:lang w:eastAsia="en-GB"/>
        </w:rPr>
      </w:pPr>
      <w:r>
        <w:rPr>
          <w:noProof/>
        </w:rPr>
        <w:t>5.2.2.2.</w:t>
      </w:r>
      <w:r>
        <w:rPr>
          <w:noProof/>
          <w:lang w:eastAsia="zh-CN"/>
        </w:rPr>
        <w:t>3</w:t>
      </w:r>
      <w:r>
        <w:rPr>
          <w:rFonts w:asciiTheme="minorHAnsi" w:eastAsiaTheme="minorEastAsia" w:hAnsiTheme="minorHAnsi" w:cstheme="minorBidi"/>
          <w:noProof/>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_Toc106615850 \h </w:instrText>
      </w:r>
      <w:r>
        <w:rPr>
          <w:noProof/>
        </w:rPr>
      </w:r>
      <w:r>
        <w:rPr>
          <w:noProof/>
        </w:rPr>
        <w:fldChar w:fldCharType="separate"/>
      </w:r>
      <w:r>
        <w:rPr>
          <w:noProof/>
        </w:rPr>
        <w:t>12</w:t>
      </w:r>
      <w:r>
        <w:rPr>
          <w:noProof/>
        </w:rPr>
        <w:fldChar w:fldCharType="end"/>
      </w:r>
    </w:p>
    <w:p w14:paraId="41BC91A9" w14:textId="77F2648D" w:rsidR="006E19FE" w:rsidRDefault="006E19F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Create</w:t>
      </w:r>
      <w:r>
        <w:rPr>
          <w:noProof/>
        </w:rPr>
        <w:tab/>
      </w:r>
      <w:r>
        <w:rPr>
          <w:noProof/>
        </w:rPr>
        <w:fldChar w:fldCharType="begin" w:fldLock="1"/>
      </w:r>
      <w:r>
        <w:rPr>
          <w:noProof/>
        </w:rPr>
        <w:instrText xml:space="preserve"> PAGEREF _Toc106615851 \h </w:instrText>
      </w:r>
      <w:r>
        <w:rPr>
          <w:noProof/>
        </w:rPr>
      </w:r>
      <w:r>
        <w:rPr>
          <w:noProof/>
        </w:rPr>
        <w:fldChar w:fldCharType="separate"/>
      </w:r>
      <w:r>
        <w:rPr>
          <w:noProof/>
        </w:rPr>
        <w:t>13</w:t>
      </w:r>
      <w:r>
        <w:rPr>
          <w:noProof/>
        </w:rPr>
        <w:fldChar w:fldCharType="end"/>
      </w:r>
    </w:p>
    <w:p w14:paraId="7A2CDA61" w14:textId="64424547" w:rsidR="006E19FE" w:rsidRDefault="006E19F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_Toc106615852 \h </w:instrText>
      </w:r>
      <w:r>
        <w:rPr>
          <w:noProof/>
        </w:rPr>
      </w:r>
      <w:r>
        <w:rPr>
          <w:noProof/>
        </w:rPr>
        <w:fldChar w:fldCharType="separate"/>
      </w:r>
      <w:r>
        <w:rPr>
          <w:noProof/>
        </w:rPr>
        <w:t>13</w:t>
      </w:r>
      <w:r>
        <w:rPr>
          <w:noProof/>
        </w:rPr>
        <w:fldChar w:fldCharType="end"/>
      </w:r>
    </w:p>
    <w:p w14:paraId="25C2C136" w14:textId="0DF6D72E" w:rsidR="006E19FE" w:rsidRDefault="006E19FE">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Data Creation using PUT</w:t>
      </w:r>
      <w:r>
        <w:rPr>
          <w:noProof/>
        </w:rPr>
        <w:tab/>
      </w:r>
      <w:r>
        <w:rPr>
          <w:noProof/>
        </w:rPr>
        <w:fldChar w:fldCharType="begin" w:fldLock="1"/>
      </w:r>
      <w:r>
        <w:rPr>
          <w:noProof/>
        </w:rPr>
        <w:instrText xml:space="preserve"> PAGEREF _Toc106615853 \h </w:instrText>
      </w:r>
      <w:r>
        <w:rPr>
          <w:noProof/>
        </w:rPr>
      </w:r>
      <w:r>
        <w:rPr>
          <w:noProof/>
        </w:rPr>
        <w:fldChar w:fldCharType="separate"/>
      </w:r>
      <w:r>
        <w:rPr>
          <w:noProof/>
        </w:rPr>
        <w:t>14</w:t>
      </w:r>
      <w:r>
        <w:rPr>
          <w:noProof/>
        </w:rPr>
        <w:fldChar w:fldCharType="end"/>
      </w:r>
    </w:p>
    <w:p w14:paraId="3B7B05C4" w14:textId="7968B7FD" w:rsidR="006E19FE" w:rsidRDefault="006E19FE">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Data Creation using POST</w:t>
      </w:r>
      <w:r>
        <w:rPr>
          <w:noProof/>
        </w:rPr>
        <w:tab/>
      </w:r>
      <w:r>
        <w:rPr>
          <w:noProof/>
        </w:rPr>
        <w:fldChar w:fldCharType="begin" w:fldLock="1"/>
      </w:r>
      <w:r>
        <w:rPr>
          <w:noProof/>
        </w:rPr>
        <w:instrText xml:space="preserve"> PAGEREF _Toc106615854 \h </w:instrText>
      </w:r>
      <w:r>
        <w:rPr>
          <w:noProof/>
        </w:rPr>
      </w:r>
      <w:r>
        <w:rPr>
          <w:noProof/>
        </w:rPr>
        <w:fldChar w:fldCharType="separate"/>
      </w:r>
      <w:r>
        <w:rPr>
          <w:noProof/>
        </w:rPr>
        <w:t>14</w:t>
      </w:r>
      <w:r>
        <w:rPr>
          <w:noProof/>
        </w:rPr>
        <w:fldChar w:fldCharType="end"/>
      </w:r>
    </w:p>
    <w:p w14:paraId="7998FF2D" w14:textId="3131C091" w:rsidR="006E19FE" w:rsidRDefault="006E19FE">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_Toc106615855 \h </w:instrText>
      </w:r>
      <w:r>
        <w:rPr>
          <w:noProof/>
        </w:rPr>
      </w:r>
      <w:r>
        <w:rPr>
          <w:noProof/>
        </w:rPr>
        <w:fldChar w:fldCharType="separate"/>
      </w:r>
      <w:r>
        <w:rPr>
          <w:noProof/>
        </w:rPr>
        <w:t>15</w:t>
      </w:r>
      <w:r>
        <w:rPr>
          <w:noProof/>
        </w:rPr>
        <w:fldChar w:fldCharType="end"/>
      </w:r>
    </w:p>
    <w:p w14:paraId="7D824C6B" w14:textId="243A7ACB"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_Toc106615856 \h </w:instrText>
      </w:r>
      <w:r>
        <w:rPr>
          <w:noProof/>
        </w:rPr>
      </w:r>
      <w:r>
        <w:rPr>
          <w:noProof/>
        </w:rPr>
        <w:fldChar w:fldCharType="separate"/>
      </w:r>
      <w:r>
        <w:rPr>
          <w:noProof/>
        </w:rPr>
        <w:t>15</w:t>
      </w:r>
      <w:r>
        <w:rPr>
          <w:noProof/>
        </w:rPr>
        <w:fldChar w:fldCharType="end"/>
      </w:r>
    </w:p>
    <w:p w14:paraId="0ABA9471" w14:textId="3B779214"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Deleting Data</w:t>
      </w:r>
      <w:r>
        <w:rPr>
          <w:noProof/>
        </w:rPr>
        <w:tab/>
      </w:r>
      <w:r>
        <w:rPr>
          <w:noProof/>
        </w:rPr>
        <w:fldChar w:fldCharType="begin" w:fldLock="1"/>
      </w:r>
      <w:r>
        <w:rPr>
          <w:noProof/>
        </w:rPr>
        <w:instrText xml:space="preserve"> PAGEREF _Toc106615857 \h </w:instrText>
      </w:r>
      <w:r>
        <w:rPr>
          <w:noProof/>
        </w:rPr>
      </w:r>
      <w:r>
        <w:rPr>
          <w:noProof/>
        </w:rPr>
        <w:fldChar w:fldCharType="separate"/>
      </w:r>
      <w:r>
        <w:rPr>
          <w:noProof/>
        </w:rPr>
        <w:t>15</w:t>
      </w:r>
      <w:r>
        <w:rPr>
          <w:noProof/>
        </w:rPr>
        <w:fldChar w:fldCharType="end"/>
      </w:r>
    </w:p>
    <w:p w14:paraId="32DD785C" w14:textId="2A783AB9" w:rsidR="006E19FE" w:rsidRDefault="006E19FE">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rFonts w:asciiTheme="minorHAnsi" w:eastAsiaTheme="minorEastAsia" w:hAnsiTheme="minorHAnsi" w:cstheme="minorBidi"/>
          <w:noProof/>
          <w:sz w:val="22"/>
          <w:szCs w:val="22"/>
          <w:lang w:eastAsia="en-GB"/>
        </w:rPr>
        <w:tab/>
      </w:r>
      <w:r>
        <w:rPr>
          <w:noProof/>
          <w:lang w:eastAsia="zh-CN"/>
        </w:rPr>
        <w:t>Update</w:t>
      </w:r>
      <w:r>
        <w:rPr>
          <w:noProof/>
        </w:rPr>
        <w:tab/>
      </w:r>
      <w:r>
        <w:rPr>
          <w:noProof/>
        </w:rPr>
        <w:fldChar w:fldCharType="begin" w:fldLock="1"/>
      </w:r>
      <w:r>
        <w:rPr>
          <w:noProof/>
        </w:rPr>
        <w:instrText xml:space="preserve"> PAGEREF _Toc106615858 \h </w:instrText>
      </w:r>
      <w:r>
        <w:rPr>
          <w:noProof/>
        </w:rPr>
      </w:r>
      <w:r>
        <w:rPr>
          <w:noProof/>
        </w:rPr>
        <w:fldChar w:fldCharType="separate"/>
      </w:r>
      <w:r>
        <w:rPr>
          <w:noProof/>
        </w:rPr>
        <w:t>15</w:t>
      </w:r>
      <w:r>
        <w:rPr>
          <w:noProof/>
        </w:rPr>
        <w:fldChar w:fldCharType="end"/>
      </w:r>
    </w:p>
    <w:p w14:paraId="755F3BEF" w14:textId="467B4AF6"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_Toc106615859 \h </w:instrText>
      </w:r>
      <w:r>
        <w:rPr>
          <w:noProof/>
        </w:rPr>
      </w:r>
      <w:r>
        <w:rPr>
          <w:noProof/>
        </w:rPr>
        <w:fldChar w:fldCharType="separate"/>
      </w:r>
      <w:r>
        <w:rPr>
          <w:noProof/>
        </w:rPr>
        <w:t>15</w:t>
      </w:r>
      <w:r>
        <w:rPr>
          <w:noProof/>
        </w:rPr>
        <w:fldChar w:fldCharType="end"/>
      </w:r>
    </w:p>
    <w:p w14:paraId="618B29D9" w14:textId="68FFE5CF"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.2</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_Toc106615860 \h </w:instrText>
      </w:r>
      <w:r>
        <w:rPr>
          <w:noProof/>
        </w:rPr>
      </w:r>
      <w:r>
        <w:rPr>
          <w:noProof/>
        </w:rPr>
        <w:fldChar w:fldCharType="separate"/>
      </w:r>
      <w:r>
        <w:rPr>
          <w:noProof/>
        </w:rPr>
        <w:t>15</w:t>
      </w:r>
      <w:r>
        <w:rPr>
          <w:noProof/>
        </w:rPr>
        <w:fldChar w:fldCharType="end"/>
      </w:r>
    </w:p>
    <w:p w14:paraId="32D14492" w14:textId="480678AD"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_Toc106615861 \h </w:instrText>
      </w:r>
      <w:r>
        <w:rPr>
          <w:noProof/>
        </w:rPr>
      </w:r>
      <w:r>
        <w:rPr>
          <w:noProof/>
        </w:rPr>
        <w:fldChar w:fldCharType="separate"/>
      </w:r>
      <w:r>
        <w:rPr>
          <w:noProof/>
        </w:rPr>
        <w:t>16</w:t>
      </w:r>
      <w:r>
        <w:rPr>
          <w:noProof/>
        </w:rPr>
        <w:fldChar w:fldCharType="end"/>
      </w:r>
    </w:p>
    <w:p w14:paraId="21406D9B" w14:textId="6EA119B4" w:rsidR="006E19FE" w:rsidRDefault="006E19FE">
      <w:pPr>
        <w:pStyle w:val="TOC4"/>
        <w:rPr>
          <w:rFonts w:asciiTheme="minorHAnsi" w:eastAsiaTheme="minorEastAsia" w:hAnsiTheme="minorHAnsi" w:cstheme="minorBidi"/>
          <w:noProof/>
          <w:sz w:val="22"/>
          <w:szCs w:val="22"/>
          <w:lang w:eastAsia="en-GB"/>
        </w:rPr>
      </w:pPr>
      <w:r>
        <w:rPr>
          <w:noProof/>
        </w:rPr>
        <w:t>5.2.2.</w:t>
      </w:r>
      <w:r>
        <w:rPr>
          <w:noProof/>
          <w:lang w:eastAsia="zh-CN"/>
        </w:rPr>
        <w:t>6</w:t>
      </w:r>
      <w:r>
        <w:rPr>
          <w:rFonts w:asciiTheme="minorHAnsi" w:eastAsiaTheme="minorEastAsia" w:hAnsiTheme="minorHAnsi" w:cstheme="minorBidi"/>
          <w:noProof/>
          <w:sz w:val="22"/>
          <w:szCs w:val="22"/>
          <w:lang w:eastAsia="en-GB"/>
        </w:rPr>
        <w:tab/>
      </w:r>
      <w:r>
        <w:rPr>
          <w:noProof/>
          <w:lang w:eastAsia="zh-CN"/>
        </w:rPr>
        <w:t>Subscribe</w:t>
      </w:r>
      <w:r>
        <w:rPr>
          <w:noProof/>
        </w:rPr>
        <w:tab/>
      </w:r>
      <w:r>
        <w:rPr>
          <w:noProof/>
        </w:rPr>
        <w:fldChar w:fldCharType="begin" w:fldLock="1"/>
      </w:r>
      <w:r>
        <w:rPr>
          <w:noProof/>
        </w:rPr>
        <w:instrText xml:space="preserve"> PAGEREF _Toc106615862 \h </w:instrText>
      </w:r>
      <w:r>
        <w:rPr>
          <w:noProof/>
        </w:rPr>
      </w:r>
      <w:r>
        <w:rPr>
          <w:noProof/>
        </w:rPr>
        <w:fldChar w:fldCharType="separate"/>
      </w:r>
      <w:r>
        <w:rPr>
          <w:noProof/>
        </w:rPr>
        <w:t>16</w:t>
      </w:r>
      <w:r>
        <w:rPr>
          <w:noProof/>
        </w:rPr>
        <w:fldChar w:fldCharType="end"/>
      </w:r>
    </w:p>
    <w:p w14:paraId="3FB9A19C" w14:textId="33828C3B"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_Toc106615863 \h </w:instrText>
      </w:r>
      <w:r>
        <w:rPr>
          <w:noProof/>
        </w:rPr>
      </w:r>
      <w:r>
        <w:rPr>
          <w:noProof/>
        </w:rPr>
        <w:fldChar w:fldCharType="separate"/>
      </w:r>
      <w:r>
        <w:rPr>
          <w:noProof/>
        </w:rPr>
        <w:t>16</w:t>
      </w:r>
      <w:r>
        <w:rPr>
          <w:noProof/>
        </w:rPr>
        <w:fldChar w:fldCharType="end"/>
      </w:r>
    </w:p>
    <w:p w14:paraId="4F79B064" w14:textId="7713A492"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_Toc106615864 \h </w:instrText>
      </w:r>
      <w:r>
        <w:rPr>
          <w:noProof/>
        </w:rPr>
      </w:r>
      <w:r>
        <w:rPr>
          <w:noProof/>
        </w:rPr>
        <w:fldChar w:fldCharType="separate"/>
      </w:r>
      <w:r>
        <w:rPr>
          <w:noProof/>
        </w:rPr>
        <w:t>17</w:t>
      </w:r>
      <w:r>
        <w:rPr>
          <w:noProof/>
        </w:rPr>
        <w:fldChar w:fldCharType="end"/>
      </w:r>
    </w:p>
    <w:p w14:paraId="0A70DA8D" w14:textId="79565A04"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.3</w:t>
      </w:r>
      <w:r>
        <w:rPr>
          <w:rFonts w:asciiTheme="minorHAnsi" w:eastAsiaTheme="minorEastAsia" w:hAnsiTheme="minorHAnsi" w:cstheme="minorBidi"/>
          <w:noProof/>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_Toc106615865 \h </w:instrText>
      </w:r>
      <w:r>
        <w:rPr>
          <w:noProof/>
        </w:rPr>
      </w:r>
      <w:r>
        <w:rPr>
          <w:noProof/>
        </w:rPr>
        <w:fldChar w:fldCharType="separate"/>
      </w:r>
      <w:r>
        <w:rPr>
          <w:noProof/>
        </w:rPr>
        <w:t>17</w:t>
      </w:r>
      <w:r>
        <w:rPr>
          <w:noProof/>
        </w:rPr>
        <w:fldChar w:fldCharType="end"/>
      </w:r>
    </w:p>
    <w:p w14:paraId="267D0E1E" w14:textId="79CC7E95" w:rsidR="006E19FE" w:rsidRDefault="006E19FE">
      <w:pPr>
        <w:pStyle w:val="TOC4"/>
        <w:rPr>
          <w:rFonts w:asciiTheme="minorHAnsi" w:eastAsiaTheme="minorEastAsia" w:hAnsiTheme="minorHAnsi" w:cstheme="minorBidi"/>
          <w:noProof/>
          <w:sz w:val="22"/>
          <w:szCs w:val="22"/>
          <w:lang w:eastAsia="en-GB"/>
        </w:rPr>
      </w:pPr>
      <w:r>
        <w:rPr>
          <w:noProof/>
        </w:rPr>
        <w:t>5.2.2.</w:t>
      </w:r>
      <w:r>
        <w:rPr>
          <w:noProof/>
          <w:lang w:eastAsia="zh-CN"/>
        </w:rPr>
        <w:t>7</w:t>
      </w:r>
      <w:r>
        <w:rPr>
          <w:rFonts w:asciiTheme="minorHAnsi" w:eastAsiaTheme="minorEastAsia" w:hAnsiTheme="minorHAnsi" w:cstheme="minorBidi"/>
          <w:noProof/>
          <w:sz w:val="22"/>
          <w:szCs w:val="22"/>
          <w:lang w:eastAsia="en-GB"/>
        </w:rPr>
        <w:tab/>
      </w:r>
      <w:r>
        <w:rPr>
          <w:noProof/>
          <w:lang w:eastAsia="zh-CN"/>
        </w:rPr>
        <w:t>Unsubscribe</w:t>
      </w:r>
      <w:r>
        <w:rPr>
          <w:noProof/>
        </w:rPr>
        <w:tab/>
      </w:r>
      <w:r>
        <w:rPr>
          <w:noProof/>
        </w:rPr>
        <w:fldChar w:fldCharType="begin" w:fldLock="1"/>
      </w:r>
      <w:r>
        <w:rPr>
          <w:noProof/>
        </w:rPr>
        <w:instrText xml:space="preserve"> PAGEREF _Toc106615866 \h </w:instrText>
      </w:r>
      <w:r>
        <w:rPr>
          <w:noProof/>
        </w:rPr>
      </w:r>
      <w:r>
        <w:rPr>
          <w:noProof/>
        </w:rPr>
        <w:fldChar w:fldCharType="separate"/>
      </w:r>
      <w:r>
        <w:rPr>
          <w:noProof/>
        </w:rPr>
        <w:t>18</w:t>
      </w:r>
      <w:r>
        <w:rPr>
          <w:noProof/>
        </w:rPr>
        <w:fldChar w:fldCharType="end"/>
      </w:r>
    </w:p>
    <w:p w14:paraId="269365E6" w14:textId="2074E249"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_Toc106615867 \h </w:instrText>
      </w:r>
      <w:r>
        <w:rPr>
          <w:noProof/>
        </w:rPr>
      </w:r>
      <w:r>
        <w:rPr>
          <w:noProof/>
        </w:rPr>
        <w:fldChar w:fldCharType="separate"/>
      </w:r>
      <w:r>
        <w:rPr>
          <w:noProof/>
        </w:rPr>
        <w:t>18</w:t>
      </w:r>
      <w:r>
        <w:rPr>
          <w:noProof/>
        </w:rPr>
        <w:fldChar w:fldCharType="end"/>
      </w:r>
    </w:p>
    <w:p w14:paraId="7FB8E997" w14:textId="4B48636A"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.2</w:t>
      </w:r>
      <w:r>
        <w:rPr>
          <w:rFonts w:asciiTheme="minorHAnsi" w:eastAsiaTheme="minorEastAsia" w:hAnsiTheme="minorHAnsi" w:cstheme="minorBidi"/>
          <w:noProof/>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_Toc106615868 \h </w:instrText>
      </w:r>
      <w:r>
        <w:rPr>
          <w:noProof/>
        </w:rPr>
      </w:r>
      <w:r>
        <w:rPr>
          <w:noProof/>
        </w:rPr>
        <w:fldChar w:fldCharType="separate"/>
      </w:r>
      <w:r>
        <w:rPr>
          <w:noProof/>
        </w:rPr>
        <w:t>18</w:t>
      </w:r>
      <w:r>
        <w:rPr>
          <w:noProof/>
        </w:rPr>
        <w:fldChar w:fldCharType="end"/>
      </w:r>
    </w:p>
    <w:p w14:paraId="73E6392B" w14:textId="2D129D44" w:rsidR="006E19FE" w:rsidRDefault="006E19FE">
      <w:pPr>
        <w:pStyle w:val="TOC4"/>
        <w:rPr>
          <w:rFonts w:asciiTheme="minorHAnsi" w:eastAsiaTheme="minorEastAsia" w:hAnsiTheme="minorHAnsi" w:cstheme="minorBidi"/>
          <w:noProof/>
          <w:sz w:val="22"/>
          <w:szCs w:val="22"/>
          <w:lang w:eastAsia="en-GB"/>
        </w:rPr>
      </w:pPr>
      <w:r>
        <w:rPr>
          <w:noProof/>
        </w:rPr>
        <w:t>5.2.2.</w:t>
      </w:r>
      <w:r>
        <w:rPr>
          <w:noProof/>
          <w:lang w:eastAsia="zh-CN"/>
        </w:rPr>
        <w:t>8</w:t>
      </w:r>
      <w:r>
        <w:rPr>
          <w:rFonts w:asciiTheme="minorHAnsi" w:eastAsiaTheme="minorEastAsia" w:hAnsiTheme="minorHAnsi" w:cstheme="minorBidi"/>
          <w:noProof/>
          <w:sz w:val="22"/>
          <w:szCs w:val="22"/>
          <w:lang w:eastAsia="en-GB"/>
        </w:rPr>
        <w:tab/>
      </w:r>
      <w:r>
        <w:rPr>
          <w:noProof/>
          <w:lang w:eastAsia="zh-CN"/>
        </w:rPr>
        <w:t>Notify</w:t>
      </w:r>
      <w:r>
        <w:rPr>
          <w:noProof/>
        </w:rPr>
        <w:tab/>
      </w:r>
      <w:r>
        <w:rPr>
          <w:noProof/>
        </w:rPr>
        <w:fldChar w:fldCharType="begin" w:fldLock="1"/>
      </w:r>
      <w:r>
        <w:rPr>
          <w:noProof/>
        </w:rPr>
        <w:instrText xml:space="preserve"> PAGEREF _Toc106615869 \h </w:instrText>
      </w:r>
      <w:r>
        <w:rPr>
          <w:noProof/>
        </w:rPr>
      </w:r>
      <w:r>
        <w:rPr>
          <w:noProof/>
        </w:rPr>
        <w:fldChar w:fldCharType="separate"/>
      </w:r>
      <w:r>
        <w:rPr>
          <w:noProof/>
        </w:rPr>
        <w:t>19</w:t>
      </w:r>
      <w:r>
        <w:rPr>
          <w:noProof/>
        </w:rPr>
        <w:fldChar w:fldCharType="end"/>
      </w:r>
    </w:p>
    <w:p w14:paraId="622C1570" w14:textId="13F5E388"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_Toc106615870 \h </w:instrText>
      </w:r>
      <w:r>
        <w:rPr>
          <w:noProof/>
        </w:rPr>
      </w:r>
      <w:r>
        <w:rPr>
          <w:noProof/>
        </w:rPr>
        <w:fldChar w:fldCharType="separate"/>
      </w:r>
      <w:r>
        <w:rPr>
          <w:noProof/>
        </w:rPr>
        <w:t>19</w:t>
      </w:r>
      <w:r>
        <w:rPr>
          <w:noProof/>
        </w:rPr>
        <w:fldChar w:fldCharType="end"/>
      </w:r>
    </w:p>
    <w:p w14:paraId="503F5C67" w14:textId="5B4E1BEC"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.2</w:t>
      </w:r>
      <w:r>
        <w:rPr>
          <w:rFonts w:asciiTheme="minorHAnsi" w:eastAsiaTheme="minorEastAsia" w:hAnsiTheme="minorHAnsi" w:cstheme="minorBidi"/>
          <w:noProof/>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_Toc106615871 \h </w:instrText>
      </w:r>
      <w:r>
        <w:rPr>
          <w:noProof/>
        </w:rPr>
      </w:r>
      <w:r>
        <w:rPr>
          <w:noProof/>
        </w:rPr>
        <w:fldChar w:fldCharType="separate"/>
      </w:r>
      <w:r>
        <w:rPr>
          <w:noProof/>
        </w:rPr>
        <w:t>19</w:t>
      </w:r>
      <w:r>
        <w:rPr>
          <w:noProof/>
        </w:rPr>
        <w:fldChar w:fldCharType="end"/>
      </w:r>
    </w:p>
    <w:p w14:paraId="29C8B8C8" w14:textId="15A2134F" w:rsidR="006E19FE" w:rsidRDefault="006E19FE">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.3</w:t>
      </w:r>
      <w:r>
        <w:rPr>
          <w:rFonts w:asciiTheme="minorHAnsi" w:eastAsiaTheme="minorEastAsia" w:hAnsiTheme="minorHAnsi" w:cstheme="minorBidi"/>
          <w:noProof/>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_Toc106615872 \h </w:instrText>
      </w:r>
      <w:r>
        <w:rPr>
          <w:noProof/>
        </w:rPr>
      </w:r>
      <w:r>
        <w:rPr>
          <w:noProof/>
        </w:rPr>
        <w:fldChar w:fldCharType="separate"/>
      </w:r>
      <w:r>
        <w:rPr>
          <w:noProof/>
        </w:rPr>
        <w:t>19</w:t>
      </w:r>
      <w:r>
        <w:rPr>
          <w:noProof/>
        </w:rPr>
        <w:fldChar w:fldCharType="end"/>
      </w:r>
    </w:p>
    <w:p w14:paraId="14659093" w14:textId="0BAE5B2C" w:rsidR="006E19FE" w:rsidRDefault="006E19FE">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lang w:eastAsia="zh-CN"/>
        </w:rPr>
        <w:t>DataRestorationNotification</w:t>
      </w:r>
      <w:r>
        <w:rPr>
          <w:noProof/>
        </w:rPr>
        <w:tab/>
      </w:r>
      <w:r>
        <w:rPr>
          <w:noProof/>
        </w:rPr>
        <w:fldChar w:fldCharType="begin" w:fldLock="1"/>
      </w:r>
      <w:r>
        <w:rPr>
          <w:noProof/>
        </w:rPr>
        <w:instrText xml:space="preserve"> PAGEREF _Toc106615873 \h </w:instrText>
      </w:r>
      <w:r>
        <w:rPr>
          <w:noProof/>
        </w:rPr>
      </w:r>
      <w:r>
        <w:rPr>
          <w:noProof/>
        </w:rPr>
        <w:fldChar w:fldCharType="separate"/>
      </w:r>
      <w:r>
        <w:rPr>
          <w:noProof/>
        </w:rPr>
        <w:t>20</w:t>
      </w:r>
      <w:r>
        <w:rPr>
          <w:noProof/>
        </w:rPr>
        <w:fldChar w:fldCharType="end"/>
      </w:r>
    </w:p>
    <w:p w14:paraId="1768088F" w14:textId="1B6D7506" w:rsidR="006E19FE" w:rsidRDefault="006E19FE">
      <w:pPr>
        <w:pStyle w:val="TOC5"/>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_Toc106615874 \h </w:instrText>
      </w:r>
      <w:r>
        <w:rPr>
          <w:noProof/>
        </w:rPr>
      </w:r>
      <w:r>
        <w:rPr>
          <w:noProof/>
        </w:rPr>
        <w:fldChar w:fldCharType="separate"/>
      </w:r>
      <w:r>
        <w:rPr>
          <w:noProof/>
        </w:rPr>
        <w:t>20</w:t>
      </w:r>
      <w:r>
        <w:rPr>
          <w:noProof/>
        </w:rPr>
        <w:fldChar w:fldCharType="end"/>
      </w:r>
    </w:p>
    <w:p w14:paraId="0D1D0F6C" w14:textId="6205FF3D" w:rsidR="006E19FE" w:rsidRDefault="006E19FE">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Notification on Data Restoration</w:t>
      </w:r>
      <w:r>
        <w:rPr>
          <w:noProof/>
        </w:rPr>
        <w:tab/>
      </w:r>
      <w:r>
        <w:rPr>
          <w:noProof/>
        </w:rPr>
        <w:fldChar w:fldCharType="begin" w:fldLock="1"/>
      </w:r>
      <w:r>
        <w:rPr>
          <w:noProof/>
        </w:rPr>
        <w:instrText xml:space="preserve"> PAGEREF _Toc106615875 \h </w:instrText>
      </w:r>
      <w:r>
        <w:rPr>
          <w:noProof/>
        </w:rPr>
      </w:r>
      <w:r>
        <w:rPr>
          <w:noProof/>
        </w:rPr>
        <w:fldChar w:fldCharType="separate"/>
      </w:r>
      <w:r>
        <w:rPr>
          <w:noProof/>
        </w:rPr>
        <w:t>20</w:t>
      </w:r>
      <w:r>
        <w:rPr>
          <w:noProof/>
        </w:rPr>
        <w:fldChar w:fldCharType="end"/>
      </w:r>
    </w:p>
    <w:p w14:paraId="2EE561ED" w14:textId="1A6C7F1B" w:rsidR="006E19FE" w:rsidRDefault="006E19F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Nudr_GroupIDmap Service</w:t>
      </w:r>
      <w:r>
        <w:rPr>
          <w:noProof/>
        </w:rPr>
        <w:tab/>
      </w:r>
      <w:r>
        <w:rPr>
          <w:noProof/>
        </w:rPr>
        <w:fldChar w:fldCharType="begin" w:fldLock="1"/>
      </w:r>
      <w:r>
        <w:rPr>
          <w:noProof/>
        </w:rPr>
        <w:instrText xml:space="preserve"> PAGEREF _Toc106615876 \h </w:instrText>
      </w:r>
      <w:r>
        <w:rPr>
          <w:noProof/>
        </w:rPr>
      </w:r>
      <w:r>
        <w:rPr>
          <w:noProof/>
        </w:rPr>
        <w:fldChar w:fldCharType="separate"/>
      </w:r>
      <w:r>
        <w:rPr>
          <w:noProof/>
        </w:rPr>
        <w:t>21</w:t>
      </w:r>
      <w:r>
        <w:rPr>
          <w:noProof/>
        </w:rPr>
        <w:fldChar w:fldCharType="end"/>
      </w:r>
    </w:p>
    <w:p w14:paraId="30EA83B6" w14:textId="170D1E41" w:rsidR="006E19FE" w:rsidRDefault="006E19F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_Toc106615877 \h </w:instrText>
      </w:r>
      <w:r>
        <w:rPr>
          <w:noProof/>
        </w:rPr>
      </w:r>
      <w:r>
        <w:rPr>
          <w:noProof/>
        </w:rPr>
        <w:fldChar w:fldCharType="separate"/>
      </w:r>
      <w:r>
        <w:rPr>
          <w:noProof/>
        </w:rPr>
        <w:t>21</w:t>
      </w:r>
      <w:r>
        <w:rPr>
          <w:noProof/>
        </w:rPr>
        <w:fldChar w:fldCharType="end"/>
      </w:r>
    </w:p>
    <w:p w14:paraId="2FCBA2F4" w14:textId="37EA7949" w:rsidR="006E19FE" w:rsidRDefault="006E19FE">
      <w:pPr>
        <w:pStyle w:val="TOC4"/>
        <w:rPr>
          <w:rFonts w:asciiTheme="minorHAnsi" w:eastAsiaTheme="minorEastAsia" w:hAnsiTheme="minorHAnsi" w:cstheme="minorBidi"/>
          <w:noProof/>
          <w:sz w:val="22"/>
          <w:szCs w:val="22"/>
          <w:lang w:eastAsia="en-GB"/>
        </w:rPr>
      </w:pPr>
      <w:r>
        <w:rPr>
          <w:noProof/>
        </w:rPr>
        <w:t>5.3.1.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_Toc106615878 \h </w:instrText>
      </w:r>
      <w:r>
        <w:rPr>
          <w:noProof/>
        </w:rPr>
      </w:r>
      <w:r>
        <w:rPr>
          <w:noProof/>
        </w:rPr>
        <w:fldChar w:fldCharType="separate"/>
      </w:r>
      <w:r>
        <w:rPr>
          <w:noProof/>
        </w:rPr>
        <w:t>21</w:t>
      </w:r>
      <w:r>
        <w:rPr>
          <w:noProof/>
        </w:rPr>
        <w:fldChar w:fldCharType="end"/>
      </w:r>
    </w:p>
    <w:p w14:paraId="32372935" w14:textId="05BFA58B" w:rsidR="006E19FE" w:rsidRDefault="006E19FE">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_Toc106615879 \h </w:instrText>
      </w:r>
      <w:r>
        <w:rPr>
          <w:noProof/>
        </w:rPr>
      </w:r>
      <w:r>
        <w:rPr>
          <w:noProof/>
        </w:rPr>
        <w:fldChar w:fldCharType="separate"/>
      </w:r>
      <w:r>
        <w:rPr>
          <w:noProof/>
        </w:rPr>
        <w:t>21</w:t>
      </w:r>
      <w:r>
        <w:rPr>
          <w:noProof/>
        </w:rPr>
        <w:fldChar w:fldCharType="end"/>
      </w:r>
    </w:p>
    <w:p w14:paraId="0934A36F" w14:textId="38707384" w:rsidR="006E19FE" w:rsidRDefault="006E19F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_Toc106615880 \h </w:instrText>
      </w:r>
      <w:r>
        <w:rPr>
          <w:noProof/>
        </w:rPr>
      </w:r>
      <w:r>
        <w:rPr>
          <w:noProof/>
        </w:rPr>
        <w:fldChar w:fldCharType="separate"/>
      </w:r>
      <w:r>
        <w:rPr>
          <w:noProof/>
        </w:rPr>
        <w:t>21</w:t>
      </w:r>
      <w:r>
        <w:rPr>
          <w:noProof/>
        </w:rPr>
        <w:fldChar w:fldCharType="end"/>
      </w:r>
    </w:p>
    <w:p w14:paraId="436E903F" w14:textId="59EFCCE8" w:rsidR="006E19FE" w:rsidRDefault="006E19FE">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_Toc106615881 \h </w:instrText>
      </w:r>
      <w:r>
        <w:rPr>
          <w:noProof/>
        </w:rPr>
      </w:r>
      <w:r>
        <w:rPr>
          <w:noProof/>
        </w:rPr>
        <w:fldChar w:fldCharType="separate"/>
      </w:r>
      <w:r>
        <w:rPr>
          <w:noProof/>
        </w:rPr>
        <w:t>21</w:t>
      </w:r>
      <w:r>
        <w:rPr>
          <w:noProof/>
        </w:rPr>
        <w:fldChar w:fldCharType="end"/>
      </w:r>
    </w:p>
    <w:p w14:paraId="03A0A033" w14:textId="02F6B75C" w:rsidR="006E19FE" w:rsidRDefault="006E19FE">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_Toc106615882 \h </w:instrText>
      </w:r>
      <w:r>
        <w:rPr>
          <w:noProof/>
        </w:rPr>
      </w:r>
      <w:r>
        <w:rPr>
          <w:noProof/>
        </w:rPr>
        <w:fldChar w:fldCharType="separate"/>
      </w:r>
      <w:r>
        <w:rPr>
          <w:noProof/>
        </w:rPr>
        <w:t>21</w:t>
      </w:r>
      <w:r>
        <w:rPr>
          <w:noProof/>
        </w:rPr>
        <w:fldChar w:fldCharType="end"/>
      </w:r>
    </w:p>
    <w:p w14:paraId="442E79CD" w14:textId="3DA9FBEC" w:rsidR="006E19FE" w:rsidRDefault="006E19FE">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_Toc106615883 \h </w:instrText>
      </w:r>
      <w:r>
        <w:rPr>
          <w:noProof/>
        </w:rPr>
      </w:r>
      <w:r>
        <w:rPr>
          <w:noProof/>
        </w:rPr>
        <w:fldChar w:fldCharType="separate"/>
      </w:r>
      <w:r>
        <w:rPr>
          <w:noProof/>
        </w:rPr>
        <w:t>21</w:t>
      </w:r>
      <w:r>
        <w:rPr>
          <w:noProof/>
        </w:rPr>
        <w:fldChar w:fldCharType="end"/>
      </w:r>
    </w:p>
    <w:p w14:paraId="46038CEE" w14:textId="088F4BD4" w:rsidR="006E19FE" w:rsidRDefault="006E19F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_Toc106615884 \h </w:instrText>
      </w:r>
      <w:r>
        <w:rPr>
          <w:noProof/>
        </w:rPr>
      </w:r>
      <w:r>
        <w:rPr>
          <w:noProof/>
        </w:rPr>
        <w:fldChar w:fldCharType="separate"/>
      </w:r>
      <w:r>
        <w:rPr>
          <w:noProof/>
        </w:rPr>
        <w:t>22</w:t>
      </w:r>
      <w:r>
        <w:rPr>
          <w:noProof/>
        </w:rPr>
        <w:fldChar w:fldCharType="end"/>
      </w:r>
    </w:p>
    <w:p w14:paraId="1142700A" w14:textId="373BF07E" w:rsidR="006E19FE" w:rsidRDefault="006E19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_Toc106615885 \h </w:instrText>
      </w:r>
      <w:r>
        <w:rPr>
          <w:noProof/>
        </w:rPr>
      </w:r>
      <w:r>
        <w:rPr>
          <w:noProof/>
        </w:rPr>
        <w:fldChar w:fldCharType="separate"/>
      </w:r>
      <w:r>
        <w:rPr>
          <w:noProof/>
        </w:rPr>
        <w:t>22</w:t>
      </w:r>
      <w:r>
        <w:rPr>
          <w:noProof/>
        </w:rPr>
        <w:fldChar w:fldCharType="end"/>
      </w:r>
    </w:p>
    <w:p w14:paraId="3CD0E07D" w14:textId="2CD580F8" w:rsidR="006E19FE" w:rsidRDefault="006E19FE">
      <w:pPr>
        <w:pStyle w:val="TOC3"/>
        <w:rPr>
          <w:rFonts w:asciiTheme="minorHAnsi" w:eastAsiaTheme="minorEastAsia" w:hAnsiTheme="minorHAnsi" w:cstheme="minorBidi"/>
          <w:noProof/>
          <w:sz w:val="22"/>
          <w:szCs w:val="22"/>
          <w:lang w:eastAsia="en-GB"/>
        </w:rPr>
      </w:pPr>
      <w:r>
        <w:rPr>
          <w:noProof/>
        </w:rPr>
        <w:lastRenderedPageBreak/>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_Toc106615886 \h </w:instrText>
      </w:r>
      <w:r>
        <w:rPr>
          <w:noProof/>
        </w:rPr>
      </w:r>
      <w:r>
        <w:rPr>
          <w:noProof/>
        </w:rPr>
        <w:fldChar w:fldCharType="separate"/>
      </w:r>
      <w:r>
        <w:rPr>
          <w:noProof/>
        </w:rPr>
        <w:t>22</w:t>
      </w:r>
      <w:r>
        <w:rPr>
          <w:noProof/>
        </w:rPr>
        <w:fldChar w:fldCharType="end"/>
      </w:r>
    </w:p>
    <w:p w14:paraId="3440DF5F" w14:textId="7188819D" w:rsidR="006E19FE" w:rsidRDefault="006E19F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_Toc106615887 \h </w:instrText>
      </w:r>
      <w:r>
        <w:rPr>
          <w:noProof/>
        </w:rPr>
      </w:r>
      <w:r>
        <w:rPr>
          <w:noProof/>
        </w:rPr>
        <w:fldChar w:fldCharType="separate"/>
      </w:r>
      <w:r>
        <w:rPr>
          <w:noProof/>
        </w:rPr>
        <w:t>22</w:t>
      </w:r>
      <w:r>
        <w:rPr>
          <w:noProof/>
        </w:rPr>
        <w:fldChar w:fldCharType="end"/>
      </w:r>
    </w:p>
    <w:p w14:paraId="37C60FB0" w14:textId="72BE4BEB" w:rsidR="006E19FE" w:rsidRDefault="006E19F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_Toc106615888 \h </w:instrText>
      </w:r>
      <w:r>
        <w:rPr>
          <w:noProof/>
        </w:rPr>
      </w:r>
      <w:r>
        <w:rPr>
          <w:noProof/>
        </w:rPr>
        <w:fldChar w:fldCharType="separate"/>
      </w:r>
      <w:r>
        <w:rPr>
          <w:noProof/>
        </w:rPr>
        <w:t>22</w:t>
      </w:r>
      <w:r>
        <w:rPr>
          <w:noProof/>
        </w:rPr>
        <w:fldChar w:fldCharType="end"/>
      </w:r>
    </w:p>
    <w:p w14:paraId="4454940D" w14:textId="1E58143E" w:rsidR="006E19FE" w:rsidRDefault="006E19F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_Toc106615889 \h </w:instrText>
      </w:r>
      <w:r>
        <w:rPr>
          <w:noProof/>
        </w:rPr>
      </w:r>
      <w:r>
        <w:rPr>
          <w:noProof/>
        </w:rPr>
        <w:fldChar w:fldCharType="separate"/>
      </w:r>
      <w:r>
        <w:rPr>
          <w:noProof/>
        </w:rPr>
        <w:t>23</w:t>
      </w:r>
      <w:r>
        <w:rPr>
          <w:noProof/>
        </w:rPr>
        <w:fldChar w:fldCharType="end"/>
      </w:r>
    </w:p>
    <w:p w14:paraId="7BC08AA4" w14:textId="6C7C8D53" w:rsidR="006E19FE" w:rsidRDefault="006E19F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_Toc106615890 \h </w:instrText>
      </w:r>
      <w:r>
        <w:rPr>
          <w:noProof/>
        </w:rPr>
      </w:r>
      <w:r>
        <w:rPr>
          <w:noProof/>
        </w:rPr>
        <w:fldChar w:fldCharType="separate"/>
      </w:r>
      <w:r>
        <w:rPr>
          <w:noProof/>
        </w:rPr>
        <w:t>23</w:t>
      </w:r>
      <w:r>
        <w:rPr>
          <w:noProof/>
        </w:rPr>
        <w:fldChar w:fldCharType="end"/>
      </w:r>
    </w:p>
    <w:p w14:paraId="2493A034" w14:textId="0C2EA938" w:rsidR="006E19FE" w:rsidRDefault="006E19F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_Toc106615891 \h </w:instrText>
      </w:r>
      <w:r>
        <w:rPr>
          <w:noProof/>
        </w:rPr>
      </w:r>
      <w:r>
        <w:rPr>
          <w:noProof/>
        </w:rPr>
        <w:fldChar w:fldCharType="separate"/>
      </w:r>
      <w:r>
        <w:rPr>
          <w:noProof/>
        </w:rPr>
        <w:t>23</w:t>
      </w:r>
      <w:r>
        <w:rPr>
          <w:noProof/>
        </w:rPr>
        <w:fldChar w:fldCharType="end"/>
      </w:r>
    </w:p>
    <w:p w14:paraId="4E75B0A6" w14:textId="6435FA21" w:rsidR="006E19FE" w:rsidRDefault="006E19FE">
      <w:pPr>
        <w:pStyle w:val="TOC5"/>
        <w:rPr>
          <w:rFonts w:asciiTheme="minorHAnsi" w:eastAsiaTheme="minorEastAsia" w:hAnsiTheme="minorHAnsi" w:cstheme="minorBidi"/>
          <w:noProof/>
          <w:sz w:val="22"/>
          <w:szCs w:val="22"/>
          <w:lang w:eastAsia="en-GB"/>
        </w:rPr>
      </w:pPr>
      <w:r w:rsidRPr="00AA0F46">
        <w:rPr>
          <w:noProof/>
          <w:lang w:val="es-ES"/>
        </w:rPr>
        <w:t>6.1.2.2.3</w:t>
      </w:r>
      <w:r>
        <w:rPr>
          <w:rFonts w:asciiTheme="minorHAnsi" w:eastAsiaTheme="minorEastAsia" w:hAnsiTheme="minorHAnsi" w:cstheme="minorBidi"/>
          <w:noProof/>
          <w:sz w:val="22"/>
          <w:szCs w:val="22"/>
          <w:lang w:eastAsia="en-GB"/>
        </w:rPr>
        <w:tab/>
      </w:r>
      <w:r w:rsidRPr="00AA0F46">
        <w:rPr>
          <w:noProof/>
          <w:lang w:val="es-ES"/>
        </w:rPr>
        <w:t>Cache-Control</w:t>
      </w:r>
      <w:r>
        <w:rPr>
          <w:noProof/>
        </w:rPr>
        <w:tab/>
      </w:r>
      <w:r>
        <w:rPr>
          <w:noProof/>
        </w:rPr>
        <w:fldChar w:fldCharType="begin" w:fldLock="1"/>
      </w:r>
      <w:r>
        <w:rPr>
          <w:noProof/>
        </w:rPr>
        <w:instrText xml:space="preserve"> PAGEREF _Toc106615892 \h </w:instrText>
      </w:r>
      <w:r>
        <w:rPr>
          <w:noProof/>
        </w:rPr>
      </w:r>
      <w:r>
        <w:rPr>
          <w:noProof/>
        </w:rPr>
        <w:fldChar w:fldCharType="separate"/>
      </w:r>
      <w:r>
        <w:rPr>
          <w:noProof/>
        </w:rPr>
        <w:t>23</w:t>
      </w:r>
      <w:r>
        <w:rPr>
          <w:noProof/>
        </w:rPr>
        <w:fldChar w:fldCharType="end"/>
      </w:r>
    </w:p>
    <w:p w14:paraId="1406AE45" w14:textId="7872EADF" w:rsidR="006E19FE" w:rsidRDefault="006E19FE">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_Toc106615893 \h </w:instrText>
      </w:r>
      <w:r>
        <w:rPr>
          <w:noProof/>
        </w:rPr>
      </w:r>
      <w:r>
        <w:rPr>
          <w:noProof/>
        </w:rPr>
        <w:fldChar w:fldCharType="separate"/>
      </w:r>
      <w:r>
        <w:rPr>
          <w:noProof/>
        </w:rPr>
        <w:t>23</w:t>
      </w:r>
      <w:r>
        <w:rPr>
          <w:noProof/>
        </w:rPr>
        <w:fldChar w:fldCharType="end"/>
      </w:r>
    </w:p>
    <w:p w14:paraId="5F583800" w14:textId="790653AE" w:rsidR="006E19FE" w:rsidRDefault="006E19FE">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_Toc106615894 \h </w:instrText>
      </w:r>
      <w:r>
        <w:rPr>
          <w:noProof/>
        </w:rPr>
      </w:r>
      <w:r>
        <w:rPr>
          <w:noProof/>
        </w:rPr>
        <w:fldChar w:fldCharType="separate"/>
      </w:r>
      <w:r>
        <w:rPr>
          <w:noProof/>
        </w:rPr>
        <w:t>23</w:t>
      </w:r>
      <w:r>
        <w:rPr>
          <w:noProof/>
        </w:rPr>
        <w:fldChar w:fldCharType="end"/>
      </w:r>
    </w:p>
    <w:p w14:paraId="566934E9" w14:textId="49D85114" w:rsidR="006E19FE" w:rsidRDefault="006E19FE">
      <w:pPr>
        <w:pStyle w:val="TOC5"/>
        <w:rPr>
          <w:rFonts w:asciiTheme="minorHAnsi" w:eastAsiaTheme="minorEastAsia" w:hAnsiTheme="minorHAnsi" w:cstheme="minorBidi"/>
          <w:noProof/>
          <w:sz w:val="22"/>
          <w:szCs w:val="22"/>
          <w:lang w:eastAsia="en-GB"/>
        </w:rPr>
      </w:pPr>
      <w:r>
        <w:rPr>
          <w:noProof/>
        </w:rPr>
        <w:t>6.1.2.2.5a</w:t>
      </w:r>
      <w:r>
        <w:rPr>
          <w:rFonts w:asciiTheme="minorHAnsi" w:eastAsiaTheme="minorEastAsia" w:hAnsiTheme="minorHAnsi" w:cstheme="minorBidi"/>
          <w:noProof/>
          <w:sz w:val="22"/>
          <w:szCs w:val="22"/>
          <w:lang w:eastAsia="en-GB"/>
        </w:rPr>
        <w:tab/>
      </w:r>
      <w:r>
        <w:rPr>
          <w:noProof/>
        </w:rPr>
        <w:t>If-Match</w:t>
      </w:r>
      <w:r>
        <w:rPr>
          <w:noProof/>
        </w:rPr>
        <w:tab/>
      </w:r>
      <w:r>
        <w:rPr>
          <w:noProof/>
        </w:rPr>
        <w:fldChar w:fldCharType="begin" w:fldLock="1"/>
      </w:r>
      <w:r>
        <w:rPr>
          <w:noProof/>
        </w:rPr>
        <w:instrText xml:space="preserve"> PAGEREF _Toc106615895 \h </w:instrText>
      </w:r>
      <w:r>
        <w:rPr>
          <w:noProof/>
        </w:rPr>
      </w:r>
      <w:r>
        <w:rPr>
          <w:noProof/>
        </w:rPr>
        <w:fldChar w:fldCharType="separate"/>
      </w:r>
      <w:r>
        <w:rPr>
          <w:noProof/>
        </w:rPr>
        <w:t>23</w:t>
      </w:r>
      <w:r>
        <w:rPr>
          <w:noProof/>
        </w:rPr>
        <w:fldChar w:fldCharType="end"/>
      </w:r>
    </w:p>
    <w:p w14:paraId="1D1FB17A" w14:textId="296360A8" w:rsidR="006E19FE" w:rsidRDefault="006E19FE">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_Toc106615896 \h </w:instrText>
      </w:r>
      <w:r>
        <w:rPr>
          <w:noProof/>
        </w:rPr>
      </w:r>
      <w:r>
        <w:rPr>
          <w:noProof/>
        </w:rPr>
        <w:fldChar w:fldCharType="separate"/>
      </w:r>
      <w:r>
        <w:rPr>
          <w:noProof/>
        </w:rPr>
        <w:t>23</w:t>
      </w:r>
      <w:r>
        <w:rPr>
          <w:noProof/>
        </w:rPr>
        <w:fldChar w:fldCharType="end"/>
      </w:r>
    </w:p>
    <w:p w14:paraId="63E85F33" w14:textId="4D83CFCC" w:rsidR="006E19FE" w:rsidRDefault="006E19FE">
      <w:pPr>
        <w:pStyle w:val="TOC5"/>
        <w:rPr>
          <w:rFonts w:asciiTheme="minorHAnsi" w:eastAsiaTheme="minorEastAsia" w:hAnsiTheme="minorHAnsi" w:cstheme="minorBidi"/>
          <w:noProof/>
          <w:sz w:val="22"/>
          <w:szCs w:val="22"/>
          <w:lang w:eastAsia="en-GB"/>
        </w:rPr>
      </w:pPr>
      <w:r>
        <w:rPr>
          <w:noProof/>
        </w:rPr>
        <w:t>6.1.2.2.7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_Toc106615897 \h </w:instrText>
      </w:r>
      <w:r>
        <w:rPr>
          <w:noProof/>
        </w:rPr>
      </w:r>
      <w:r>
        <w:rPr>
          <w:noProof/>
        </w:rPr>
        <w:fldChar w:fldCharType="separate"/>
      </w:r>
      <w:r>
        <w:rPr>
          <w:noProof/>
        </w:rPr>
        <w:t>24</w:t>
      </w:r>
      <w:r>
        <w:rPr>
          <w:noProof/>
        </w:rPr>
        <w:fldChar w:fldCharType="end"/>
      </w:r>
    </w:p>
    <w:p w14:paraId="6499051C" w14:textId="1F3CC1D7" w:rsidR="006E19FE" w:rsidRDefault="006E19FE">
      <w:pPr>
        <w:pStyle w:val="TOC5"/>
        <w:rPr>
          <w:rFonts w:asciiTheme="minorHAnsi" w:eastAsiaTheme="minorEastAsia" w:hAnsiTheme="minorHAnsi" w:cstheme="minorBidi"/>
          <w:noProof/>
          <w:sz w:val="22"/>
          <w:szCs w:val="22"/>
          <w:lang w:eastAsia="en-GB"/>
        </w:rPr>
      </w:pPr>
      <w:r>
        <w:rPr>
          <w:noProof/>
        </w:rPr>
        <w:t>6.1.2.2.8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_Toc106615898 \h </w:instrText>
      </w:r>
      <w:r>
        <w:rPr>
          <w:noProof/>
        </w:rPr>
      </w:r>
      <w:r>
        <w:rPr>
          <w:noProof/>
        </w:rPr>
        <w:fldChar w:fldCharType="separate"/>
      </w:r>
      <w:r>
        <w:rPr>
          <w:noProof/>
        </w:rPr>
        <w:t>24</w:t>
      </w:r>
      <w:r>
        <w:rPr>
          <w:noProof/>
        </w:rPr>
        <w:fldChar w:fldCharType="end"/>
      </w:r>
    </w:p>
    <w:p w14:paraId="5D65FE5A" w14:textId="7B78FBD4" w:rsidR="006E19FE" w:rsidRDefault="006E19F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_Toc106615899 \h </w:instrText>
      </w:r>
      <w:r>
        <w:rPr>
          <w:noProof/>
        </w:rPr>
      </w:r>
      <w:r>
        <w:rPr>
          <w:noProof/>
        </w:rPr>
        <w:fldChar w:fldCharType="separate"/>
      </w:r>
      <w:r>
        <w:rPr>
          <w:noProof/>
        </w:rPr>
        <w:t>24</w:t>
      </w:r>
      <w:r>
        <w:rPr>
          <w:noProof/>
        </w:rPr>
        <w:fldChar w:fldCharType="end"/>
      </w:r>
    </w:p>
    <w:p w14:paraId="2CDBB437" w14:textId="21461B56" w:rsidR="006E19FE" w:rsidRDefault="006E19FE">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_Toc106615900 \h </w:instrText>
      </w:r>
      <w:r>
        <w:rPr>
          <w:noProof/>
        </w:rPr>
      </w:r>
      <w:r>
        <w:rPr>
          <w:noProof/>
        </w:rPr>
        <w:fldChar w:fldCharType="separate"/>
      </w:r>
      <w:r>
        <w:rPr>
          <w:noProof/>
        </w:rPr>
        <w:t>24</w:t>
      </w:r>
      <w:r>
        <w:rPr>
          <w:noProof/>
        </w:rPr>
        <w:fldChar w:fldCharType="end"/>
      </w:r>
    </w:p>
    <w:p w14:paraId="039D5C94" w14:textId="6FC5AE85" w:rsidR="006E19FE" w:rsidRDefault="006E19FE">
      <w:pPr>
        <w:pStyle w:val="TOC5"/>
        <w:rPr>
          <w:rFonts w:asciiTheme="minorHAnsi" w:eastAsiaTheme="minorEastAsia" w:hAnsiTheme="minorHAnsi" w:cstheme="minorBidi"/>
          <w:noProof/>
          <w:sz w:val="22"/>
          <w:szCs w:val="22"/>
          <w:lang w:eastAsia="en-GB"/>
        </w:rPr>
      </w:pPr>
      <w:r>
        <w:rPr>
          <w:noProof/>
        </w:rPr>
        <w:t>6.1.2.3.</w:t>
      </w:r>
      <w:r>
        <w:rPr>
          <w:noProof/>
          <w:lang w:eastAsia="zh-CN"/>
        </w:rPr>
        <w:t>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_Toc106615901 \h </w:instrText>
      </w:r>
      <w:r>
        <w:rPr>
          <w:noProof/>
        </w:rPr>
      </w:r>
      <w:r>
        <w:rPr>
          <w:noProof/>
        </w:rPr>
        <w:fldChar w:fldCharType="separate"/>
      </w:r>
      <w:r>
        <w:rPr>
          <w:noProof/>
        </w:rPr>
        <w:t>24</w:t>
      </w:r>
      <w:r>
        <w:rPr>
          <w:noProof/>
        </w:rPr>
        <w:fldChar w:fldCharType="end"/>
      </w:r>
    </w:p>
    <w:p w14:paraId="46F54EE4" w14:textId="3DB3B9F8" w:rsidR="006E19FE" w:rsidRDefault="006E19FE">
      <w:pPr>
        <w:pStyle w:val="TOC5"/>
        <w:rPr>
          <w:rFonts w:asciiTheme="minorHAnsi" w:eastAsiaTheme="minorEastAsia" w:hAnsiTheme="minorHAnsi" w:cstheme="minorBidi"/>
          <w:noProof/>
          <w:sz w:val="22"/>
          <w:szCs w:val="22"/>
          <w:lang w:eastAsia="en-GB"/>
        </w:rPr>
      </w:pPr>
      <w:r>
        <w:rPr>
          <w:noProof/>
        </w:rPr>
        <w:t>6.1.2.3.</w:t>
      </w:r>
      <w:r>
        <w:rPr>
          <w:noProof/>
          <w:lang w:eastAsia="zh-CN"/>
        </w:rPr>
        <w:t>3</w:t>
      </w:r>
      <w:r>
        <w:rPr>
          <w:rFonts w:asciiTheme="minorHAnsi" w:eastAsiaTheme="minorEastAsia" w:hAnsiTheme="minorHAnsi" w:cstheme="minorBidi"/>
          <w:noProof/>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_Toc106615902 \h </w:instrText>
      </w:r>
      <w:r>
        <w:rPr>
          <w:noProof/>
        </w:rPr>
      </w:r>
      <w:r>
        <w:rPr>
          <w:noProof/>
        </w:rPr>
        <w:fldChar w:fldCharType="separate"/>
      </w:r>
      <w:r>
        <w:rPr>
          <w:noProof/>
        </w:rPr>
        <w:t>24</w:t>
      </w:r>
      <w:r>
        <w:rPr>
          <w:noProof/>
        </w:rPr>
        <w:fldChar w:fldCharType="end"/>
      </w:r>
    </w:p>
    <w:p w14:paraId="4BE0525A" w14:textId="10502590" w:rsidR="006E19FE" w:rsidRDefault="006E19F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_Toc106615903 \h </w:instrText>
      </w:r>
      <w:r>
        <w:rPr>
          <w:noProof/>
        </w:rPr>
      </w:r>
      <w:r>
        <w:rPr>
          <w:noProof/>
        </w:rPr>
        <w:fldChar w:fldCharType="separate"/>
      </w:r>
      <w:r>
        <w:rPr>
          <w:noProof/>
        </w:rPr>
        <w:t>25</w:t>
      </w:r>
      <w:r>
        <w:rPr>
          <w:noProof/>
        </w:rPr>
        <w:fldChar w:fldCharType="end"/>
      </w:r>
    </w:p>
    <w:p w14:paraId="77C41225" w14:textId="620CE2A8" w:rsidR="006E19FE" w:rsidRDefault="006E19F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_Toc106615904 \h </w:instrText>
      </w:r>
      <w:r>
        <w:rPr>
          <w:noProof/>
        </w:rPr>
      </w:r>
      <w:r>
        <w:rPr>
          <w:noProof/>
        </w:rPr>
        <w:fldChar w:fldCharType="separate"/>
      </w:r>
      <w:r>
        <w:rPr>
          <w:noProof/>
        </w:rPr>
        <w:t>25</w:t>
      </w:r>
      <w:r>
        <w:rPr>
          <w:noProof/>
        </w:rPr>
        <w:fldChar w:fldCharType="end"/>
      </w:r>
    </w:p>
    <w:p w14:paraId="37F91246" w14:textId="4E55B34C" w:rsidR="006E19FE" w:rsidRDefault="006E19F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SubscriptionData</w:t>
      </w:r>
      <w:r>
        <w:rPr>
          <w:noProof/>
        </w:rPr>
        <w:tab/>
      </w:r>
      <w:r>
        <w:rPr>
          <w:noProof/>
        </w:rPr>
        <w:fldChar w:fldCharType="begin" w:fldLock="1"/>
      </w:r>
      <w:r>
        <w:rPr>
          <w:noProof/>
        </w:rPr>
        <w:instrText xml:space="preserve"> PAGEREF _Toc106615905 \h </w:instrText>
      </w:r>
      <w:r>
        <w:rPr>
          <w:noProof/>
        </w:rPr>
      </w:r>
      <w:r>
        <w:rPr>
          <w:noProof/>
        </w:rPr>
        <w:fldChar w:fldCharType="separate"/>
      </w:r>
      <w:r>
        <w:rPr>
          <w:noProof/>
        </w:rPr>
        <w:t>26</w:t>
      </w:r>
      <w:r>
        <w:rPr>
          <w:noProof/>
        </w:rPr>
        <w:fldChar w:fldCharType="end"/>
      </w:r>
    </w:p>
    <w:p w14:paraId="693ED295" w14:textId="05FED2C3" w:rsidR="006E19FE" w:rsidRDefault="006E19F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PolicyData</w:t>
      </w:r>
      <w:r>
        <w:rPr>
          <w:noProof/>
        </w:rPr>
        <w:tab/>
      </w:r>
      <w:r>
        <w:rPr>
          <w:noProof/>
        </w:rPr>
        <w:fldChar w:fldCharType="begin" w:fldLock="1"/>
      </w:r>
      <w:r>
        <w:rPr>
          <w:noProof/>
        </w:rPr>
        <w:instrText xml:space="preserve"> PAGEREF _Toc106615906 \h </w:instrText>
      </w:r>
      <w:r>
        <w:rPr>
          <w:noProof/>
        </w:rPr>
      </w:r>
      <w:r>
        <w:rPr>
          <w:noProof/>
        </w:rPr>
        <w:fldChar w:fldCharType="separate"/>
      </w:r>
      <w:r>
        <w:rPr>
          <w:noProof/>
        </w:rPr>
        <w:t>26</w:t>
      </w:r>
      <w:r>
        <w:rPr>
          <w:noProof/>
        </w:rPr>
        <w:fldChar w:fldCharType="end"/>
      </w:r>
    </w:p>
    <w:p w14:paraId="2A217F16" w14:textId="1D1ECD67" w:rsidR="006E19FE" w:rsidRDefault="006E19FE">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StructuredDataForExposure</w:t>
      </w:r>
      <w:r>
        <w:rPr>
          <w:noProof/>
        </w:rPr>
        <w:tab/>
      </w:r>
      <w:r>
        <w:rPr>
          <w:noProof/>
        </w:rPr>
        <w:fldChar w:fldCharType="begin" w:fldLock="1"/>
      </w:r>
      <w:r>
        <w:rPr>
          <w:noProof/>
        </w:rPr>
        <w:instrText xml:space="preserve"> PAGEREF _Toc106615907 \h </w:instrText>
      </w:r>
      <w:r>
        <w:rPr>
          <w:noProof/>
        </w:rPr>
      </w:r>
      <w:r>
        <w:rPr>
          <w:noProof/>
        </w:rPr>
        <w:fldChar w:fldCharType="separate"/>
      </w:r>
      <w:r>
        <w:rPr>
          <w:noProof/>
        </w:rPr>
        <w:t>26</w:t>
      </w:r>
      <w:r>
        <w:rPr>
          <w:noProof/>
        </w:rPr>
        <w:fldChar w:fldCharType="end"/>
      </w:r>
    </w:p>
    <w:p w14:paraId="62154A7A" w14:textId="4A00253D" w:rsidR="006E19FE" w:rsidRDefault="006E19FE">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ApplicationData</w:t>
      </w:r>
      <w:r>
        <w:rPr>
          <w:noProof/>
        </w:rPr>
        <w:tab/>
      </w:r>
      <w:r>
        <w:rPr>
          <w:noProof/>
        </w:rPr>
        <w:fldChar w:fldCharType="begin" w:fldLock="1"/>
      </w:r>
      <w:r>
        <w:rPr>
          <w:noProof/>
        </w:rPr>
        <w:instrText xml:space="preserve"> PAGEREF _Toc106615908 \h </w:instrText>
      </w:r>
      <w:r>
        <w:rPr>
          <w:noProof/>
        </w:rPr>
      </w:r>
      <w:r>
        <w:rPr>
          <w:noProof/>
        </w:rPr>
        <w:fldChar w:fldCharType="separate"/>
      </w:r>
      <w:r>
        <w:rPr>
          <w:noProof/>
        </w:rPr>
        <w:t>26</w:t>
      </w:r>
      <w:r>
        <w:rPr>
          <w:noProof/>
        </w:rPr>
        <w:fldChar w:fldCharType="end"/>
      </w:r>
    </w:p>
    <w:p w14:paraId="65D72234" w14:textId="176A39A7" w:rsidR="006E19FE" w:rsidRDefault="006E19FE">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DataRestorationEvents</w:t>
      </w:r>
      <w:r>
        <w:rPr>
          <w:noProof/>
        </w:rPr>
        <w:tab/>
      </w:r>
      <w:r>
        <w:rPr>
          <w:noProof/>
        </w:rPr>
        <w:fldChar w:fldCharType="begin" w:fldLock="1"/>
      </w:r>
      <w:r>
        <w:rPr>
          <w:noProof/>
        </w:rPr>
        <w:instrText xml:space="preserve"> PAGEREF _Toc106615909 \h </w:instrText>
      </w:r>
      <w:r>
        <w:rPr>
          <w:noProof/>
        </w:rPr>
      </w:r>
      <w:r>
        <w:rPr>
          <w:noProof/>
        </w:rPr>
        <w:fldChar w:fldCharType="separate"/>
      </w:r>
      <w:r>
        <w:rPr>
          <w:noProof/>
        </w:rPr>
        <w:t>26</w:t>
      </w:r>
      <w:r>
        <w:rPr>
          <w:noProof/>
        </w:rPr>
        <w:fldChar w:fldCharType="end"/>
      </w:r>
    </w:p>
    <w:p w14:paraId="094816B6" w14:textId="4EE29CD7" w:rsidR="006E19FE" w:rsidRDefault="006E19FE">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_Toc106615910 \h </w:instrText>
      </w:r>
      <w:r>
        <w:rPr>
          <w:noProof/>
        </w:rPr>
      </w:r>
      <w:r>
        <w:rPr>
          <w:noProof/>
        </w:rPr>
        <w:fldChar w:fldCharType="separate"/>
      </w:r>
      <w:r>
        <w:rPr>
          <w:noProof/>
        </w:rPr>
        <w:t>26</w:t>
      </w:r>
      <w:r>
        <w:rPr>
          <w:noProof/>
        </w:rPr>
        <w:fldChar w:fldCharType="end"/>
      </w:r>
    </w:p>
    <w:p w14:paraId="2D9BF439" w14:textId="461F0AC2" w:rsidR="006E19FE" w:rsidRDefault="006E19FE">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_Toc106615911 \h </w:instrText>
      </w:r>
      <w:r>
        <w:rPr>
          <w:noProof/>
        </w:rPr>
      </w:r>
      <w:r>
        <w:rPr>
          <w:noProof/>
        </w:rPr>
        <w:fldChar w:fldCharType="separate"/>
      </w:r>
      <w:r>
        <w:rPr>
          <w:noProof/>
        </w:rPr>
        <w:t>26</w:t>
      </w:r>
      <w:r>
        <w:rPr>
          <w:noProof/>
        </w:rPr>
        <w:fldChar w:fldCharType="end"/>
      </w:r>
    </w:p>
    <w:p w14:paraId="52F4F9B6" w14:textId="5F6E6ECA" w:rsidR="006E19FE" w:rsidRDefault="006E19FE">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_Toc106615912 \h </w:instrText>
      </w:r>
      <w:r>
        <w:rPr>
          <w:noProof/>
        </w:rPr>
      </w:r>
      <w:r>
        <w:rPr>
          <w:noProof/>
        </w:rPr>
        <w:fldChar w:fldCharType="separate"/>
      </w:r>
      <w:r>
        <w:rPr>
          <w:noProof/>
        </w:rPr>
        <w:t>26</w:t>
      </w:r>
      <w:r>
        <w:rPr>
          <w:noProof/>
        </w:rPr>
        <w:fldChar w:fldCharType="end"/>
      </w:r>
    </w:p>
    <w:p w14:paraId="1B1C8E24" w14:textId="1A083B3D" w:rsidR="006E19FE" w:rsidRDefault="006E19F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_Toc106615913 \h </w:instrText>
      </w:r>
      <w:r>
        <w:rPr>
          <w:noProof/>
        </w:rPr>
      </w:r>
      <w:r>
        <w:rPr>
          <w:noProof/>
        </w:rPr>
        <w:fldChar w:fldCharType="separate"/>
      </w:r>
      <w:r>
        <w:rPr>
          <w:noProof/>
        </w:rPr>
        <w:t>27</w:t>
      </w:r>
      <w:r>
        <w:rPr>
          <w:noProof/>
        </w:rPr>
        <w:fldChar w:fldCharType="end"/>
      </w:r>
    </w:p>
    <w:p w14:paraId="3185B872" w14:textId="5290FCAE" w:rsidR="006E19FE" w:rsidRDefault="006E19F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_Toc106615914 \h </w:instrText>
      </w:r>
      <w:r>
        <w:rPr>
          <w:noProof/>
        </w:rPr>
      </w:r>
      <w:r>
        <w:rPr>
          <w:noProof/>
        </w:rPr>
        <w:fldChar w:fldCharType="separate"/>
      </w:r>
      <w:r>
        <w:rPr>
          <w:noProof/>
        </w:rPr>
        <w:t>27</w:t>
      </w:r>
      <w:r>
        <w:rPr>
          <w:noProof/>
        </w:rPr>
        <w:fldChar w:fldCharType="end"/>
      </w:r>
    </w:p>
    <w:p w14:paraId="7201BE2F" w14:textId="7848EA18" w:rsidR="006E19FE" w:rsidRDefault="006E19FE">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_Toc106615915 \h </w:instrText>
      </w:r>
      <w:r>
        <w:rPr>
          <w:noProof/>
        </w:rPr>
      </w:r>
      <w:r>
        <w:rPr>
          <w:noProof/>
        </w:rPr>
        <w:fldChar w:fldCharType="separate"/>
      </w:r>
      <w:r>
        <w:rPr>
          <w:noProof/>
        </w:rPr>
        <w:t>27</w:t>
      </w:r>
      <w:r>
        <w:rPr>
          <w:noProof/>
        </w:rPr>
        <w:fldChar w:fldCharType="end"/>
      </w:r>
    </w:p>
    <w:p w14:paraId="47EA09EF" w14:textId="56D4CC11" w:rsidR="006E19FE" w:rsidRDefault="006E19FE">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_Toc106615916 \h </w:instrText>
      </w:r>
      <w:r>
        <w:rPr>
          <w:noProof/>
        </w:rPr>
      </w:r>
      <w:r>
        <w:rPr>
          <w:noProof/>
        </w:rPr>
        <w:fldChar w:fldCharType="separate"/>
      </w:r>
      <w:r>
        <w:rPr>
          <w:noProof/>
        </w:rPr>
        <w:t>27</w:t>
      </w:r>
      <w:r>
        <w:rPr>
          <w:noProof/>
        </w:rPr>
        <w:fldChar w:fldCharType="end"/>
      </w:r>
    </w:p>
    <w:p w14:paraId="788BEF36" w14:textId="725DC926" w:rsidR="006E19FE" w:rsidRDefault="006E19FE">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lang w:eastAsia="zh-CN"/>
        </w:rPr>
        <w:t>Data Restoration Notification</w:t>
      </w:r>
      <w:r>
        <w:rPr>
          <w:noProof/>
        </w:rPr>
        <w:tab/>
      </w:r>
      <w:r>
        <w:rPr>
          <w:noProof/>
        </w:rPr>
        <w:fldChar w:fldCharType="begin" w:fldLock="1"/>
      </w:r>
      <w:r>
        <w:rPr>
          <w:noProof/>
        </w:rPr>
        <w:instrText xml:space="preserve"> PAGEREF _Toc106615917 \h </w:instrText>
      </w:r>
      <w:r>
        <w:rPr>
          <w:noProof/>
        </w:rPr>
      </w:r>
      <w:r>
        <w:rPr>
          <w:noProof/>
        </w:rPr>
        <w:fldChar w:fldCharType="separate"/>
      </w:r>
      <w:r>
        <w:rPr>
          <w:noProof/>
        </w:rPr>
        <w:t>27</w:t>
      </w:r>
      <w:r>
        <w:rPr>
          <w:noProof/>
        </w:rPr>
        <w:fldChar w:fldCharType="end"/>
      </w:r>
    </w:p>
    <w:p w14:paraId="2B64DF35" w14:textId="1A3D4203" w:rsidR="006E19FE" w:rsidRDefault="006E19FE">
      <w:pPr>
        <w:pStyle w:val="TOC3"/>
        <w:rPr>
          <w:rFonts w:asciiTheme="minorHAnsi" w:eastAsiaTheme="minorEastAsia" w:hAnsiTheme="minorHAnsi" w:cstheme="minorBidi"/>
          <w:noProof/>
          <w:sz w:val="22"/>
          <w:szCs w:val="22"/>
          <w:lang w:eastAsia="en-GB"/>
        </w:rPr>
      </w:pPr>
      <w:r>
        <w:rPr>
          <w:noProof/>
        </w:rPr>
        <w:t>6.1.5a</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_Toc106615918 \h </w:instrText>
      </w:r>
      <w:r>
        <w:rPr>
          <w:noProof/>
        </w:rPr>
      </w:r>
      <w:r>
        <w:rPr>
          <w:noProof/>
        </w:rPr>
        <w:fldChar w:fldCharType="separate"/>
      </w:r>
      <w:r>
        <w:rPr>
          <w:noProof/>
        </w:rPr>
        <w:t>29</w:t>
      </w:r>
      <w:r>
        <w:rPr>
          <w:noProof/>
        </w:rPr>
        <w:fldChar w:fldCharType="end"/>
      </w:r>
    </w:p>
    <w:p w14:paraId="57D3C001" w14:textId="0705E392" w:rsidR="006E19FE" w:rsidRDefault="006E19FE">
      <w:pPr>
        <w:pStyle w:val="TOC4"/>
        <w:rPr>
          <w:rFonts w:asciiTheme="minorHAnsi" w:eastAsiaTheme="minorEastAsia" w:hAnsiTheme="minorHAnsi" w:cstheme="minorBidi"/>
          <w:noProof/>
          <w:sz w:val="22"/>
          <w:szCs w:val="22"/>
          <w:lang w:eastAsia="en-GB"/>
        </w:rPr>
      </w:pPr>
      <w:r>
        <w:rPr>
          <w:noProof/>
        </w:rPr>
        <w:t>6.1.5a.1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_Toc106615919 \h </w:instrText>
      </w:r>
      <w:r>
        <w:rPr>
          <w:noProof/>
        </w:rPr>
      </w:r>
      <w:r>
        <w:rPr>
          <w:noProof/>
        </w:rPr>
        <w:fldChar w:fldCharType="separate"/>
      </w:r>
      <w:r>
        <w:rPr>
          <w:noProof/>
        </w:rPr>
        <w:t>29</w:t>
      </w:r>
      <w:r>
        <w:rPr>
          <w:noProof/>
        </w:rPr>
        <w:fldChar w:fldCharType="end"/>
      </w:r>
    </w:p>
    <w:p w14:paraId="7179D8B3" w14:textId="6578EF94" w:rsidR="006E19FE" w:rsidRDefault="006E19FE">
      <w:pPr>
        <w:pStyle w:val="TOC4"/>
        <w:rPr>
          <w:rFonts w:asciiTheme="minorHAnsi" w:eastAsiaTheme="minorEastAsia" w:hAnsiTheme="minorHAnsi" w:cstheme="minorBidi"/>
          <w:noProof/>
          <w:sz w:val="22"/>
          <w:szCs w:val="22"/>
          <w:lang w:eastAsia="en-GB"/>
        </w:rPr>
      </w:pPr>
      <w:r w:rsidRPr="00AA0F46">
        <w:rPr>
          <w:noProof/>
          <w:lang w:val="en-US"/>
        </w:rPr>
        <w:t>6.1.5a.2</w:t>
      </w:r>
      <w:r>
        <w:rPr>
          <w:rFonts w:asciiTheme="minorHAnsi" w:eastAsiaTheme="minorEastAsia" w:hAnsiTheme="minorHAnsi" w:cstheme="minorBidi"/>
          <w:noProof/>
          <w:sz w:val="22"/>
          <w:szCs w:val="22"/>
          <w:lang w:eastAsia="en-GB"/>
        </w:rPr>
        <w:tab/>
      </w:r>
      <w:r w:rsidRPr="00AA0F46">
        <w:rPr>
          <w:noProof/>
          <w:lang w:val="en-US"/>
        </w:rPr>
        <w:t>Structured data types</w:t>
      </w:r>
      <w:r>
        <w:rPr>
          <w:noProof/>
        </w:rPr>
        <w:tab/>
      </w:r>
      <w:r>
        <w:rPr>
          <w:noProof/>
        </w:rPr>
        <w:fldChar w:fldCharType="begin" w:fldLock="1"/>
      </w:r>
      <w:r>
        <w:rPr>
          <w:noProof/>
        </w:rPr>
        <w:instrText xml:space="preserve"> PAGEREF _Toc106615920 \h </w:instrText>
      </w:r>
      <w:r>
        <w:rPr>
          <w:noProof/>
        </w:rPr>
      </w:r>
      <w:r>
        <w:rPr>
          <w:noProof/>
        </w:rPr>
        <w:fldChar w:fldCharType="separate"/>
      </w:r>
      <w:r>
        <w:rPr>
          <w:noProof/>
        </w:rPr>
        <w:t>29</w:t>
      </w:r>
      <w:r>
        <w:rPr>
          <w:noProof/>
        </w:rPr>
        <w:fldChar w:fldCharType="end"/>
      </w:r>
    </w:p>
    <w:p w14:paraId="6A7B5245" w14:textId="6C8CF6EA" w:rsidR="006E19FE" w:rsidRDefault="006E19FE">
      <w:pPr>
        <w:pStyle w:val="TOC5"/>
        <w:rPr>
          <w:rFonts w:asciiTheme="minorHAnsi" w:eastAsiaTheme="minorEastAsia" w:hAnsiTheme="minorHAnsi" w:cstheme="minorBidi"/>
          <w:noProof/>
          <w:sz w:val="22"/>
          <w:szCs w:val="22"/>
          <w:lang w:eastAsia="en-GB"/>
        </w:rPr>
      </w:pPr>
      <w:r>
        <w:rPr>
          <w:noProof/>
        </w:rPr>
        <w:t>6.1.5a.2.1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_Toc106615921 \h </w:instrText>
      </w:r>
      <w:r>
        <w:rPr>
          <w:noProof/>
        </w:rPr>
      </w:r>
      <w:r>
        <w:rPr>
          <w:noProof/>
        </w:rPr>
        <w:fldChar w:fldCharType="separate"/>
      </w:r>
      <w:r>
        <w:rPr>
          <w:noProof/>
        </w:rPr>
        <w:t>29</w:t>
      </w:r>
      <w:r>
        <w:rPr>
          <w:noProof/>
        </w:rPr>
        <w:fldChar w:fldCharType="end"/>
      </w:r>
    </w:p>
    <w:p w14:paraId="18101C07" w14:textId="164B4D34" w:rsidR="006E19FE" w:rsidRDefault="006E19FE">
      <w:pPr>
        <w:pStyle w:val="TOC5"/>
        <w:rPr>
          <w:rFonts w:asciiTheme="minorHAnsi" w:eastAsiaTheme="minorEastAsia" w:hAnsiTheme="minorHAnsi" w:cstheme="minorBidi"/>
          <w:noProof/>
          <w:sz w:val="22"/>
          <w:szCs w:val="22"/>
          <w:lang w:eastAsia="en-GB"/>
        </w:rPr>
      </w:pPr>
      <w:r>
        <w:rPr>
          <w:noProof/>
        </w:rPr>
        <w:t>6.1.5a.2.2</w:t>
      </w:r>
      <w:r>
        <w:rPr>
          <w:rFonts w:asciiTheme="minorHAnsi" w:eastAsiaTheme="minorEastAsia" w:hAnsiTheme="minorHAnsi" w:cstheme="minorBidi"/>
          <w:noProof/>
          <w:sz w:val="22"/>
          <w:szCs w:val="22"/>
          <w:lang w:eastAsia="en-GB"/>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_Toc106615922 \h </w:instrText>
      </w:r>
      <w:r>
        <w:rPr>
          <w:noProof/>
        </w:rPr>
      </w:r>
      <w:r>
        <w:rPr>
          <w:noProof/>
        </w:rPr>
        <w:fldChar w:fldCharType="separate"/>
      </w:r>
      <w:r>
        <w:rPr>
          <w:noProof/>
        </w:rPr>
        <w:t>30</w:t>
      </w:r>
      <w:r>
        <w:rPr>
          <w:noProof/>
        </w:rPr>
        <w:fldChar w:fldCharType="end"/>
      </w:r>
    </w:p>
    <w:p w14:paraId="3D0FEECB" w14:textId="73160D5F" w:rsidR="006E19FE" w:rsidRDefault="006E19FE">
      <w:pPr>
        <w:pStyle w:val="TOC3"/>
        <w:rPr>
          <w:rFonts w:asciiTheme="minorHAnsi" w:eastAsiaTheme="minorEastAsia" w:hAnsiTheme="minorHAnsi" w:cstheme="minorBidi"/>
          <w:noProof/>
          <w:sz w:val="22"/>
          <w:szCs w:val="22"/>
          <w:lang w:eastAsia="en-GB"/>
        </w:rPr>
      </w:pPr>
      <w:r>
        <w:rPr>
          <w:noProof/>
        </w:rPr>
        <w:t>6.1.</w:t>
      </w:r>
      <w:r>
        <w:rPr>
          <w:noProof/>
          <w:lang w:eastAsia="zh-CN"/>
        </w:rPr>
        <w:t>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_Toc106615923 \h </w:instrText>
      </w:r>
      <w:r>
        <w:rPr>
          <w:noProof/>
        </w:rPr>
      </w:r>
      <w:r>
        <w:rPr>
          <w:noProof/>
        </w:rPr>
        <w:fldChar w:fldCharType="separate"/>
      </w:r>
      <w:r>
        <w:rPr>
          <w:noProof/>
        </w:rPr>
        <w:t>30</w:t>
      </w:r>
      <w:r>
        <w:rPr>
          <w:noProof/>
        </w:rPr>
        <w:fldChar w:fldCharType="end"/>
      </w:r>
    </w:p>
    <w:p w14:paraId="2748A8B4" w14:textId="4C6DCFF1" w:rsidR="006E19FE" w:rsidRDefault="006E19FE">
      <w:pPr>
        <w:pStyle w:val="TOC3"/>
        <w:rPr>
          <w:rFonts w:asciiTheme="minorHAnsi" w:eastAsiaTheme="minorEastAsia" w:hAnsiTheme="minorHAnsi" w:cstheme="minorBidi"/>
          <w:noProof/>
          <w:sz w:val="22"/>
          <w:szCs w:val="22"/>
          <w:lang w:eastAsia="en-GB"/>
        </w:rPr>
      </w:pPr>
      <w:r>
        <w:rPr>
          <w:noProof/>
        </w:rPr>
        <w:t>6.1.</w:t>
      </w:r>
      <w:r>
        <w:rPr>
          <w:noProof/>
          <w:lang w:eastAsia="zh-CN"/>
        </w:rPr>
        <w:t>7</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_Toc106615924 \h </w:instrText>
      </w:r>
      <w:r>
        <w:rPr>
          <w:noProof/>
        </w:rPr>
      </w:r>
      <w:r>
        <w:rPr>
          <w:noProof/>
        </w:rPr>
        <w:fldChar w:fldCharType="separate"/>
      </w:r>
      <w:r>
        <w:rPr>
          <w:noProof/>
        </w:rPr>
        <w:t>31</w:t>
      </w:r>
      <w:r>
        <w:rPr>
          <w:noProof/>
        </w:rPr>
        <w:fldChar w:fldCharType="end"/>
      </w:r>
    </w:p>
    <w:p w14:paraId="297CDBC1" w14:textId="22BF454D" w:rsidR="006E19FE" w:rsidRDefault="006E19FE">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_Toc106615925 \h </w:instrText>
      </w:r>
      <w:r>
        <w:rPr>
          <w:noProof/>
        </w:rPr>
      </w:r>
      <w:r>
        <w:rPr>
          <w:noProof/>
        </w:rPr>
        <w:fldChar w:fldCharType="separate"/>
      </w:r>
      <w:r>
        <w:rPr>
          <w:noProof/>
        </w:rPr>
        <w:t>34</w:t>
      </w:r>
      <w:r>
        <w:rPr>
          <w:noProof/>
        </w:rPr>
        <w:fldChar w:fldCharType="end"/>
      </w:r>
    </w:p>
    <w:p w14:paraId="36075733" w14:textId="30CEFAA9" w:rsidR="006E19FE" w:rsidRDefault="006E19F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_Toc106615926 \h </w:instrText>
      </w:r>
      <w:r>
        <w:rPr>
          <w:noProof/>
        </w:rPr>
      </w:r>
      <w:r>
        <w:rPr>
          <w:noProof/>
        </w:rPr>
        <w:fldChar w:fldCharType="separate"/>
      </w:r>
      <w:r>
        <w:rPr>
          <w:noProof/>
        </w:rPr>
        <w:t>37</w:t>
      </w:r>
      <w:r>
        <w:rPr>
          <w:noProof/>
        </w:rPr>
        <w:fldChar w:fldCharType="end"/>
      </w:r>
    </w:p>
    <w:p w14:paraId="52A9226F" w14:textId="2AB73A5B" w:rsidR="006E19FE" w:rsidRDefault="006E19F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_Toc106615927 \h </w:instrText>
      </w:r>
      <w:r>
        <w:rPr>
          <w:noProof/>
        </w:rPr>
      </w:r>
      <w:r>
        <w:rPr>
          <w:noProof/>
        </w:rPr>
        <w:fldChar w:fldCharType="separate"/>
      </w:r>
      <w:r>
        <w:rPr>
          <w:noProof/>
        </w:rPr>
        <w:t>37</w:t>
      </w:r>
      <w:r>
        <w:rPr>
          <w:noProof/>
        </w:rPr>
        <w:fldChar w:fldCharType="end"/>
      </w:r>
    </w:p>
    <w:p w14:paraId="3D9ACD2C" w14:textId="6B7F2148" w:rsidR="006E19FE" w:rsidRDefault="006E19F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_Toc106615928 \h </w:instrText>
      </w:r>
      <w:r>
        <w:rPr>
          <w:noProof/>
        </w:rPr>
      </w:r>
      <w:r>
        <w:rPr>
          <w:noProof/>
        </w:rPr>
        <w:fldChar w:fldCharType="separate"/>
      </w:r>
      <w:r>
        <w:rPr>
          <w:noProof/>
        </w:rPr>
        <w:t>37</w:t>
      </w:r>
      <w:r>
        <w:rPr>
          <w:noProof/>
        </w:rPr>
        <w:fldChar w:fldCharType="end"/>
      </w:r>
    </w:p>
    <w:p w14:paraId="76BDEA72" w14:textId="236641D7" w:rsidR="006E19FE" w:rsidRDefault="006E19FE">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_Toc106615929 \h </w:instrText>
      </w:r>
      <w:r>
        <w:rPr>
          <w:noProof/>
        </w:rPr>
      </w:r>
      <w:r>
        <w:rPr>
          <w:noProof/>
        </w:rPr>
        <w:fldChar w:fldCharType="separate"/>
      </w:r>
      <w:r>
        <w:rPr>
          <w:noProof/>
        </w:rPr>
        <w:t>37</w:t>
      </w:r>
      <w:r>
        <w:rPr>
          <w:noProof/>
        </w:rPr>
        <w:fldChar w:fldCharType="end"/>
      </w:r>
    </w:p>
    <w:p w14:paraId="6ED812F8" w14:textId="5139BF35" w:rsidR="006E19FE" w:rsidRDefault="006E19FE">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_Toc106615930 \h </w:instrText>
      </w:r>
      <w:r>
        <w:rPr>
          <w:noProof/>
        </w:rPr>
      </w:r>
      <w:r>
        <w:rPr>
          <w:noProof/>
        </w:rPr>
        <w:fldChar w:fldCharType="separate"/>
      </w:r>
      <w:r>
        <w:rPr>
          <w:noProof/>
        </w:rPr>
        <w:t>38</w:t>
      </w:r>
      <w:r>
        <w:rPr>
          <w:noProof/>
        </w:rPr>
        <w:fldChar w:fldCharType="end"/>
      </w:r>
    </w:p>
    <w:p w14:paraId="725CA229" w14:textId="0042884B" w:rsidR="006E19FE" w:rsidRDefault="006E19FE">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_Toc106615931 \h </w:instrText>
      </w:r>
      <w:r>
        <w:rPr>
          <w:noProof/>
        </w:rPr>
      </w:r>
      <w:r>
        <w:rPr>
          <w:noProof/>
        </w:rPr>
        <w:fldChar w:fldCharType="separate"/>
      </w:r>
      <w:r>
        <w:rPr>
          <w:noProof/>
        </w:rPr>
        <w:t>38</w:t>
      </w:r>
      <w:r>
        <w:rPr>
          <w:noProof/>
        </w:rPr>
        <w:fldChar w:fldCharType="end"/>
      </w:r>
    </w:p>
    <w:p w14:paraId="66C5F8A7" w14:textId="4876F325" w:rsidR="006E19FE" w:rsidRDefault="006E19FE">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_Toc106615932 \h </w:instrText>
      </w:r>
      <w:r>
        <w:rPr>
          <w:noProof/>
        </w:rPr>
      </w:r>
      <w:r>
        <w:rPr>
          <w:noProof/>
        </w:rPr>
        <w:fldChar w:fldCharType="separate"/>
      </w:r>
      <w:r>
        <w:rPr>
          <w:noProof/>
        </w:rPr>
        <w:t>38</w:t>
      </w:r>
      <w:r>
        <w:rPr>
          <w:noProof/>
        </w:rPr>
        <w:fldChar w:fldCharType="end"/>
      </w:r>
    </w:p>
    <w:p w14:paraId="53E0FEF3" w14:textId="4FEDE227" w:rsidR="006E19FE" w:rsidRDefault="006E19FE">
      <w:pPr>
        <w:pStyle w:val="TOC5"/>
        <w:rPr>
          <w:rFonts w:asciiTheme="minorHAnsi" w:eastAsiaTheme="minorEastAsia" w:hAnsiTheme="minorHAnsi" w:cstheme="minorBidi"/>
          <w:noProof/>
          <w:sz w:val="22"/>
          <w:szCs w:val="22"/>
          <w:lang w:eastAsia="en-GB"/>
        </w:rPr>
      </w:pPr>
      <w:r w:rsidRPr="00AA0F46">
        <w:rPr>
          <w:noProof/>
          <w:lang w:val="es-ES"/>
        </w:rPr>
        <w:t>6.2.2.2.3</w:t>
      </w:r>
      <w:r>
        <w:rPr>
          <w:rFonts w:asciiTheme="minorHAnsi" w:eastAsiaTheme="minorEastAsia" w:hAnsiTheme="minorHAnsi" w:cstheme="minorBidi"/>
          <w:noProof/>
          <w:sz w:val="22"/>
          <w:szCs w:val="22"/>
          <w:lang w:eastAsia="en-GB"/>
        </w:rPr>
        <w:tab/>
      </w:r>
      <w:r w:rsidRPr="00AA0F46">
        <w:rPr>
          <w:noProof/>
          <w:lang w:val="es-ES"/>
        </w:rPr>
        <w:t>Cache-Control</w:t>
      </w:r>
      <w:r>
        <w:rPr>
          <w:noProof/>
        </w:rPr>
        <w:tab/>
      </w:r>
      <w:r>
        <w:rPr>
          <w:noProof/>
        </w:rPr>
        <w:fldChar w:fldCharType="begin" w:fldLock="1"/>
      </w:r>
      <w:r>
        <w:rPr>
          <w:noProof/>
        </w:rPr>
        <w:instrText xml:space="preserve"> PAGEREF _Toc106615933 \h </w:instrText>
      </w:r>
      <w:r>
        <w:rPr>
          <w:noProof/>
        </w:rPr>
      </w:r>
      <w:r>
        <w:rPr>
          <w:noProof/>
        </w:rPr>
        <w:fldChar w:fldCharType="separate"/>
      </w:r>
      <w:r>
        <w:rPr>
          <w:noProof/>
        </w:rPr>
        <w:t>38</w:t>
      </w:r>
      <w:r>
        <w:rPr>
          <w:noProof/>
        </w:rPr>
        <w:fldChar w:fldCharType="end"/>
      </w:r>
    </w:p>
    <w:p w14:paraId="79A199C6" w14:textId="66CD6B38" w:rsidR="006E19FE" w:rsidRDefault="006E19FE">
      <w:pPr>
        <w:pStyle w:val="TOC5"/>
        <w:rPr>
          <w:rFonts w:asciiTheme="minorHAnsi" w:eastAsiaTheme="minorEastAsia" w:hAnsiTheme="minorHAnsi" w:cstheme="minorBidi"/>
          <w:noProof/>
          <w:sz w:val="22"/>
          <w:szCs w:val="22"/>
          <w:lang w:eastAsia="en-GB"/>
        </w:rPr>
      </w:pPr>
      <w:r>
        <w:rPr>
          <w:noProof/>
        </w:rPr>
        <w:t>6.2.2.2.4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_Toc106615934 \h </w:instrText>
      </w:r>
      <w:r>
        <w:rPr>
          <w:noProof/>
        </w:rPr>
      </w:r>
      <w:r>
        <w:rPr>
          <w:noProof/>
        </w:rPr>
        <w:fldChar w:fldCharType="separate"/>
      </w:r>
      <w:r>
        <w:rPr>
          <w:noProof/>
        </w:rPr>
        <w:t>38</w:t>
      </w:r>
      <w:r>
        <w:rPr>
          <w:noProof/>
        </w:rPr>
        <w:fldChar w:fldCharType="end"/>
      </w:r>
    </w:p>
    <w:p w14:paraId="4795378B" w14:textId="01BA5E29" w:rsidR="006E19FE" w:rsidRDefault="006E19FE">
      <w:pPr>
        <w:pStyle w:val="TOC5"/>
        <w:rPr>
          <w:rFonts w:asciiTheme="minorHAnsi" w:eastAsiaTheme="minorEastAsia" w:hAnsiTheme="minorHAnsi" w:cstheme="minorBidi"/>
          <w:noProof/>
          <w:sz w:val="22"/>
          <w:szCs w:val="22"/>
          <w:lang w:eastAsia="en-GB"/>
        </w:rPr>
      </w:pPr>
      <w:r>
        <w:rPr>
          <w:noProof/>
        </w:rPr>
        <w:t>6.2.2.2.5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_Toc106615935 \h </w:instrText>
      </w:r>
      <w:r>
        <w:rPr>
          <w:noProof/>
        </w:rPr>
      </w:r>
      <w:r>
        <w:rPr>
          <w:noProof/>
        </w:rPr>
        <w:fldChar w:fldCharType="separate"/>
      </w:r>
      <w:r>
        <w:rPr>
          <w:noProof/>
        </w:rPr>
        <w:t>38</w:t>
      </w:r>
      <w:r>
        <w:rPr>
          <w:noProof/>
        </w:rPr>
        <w:fldChar w:fldCharType="end"/>
      </w:r>
    </w:p>
    <w:p w14:paraId="428097A7" w14:textId="3DCE4FBC" w:rsidR="006E19FE" w:rsidRDefault="006E19FE">
      <w:pPr>
        <w:pStyle w:val="TOC5"/>
        <w:rPr>
          <w:rFonts w:asciiTheme="minorHAnsi" w:eastAsiaTheme="minorEastAsia" w:hAnsiTheme="minorHAnsi" w:cstheme="minorBidi"/>
          <w:noProof/>
          <w:sz w:val="22"/>
          <w:szCs w:val="22"/>
          <w:lang w:eastAsia="en-GB"/>
        </w:rPr>
      </w:pPr>
      <w:r>
        <w:rPr>
          <w:noProof/>
        </w:rPr>
        <w:t>6.2.2.2.6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_Toc106615936 \h </w:instrText>
      </w:r>
      <w:r>
        <w:rPr>
          <w:noProof/>
        </w:rPr>
      </w:r>
      <w:r>
        <w:rPr>
          <w:noProof/>
        </w:rPr>
        <w:fldChar w:fldCharType="separate"/>
      </w:r>
      <w:r>
        <w:rPr>
          <w:noProof/>
        </w:rPr>
        <w:t>38</w:t>
      </w:r>
      <w:r>
        <w:rPr>
          <w:noProof/>
        </w:rPr>
        <w:fldChar w:fldCharType="end"/>
      </w:r>
    </w:p>
    <w:p w14:paraId="5A46B86F" w14:textId="01EAA7E1" w:rsidR="006E19FE" w:rsidRDefault="006E19FE">
      <w:pPr>
        <w:pStyle w:val="TOC5"/>
        <w:rPr>
          <w:rFonts w:asciiTheme="minorHAnsi" w:eastAsiaTheme="minorEastAsia" w:hAnsiTheme="minorHAnsi" w:cstheme="minorBidi"/>
          <w:noProof/>
          <w:sz w:val="22"/>
          <w:szCs w:val="22"/>
          <w:lang w:eastAsia="en-GB"/>
        </w:rPr>
      </w:pPr>
      <w:r>
        <w:rPr>
          <w:noProof/>
        </w:rPr>
        <w:t>6.2.2.2.7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_Toc106615937 \h </w:instrText>
      </w:r>
      <w:r>
        <w:rPr>
          <w:noProof/>
        </w:rPr>
      </w:r>
      <w:r>
        <w:rPr>
          <w:noProof/>
        </w:rPr>
        <w:fldChar w:fldCharType="separate"/>
      </w:r>
      <w:r>
        <w:rPr>
          <w:noProof/>
        </w:rPr>
        <w:t>38</w:t>
      </w:r>
      <w:r>
        <w:rPr>
          <w:noProof/>
        </w:rPr>
        <w:fldChar w:fldCharType="end"/>
      </w:r>
    </w:p>
    <w:p w14:paraId="661E6133" w14:textId="317A509A" w:rsidR="006E19FE" w:rsidRDefault="006E19FE">
      <w:pPr>
        <w:pStyle w:val="TOC5"/>
        <w:rPr>
          <w:rFonts w:asciiTheme="minorHAnsi" w:eastAsiaTheme="minorEastAsia" w:hAnsiTheme="minorHAnsi" w:cstheme="minorBidi"/>
          <w:noProof/>
          <w:sz w:val="22"/>
          <w:szCs w:val="22"/>
          <w:lang w:eastAsia="en-GB"/>
        </w:rPr>
      </w:pPr>
      <w:r>
        <w:rPr>
          <w:noProof/>
        </w:rPr>
        <w:t>6.2.2.2.8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_Toc106615938 \h </w:instrText>
      </w:r>
      <w:r>
        <w:rPr>
          <w:noProof/>
        </w:rPr>
      </w:r>
      <w:r>
        <w:rPr>
          <w:noProof/>
        </w:rPr>
        <w:fldChar w:fldCharType="separate"/>
      </w:r>
      <w:r>
        <w:rPr>
          <w:noProof/>
        </w:rPr>
        <w:t>38</w:t>
      </w:r>
      <w:r>
        <w:rPr>
          <w:noProof/>
        </w:rPr>
        <w:fldChar w:fldCharType="end"/>
      </w:r>
    </w:p>
    <w:p w14:paraId="3683CA6E" w14:textId="5AAC9D84" w:rsidR="006E19FE" w:rsidRDefault="006E19FE">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_Toc106615939 \h </w:instrText>
      </w:r>
      <w:r>
        <w:rPr>
          <w:noProof/>
        </w:rPr>
      </w:r>
      <w:r>
        <w:rPr>
          <w:noProof/>
        </w:rPr>
        <w:fldChar w:fldCharType="separate"/>
      </w:r>
      <w:r>
        <w:rPr>
          <w:noProof/>
        </w:rPr>
        <w:t>39</w:t>
      </w:r>
      <w:r>
        <w:rPr>
          <w:noProof/>
        </w:rPr>
        <w:fldChar w:fldCharType="end"/>
      </w:r>
    </w:p>
    <w:p w14:paraId="78F99CD3" w14:textId="5A075C72" w:rsidR="006E19FE" w:rsidRDefault="006E19FE">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_Toc106615940 \h </w:instrText>
      </w:r>
      <w:r>
        <w:rPr>
          <w:noProof/>
        </w:rPr>
      </w:r>
      <w:r>
        <w:rPr>
          <w:noProof/>
        </w:rPr>
        <w:fldChar w:fldCharType="separate"/>
      </w:r>
      <w:r>
        <w:rPr>
          <w:noProof/>
        </w:rPr>
        <w:t>39</w:t>
      </w:r>
      <w:r>
        <w:rPr>
          <w:noProof/>
        </w:rPr>
        <w:fldChar w:fldCharType="end"/>
      </w:r>
    </w:p>
    <w:p w14:paraId="1B0233B4" w14:textId="0596EEBB" w:rsidR="006E19FE" w:rsidRDefault="006E19FE">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_Toc106615941 \h </w:instrText>
      </w:r>
      <w:r>
        <w:rPr>
          <w:noProof/>
        </w:rPr>
      </w:r>
      <w:r>
        <w:rPr>
          <w:noProof/>
        </w:rPr>
        <w:fldChar w:fldCharType="separate"/>
      </w:r>
      <w:r>
        <w:rPr>
          <w:noProof/>
        </w:rPr>
        <w:t>39</w:t>
      </w:r>
      <w:r>
        <w:rPr>
          <w:noProof/>
        </w:rPr>
        <w:fldChar w:fldCharType="end"/>
      </w:r>
    </w:p>
    <w:p w14:paraId="3E864D58" w14:textId="65FA2052" w:rsidR="006E19FE" w:rsidRDefault="006E19FE">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_Toc106615942 \h </w:instrText>
      </w:r>
      <w:r>
        <w:rPr>
          <w:noProof/>
        </w:rPr>
      </w:r>
      <w:r>
        <w:rPr>
          <w:noProof/>
        </w:rPr>
        <w:fldChar w:fldCharType="separate"/>
      </w:r>
      <w:r>
        <w:rPr>
          <w:noProof/>
        </w:rPr>
        <w:t>39</w:t>
      </w:r>
      <w:r>
        <w:rPr>
          <w:noProof/>
        </w:rPr>
        <w:fldChar w:fldCharType="end"/>
      </w:r>
    </w:p>
    <w:p w14:paraId="4151F15A" w14:textId="11096753" w:rsidR="006E19FE" w:rsidRDefault="006E19FE">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NfGroupIds</w:t>
      </w:r>
      <w:r>
        <w:rPr>
          <w:noProof/>
        </w:rPr>
        <w:tab/>
      </w:r>
      <w:r>
        <w:rPr>
          <w:noProof/>
        </w:rPr>
        <w:fldChar w:fldCharType="begin" w:fldLock="1"/>
      </w:r>
      <w:r>
        <w:rPr>
          <w:noProof/>
        </w:rPr>
        <w:instrText xml:space="preserve"> PAGEREF _Toc106615943 \h </w:instrText>
      </w:r>
      <w:r>
        <w:rPr>
          <w:noProof/>
        </w:rPr>
      </w:r>
      <w:r>
        <w:rPr>
          <w:noProof/>
        </w:rPr>
        <w:fldChar w:fldCharType="separate"/>
      </w:r>
      <w:r>
        <w:rPr>
          <w:noProof/>
        </w:rPr>
        <w:t>39</w:t>
      </w:r>
      <w:r>
        <w:rPr>
          <w:noProof/>
        </w:rPr>
        <w:fldChar w:fldCharType="end"/>
      </w:r>
    </w:p>
    <w:p w14:paraId="7FA4CF00" w14:textId="1BF97566" w:rsidR="006E19FE" w:rsidRDefault="006E19FE">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_Toc106615944 \h </w:instrText>
      </w:r>
      <w:r>
        <w:rPr>
          <w:noProof/>
        </w:rPr>
      </w:r>
      <w:r>
        <w:rPr>
          <w:noProof/>
        </w:rPr>
        <w:fldChar w:fldCharType="separate"/>
      </w:r>
      <w:r>
        <w:rPr>
          <w:noProof/>
        </w:rPr>
        <w:t>39</w:t>
      </w:r>
      <w:r>
        <w:rPr>
          <w:noProof/>
        </w:rPr>
        <w:fldChar w:fldCharType="end"/>
      </w:r>
    </w:p>
    <w:p w14:paraId="70A633E0" w14:textId="23FFB32A" w:rsidR="006E19FE" w:rsidRDefault="006E19FE">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_Toc106615945 \h </w:instrText>
      </w:r>
      <w:r>
        <w:rPr>
          <w:noProof/>
        </w:rPr>
      </w:r>
      <w:r>
        <w:rPr>
          <w:noProof/>
        </w:rPr>
        <w:fldChar w:fldCharType="separate"/>
      </w:r>
      <w:r>
        <w:rPr>
          <w:noProof/>
        </w:rPr>
        <w:t>39</w:t>
      </w:r>
      <w:r>
        <w:rPr>
          <w:noProof/>
        </w:rPr>
        <w:fldChar w:fldCharType="end"/>
      </w:r>
    </w:p>
    <w:p w14:paraId="33210266" w14:textId="237EDCF2" w:rsidR="006E19FE" w:rsidRDefault="006E19FE">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_Toc106615946 \h </w:instrText>
      </w:r>
      <w:r>
        <w:rPr>
          <w:noProof/>
        </w:rPr>
      </w:r>
      <w:r>
        <w:rPr>
          <w:noProof/>
        </w:rPr>
        <w:fldChar w:fldCharType="separate"/>
      </w:r>
      <w:r>
        <w:rPr>
          <w:noProof/>
        </w:rPr>
        <w:t>39</w:t>
      </w:r>
      <w:r>
        <w:rPr>
          <w:noProof/>
        </w:rPr>
        <w:fldChar w:fldCharType="end"/>
      </w:r>
    </w:p>
    <w:p w14:paraId="1465DDCC" w14:textId="2255169C" w:rsidR="006E19FE" w:rsidRDefault="006E19FE">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_Toc106615947 \h </w:instrText>
      </w:r>
      <w:r>
        <w:rPr>
          <w:noProof/>
        </w:rPr>
      </w:r>
      <w:r>
        <w:rPr>
          <w:noProof/>
        </w:rPr>
        <w:fldChar w:fldCharType="separate"/>
      </w:r>
      <w:r>
        <w:rPr>
          <w:noProof/>
        </w:rPr>
        <w:t>40</w:t>
      </w:r>
      <w:r>
        <w:rPr>
          <w:noProof/>
        </w:rPr>
        <w:fldChar w:fldCharType="end"/>
      </w:r>
    </w:p>
    <w:p w14:paraId="22FA8D50" w14:textId="3CF3CCA9" w:rsidR="006E19FE" w:rsidRDefault="006E19FE">
      <w:pPr>
        <w:pStyle w:val="TOC3"/>
        <w:rPr>
          <w:rFonts w:asciiTheme="minorHAnsi" w:eastAsiaTheme="minorEastAsia" w:hAnsiTheme="minorHAnsi" w:cstheme="minorBidi"/>
          <w:noProof/>
          <w:sz w:val="22"/>
          <w:szCs w:val="22"/>
          <w:lang w:eastAsia="en-GB"/>
        </w:rPr>
      </w:pPr>
      <w:r>
        <w:rPr>
          <w:noProof/>
        </w:rPr>
        <w:lastRenderedPageBreak/>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_Toc106615948 \h </w:instrText>
      </w:r>
      <w:r>
        <w:rPr>
          <w:noProof/>
        </w:rPr>
      </w:r>
      <w:r>
        <w:rPr>
          <w:noProof/>
        </w:rPr>
        <w:fldChar w:fldCharType="separate"/>
      </w:r>
      <w:r>
        <w:rPr>
          <w:noProof/>
        </w:rPr>
        <w:t>40</w:t>
      </w:r>
      <w:r>
        <w:rPr>
          <w:noProof/>
        </w:rPr>
        <w:fldChar w:fldCharType="end"/>
      </w:r>
    </w:p>
    <w:p w14:paraId="010C045E" w14:textId="29949DB4" w:rsidR="006E19FE" w:rsidRDefault="006E19FE">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_Toc106615949 \h </w:instrText>
      </w:r>
      <w:r>
        <w:rPr>
          <w:noProof/>
        </w:rPr>
      </w:r>
      <w:r>
        <w:rPr>
          <w:noProof/>
        </w:rPr>
        <w:fldChar w:fldCharType="separate"/>
      </w:r>
      <w:r>
        <w:rPr>
          <w:noProof/>
        </w:rPr>
        <w:t>40</w:t>
      </w:r>
      <w:r>
        <w:rPr>
          <w:noProof/>
        </w:rPr>
        <w:fldChar w:fldCharType="end"/>
      </w:r>
    </w:p>
    <w:p w14:paraId="45103682" w14:textId="6821F02B" w:rsidR="006E19FE" w:rsidRDefault="006E19FE">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_Toc106615950 \h </w:instrText>
      </w:r>
      <w:r>
        <w:rPr>
          <w:noProof/>
        </w:rPr>
      </w:r>
      <w:r>
        <w:rPr>
          <w:noProof/>
        </w:rPr>
        <w:fldChar w:fldCharType="separate"/>
      </w:r>
      <w:r>
        <w:rPr>
          <w:noProof/>
        </w:rPr>
        <w:t>40</w:t>
      </w:r>
      <w:r>
        <w:rPr>
          <w:noProof/>
        </w:rPr>
        <w:fldChar w:fldCharType="end"/>
      </w:r>
    </w:p>
    <w:p w14:paraId="1A07E116" w14:textId="221B2F8F" w:rsidR="006E19FE" w:rsidRDefault="006E19FE">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_Toc106615951 \h </w:instrText>
      </w:r>
      <w:r>
        <w:rPr>
          <w:noProof/>
        </w:rPr>
      </w:r>
      <w:r>
        <w:rPr>
          <w:noProof/>
        </w:rPr>
        <w:fldChar w:fldCharType="separate"/>
      </w:r>
      <w:r>
        <w:rPr>
          <w:noProof/>
        </w:rPr>
        <w:t>41</w:t>
      </w:r>
      <w:r>
        <w:rPr>
          <w:noProof/>
        </w:rPr>
        <w:fldChar w:fldCharType="end"/>
      </w:r>
    </w:p>
    <w:p w14:paraId="3B52CF5A" w14:textId="71D15A72" w:rsidR="006E19FE" w:rsidRDefault="006E19FE">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_Toc106615952 \h </w:instrText>
      </w:r>
      <w:r>
        <w:rPr>
          <w:noProof/>
        </w:rPr>
      </w:r>
      <w:r>
        <w:rPr>
          <w:noProof/>
        </w:rPr>
        <w:fldChar w:fldCharType="separate"/>
      </w:r>
      <w:r>
        <w:rPr>
          <w:noProof/>
        </w:rPr>
        <w:t>41</w:t>
      </w:r>
      <w:r>
        <w:rPr>
          <w:noProof/>
        </w:rPr>
        <w:fldChar w:fldCharType="end"/>
      </w:r>
    </w:p>
    <w:p w14:paraId="72E978AC" w14:textId="221BF7AE" w:rsidR="006E19FE" w:rsidRDefault="006E19FE">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NfGroupIdMapResult</w:t>
      </w:r>
      <w:r>
        <w:rPr>
          <w:noProof/>
        </w:rPr>
        <w:tab/>
      </w:r>
      <w:r>
        <w:rPr>
          <w:noProof/>
        </w:rPr>
        <w:fldChar w:fldCharType="begin" w:fldLock="1"/>
      </w:r>
      <w:r>
        <w:rPr>
          <w:noProof/>
        </w:rPr>
        <w:instrText xml:space="preserve"> PAGEREF _Toc106615953 \h </w:instrText>
      </w:r>
      <w:r>
        <w:rPr>
          <w:noProof/>
        </w:rPr>
      </w:r>
      <w:r>
        <w:rPr>
          <w:noProof/>
        </w:rPr>
        <w:fldChar w:fldCharType="separate"/>
      </w:r>
      <w:r>
        <w:rPr>
          <w:noProof/>
        </w:rPr>
        <w:t>41</w:t>
      </w:r>
      <w:r>
        <w:rPr>
          <w:noProof/>
        </w:rPr>
        <w:fldChar w:fldCharType="end"/>
      </w:r>
    </w:p>
    <w:p w14:paraId="01C75B8B" w14:textId="11981831" w:rsidR="006E19FE" w:rsidRDefault="006E19FE">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_Toc106615954 \h </w:instrText>
      </w:r>
      <w:r>
        <w:rPr>
          <w:noProof/>
        </w:rPr>
      </w:r>
      <w:r>
        <w:rPr>
          <w:noProof/>
        </w:rPr>
        <w:fldChar w:fldCharType="separate"/>
      </w:r>
      <w:r>
        <w:rPr>
          <w:noProof/>
        </w:rPr>
        <w:t>41</w:t>
      </w:r>
      <w:r>
        <w:rPr>
          <w:noProof/>
        </w:rPr>
        <w:fldChar w:fldCharType="end"/>
      </w:r>
    </w:p>
    <w:p w14:paraId="580F9D1D" w14:textId="613F8018" w:rsidR="006E19FE" w:rsidRDefault="006E19FE">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_Toc106615955 \h </w:instrText>
      </w:r>
      <w:r>
        <w:rPr>
          <w:noProof/>
        </w:rPr>
      </w:r>
      <w:r>
        <w:rPr>
          <w:noProof/>
        </w:rPr>
        <w:fldChar w:fldCharType="separate"/>
      </w:r>
      <w:r>
        <w:rPr>
          <w:noProof/>
        </w:rPr>
        <w:t>41</w:t>
      </w:r>
      <w:r>
        <w:rPr>
          <w:noProof/>
        </w:rPr>
        <w:fldChar w:fldCharType="end"/>
      </w:r>
    </w:p>
    <w:p w14:paraId="6A0B5586" w14:textId="4C5F225A" w:rsidR="006E19FE" w:rsidRDefault="006E19FE">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_Toc106615956 \h </w:instrText>
      </w:r>
      <w:r>
        <w:rPr>
          <w:noProof/>
        </w:rPr>
      </w:r>
      <w:r>
        <w:rPr>
          <w:noProof/>
        </w:rPr>
        <w:fldChar w:fldCharType="separate"/>
      </w:r>
      <w:r>
        <w:rPr>
          <w:noProof/>
        </w:rPr>
        <w:t>41</w:t>
      </w:r>
      <w:r>
        <w:rPr>
          <w:noProof/>
        </w:rPr>
        <w:fldChar w:fldCharType="end"/>
      </w:r>
    </w:p>
    <w:p w14:paraId="4FDCED6A" w14:textId="3483A969" w:rsidR="006E19FE" w:rsidRDefault="006E19FE">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_Toc106615957 \h </w:instrText>
      </w:r>
      <w:r>
        <w:rPr>
          <w:noProof/>
        </w:rPr>
      </w:r>
      <w:r>
        <w:rPr>
          <w:noProof/>
        </w:rPr>
        <w:fldChar w:fldCharType="separate"/>
      </w:r>
      <w:r>
        <w:rPr>
          <w:noProof/>
        </w:rPr>
        <w:t>41</w:t>
      </w:r>
      <w:r>
        <w:rPr>
          <w:noProof/>
        </w:rPr>
        <w:fldChar w:fldCharType="end"/>
      </w:r>
    </w:p>
    <w:p w14:paraId="698CDF63" w14:textId="3E6D70DD" w:rsidR="006E19FE" w:rsidRDefault="006E19FE">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_Toc106615958 \h </w:instrText>
      </w:r>
      <w:r>
        <w:rPr>
          <w:noProof/>
        </w:rPr>
      </w:r>
      <w:r>
        <w:rPr>
          <w:noProof/>
        </w:rPr>
        <w:fldChar w:fldCharType="separate"/>
      </w:r>
      <w:r>
        <w:rPr>
          <w:noProof/>
        </w:rPr>
        <w:t>41</w:t>
      </w:r>
      <w:r>
        <w:rPr>
          <w:noProof/>
        </w:rPr>
        <w:fldChar w:fldCharType="end"/>
      </w:r>
    </w:p>
    <w:p w14:paraId="5C62B7AC" w14:textId="262E3191" w:rsidR="006E19FE" w:rsidRDefault="006E19FE">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_Toc106615959 \h </w:instrText>
      </w:r>
      <w:r>
        <w:rPr>
          <w:noProof/>
        </w:rPr>
      </w:r>
      <w:r>
        <w:rPr>
          <w:noProof/>
        </w:rPr>
        <w:fldChar w:fldCharType="separate"/>
      </w:r>
      <w:r>
        <w:rPr>
          <w:noProof/>
        </w:rPr>
        <w:t>41</w:t>
      </w:r>
      <w:r>
        <w:rPr>
          <w:noProof/>
        </w:rPr>
        <w:fldChar w:fldCharType="end"/>
      </w:r>
    </w:p>
    <w:p w14:paraId="522D321A" w14:textId="6FEFDE5A" w:rsidR="006E19FE" w:rsidRDefault="006E19FE">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_Toc106615960 \h </w:instrText>
      </w:r>
      <w:r>
        <w:rPr>
          <w:noProof/>
        </w:rPr>
      </w:r>
      <w:r>
        <w:rPr>
          <w:noProof/>
        </w:rPr>
        <w:fldChar w:fldCharType="separate"/>
      </w:r>
      <w:r>
        <w:rPr>
          <w:noProof/>
        </w:rPr>
        <w:t>41</w:t>
      </w:r>
      <w:r>
        <w:rPr>
          <w:noProof/>
        </w:rPr>
        <w:fldChar w:fldCharType="end"/>
      </w:r>
    </w:p>
    <w:p w14:paraId="2AE7E983" w14:textId="00FCAC5D" w:rsidR="006E19FE" w:rsidRDefault="006E19FE">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_Toc106615961 \h </w:instrText>
      </w:r>
      <w:r>
        <w:rPr>
          <w:noProof/>
        </w:rPr>
      </w:r>
      <w:r>
        <w:rPr>
          <w:noProof/>
        </w:rPr>
        <w:fldChar w:fldCharType="separate"/>
      </w:r>
      <w:r>
        <w:rPr>
          <w:noProof/>
        </w:rPr>
        <w:t>42</w:t>
      </w:r>
      <w:r>
        <w:rPr>
          <w:noProof/>
        </w:rPr>
        <w:fldChar w:fldCharType="end"/>
      </w:r>
    </w:p>
    <w:p w14:paraId="1DF606CE" w14:textId="788FC9A1" w:rsidR="006E19FE" w:rsidRDefault="006E19FE">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_Toc106615962 \h </w:instrText>
      </w:r>
      <w:r>
        <w:rPr>
          <w:noProof/>
        </w:rPr>
      </w:r>
      <w:r>
        <w:rPr>
          <w:noProof/>
        </w:rPr>
        <w:fldChar w:fldCharType="separate"/>
      </w:r>
      <w:r>
        <w:rPr>
          <w:noProof/>
        </w:rPr>
        <w:t>42</w:t>
      </w:r>
      <w:r>
        <w:rPr>
          <w:noProof/>
        </w:rPr>
        <w:fldChar w:fldCharType="end"/>
      </w:r>
    </w:p>
    <w:p w14:paraId="026FD9DE" w14:textId="0BF5EB33" w:rsidR="006E19FE" w:rsidRDefault="006E19FE" w:rsidP="006E19FE">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_Toc106615963 \h </w:instrText>
      </w:r>
      <w:r>
        <w:rPr>
          <w:noProof/>
        </w:rPr>
      </w:r>
      <w:r>
        <w:rPr>
          <w:noProof/>
        </w:rPr>
        <w:fldChar w:fldCharType="separate"/>
      </w:r>
      <w:r>
        <w:rPr>
          <w:noProof/>
        </w:rPr>
        <w:t>43</w:t>
      </w:r>
      <w:r>
        <w:rPr>
          <w:noProof/>
        </w:rPr>
        <w:fldChar w:fldCharType="end"/>
      </w:r>
    </w:p>
    <w:p w14:paraId="1805C2A3" w14:textId="2A78E4B2" w:rsidR="006E19FE" w:rsidRDefault="006E19F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_Toc106615964 \h </w:instrText>
      </w:r>
      <w:r>
        <w:rPr>
          <w:noProof/>
        </w:rPr>
      </w:r>
      <w:r>
        <w:rPr>
          <w:noProof/>
        </w:rPr>
        <w:fldChar w:fldCharType="separate"/>
      </w:r>
      <w:r>
        <w:rPr>
          <w:noProof/>
        </w:rPr>
        <w:t>43</w:t>
      </w:r>
      <w:r>
        <w:rPr>
          <w:noProof/>
        </w:rPr>
        <w:fldChar w:fldCharType="end"/>
      </w:r>
    </w:p>
    <w:p w14:paraId="3008A868" w14:textId="33358B56" w:rsidR="006E19FE" w:rsidRDefault="006E19F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_Toc106615965 \h </w:instrText>
      </w:r>
      <w:r>
        <w:rPr>
          <w:noProof/>
        </w:rPr>
      </w:r>
      <w:r>
        <w:rPr>
          <w:noProof/>
        </w:rPr>
        <w:fldChar w:fldCharType="separate"/>
      </w:r>
      <w:r>
        <w:rPr>
          <w:noProof/>
        </w:rPr>
        <w:t>43</w:t>
      </w:r>
      <w:r>
        <w:rPr>
          <w:noProof/>
        </w:rPr>
        <w:fldChar w:fldCharType="end"/>
      </w:r>
    </w:p>
    <w:p w14:paraId="5731694F" w14:textId="5C199FAD" w:rsidR="006E19FE" w:rsidRDefault="006E19FE">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_Toc106615966 \h </w:instrText>
      </w:r>
      <w:r>
        <w:rPr>
          <w:noProof/>
        </w:rPr>
      </w:r>
      <w:r>
        <w:rPr>
          <w:noProof/>
        </w:rPr>
        <w:fldChar w:fldCharType="separate"/>
      </w:r>
      <w:r>
        <w:rPr>
          <w:noProof/>
        </w:rPr>
        <w:t>49</w:t>
      </w:r>
      <w:r>
        <w:rPr>
          <w:noProof/>
        </w:rPr>
        <w:fldChar w:fldCharType="end"/>
      </w:r>
    </w:p>
    <w:p w14:paraId="1DA1D923" w14:textId="137595AB" w:rsidR="006E19FE" w:rsidRDefault="006E19FE" w:rsidP="006E19FE">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_Toc106615967 \h </w:instrText>
      </w:r>
      <w:r>
        <w:rPr>
          <w:noProof/>
        </w:rPr>
      </w:r>
      <w:r>
        <w:rPr>
          <w:noProof/>
        </w:rPr>
        <w:fldChar w:fldCharType="separate"/>
      </w:r>
      <w:r>
        <w:rPr>
          <w:noProof/>
        </w:rPr>
        <w:t>52</w:t>
      </w:r>
      <w:r>
        <w:rPr>
          <w:noProof/>
        </w:rPr>
        <w:fldChar w:fldCharType="end"/>
      </w:r>
    </w:p>
    <w:p w14:paraId="0B9E3498" w14:textId="6513DA98" w:rsidR="00080512" w:rsidRPr="004D3578" w:rsidRDefault="004D3578">
      <w:r w:rsidRPr="004D3578">
        <w:rPr>
          <w:noProof/>
          <w:sz w:val="22"/>
        </w:rPr>
        <w:fldChar w:fldCharType="end"/>
      </w:r>
    </w:p>
    <w:p w14:paraId="03993004" w14:textId="3587C825" w:rsidR="00080512" w:rsidRPr="003133A5" w:rsidRDefault="00080512" w:rsidP="00F3074B">
      <w:pPr>
        <w:pStyle w:val="Heading1"/>
      </w:pPr>
      <w:r w:rsidRPr="004D3578">
        <w:br w:type="page"/>
      </w:r>
      <w:bookmarkStart w:id="10" w:name="foreword"/>
      <w:bookmarkStart w:id="11" w:name="_Toc106615832"/>
      <w:bookmarkEnd w:id="10"/>
      <w:r w:rsidRPr="004D3578">
        <w:lastRenderedPageBreak/>
        <w:t>Fore</w:t>
      </w:r>
      <w:r w:rsidRPr="003133A5">
        <w:t>word</w:t>
      </w:r>
      <w:bookmarkEnd w:id="11"/>
    </w:p>
    <w:p w14:paraId="2511FBFA" w14:textId="31EE2292" w:rsidR="00080512" w:rsidRPr="004D3578" w:rsidRDefault="00080512">
      <w:r w:rsidRPr="003133A5">
        <w:t xml:space="preserve">This Technical </w:t>
      </w:r>
      <w:bookmarkStart w:id="12" w:name="spectype3"/>
      <w:r w:rsidRPr="003133A5">
        <w:t>Specification</w:t>
      </w:r>
      <w:bookmarkEnd w:id="12"/>
      <w:r w:rsidRPr="003133A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4BF7AE" w:rsidR="008C384C" w:rsidRDefault="008C384C" w:rsidP="00774DA4">
      <w:pPr>
        <w:pStyle w:val="EX"/>
      </w:pPr>
      <w:r w:rsidRPr="008C384C">
        <w:rPr>
          <w:b/>
        </w:rPr>
        <w:t>shall</w:t>
      </w:r>
      <w:r w:rsidR="00F3074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17C85701" w:rsidR="008C384C" w:rsidRDefault="008C384C" w:rsidP="00774DA4">
      <w:pPr>
        <w:pStyle w:val="EX"/>
      </w:pPr>
      <w:r w:rsidRPr="008C384C">
        <w:rPr>
          <w:b/>
        </w:rPr>
        <w:t>should</w:t>
      </w:r>
      <w:r w:rsidR="00F3074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7528E39" w:rsidR="008C384C" w:rsidRDefault="008C384C" w:rsidP="00774DA4">
      <w:pPr>
        <w:pStyle w:val="EX"/>
      </w:pPr>
      <w:r w:rsidRPr="00774DA4">
        <w:rPr>
          <w:b/>
        </w:rPr>
        <w:t>may</w:t>
      </w:r>
      <w:r w:rsidR="00F3074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224AD05" w:rsidR="008C384C" w:rsidRDefault="008C384C" w:rsidP="00774DA4">
      <w:pPr>
        <w:pStyle w:val="EX"/>
      </w:pPr>
      <w:r w:rsidRPr="00774DA4">
        <w:rPr>
          <w:b/>
        </w:rPr>
        <w:t>can</w:t>
      </w:r>
      <w:r w:rsidR="00F3074B">
        <w:tab/>
      </w:r>
      <w:r>
        <w:t>indicates</w:t>
      </w:r>
      <w:r w:rsidR="00774DA4">
        <w:t xml:space="preserve"> that something is possible</w:t>
      </w:r>
    </w:p>
    <w:p w14:paraId="37427640" w14:textId="53AE69A0" w:rsidR="00774DA4" w:rsidRDefault="00774DA4" w:rsidP="00774DA4">
      <w:pPr>
        <w:pStyle w:val="EX"/>
      </w:pPr>
      <w:r w:rsidRPr="00774DA4">
        <w:rPr>
          <w:b/>
        </w:rPr>
        <w:t>cannot</w:t>
      </w:r>
      <w:r w:rsidR="00F3074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CDB7318" w:rsidR="00774DA4" w:rsidRDefault="00774DA4" w:rsidP="00774DA4">
      <w:pPr>
        <w:pStyle w:val="EX"/>
      </w:pPr>
      <w:r w:rsidRPr="00774DA4">
        <w:rPr>
          <w:b/>
        </w:rPr>
        <w:t>will</w:t>
      </w:r>
      <w:r w:rsidR="00F307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8984780" w:rsidR="00774DA4" w:rsidRDefault="00774DA4" w:rsidP="00774DA4">
      <w:pPr>
        <w:pStyle w:val="EX"/>
      </w:pPr>
      <w:r w:rsidRPr="00774DA4">
        <w:rPr>
          <w:b/>
        </w:rPr>
        <w:t>will</w:t>
      </w:r>
      <w:r>
        <w:rPr>
          <w:b/>
        </w:rPr>
        <w:t xml:space="preserve"> not</w:t>
      </w:r>
      <w:r w:rsidR="00F307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F992851" w14:textId="77777777" w:rsidR="003133A5" w:rsidRPr="001F16C3" w:rsidRDefault="003133A5" w:rsidP="00F3074B">
      <w:pPr>
        <w:pStyle w:val="Heading1"/>
      </w:pPr>
      <w:bookmarkStart w:id="13" w:name="introduction"/>
      <w:bookmarkStart w:id="14" w:name="_Toc20120516"/>
      <w:bookmarkStart w:id="15" w:name="_Toc21623394"/>
      <w:bookmarkStart w:id="16" w:name="_Toc27587089"/>
      <w:bookmarkStart w:id="17" w:name="_Toc36459151"/>
      <w:bookmarkStart w:id="18" w:name="_Toc45028398"/>
      <w:bookmarkStart w:id="19" w:name="_Toc51870077"/>
      <w:bookmarkStart w:id="20" w:name="_Toc51870199"/>
      <w:bookmarkStart w:id="21" w:name="_Toc90581953"/>
      <w:bookmarkStart w:id="22" w:name="_Toc106615833"/>
      <w:bookmarkEnd w:id="13"/>
      <w:r w:rsidRPr="001F16C3">
        <w:t>1</w:t>
      </w:r>
      <w:r w:rsidRPr="001F16C3">
        <w:tab/>
        <w:t>Scope</w:t>
      </w:r>
      <w:bookmarkEnd w:id="14"/>
      <w:bookmarkEnd w:id="15"/>
      <w:bookmarkEnd w:id="16"/>
      <w:bookmarkEnd w:id="17"/>
      <w:bookmarkEnd w:id="18"/>
      <w:bookmarkEnd w:id="19"/>
      <w:bookmarkEnd w:id="20"/>
      <w:bookmarkEnd w:id="21"/>
      <w:bookmarkEnd w:id="22"/>
    </w:p>
    <w:p w14:paraId="11AC8950" w14:textId="77777777" w:rsidR="003133A5" w:rsidRPr="001F16C3" w:rsidRDefault="003133A5" w:rsidP="00F3074B">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231C8C65" w14:textId="77777777" w:rsidR="003133A5" w:rsidRDefault="003133A5" w:rsidP="003133A5">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1942B95D" w14:textId="77777777" w:rsidR="003133A5" w:rsidRDefault="003133A5" w:rsidP="003133A5">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FCDE0E1" w14:textId="77777777" w:rsidR="003133A5" w:rsidRPr="001F16C3" w:rsidRDefault="003133A5" w:rsidP="00F3074B">
      <w:pPr>
        <w:pStyle w:val="Heading1"/>
      </w:pPr>
      <w:bookmarkStart w:id="23" w:name="_Toc20120517"/>
      <w:bookmarkStart w:id="24" w:name="_Toc21623395"/>
      <w:bookmarkStart w:id="25" w:name="_Toc27587090"/>
      <w:bookmarkStart w:id="26" w:name="_Toc36459152"/>
      <w:bookmarkStart w:id="27" w:name="_Toc45028399"/>
      <w:bookmarkStart w:id="28" w:name="_Toc51870078"/>
      <w:bookmarkStart w:id="29" w:name="_Toc51870200"/>
      <w:bookmarkStart w:id="30" w:name="_Toc90581954"/>
      <w:bookmarkStart w:id="31" w:name="_Toc106615834"/>
      <w:r w:rsidRPr="001F16C3">
        <w:t>2</w:t>
      </w:r>
      <w:r w:rsidRPr="001F16C3">
        <w:tab/>
        <w:t>References</w:t>
      </w:r>
      <w:bookmarkEnd w:id="23"/>
      <w:bookmarkEnd w:id="24"/>
      <w:bookmarkEnd w:id="25"/>
      <w:bookmarkEnd w:id="26"/>
      <w:bookmarkEnd w:id="27"/>
      <w:bookmarkEnd w:id="28"/>
      <w:bookmarkEnd w:id="29"/>
      <w:bookmarkEnd w:id="30"/>
      <w:bookmarkEnd w:id="31"/>
    </w:p>
    <w:p w14:paraId="0838E525" w14:textId="77777777" w:rsidR="003133A5" w:rsidRPr="001F16C3" w:rsidRDefault="003133A5" w:rsidP="003133A5">
      <w:r>
        <w:t>The following documents contain provisions which, through reference in this text, constitute provisions of the present document.</w:t>
      </w:r>
    </w:p>
    <w:p w14:paraId="09BB61E9" w14:textId="77777777" w:rsidR="003133A5" w:rsidRDefault="003133A5" w:rsidP="003133A5">
      <w:pPr>
        <w:pStyle w:val="B1"/>
      </w:pPr>
      <w:r>
        <w:t>-</w:t>
      </w:r>
      <w:r>
        <w:tab/>
        <w:t>References are either specific (identified by date of publication, edition number, version number, etc.) or non</w:t>
      </w:r>
      <w:r>
        <w:noBreakHyphen/>
        <w:t>specific.</w:t>
      </w:r>
    </w:p>
    <w:p w14:paraId="74A7D439" w14:textId="77777777" w:rsidR="003133A5" w:rsidRDefault="003133A5" w:rsidP="003133A5">
      <w:pPr>
        <w:pStyle w:val="B1"/>
      </w:pPr>
      <w:r>
        <w:t>-</w:t>
      </w:r>
      <w:r>
        <w:tab/>
        <w:t>For a specific reference, subsequent revisions do not apply.</w:t>
      </w:r>
    </w:p>
    <w:p w14:paraId="658591D4" w14:textId="77777777" w:rsidR="003133A5" w:rsidRDefault="003133A5" w:rsidP="003133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386D6C" w14:textId="77777777" w:rsidR="003133A5" w:rsidRDefault="003133A5" w:rsidP="003133A5">
      <w:pPr>
        <w:pStyle w:val="EX"/>
      </w:pPr>
      <w:r>
        <w:t>[1]</w:t>
      </w:r>
      <w:r>
        <w:tab/>
        <w:t>3GPP TR 21.905: "Vocabulary for 3GPP Specifications".</w:t>
      </w:r>
    </w:p>
    <w:p w14:paraId="1FCAA84B" w14:textId="77777777" w:rsidR="003133A5" w:rsidRDefault="003133A5" w:rsidP="003133A5">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3CA719D7" w14:textId="77777777" w:rsidR="003133A5" w:rsidRDefault="003133A5" w:rsidP="003133A5">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719729B7" w14:textId="77777777" w:rsidR="003133A5" w:rsidRDefault="003133A5" w:rsidP="003133A5">
      <w:pPr>
        <w:pStyle w:val="EX"/>
      </w:pPr>
      <w:r>
        <w:t>[</w:t>
      </w:r>
      <w:r>
        <w:rPr>
          <w:lang w:eastAsia="zh-CN"/>
        </w:rPr>
        <w:t>4</w:t>
      </w:r>
      <w:r>
        <w:t>]</w:t>
      </w:r>
      <w:r>
        <w:tab/>
        <w:t>3GPP</w:t>
      </w:r>
      <w:r>
        <w:rPr>
          <w:lang w:val="en-US"/>
        </w:rPr>
        <w:t> </w:t>
      </w:r>
      <w:r>
        <w:t>TS</w:t>
      </w:r>
      <w:r>
        <w:rPr>
          <w:lang w:val="en-US"/>
        </w:rPr>
        <w:t> </w:t>
      </w:r>
      <w:r>
        <w:t>23.501: "System Architecture for the 5G System; Stage 2".</w:t>
      </w:r>
    </w:p>
    <w:p w14:paraId="4F283ECD" w14:textId="77777777" w:rsidR="003133A5" w:rsidRDefault="003133A5" w:rsidP="003133A5">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55FE18E9" w14:textId="77777777" w:rsidR="003133A5" w:rsidRDefault="003133A5" w:rsidP="003133A5">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00E85B4" w14:textId="77777777" w:rsidR="003133A5" w:rsidRDefault="003133A5" w:rsidP="003133A5">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182C02D0" w14:textId="77777777" w:rsidR="003133A5" w:rsidRDefault="003133A5" w:rsidP="003133A5">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6B74B6C8" w14:textId="77777777" w:rsidR="003133A5" w:rsidRDefault="003133A5" w:rsidP="003133A5">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779512F6" w14:textId="77777777" w:rsidR="003133A5" w:rsidRDefault="003133A5" w:rsidP="003133A5">
      <w:pPr>
        <w:pStyle w:val="EX"/>
        <w:rPr>
          <w:lang w:eastAsia="zh-CN"/>
        </w:rPr>
      </w:pPr>
      <w:r>
        <w:rPr>
          <w:lang w:eastAsia="zh-CN"/>
        </w:rPr>
        <w:t>[10]</w:t>
      </w:r>
      <w:r>
        <w:rPr>
          <w:lang w:eastAsia="zh-CN"/>
        </w:rPr>
        <w:tab/>
        <w:t>3GPP TS 29.571: "5G System; Common Data Types for Service Based Interfaces Stage 3".</w:t>
      </w:r>
    </w:p>
    <w:p w14:paraId="2D054E65" w14:textId="77777777" w:rsidR="003133A5" w:rsidRDefault="003133A5" w:rsidP="003133A5">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F9D493D" w14:textId="77777777" w:rsidR="003133A5" w:rsidRDefault="003133A5" w:rsidP="003133A5">
      <w:pPr>
        <w:pStyle w:val="EX"/>
        <w:rPr>
          <w:lang w:eastAsia="zh-CN"/>
        </w:rPr>
      </w:pPr>
      <w:r>
        <w:rPr>
          <w:lang w:eastAsia="zh-CN"/>
        </w:rPr>
        <w:lastRenderedPageBreak/>
        <w:t>[12]</w:t>
      </w:r>
      <w:r>
        <w:rPr>
          <w:lang w:eastAsia="zh-CN"/>
        </w:rPr>
        <w:tab/>
        <w:t>3GPP TS 33.501: "Security architecture and procedures for 5G system".</w:t>
      </w:r>
    </w:p>
    <w:p w14:paraId="100F8D1E" w14:textId="77777777" w:rsidR="003133A5" w:rsidRDefault="003133A5" w:rsidP="003133A5">
      <w:pPr>
        <w:pStyle w:val="EX"/>
        <w:rPr>
          <w:lang w:eastAsia="zh-CN"/>
        </w:rPr>
      </w:pPr>
      <w:r>
        <w:rPr>
          <w:lang w:eastAsia="zh-CN"/>
        </w:rPr>
        <w:t>[13]</w:t>
      </w:r>
      <w:r>
        <w:rPr>
          <w:lang w:eastAsia="zh-CN"/>
        </w:rPr>
        <w:tab/>
      </w:r>
      <w:r>
        <w:rPr>
          <w:lang w:val="en-US"/>
        </w:rPr>
        <w:t>IETF RFC 6749: "The OAuth 2.0 Authorization Framework".</w:t>
      </w:r>
    </w:p>
    <w:p w14:paraId="3FA57737" w14:textId="77777777" w:rsidR="003133A5" w:rsidRDefault="003133A5" w:rsidP="003133A5">
      <w:pPr>
        <w:pStyle w:val="EX"/>
        <w:rPr>
          <w:lang w:eastAsia="zh-CN"/>
        </w:rPr>
      </w:pPr>
      <w:r>
        <w:rPr>
          <w:lang w:eastAsia="zh-CN"/>
        </w:rPr>
        <w:t>[14]</w:t>
      </w:r>
      <w:r>
        <w:rPr>
          <w:lang w:eastAsia="zh-CN"/>
        </w:rPr>
        <w:tab/>
        <w:t>3GPP TS 29.510: "Network Function Repository Services; Stage 3".</w:t>
      </w:r>
    </w:p>
    <w:p w14:paraId="49DB3F1D" w14:textId="77777777" w:rsidR="003133A5" w:rsidRDefault="003133A5" w:rsidP="003133A5">
      <w:pPr>
        <w:pStyle w:val="EX"/>
        <w:rPr>
          <w:lang w:eastAsia="zh-CN"/>
        </w:rPr>
      </w:pPr>
      <w:r>
        <w:rPr>
          <w:lang w:eastAsia="zh-CN"/>
        </w:rPr>
        <w:t>[15]</w:t>
      </w:r>
      <w:r>
        <w:rPr>
          <w:lang w:eastAsia="zh-CN"/>
        </w:rPr>
        <w:tab/>
        <w:t>IETF RFC 7232: "Hypertext Transfer Protocol (HTTP/1.1): Conditional Requests".</w:t>
      </w:r>
    </w:p>
    <w:p w14:paraId="7B1115F8" w14:textId="77777777" w:rsidR="003133A5" w:rsidRDefault="003133A5" w:rsidP="003133A5">
      <w:pPr>
        <w:pStyle w:val="EX"/>
        <w:rPr>
          <w:lang w:eastAsia="zh-CN"/>
        </w:rPr>
      </w:pPr>
      <w:r>
        <w:rPr>
          <w:lang w:eastAsia="zh-CN"/>
        </w:rPr>
        <w:t>[16]</w:t>
      </w:r>
      <w:r>
        <w:rPr>
          <w:lang w:eastAsia="zh-CN"/>
        </w:rPr>
        <w:tab/>
        <w:t>IETF RFC 7234: "Hypertext Transfer Protocol (HTTP/1.1): Caching".</w:t>
      </w:r>
    </w:p>
    <w:p w14:paraId="5984D483" w14:textId="77777777" w:rsidR="003133A5" w:rsidRDefault="003133A5" w:rsidP="003133A5">
      <w:pPr>
        <w:pStyle w:val="EX"/>
      </w:pPr>
      <w:r>
        <w:t>[</w:t>
      </w:r>
      <w:r>
        <w:rPr>
          <w:lang w:eastAsia="zh-CN"/>
        </w:rPr>
        <w:t>17</w:t>
      </w:r>
      <w:r>
        <w:t>]</w:t>
      </w:r>
      <w:r>
        <w:tab/>
        <w:t>IETF RFC 7807: "Problem Details for HTTP APIs".</w:t>
      </w:r>
    </w:p>
    <w:p w14:paraId="57D98486" w14:textId="77777777" w:rsidR="003133A5" w:rsidRDefault="003133A5" w:rsidP="003133A5">
      <w:pPr>
        <w:pStyle w:val="EX"/>
      </w:pPr>
      <w:r>
        <w:t>[</w:t>
      </w:r>
      <w:r>
        <w:rPr>
          <w:lang w:eastAsia="zh-CN"/>
        </w:rPr>
        <w:t>18</w:t>
      </w:r>
      <w:r>
        <w:t>]</w:t>
      </w:r>
      <w:r>
        <w:tab/>
        <w:t>IETF RFC 7396: "JSON Merge Patch".</w:t>
      </w:r>
    </w:p>
    <w:p w14:paraId="4EBDE7D7" w14:textId="77777777" w:rsidR="003133A5" w:rsidRDefault="003133A5" w:rsidP="003133A5">
      <w:pPr>
        <w:pStyle w:val="EX"/>
        <w:rPr>
          <w:lang w:eastAsia="zh-CN"/>
        </w:rPr>
      </w:pPr>
      <w:r>
        <w:rPr>
          <w:lang w:eastAsia="zh-CN"/>
        </w:rPr>
        <w:t>[19]</w:t>
      </w:r>
      <w:r>
        <w:rPr>
          <w:lang w:eastAsia="zh-CN"/>
        </w:rPr>
        <w:tab/>
        <w:t>IETF RFC 6902: "JavaScript Object Notation (JSON) Patch".</w:t>
      </w:r>
    </w:p>
    <w:p w14:paraId="6673F0CE" w14:textId="77777777" w:rsidR="003133A5" w:rsidRDefault="003133A5" w:rsidP="003133A5">
      <w:pPr>
        <w:pStyle w:val="EX"/>
        <w:rPr>
          <w:lang w:eastAsia="zh-CN"/>
        </w:rPr>
      </w:pPr>
      <w:r>
        <w:t>[</w:t>
      </w:r>
      <w:r>
        <w:rPr>
          <w:lang w:eastAsia="zh-CN"/>
        </w:rPr>
        <w:t>20</w:t>
      </w:r>
      <w:r>
        <w:t>]</w:t>
      </w:r>
      <w:r>
        <w:tab/>
        <w:t>3GPP TR 21.900: "Technical Specification Group working methods".</w:t>
      </w:r>
    </w:p>
    <w:p w14:paraId="08E9F68A" w14:textId="77777777" w:rsidR="003133A5" w:rsidRPr="00AD648D" w:rsidRDefault="003133A5" w:rsidP="00F3074B">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1" w:history="1">
        <w:r w:rsidRPr="00F3074B">
          <w:rPr>
            <w:color w:val="0000FF"/>
            <w:u w:val="single"/>
          </w:rPr>
          <w:t>https://spec.openapis.org/oas/v3.0.0</w:t>
        </w:r>
      </w:hyperlink>
    </w:p>
    <w:p w14:paraId="12A3CE99" w14:textId="77777777" w:rsidR="003133A5" w:rsidRPr="001F16C3" w:rsidRDefault="003133A5" w:rsidP="00F3074B">
      <w:pPr>
        <w:pStyle w:val="Heading1"/>
      </w:pPr>
      <w:bookmarkStart w:id="32" w:name="_Toc20120518"/>
      <w:bookmarkStart w:id="33" w:name="_Toc21623396"/>
      <w:bookmarkStart w:id="34" w:name="_Toc27587091"/>
      <w:bookmarkStart w:id="35" w:name="_Toc36459153"/>
      <w:bookmarkStart w:id="36" w:name="_Toc45028400"/>
      <w:bookmarkStart w:id="37" w:name="_Toc51870079"/>
      <w:bookmarkStart w:id="38" w:name="_Toc51870201"/>
      <w:bookmarkStart w:id="39" w:name="_Toc90581955"/>
      <w:bookmarkStart w:id="40" w:name="_Toc106615835"/>
      <w:r w:rsidRPr="001F16C3">
        <w:t>3</w:t>
      </w:r>
      <w:r w:rsidRPr="001F16C3">
        <w:tab/>
        <w:t>Definitions and abbreviations</w:t>
      </w:r>
      <w:bookmarkEnd w:id="32"/>
      <w:bookmarkEnd w:id="33"/>
      <w:bookmarkEnd w:id="34"/>
      <w:bookmarkEnd w:id="35"/>
      <w:bookmarkEnd w:id="36"/>
      <w:bookmarkEnd w:id="37"/>
      <w:bookmarkEnd w:id="38"/>
      <w:bookmarkEnd w:id="39"/>
      <w:bookmarkEnd w:id="40"/>
    </w:p>
    <w:p w14:paraId="31397B7B" w14:textId="77777777" w:rsidR="003133A5" w:rsidRPr="001F16C3" w:rsidRDefault="003133A5" w:rsidP="00F3074B">
      <w:pPr>
        <w:pStyle w:val="Heading2"/>
      </w:pPr>
      <w:bookmarkStart w:id="41" w:name="_Toc20120519"/>
      <w:bookmarkStart w:id="42" w:name="_Toc21623397"/>
      <w:bookmarkStart w:id="43" w:name="_Toc27587092"/>
      <w:bookmarkStart w:id="44" w:name="_Toc36459154"/>
      <w:bookmarkStart w:id="45" w:name="_Toc45028401"/>
      <w:bookmarkStart w:id="46" w:name="_Toc51870080"/>
      <w:bookmarkStart w:id="47" w:name="_Toc51870202"/>
      <w:bookmarkStart w:id="48" w:name="_Toc90581956"/>
      <w:bookmarkStart w:id="49" w:name="_Toc106615836"/>
      <w:r w:rsidRPr="001F16C3">
        <w:t>3.1</w:t>
      </w:r>
      <w:r w:rsidRPr="001F16C3">
        <w:tab/>
        <w:t>Definitions</w:t>
      </w:r>
      <w:bookmarkEnd w:id="41"/>
      <w:bookmarkEnd w:id="42"/>
      <w:bookmarkEnd w:id="43"/>
      <w:bookmarkEnd w:id="44"/>
      <w:bookmarkEnd w:id="45"/>
      <w:bookmarkEnd w:id="46"/>
      <w:bookmarkEnd w:id="47"/>
      <w:bookmarkEnd w:id="48"/>
      <w:bookmarkEnd w:id="49"/>
    </w:p>
    <w:p w14:paraId="0542E47F" w14:textId="77777777" w:rsidR="003133A5" w:rsidRPr="001F16C3" w:rsidRDefault="003133A5" w:rsidP="003133A5">
      <w:r>
        <w:t>For the purposes of the present document, the terms and definitions given in 3GPP TR 21.905 [1] and the following apply. A term defined in the present document takes precedence over the definition of the same term, if any, in 3GPP TR 21.905 [1].</w:t>
      </w:r>
    </w:p>
    <w:p w14:paraId="72448233" w14:textId="77777777" w:rsidR="003133A5" w:rsidRPr="001F16C3" w:rsidRDefault="003133A5" w:rsidP="00F3074B">
      <w:pPr>
        <w:pStyle w:val="Heading2"/>
      </w:pPr>
      <w:bookmarkStart w:id="50" w:name="_Toc20120520"/>
      <w:bookmarkStart w:id="51" w:name="_Toc21623398"/>
      <w:bookmarkStart w:id="52" w:name="_Toc27587093"/>
      <w:bookmarkStart w:id="53" w:name="_Toc36459155"/>
      <w:bookmarkStart w:id="54" w:name="_Toc45028402"/>
      <w:bookmarkStart w:id="55" w:name="_Toc51870081"/>
      <w:bookmarkStart w:id="56" w:name="_Toc51870203"/>
      <w:bookmarkStart w:id="57" w:name="_Toc90581957"/>
      <w:bookmarkStart w:id="58" w:name="_Toc106615837"/>
      <w:r w:rsidRPr="001F16C3">
        <w:t>3.2</w:t>
      </w:r>
      <w:r w:rsidRPr="001F16C3">
        <w:tab/>
        <w:t>Abbreviations</w:t>
      </w:r>
      <w:bookmarkEnd w:id="50"/>
      <w:bookmarkEnd w:id="51"/>
      <w:bookmarkEnd w:id="52"/>
      <w:bookmarkEnd w:id="53"/>
      <w:bookmarkEnd w:id="54"/>
      <w:bookmarkEnd w:id="55"/>
      <w:bookmarkEnd w:id="56"/>
      <w:bookmarkEnd w:id="57"/>
      <w:bookmarkEnd w:id="58"/>
    </w:p>
    <w:p w14:paraId="4943C2DB" w14:textId="77777777" w:rsidR="003133A5" w:rsidRPr="001F16C3" w:rsidRDefault="003133A5" w:rsidP="00313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972DCA" w14:textId="77777777" w:rsidR="003133A5" w:rsidRDefault="003133A5" w:rsidP="003133A5">
      <w:pPr>
        <w:pStyle w:val="EW"/>
        <w:rPr>
          <w:lang w:eastAsia="zh-CN"/>
        </w:rPr>
      </w:pPr>
      <w:r>
        <w:rPr>
          <w:lang w:eastAsia="zh-CN"/>
        </w:rPr>
        <w:t>GPSI</w:t>
      </w:r>
      <w:r>
        <w:rPr>
          <w:lang w:eastAsia="zh-CN"/>
        </w:rPr>
        <w:tab/>
        <w:t>Generic Public Subscription Identifier</w:t>
      </w:r>
    </w:p>
    <w:p w14:paraId="0DC47D3F" w14:textId="77777777" w:rsidR="003133A5" w:rsidRDefault="003133A5" w:rsidP="003133A5">
      <w:pPr>
        <w:pStyle w:val="EW"/>
        <w:rPr>
          <w:lang w:eastAsia="zh-CN"/>
        </w:rPr>
      </w:pPr>
      <w:r>
        <w:rPr>
          <w:lang w:eastAsia="zh-CN"/>
        </w:rPr>
        <w:t>NEF</w:t>
      </w:r>
      <w:r>
        <w:rPr>
          <w:lang w:eastAsia="zh-CN"/>
        </w:rPr>
        <w:tab/>
      </w:r>
      <w:r>
        <w:t>Network Exposure Function</w:t>
      </w:r>
    </w:p>
    <w:p w14:paraId="46058BB7" w14:textId="77777777" w:rsidR="003133A5" w:rsidRDefault="003133A5" w:rsidP="003133A5">
      <w:pPr>
        <w:pStyle w:val="EW"/>
        <w:rPr>
          <w:lang w:eastAsia="zh-CN"/>
        </w:rPr>
      </w:pPr>
      <w:r>
        <w:rPr>
          <w:lang w:eastAsia="zh-CN"/>
        </w:rPr>
        <w:t>PCF</w:t>
      </w:r>
      <w:r>
        <w:rPr>
          <w:lang w:eastAsia="zh-CN"/>
        </w:rPr>
        <w:tab/>
      </w:r>
      <w:r>
        <w:t>Policy Control Function</w:t>
      </w:r>
    </w:p>
    <w:p w14:paraId="5DCDBD4D" w14:textId="77777777" w:rsidR="003133A5" w:rsidRDefault="003133A5" w:rsidP="003133A5">
      <w:pPr>
        <w:pStyle w:val="EW"/>
        <w:rPr>
          <w:lang w:eastAsia="zh-CN"/>
        </w:rPr>
      </w:pPr>
      <w:r>
        <w:rPr>
          <w:lang w:eastAsia="zh-CN"/>
        </w:rPr>
        <w:t>SUPI</w:t>
      </w:r>
      <w:r>
        <w:rPr>
          <w:lang w:eastAsia="zh-CN"/>
        </w:rPr>
        <w:tab/>
      </w:r>
      <w:r>
        <w:t>Subscription Permanent Identifier</w:t>
      </w:r>
    </w:p>
    <w:p w14:paraId="38E41A4D" w14:textId="77777777" w:rsidR="003133A5" w:rsidRDefault="003133A5" w:rsidP="003133A5">
      <w:pPr>
        <w:pStyle w:val="EW"/>
        <w:rPr>
          <w:lang w:eastAsia="zh-CN"/>
        </w:rPr>
      </w:pPr>
      <w:r>
        <w:rPr>
          <w:lang w:eastAsia="zh-CN"/>
        </w:rPr>
        <w:t>UDM</w:t>
      </w:r>
      <w:r>
        <w:rPr>
          <w:lang w:eastAsia="zh-CN"/>
        </w:rPr>
        <w:tab/>
        <w:t>Unified Data Management</w:t>
      </w:r>
    </w:p>
    <w:p w14:paraId="21D1C1F5" w14:textId="77777777" w:rsidR="003133A5" w:rsidRDefault="003133A5" w:rsidP="003133A5">
      <w:pPr>
        <w:pStyle w:val="EW"/>
      </w:pPr>
      <w:r>
        <w:rPr>
          <w:lang w:eastAsia="zh-CN"/>
        </w:rPr>
        <w:t>UDR</w:t>
      </w:r>
      <w:r>
        <w:rPr>
          <w:lang w:eastAsia="zh-CN"/>
        </w:rPr>
        <w:tab/>
        <w:t>Unified Data Repository</w:t>
      </w:r>
    </w:p>
    <w:p w14:paraId="070AA082" w14:textId="77777777" w:rsidR="003133A5" w:rsidRPr="001F16C3" w:rsidRDefault="003133A5" w:rsidP="00F3074B">
      <w:pPr>
        <w:pStyle w:val="Heading1"/>
      </w:pPr>
      <w:bookmarkStart w:id="59" w:name="_Toc20120521"/>
      <w:bookmarkStart w:id="60" w:name="_Toc21623399"/>
      <w:bookmarkStart w:id="61" w:name="_Toc27587094"/>
      <w:bookmarkStart w:id="62" w:name="_Toc36459156"/>
      <w:bookmarkStart w:id="63" w:name="_Toc45028403"/>
      <w:bookmarkStart w:id="64" w:name="_Toc51870082"/>
      <w:bookmarkStart w:id="65" w:name="_Toc51870204"/>
      <w:bookmarkStart w:id="66" w:name="_Toc90581958"/>
      <w:bookmarkStart w:id="67" w:name="_Toc106615838"/>
      <w:r w:rsidRPr="001F16C3">
        <w:t>4</w:t>
      </w:r>
      <w:r w:rsidRPr="001F16C3">
        <w:tab/>
        <w:t>Overview</w:t>
      </w:r>
      <w:bookmarkEnd w:id="59"/>
      <w:bookmarkEnd w:id="60"/>
      <w:bookmarkEnd w:id="61"/>
      <w:bookmarkEnd w:id="62"/>
      <w:bookmarkEnd w:id="63"/>
      <w:bookmarkEnd w:id="64"/>
      <w:bookmarkEnd w:id="65"/>
      <w:bookmarkEnd w:id="66"/>
      <w:bookmarkEnd w:id="67"/>
    </w:p>
    <w:p w14:paraId="3DBC6029" w14:textId="77777777" w:rsidR="003133A5" w:rsidRPr="001F16C3" w:rsidRDefault="003133A5" w:rsidP="003133A5">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EC1E2ED"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6F2B9CB9"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7286482" w14:textId="77777777" w:rsidR="003133A5" w:rsidRDefault="003133A5" w:rsidP="003133A5">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63A4C071" w14:textId="77777777" w:rsidR="003133A5" w:rsidRDefault="003133A5" w:rsidP="003133A5">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42779A93" w14:textId="77777777" w:rsidR="003133A5" w:rsidRDefault="003133A5" w:rsidP="003133A5">
      <w:pPr>
        <w:pStyle w:val="B1"/>
        <w:rPr>
          <w:lang w:eastAsia="zh-CN"/>
        </w:rPr>
      </w:pPr>
      <w:r>
        <w:rPr>
          <w:lang w:eastAsia="zh-CN"/>
        </w:rPr>
        <w:t>-</w:t>
      </w:r>
      <w:r>
        <w:rPr>
          <w:lang w:eastAsia="zh-CN"/>
        </w:rPr>
        <w:tab/>
        <w:t>Subscription to notification and the notification of subscribed data changes.</w:t>
      </w:r>
    </w:p>
    <w:p w14:paraId="0171C5FC" w14:textId="77777777" w:rsidR="003133A5" w:rsidRPr="00A81C4F" w:rsidRDefault="003133A5" w:rsidP="003133A5">
      <w:pPr>
        <w:pStyle w:val="B1"/>
        <w:rPr>
          <w:lang w:eastAsia="zh-CN"/>
        </w:rPr>
      </w:pPr>
      <w:r>
        <w:rPr>
          <w:lang w:eastAsia="zh-CN"/>
        </w:rPr>
        <w:t>-</w:t>
      </w:r>
      <w:r>
        <w:rPr>
          <w:lang w:eastAsia="zh-CN"/>
        </w:rPr>
        <w:tab/>
        <w:t>Storage and retrieval of NF-Group Id mapping data.</w:t>
      </w:r>
    </w:p>
    <w:p w14:paraId="04C4FA17" w14:textId="77777777" w:rsidR="003133A5" w:rsidRDefault="003133A5" w:rsidP="003133A5">
      <w:pPr>
        <w:rPr>
          <w:lang w:val="en-US"/>
        </w:rPr>
      </w:pPr>
      <w:r>
        <w:rPr>
          <w:lang w:val="en-US"/>
        </w:rPr>
        <w:t xml:space="preserve">Figures 4-1 shows the </w:t>
      </w:r>
      <w:r>
        <w:rPr>
          <w:lang w:val="en-US" w:eastAsia="zh-CN"/>
        </w:rPr>
        <w:t xml:space="preserve">data storage </w:t>
      </w:r>
      <w:r>
        <w:rPr>
          <w:lang w:val="en-US"/>
        </w:rPr>
        <w:t>architecture for the 5GC:</w:t>
      </w:r>
    </w:p>
    <w:p w14:paraId="13BAF7E9" w14:textId="2B954087" w:rsidR="003133A5" w:rsidRDefault="00EF3286" w:rsidP="003133A5">
      <w:pPr>
        <w:pStyle w:val="TH"/>
        <w:rPr>
          <w:lang w:eastAsia="zh-CN"/>
        </w:rPr>
      </w:pPr>
      <w:r w:rsidRPr="001F16C3">
        <w:object w:dxaOrig="7396" w:dyaOrig="7396" w14:anchorId="4103D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5pt;height:321.8pt" o:ole="">
            <v:imagedata r:id="rId12" o:title="" cropbottom="8510f"/>
          </v:shape>
          <o:OLEObject Type="Embed" ProgID="Visio.Drawing.15" ShapeID="_x0000_i1025" DrawAspect="Content" ObjectID="_1717228662" r:id="rId13"/>
        </w:object>
      </w:r>
    </w:p>
    <w:p w14:paraId="06C5636C" w14:textId="77777777" w:rsidR="003133A5" w:rsidRDefault="003133A5" w:rsidP="003133A5">
      <w:pPr>
        <w:pStyle w:val="TF"/>
        <w:rPr>
          <w:lang w:val="en-US"/>
        </w:rPr>
      </w:pPr>
      <w:r>
        <w:t>Figure 4-1: Data storage architecture</w:t>
      </w:r>
    </w:p>
    <w:p w14:paraId="5D83DC2A" w14:textId="77777777" w:rsidR="003133A5" w:rsidRDefault="003133A5" w:rsidP="003133A5">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26A2108E" w14:textId="18F12721" w:rsidR="003133A5" w:rsidRPr="0097291F" w:rsidRDefault="003133A5" w:rsidP="00B26759">
      <w:pPr>
        <w:pStyle w:val="NO"/>
        <w:rPr>
          <w:lang w:eastAsia="zh-CN"/>
        </w:rPr>
      </w:pPr>
      <w:r>
        <w:rPr>
          <w:lang w:eastAsia="zh-CN"/>
        </w:rPr>
        <w:t>N</w:t>
      </w:r>
      <w:r w:rsidR="00B26759">
        <w:rPr>
          <w:lang w:eastAsia="zh-CN"/>
        </w:rPr>
        <w:t>OTE</w:t>
      </w:r>
      <w:r>
        <w:rPr>
          <w:lang w:eastAsia="zh-CN"/>
        </w:rPr>
        <w:t>:</w:t>
      </w:r>
      <w:r>
        <w:rPr>
          <w:lang w:eastAsia="zh-CN"/>
        </w:rPr>
        <w:tab/>
        <w:t>Services offered by the UDR via the Nudr service based interface can also be consumed by the HSS as specified in 3GPP TS 23.632 clause 5.2.4.</w:t>
      </w:r>
    </w:p>
    <w:p w14:paraId="3261E6B6" w14:textId="77777777" w:rsidR="003133A5" w:rsidRPr="001F16C3" w:rsidRDefault="003133A5" w:rsidP="00F3074B">
      <w:pPr>
        <w:pStyle w:val="Heading1"/>
        <w:rPr>
          <w:lang w:eastAsia="zh-CN"/>
        </w:rPr>
      </w:pPr>
      <w:bookmarkStart w:id="68" w:name="_Toc20120522"/>
      <w:bookmarkStart w:id="69" w:name="_Toc21623400"/>
      <w:bookmarkStart w:id="70" w:name="_Toc27587095"/>
      <w:bookmarkStart w:id="71" w:name="_Toc36459157"/>
      <w:bookmarkStart w:id="72" w:name="_Toc45028404"/>
      <w:bookmarkStart w:id="73" w:name="_Toc51870083"/>
      <w:bookmarkStart w:id="74" w:name="_Toc51870205"/>
      <w:bookmarkStart w:id="75" w:name="_Toc90581959"/>
      <w:bookmarkStart w:id="76" w:name="_Toc106615839"/>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bookmarkEnd w:id="75"/>
      <w:bookmarkEnd w:id="76"/>
    </w:p>
    <w:p w14:paraId="70DCA6C3" w14:textId="77777777" w:rsidR="003133A5" w:rsidRPr="001F16C3" w:rsidRDefault="003133A5" w:rsidP="00F3074B">
      <w:pPr>
        <w:pStyle w:val="Heading2"/>
        <w:rPr>
          <w:lang w:eastAsia="zh-CN"/>
        </w:rPr>
      </w:pPr>
      <w:bookmarkStart w:id="77" w:name="_Toc20120523"/>
      <w:bookmarkStart w:id="78" w:name="_Toc21623401"/>
      <w:bookmarkStart w:id="79" w:name="_Toc27587096"/>
      <w:bookmarkStart w:id="80" w:name="_Toc36459158"/>
      <w:bookmarkStart w:id="81" w:name="_Toc45028405"/>
      <w:bookmarkStart w:id="82" w:name="_Toc51870084"/>
      <w:bookmarkStart w:id="83" w:name="_Toc51870206"/>
      <w:bookmarkStart w:id="84" w:name="_Toc90581960"/>
      <w:bookmarkStart w:id="85" w:name="_Toc106615840"/>
      <w:r w:rsidRPr="001F16C3">
        <w:t>5.1</w:t>
      </w:r>
      <w:r w:rsidRPr="001F16C3">
        <w:tab/>
        <w:t>Introduction</w:t>
      </w:r>
      <w:bookmarkEnd w:id="77"/>
      <w:bookmarkEnd w:id="78"/>
      <w:bookmarkEnd w:id="79"/>
      <w:bookmarkEnd w:id="80"/>
      <w:bookmarkEnd w:id="81"/>
      <w:bookmarkEnd w:id="82"/>
      <w:bookmarkEnd w:id="83"/>
      <w:bookmarkEnd w:id="84"/>
      <w:bookmarkEnd w:id="85"/>
    </w:p>
    <w:p w14:paraId="5BF66E17" w14:textId="77777777" w:rsidR="003133A5" w:rsidRPr="001F16C3" w:rsidRDefault="003133A5" w:rsidP="003133A5">
      <w:pPr>
        <w:keepNext/>
      </w:pPr>
      <w:r>
        <w:t>The UD</w:t>
      </w:r>
      <w:r>
        <w:rPr>
          <w:lang w:eastAsia="zh-CN"/>
        </w:rPr>
        <w:t>R</w:t>
      </w:r>
      <w:r>
        <w:t xml:space="preserve"> offers the following services via the Nud</w:t>
      </w:r>
      <w:r>
        <w:rPr>
          <w:lang w:eastAsia="zh-CN"/>
        </w:rPr>
        <w:t>r</w:t>
      </w:r>
      <w:r>
        <w:t xml:space="preserve"> interface:</w:t>
      </w:r>
    </w:p>
    <w:p w14:paraId="17EA4DE3" w14:textId="77777777" w:rsidR="003133A5" w:rsidRDefault="003133A5" w:rsidP="003133A5">
      <w:pPr>
        <w:pStyle w:val="B1"/>
        <w:rPr>
          <w:i/>
          <w:lang w:eastAsia="zh-CN"/>
        </w:rPr>
      </w:pPr>
      <w:r>
        <w:t>-</w:t>
      </w:r>
      <w:r>
        <w:tab/>
        <w:t>Nudr_Data</w:t>
      </w:r>
      <w:r>
        <w:rPr>
          <w:lang w:eastAsia="zh-CN"/>
        </w:rPr>
        <w:t>Repository</w:t>
      </w:r>
      <w:r>
        <w:t xml:space="preserve"> Service</w:t>
      </w:r>
    </w:p>
    <w:p w14:paraId="12BAB5AA" w14:textId="77777777" w:rsidR="003133A5" w:rsidRDefault="003133A5" w:rsidP="003133A5">
      <w:pPr>
        <w:pStyle w:val="NO"/>
        <w:rPr>
          <w:lang w:eastAsia="zh-CN"/>
        </w:rPr>
      </w:pPr>
      <w:r>
        <w:rPr>
          <w:lang w:eastAsia="zh-CN"/>
        </w:rPr>
        <w:t>NOTE:</w:t>
      </w:r>
      <w:r>
        <w:rPr>
          <w:lang w:eastAsia="zh-CN"/>
        </w:rPr>
        <w:tab/>
        <w:t>This service corresponds to the Nudr_DataManagement service in 3GPP TS 23.501 [4], 3GPP TS 23.502 [5] and 3GPP TS 23.503 [6].</w:t>
      </w:r>
    </w:p>
    <w:p w14:paraId="1FD7F714" w14:textId="77777777" w:rsidR="003133A5" w:rsidRDefault="003133A5" w:rsidP="003133A5">
      <w:pPr>
        <w:pStyle w:val="B1"/>
        <w:rPr>
          <w:lang w:eastAsia="zh-CN"/>
        </w:rPr>
      </w:pPr>
      <w:r>
        <w:t>-</w:t>
      </w:r>
      <w:r>
        <w:tab/>
        <w:t>Nudr_GroupIDmap Service</w:t>
      </w:r>
    </w:p>
    <w:p w14:paraId="3B2E7635" w14:textId="77777777" w:rsidR="003133A5" w:rsidRPr="002D1C72" w:rsidRDefault="003133A5" w:rsidP="003133A5">
      <w:r w:rsidRPr="002D1C72">
        <w:t>Table 5.1-</w:t>
      </w:r>
      <w:r>
        <w:t>1</w:t>
      </w:r>
      <w:r w:rsidRPr="002D1C72">
        <w:t xml:space="preserve"> summarizes the corresponding APIs defined for this specification.</w:t>
      </w:r>
    </w:p>
    <w:p w14:paraId="0079B516" w14:textId="77777777" w:rsidR="003133A5" w:rsidRPr="00054EB8" w:rsidRDefault="003133A5" w:rsidP="003133A5">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133A5" w:rsidRPr="00CB6975" w14:paraId="33063F87" w14:textId="77777777" w:rsidTr="00D14072">
        <w:tc>
          <w:tcPr>
            <w:tcW w:w="2875" w:type="dxa"/>
          </w:tcPr>
          <w:p w14:paraId="5824BAB3" w14:textId="77777777" w:rsidR="003133A5" w:rsidRPr="00CB6975" w:rsidRDefault="003133A5" w:rsidP="00F3074B">
            <w:pPr>
              <w:pStyle w:val="TAH"/>
            </w:pPr>
            <w:r w:rsidRPr="00CB6975">
              <w:t>Service Name</w:t>
            </w:r>
          </w:p>
        </w:tc>
        <w:tc>
          <w:tcPr>
            <w:tcW w:w="810" w:type="dxa"/>
          </w:tcPr>
          <w:p w14:paraId="141B373A" w14:textId="77777777" w:rsidR="003133A5" w:rsidRPr="00CB6975" w:rsidRDefault="003133A5" w:rsidP="00F3074B">
            <w:pPr>
              <w:pStyle w:val="TAH"/>
            </w:pPr>
            <w:r w:rsidRPr="00CB6975">
              <w:t>Clause</w:t>
            </w:r>
          </w:p>
        </w:tc>
        <w:tc>
          <w:tcPr>
            <w:tcW w:w="2520" w:type="dxa"/>
          </w:tcPr>
          <w:p w14:paraId="732274F9" w14:textId="77777777" w:rsidR="003133A5" w:rsidRPr="00CB6975" w:rsidRDefault="003133A5" w:rsidP="00F3074B">
            <w:pPr>
              <w:pStyle w:val="TAH"/>
            </w:pPr>
            <w:r w:rsidRPr="00CB6975">
              <w:t>Description</w:t>
            </w:r>
          </w:p>
        </w:tc>
        <w:tc>
          <w:tcPr>
            <w:tcW w:w="2578" w:type="dxa"/>
          </w:tcPr>
          <w:p w14:paraId="0BEE6A8C" w14:textId="77777777" w:rsidR="003133A5" w:rsidRPr="00CB6975" w:rsidRDefault="003133A5" w:rsidP="00F3074B">
            <w:pPr>
              <w:pStyle w:val="TAH"/>
            </w:pPr>
            <w:r w:rsidRPr="00CB6975">
              <w:t>OpenAPI Specification File</w:t>
            </w:r>
          </w:p>
        </w:tc>
        <w:tc>
          <w:tcPr>
            <w:tcW w:w="1063" w:type="dxa"/>
          </w:tcPr>
          <w:p w14:paraId="547A3A86" w14:textId="77777777" w:rsidR="003133A5" w:rsidRPr="00CB6975" w:rsidRDefault="003133A5" w:rsidP="00F3074B">
            <w:pPr>
              <w:pStyle w:val="TAH"/>
            </w:pPr>
            <w:r w:rsidRPr="00CB6975">
              <w:t>apiName</w:t>
            </w:r>
          </w:p>
        </w:tc>
        <w:tc>
          <w:tcPr>
            <w:tcW w:w="856" w:type="dxa"/>
          </w:tcPr>
          <w:p w14:paraId="70241353" w14:textId="77777777" w:rsidR="003133A5" w:rsidRPr="00CB6975" w:rsidRDefault="003133A5" w:rsidP="00D14072">
            <w:pPr>
              <w:jc w:val="center"/>
              <w:rPr>
                <w:rFonts w:ascii="Arial" w:hAnsi="Arial" w:cs="Arial"/>
                <w:b/>
                <w:sz w:val="18"/>
                <w:szCs w:val="18"/>
              </w:rPr>
            </w:pPr>
            <w:r w:rsidRPr="00CB6975">
              <w:rPr>
                <w:rFonts w:ascii="Arial" w:hAnsi="Arial" w:cs="Arial"/>
                <w:b/>
                <w:sz w:val="18"/>
                <w:szCs w:val="18"/>
              </w:rPr>
              <w:t>Annex</w:t>
            </w:r>
          </w:p>
        </w:tc>
      </w:tr>
      <w:tr w:rsidR="003133A5" w:rsidRPr="00CB6975" w14:paraId="7C865F7A" w14:textId="77777777" w:rsidTr="00D14072">
        <w:tc>
          <w:tcPr>
            <w:tcW w:w="2875" w:type="dxa"/>
          </w:tcPr>
          <w:p w14:paraId="11BFF8EF" w14:textId="77777777" w:rsidR="003133A5" w:rsidRPr="00CB6975" w:rsidRDefault="003133A5" w:rsidP="00F3074B">
            <w:pPr>
              <w:pStyle w:val="TAL"/>
            </w:pPr>
            <w:r w:rsidRPr="00CB6975">
              <w:t>Nudr_DataRepository</w:t>
            </w:r>
          </w:p>
        </w:tc>
        <w:tc>
          <w:tcPr>
            <w:tcW w:w="810" w:type="dxa"/>
          </w:tcPr>
          <w:p w14:paraId="0CBDA8F7" w14:textId="77777777" w:rsidR="003133A5" w:rsidRPr="00CB6975" w:rsidRDefault="003133A5" w:rsidP="00F3074B">
            <w:pPr>
              <w:pStyle w:val="TAL"/>
            </w:pPr>
            <w:r w:rsidRPr="00CB6975">
              <w:t>6.1</w:t>
            </w:r>
          </w:p>
        </w:tc>
        <w:tc>
          <w:tcPr>
            <w:tcW w:w="2520" w:type="dxa"/>
          </w:tcPr>
          <w:p w14:paraId="6307D1C9" w14:textId="77777777" w:rsidR="003133A5" w:rsidRPr="00CB6975" w:rsidRDefault="003133A5" w:rsidP="00F3074B">
            <w:pPr>
              <w:pStyle w:val="TAL"/>
            </w:pPr>
            <w:r w:rsidRPr="00CB6975">
              <w:t>Unified Data Repository Service</w:t>
            </w:r>
          </w:p>
        </w:tc>
        <w:tc>
          <w:tcPr>
            <w:tcW w:w="2578" w:type="dxa"/>
          </w:tcPr>
          <w:p w14:paraId="3E0805DA" w14:textId="77777777" w:rsidR="003133A5" w:rsidRPr="00CB6975" w:rsidRDefault="003133A5" w:rsidP="00F3074B">
            <w:pPr>
              <w:pStyle w:val="TAL"/>
            </w:pPr>
            <w:r w:rsidRPr="00CB6975">
              <w:t>TS29504_Nudr_DR.yaml</w:t>
            </w:r>
          </w:p>
        </w:tc>
        <w:tc>
          <w:tcPr>
            <w:tcW w:w="1063" w:type="dxa"/>
          </w:tcPr>
          <w:p w14:paraId="54D5635F" w14:textId="77777777" w:rsidR="003133A5" w:rsidRPr="00CB6975" w:rsidRDefault="003133A5" w:rsidP="00F3074B">
            <w:pPr>
              <w:pStyle w:val="TAL"/>
            </w:pPr>
            <w:r w:rsidRPr="00CB6975">
              <w:t>nudr-dr</w:t>
            </w:r>
          </w:p>
        </w:tc>
        <w:tc>
          <w:tcPr>
            <w:tcW w:w="856" w:type="dxa"/>
          </w:tcPr>
          <w:p w14:paraId="195211ED" w14:textId="77777777" w:rsidR="003133A5" w:rsidRPr="00CB6975" w:rsidRDefault="003133A5" w:rsidP="00D14072">
            <w:pPr>
              <w:rPr>
                <w:rFonts w:ascii="Arial" w:hAnsi="Arial" w:cs="Arial"/>
                <w:sz w:val="18"/>
                <w:szCs w:val="18"/>
              </w:rPr>
            </w:pPr>
            <w:r w:rsidRPr="00CB6975">
              <w:rPr>
                <w:rFonts w:ascii="Arial" w:hAnsi="Arial" w:cs="Arial"/>
                <w:sz w:val="18"/>
                <w:szCs w:val="18"/>
              </w:rPr>
              <w:t>A.2</w:t>
            </w:r>
          </w:p>
        </w:tc>
      </w:tr>
      <w:tr w:rsidR="003133A5" w:rsidRPr="00CB6975" w14:paraId="05BB01EA" w14:textId="77777777" w:rsidTr="00D14072">
        <w:tc>
          <w:tcPr>
            <w:tcW w:w="2875" w:type="dxa"/>
          </w:tcPr>
          <w:p w14:paraId="4A09B5DE" w14:textId="77777777" w:rsidR="003133A5" w:rsidRPr="00CB6975" w:rsidRDefault="003133A5" w:rsidP="00F3074B">
            <w:pPr>
              <w:pStyle w:val="TAL"/>
            </w:pPr>
            <w:r w:rsidRPr="00CB6975">
              <w:t>Nudr_GroupIDmap</w:t>
            </w:r>
          </w:p>
        </w:tc>
        <w:tc>
          <w:tcPr>
            <w:tcW w:w="810" w:type="dxa"/>
          </w:tcPr>
          <w:p w14:paraId="7192EAE0" w14:textId="77777777" w:rsidR="003133A5" w:rsidRPr="00CB6975" w:rsidRDefault="003133A5" w:rsidP="00F3074B">
            <w:pPr>
              <w:pStyle w:val="TAL"/>
            </w:pPr>
            <w:r w:rsidRPr="00CB6975">
              <w:t>6.2</w:t>
            </w:r>
          </w:p>
        </w:tc>
        <w:tc>
          <w:tcPr>
            <w:tcW w:w="2520" w:type="dxa"/>
          </w:tcPr>
          <w:p w14:paraId="2C497C6D" w14:textId="77777777" w:rsidR="003133A5" w:rsidRPr="00CB6975" w:rsidRDefault="003133A5" w:rsidP="00F3074B">
            <w:pPr>
              <w:pStyle w:val="TAL"/>
            </w:pPr>
            <w:r w:rsidRPr="00CB6975">
              <w:t>Unified Data Repository Service for NF-Group ID retrieval</w:t>
            </w:r>
          </w:p>
        </w:tc>
        <w:tc>
          <w:tcPr>
            <w:tcW w:w="2578" w:type="dxa"/>
          </w:tcPr>
          <w:p w14:paraId="1A372E8D" w14:textId="77777777" w:rsidR="003133A5" w:rsidRPr="00CB6975" w:rsidRDefault="003133A5" w:rsidP="00F3074B">
            <w:pPr>
              <w:pStyle w:val="TAL"/>
            </w:pPr>
            <w:r w:rsidRPr="00CB6975">
              <w:t>TS29504_Nudr_GroupIDmap.yaml</w:t>
            </w:r>
          </w:p>
        </w:tc>
        <w:tc>
          <w:tcPr>
            <w:tcW w:w="1063" w:type="dxa"/>
          </w:tcPr>
          <w:p w14:paraId="52019F9A" w14:textId="77777777" w:rsidR="003133A5" w:rsidRPr="00CB6975" w:rsidRDefault="003133A5" w:rsidP="00F3074B">
            <w:pPr>
              <w:pStyle w:val="TAL"/>
            </w:pPr>
            <w:r w:rsidRPr="00CB6975">
              <w:t>nudr-group-id-map</w:t>
            </w:r>
          </w:p>
        </w:tc>
        <w:tc>
          <w:tcPr>
            <w:tcW w:w="856" w:type="dxa"/>
          </w:tcPr>
          <w:p w14:paraId="2354C29F" w14:textId="77777777" w:rsidR="003133A5" w:rsidRPr="00CB6975" w:rsidRDefault="003133A5" w:rsidP="00D14072">
            <w:pPr>
              <w:rPr>
                <w:rFonts w:ascii="Arial" w:hAnsi="Arial" w:cs="Arial"/>
                <w:sz w:val="18"/>
                <w:szCs w:val="18"/>
              </w:rPr>
            </w:pPr>
            <w:r w:rsidRPr="00CB6975">
              <w:rPr>
                <w:rFonts w:ascii="Arial" w:hAnsi="Arial" w:cs="Arial"/>
                <w:sz w:val="18"/>
                <w:szCs w:val="18"/>
              </w:rPr>
              <w:t>A.3</w:t>
            </w:r>
          </w:p>
        </w:tc>
      </w:tr>
    </w:tbl>
    <w:p w14:paraId="724531AA" w14:textId="77777777" w:rsidR="003133A5" w:rsidRDefault="003133A5" w:rsidP="003133A5">
      <w:pPr>
        <w:rPr>
          <w:lang w:eastAsia="zh-CN"/>
        </w:rPr>
      </w:pPr>
    </w:p>
    <w:p w14:paraId="638F47C8" w14:textId="77777777" w:rsidR="003133A5" w:rsidRPr="001F16C3" w:rsidRDefault="003133A5" w:rsidP="00F3074B">
      <w:pPr>
        <w:pStyle w:val="Heading2"/>
      </w:pPr>
      <w:bookmarkStart w:id="86" w:name="_Toc20120524"/>
      <w:bookmarkStart w:id="87" w:name="_Toc21623402"/>
      <w:bookmarkStart w:id="88" w:name="_Toc27587097"/>
      <w:bookmarkStart w:id="89" w:name="_Toc36459159"/>
      <w:bookmarkStart w:id="90" w:name="_Toc45028406"/>
      <w:bookmarkStart w:id="91" w:name="_Toc51870085"/>
      <w:bookmarkStart w:id="92" w:name="_Toc51870207"/>
      <w:bookmarkStart w:id="93" w:name="_Toc90581961"/>
      <w:bookmarkStart w:id="94" w:name="_Toc106615841"/>
      <w:r w:rsidRPr="001F16C3">
        <w:t>5.2</w:t>
      </w:r>
      <w:r w:rsidRPr="001F16C3">
        <w:tab/>
        <w:t>Nudr_DataRepository Service</w:t>
      </w:r>
      <w:bookmarkEnd w:id="86"/>
      <w:bookmarkEnd w:id="87"/>
      <w:bookmarkEnd w:id="88"/>
      <w:bookmarkEnd w:id="89"/>
      <w:bookmarkEnd w:id="90"/>
      <w:bookmarkEnd w:id="91"/>
      <w:bookmarkEnd w:id="92"/>
      <w:bookmarkEnd w:id="93"/>
      <w:bookmarkEnd w:id="94"/>
    </w:p>
    <w:p w14:paraId="0AC1BBC5" w14:textId="77777777" w:rsidR="003133A5" w:rsidRPr="001F16C3" w:rsidRDefault="003133A5" w:rsidP="00F3074B">
      <w:pPr>
        <w:pStyle w:val="Heading3"/>
        <w:rPr>
          <w:lang w:eastAsia="zh-CN"/>
        </w:rPr>
      </w:pPr>
      <w:bookmarkStart w:id="95" w:name="_Toc20120525"/>
      <w:bookmarkStart w:id="96" w:name="_Toc21623403"/>
      <w:bookmarkStart w:id="97" w:name="_Toc27587098"/>
      <w:bookmarkStart w:id="98" w:name="_Toc36459160"/>
      <w:bookmarkStart w:id="99" w:name="_Toc45028407"/>
      <w:bookmarkStart w:id="100" w:name="_Toc51870086"/>
      <w:bookmarkStart w:id="101" w:name="_Toc51870208"/>
      <w:bookmarkStart w:id="102" w:name="_Toc90581962"/>
      <w:bookmarkStart w:id="103" w:name="_Toc106615842"/>
      <w:r w:rsidRPr="001F16C3">
        <w:t>5.2.1</w:t>
      </w:r>
      <w:r w:rsidRPr="001F16C3">
        <w:tab/>
        <w:t>Service Description</w:t>
      </w:r>
      <w:bookmarkEnd w:id="95"/>
      <w:bookmarkEnd w:id="96"/>
      <w:bookmarkEnd w:id="97"/>
      <w:bookmarkEnd w:id="98"/>
      <w:bookmarkEnd w:id="99"/>
      <w:bookmarkEnd w:id="100"/>
      <w:bookmarkEnd w:id="101"/>
      <w:bookmarkEnd w:id="102"/>
      <w:bookmarkEnd w:id="103"/>
    </w:p>
    <w:p w14:paraId="454D2E90" w14:textId="77777777" w:rsidR="003133A5" w:rsidRPr="001F16C3" w:rsidRDefault="003133A5" w:rsidP="006E19FE">
      <w:pPr>
        <w:pStyle w:val="Heading4"/>
        <w:rPr>
          <w:lang w:eastAsia="zh-CN"/>
        </w:rPr>
      </w:pPr>
      <w:bookmarkStart w:id="104" w:name="_Toc20120526"/>
      <w:bookmarkStart w:id="105" w:name="_Toc21623404"/>
      <w:bookmarkStart w:id="106" w:name="_Toc27587099"/>
      <w:bookmarkStart w:id="107" w:name="_Toc36459161"/>
      <w:bookmarkStart w:id="108" w:name="_Toc45028408"/>
      <w:bookmarkStart w:id="109" w:name="_Toc51870087"/>
      <w:bookmarkStart w:id="110" w:name="_Toc51870209"/>
      <w:bookmarkStart w:id="111" w:name="_Toc90581963"/>
      <w:bookmarkStart w:id="112" w:name="_Toc106615843"/>
      <w:r w:rsidRPr="001F16C3">
        <w:t>5.2.1.</w:t>
      </w:r>
      <w:r w:rsidRPr="001F16C3">
        <w:rPr>
          <w:lang w:eastAsia="zh-CN"/>
        </w:rPr>
        <w:t>1</w:t>
      </w:r>
      <w:r>
        <w:tab/>
      </w:r>
      <w:r w:rsidRPr="001F16C3">
        <w:rPr>
          <w:lang w:eastAsia="zh-CN"/>
        </w:rPr>
        <w:t>Service and operation description</w:t>
      </w:r>
      <w:bookmarkEnd w:id="104"/>
      <w:bookmarkEnd w:id="105"/>
      <w:bookmarkEnd w:id="106"/>
      <w:bookmarkEnd w:id="107"/>
      <w:bookmarkEnd w:id="108"/>
      <w:bookmarkEnd w:id="109"/>
      <w:bookmarkEnd w:id="110"/>
      <w:bookmarkEnd w:id="111"/>
      <w:bookmarkEnd w:id="112"/>
    </w:p>
    <w:p w14:paraId="3D00146B" w14:textId="01BCFEC8" w:rsidR="003133A5" w:rsidRPr="001F16C3" w:rsidRDefault="003133A5" w:rsidP="003133A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xml:space="preserve">. The </w:t>
      </w:r>
      <w:r w:rsidR="00725384">
        <w:t xml:space="preserve">known </w:t>
      </w:r>
      <w:r>
        <w:t>NF Service Consumer</w:t>
      </w:r>
      <w:r>
        <w:rPr>
          <w:lang w:eastAsia="zh-CN"/>
        </w:rPr>
        <w:t>s</w:t>
      </w:r>
      <w:r>
        <w:t xml:space="preserve"> are the UDM, PCF</w:t>
      </w:r>
      <w:r>
        <w:rPr>
          <w:lang w:eastAsia="zh-CN"/>
        </w:rPr>
        <w:t xml:space="preserve"> and</w:t>
      </w:r>
      <w:r>
        <w:t xml:space="preserve"> NEF.</w:t>
      </w:r>
    </w:p>
    <w:p w14:paraId="471C1900" w14:textId="77777777" w:rsidR="003133A5" w:rsidRDefault="003133A5" w:rsidP="003133A5">
      <w:pPr>
        <w:rPr>
          <w:lang w:eastAsia="zh-CN"/>
        </w:rPr>
      </w:pPr>
      <w:r>
        <w:rPr>
          <w:lang w:eastAsia="zh-CN"/>
        </w:rPr>
        <w:t>For the Nudr_</w:t>
      </w:r>
      <w:r>
        <w:t>Data</w:t>
      </w:r>
      <w:r>
        <w:rPr>
          <w:lang w:eastAsia="zh-CN"/>
        </w:rPr>
        <w:t>Repository service, the following service operations are defined:</w:t>
      </w:r>
    </w:p>
    <w:p w14:paraId="1BF7DD75" w14:textId="77777777" w:rsidR="003133A5" w:rsidRDefault="003133A5" w:rsidP="003133A5">
      <w:pPr>
        <w:pStyle w:val="B1"/>
        <w:rPr>
          <w:lang w:eastAsia="zh-CN"/>
        </w:rPr>
      </w:pPr>
      <w:r>
        <w:rPr>
          <w:lang w:eastAsia="zh-CN"/>
        </w:rPr>
        <w:t>-</w:t>
      </w:r>
      <w:r>
        <w:rPr>
          <w:lang w:eastAsia="zh-CN"/>
        </w:rPr>
        <w:tab/>
        <w:t>Query</w:t>
      </w:r>
    </w:p>
    <w:p w14:paraId="0EF79DC9" w14:textId="77777777" w:rsidR="003133A5" w:rsidRDefault="003133A5" w:rsidP="003133A5">
      <w:pPr>
        <w:pStyle w:val="B1"/>
        <w:rPr>
          <w:lang w:eastAsia="zh-CN"/>
        </w:rPr>
      </w:pPr>
      <w:r>
        <w:rPr>
          <w:lang w:eastAsia="zh-CN"/>
        </w:rPr>
        <w:t>-</w:t>
      </w:r>
      <w:r>
        <w:rPr>
          <w:lang w:eastAsia="zh-CN"/>
        </w:rPr>
        <w:tab/>
        <w:t>Create</w:t>
      </w:r>
    </w:p>
    <w:p w14:paraId="4C6CD80C" w14:textId="77777777" w:rsidR="003133A5" w:rsidRDefault="003133A5" w:rsidP="003133A5">
      <w:pPr>
        <w:pStyle w:val="B1"/>
        <w:rPr>
          <w:lang w:eastAsia="zh-CN"/>
        </w:rPr>
      </w:pPr>
      <w:r>
        <w:rPr>
          <w:lang w:eastAsia="zh-CN"/>
        </w:rPr>
        <w:t>-</w:t>
      </w:r>
      <w:r>
        <w:rPr>
          <w:lang w:eastAsia="zh-CN"/>
        </w:rPr>
        <w:tab/>
        <w:t>Delete</w:t>
      </w:r>
    </w:p>
    <w:p w14:paraId="06A92EC3" w14:textId="77777777" w:rsidR="003133A5" w:rsidRDefault="003133A5" w:rsidP="003133A5">
      <w:pPr>
        <w:pStyle w:val="B1"/>
        <w:rPr>
          <w:lang w:eastAsia="zh-CN"/>
        </w:rPr>
      </w:pPr>
      <w:r>
        <w:rPr>
          <w:lang w:eastAsia="zh-CN"/>
        </w:rPr>
        <w:t>-</w:t>
      </w:r>
      <w:r>
        <w:rPr>
          <w:lang w:eastAsia="zh-CN"/>
        </w:rPr>
        <w:tab/>
        <w:t>Update</w:t>
      </w:r>
    </w:p>
    <w:p w14:paraId="23739F9F" w14:textId="77777777" w:rsidR="003133A5" w:rsidRDefault="003133A5" w:rsidP="003133A5">
      <w:pPr>
        <w:pStyle w:val="B1"/>
        <w:rPr>
          <w:lang w:eastAsia="zh-CN"/>
        </w:rPr>
      </w:pPr>
      <w:r>
        <w:rPr>
          <w:lang w:eastAsia="zh-CN"/>
        </w:rPr>
        <w:t>-</w:t>
      </w:r>
      <w:r>
        <w:rPr>
          <w:lang w:eastAsia="zh-CN"/>
        </w:rPr>
        <w:tab/>
        <w:t>Subscribe</w:t>
      </w:r>
    </w:p>
    <w:p w14:paraId="25BF53C1" w14:textId="77777777" w:rsidR="003133A5" w:rsidRDefault="003133A5" w:rsidP="003133A5">
      <w:pPr>
        <w:pStyle w:val="B1"/>
        <w:rPr>
          <w:lang w:eastAsia="zh-CN"/>
        </w:rPr>
      </w:pPr>
      <w:r>
        <w:rPr>
          <w:lang w:eastAsia="zh-CN"/>
        </w:rPr>
        <w:t>-</w:t>
      </w:r>
      <w:r>
        <w:rPr>
          <w:lang w:eastAsia="zh-CN"/>
        </w:rPr>
        <w:tab/>
        <w:t>Unsubscribe</w:t>
      </w:r>
    </w:p>
    <w:p w14:paraId="37FCE769" w14:textId="03733450" w:rsidR="003133A5" w:rsidRDefault="003133A5" w:rsidP="003133A5">
      <w:pPr>
        <w:pStyle w:val="B1"/>
        <w:rPr>
          <w:lang w:eastAsia="zh-CN"/>
        </w:rPr>
      </w:pPr>
      <w:r>
        <w:rPr>
          <w:lang w:eastAsia="zh-CN"/>
        </w:rPr>
        <w:t>-</w:t>
      </w:r>
      <w:r>
        <w:rPr>
          <w:lang w:eastAsia="zh-CN"/>
        </w:rPr>
        <w:tab/>
        <w:t>Notify</w:t>
      </w:r>
    </w:p>
    <w:p w14:paraId="75AA98E2" w14:textId="15E0D6F1" w:rsidR="00725384" w:rsidRDefault="00725384" w:rsidP="003133A5">
      <w:pPr>
        <w:pStyle w:val="B1"/>
        <w:rPr>
          <w:lang w:eastAsia="zh-CN"/>
        </w:rPr>
      </w:pPr>
      <w:r>
        <w:rPr>
          <w:rFonts w:hint="eastAsia"/>
          <w:lang w:eastAsia="zh-CN"/>
        </w:rPr>
        <w:t>-</w:t>
      </w:r>
      <w:r>
        <w:rPr>
          <w:lang w:eastAsia="zh-CN"/>
        </w:rPr>
        <w:tab/>
        <w:t>DataRestoration</w:t>
      </w:r>
      <w:r>
        <w:rPr>
          <w:rFonts w:hint="eastAsia"/>
          <w:lang w:eastAsia="zh-CN"/>
        </w:rPr>
        <w:t>Notification</w:t>
      </w:r>
    </w:p>
    <w:p w14:paraId="7C4667E1" w14:textId="77777777" w:rsidR="003133A5" w:rsidRDefault="003133A5" w:rsidP="003133A5">
      <w:r>
        <w:t xml:space="preserve">This service allows NF service consumers to retrieve, </w:t>
      </w:r>
      <w:r>
        <w:rPr>
          <w:lang w:eastAsia="zh-CN"/>
        </w:rPr>
        <w:t xml:space="preserve">create, </w:t>
      </w:r>
      <w:r>
        <w:t>update, modify and delete data stored in the UDR.</w:t>
      </w:r>
    </w:p>
    <w:p w14:paraId="340C208B" w14:textId="5707814F" w:rsidR="003133A5" w:rsidRDefault="003133A5" w:rsidP="003133A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55F89554" w14:textId="62D844A8" w:rsidR="00374221" w:rsidRDefault="00374221" w:rsidP="003133A5">
      <w:pPr>
        <w:rPr>
          <w:lang w:eastAsia="zh-CN"/>
        </w:rPr>
      </w:pPr>
      <w:r>
        <w:rPr>
          <w:rFonts w:hint="eastAsia"/>
          <w:lang w:eastAsia="zh-CN"/>
        </w:rPr>
        <w:t>T</w:t>
      </w:r>
      <w:r>
        <w:rPr>
          <w:lang w:eastAsia="zh-CN"/>
        </w:rPr>
        <w:t>his service allows the NF service consumers to be notified upon the UDR restoration.</w:t>
      </w:r>
    </w:p>
    <w:p w14:paraId="50494D6F" w14:textId="77777777" w:rsidR="003133A5" w:rsidRPr="001F16C3" w:rsidRDefault="003133A5" w:rsidP="006E19FE">
      <w:pPr>
        <w:pStyle w:val="Heading4"/>
        <w:rPr>
          <w:lang w:eastAsia="zh-CN"/>
        </w:rPr>
      </w:pPr>
      <w:bookmarkStart w:id="113" w:name="_Toc20120527"/>
      <w:bookmarkStart w:id="114" w:name="_Toc21623405"/>
      <w:bookmarkStart w:id="115" w:name="_Toc27587100"/>
      <w:bookmarkStart w:id="116" w:name="_Toc36459162"/>
      <w:bookmarkStart w:id="117" w:name="_Toc45028409"/>
      <w:bookmarkStart w:id="118" w:name="_Toc51870088"/>
      <w:bookmarkStart w:id="119" w:name="_Toc51870210"/>
      <w:bookmarkStart w:id="120" w:name="_Toc90581964"/>
      <w:bookmarkStart w:id="121" w:name="_Toc106615844"/>
      <w:r w:rsidRPr="001F16C3">
        <w:t>5.2.1.</w:t>
      </w:r>
      <w:r w:rsidRPr="001F16C3">
        <w:rPr>
          <w:lang w:eastAsia="zh-CN"/>
        </w:rPr>
        <w:t>2</w:t>
      </w:r>
      <w:r>
        <w:tab/>
      </w:r>
      <w:r w:rsidRPr="001F16C3">
        <w:rPr>
          <w:lang w:eastAsia="zh-CN"/>
        </w:rPr>
        <w:t>Service operation and data access authorization</w:t>
      </w:r>
      <w:bookmarkEnd w:id="113"/>
      <w:bookmarkEnd w:id="114"/>
      <w:bookmarkEnd w:id="115"/>
      <w:bookmarkEnd w:id="116"/>
      <w:bookmarkEnd w:id="117"/>
      <w:bookmarkEnd w:id="118"/>
      <w:bookmarkEnd w:id="119"/>
      <w:bookmarkEnd w:id="120"/>
      <w:bookmarkEnd w:id="121"/>
    </w:p>
    <w:p w14:paraId="272C8C78" w14:textId="77777777" w:rsidR="003133A5" w:rsidRPr="001F16C3" w:rsidRDefault="003133A5" w:rsidP="003133A5">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31595B5" w14:textId="77777777" w:rsidR="003133A5" w:rsidRDefault="003133A5" w:rsidP="003133A5">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1E1D30D9" w14:textId="77777777" w:rsidR="003133A5" w:rsidRDefault="003133A5" w:rsidP="00F3074B">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60E7C47B" w14:textId="77777777" w:rsidR="003133A5" w:rsidRPr="006F7FC1" w:rsidRDefault="003133A5" w:rsidP="003133A5">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6697FBF" w14:textId="77777777" w:rsidR="003133A5" w:rsidRPr="001F16C3" w:rsidRDefault="003133A5" w:rsidP="00F3074B">
      <w:pPr>
        <w:pStyle w:val="Heading3"/>
      </w:pPr>
      <w:bookmarkStart w:id="122" w:name="_Toc20120528"/>
      <w:bookmarkStart w:id="123" w:name="_Toc21623406"/>
      <w:bookmarkStart w:id="124" w:name="_Toc27587101"/>
      <w:bookmarkStart w:id="125" w:name="_Toc36459163"/>
      <w:bookmarkStart w:id="126" w:name="_Toc45028410"/>
      <w:bookmarkStart w:id="127" w:name="_Toc51870089"/>
      <w:bookmarkStart w:id="128" w:name="_Toc51870211"/>
      <w:bookmarkStart w:id="129" w:name="_Toc90581965"/>
      <w:bookmarkStart w:id="130" w:name="_Toc106615845"/>
      <w:r w:rsidRPr="001F16C3">
        <w:lastRenderedPageBreak/>
        <w:t>5.2.2</w:t>
      </w:r>
      <w:r w:rsidRPr="001F16C3">
        <w:tab/>
        <w:t>Service Operations</w:t>
      </w:r>
      <w:bookmarkEnd w:id="122"/>
      <w:bookmarkEnd w:id="123"/>
      <w:bookmarkEnd w:id="124"/>
      <w:bookmarkEnd w:id="125"/>
      <w:bookmarkEnd w:id="126"/>
      <w:bookmarkEnd w:id="127"/>
      <w:bookmarkEnd w:id="128"/>
      <w:bookmarkEnd w:id="129"/>
      <w:bookmarkEnd w:id="130"/>
    </w:p>
    <w:p w14:paraId="08568CCB" w14:textId="77777777" w:rsidR="003133A5" w:rsidRPr="001F16C3" w:rsidRDefault="003133A5" w:rsidP="00F3074B">
      <w:pPr>
        <w:pStyle w:val="Heading4"/>
      </w:pPr>
      <w:bookmarkStart w:id="131" w:name="_Toc20120529"/>
      <w:bookmarkStart w:id="132" w:name="_Toc21623407"/>
      <w:bookmarkStart w:id="133" w:name="_Toc27587102"/>
      <w:bookmarkStart w:id="134" w:name="_Toc36459164"/>
      <w:bookmarkStart w:id="135" w:name="_Toc45028411"/>
      <w:bookmarkStart w:id="136" w:name="_Toc51870090"/>
      <w:bookmarkStart w:id="137" w:name="_Toc51870212"/>
      <w:bookmarkStart w:id="138" w:name="_Toc90581966"/>
      <w:bookmarkStart w:id="139" w:name="_Toc106615846"/>
      <w:r w:rsidRPr="001F16C3">
        <w:t>5.2.2.1</w:t>
      </w:r>
      <w:r w:rsidRPr="001F16C3">
        <w:tab/>
        <w:t>Introduction</w:t>
      </w:r>
      <w:bookmarkEnd w:id="131"/>
      <w:bookmarkEnd w:id="132"/>
      <w:bookmarkEnd w:id="133"/>
      <w:bookmarkEnd w:id="134"/>
      <w:bookmarkEnd w:id="135"/>
      <w:bookmarkEnd w:id="136"/>
      <w:bookmarkEnd w:id="137"/>
      <w:bookmarkEnd w:id="138"/>
      <w:bookmarkEnd w:id="139"/>
    </w:p>
    <w:p w14:paraId="7B640961" w14:textId="77777777" w:rsidR="003133A5" w:rsidRPr="001F16C3" w:rsidRDefault="003133A5" w:rsidP="003133A5">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47C8D2F0" w14:textId="2856312E" w:rsidR="003133A5" w:rsidRDefault="003133A5" w:rsidP="003133A5">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sidR="00EF5D76">
        <w:rPr>
          <w:lang w:eastAsia="zh-CN"/>
        </w:rPr>
        <w:t>where</w:t>
      </w:r>
      <w:r>
        <w:rPr>
          <w:lang w:eastAsia="zh-CN"/>
        </w:rPr>
        <w:t xml:space="preserv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r w:rsidR="001F70AA">
        <w:rPr>
          <w:lang w:eastAsia="zh-CN"/>
        </w:rPr>
        <w:t>, followed by query parameters (optional or required)</w:t>
      </w:r>
      <w:r>
        <w:rPr>
          <w:lang w:eastAsia="zh-CN"/>
        </w:rPr>
        <w:t>.</w:t>
      </w:r>
    </w:p>
    <w:p w14:paraId="3DD62A5D" w14:textId="77777777" w:rsidR="001564D1" w:rsidRDefault="001564D1" w:rsidP="001564D1">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5C2403D5" w14:textId="77777777" w:rsidR="001564D1" w:rsidRDefault="001564D1" w:rsidP="001564D1">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7E510F09" w14:textId="77777777" w:rsidR="003133A5" w:rsidRDefault="003133A5" w:rsidP="003133A5">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06BAC1E9" w14:textId="77777777" w:rsidR="003133A5" w:rsidRDefault="003133A5" w:rsidP="003133A5">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45ADC203" w14:textId="77777777" w:rsidR="003133A5" w:rsidRDefault="003133A5" w:rsidP="003133A5">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35F8DA09" w14:textId="77777777" w:rsidR="003133A5" w:rsidRPr="001F16C3" w:rsidRDefault="003133A5" w:rsidP="00F3074B">
      <w:pPr>
        <w:pStyle w:val="Heading4"/>
        <w:rPr>
          <w:lang w:eastAsia="zh-CN"/>
        </w:rPr>
      </w:pPr>
      <w:bookmarkStart w:id="140" w:name="_Toc20120530"/>
      <w:bookmarkStart w:id="141" w:name="_Toc21623408"/>
      <w:bookmarkStart w:id="142" w:name="_Toc27587103"/>
      <w:bookmarkStart w:id="143" w:name="_Toc36459165"/>
      <w:bookmarkStart w:id="144" w:name="_Toc45028412"/>
      <w:bookmarkStart w:id="145" w:name="_Toc51870091"/>
      <w:bookmarkStart w:id="146" w:name="_Toc51870213"/>
      <w:bookmarkStart w:id="147" w:name="_Toc90581967"/>
      <w:bookmarkStart w:id="148" w:name="_Toc106615847"/>
      <w:r w:rsidRPr="001F16C3">
        <w:t>5.2.2.2</w:t>
      </w:r>
      <w:r w:rsidRPr="001F16C3">
        <w:tab/>
      </w:r>
      <w:r w:rsidRPr="001F16C3">
        <w:rPr>
          <w:lang w:eastAsia="zh-CN"/>
        </w:rPr>
        <w:t>Query</w:t>
      </w:r>
      <w:bookmarkEnd w:id="140"/>
      <w:bookmarkEnd w:id="141"/>
      <w:bookmarkEnd w:id="142"/>
      <w:bookmarkEnd w:id="143"/>
      <w:bookmarkEnd w:id="144"/>
      <w:bookmarkEnd w:id="145"/>
      <w:bookmarkEnd w:id="146"/>
      <w:bookmarkEnd w:id="147"/>
      <w:bookmarkEnd w:id="148"/>
    </w:p>
    <w:p w14:paraId="26D16928" w14:textId="77777777" w:rsidR="003133A5" w:rsidRPr="001F16C3" w:rsidRDefault="003133A5" w:rsidP="00F3074B">
      <w:pPr>
        <w:pStyle w:val="Heading5"/>
        <w:rPr>
          <w:lang w:eastAsia="zh-CN"/>
        </w:rPr>
      </w:pPr>
      <w:bookmarkStart w:id="149" w:name="_Toc20120531"/>
      <w:bookmarkStart w:id="150" w:name="_Toc21623409"/>
      <w:bookmarkStart w:id="151" w:name="_Toc27587104"/>
      <w:bookmarkStart w:id="152" w:name="_Toc36459166"/>
      <w:bookmarkStart w:id="153" w:name="_Toc45028413"/>
      <w:bookmarkStart w:id="154" w:name="_Toc51870092"/>
      <w:bookmarkStart w:id="155" w:name="_Toc51870214"/>
      <w:bookmarkStart w:id="156" w:name="_Toc90581968"/>
      <w:bookmarkStart w:id="157" w:name="_Toc106615848"/>
      <w:r w:rsidRPr="001F16C3">
        <w:t>5.2.2.2.1</w:t>
      </w:r>
      <w:r w:rsidRPr="001F16C3">
        <w:tab/>
        <w:t>General</w:t>
      </w:r>
      <w:bookmarkEnd w:id="149"/>
      <w:bookmarkEnd w:id="150"/>
      <w:bookmarkEnd w:id="151"/>
      <w:bookmarkEnd w:id="152"/>
      <w:bookmarkEnd w:id="153"/>
      <w:bookmarkEnd w:id="154"/>
      <w:bookmarkEnd w:id="155"/>
      <w:bookmarkEnd w:id="156"/>
      <w:bookmarkEnd w:id="157"/>
    </w:p>
    <w:p w14:paraId="4ABBEDDC" w14:textId="77777777" w:rsidR="003133A5" w:rsidRPr="001F16C3" w:rsidRDefault="003133A5" w:rsidP="003133A5">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26A0F1F5" w14:textId="77777777" w:rsidR="003133A5" w:rsidRPr="001F16C3" w:rsidRDefault="003133A5" w:rsidP="00F3074B">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90581969"/>
      <w:bookmarkStart w:id="166" w:name="_Toc106615849"/>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bookmarkEnd w:id="166"/>
    </w:p>
    <w:p w14:paraId="076F001A" w14:textId="77777777" w:rsidR="003133A5" w:rsidRPr="001F16C3" w:rsidRDefault="003133A5" w:rsidP="003133A5">
      <w:pPr>
        <w:rPr>
          <w:lang w:eastAsia="zh-CN"/>
        </w:rPr>
      </w:pPr>
      <w:r>
        <w:t>Figure 5.2.2.2.2-1 shows a scenario where the NF service consumer (e.g. UDM, PCF or NEF) sends a request to the UDR to retrieve data.</w:t>
      </w:r>
    </w:p>
    <w:p w14:paraId="48638C7C" w14:textId="77777777" w:rsidR="003133A5" w:rsidRDefault="003133A5" w:rsidP="003133A5">
      <w:pPr>
        <w:rPr>
          <w:lang w:eastAsia="zh-CN"/>
        </w:rPr>
      </w:pPr>
      <w:r>
        <w:rPr>
          <w:lang w:eastAsia="zh-CN"/>
        </w:rPr>
        <w:t>Query parameters may be used for data retrieval:</w:t>
      </w:r>
    </w:p>
    <w:p w14:paraId="2E113CE0" w14:textId="77777777" w:rsidR="003133A5" w:rsidRDefault="003133A5" w:rsidP="003133A5">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66593052" w14:textId="77777777" w:rsidR="003133A5" w:rsidRDefault="003133A5" w:rsidP="003133A5">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069F968E" w14:textId="77777777" w:rsidR="003133A5" w:rsidRDefault="003133A5" w:rsidP="003133A5">
      <w:pPr>
        <w:pStyle w:val="TH"/>
        <w:rPr>
          <w:lang w:eastAsia="zh-CN"/>
        </w:rPr>
      </w:pPr>
    </w:p>
    <w:p w14:paraId="335F741E" w14:textId="77777777" w:rsidR="003133A5" w:rsidRDefault="003133A5" w:rsidP="003133A5">
      <w:pPr>
        <w:pStyle w:val="TH"/>
        <w:rPr>
          <w:lang w:eastAsia="zh-CN"/>
        </w:rPr>
      </w:pPr>
      <w:r w:rsidRPr="001F16C3">
        <w:object w:dxaOrig="8700" w:dyaOrig="2400" w14:anchorId="2DC64E2D">
          <v:shape id="_x0000_i1026" type="#_x0000_t75" style="width:433.65pt;height:120.2pt" o:ole="">
            <v:imagedata r:id="rId14" o:title=""/>
          </v:shape>
          <o:OLEObject Type="Embed" ProgID="Visio.Drawing.11" ShapeID="_x0000_i1026" DrawAspect="Content" ObjectID="_1717228663" r:id="rId15"/>
        </w:object>
      </w:r>
    </w:p>
    <w:p w14:paraId="6FF67504" w14:textId="77777777" w:rsidR="003133A5" w:rsidRDefault="003133A5" w:rsidP="003133A5">
      <w:pPr>
        <w:pStyle w:val="TF"/>
      </w:pPr>
      <w:r>
        <w:t>Figure 5.2.2.2.2-1: Retrieving Data</w:t>
      </w:r>
    </w:p>
    <w:p w14:paraId="5CF41DA7" w14:textId="77777777" w:rsidR="003133A5" w:rsidRDefault="003133A5" w:rsidP="003133A5">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1C226B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6F86EE46" w14:textId="77777777" w:rsidR="003133A5" w:rsidRDefault="003133A5" w:rsidP="003133A5">
      <w:pPr>
        <w:pStyle w:val="B1"/>
        <w:rPr>
          <w:lang w:eastAsia="zh-CN"/>
        </w:rPr>
      </w:pPr>
      <w:r>
        <w:rPr>
          <w:lang w:eastAsia="zh-CN"/>
        </w:rPr>
        <w:tab/>
      </w:r>
      <w:r>
        <w:t>On failure, the UDR shall return an appropriated error code with the error cause information.</w:t>
      </w:r>
    </w:p>
    <w:p w14:paraId="266FF2E2" w14:textId="77777777" w:rsidR="003133A5" w:rsidRDefault="003133A5" w:rsidP="003133A5">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2FC5A0E5" w14:textId="77777777" w:rsidR="003133A5" w:rsidRPr="001F16C3" w:rsidRDefault="003133A5" w:rsidP="00F3074B">
      <w:pPr>
        <w:pStyle w:val="Heading5"/>
        <w:rPr>
          <w:lang w:eastAsia="zh-CN"/>
        </w:rPr>
      </w:pPr>
      <w:bookmarkStart w:id="167" w:name="_Toc20120533"/>
      <w:bookmarkStart w:id="168" w:name="_Toc21623411"/>
      <w:bookmarkStart w:id="169" w:name="_Toc27587106"/>
      <w:bookmarkStart w:id="170" w:name="_Toc36459168"/>
      <w:bookmarkStart w:id="171" w:name="_Toc45028415"/>
      <w:bookmarkStart w:id="172" w:name="_Toc51870094"/>
      <w:bookmarkStart w:id="173" w:name="_Toc51870216"/>
      <w:bookmarkStart w:id="174" w:name="_Toc90581970"/>
      <w:bookmarkStart w:id="175" w:name="_Toc106615850"/>
      <w:r w:rsidRPr="001F16C3">
        <w:t>5.2.2.2.</w:t>
      </w:r>
      <w:r w:rsidRPr="001F16C3">
        <w:rPr>
          <w:lang w:eastAsia="zh-CN"/>
        </w:rPr>
        <w:t>3</w:t>
      </w:r>
      <w:r w:rsidRPr="001F16C3">
        <w:tab/>
      </w:r>
      <w:r w:rsidRPr="001F16C3">
        <w:rPr>
          <w:lang w:eastAsia="zh-CN"/>
        </w:rPr>
        <w:t>Retrieval of subset of a resource</w:t>
      </w:r>
      <w:bookmarkEnd w:id="167"/>
      <w:bookmarkEnd w:id="168"/>
      <w:bookmarkEnd w:id="169"/>
      <w:bookmarkEnd w:id="170"/>
      <w:bookmarkEnd w:id="171"/>
      <w:bookmarkEnd w:id="172"/>
      <w:bookmarkEnd w:id="173"/>
      <w:bookmarkEnd w:id="174"/>
      <w:bookmarkEnd w:id="175"/>
    </w:p>
    <w:p w14:paraId="4BBA2E08" w14:textId="77777777" w:rsidR="003133A5" w:rsidRPr="001F16C3" w:rsidRDefault="003133A5" w:rsidP="003133A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084D5A1" w14:textId="77777777" w:rsidR="003133A5" w:rsidRDefault="003133A5" w:rsidP="003133A5">
      <w:pPr>
        <w:pStyle w:val="B1"/>
        <w:rPr>
          <w:lang w:eastAsia="zh-CN"/>
        </w:rPr>
      </w:pPr>
      <w:r>
        <w:rPr>
          <w:lang w:eastAsia="zh-CN"/>
        </w:rPr>
        <w:t>1)</w:t>
      </w:r>
      <w:r>
        <w:rPr>
          <w:lang w:eastAsia="zh-CN"/>
        </w:rPr>
        <w:tab/>
        <w:t>"fields" query parameter is of type array; and</w:t>
      </w:r>
    </w:p>
    <w:p w14:paraId="43044A78" w14:textId="77777777" w:rsidR="003133A5" w:rsidRDefault="003133A5" w:rsidP="003133A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16A9B44A" w14:textId="77777777" w:rsidR="003133A5" w:rsidRDefault="003133A5" w:rsidP="003133A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0776346E" w14:textId="77777777" w:rsidR="003133A5" w:rsidRDefault="003133A5" w:rsidP="003133A5">
      <w:pPr>
        <w:rPr>
          <w:lang w:eastAsia="zh-CN"/>
        </w:rPr>
      </w:pPr>
      <w:r>
        <w:rPr>
          <w:lang w:eastAsia="zh-CN"/>
        </w:rPr>
        <w:t>If retrieval of subset of a particular resource is supported, then all the attributes of the corresponding data type of that resource shall be optional or conditional.</w:t>
      </w:r>
    </w:p>
    <w:p w14:paraId="5CC6269E" w14:textId="77777777" w:rsidR="003133A5" w:rsidRDefault="003133A5" w:rsidP="003133A5">
      <w:pPr>
        <w:pStyle w:val="NO"/>
        <w:rPr>
          <w:lang w:eastAsia="zh-CN"/>
        </w:rPr>
      </w:pPr>
      <w:r>
        <w:rPr>
          <w:lang w:eastAsia="zh-CN"/>
        </w:rPr>
        <w:t>EXAMPLE 1:</w:t>
      </w:r>
    </w:p>
    <w:p w14:paraId="38C46041" w14:textId="77777777" w:rsidR="003133A5" w:rsidRDefault="003133A5" w:rsidP="003133A5">
      <w:pPr>
        <w:rPr>
          <w:lang w:eastAsia="zh-CN"/>
        </w:rPr>
      </w:pPr>
      <w:r>
        <w:rPr>
          <w:lang w:eastAsia="zh-CN"/>
        </w:rPr>
        <w:t>Given the following representation of ExResource:</w:t>
      </w:r>
    </w:p>
    <w:p w14:paraId="60AD63D2" w14:textId="77777777" w:rsidR="003133A5" w:rsidRDefault="003133A5" w:rsidP="003133A5">
      <w:pPr>
        <w:rPr>
          <w:lang w:eastAsia="zh-CN"/>
        </w:rPr>
      </w:pPr>
      <w:r>
        <w:rPr>
          <w:lang w:eastAsia="zh-CN"/>
        </w:rPr>
        <w:t>{</w:t>
      </w:r>
    </w:p>
    <w:p w14:paraId="76DB50B1" w14:textId="77777777" w:rsidR="003133A5" w:rsidRDefault="003133A5" w:rsidP="003133A5">
      <w:pPr>
        <w:rPr>
          <w:lang w:eastAsia="zh-CN"/>
        </w:rPr>
      </w:pPr>
      <w:r>
        <w:rPr>
          <w:lang w:eastAsia="zh-CN"/>
        </w:rPr>
        <w:t xml:space="preserve">  "lv1Attr1": "value1"</w:t>
      </w:r>
    </w:p>
    <w:p w14:paraId="56B39B99" w14:textId="77777777" w:rsidR="003133A5" w:rsidRDefault="003133A5" w:rsidP="003133A5">
      <w:pPr>
        <w:rPr>
          <w:lang w:eastAsia="zh-CN"/>
        </w:rPr>
      </w:pPr>
      <w:r>
        <w:rPr>
          <w:lang w:eastAsia="zh-CN"/>
        </w:rPr>
        <w:t xml:space="preserve">  "lv1Attr2": "value2"</w:t>
      </w:r>
    </w:p>
    <w:p w14:paraId="43651BD1" w14:textId="77777777" w:rsidR="003133A5" w:rsidRDefault="003133A5" w:rsidP="003133A5">
      <w:pPr>
        <w:rPr>
          <w:lang w:eastAsia="zh-CN"/>
        </w:rPr>
      </w:pPr>
      <w:r>
        <w:rPr>
          <w:lang w:eastAsia="zh-CN"/>
        </w:rPr>
        <w:t xml:space="preserve">  "lv1Attr3": {</w:t>
      </w:r>
    </w:p>
    <w:p w14:paraId="18E8F599" w14:textId="77777777" w:rsidR="003133A5" w:rsidRDefault="003133A5" w:rsidP="003133A5">
      <w:pPr>
        <w:rPr>
          <w:lang w:eastAsia="zh-CN"/>
        </w:rPr>
      </w:pPr>
      <w:r>
        <w:rPr>
          <w:lang w:eastAsia="zh-CN"/>
        </w:rPr>
        <w:t xml:space="preserve">    "lv2Attr1": "value3"</w:t>
      </w:r>
    </w:p>
    <w:p w14:paraId="3C22ABCD" w14:textId="77777777" w:rsidR="003133A5" w:rsidRDefault="003133A5" w:rsidP="003133A5">
      <w:pPr>
        <w:rPr>
          <w:lang w:eastAsia="zh-CN"/>
        </w:rPr>
      </w:pPr>
      <w:r>
        <w:rPr>
          <w:lang w:eastAsia="zh-CN"/>
        </w:rPr>
        <w:t xml:space="preserve">    "lv2Attr2": "value4"</w:t>
      </w:r>
    </w:p>
    <w:p w14:paraId="19259A50" w14:textId="77777777" w:rsidR="003133A5" w:rsidRDefault="003133A5" w:rsidP="003133A5">
      <w:pPr>
        <w:rPr>
          <w:lang w:eastAsia="zh-CN"/>
        </w:rPr>
      </w:pPr>
      <w:r>
        <w:rPr>
          <w:lang w:eastAsia="zh-CN"/>
        </w:rPr>
        <w:t xml:space="preserve">  }</w:t>
      </w:r>
    </w:p>
    <w:p w14:paraId="529DA370" w14:textId="77777777" w:rsidR="003133A5" w:rsidRDefault="003133A5" w:rsidP="003133A5">
      <w:pPr>
        <w:rPr>
          <w:lang w:eastAsia="zh-CN"/>
        </w:rPr>
      </w:pPr>
      <w:r>
        <w:rPr>
          <w:lang w:eastAsia="zh-CN"/>
        </w:rPr>
        <w:t>}</w:t>
      </w:r>
    </w:p>
    <w:p w14:paraId="0493D842" w14:textId="77777777" w:rsidR="003133A5" w:rsidRDefault="003133A5" w:rsidP="003133A5">
      <w:pPr>
        <w:rPr>
          <w:lang w:eastAsia="zh-CN"/>
        </w:rPr>
      </w:pPr>
      <w:r>
        <w:rPr>
          <w:lang w:eastAsia="zh-CN"/>
        </w:rPr>
        <w:lastRenderedPageBreak/>
        <w:t>To retrieve "lv1Attr1" and "lv2Attr2", the NF sends the following request:</w:t>
      </w:r>
    </w:p>
    <w:p w14:paraId="36DC03EA" w14:textId="77777777" w:rsidR="003133A5" w:rsidRDefault="003133A5" w:rsidP="003133A5">
      <w:pPr>
        <w:rPr>
          <w:lang w:eastAsia="zh-CN"/>
        </w:rPr>
      </w:pPr>
      <w:r>
        <w:rPr>
          <w:lang w:eastAsia="zh-CN"/>
        </w:rPr>
        <w:t>GET /ExResource?fields=/lv1Attr1, /lv1Attr3/lv2Attr2</w:t>
      </w:r>
    </w:p>
    <w:p w14:paraId="318EFABB" w14:textId="77777777" w:rsidR="003133A5" w:rsidRDefault="003133A5" w:rsidP="003133A5">
      <w:pPr>
        <w:rPr>
          <w:lang w:eastAsia="zh-CN"/>
        </w:rPr>
      </w:pPr>
      <w:r>
        <w:rPr>
          <w:lang w:eastAsia="zh-CN"/>
        </w:rPr>
        <w:t>Upon success, the UDR then returns the following representation:</w:t>
      </w:r>
    </w:p>
    <w:p w14:paraId="55359FCA" w14:textId="77777777" w:rsidR="003133A5" w:rsidRDefault="003133A5" w:rsidP="003133A5">
      <w:pPr>
        <w:rPr>
          <w:lang w:eastAsia="zh-CN"/>
        </w:rPr>
      </w:pPr>
      <w:r>
        <w:rPr>
          <w:lang w:eastAsia="zh-CN"/>
        </w:rPr>
        <w:t>{</w:t>
      </w:r>
    </w:p>
    <w:p w14:paraId="053FE9A5" w14:textId="77777777" w:rsidR="003133A5" w:rsidRDefault="003133A5" w:rsidP="003133A5">
      <w:pPr>
        <w:rPr>
          <w:lang w:eastAsia="zh-CN"/>
        </w:rPr>
      </w:pPr>
      <w:r>
        <w:rPr>
          <w:lang w:eastAsia="zh-CN"/>
        </w:rPr>
        <w:t xml:space="preserve">  "lv1Attr1": "value1"</w:t>
      </w:r>
    </w:p>
    <w:p w14:paraId="7FF30992" w14:textId="77777777" w:rsidR="003133A5" w:rsidRDefault="003133A5" w:rsidP="003133A5">
      <w:pPr>
        <w:rPr>
          <w:lang w:eastAsia="zh-CN"/>
        </w:rPr>
      </w:pPr>
      <w:r>
        <w:rPr>
          <w:lang w:eastAsia="zh-CN"/>
        </w:rPr>
        <w:t xml:space="preserve">  "lv1Attr3": {</w:t>
      </w:r>
    </w:p>
    <w:p w14:paraId="29C333CE" w14:textId="77777777" w:rsidR="003133A5" w:rsidRDefault="003133A5" w:rsidP="003133A5">
      <w:pPr>
        <w:rPr>
          <w:lang w:eastAsia="zh-CN"/>
        </w:rPr>
      </w:pPr>
      <w:r>
        <w:rPr>
          <w:lang w:eastAsia="zh-CN"/>
        </w:rPr>
        <w:t xml:space="preserve">    "lv2Attr2": "value4"</w:t>
      </w:r>
    </w:p>
    <w:p w14:paraId="40A732CA" w14:textId="77777777" w:rsidR="003133A5" w:rsidRDefault="003133A5" w:rsidP="003133A5">
      <w:pPr>
        <w:rPr>
          <w:lang w:eastAsia="zh-CN"/>
        </w:rPr>
      </w:pPr>
      <w:r>
        <w:rPr>
          <w:lang w:eastAsia="zh-CN"/>
        </w:rPr>
        <w:t xml:space="preserve">  }</w:t>
      </w:r>
    </w:p>
    <w:p w14:paraId="695437C3" w14:textId="77777777" w:rsidR="003133A5" w:rsidRDefault="003133A5" w:rsidP="003133A5">
      <w:pPr>
        <w:rPr>
          <w:lang w:eastAsia="zh-CN"/>
        </w:rPr>
      </w:pPr>
      <w:r>
        <w:rPr>
          <w:lang w:eastAsia="zh-CN"/>
        </w:rPr>
        <w:t>}</w:t>
      </w:r>
    </w:p>
    <w:p w14:paraId="5EEC1F83" w14:textId="77777777" w:rsidR="003133A5" w:rsidRDefault="003133A5" w:rsidP="003133A5">
      <w:pPr>
        <w:rPr>
          <w:lang w:eastAsia="zh-CN"/>
        </w:rPr>
      </w:pPr>
    </w:p>
    <w:p w14:paraId="2381BF1B" w14:textId="77777777" w:rsidR="003133A5" w:rsidRDefault="003133A5" w:rsidP="003133A5">
      <w:pPr>
        <w:pStyle w:val="NO"/>
        <w:rPr>
          <w:lang w:eastAsia="zh-CN"/>
        </w:rPr>
      </w:pPr>
      <w:r>
        <w:rPr>
          <w:lang w:eastAsia="zh-CN"/>
        </w:rPr>
        <w:t>EXAMPLE 2:</w:t>
      </w:r>
    </w:p>
    <w:p w14:paraId="438D3278" w14:textId="77777777" w:rsidR="003133A5" w:rsidRDefault="003133A5" w:rsidP="003133A5">
      <w:pPr>
        <w:rPr>
          <w:lang w:eastAsia="zh-CN"/>
        </w:rPr>
      </w:pPr>
      <w:r>
        <w:rPr>
          <w:lang w:eastAsia="zh-CN"/>
        </w:rPr>
        <w:t>Given the following representation of ExResource:</w:t>
      </w:r>
    </w:p>
    <w:p w14:paraId="1AD60042" w14:textId="77777777" w:rsidR="003133A5" w:rsidRDefault="003133A5" w:rsidP="003133A5">
      <w:pPr>
        <w:rPr>
          <w:lang w:eastAsia="zh-CN"/>
        </w:rPr>
      </w:pPr>
      <w:r>
        <w:rPr>
          <w:lang w:eastAsia="zh-CN"/>
        </w:rPr>
        <w:t>{</w:t>
      </w:r>
    </w:p>
    <w:p w14:paraId="1ED4B593" w14:textId="77777777" w:rsidR="003133A5" w:rsidRDefault="003133A5" w:rsidP="003133A5">
      <w:pPr>
        <w:rPr>
          <w:lang w:eastAsia="zh-CN"/>
        </w:rPr>
      </w:pPr>
      <w:r>
        <w:rPr>
          <w:lang w:eastAsia="zh-CN"/>
        </w:rPr>
        <w:t xml:space="preserve">  "Attr1": "value1"</w:t>
      </w:r>
    </w:p>
    <w:p w14:paraId="61469AD2" w14:textId="77777777" w:rsidR="003133A5" w:rsidRDefault="003133A5" w:rsidP="003133A5">
      <w:pPr>
        <w:rPr>
          <w:lang w:eastAsia="zh-CN"/>
        </w:rPr>
      </w:pPr>
      <w:r>
        <w:rPr>
          <w:lang w:eastAsia="zh-CN"/>
        </w:rPr>
        <w:t xml:space="preserve">  "Attr2": "value2"</w:t>
      </w:r>
    </w:p>
    <w:p w14:paraId="6CAE62FF" w14:textId="77777777" w:rsidR="003133A5" w:rsidRDefault="003133A5" w:rsidP="003133A5">
      <w:pPr>
        <w:rPr>
          <w:lang w:eastAsia="zh-CN"/>
        </w:rPr>
      </w:pPr>
      <w:r>
        <w:rPr>
          <w:lang w:eastAsia="zh-CN"/>
        </w:rPr>
        <w:t xml:space="preserve">  "AttrMap": {</w:t>
      </w:r>
    </w:p>
    <w:p w14:paraId="7918C260" w14:textId="77777777" w:rsidR="003133A5" w:rsidRDefault="003133A5" w:rsidP="003133A5">
      <w:pPr>
        <w:rPr>
          <w:lang w:eastAsia="zh-CN"/>
        </w:rPr>
      </w:pPr>
      <w:r>
        <w:rPr>
          <w:lang w:eastAsia="zh-CN"/>
        </w:rPr>
        <w:t xml:space="preserve">    "Key1": {ExObject1}</w:t>
      </w:r>
    </w:p>
    <w:p w14:paraId="45E5D2E3" w14:textId="77777777" w:rsidR="003133A5" w:rsidRDefault="003133A5" w:rsidP="003133A5">
      <w:pPr>
        <w:rPr>
          <w:lang w:eastAsia="zh-CN"/>
        </w:rPr>
      </w:pPr>
      <w:r>
        <w:rPr>
          <w:lang w:eastAsia="zh-CN"/>
        </w:rPr>
        <w:t xml:space="preserve">    "Key2": {ExObject2}</w:t>
      </w:r>
    </w:p>
    <w:p w14:paraId="1CD82B9A" w14:textId="77777777" w:rsidR="003133A5" w:rsidRDefault="003133A5" w:rsidP="003133A5">
      <w:pPr>
        <w:rPr>
          <w:lang w:eastAsia="zh-CN"/>
        </w:rPr>
      </w:pPr>
      <w:r>
        <w:rPr>
          <w:lang w:eastAsia="zh-CN"/>
        </w:rPr>
        <w:t xml:space="preserve">  }</w:t>
      </w:r>
    </w:p>
    <w:p w14:paraId="2C0D8452" w14:textId="77777777" w:rsidR="003133A5" w:rsidRDefault="003133A5" w:rsidP="003133A5">
      <w:pPr>
        <w:rPr>
          <w:lang w:eastAsia="zh-CN"/>
        </w:rPr>
      </w:pPr>
      <w:r>
        <w:rPr>
          <w:lang w:eastAsia="zh-CN"/>
        </w:rPr>
        <w:t>}</w:t>
      </w:r>
    </w:p>
    <w:p w14:paraId="1D99FB4F" w14:textId="77777777" w:rsidR="003133A5" w:rsidRDefault="003133A5" w:rsidP="003133A5">
      <w:pPr>
        <w:rPr>
          <w:lang w:eastAsia="zh-CN"/>
        </w:rPr>
      </w:pPr>
      <w:r>
        <w:rPr>
          <w:lang w:eastAsia="zh-CN"/>
        </w:rPr>
        <w:t>To retrieve "Attr1" and the second member of "AttrMap ", the NF sends the following request:</w:t>
      </w:r>
    </w:p>
    <w:p w14:paraId="374ABE0C" w14:textId="77777777" w:rsidR="003133A5" w:rsidRDefault="003133A5" w:rsidP="003133A5">
      <w:pPr>
        <w:rPr>
          <w:lang w:eastAsia="zh-CN"/>
        </w:rPr>
      </w:pPr>
      <w:r>
        <w:rPr>
          <w:lang w:eastAsia="zh-CN"/>
        </w:rPr>
        <w:t>GET /ExResource?fields=/Attr1, /AttrMap/Key2</w:t>
      </w:r>
    </w:p>
    <w:p w14:paraId="49699C9D" w14:textId="77777777" w:rsidR="003133A5" w:rsidRDefault="003133A5" w:rsidP="003133A5">
      <w:pPr>
        <w:rPr>
          <w:lang w:eastAsia="zh-CN"/>
        </w:rPr>
      </w:pPr>
      <w:r>
        <w:rPr>
          <w:lang w:eastAsia="zh-CN"/>
        </w:rPr>
        <w:t>Upon success, the UDR then returns the following representation:</w:t>
      </w:r>
    </w:p>
    <w:p w14:paraId="73AA0D19" w14:textId="77777777" w:rsidR="003133A5" w:rsidRDefault="003133A5" w:rsidP="003133A5">
      <w:pPr>
        <w:rPr>
          <w:lang w:eastAsia="zh-CN"/>
        </w:rPr>
      </w:pPr>
      <w:r>
        <w:rPr>
          <w:lang w:eastAsia="zh-CN"/>
        </w:rPr>
        <w:t>{</w:t>
      </w:r>
    </w:p>
    <w:p w14:paraId="5DC55EA8" w14:textId="77777777" w:rsidR="003133A5" w:rsidRDefault="003133A5" w:rsidP="003133A5">
      <w:pPr>
        <w:rPr>
          <w:lang w:eastAsia="zh-CN"/>
        </w:rPr>
      </w:pPr>
      <w:r>
        <w:rPr>
          <w:lang w:eastAsia="zh-CN"/>
        </w:rPr>
        <w:t xml:space="preserve">  "Attr1": "value1"</w:t>
      </w:r>
    </w:p>
    <w:p w14:paraId="77CD467E" w14:textId="77777777" w:rsidR="003133A5" w:rsidRDefault="003133A5" w:rsidP="003133A5">
      <w:pPr>
        <w:rPr>
          <w:lang w:eastAsia="zh-CN"/>
        </w:rPr>
      </w:pPr>
      <w:r>
        <w:rPr>
          <w:lang w:eastAsia="zh-CN"/>
        </w:rPr>
        <w:t xml:space="preserve">  "AttrMap": {</w:t>
      </w:r>
    </w:p>
    <w:p w14:paraId="19164C75" w14:textId="77777777" w:rsidR="003133A5" w:rsidRDefault="003133A5" w:rsidP="003133A5">
      <w:pPr>
        <w:rPr>
          <w:lang w:eastAsia="zh-CN"/>
        </w:rPr>
      </w:pPr>
      <w:r>
        <w:rPr>
          <w:lang w:eastAsia="zh-CN"/>
        </w:rPr>
        <w:t xml:space="preserve">    "Key2": {ExObject2}</w:t>
      </w:r>
    </w:p>
    <w:p w14:paraId="077FE193" w14:textId="77777777" w:rsidR="003133A5" w:rsidRDefault="003133A5" w:rsidP="003133A5">
      <w:pPr>
        <w:rPr>
          <w:lang w:eastAsia="zh-CN"/>
        </w:rPr>
      </w:pPr>
      <w:r>
        <w:rPr>
          <w:lang w:eastAsia="zh-CN"/>
        </w:rPr>
        <w:t xml:space="preserve">  }</w:t>
      </w:r>
    </w:p>
    <w:p w14:paraId="4FFD794D" w14:textId="77777777" w:rsidR="003133A5" w:rsidRDefault="003133A5" w:rsidP="003133A5">
      <w:pPr>
        <w:rPr>
          <w:lang w:eastAsia="zh-CN"/>
        </w:rPr>
      </w:pPr>
      <w:r>
        <w:rPr>
          <w:lang w:eastAsia="zh-CN"/>
        </w:rPr>
        <w:t>}</w:t>
      </w:r>
    </w:p>
    <w:p w14:paraId="4A2361F4" w14:textId="77777777" w:rsidR="003133A5" w:rsidRDefault="003133A5" w:rsidP="003133A5">
      <w:pPr>
        <w:rPr>
          <w:lang w:eastAsia="zh-CN"/>
        </w:rPr>
      </w:pPr>
    </w:p>
    <w:p w14:paraId="4A71A575" w14:textId="77777777" w:rsidR="003133A5" w:rsidRPr="001F16C3" w:rsidRDefault="003133A5" w:rsidP="00F3074B">
      <w:pPr>
        <w:pStyle w:val="Heading4"/>
        <w:rPr>
          <w:lang w:eastAsia="zh-CN"/>
        </w:rPr>
      </w:pPr>
      <w:bookmarkStart w:id="176" w:name="_Toc20120534"/>
      <w:bookmarkStart w:id="177" w:name="_Toc21623412"/>
      <w:bookmarkStart w:id="178" w:name="_Toc27587107"/>
      <w:bookmarkStart w:id="179" w:name="_Toc36459169"/>
      <w:bookmarkStart w:id="180" w:name="_Toc45028416"/>
      <w:bookmarkStart w:id="181" w:name="_Toc51870095"/>
      <w:bookmarkStart w:id="182" w:name="_Toc51870217"/>
      <w:bookmarkStart w:id="183" w:name="_Toc90581971"/>
      <w:bookmarkStart w:id="184" w:name="_Toc106615851"/>
      <w:r w:rsidRPr="001F16C3">
        <w:t>5.2.2.3</w:t>
      </w:r>
      <w:r w:rsidRPr="001F16C3">
        <w:tab/>
      </w:r>
      <w:r w:rsidRPr="001F16C3">
        <w:rPr>
          <w:lang w:eastAsia="zh-CN"/>
        </w:rPr>
        <w:t>Create</w:t>
      </w:r>
      <w:bookmarkEnd w:id="176"/>
      <w:bookmarkEnd w:id="177"/>
      <w:bookmarkEnd w:id="178"/>
      <w:bookmarkEnd w:id="179"/>
      <w:bookmarkEnd w:id="180"/>
      <w:bookmarkEnd w:id="181"/>
      <w:bookmarkEnd w:id="182"/>
      <w:bookmarkEnd w:id="183"/>
      <w:bookmarkEnd w:id="184"/>
    </w:p>
    <w:p w14:paraId="04E54EDA" w14:textId="77777777" w:rsidR="003133A5" w:rsidRPr="001F16C3" w:rsidRDefault="003133A5" w:rsidP="00F3074B">
      <w:pPr>
        <w:pStyle w:val="Heading5"/>
      </w:pPr>
      <w:bookmarkStart w:id="185" w:name="_Toc20120535"/>
      <w:bookmarkStart w:id="186" w:name="_Toc21623413"/>
      <w:bookmarkStart w:id="187" w:name="_Toc27587108"/>
      <w:bookmarkStart w:id="188" w:name="_Toc36459170"/>
      <w:bookmarkStart w:id="189" w:name="_Toc45028417"/>
      <w:bookmarkStart w:id="190" w:name="_Toc51870096"/>
      <w:bookmarkStart w:id="191" w:name="_Toc51870218"/>
      <w:bookmarkStart w:id="192" w:name="_Toc90581972"/>
      <w:bookmarkStart w:id="193" w:name="_Toc106615852"/>
      <w:r w:rsidRPr="001F16C3">
        <w:t>5.2.2.3.1</w:t>
      </w:r>
      <w:r w:rsidRPr="001F16C3">
        <w:tab/>
        <w:t>General</w:t>
      </w:r>
      <w:bookmarkEnd w:id="185"/>
      <w:bookmarkEnd w:id="186"/>
      <w:bookmarkEnd w:id="187"/>
      <w:bookmarkEnd w:id="188"/>
      <w:bookmarkEnd w:id="189"/>
      <w:bookmarkEnd w:id="190"/>
      <w:bookmarkEnd w:id="191"/>
      <w:bookmarkEnd w:id="192"/>
      <w:bookmarkEnd w:id="193"/>
    </w:p>
    <w:p w14:paraId="6C0EB066" w14:textId="77777777" w:rsidR="003133A5" w:rsidRPr="001F16C3" w:rsidRDefault="003133A5" w:rsidP="003133A5">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0A922388" w14:textId="77777777" w:rsidR="003133A5" w:rsidRDefault="003133A5" w:rsidP="003133A5">
      <w:r>
        <w:t>The following procedures using the Create service operation are supported:</w:t>
      </w:r>
    </w:p>
    <w:p w14:paraId="2369D03B" w14:textId="77777777" w:rsidR="003133A5" w:rsidRDefault="003133A5" w:rsidP="003133A5">
      <w:pPr>
        <w:pStyle w:val="B1"/>
      </w:pPr>
      <w:r>
        <w:lastRenderedPageBreak/>
        <w:t>-</w:t>
      </w:r>
      <w:r>
        <w:tab/>
        <w:t>Data creation using PUT</w:t>
      </w:r>
    </w:p>
    <w:p w14:paraId="2D662746" w14:textId="77777777" w:rsidR="003133A5" w:rsidRDefault="003133A5" w:rsidP="003133A5">
      <w:pPr>
        <w:pStyle w:val="B1"/>
      </w:pPr>
      <w:r>
        <w:t>-</w:t>
      </w:r>
      <w:r>
        <w:tab/>
        <w:t>Data creation using POST</w:t>
      </w:r>
    </w:p>
    <w:p w14:paraId="42FD78FA" w14:textId="77777777" w:rsidR="003133A5" w:rsidRPr="001F16C3" w:rsidRDefault="003133A5" w:rsidP="00F3074B">
      <w:pPr>
        <w:pStyle w:val="Heading5"/>
        <w:rPr>
          <w:lang w:eastAsia="zh-CN"/>
        </w:rPr>
      </w:pPr>
      <w:bookmarkStart w:id="194" w:name="_Toc20120536"/>
      <w:bookmarkStart w:id="195" w:name="_Toc21623414"/>
      <w:bookmarkStart w:id="196" w:name="_Toc27587109"/>
      <w:bookmarkStart w:id="197" w:name="_Toc36459171"/>
      <w:bookmarkStart w:id="198" w:name="_Toc45028418"/>
      <w:bookmarkStart w:id="199" w:name="_Toc51870097"/>
      <w:bookmarkStart w:id="200" w:name="_Toc51870219"/>
      <w:bookmarkStart w:id="201" w:name="_Toc90581973"/>
      <w:bookmarkStart w:id="202" w:name="_Toc106615853"/>
      <w:r w:rsidRPr="001F16C3">
        <w:t>5.2.2.3.2</w:t>
      </w:r>
      <w:r w:rsidRPr="001F16C3">
        <w:tab/>
        <w:t>Data Creation using PUT</w:t>
      </w:r>
      <w:bookmarkEnd w:id="194"/>
      <w:bookmarkEnd w:id="195"/>
      <w:bookmarkEnd w:id="196"/>
      <w:bookmarkEnd w:id="197"/>
      <w:bookmarkEnd w:id="198"/>
      <w:bookmarkEnd w:id="199"/>
      <w:bookmarkEnd w:id="200"/>
      <w:bookmarkEnd w:id="201"/>
      <w:bookmarkEnd w:id="202"/>
    </w:p>
    <w:p w14:paraId="1116F2C7" w14:textId="77777777" w:rsidR="003133A5" w:rsidRPr="001F16C3" w:rsidRDefault="003133A5" w:rsidP="003133A5">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386C7B9C" w14:textId="77777777" w:rsidR="003133A5" w:rsidRDefault="003133A5" w:rsidP="003133A5">
      <w:pPr>
        <w:pStyle w:val="TH"/>
      </w:pPr>
      <w:r w:rsidRPr="001F16C3">
        <w:object w:dxaOrig="8700" w:dyaOrig="2400" w14:anchorId="2BB1F29C">
          <v:shape id="_x0000_i1027" type="#_x0000_t75" style="width:433.65pt;height:120.2pt" o:ole="">
            <v:imagedata r:id="rId16" o:title=""/>
          </v:shape>
          <o:OLEObject Type="Embed" ProgID="Visio.Drawing.11" ShapeID="_x0000_i1027" DrawAspect="Content" ObjectID="_1717228664" r:id="rId17"/>
        </w:object>
      </w:r>
    </w:p>
    <w:p w14:paraId="34CED5CE" w14:textId="77777777" w:rsidR="003133A5" w:rsidRDefault="003133A5" w:rsidP="003133A5">
      <w:pPr>
        <w:pStyle w:val="TF"/>
      </w:pPr>
      <w:r>
        <w:t>Figure 5.2.2.3.2-1: Creating Data using PUT</w:t>
      </w:r>
    </w:p>
    <w:p w14:paraId="7DED1A45" w14:textId="77777777" w:rsidR="003133A5" w:rsidRDefault="003133A5" w:rsidP="003133A5">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0C15D27D"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3C38BDFB" w14:textId="77777777" w:rsidR="003133A5" w:rsidRDefault="003133A5" w:rsidP="003133A5">
      <w:pPr>
        <w:pStyle w:val="B1"/>
        <w:rPr>
          <w:lang w:eastAsia="zh-CN"/>
        </w:rPr>
      </w:pPr>
      <w:r>
        <w:rPr>
          <w:lang w:eastAsia="zh-CN"/>
        </w:rPr>
        <w:tab/>
        <w:t>On failure, the UDR shall return an appropriated error code with the error cause information.</w:t>
      </w:r>
    </w:p>
    <w:p w14:paraId="67DD2557" w14:textId="77777777" w:rsidR="003133A5" w:rsidRPr="001F16C3" w:rsidRDefault="003133A5" w:rsidP="00F3074B">
      <w:pPr>
        <w:pStyle w:val="Heading5"/>
      </w:pPr>
      <w:bookmarkStart w:id="203" w:name="_Toc20120537"/>
      <w:bookmarkStart w:id="204" w:name="_Toc21623415"/>
      <w:bookmarkStart w:id="205" w:name="_Toc27587110"/>
      <w:bookmarkStart w:id="206" w:name="_Toc36459172"/>
      <w:bookmarkStart w:id="207" w:name="_Toc45028419"/>
      <w:bookmarkStart w:id="208" w:name="_Toc51870098"/>
      <w:bookmarkStart w:id="209" w:name="_Toc51870220"/>
      <w:bookmarkStart w:id="210" w:name="_Toc90581974"/>
      <w:bookmarkStart w:id="211" w:name="_Toc106615854"/>
      <w:r w:rsidRPr="001F16C3">
        <w:t>5.2.2.3.3</w:t>
      </w:r>
      <w:r w:rsidRPr="001F16C3">
        <w:tab/>
        <w:t>Data Creation using POST</w:t>
      </w:r>
      <w:bookmarkEnd w:id="203"/>
      <w:bookmarkEnd w:id="204"/>
      <w:bookmarkEnd w:id="205"/>
      <w:bookmarkEnd w:id="206"/>
      <w:bookmarkEnd w:id="207"/>
      <w:bookmarkEnd w:id="208"/>
      <w:bookmarkEnd w:id="209"/>
      <w:bookmarkEnd w:id="210"/>
      <w:bookmarkEnd w:id="211"/>
    </w:p>
    <w:p w14:paraId="29EE6EAC" w14:textId="77777777" w:rsidR="003133A5" w:rsidRPr="001F16C3" w:rsidRDefault="003133A5" w:rsidP="003133A5">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3B187DD3" w14:textId="77777777" w:rsidR="003133A5" w:rsidRDefault="003133A5" w:rsidP="003133A5">
      <w:pPr>
        <w:rPr>
          <w:lang w:eastAsia="zh-CN"/>
        </w:rPr>
      </w:pPr>
    </w:p>
    <w:p w14:paraId="359FCA1D" w14:textId="77777777" w:rsidR="003133A5" w:rsidRDefault="003133A5" w:rsidP="003133A5">
      <w:pPr>
        <w:pStyle w:val="TH"/>
      </w:pPr>
      <w:r w:rsidRPr="001F16C3">
        <w:object w:dxaOrig="8700" w:dyaOrig="2400" w14:anchorId="64B5117A">
          <v:shape id="_x0000_i1028" type="#_x0000_t75" style="width:433.65pt;height:120.2pt" o:ole="">
            <v:imagedata r:id="rId18" o:title=""/>
          </v:shape>
          <o:OLEObject Type="Embed" ProgID="Visio.Drawing.11" ShapeID="_x0000_i1028" DrawAspect="Content" ObjectID="_1717228665" r:id="rId19"/>
        </w:object>
      </w:r>
    </w:p>
    <w:p w14:paraId="4E1998CB" w14:textId="77777777" w:rsidR="003133A5" w:rsidRDefault="003133A5" w:rsidP="003133A5">
      <w:pPr>
        <w:pStyle w:val="TF"/>
      </w:pPr>
      <w:r>
        <w:t>Figure 5.2.2.3.3-1: Creating Data using POST</w:t>
      </w:r>
    </w:p>
    <w:p w14:paraId="470790EB" w14:textId="77777777" w:rsidR="003133A5" w:rsidRDefault="003133A5" w:rsidP="003133A5">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084F53CD" w14:textId="77777777" w:rsidR="003133A5" w:rsidRDefault="003133A5" w:rsidP="003133A5">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664E9D70" w14:textId="77777777" w:rsidR="003133A5" w:rsidRDefault="003133A5" w:rsidP="003133A5">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0FAB3D7" w14:textId="77777777" w:rsidR="003133A5" w:rsidRDefault="003133A5" w:rsidP="003133A5">
      <w:pPr>
        <w:pStyle w:val="B1"/>
        <w:rPr>
          <w:lang w:eastAsia="zh-CN"/>
        </w:rPr>
      </w:pPr>
      <w:r>
        <w:rPr>
          <w:lang w:eastAsia="zh-CN"/>
        </w:rPr>
        <w:lastRenderedPageBreak/>
        <w:tab/>
        <w:t>On failure, the UDR shall return an appropriated error code with the error cause information.</w:t>
      </w:r>
    </w:p>
    <w:p w14:paraId="5CD23D5C" w14:textId="77777777" w:rsidR="003133A5" w:rsidRPr="001F16C3" w:rsidRDefault="003133A5" w:rsidP="00F3074B">
      <w:pPr>
        <w:pStyle w:val="Heading4"/>
        <w:rPr>
          <w:lang w:eastAsia="zh-CN"/>
        </w:rPr>
      </w:pPr>
      <w:bookmarkStart w:id="212" w:name="_Toc20120538"/>
      <w:bookmarkStart w:id="213" w:name="_Toc21623416"/>
      <w:bookmarkStart w:id="214" w:name="_Toc27587111"/>
      <w:bookmarkStart w:id="215" w:name="_Toc36459173"/>
      <w:bookmarkStart w:id="216" w:name="_Toc45028420"/>
      <w:bookmarkStart w:id="217" w:name="_Toc51870099"/>
      <w:bookmarkStart w:id="218" w:name="_Toc51870221"/>
      <w:bookmarkStart w:id="219" w:name="_Toc90581975"/>
      <w:bookmarkStart w:id="220" w:name="_Toc106615855"/>
      <w:r w:rsidRPr="001F16C3">
        <w:t>5.2.2.</w:t>
      </w:r>
      <w:r w:rsidRPr="001F16C3">
        <w:rPr>
          <w:lang w:eastAsia="zh-CN"/>
        </w:rPr>
        <w:t>4</w:t>
      </w:r>
      <w:r w:rsidRPr="001F16C3">
        <w:tab/>
      </w:r>
      <w:r w:rsidRPr="001F16C3">
        <w:rPr>
          <w:lang w:eastAsia="zh-CN"/>
        </w:rPr>
        <w:t>Delete</w:t>
      </w:r>
      <w:bookmarkEnd w:id="212"/>
      <w:bookmarkEnd w:id="213"/>
      <w:bookmarkEnd w:id="214"/>
      <w:bookmarkEnd w:id="215"/>
      <w:bookmarkEnd w:id="216"/>
      <w:bookmarkEnd w:id="217"/>
      <w:bookmarkEnd w:id="218"/>
      <w:bookmarkEnd w:id="219"/>
      <w:bookmarkEnd w:id="220"/>
    </w:p>
    <w:p w14:paraId="0888CED0" w14:textId="77777777" w:rsidR="003133A5" w:rsidRPr="001F16C3" w:rsidRDefault="003133A5" w:rsidP="00F3074B">
      <w:pPr>
        <w:pStyle w:val="Heading5"/>
      </w:pPr>
      <w:bookmarkStart w:id="221" w:name="_Toc20120539"/>
      <w:bookmarkStart w:id="222" w:name="_Toc21623417"/>
      <w:bookmarkStart w:id="223" w:name="_Toc27587112"/>
      <w:bookmarkStart w:id="224" w:name="_Toc36459174"/>
      <w:bookmarkStart w:id="225" w:name="_Toc45028421"/>
      <w:bookmarkStart w:id="226" w:name="_Toc51870100"/>
      <w:bookmarkStart w:id="227" w:name="_Toc51870222"/>
      <w:bookmarkStart w:id="228" w:name="_Toc90581976"/>
      <w:bookmarkStart w:id="229" w:name="_Toc106615856"/>
      <w:r w:rsidRPr="001F16C3">
        <w:t>5.2.2.</w:t>
      </w:r>
      <w:r w:rsidRPr="001F16C3">
        <w:rPr>
          <w:lang w:eastAsia="zh-CN"/>
        </w:rPr>
        <w:t>4</w:t>
      </w:r>
      <w:r w:rsidRPr="001F16C3">
        <w:t>.1</w:t>
      </w:r>
      <w:r w:rsidRPr="001F16C3">
        <w:tab/>
        <w:t>General</w:t>
      </w:r>
      <w:bookmarkEnd w:id="221"/>
      <w:bookmarkEnd w:id="222"/>
      <w:bookmarkEnd w:id="223"/>
      <w:bookmarkEnd w:id="224"/>
      <w:bookmarkEnd w:id="225"/>
      <w:bookmarkEnd w:id="226"/>
      <w:bookmarkEnd w:id="227"/>
      <w:bookmarkEnd w:id="228"/>
      <w:bookmarkEnd w:id="229"/>
    </w:p>
    <w:p w14:paraId="0372B39E" w14:textId="77777777" w:rsidR="003133A5" w:rsidRPr="001F16C3" w:rsidRDefault="003133A5" w:rsidP="003133A5">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626174C3" w14:textId="77777777" w:rsidR="003133A5" w:rsidRDefault="003133A5" w:rsidP="003133A5">
      <w:r>
        <w:t>The following procedures using the Delete service operation are supported:</w:t>
      </w:r>
    </w:p>
    <w:p w14:paraId="4FC937CD" w14:textId="77777777" w:rsidR="003133A5" w:rsidRDefault="003133A5" w:rsidP="003133A5">
      <w:pPr>
        <w:pStyle w:val="B1"/>
      </w:pPr>
      <w:r>
        <w:t>-</w:t>
      </w:r>
      <w:r>
        <w:tab/>
        <w:t>Data Deletion</w:t>
      </w:r>
    </w:p>
    <w:p w14:paraId="756EA0F1" w14:textId="77777777" w:rsidR="003133A5" w:rsidRDefault="003133A5" w:rsidP="003133A5">
      <w:pPr>
        <w:rPr>
          <w:lang w:eastAsia="zh-CN"/>
        </w:rPr>
      </w:pPr>
      <w:r>
        <w:t xml:space="preserve">HTTP </w:t>
      </w:r>
      <w:r>
        <w:rPr>
          <w:lang w:eastAsia="zh-CN"/>
        </w:rPr>
        <w:t>DELETE</w:t>
      </w:r>
      <w:r>
        <w:t xml:space="preserve"> method </w:t>
      </w:r>
      <w:r>
        <w:rPr>
          <w:lang w:eastAsia="zh-CN"/>
        </w:rPr>
        <w:t>shall be used.</w:t>
      </w:r>
    </w:p>
    <w:p w14:paraId="302125DA" w14:textId="77777777" w:rsidR="003133A5" w:rsidRPr="001F16C3" w:rsidRDefault="003133A5" w:rsidP="00F3074B">
      <w:pPr>
        <w:pStyle w:val="Heading5"/>
        <w:rPr>
          <w:lang w:eastAsia="zh-CN"/>
        </w:rPr>
      </w:pPr>
      <w:bookmarkStart w:id="230" w:name="_Toc20120540"/>
      <w:bookmarkStart w:id="231" w:name="_Toc21623418"/>
      <w:bookmarkStart w:id="232" w:name="_Toc27587113"/>
      <w:bookmarkStart w:id="233" w:name="_Toc36459175"/>
      <w:bookmarkStart w:id="234" w:name="_Toc45028422"/>
      <w:bookmarkStart w:id="235" w:name="_Toc51870101"/>
      <w:bookmarkStart w:id="236" w:name="_Toc51870223"/>
      <w:bookmarkStart w:id="237" w:name="_Toc90581977"/>
      <w:bookmarkStart w:id="238" w:name="_Toc106615857"/>
      <w:r w:rsidRPr="001F16C3">
        <w:t>5.2.2.</w:t>
      </w:r>
      <w:r w:rsidRPr="001F16C3">
        <w:rPr>
          <w:lang w:eastAsia="zh-CN"/>
        </w:rPr>
        <w:t>4</w:t>
      </w:r>
      <w:r w:rsidRPr="001F16C3">
        <w:t>.2</w:t>
      </w:r>
      <w:r w:rsidRPr="001F16C3">
        <w:tab/>
        <w:t>Deleting Data</w:t>
      </w:r>
      <w:bookmarkEnd w:id="230"/>
      <w:bookmarkEnd w:id="231"/>
      <w:bookmarkEnd w:id="232"/>
      <w:bookmarkEnd w:id="233"/>
      <w:bookmarkEnd w:id="234"/>
      <w:bookmarkEnd w:id="235"/>
      <w:bookmarkEnd w:id="236"/>
      <w:bookmarkEnd w:id="237"/>
      <w:bookmarkEnd w:id="238"/>
    </w:p>
    <w:p w14:paraId="02B5F00B" w14:textId="77777777" w:rsidR="003133A5" w:rsidRPr="001F16C3" w:rsidRDefault="003133A5" w:rsidP="003133A5">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18C6934A" w14:textId="77777777" w:rsidR="003133A5" w:rsidRDefault="003133A5" w:rsidP="003133A5">
      <w:pPr>
        <w:pStyle w:val="TH"/>
      </w:pPr>
      <w:r w:rsidRPr="001F16C3">
        <w:object w:dxaOrig="8700" w:dyaOrig="2400" w14:anchorId="116C681D">
          <v:shape id="_x0000_i1029" type="#_x0000_t75" style="width:433.65pt;height:120.2pt" o:ole="">
            <v:imagedata r:id="rId20" o:title=""/>
          </v:shape>
          <o:OLEObject Type="Embed" ProgID="Visio.Drawing.11" ShapeID="_x0000_i1029" DrawAspect="Content" ObjectID="_1717228666" r:id="rId21"/>
        </w:object>
      </w:r>
    </w:p>
    <w:p w14:paraId="150D47B1" w14:textId="77777777" w:rsidR="003133A5" w:rsidRDefault="003133A5" w:rsidP="003133A5">
      <w:pPr>
        <w:pStyle w:val="TF"/>
      </w:pPr>
      <w:r>
        <w:t>Figure 5.2.2.4.2-1: Deleting Data</w:t>
      </w:r>
    </w:p>
    <w:p w14:paraId="3984188F" w14:textId="77777777" w:rsidR="003133A5" w:rsidRDefault="003133A5" w:rsidP="003133A5">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1BAEF5D3"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22196B42" w14:textId="77777777" w:rsidR="003133A5" w:rsidRDefault="003133A5" w:rsidP="003133A5">
      <w:pPr>
        <w:pStyle w:val="B1"/>
        <w:rPr>
          <w:lang w:eastAsia="zh-CN"/>
        </w:rPr>
      </w:pPr>
      <w:r>
        <w:rPr>
          <w:lang w:eastAsia="zh-CN"/>
        </w:rPr>
        <w:tab/>
        <w:t>On failure, the UDR shall return an appropriated error code with the error cause information.</w:t>
      </w:r>
    </w:p>
    <w:p w14:paraId="44348104" w14:textId="77777777" w:rsidR="003133A5" w:rsidRPr="001F16C3" w:rsidRDefault="003133A5" w:rsidP="00F3074B">
      <w:pPr>
        <w:pStyle w:val="Heading4"/>
        <w:rPr>
          <w:lang w:eastAsia="zh-CN"/>
        </w:rPr>
      </w:pPr>
      <w:bookmarkStart w:id="239" w:name="_Toc20120541"/>
      <w:bookmarkStart w:id="240" w:name="_Toc21623419"/>
      <w:bookmarkStart w:id="241" w:name="_Toc27587114"/>
      <w:bookmarkStart w:id="242" w:name="_Toc36459176"/>
      <w:bookmarkStart w:id="243" w:name="_Toc45028423"/>
      <w:bookmarkStart w:id="244" w:name="_Toc51870102"/>
      <w:bookmarkStart w:id="245" w:name="_Toc51870224"/>
      <w:bookmarkStart w:id="246" w:name="_Toc90581978"/>
      <w:bookmarkStart w:id="247" w:name="_Toc106615858"/>
      <w:r w:rsidRPr="001F16C3">
        <w:t>5.2.2.</w:t>
      </w:r>
      <w:r w:rsidRPr="001F16C3">
        <w:rPr>
          <w:lang w:eastAsia="zh-CN"/>
        </w:rPr>
        <w:t>5</w:t>
      </w:r>
      <w:r w:rsidRPr="001F16C3">
        <w:tab/>
      </w:r>
      <w:r w:rsidRPr="001F16C3">
        <w:rPr>
          <w:lang w:eastAsia="zh-CN"/>
        </w:rPr>
        <w:t>Update</w:t>
      </w:r>
      <w:bookmarkEnd w:id="239"/>
      <w:bookmarkEnd w:id="240"/>
      <w:bookmarkEnd w:id="241"/>
      <w:bookmarkEnd w:id="242"/>
      <w:bookmarkEnd w:id="243"/>
      <w:bookmarkEnd w:id="244"/>
      <w:bookmarkEnd w:id="245"/>
      <w:bookmarkEnd w:id="246"/>
      <w:bookmarkEnd w:id="247"/>
    </w:p>
    <w:p w14:paraId="2D465F94" w14:textId="77777777" w:rsidR="003133A5" w:rsidRPr="001F16C3" w:rsidRDefault="003133A5" w:rsidP="00F3074B">
      <w:pPr>
        <w:pStyle w:val="Heading5"/>
      </w:pPr>
      <w:bookmarkStart w:id="248" w:name="_Toc20120542"/>
      <w:bookmarkStart w:id="249" w:name="_Toc21623420"/>
      <w:bookmarkStart w:id="250" w:name="_Toc27587115"/>
      <w:bookmarkStart w:id="251" w:name="_Toc36459177"/>
      <w:bookmarkStart w:id="252" w:name="_Toc45028424"/>
      <w:bookmarkStart w:id="253" w:name="_Toc51870103"/>
      <w:bookmarkStart w:id="254" w:name="_Toc51870225"/>
      <w:bookmarkStart w:id="255" w:name="_Toc90581979"/>
      <w:bookmarkStart w:id="256" w:name="_Toc106615859"/>
      <w:r w:rsidRPr="001F16C3">
        <w:t>5.2.2.</w:t>
      </w:r>
      <w:r w:rsidRPr="001F16C3">
        <w:rPr>
          <w:lang w:eastAsia="zh-CN"/>
        </w:rPr>
        <w:t>5</w:t>
      </w:r>
      <w:r w:rsidRPr="001F16C3">
        <w:t>.1</w:t>
      </w:r>
      <w:r w:rsidRPr="001F16C3">
        <w:tab/>
        <w:t>General</w:t>
      </w:r>
      <w:bookmarkEnd w:id="248"/>
      <w:bookmarkEnd w:id="249"/>
      <w:bookmarkEnd w:id="250"/>
      <w:bookmarkEnd w:id="251"/>
      <w:bookmarkEnd w:id="252"/>
      <w:bookmarkEnd w:id="253"/>
      <w:bookmarkEnd w:id="254"/>
      <w:bookmarkEnd w:id="255"/>
      <w:bookmarkEnd w:id="256"/>
    </w:p>
    <w:p w14:paraId="7FCD8488" w14:textId="77777777" w:rsidR="003133A5" w:rsidRPr="001F16C3" w:rsidRDefault="003133A5" w:rsidP="003133A5">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A625876" w14:textId="77777777" w:rsidR="003133A5" w:rsidRDefault="003133A5" w:rsidP="003133A5">
      <w:r>
        <w:t>The following procedures using the Update service operation are supported:</w:t>
      </w:r>
    </w:p>
    <w:p w14:paraId="79E84E80" w14:textId="77777777" w:rsidR="003133A5" w:rsidRDefault="003133A5" w:rsidP="003133A5">
      <w:pPr>
        <w:pStyle w:val="B1"/>
      </w:pPr>
      <w:r>
        <w:t>-</w:t>
      </w:r>
      <w:r>
        <w:tab/>
        <w:t>Data Update using PATCH</w:t>
      </w:r>
    </w:p>
    <w:p w14:paraId="60188813" w14:textId="77777777" w:rsidR="003133A5" w:rsidRDefault="003133A5" w:rsidP="003133A5">
      <w:pPr>
        <w:pStyle w:val="B1"/>
      </w:pPr>
      <w:r>
        <w:t>-</w:t>
      </w:r>
      <w:r>
        <w:tab/>
        <w:t>Data Update using PUT</w:t>
      </w:r>
    </w:p>
    <w:p w14:paraId="2829193F" w14:textId="77777777" w:rsidR="003133A5" w:rsidRDefault="003133A5" w:rsidP="003133A5">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BBA3F48" w14:textId="77777777" w:rsidR="003133A5" w:rsidRPr="001F16C3" w:rsidRDefault="003133A5" w:rsidP="00F3074B">
      <w:pPr>
        <w:pStyle w:val="Heading5"/>
        <w:rPr>
          <w:lang w:eastAsia="zh-CN"/>
        </w:rPr>
      </w:pPr>
      <w:bookmarkStart w:id="257" w:name="_Toc20120543"/>
      <w:bookmarkStart w:id="258" w:name="_Toc21623421"/>
      <w:bookmarkStart w:id="259" w:name="_Toc27587116"/>
      <w:bookmarkStart w:id="260" w:name="_Toc36459178"/>
      <w:bookmarkStart w:id="261" w:name="_Toc45028425"/>
      <w:bookmarkStart w:id="262" w:name="_Toc51870104"/>
      <w:bookmarkStart w:id="263" w:name="_Toc51870226"/>
      <w:bookmarkStart w:id="264" w:name="_Toc90581980"/>
      <w:bookmarkStart w:id="265" w:name="_Toc106615860"/>
      <w:r w:rsidRPr="001F16C3">
        <w:t>5.2.2.</w:t>
      </w:r>
      <w:r w:rsidRPr="001F16C3">
        <w:rPr>
          <w:lang w:eastAsia="zh-CN"/>
        </w:rPr>
        <w:t>5</w:t>
      </w:r>
      <w:r w:rsidRPr="001F16C3">
        <w:t>.2</w:t>
      </w:r>
      <w:r w:rsidRPr="001F16C3">
        <w:tab/>
        <w:t>Data Update</w:t>
      </w:r>
      <w:r w:rsidRPr="001F16C3">
        <w:rPr>
          <w:lang w:eastAsia="zh-CN"/>
        </w:rPr>
        <w:t xml:space="preserve"> using PATCH</w:t>
      </w:r>
      <w:bookmarkEnd w:id="257"/>
      <w:bookmarkEnd w:id="258"/>
      <w:bookmarkEnd w:id="259"/>
      <w:bookmarkEnd w:id="260"/>
      <w:bookmarkEnd w:id="261"/>
      <w:bookmarkEnd w:id="262"/>
      <w:bookmarkEnd w:id="263"/>
      <w:bookmarkEnd w:id="264"/>
      <w:bookmarkEnd w:id="265"/>
    </w:p>
    <w:p w14:paraId="431A8C3E" w14:textId="77777777" w:rsidR="003133A5" w:rsidRPr="001F16C3" w:rsidRDefault="003133A5" w:rsidP="003133A5">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6C82ED41" w14:textId="77777777" w:rsidR="003133A5" w:rsidRDefault="003133A5" w:rsidP="003133A5">
      <w:pPr>
        <w:pStyle w:val="TH"/>
      </w:pPr>
      <w:r w:rsidRPr="001F16C3">
        <w:object w:dxaOrig="8700" w:dyaOrig="2400" w14:anchorId="06E2DE81">
          <v:shape id="_x0000_i1030" type="#_x0000_t75" style="width:433.65pt;height:119.65pt" o:ole="">
            <v:imagedata r:id="rId22" o:title=""/>
          </v:shape>
          <o:OLEObject Type="Embed" ProgID="Visio.Drawing.11" ShapeID="_x0000_i1030" DrawAspect="Content" ObjectID="_1717228667" r:id="rId23"/>
        </w:object>
      </w:r>
    </w:p>
    <w:p w14:paraId="75D4C26F" w14:textId="77777777" w:rsidR="003133A5" w:rsidRDefault="003133A5" w:rsidP="003133A5">
      <w:pPr>
        <w:pStyle w:val="TF"/>
        <w:rPr>
          <w:lang w:eastAsia="zh-CN"/>
        </w:rPr>
      </w:pPr>
      <w:r>
        <w:t>Figure 5.2.2.5.2-1: Data</w:t>
      </w:r>
      <w:r>
        <w:rPr>
          <w:lang w:eastAsia="zh-CN"/>
        </w:rPr>
        <w:t xml:space="preserve"> </w:t>
      </w:r>
      <w:r>
        <w:t>Updating</w:t>
      </w:r>
      <w:r>
        <w:rPr>
          <w:lang w:eastAsia="zh-CN"/>
        </w:rPr>
        <w:t xml:space="preserve"> using PATCH</w:t>
      </w:r>
    </w:p>
    <w:p w14:paraId="7E3404D9" w14:textId="77777777" w:rsidR="003133A5" w:rsidRDefault="003133A5" w:rsidP="003133A5">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2CAAE1A9"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329FC85E" w14:textId="77777777" w:rsidR="003133A5" w:rsidRDefault="003133A5" w:rsidP="003133A5">
      <w:pPr>
        <w:pStyle w:val="B1"/>
        <w:rPr>
          <w:lang w:eastAsia="zh-CN"/>
        </w:rPr>
      </w:pPr>
      <w:r>
        <w:rPr>
          <w:lang w:eastAsia="zh-CN"/>
        </w:rPr>
        <w:tab/>
        <w:t>On failure, the UDR shall return an appropriated error code with the error cause information.</w:t>
      </w:r>
    </w:p>
    <w:p w14:paraId="36D68BED" w14:textId="77777777" w:rsidR="003133A5" w:rsidRPr="001F16C3" w:rsidRDefault="003133A5" w:rsidP="00F3074B">
      <w:pPr>
        <w:pStyle w:val="Heading5"/>
      </w:pPr>
      <w:bookmarkStart w:id="266" w:name="_Toc20120544"/>
      <w:bookmarkStart w:id="267" w:name="_Toc21623422"/>
      <w:bookmarkStart w:id="268" w:name="_Toc27587117"/>
      <w:bookmarkStart w:id="269" w:name="_Toc36459179"/>
      <w:bookmarkStart w:id="270" w:name="_Toc45028426"/>
      <w:bookmarkStart w:id="271" w:name="_Toc51870105"/>
      <w:bookmarkStart w:id="272" w:name="_Toc51870227"/>
      <w:bookmarkStart w:id="273" w:name="_Toc90581981"/>
      <w:bookmarkStart w:id="274" w:name="_Toc106615861"/>
      <w:r w:rsidRPr="001F16C3">
        <w:t>5.2.2.</w:t>
      </w:r>
      <w:r w:rsidRPr="001F16C3">
        <w:rPr>
          <w:lang w:eastAsia="zh-CN"/>
        </w:rPr>
        <w:t>5</w:t>
      </w:r>
      <w:r w:rsidRPr="001F16C3">
        <w:t>.3</w:t>
      </w:r>
      <w:r w:rsidRPr="001F16C3">
        <w:tab/>
        <w:t>Data Update</w:t>
      </w:r>
      <w:r w:rsidRPr="001F16C3">
        <w:rPr>
          <w:lang w:eastAsia="zh-CN"/>
        </w:rPr>
        <w:t xml:space="preserve"> using PUT</w:t>
      </w:r>
      <w:bookmarkEnd w:id="266"/>
      <w:bookmarkEnd w:id="267"/>
      <w:bookmarkEnd w:id="268"/>
      <w:bookmarkEnd w:id="269"/>
      <w:bookmarkEnd w:id="270"/>
      <w:bookmarkEnd w:id="271"/>
      <w:bookmarkEnd w:id="272"/>
      <w:bookmarkEnd w:id="273"/>
      <w:bookmarkEnd w:id="274"/>
    </w:p>
    <w:p w14:paraId="5FC2CB67" w14:textId="77777777" w:rsidR="003133A5" w:rsidRPr="001F16C3" w:rsidRDefault="003133A5" w:rsidP="003133A5">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4F02131F" w14:textId="77777777" w:rsidR="003133A5" w:rsidRDefault="003133A5" w:rsidP="003133A5">
      <w:pPr>
        <w:pStyle w:val="TH"/>
        <w:rPr>
          <w:lang w:eastAsia="zh-CN"/>
        </w:rPr>
      </w:pPr>
      <w:r w:rsidRPr="001F16C3">
        <w:object w:dxaOrig="8700" w:dyaOrig="2400" w14:anchorId="487EB6A8">
          <v:shape id="_x0000_i1031" type="#_x0000_t75" style="width:434.75pt;height:119.65pt" o:ole="">
            <v:imagedata r:id="rId24" o:title=""/>
          </v:shape>
          <o:OLEObject Type="Embed" ProgID="Visio.Drawing.11" ShapeID="_x0000_i1031" DrawAspect="Content" ObjectID="_1717228668" r:id="rId25"/>
        </w:object>
      </w:r>
    </w:p>
    <w:p w14:paraId="1DA46AE6" w14:textId="77777777" w:rsidR="003133A5" w:rsidRDefault="003133A5" w:rsidP="003133A5">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47A5BCD7" w14:textId="77777777" w:rsidR="003133A5" w:rsidRDefault="003133A5" w:rsidP="003133A5">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3C4A624A"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0CA99717" w14:textId="77777777" w:rsidR="003133A5" w:rsidRDefault="003133A5" w:rsidP="003133A5">
      <w:pPr>
        <w:pStyle w:val="B1"/>
        <w:rPr>
          <w:lang w:eastAsia="zh-CN"/>
        </w:rPr>
      </w:pPr>
      <w:r>
        <w:rPr>
          <w:lang w:eastAsia="zh-CN"/>
        </w:rPr>
        <w:tab/>
        <w:t>On failure, the UDR shall return an appropriated error code with the error cause information.</w:t>
      </w:r>
    </w:p>
    <w:p w14:paraId="6115F78A" w14:textId="77777777" w:rsidR="003133A5" w:rsidRPr="001F16C3" w:rsidRDefault="003133A5" w:rsidP="00F3074B">
      <w:pPr>
        <w:pStyle w:val="Heading4"/>
        <w:rPr>
          <w:lang w:eastAsia="zh-CN"/>
        </w:rPr>
      </w:pPr>
      <w:bookmarkStart w:id="275" w:name="_Toc20120545"/>
      <w:bookmarkStart w:id="276" w:name="_Toc21623423"/>
      <w:bookmarkStart w:id="277" w:name="_Toc27587118"/>
      <w:bookmarkStart w:id="278" w:name="_Toc36459180"/>
      <w:bookmarkStart w:id="279" w:name="_Toc45028427"/>
      <w:bookmarkStart w:id="280" w:name="_Toc51870106"/>
      <w:bookmarkStart w:id="281" w:name="_Toc51870228"/>
      <w:bookmarkStart w:id="282" w:name="_Toc90581982"/>
      <w:bookmarkStart w:id="283" w:name="_Toc106615862"/>
      <w:r w:rsidRPr="001F16C3">
        <w:t>5.2.2.</w:t>
      </w:r>
      <w:r w:rsidRPr="001F16C3">
        <w:rPr>
          <w:lang w:eastAsia="zh-CN"/>
        </w:rPr>
        <w:t>6</w:t>
      </w:r>
      <w:r w:rsidRPr="001F16C3">
        <w:tab/>
      </w:r>
      <w:r w:rsidRPr="001F16C3">
        <w:rPr>
          <w:lang w:eastAsia="zh-CN"/>
        </w:rPr>
        <w:t>Subscribe</w:t>
      </w:r>
      <w:bookmarkEnd w:id="275"/>
      <w:bookmarkEnd w:id="276"/>
      <w:bookmarkEnd w:id="277"/>
      <w:bookmarkEnd w:id="278"/>
      <w:bookmarkEnd w:id="279"/>
      <w:bookmarkEnd w:id="280"/>
      <w:bookmarkEnd w:id="281"/>
      <w:bookmarkEnd w:id="282"/>
      <w:bookmarkEnd w:id="283"/>
    </w:p>
    <w:p w14:paraId="22C64D17" w14:textId="77777777" w:rsidR="003133A5" w:rsidRPr="001F16C3" w:rsidRDefault="003133A5" w:rsidP="00F3074B">
      <w:pPr>
        <w:pStyle w:val="Heading5"/>
      </w:pPr>
      <w:bookmarkStart w:id="284" w:name="_Toc20120546"/>
      <w:bookmarkStart w:id="285" w:name="_Toc21623424"/>
      <w:bookmarkStart w:id="286" w:name="_Toc27587119"/>
      <w:bookmarkStart w:id="287" w:name="_Toc36459181"/>
      <w:bookmarkStart w:id="288" w:name="_Toc45028428"/>
      <w:bookmarkStart w:id="289" w:name="_Toc51870107"/>
      <w:bookmarkStart w:id="290" w:name="_Toc51870229"/>
      <w:bookmarkStart w:id="291" w:name="_Toc90581983"/>
      <w:bookmarkStart w:id="292" w:name="_Toc106615863"/>
      <w:r w:rsidRPr="001F16C3">
        <w:t>5.2.2.</w:t>
      </w:r>
      <w:r w:rsidRPr="001F16C3">
        <w:rPr>
          <w:lang w:eastAsia="zh-CN"/>
        </w:rPr>
        <w:t>6</w:t>
      </w:r>
      <w:r w:rsidRPr="001F16C3">
        <w:t>.1</w:t>
      </w:r>
      <w:r w:rsidRPr="001F16C3">
        <w:tab/>
        <w:t>General</w:t>
      </w:r>
      <w:bookmarkEnd w:id="284"/>
      <w:bookmarkEnd w:id="285"/>
      <w:bookmarkEnd w:id="286"/>
      <w:bookmarkEnd w:id="287"/>
      <w:bookmarkEnd w:id="288"/>
      <w:bookmarkEnd w:id="289"/>
      <w:bookmarkEnd w:id="290"/>
      <w:bookmarkEnd w:id="291"/>
      <w:bookmarkEnd w:id="292"/>
    </w:p>
    <w:p w14:paraId="2C882AAC" w14:textId="77777777" w:rsidR="003133A5" w:rsidRDefault="003133A5" w:rsidP="003133A5">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ED9CE9D" w14:textId="77777777" w:rsidR="003133A5" w:rsidRDefault="003133A5" w:rsidP="003133A5">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4D85DD7" w14:textId="77777777" w:rsidR="003133A5" w:rsidRPr="001F16C3" w:rsidRDefault="003133A5" w:rsidP="00F3074B">
      <w:pPr>
        <w:pStyle w:val="Heading5"/>
        <w:rPr>
          <w:lang w:eastAsia="zh-CN"/>
        </w:rPr>
      </w:pPr>
      <w:bookmarkStart w:id="293" w:name="_Toc20120547"/>
      <w:bookmarkStart w:id="294" w:name="_Toc21623425"/>
      <w:bookmarkStart w:id="295" w:name="_Toc27587120"/>
      <w:bookmarkStart w:id="296" w:name="_Toc36459182"/>
      <w:bookmarkStart w:id="297" w:name="_Toc45028429"/>
      <w:bookmarkStart w:id="298" w:name="_Toc51870108"/>
      <w:bookmarkStart w:id="299" w:name="_Toc51870230"/>
      <w:bookmarkStart w:id="300" w:name="_Toc90581984"/>
      <w:bookmarkStart w:id="301" w:name="_Toc106615864"/>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293"/>
      <w:bookmarkEnd w:id="294"/>
      <w:bookmarkEnd w:id="295"/>
      <w:bookmarkEnd w:id="296"/>
      <w:bookmarkEnd w:id="297"/>
      <w:bookmarkEnd w:id="298"/>
      <w:bookmarkEnd w:id="299"/>
      <w:bookmarkEnd w:id="300"/>
      <w:bookmarkEnd w:id="301"/>
    </w:p>
    <w:p w14:paraId="7B94BDDE" w14:textId="77777777" w:rsidR="003133A5" w:rsidRPr="001F16C3" w:rsidRDefault="003133A5" w:rsidP="003133A5">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1444F9C4" w14:textId="77777777" w:rsidR="003133A5" w:rsidRDefault="003133A5" w:rsidP="003133A5">
      <w:pPr>
        <w:pStyle w:val="TH"/>
        <w:rPr>
          <w:lang w:eastAsia="zh-CN"/>
        </w:rPr>
      </w:pPr>
      <w:r w:rsidRPr="001F16C3">
        <w:object w:dxaOrig="8685" w:dyaOrig="2415" w14:anchorId="403222EC">
          <v:shape id="_x0000_i1032" type="#_x0000_t75" style="width:435.3pt;height:119.65pt" o:ole="">
            <v:imagedata r:id="rId26" o:title=""/>
          </v:shape>
          <o:OLEObject Type="Embed" ProgID="Visio.Drawing.11" ShapeID="_x0000_i1032" DrawAspect="Content" ObjectID="_1717228669" r:id="rId27"/>
        </w:object>
      </w:r>
    </w:p>
    <w:p w14:paraId="352EA175" w14:textId="77777777" w:rsidR="003133A5" w:rsidRDefault="003133A5" w:rsidP="003133A5">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8F4C365" w14:textId="77777777" w:rsidR="003133A5" w:rsidRDefault="003133A5" w:rsidP="003133A5">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40F8D4E1" w14:textId="77777777" w:rsidR="003133A5" w:rsidRDefault="003133A5" w:rsidP="003133A5">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250B97C1" w14:textId="77777777" w:rsidR="003133A5" w:rsidRDefault="003133A5" w:rsidP="003133A5">
      <w:pPr>
        <w:pStyle w:val="B1"/>
        <w:ind w:firstLine="0"/>
        <w:rPr>
          <w:lang w:eastAsia="zh-CN"/>
        </w:rPr>
      </w:pPr>
      <w:bookmarkStart w:id="302"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02"/>
    <w:p w14:paraId="48C97CB0" w14:textId="77777777" w:rsidR="003133A5" w:rsidRDefault="003133A5" w:rsidP="003133A5">
      <w:pPr>
        <w:pStyle w:val="B1"/>
        <w:rPr>
          <w:lang w:eastAsia="zh-CN"/>
        </w:rPr>
      </w:pPr>
      <w:r>
        <w:tab/>
      </w:r>
      <w:r>
        <w:rPr>
          <w:lang w:eastAsia="zh-CN"/>
        </w:rPr>
        <w:t>On failure, the UDR returns an appropriated error code with the error cause information.</w:t>
      </w:r>
    </w:p>
    <w:p w14:paraId="2F4F4EDB" w14:textId="77777777" w:rsidR="00F3074B" w:rsidRPr="00FF0DB2" w:rsidRDefault="003133A5" w:rsidP="00CF04B7">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03" w:name="_Toc20120548"/>
      <w:bookmarkStart w:id="304" w:name="_Toc21623426"/>
      <w:bookmarkStart w:id="305" w:name="_Toc27587121"/>
      <w:bookmarkStart w:id="306" w:name="_Toc36459183"/>
      <w:bookmarkStart w:id="307" w:name="_Toc45028430"/>
      <w:bookmarkStart w:id="308" w:name="_Toc51870109"/>
      <w:bookmarkStart w:id="309" w:name="_Toc51870231"/>
      <w:bookmarkStart w:id="310" w:name="_Toc90581985"/>
    </w:p>
    <w:p w14:paraId="34E3DD5F" w14:textId="1090FFAD" w:rsidR="003133A5" w:rsidRPr="001F16C3" w:rsidRDefault="003133A5" w:rsidP="00F3074B">
      <w:pPr>
        <w:pStyle w:val="Heading5"/>
      </w:pPr>
      <w:bookmarkStart w:id="311" w:name="_Toc106615865"/>
      <w:r w:rsidRPr="001F16C3">
        <w:t>5.2.2.</w:t>
      </w:r>
      <w:r w:rsidRPr="001F16C3">
        <w:rPr>
          <w:lang w:eastAsia="zh-CN"/>
        </w:rPr>
        <w:t>6</w:t>
      </w:r>
      <w:r w:rsidRPr="001F16C3">
        <w:t>.3</w:t>
      </w:r>
      <w:r w:rsidRPr="001F16C3">
        <w:tab/>
      </w:r>
      <w:r w:rsidRPr="001F16C3">
        <w:rPr>
          <w:lang w:eastAsia="zh-CN"/>
        </w:rPr>
        <w:t>Stateless UDM subscribes to notifications to UDR</w:t>
      </w:r>
      <w:bookmarkEnd w:id="303"/>
      <w:bookmarkEnd w:id="304"/>
      <w:bookmarkEnd w:id="305"/>
      <w:bookmarkEnd w:id="306"/>
      <w:bookmarkEnd w:id="307"/>
      <w:bookmarkEnd w:id="308"/>
      <w:bookmarkEnd w:id="309"/>
      <w:bookmarkEnd w:id="310"/>
      <w:bookmarkEnd w:id="311"/>
    </w:p>
    <w:p w14:paraId="24B05E4E" w14:textId="77777777" w:rsidR="003133A5" w:rsidRPr="001F16C3" w:rsidRDefault="003133A5" w:rsidP="003133A5">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1D1E932E" w14:textId="77777777" w:rsidR="003133A5" w:rsidRDefault="003133A5" w:rsidP="003133A5">
      <w:pPr>
        <w:pStyle w:val="TH"/>
        <w:rPr>
          <w:lang w:eastAsia="zh-CN"/>
        </w:rPr>
      </w:pPr>
      <w:r w:rsidRPr="001F16C3">
        <w:object w:dxaOrig="5865" w:dyaOrig="3210" w14:anchorId="5E72940B">
          <v:shape id="_x0000_i1033" type="#_x0000_t75" style="width:295.75pt;height:161.7pt" o:ole="">
            <v:imagedata r:id="rId28" o:title=""/>
          </v:shape>
          <o:OLEObject Type="Embed" ProgID="Visio.Drawing.11" ShapeID="_x0000_i1033" DrawAspect="Content" ObjectID="_1717228670" r:id="rId29"/>
        </w:object>
      </w:r>
    </w:p>
    <w:p w14:paraId="39011212" w14:textId="77777777" w:rsidR="003133A5" w:rsidRDefault="003133A5" w:rsidP="003133A5">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791F0584" w14:textId="77777777" w:rsidR="003133A5" w:rsidRDefault="003133A5" w:rsidP="003133A5">
      <w:pPr>
        <w:pStyle w:val="B1"/>
        <w:rPr>
          <w:lang w:eastAsia="zh-CN"/>
        </w:rPr>
      </w:pPr>
      <w:r>
        <w:rPr>
          <w:lang w:eastAsia="zh-CN"/>
        </w:rPr>
        <w:t>1.</w:t>
      </w:r>
      <w:r>
        <w:rPr>
          <w:lang w:eastAsia="zh-CN"/>
        </w:rPr>
        <w:tab/>
        <w:t>The stateless UDM sends a POST request to the UDR to subscribe to the notifications.</w:t>
      </w:r>
    </w:p>
    <w:p w14:paraId="36239602" w14:textId="77777777" w:rsidR="003133A5" w:rsidRDefault="003133A5" w:rsidP="003133A5">
      <w:pPr>
        <w:pStyle w:val="B1"/>
        <w:rPr>
          <w:lang w:eastAsia="zh-CN"/>
        </w:rPr>
      </w:pPr>
      <w:r>
        <w:rPr>
          <w:lang w:eastAsia="zh-CN"/>
        </w:rPr>
        <w:tab/>
        <w:t>The SubData in the POST request body shall indicate the same data for which a change will trigger a notification.</w:t>
      </w:r>
    </w:p>
    <w:p w14:paraId="0E3EAAB7" w14:textId="77777777" w:rsidR="003133A5" w:rsidRDefault="003133A5" w:rsidP="003133A5">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527D5BF" w14:textId="77777777" w:rsidR="003133A5" w:rsidRDefault="003133A5" w:rsidP="003133A5">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343FBAC2" w14:textId="77777777" w:rsidR="003133A5" w:rsidRDefault="003133A5" w:rsidP="003133A5">
      <w:pPr>
        <w:pStyle w:val="B1"/>
        <w:ind w:firstLine="0"/>
        <w:rPr>
          <w:lang w:eastAsia="zh-CN"/>
        </w:rPr>
      </w:pPr>
      <w:bookmarkStart w:id="312" w:name="_PERM_MCCTEMPBM_CRPT71890007___3"/>
      <w:r>
        <w:rPr>
          <w:rStyle w:val="B1Char"/>
        </w:rPr>
        <w:t>The request may contain an expiry time, suggested by the NF Service Consumer as a hint, representing the time upto which the subscription is desired to be kept active.</w:t>
      </w:r>
    </w:p>
    <w:bookmarkEnd w:id="312"/>
    <w:p w14:paraId="0BEC6B10" w14:textId="77777777" w:rsidR="003133A5" w:rsidRDefault="003133A5" w:rsidP="003133A5">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07D3FC57" w14:textId="77777777" w:rsidR="003133A5" w:rsidRDefault="003133A5" w:rsidP="003133A5">
      <w:pPr>
        <w:pStyle w:val="B1"/>
        <w:ind w:firstLine="0"/>
        <w:rPr>
          <w:lang w:eastAsia="zh-CN"/>
        </w:rPr>
      </w:pPr>
      <w:bookmarkStart w:id="313"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13"/>
    <w:p w14:paraId="6A843992" w14:textId="77777777" w:rsidR="003133A5" w:rsidRDefault="003133A5" w:rsidP="003133A5">
      <w:pPr>
        <w:pStyle w:val="B1"/>
        <w:rPr>
          <w:lang w:eastAsia="zh-CN"/>
        </w:rPr>
      </w:pPr>
      <w:r>
        <w:rPr>
          <w:lang w:eastAsia="zh-CN"/>
        </w:rPr>
        <w:tab/>
        <w:t>On failure, the UDR returns an appropriated error code with the error cause information.</w:t>
      </w:r>
    </w:p>
    <w:p w14:paraId="3FDB3B8B" w14:textId="77777777" w:rsidR="00F3074B" w:rsidRPr="00FF0DB2" w:rsidRDefault="003133A5" w:rsidP="00CF04B7">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14" w:name="_Toc20120549"/>
      <w:bookmarkStart w:id="315" w:name="_Toc21623427"/>
      <w:bookmarkStart w:id="316" w:name="_Toc27587122"/>
      <w:bookmarkStart w:id="317" w:name="_Toc36459184"/>
      <w:bookmarkStart w:id="318" w:name="_Toc45028431"/>
      <w:bookmarkStart w:id="319" w:name="_Toc51870110"/>
      <w:bookmarkStart w:id="320" w:name="_Toc51870232"/>
      <w:bookmarkStart w:id="321" w:name="_Toc90581986"/>
    </w:p>
    <w:p w14:paraId="6661CFFE" w14:textId="58881039" w:rsidR="003133A5" w:rsidRPr="001F16C3" w:rsidRDefault="003133A5" w:rsidP="00F3074B">
      <w:pPr>
        <w:pStyle w:val="Heading4"/>
        <w:rPr>
          <w:lang w:eastAsia="zh-CN"/>
        </w:rPr>
      </w:pPr>
      <w:bookmarkStart w:id="322" w:name="_Toc106615866"/>
      <w:r w:rsidRPr="001F16C3">
        <w:t>5.2.2.</w:t>
      </w:r>
      <w:r w:rsidRPr="001F16C3">
        <w:rPr>
          <w:lang w:eastAsia="zh-CN"/>
        </w:rPr>
        <w:t>7</w:t>
      </w:r>
      <w:r w:rsidRPr="001F16C3">
        <w:tab/>
      </w:r>
      <w:r w:rsidRPr="001F16C3">
        <w:rPr>
          <w:lang w:eastAsia="zh-CN"/>
        </w:rPr>
        <w:t>Unsubscribe</w:t>
      </w:r>
      <w:bookmarkEnd w:id="314"/>
      <w:bookmarkEnd w:id="315"/>
      <w:bookmarkEnd w:id="316"/>
      <w:bookmarkEnd w:id="317"/>
      <w:bookmarkEnd w:id="318"/>
      <w:bookmarkEnd w:id="319"/>
      <w:bookmarkEnd w:id="320"/>
      <w:bookmarkEnd w:id="321"/>
      <w:bookmarkEnd w:id="322"/>
    </w:p>
    <w:p w14:paraId="51753730" w14:textId="77777777" w:rsidR="003133A5" w:rsidRPr="001F16C3" w:rsidRDefault="003133A5" w:rsidP="00F3074B">
      <w:pPr>
        <w:pStyle w:val="Heading5"/>
      </w:pPr>
      <w:bookmarkStart w:id="323" w:name="_Toc20120550"/>
      <w:bookmarkStart w:id="324" w:name="_Toc21623428"/>
      <w:bookmarkStart w:id="325" w:name="_Toc27587123"/>
      <w:bookmarkStart w:id="326" w:name="_Toc36459185"/>
      <w:bookmarkStart w:id="327" w:name="_Toc45028432"/>
      <w:bookmarkStart w:id="328" w:name="_Toc51870111"/>
      <w:bookmarkStart w:id="329" w:name="_Toc51870233"/>
      <w:bookmarkStart w:id="330" w:name="_Toc90581987"/>
      <w:bookmarkStart w:id="331" w:name="_Toc106615867"/>
      <w:r w:rsidRPr="001F16C3">
        <w:t>5.2.2.</w:t>
      </w:r>
      <w:r w:rsidRPr="001F16C3">
        <w:rPr>
          <w:lang w:eastAsia="zh-CN"/>
        </w:rPr>
        <w:t>7</w:t>
      </w:r>
      <w:r w:rsidRPr="001F16C3">
        <w:t>.1</w:t>
      </w:r>
      <w:r w:rsidRPr="001F16C3">
        <w:tab/>
        <w:t>General</w:t>
      </w:r>
      <w:bookmarkEnd w:id="323"/>
      <w:bookmarkEnd w:id="324"/>
      <w:bookmarkEnd w:id="325"/>
      <w:bookmarkEnd w:id="326"/>
      <w:bookmarkEnd w:id="327"/>
      <w:bookmarkEnd w:id="328"/>
      <w:bookmarkEnd w:id="329"/>
      <w:bookmarkEnd w:id="330"/>
      <w:bookmarkEnd w:id="331"/>
    </w:p>
    <w:p w14:paraId="18D30634" w14:textId="77777777" w:rsidR="003133A5" w:rsidRPr="001F16C3" w:rsidRDefault="003133A5" w:rsidP="003133A5">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72A1C397" w14:textId="77777777" w:rsidR="003133A5" w:rsidRPr="001F16C3" w:rsidRDefault="003133A5" w:rsidP="00F3074B">
      <w:pPr>
        <w:pStyle w:val="Heading5"/>
        <w:rPr>
          <w:lang w:eastAsia="zh-CN"/>
        </w:rPr>
      </w:pPr>
      <w:bookmarkStart w:id="332" w:name="_Toc20120551"/>
      <w:bookmarkStart w:id="333" w:name="_Toc21623429"/>
      <w:bookmarkStart w:id="334" w:name="_Toc27587124"/>
      <w:bookmarkStart w:id="335" w:name="_Toc36459186"/>
      <w:bookmarkStart w:id="336" w:name="_Toc45028433"/>
      <w:bookmarkStart w:id="337" w:name="_Toc51870112"/>
      <w:bookmarkStart w:id="338" w:name="_Toc51870234"/>
      <w:bookmarkStart w:id="339" w:name="_Toc90581988"/>
      <w:bookmarkStart w:id="340" w:name="_Toc106615868"/>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32"/>
      <w:bookmarkEnd w:id="333"/>
      <w:bookmarkEnd w:id="334"/>
      <w:bookmarkEnd w:id="335"/>
      <w:bookmarkEnd w:id="336"/>
      <w:bookmarkEnd w:id="337"/>
      <w:bookmarkEnd w:id="338"/>
      <w:bookmarkEnd w:id="339"/>
      <w:bookmarkEnd w:id="340"/>
    </w:p>
    <w:p w14:paraId="42D97BBB" w14:textId="77777777" w:rsidR="003133A5" w:rsidRPr="001F16C3" w:rsidRDefault="003133A5" w:rsidP="003133A5">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2C6C82C9" w14:textId="77777777" w:rsidR="003133A5" w:rsidRDefault="003133A5" w:rsidP="003133A5">
      <w:pPr>
        <w:rPr>
          <w:lang w:eastAsia="zh-CN"/>
        </w:rPr>
      </w:pPr>
    </w:p>
    <w:p w14:paraId="59E2284B" w14:textId="77777777" w:rsidR="003133A5" w:rsidRDefault="003133A5" w:rsidP="003133A5">
      <w:pPr>
        <w:pStyle w:val="TH"/>
      </w:pPr>
      <w:r w:rsidRPr="001F16C3">
        <w:object w:dxaOrig="8700" w:dyaOrig="2400" w14:anchorId="6CA661CE">
          <v:shape id="_x0000_i1034" type="#_x0000_t75" style="width:434.75pt;height:119.65pt" o:ole="">
            <v:imagedata r:id="rId30" o:title=""/>
          </v:shape>
          <o:OLEObject Type="Embed" ProgID="Visio.Drawing.11" ShapeID="_x0000_i1034" DrawAspect="Content" ObjectID="_1717228671" r:id="rId31"/>
        </w:object>
      </w:r>
    </w:p>
    <w:p w14:paraId="5430A5D4" w14:textId="77777777" w:rsidR="003133A5" w:rsidRDefault="003133A5" w:rsidP="003133A5">
      <w:pPr>
        <w:pStyle w:val="TF"/>
      </w:pPr>
      <w:r>
        <w:t>Figure 5.2.2.7.</w:t>
      </w:r>
      <w:r>
        <w:rPr>
          <w:lang w:eastAsia="zh-CN"/>
        </w:rPr>
        <w:t>2</w:t>
      </w:r>
      <w:r>
        <w:t xml:space="preserve">-1: Unsubscribing to </w:t>
      </w:r>
      <w:r>
        <w:rPr>
          <w:lang w:eastAsia="zh-CN"/>
        </w:rPr>
        <w:t>the data change n</w:t>
      </w:r>
      <w:r>
        <w:t>otifications</w:t>
      </w:r>
    </w:p>
    <w:p w14:paraId="69569506" w14:textId="77777777" w:rsidR="003133A5" w:rsidRDefault="003133A5" w:rsidP="003133A5">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99FED4F" w14:textId="77777777" w:rsidR="003133A5" w:rsidRDefault="003133A5" w:rsidP="003133A5">
      <w:pPr>
        <w:pStyle w:val="B1"/>
        <w:rPr>
          <w:lang w:eastAsia="zh-CN"/>
        </w:rPr>
      </w:pPr>
      <w:r>
        <w:t>2.</w:t>
      </w:r>
      <w:r>
        <w:tab/>
        <w:t xml:space="preserve">On success, </w:t>
      </w:r>
      <w:r>
        <w:rPr>
          <w:lang w:eastAsia="zh-CN"/>
        </w:rPr>
        <w:t>t</w:t>
      </w:r>
      <w:r>
        <w:t>he UDR responds with "204 No Content".</w:t>
      </w:r>
    </w:p>
    <w:p w14:paraId="475FB947" w14:textId="77777777" w:rsidR="003133A5" w:rsidRDefault="003133A5" w:rsidP="003133A5">
      <w:pPr>
        <w:pStyle w:val="B1"/>
        <w:rPr>
          <w:lang w:eastAsia="zh-CN"/>
        </w:rPr>
      </w:pPr>
      <w:r>
        <w:rPr>
          <w:lang w:eastAsia="zh-CN"/>
        </w:rPr>
        <w:tab/>
        <w:t>On failure, the UDR returns an appropriated error code with the error cause information.</w:t>
      </w:r>
    </w:p>
    <w:p w14:paraId="3E53C0DE" w14:textId="77777777" w:rsidR="003133A5" w:rsidRPr="001F16C3" w:rsidRDefault="003133A5" w:rsidP="00F3074B">
      <w:pPr>
        <w:pStyle w:val="Heading4"/>
        <w:rPr>
          <w:lang w:eastAsia="zh-CN"/>
        </w:rPr>
      </w:pPr>
      <w:bookmarkStart w:id="341" w:name="_Toc20120552"/>
      <w:bookmarkStart w:id="342" w:name="_Toc21623430"/>
      <w:bookmarkStart w:id="343" w:name="_Toc27587125"/>
      <w:bookmarkStart w:id="344" w:name="_Toc36459187"/>
      <w:bookmarkStart w:id="345" w:name="_Toc45028434"/>
      <w:bookmarkStart w:id="346" w:name="_Toc51870113"/>
      <w:bookmarkStart w:id="347" w:name="_Toc51870235"/>
      <w:bookmarkStart w:id="348" w:name="_Toc90581989"/>
      <w:bookmarkStart w:id="349" w:name="_Toc106615869"/>
      <w:r w:rsidRPr="001F16C3">
        <w:t>5.2.2.</w:t>
      </w:r>
      <w:r w:rsidRPr="001F16C3">
        <w:rPr>
          <w:lang w:eastAsia="zh-CN"/>
        </w:rPr>
        <w:t>8</w:t>
      </w:r>
      <w:r w:rsidRPr="001F16C3">
        <w:tab/>
      </w:r>
      <w:r w:rsidRPr="001F16C3">
        <w:rPr>
          <w:lang w:eastAsia="zh-CN"/>
        </w:rPr>
        <w:t>Notify</w:t>
      </w:r>
      <w:bookmarkEnd w:id="341"/>
      <w:bookmarkEnd w:id="342"/>
      <w:bookmarkEnd w:id="343"/>
      <w:bookmarkEnd w:id="344"/>
      <w:bookmarkEnd w:id="345"/>
      <w:bookmarkEnd w:id="346"/>
      <w:bookmarkEnd w:id="347"/>
      <w:bookmarkEnd w:id="348"/>
      <w:bookmarkEnd w:id="349"/>
    </w:p>
    <w:p w14:paraId="2E1AE9F4" w14:textId="77777777" w:rsidR="003133A5" w:rsidRPr="001F16C3" w:rsidRDefault="003133A5" w:rsidP="00F3074B">
      <w:pPr>
        <w:pStyle w:val="Heading5"/>
      </w:pPr>
      <w:bookmarkStart w:id="350" w:name="_Toc20120553"/>
      <w:bookmarkStart w:id="351" w:name="_Toc21623431"/>
      <w:bookmarkStart w:id="352" w:name="_Toc27587126"/>
      <w:bookmarkStart w:id="353" w:name="_Toc36459188"/>
      <w:bookmarkStart w:id="354" w:name="_Toc45028435"/>
      <w:bookmarkStart w:id="355" w:name="_Toc51870114"/>
      <w:bookmarkStart w:id="356" w:name="_Toc51870236"/>
      <w:bookmarkStart w:id="357" w:name="_Toc90581990"/>
      <w:bookmarkStart w:id="358" w:name="_Toc106615870"/>
      <w:r w:rsidRPr="001F16C3">
        <w:t>5.2.2.</w:t>
      </w:r>
      <w:r w:rsidRPr="001F16C3">
        <w:rPr>
          <w:lang w:eastAsia="zh-CN"/>
        </w:rPr>
        <w:t>8</w:t>
      </w:r>
      <w:r w:rsidRPr="001F16C3">
        <w:t>.1</w:t>
      </w:r>
      <w:r w:rsidRPr="001F16C3">
        <w:tab/>
        <w:t>General</w:t>
      </w:r>
      <w:bookmarkEnd w:id="350"/>
      <w:bookmarkEnd w:id="351"/>
      <w:bookmarkEnd w:id="352"/>
      <w:bookmarkEnd w:id="353"/>
      <w:bookmarkEnd w:id="354"/>
      <w:bookmarkEnd w:id="355"/>
      <w:bookmarkEnd w:id="356"/>
      <w:bookmarkEnd w:id="357"/>
      <w:bookmarkEnd w:id="358"/>
    </w:p>
    <w:p w14:paraId="598DFF4B" w14:textId="77777777" w:rsidR="003133A5" w:rsidRPr="001F16C3" w:rsidRDefault="003133A5" w:rsidP="003133A5">
      <w:pPr>
        <w:rPr>
          <w:lang w:eastAsia="zh-CN"/>
        </w:rPr>
      </w:pPr>
      <w:r>
        <w:rPr>
          <w:lang w:eastAsia="zh-CN"/>
        </w:rPr>
        <w:t>The Notify service operation is used for the UDR to notify the data change notification to the previous subscribe operation requestor.</w:t>
      </w:r>
    </w:p>
    <w:p w14:paraId="3787CF4A" w14:textId="77777777" w:rsidR="003133A5" w:rsidRPr="001F16C3" w:rsidRDefault="003133A5" w:rsidP="00F3074B">
      <w:pPr>
        <w:pStyle w:val="Heading5"/>
        <w:rPr>
          <w:lang w:eastAsia="zh-CN"/>
        </w:rPr>
      </w:pPr>
      <w:bookmarkStart w:id="359" w:name="_Toc20120554"/>
      <w:bookmarkStart w:id="360" w:name="_Toc21623432"/>
      <w:bookmarkStart w:id="361" w:name="_Toc27587127"/>
      <w:bookmarkStart w:id="362" w:name="_Toc36459189"/>
      <w:bookmarkStart w:id="363" w:name="_Toc45028436"/>
      <w:bookmarkStart w:id="364" w:name="_Toc51870115"/>
      <w:bookmarkStart w:id="365" w:name="_Toc51870237"/>
      <w:bookmarkStart w:id="366" w:name="_Toc90581991"/>
      <w:bookmarkStart w:id="367" w:name="_Toc106615871"/>
      <w:r w:rsidRPr="001F16C3">
        <w:t>5.2.2.</w:t>
      </w:r>
      <w:r w:rsidRPr="001F16C3">
        <w:rPr>
          <w:lang w:eastAsia="zh-CN"/>
        </w:rPr>
        <w:t>8</w:t>
      </w:r>
      <w:r w:rsidRPr="001F16C3">
        <w:t>.2</w:t>
      </w:r>
      <w:r w:rsidRPr="001F16C3">
        <w:tab/>
      </w:r>
      <w:r w:rsidRPr="001F16C3">
        <w:rPr>
          <w:lang w:eastAsia="zh-CN"/>
        </w:rPr>
        <w:t>Notification to NF service consumer on data change</w:t>
      </w:r>
      <w:bookmarkEnd w:id="359"/>
      <w:bookmarkEnd w:id="360"/>
      <w:bookmarkEnd w:id="361"/>
      <w:bookmarkEnd w:id="362"/>
      <w:bookmarkEnd w:id="363"/>
      <w:bookmarkEnd w:id="364"/>
      <w:bookmarkEnd w:id="365"/>
      <w:bookmarkEnd w:id="366"/>
      <w:bookmarkEnd w:id="367"/>
    </w:p>
    <w:p w14:paraId="70282B10" w14:textId="77777777" w:rsidR="003133A5" w:rsidRPr="001F16C3" w:rsidRDefault="003133A5" w:rsidP="003133A5">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008F534" w14:textId="77777777" w:rsidR="003133A5" w:rsidRDefault="003133A5" w:rsidP="003133A5">
      <w:pPr>
        <w:pStyle w:val="TH"/>
      </w:pPr>
      <w:r w:rsidRPr="001F16C3">
        <w:object w:dxaOrig="8700" w:dyaOrig="2355" w14:anchorId="460306AF">
          <v:shape id="_x0000_i1035" type="#_x0000_t75" style="width:434.75pt;height:117.4pt" o:ole="">
            <v:imagedata r:id="rId32" o:title=""/>
          </v:shape>
          <o:OLEObject Type="Embed" ProgID="Visio.Drawing.11" ShapeID="_x0000_i1035" DrawAspect="Content" ObjectID="_1717228672" r:id="rId33"/>
        </w:object>
      </w:r>
    </w:p>
    <w:p w14:paraId="02B3B76B" w14:textId="77777777" w:rsidR="003133A5" w:rsidRDefault="003133A5" w:rsidP="003133A5">
      <w:pPr>
        <w:pStyle w:val="TF"/>
      </w:pPr>
      <w:r>
        <w:t>Figure 5.2.2.8.2-1: Data Change Notification</w:t>
      </w:r>
    </w:p>
    <w:p w14:paraId="43902A16" w14:textId="77777777" w:rsidR="003133A5" w:rsidRDefault="003133A5" w:rsidP="003133A5">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0CAB59E6" w14:textId="77777777" w:rsidR="003133A5" w:rsidRDefault="003133A5" w:rsidP="003133A5">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24A4971C" w14:textId="77777777" w:rsidR="003133A5" w:rsidRPr="001F16C3" w:rsidRDefault="003133A5" w:rsidP="00F3074B">
      <w:pPr>
        <w:pStyle w:val="Heading5"/>
      </w:pPr>
      <w:bookmarkStart w:id="368" w:name="_Toc20120555"/>
      <w:bookmarkStart w:id="369" w:name="_Toc21623433"/>
      <w:bookmarkStart w:id="370" w:name="_Toc27587128"/>
      <w:bookmarkStart w:id="371" w:name="_Toc36459190"/>
      <w:bookmarkStart w:id="372" w:name="_Toc45028437"/>
      <w:bookmarkStart w:id="373" w:name="_Toc51870116"/>
      <w:bookmarkStart w:id="374" w:name="_Toc51870238"/>
      <w:bookmarkStart w:id="375" w:name="_Toc90581992"/>
      <w:bookmarkStart w:id="376" w:name="_Toc106615872"/>
      <w:r w:rsidRPr="001F16C3">
        <w:t>5.2.2.</w:t>
      </w:r>
      <w:r w:rsidRPr="001F16C3">
        <w:rPr>
          <w:lang w:eastAsia="zh-CN"/>
        </w:rPr>
        <w:t>8</w:t>
      </w:r>
      <w:r w:rsidRPr="001F16C3">
        <w:t>.3</w:t>
      </w:r>
      <w:r w:rsidRPr="001F16C3">
        <w:tab/>
      </w:r>
      <w:r w:rsidRPr="001F16C3">
        <w:rPr>
          <w:lang w:eastAsia="zh-CN"/>
        </w:rPr>
        <w:t>Notification to stateless UDM on data change</w:t>
      </w:r>
      <w:bookmarkEnd w:id="368"/>
      <w:bookmarkEnd w:id="369"/>
      <w:bookmarkEnd w:id="370"/>
      <w:bookmarkEnd w:id="371"/>
      <w:bookmarkEnd w:id="372"/>
      <w:bookmarkEnd w:id="373"/>
      <w:bookmarkEnd w:id="374"/>
      <w:bookmarkEnd w:id="375"/>
      <w:bookmarkEnd w:id="376"/>
    </w:p>
    <w:p w14:paraId="5945DCBF" w14:textId="77777777" w:rsidR="003133A5" w:rsidRPr="001F16C3" w:rsidRDefault="003133A5" w:rsidP="003133A5">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6832617A" w14:textId="77777777" w:rsidR="003133A5" w:rsidRDefault="003133A5" w:rsidP="003133A5">
      <w:pPr>
        <w:pStyle w:val="TH"/>
        <w:rPr>
          <w:lang w:eastAsia="zh-CN"/>
        </w:rPr>
      </w:pPr>
      <w:r w:rsidRPr="001F16C3">
        <w:object w:dxaOrig="5865" w:dyaOrig="3210" w14:anchorId="7D24424F">
          <v:shape id="_x0000_i1036" type="#_x0000_t75" style="width:295.75pt;height:161.7pt" o:ole="">
            <v:imagedata r:id="rId34" o:title=""/>
          </v:shape>
          <o:OLEObject Type="Embed" ProgID="Visio.Drawing.11" ShapeID="_x0000_i1036" DrawAspect="Content" ObjectID="_1717228673" r:id="rId35"/>
        </w:object>
      </w:r>
    </w:p>
    <w:p w14:paraId="6FD27A35" w14:textId="77777777" w:rsidR="003133A5" w:rsidRDefault="003133A5" w:rsidP="003133A5">
      <w:pPr>
        <w:pStyle w:val="TF"/>
        <w:rPr>
          <w:lang w:eastAsia="zh-CN"/>
        </w:rPr>
      </w:pPr>
      <w:r>
        <w:t>Figure 5.2.2.8.</w:t>
      </w:r>
      <w:r>
        <w:rPr>
          <w:lang w:eastAsia="zh-CN"/>
        </w:rPr>
        <w:t>3</w:t>
      </w:r>
      <w:r>
        <w:t>-1: Data Change Notification</w:t>
      </w:r>
      <w:r>
        <w:rPr>
          <w:lang w:eastAsia="zh-CN"/>
        </w:rPr>
        <w:t xml:space="preserve"> to stateless UDM</w:t>
      </w:r>
    </w:p>
    <w:p w14:paraId="78A72AE0" w14:textId="77777777" w:rsidR="003133A5" w:rsidRDefault="003133A5" w:rsidP="003133A5">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4024DBAB" w14:textId="77777777" w:rsidR="003133A5" w:rsidRDefault="003133A5" w:rsidP="003133A5">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610C188B" w14:textId="77777777" w:rsidR="003133A5" w:rsidRPr="00FF0DB2" w:rsidRDefault="003133A5" w:rsidP="003133A5">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28167C24" w14:textId="77777777" w:rsidR="003133A5" w:rsidRDefault="003133A5" w:rsidP="00F3074B">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01A53D49" w14:textId="77777777" w:rsidR="003133A5" w:rsidRDefault="003133A5" w:rsidP="003133A5">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B2CC295" w14:textId="539B4EF5" w:rsidR="003133A5" w:rsidRDefault="003133A5" w:rsidP="003133A5">
      <w:pPr>
        <w:rPr>
          <w:lang w:eastAsia="zh-CN"/>
        </w:rPr>
      </w:pPr>
      <w:r>
        <w:rPr>
          <w:lang w:eastAsia="zh-CN"/>
        </w:rPr>
        <w:tab/>
        <w:t>On failure, the stateless UDM responds an appropriated error code with the error cause information.</w:t>
      </w:r>
    </w:p>
    <w:p w14:paraId="50FC1C6E" w14:textId="0DA9827D" w:rsidR="00153E7A" w:rsidRDefault="00C11921" w:rsidP="00496973">
      <w:pPr>
        <w:pStyle w:val="Heading4"/>
        <w:rPr>
          <w:lang w:eastAsia="zh-CN"/>
        </w:rPr>
      </w:pPr>
      <w:bookmarkStart w:id="377" w:name="_Toc82684219"/>
      <w:bookmarkStart w:id="378" w:name="_Toc106615873"/>
      <w:r>
        <w:t>5.2.2.9</w:t>
      </w:r>
      <w:r w:rsidR="00153E7A" w:rsidRPr="001F16C3">
        <w:tab/>
      </w:r>
      <w:bookmarkEnd w:id="377"/>
      <w:r w:rsidR="00153E7A">
        <w:rPr>
          <w:lang w:eastAsia="zh-CN"/>
        </w:rPr>
        <w:t>DataRestoration</w:t>
      </w:r>
      <w:r w:rsidR="00153E7A">
        <w:rPr>
          <w:rFonts w:hint="eastAsia"/>
          <w:lang w:eastAsia="zh-CN"/>
        </w:rPr>
        <w:t>Notification</w:t>
      </w:r>
      <w:bookmarkEnd w:id="378"/>
    </w:p>
    <w:p w14:paraId="72DB7BCE" w14:textId="3F9014C7" w:rsidR="00153E7A" w:rsidRPr="001F16C3" w:rsidRDefault="00C11921" w:rsidP="00153E7A">
      <w:pPr>
        <w:pStyle w:val="Heading5"/>
      </w:pPr>
      <w:bookmarkStart w:id="379" w:name="_Toc82684217"/>
      <w:bookmarkStart w:id="380" w:name="_Toc106615874"/>
      <w:r>
        <w:t>5.2.2.9</w:t>
      </w:r>
      <w:r w:rsidR="00153E7A" w:rsidRPr="001F16C3">
        <w:t>.1</w:t>
      </w:r>
      <w:r w:rsidR="00153E7A" w:rsidRPr="001F16C3">
        <w:tab/>
        <w:t>General</w:t>
      </w:r>
      <w:bookmarkEnd w:id="379"/>
      <w:bookmarkEnd w:id="380"/>
    </w:p>
    <w:p w14:paraId="6929717D" w14:textId="77777777" w:rsidR="00153E7A" w:rsidRPr="001F16C3" w:rsidRDefault="00153E7A" w:rsidP="00153E7A">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75F3B8BA" w14:textId="752EEBDF" w:rsidR="00153E7A" w:rsidRPr="001F16C3" w:rsidRDefault="00C11921" w:rsidP="00153E7A">
      <w:pPr>
        <w:pStyle w:val="Heading5"/>
        <w:rPr>
          <w:lang w:eastAsia="zh-CN"/>
        </w:rPr>
      </w:pPr>
      <w:bookmarkStart w:id="381" w:name="_Toc82684218"/>
      <w:bookmarkStart w:id="382" w:name="_Toc106615875"/>
      <w:r>
        <w:t>5.2.2.9</w:t>
      </w:r>
      <w:r w:rsidR="00153E7A" w:rsidRPr="001F16C3">
        <w:t>.2</w:t>
      </w:r>
      <w:r w:rsidR="00153E7A" w:rsidRPr="001F16C3">
        <w:tab/>
      </w:r>
      <w:r w:rsidR="00153E7A" w:rsidRPr="001F16C3">
        <w:rPr>
          <w:lang w:eastAsia="zh-CN"/>
        </w:rPr>
        <w:t xml:space="preserve">Notification on </w:t>
      </w:r>
      <w:bookmarkEnd w:id="381"/>
      <w:r w:rsidR="00153E7A">
        <w:rPr>
          <w:lang w:eastAsia="zh-CN"/>
        </w:rPr>
        <w:t>Data Restoration</w:t>
      </w:r>
      <w:bookmarkEnd w:id="382"/>
    </w:p>
    <w:p w14:paraId="22029C20" w14:textId="77777777" w:rsidR="00153E7A" w:rsidRDefault="00153E7A" w:rsidP="00153E7A">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592C4879" w14:textId="4913410F" w:rsidR="00153E7A" w:rsidRPr="001F16C3" w:rsidRDefault="00153E7A" w:rsidP="00153E7A">
      <w:r>
        <w:t xml:space="preserve">Figure </w:t>
      </w:r>
      <w:r w:rsidR="00C11921">
        <w:t>5.2.2.9</w:t>
      </w:r>
      <w:r>
        <w:t xml:space="preserve">.2-1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12E5236D" w14:textId="77777777" w:rsidR="00153E7A" w:rsidRDefault="00153E7A" w:rsidP="00153E7A">
      <w:pPr>
        <w:pStyle w:val="TH"/>
      </w:pPr>
      <w:r w:rsidRPr="001F16C3">
        <w:object w:dxaOrig="8712" w:dyaOrig="2335" w14:anchorId="7EC46FA6">
          <v:shape id="_x0000_i1037" type="#_x0000_t75" style="width:435.3pt;height:116.3pt" o:ole="">
            <v:imagedata r:id="rId36" o:title=""/>
          </v:shape>
          <o:OLEObject Type="Embed" ProgID="Visio.Drawing.11" ShapeID="_x0000_i1037" DrawAspect="Content" ObjectID="_1717228674" r:id="rId37"/>
        </w:object>
      </w:r>
    </w:p>
    <w:p w14:paraId="7B8CBB6D" w14:textId="55233444" w:rsidR="00153E7A" w:rsidRDefault="00153E7A" w:rsidP="00153E7A">
      <w:pPr>
        <w:pStyle w:val="TF"/>
      </w:pPr>
      <w:r>
        <w:t xml:space="preserve">Figure </w:t>
      </w:r>
      <w:r w:rsidR="00C11921">
        <w:t>5.2.2.9</w:t>
      </w:r>
      <w:r>
        <w:t>.2-1: Data Restoration Notification</w:t>
      </w:r>
    </w:p>
    <w:p w14:paraId="60FF3297" w14:textId="77777777" w:rsidR="00153E7A" w:rsidRDefault="00153E7A" w:rsidP="00153E7A">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0830FD40" w14:textId="55BFEFFF" w:rsidR="00153E7A" w:rsidRPr="00153E7A" w:rsidRDefault="00153E7A" w:rsidP="004969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3F319649" w14:textId="77777777" w:rsidR="003133A5" w:rsidRPr="001F16C3" w:rsidRDefault="003133A5" w:rsidP="00F3074B">
      <w:pPr>
        <w:pStyle w:val="Heading2"/>
      </w:pPr>
      <w:bookmarkStart w:id="383" w:name="_Toc27587129"/>
      <w:bookmarkStart w:id="384" w:name="_Toc36459191"/>
      <w:bookmarkStart w:id="385" w:name="_Toc45028438"/>
      <w:bookmarkStart w:id="386" w:name="_Toc51870117"/>
      <w:bookmarkStart w:id="387" w:name="_Toc51870239"/>
      <w:bookmarkStart w:id="388" w:name="_Toc90581993"/>
      <w:bookmarkStart w:id="389" w:name="_Toc106615876"/>
      <w:r w:rsidRPr="001F16C3">
        <w:t>5.</w:t>
      </w:r>
      <w:r>
        <w:t>3</w:t>
      </w:r>
      <w:r w:rsidRPr="001F16C3">
        <w:tab/>
        <w:t>Nudr_</w:t>
      </w:r>
      <w:r>
        <w:t>GroupIDmap</w:t>
      </w:r>
      <w:r w:rsidRPr="001F16C3">
        <w:t xml:space="preserve"> Service</w:t>
      </w:r>
      <w:bookmarkEnd w:id="383"/>
      <w:bookmarkEnd w:id="384"/>
      <w:bookmarkEnd w:id="385"/>
      <w:bookmarkEnd w:id="386"/>
      <w:bookmarkEnd w:id="387"/>
      <w:bookmarkEnd w:id="388"/>
      <w:bookmarkEnd w:id="389"/>
    </w:p>
    <w:p w14:paraId="6C5F50C0" w14:textId="77777777" w:rsidR="003133A5" w:rsidRPr="001F16C3" w:rsidRDefault="003133A5" w:rsidP="00F3074B">
      <w:pPr>
        <w:pStyle w:val="Heading3"/>
        <w:rPr>
          <w:lang w:eastAsia="zh-CN"/>
        </w:rPr>
      </w:pPr>
      <w:bookmarkStart w:id="390" w:name="_Toc27587130"/>
      <w:bookmarkStart w:id="391" w:name="_Toc36459192"/>
      <w:bookmarkStart w:id="392" w:name="_Toc45028439"/>
      <w:bookmarkStart w:id="393" w:name="_Toc51870118"/>
      <w:bookmarkStart w:id="394" w:name="_Toc51870240"/>
      <w:bookmarkStart w:id="395" w:name="_Toc90581994"/>
      <w:bookmarkStart w:id="396" w:name="_Toc106615877"/>
      <w:r w:rsidRPr="001F16C3">
        <w:t>5.</w:t>
      </w:r>
      <w:r>
        <w:t>3</w:t>
      </w:r>
      <w:r w:rsidRPr="001F16C3">
        <w:t>.1</w:t>
      </w:r>
      <w:r w:rsidRPr="001F16C3">
        <w:tab/>
        <w:t>Service Description</w:t>
      </w:r>
      <w:bookmarkEnd w:id="390"/>
      <w:bookmarkEnd w:id="391"/>
      <w:bookmarkEnd w:id="392"/>
      <w:bookmarkEnd w:id="393"/>
      <w:bookmarkEnd w:id="394"/>
      <w:bookmarkEnd w:id="395"/>
      <w:bookmarkEnd w:id="396"/>
    </w:p>
    <w:p w14:paraId="1FA9B49D" w14:textId="77777777" w:rsidR="003133A5" w:rsidRPr="001F16C3" w:rsidRDefault="003133A5" w:rsidP="006E19FE">
      <w:pPr>
        <w:pStyle w:val="Heading4"/>
        <w:rPr>
          <w:lang w:eastAsia="zh-CN"/>
        </w:rPr>
      </w:pPr>
      <w:bookmarkStart w:id="397" w:name="_Toc27587131"/>
      <w:bookmarkStart w:id="398" w:name="_Toc36459193"/>
      <w:bookmarkStart w:id="399" w:name="_Toc45028440"/>
      <w:bookmarkStart w:id="400" w:name="_Toc51870119"/>
      <w:bookmarkStart w:id="401" w:name="_Toc51870241"/>
      <w:bookmarkStart w:id="402" w:name="_Toc90581995"/>
      <w:bookmarkStart w:id="403" w:name="_Toc106615878"/>
      <w:r w:rsidRPr="001F16C3">
        <w:t>5.</w:t>
      </w:r>
      <w:r>
        <w:t>3</w:t>
      </w:r>
      <w:r w:rsidRPr="001F16C3">
        <w:t>.1.</w:t>
      </w:r>
      <w:r w:rsidRPr="001F16C3">
        <w:rPr>
          <w:lang w:eastAsia="zh-CN"/>
        </w:rPr>
        <w:t>1</w:t>
      </w:r>
      <w:r>
        <w:tab/>
      </w:r>
      <w:r w:rsidRPr="001F16C3">
        <w:rPr>
          <w:lang w:eastAsia="zh-CN"/>
        </w:rPr>
        <w:t>Service and operation description</w:t>
      </w:r>
      <w:bookmarkEnd w:id="397"/>
      <w:bookmarkEnd w:id="398"/>
      <w:bookmarkEnd w:id="399"/>
      <w:bookmarkEnd w:id="400"/>
      <w:bookmarkEnd w:id="401"/>
      <w:bookmarkEnd w:id="402"/>
      <w:bookmarkEnd w:id="403"/>
    </w:p>
    <w:p w14:paraId="4C829D03" w14:textId="77777777" w:rsidR="003133A5" w:rsidRPr="001F16C3" w:rsidRDefault="003133A5" w:rsidP="003133A5">
      <w:pPr>
        <w:rPr>
          <w:lang w:eastAsia="zh-CN"/>
        </w:rPr>
      </w:pPr>
      <w:r>
        <w:t>The Nudr_GroupIDmap service may be used by NF service consumers (e.g. NRF or SCP) to retrieve the NF-GroupId for a given NF type and subscriber identifier; see G3GPP TS 23.501 [4] and 3GPP TS 23.502 [5].</w:t>
      </w:r>
    </w:p>
    <w:p w14:paraId="49CE5BD9" w14:textId="77777777" w:rsidR="003133A5" w:rsidRDefault="003133A5" w:rsidP="003133A5">
      <w:pPr>
        <w:rPr>
          <w:lang w:eastAsia="zh-CN"/>
        </w:rPr>
      </w:pPr>
      <w:r>
        <w:rPr>
          <w:lang w:eastAsia="zh-CN"/>
        </w:rPr>
        <w:t>For the Nudr_GroupIDmap service, the following service operations are defined:</w:t>
      </w:r>
    </w:p>
    <w:p w14:paraId="0CA672EB" w14:textId="77777777" w:rsidR="003133A5" w:rsidRDefault="003133A5" w:rsidP="003133A5">
      <w:pPr>
        <w:pStyle w:val="B1"/>
        <w:rPr>
          <w:lang w:eastAsia="zh-CN"/>
        </w:rPr>
      </w:pPr>
      <w:r>
        <w:rPr>
          <w:lang w:eastAsia="zh-CN"/>
        </w:rPr>
        <w:t>-</w:t>
      </w:r>
      <w:r>
        <w:rPr>
          <w:lang w:eastAsia="zh-CN"/>
        </w:rPr>
        <w:tab/>
        <w:t>Query</w:t>
      </w:r>
    </w:p>
    <w:p w14:paraId="6893681A" w14:textId="77777777" w:rsidR="003133A5" w:rsidRDefault="003133A5" w:rsidP="003133A5">
      <w:r>
        <w:t>This service allows NF service consumers to retrieve, NfGroupId data stored in the UDR.</w:t>
      </w:r>
    </w:p>
    <w:p w14:paraId="7A0D9944" w14:textId="77777777" w:rsidR="003133A5" w:rsidRPr="001F16C3" w:rsidRDefault="003133A5" w:rsidP="00F3074B">
      <w:pPr>
        <w:pStyle w:val="Heading3"/>
      </w:pPr>
      <w:bookmarkStart w:id="404" w:name="_Toc27587132"/>
      <w:bookmarkStart w:id="405" w:name="_Toc36459194"/>
      <w:bookmarkStart w:id="406" w:name="_Toc45028441"/>
      <w:bookmarkStart w:id="407" w:name="_Toc51870120"/>
      <w:bookmarkStart w:id="408" w:name="_Toc51870242"/>
      <w:bookmarkStart w:id="409" w:name="_Toc90581996"/>
      <w:bookmarkStart w:id="410" w:name="_Toc106615879"/>
      <w:r w:rsidRPr="001F16C3">
        <w:t>5.</w:t>
      </w:r>
      <w:r>
        <w:t>3</w:t>
      </w:r>
      <w:r w:rsidRPr="001F16C3">
        <w:t>.2</w:t>
      </w:r>
      <w:r w:rsidRPr="001F16C3">
        <w:tab/>
        <w:t>Service Operations</w:t>
      </w:r>
      <w:bookmarkEnd w:id="404"/>
      <w:bookmarkEnd w:id="405"/>
      <w:bookmarkEnd w:id="406"/>
      <w:bookmarkEnd w:id="407"/>
      <w:bookmarkEnd w:id="408"/>
      <w:bookmarkEnd w:id="409"/>
      <w:bookmarkEnd w:id="410"/>
    </w:p>
    <w:p w14:paraId="76BDAE26" w14:textId="77777777" w:rsidR="003133A5" w:rsidRPr="001F16C3" w:rsidRDefault="003133A5" w:rsidP="00F3074B">
      <w:pPr>
        <w:pStyle w:val="Heading4"/>
      </w:pPr>
      <w:bookmarkStart w:id="411" w:name="_Toc27587133"/>
      <w:bookmarkStart w:id="412" w:name="_Toc36459195"/>
      <w:bookmarkStart w:id="413" w:name="_Toc45028442"/>
      <w:bookmarkStart w:id="414" w:name="_Toc51870121"/>
      <w:bookmarkStart w:id="415" w:name="_Toc51870243"/>
      <w:bookmarkStart w:id="416" w:name="_Toc90581997"/>
      <w:bookmarkStart w:id="417" w:name="_Toc106615880"/>
      <w:r w:rsidRPr="001F16C3">
        <w:t>5.2.2.1</w:t>
      </w:r>
      <w:r w:rsidRPr="001F16C3">
        <w:tab/>
        <w:t>Introduction</w:t>
      </w:r>
      <w:bookmarkEnd w:id="411"/>
      <w:bookmarkEnd w:id="412"/>
      <w:bookmarkEnd w:id="413"/>
      <w:bookmarkEnd w:id="414"/>
      <w:bookmarkEnd w:id="415"/>
      <w:bookmarkEnd w:id="416"/>
      <w:bookmarkEnd w:id="417"/>
    </w:p>
    <w:p w14:paraId="65CEF019" w14:textId="77777777" w:rsidR="003133A5" w:rsidRDefault="003133A5" w:rsidP="003133A5">
      <w:pPr>
        <w:rPr>
          <w:lang w:eastAsia="zh-CN"/>
        </w:rPr>
      </w:pPr>
      <w:r>
        <w:rPr>
          <w:lang w:eastAsia="zh-CN"/>
        </w:rPr>
        <w:t>The service operations defined for the Nudr_GroupIDmap service are as follows:</w:t>
      </w:r>
    </w:p>
    <w:p w14:paraId="4EDDD881" w14:textId="77777777" w:rsidR="003133A5" w:rsidRPr="002857AD" w:rsidRDefault="003133A5" w:rsidP="003133A5">
      <w:pPr>
        <w:pStyle w:val="B1"/>
      </w:pPr>
      <w:r w:rsidRPr="002857AD">
        <w:t>-</w:t>
      </w:r>
      <w:r w:rsidRPr="002857AD">
        <w:tab/>
      </w:r>
      <w:r>
        <w:t>Query</w:t>
      </w:r>
      <w:r w:rsidRPr="002857AD">
        <w:t xml:space="preserve">: It allows an NF </w:t>
      </w:r>
      <w:r>
        <w:t>consumer (e.g. NRF) to retrieve the NF group ID for a given NF type and subscriber.</w:t>
      </w:r>
    </w:p>
    <w:p w14:paraId="2FC7BC82" w14:textId="77777777" w:rsidR="003133A5" w:rsidRPr="001F16C3" w:rsidRDefault="003133A5" w:rsidP="00F3074B">
      <w:pPr>
        <w:pStyle w:val="Heading4"/>
        <w:rPr>
          <w:lang w:eastAsia="zh-CN"/>
        </w:rPr>
      </w:pPr>
      <w:bookmarkStart w:id="418" w:name="_Toc27587134"/>
      <w:bookmarkStart w:id="419" w:name="_Toc36459196"/>
      <w:bookmarkStart w:id="420" w:name="_Toc45028443"/>
      <w:bookmarkStart w:id="421" w:name="_Toc51870122"/>
      <w:bookmarkStart w:id="422" w:name="_Toc51870244"/>
      <w:bookmarkStart w:id="423" w:name="_Toc90581998"/>
      <w:bookmarkStart w:id="424" w:name="_Toc106615881"/>
      <w:r w:rsidRPr="001F16C3">
        <w:t>5.</w:t>
      </w:r>
      <w:r>
        <w:t>3</w:t>
      </w:r>
      <w:r w:rsidRPr="001F16C3">
        <w:t>.2.2</w:t>
      </w:r>
      <w:r w:rsidRPr="001F16C3">
        <w:tab/>
      </w:r>
      <w:r w:rsidRPr="001F16C3">
        <w:rPr>
          <w:lang w:eastAsia="zh-CN"/>
        </w:rPr>
        <w:t>Query</w:t>
      </w:r>
      <w:bookmarkEnd w:id="418"/>
      <w:bookmarkEnd w:id="419"/>
      <w:bookmarkEnd w:id="420"/>
      <w:bookmarkEnd w:id="421"/>
      <w:bookmarkEnd w:id="422"/>
      <w:bookmarkEnd w:id="423"/>
      <w:bookmarkEnd w:id="424"/>
    </w:p>
    <w:p w14:paraId="1C97936E" w14:textId="77777777" w:rsidR="003133A5" w:rsidRPr="001F16C3" w:rsidRDefault="003133A5" w:rsidP="00F3074B">
      <w:pPr>
        <w:pStyle w:val="Heading5"/>
        <w:rPr>
          <w:lang w:eastAsia="zh-CN"/>
        </w:rPr>
      </w:pPr>
      <w:bookmarkStart w:id="425" w:name="_Toc27587135"/>
      <w:bookmarkStart w:id="426" w:name="_Toc36459197"/>
      <w:bookmarkStart w:id="427" w:name="_Toc45028444"/>
      <w:bookmarkStart w:id="428" w:name="_Toc51870123"/>
      <w:bookmarkStart w:id="429" w:name="_Toc51870245"/>
      <w:bookmarkStart w:id="430" w:name="_Toc90581999"/>
      <w:bookmarkStart w:id="431" w:name="_Toc106615882"/>
      <w:r w:rsidRPr="001F16C3">
        <w:t>5.</w:t>
      </w:r>
      <w:r>
        <w:t>3</w:t>
      </w:r>
      <w:r w:rsidRPr="001F16C3">
        <w:t>.2.2.1</w:t>
      </w:r>
      <w:r w:rsidRPr="001F16C3">
        <w:tab/>
        <w:t>General</w:t>
      </w:r>
      <w:bookmarkEnd w:id="425"/>
      <w:bookmarkEnd w:id="426"/>
      <w:bookmarkEnd w:id="427"/>
      <w:bookmarkEnd w:id="428"/>
      <w:bookmarkEnd w:id="429"/>
      <w:bookmarkEnd w:id="430"/>
      <w:bookmarkEnd w:id="431"/>
    </w:p>
    <w:p w14:paraId="7DFFB262" w14:textId="77777777" w:rsidR="003133A5" w:rsidRDefault="003133A5" w:rsidP="003133A5">
      <w:pPr>
        <w:rPr>
          <w:lang w:eastAsia="zh-CN"/>
        </w:rPr>
      </w:pPr>
      <w:r>
        <w:t xml:space="preserve">The following procedure using the </w:t>
      </w:r>
      <w:r>
        <w:rPr>
          <w:lang w:eastAsia="zh-CN"/>
        </w:rPr>
        <w:t>Query</w:t>
      </w:r>
      <w:r>
        <w:t xml:space="preserve"> service operation </w:t>
      </w:r>
      <w:r>
        <w:rPr>
          <w:lang w:eastAsia="zh-CN"/>
        </w:rPr>
        <w:t>is supported:</w:t>
      </w:r>
    </w:p>
    <w:p w14:paraId="556B481F" w14:textId="77777777" w:rsidR="003133A5" w:rsidRPr="00D67AB2" w:rsidRDefault="003133A5" w:rsidP="003133A5">
      <w:pPr>
        <w:pStyle w:val="B1"/>
      </w:pPr>
      <w:r w:rsidRPr="00D67AB2">
        <w:t>-</w:t>
      </w:r>
      <w:r w:rsidRPr="00D67AB2">
        <w:tab/>
      </w:r>
      <w:r>
        <w:t>NF-Group ID</w:t>
      </w:r>
      <w:r w:rsidRPr="00D67AB2">
        <w:t xml:space="preserve"> Retrieval</w:t>
      </w:r>
    </w:p>
    <w:p w14:paraId="0FBAA41B" w14:textId="77777777" w:rsidR="003133A5" w:rsidRPr="001F16C3" w:rsidRDefault="003133A5" w:rsidP="00F3074B">
      <w:pPr>
        <w:pStyle w:val="Heading5"/>
        <w:rPr>
          <w:lang w:eastAsia="zh-CN"/>
        </w:rPr>
      </w:pPr>
      <w:bookmarkStart w:id="432" w:name="_Toc27587136"/>
      <w:bookmarkStart w:id="433" w:name="_Toc36459198"/>
      <w:bookmarkStart w:id="434" w:name="_Toc45028445"/>
      <w:bookmarkStart w:id="435" w:name="_Toc51870124"/>
      <w:bookmarkStart w:id="436" w:name="_Toc51870246"/>
      <w:bookmarkStart w:id="437" w:name="_Toc90582000"/>
      <w:bookmarkStart w:id="438" w:name="_Toc106615883"/>
      <w:r w:rsidRPr="001F16C3">
        <w:t>5.</w:t>
      </w:r>
      <w:r>
        <w:t>3</w:t>
      </w:r>
      <w:r w:rsidRPr="001F16C3">
        <w:t>.2.2.2</w:t>
      </w:r>
      <w:r w:rsidRPr="001F16C3">
        <w:tab/>
      </w:r>
      <w:r>
        <w:t>NF-Group ID</w:t>
      </w:r>
      <w:r w:rsidRPr="001F16C3">
        <w:rPr>
          <w:lang w:eastAsia="zh-CN"/>
        </w:rPr>
        <w:t xml:space="preserve"> retrieval</w:t>
      </w:r>
      <w:bookmarkEnd w:id="432"/>
      <w:bookmarkEnd w:id="433"/>
      <w:bookmarkEnd w:id="434"/>
      <w:bookmarkEnd w:id="435"/>
      <w:bookmarkEnd w:id="436"/>
      <w:bookmarkEnd w:id="437"/>
      <w:bookmarkEnd w:id="438"/>
    </w:p>
    <w:p w14:paraId="0636674B" w14:textId="77777777" w:rsidR="003133A5" w:rsidRPr="001F16C3" w:rsidRDefault="003133A5" w:rsidP="003133A5">
      <w:pPr>
        <w:rPr>
          <w:lang w:eastAsia="zh-CN"/>
        </w:rPr>
      </w:pPr>
      <w:r>
        <w:t>Figure 5.3.2.2.2-1 shows a scenario where the NF service consumer (e.g. NRF) sends a request to the UDR to retrieve the UDM-group ID.</w:t>
      </w:r>
    </w:p>
    <w:p w14:paraId="702566A9" w14:textId="77777777" w:rsidR="003133A5" w:rsidRDefault="003133A5" w:rsidP="003133A5">
      <w:pPr>
        <w:pStyle w:val="TH"/>
        <w:rPr>
          <w:lang w:eastAsia="zh-CN"/>
        </w:rPr>
      </w:pPr>
    </w:p>
    <w:p w14:paraId="65E046FF" w14:textId="77777777" w:rsidR="003133A5" w:rsidRDefault="003133A5" w:rsidP="003133A5">
      <w:pPr>
        <w:pStyle w:val="TH"/>
        <w:rPr>
          <w:lang w:eastAsia="zh-CN"/>
        </w:rPr>
      </w:pPr>
      <w:r w:rsidRPr="001F16C3">
        <w:object w:dxaOrig="8701" w:dyaOrig="2381" w14:anchorId="7310CFA0">
          <v:shape id="_x0000_i1038" type="#_x0000_t75" style="width:435.3pt;height:120.2pt" o:ole="">
            <v:imagedata r:id="rId38" o:title=""/>
          </v:shape>
          <o:OLEObject Type="Embed" ProgID="Visio.Drawing.11" ShapeID="_x0000_i1038" DrawAspect="Content" ObjectID="_1717228675" r:id="rId39"/>
        </w:object>
      </w:r>
    </w:p>
    <w:p w14:paraId="68108A2A" w14:textId="77777777" w:rsidR="003133A5" w:rsidRDefault="003133A5" w:rsidP="003133A5">
      <w:pPr>
        <w:pStyle w:val="TF"/>
      </w:pPr>
      <w:r>
        <w:t>Figure 5.3.2.2.2-1: Retrieving NF-Group Id</w:t>
      </w:r>
    </w:p>
    <w:p w14:paraId="5D914BD1" w14:textId="77777777" w:rsidR="003133A5" w:rsidRDefault="003133A5" w:rsidP="003133A5">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2A1673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A5DE39D" w14:textId="77777777" w:rsidR="003133A5" w:rsidRPr="00973E51" w:rsidRDefault="003133A5" w:rsidP="003133A5">
      <w:pPr>
        <w:pStyle w:val="B1"/>
        <w:rPr>
          <w:lang w:eastAsia="zh-CN"/>
        </w:rPr>
      </w:pPr>
      <w:r>
        <w:rPr>
          <w:lang w:eastAsia="zh-CN"/>
        </w:rPr>
        <w:tab/>
      </w:r>
      <w:r>
        <w:t>On failure, the UDR shall return an appropriated error code with the error cause information.</w:t>
      </w:r>
    </w:p>
    <w:p w14:paraId="3EF1E3DD" w14:textId="77777777" w:rsidR="003133A5" w:rsidRPr="001F16C3" w:rsidRDefault="003133A5" w:rsidP="00F3074B">
      <w:pPr>
        <w:pStyle w:val="Heading1"/>
      </w:pPr>
      <w:bookmarkStart w:id="439" w:name="_Toc20120556"/>
      <w:bookmarkStart w:id="440" w:name="_Toc21623434"/>
      <w:bookmarkStart w:id="441" w:name="_Toc27587137"/>
      <w:bookmarkStart w:id="442" w:name="_Toc36459199"/>
      <w:bookmarkStart w:id="443" w:name="_Toc45028446"/>
      <w:bookmarkStart w:id="444" w:name="_Toc51870125"/>
      <w:bookmarkStart w:id="445" w:name="_Toc51870247"/>
      <w:bookmarkStart w:id="446" w:name="_Toc90582001"/>
      <w:bookmarkStart w:id="447" w:name="_Toc106615884"/>
      <w:r w:rsidRPr="001F16C3">
        <w:t>6</w:t>
      </w:r>
      <w:r w:rsidRPr="001F16C3">
        <w:tab/>
        <w:t>API Definitions</w:t>
      </w:r>
      <w:bookmarkEnd w:id="439"/>
      <w:bookmarkEnd w:id="440"/>
      <w:bookmarkEnd w:id="441"/>
      <w:bookmarkEnd w:id="442"/>
      <w:bookmarkEnd w:id="443"/>
      <w:bookmarkEnd w:id="444"/>
      <w:bookmarkEnd w:id="445"/>
      <w:bookmarkEnd w:id="446"/>
      <w:bookmarkEnd w:id="447"/>
    </w:p>
    <w:p w14:paraId="60BF695A" w14:textId="77777777" w:rsidR="003133A5" w:rsidRPr="001F16C3" w:rsidRDefault="003133A5" w:rsidP="00F3074B">
      <w:pPr>
        <w:pStyle w:val="Heading2"/>
      </w:pPr>
      <w:bookmarkStart w:id="448" w:name="_Toc20120557"/>
      <w:bookmarkStart w:id="449" w:name="_Toc21623435"/>
      <w:bookmarkStart w:id="450" w:name="_Toc27587138"/>
      <w:bookmarkStart w:id="451" w:name="_Toc36459200"/>
      <w:bookmarkStart w:id="452" w:name="_Toc45028447"/>
      <w:bookmarkStart w:id="453" w:name="_Toc51870126"/>
      <w:bookmarkStart w:id="454" w:name="_Toc51870248"/>
      <w:bookmarkStart w:id="455" w:name="_Toc90582002"/>
      <w:bookmarkStart w:id="456" w:name="_Toc106615885"/>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48"/>
      <w:bookmarkEnd w:id="449"/>
      <w:bookmarkEnd w:id="450"/>
      <w:bookmarkEnd w:id="451"/>
      <w:bookmarkEnd w:id="452"/>
      <w:bookmarkEnd w:id="453"/>
      <w:bookmarkEnd w:id="454"/>
      <w:bookmarkEnd w:id="455"/>
      <w:bookmarkEnd w:id="456"/>
    </w:p>
    <w:p w14:paraId="2A399A42" w14:textId="77777777" w:rsidR="003133A5" w:rsidRPr="001F16C3" w:rsidRDefault="003133A5" w:rsidP="00F3074B">
      <w:pPr>
        <w:pStyle w:val="Heading3"/>
        <w:rPr>
          <w:lang w:eastAsia="zh-CN"/>
        </w:rPr>
      </w:pPr>
      <w:bookmarkStart w:id="457" w:name="_Toc20120558"/>
      <w:bookmarkStart w:id="458" w:name="_Toc21623436"/>
      <w:bookmarkStart w:id="459" w:name="_Toc27587139"/>
      <w:bookmarkStart w:id="460" w:name="_Toc36459201"/>
      <w:bookmarkStart w:id="461" w:name="_Toc45028448"/>
      <w:bookmarkStart w:id="462" w:name="_Toc51870127"/>
      <w:bookmarkStart w:id="463" w:name="_Toc51870249"/>
      <w:bookmarkStart w:id="464" w:name="_Toc90582003"/>
      <w:bookmarkStart w:id="465" w:name="_Toc106615886"/>
      <w:r w:rsidRPr="001F16C3">
        <w:t>6.1.1</w:t>
      </w:r>
      <w:r w:rsidRPr="001F16C3">
        <w:tab/>
        <w:t>API URI</w:t>
      </w:r>
      <w:bookmarkEnd w:id="457"/>
      <w:bookmarkEnd w:id="458"/>
      <w:bookmarkEnd w:id="459"/>
      <w:bookmarkEnd w:id="460"/>
      <w:bookmarkEnd w:id="461"/>
      <w:bookmarkEnd w:id="462"/>
      <w:bookmarkEnd w:id="463"/>
      <w:bookmarkEnd w:id="464"/>
      <w:bookmarkEnd w:id="465"/>
    </w:p>
    <w:p w14:paraId="7EDF936A" w14:textId="77777777" w:rsidR="003133A5" w:rsidRPr="00E23840" w:rsidRDefault="003133A5" w:rsidP="003133A5">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227479C" w14:textId="77777777" w:rsidR="003133A5" w:rsidRPr="00E23840" w:rsidRDefault="003133A5" w:rsidP="003133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7F3207D" w14:textId="77777777" w:rsidR="003133A5" w:rsidRPr="00E23840" w:rsidRDefault="003133A5" w:rsidP="003133A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653215B4" w14:textId="77777777" w:rsidR="003133A5" w:rsidRPr="00E23840" w:rsidRDefault="003133A5" w:rsidP="003133A5">
      <w:pPr>
        <w:rPr>
          <w:noProof/>
          <w:lang w:eastAsia="zh-CN"/>
        </w:rPr>
      </w:pPr>
      <w:r w:rsidRPr="00E23840">
        <w:rPr>
          <w:noProof/>
          <w:lang w:eastAsia="zh-CN"/>
        </w:rPr>
        <w:t>with the following components:</w:t>
      </w:r>
    </w:p>
    <w:p w14:paraId="4D77805E" w14:textId="77777777" w:rsidR="003133A5" w:rsidRPr="00E23840" w:rsidRDefault="003133A5" w:rsidP="003133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7C847827" w14:textId="77777777" w:rsidR="003133A5" w:rsidRPr="00E23840" w:rsidRDefault="003133A5" w:rsidP="003133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102607D" w14:textId="77777777" w:rsidR="003133A5" w:rsidRPr="00E23840" w:rsidRDefault="003133A5" w:rsidP="003133A5">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533C59AD" w14:textId="77777777" w:rsidR="003133A5" w:rsidRPr="00E23840" w:rsidRDefault="003133A5" w:rsidP="003133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4D491984" w14:textId="77777777" w:rsidR="003133A5" w:rsidRPr="001F16C3" w:rsidRDefault="003133A5" w:rsidP="00F3074B">
      <w:pPr>
        <w:pStyle w:val="Heading3"/>
      </w:pPr>
      <w:bookmarkStart w:id="466" w:name="_Toc20120559"/>
      <w:bookmarkStart w:id="467" w:name="_Toc21623437"/>
      <w:bookmarkStart w:id="468" w:name="_Toc27587140"/>
      <w:bookmarkStart w:id="469" w:name="_Toc36459202"/>
      <w:bookmarkStart w:id="470" w:name="_Toc45028449"/>
      <w:bookmarkStart w:id="471" w:name="_Toc51870128"/>
      <w:bookmarkStart w:id="472" w:name="_Toc51870250"/>
      <w:bookmarkStart w:id="473" w:name="_Toc90582004"/>
      <w:bookmarkStart w:id="474" w:name="_Toc106615887"/>
      <w:r w:rsidRPr="001F16C3">
        <w:t>6.1.2</w:t>
      </w:r>
      <w:r w:rsidRPr="001F16C3">
        <w:tab/>
        <w:t>Usage of HTTP</w:t>
      </w:r>
      <w:bookmarkEnd w:id="466"/>
      <w:bookmarkEnd w:id="467"/>
      <w:bookmarkEnd w:id="468"/>
      <w:bookmarkEnd w:id="469"/>
      <w:bookmarkEnd w:id="470"/>
      <w:bookmarkEnd w:id="471"/>
      <w:bookmarkEnd w:id="472"/>
      <w:bookmarkEnd w:id="473"/>
      <w:bookmarkEnd w:id="474"/>
    </w:p>
    <w:p w14:paraId="0864AFD4" w14:textId="77777777" w:rsidR="003133A5" w:rsidRPr="001F16C3" w:rsidRDefault="003133A5" w:rsidP="00F3074B">
      <w:pPr>
        <w:pStyle w:val="Heading4"/>
      </w:pPr>
      <w:bookmarkStart w:id="475" w:name="_Toc20120560"/>
      <w:bookmarkStart w:id="476" w:name="_Toc21623438"/>
      <w:bookmarkStart w:id="477" w:name="_Toc27587141"/>
      <w:bookmarkStart w:id="478" w:name="_Toc36459203"/>
      <w:bookmarkStart w:id="479" w:name="_Toc45028450"/>
      <w:bookmarkStart w:id="480" w:name="_Toc51870129"/>
      <w:bookmarkStart w:id="481" w:name="_Toc51870251"/>
      <w:bookmarkStart w:id="482" w:name="_Toc90582005"/>
      <w:bookmarkStart w:id="483" w:name="_Toc106615888"/>
      <w:r w:rsidRPr="001F16C3">
        <w:t>6.1.2.1</w:t>
      </w:r>
      <w:r w:rsidRPr="001F16C3">
        <w:tab/>
        <w:t>General</w:t>
      </w:r>
      <w:bookmarkEnd w:id="475"/>
      <w:bookmarkEnd w:id="476"/>
      <w:bookmarkEnd w:id="477"/>
      <w:bookmarkEnd w:id="478"/>
      <w:bookmarkEnd w:id="479"/>
      <w:bookmarkEnd w:id="480"/>
      <w:bookmarkEnd w:id="481"/>
      <w:bookmarkEnd w:id="482"/>
      <w:bookmarkEnd w:id="483"/>
    </w:p>
    <w:p w14:paraId="19BA0773" w14:textId="77777777" w:rsidR="003133A5" w:rsidRPr="001F16C3" w:rsidRDefault="003133A5" w:rsidP="003133A5">
      <w:pPr>
        <w:rPr>
          <w:lang w:eastAsia="zh-CN"/>
        </w:rPr>
      </w:pPr>
      <w:r>
        <w:rPr>
          <w:lang w:eastAsia="zh-CN"/>
        </w:rPr>
        <w:t>Nudr service shall comply with the usage of HTTP/2.0 protocol over Service Based Interfaces. (See Clause 5, 3GPP</w:t>
      </w:r>
      <w:r>
        <w:rPr>
          <w:lang w:val="en-US" w:eastAsia="zh-CN"/>
        </w:rPr>
        <w:t> TS 29.500[7]).</w:t>
      </w:r>
    </w:p>
    <w:p w14:paraId="10BC796F" w14:textId="77777777" w:rsidR="003133A5" w:rsidRPr="001F16C3" w:rsidRDefault="003133A5" w:rsidP="00F3074B">
      <w:pPr>
        <w:pStyle w:val="Heading4"/>
      </w:pPr>
      <w:bookmarkStart w:id="484" w:name="_Toc20120561"/>
      <w:bookmarkStart w:id="485" w:name="_Toc21623439"/>
      <w:bookmarkStart w:id="486" w:name="_Toc27587142"/>
      <w:bookmarkStart w:id="487" w:name="_Toc36459204"/>
      <w:bookmarkStart w:id="488" w:name="_Toc45028451"/>
      <w:bookmarkStart w:id="489" w:name="_Toc51870130"/>
      <w:bookmarkStart w:id="490" w:name="_Toc51870252"/>
      <w:bookmarkStart w:id="491" w:name="_Toc90582006"/>
      <w:bookmarkStart w:id="492" w:name="_Toc106615889"/>
      <w:r w:rsidRPr="001F16C3">
        <w:lastRenderedPageBreak/>
        <w:t>6.1.2.2</w:t>
      </w:r>
      <w:r w:rsidRPr="001F16C3">
        <w:tab/>
        <w:t>HTTP standard headers</w:t>
      </w:r>
      <w:bookmarkEnd w:id="484"/>
      <w:bookmarkEnd w:id="485"/>
      <w:bookmarkEnd w:id="486"/>
      <w:bookmarkEnd w:id="487"/>
      <w:bookmarkEnd w:id="488"/>
      <w:bookmarkEnd w:id="489"/>
      <w:bookmarkEnd w:id="490"/>
      <w:bookmarkEnd w:id="491"/>
      <w:bookmarkEnd w:id="492"/>
    </w:p>
    <w:p w14:paraId="298B42B6" w14:textId="77777777" w:rsidR="003133A5" w:rsidRPr="001F16C3" w:rsidRDefault="003133A5" w:rsidP="00F3074B">
      <w:pPr>
        <w:pStyle w:val="Heading5"/>
        <w:rPr>
          <w:lang w:eastAsia="zh-CN"/>
        </w:rPr>
      </w:pPr>
      <w:bookmarkStart w:id="493" w:name="_Toc20120562"/>
      <w:bookmarkStart w:id="494" w:name="_Toc21623440"/>
      <w:bookmarkStart w:id="495" w:name="_Toc27587143"/>
      <w:bookmarkStart w:id="496" w:name="_Toc36459205"/>
      <w:bookmarkStart w:id="497" w:name="_Toc45028452"/>
      <w:bookmarkStart w:id="498" w:name="_Toc51870131"/>
      <w:bookmarkStart w:id="499" w:name="_Toc51870253"/>
      <w:bookmarkStart w:id="500" w:name="_Toc90582007"/>
      <w:bookmarkStart w:id="501" w:name="_Toc106615890"/>
      <w:r w:rsidRPr="001F16C3">
        <w:t>6.1.2.2.1</w:t>
      </w:r>
      <w:r w:rsidRPr="001F16C3">
        <w:rPr>
          <w:lang w:eastAsia="zh-CN"/>
        </w:rPr>
        <w:tab/>
        <w:t>General</w:t>
      </w:r>
      <w:bookmarkEnd w:id="493"/>
      <w:bookmarkEnd w:id="494"/>
      <w:bookmarkEnd w:id="495"/>
      <w:bookmarkEnd w:id="496"/>
      <w:bookmarkEnd w:id="497"/>
      <w:bookmarkEnd w:id="498"/>
      <w:bookmarkEnd w:id="499"/>
      <w:bookmarkEnd w:id="500"/>
      <w:bookmarkEnd w:id="501"/>
    </w:p>
    <w:p w14:paraId="5E8AFA1C"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4A9F4A4" w14:textId="77777777" w:rsidR="003133A5" w:rsidRPr="001F16C3" w:rsidRDefault="003133A5" w:rsidP="00F3074B">
      <w:pPr>
        <w:pStyle w:val="Heading5"/>
      </w:pPr>
      <w:bookmarkStart w:id="502" w:name="_Toc20120563"/>
      <w:bookmarkStart w:id="503" w:name="_Toc21623441"/>
      <w:bookmarkStart w:id="504" w:name="_Toc27587144"/>
      <w:bookmarkStart w:id="505" w:name="_Toc36459206"/>
      <w:bookmarkStart w:id="506" w:name="_Toc45028453"/>
      <w:bookmarkStart w:id="507" w:name="_Toc51870132"/>
      <w:bookmarkStart w:id="508" w:name="_Toc51870254"/>
      <w:bookmarkStart w:id="509" w:name="_Toc90582008"/>
      <w:bookmarkStart w:id="510" w:name="_Toc106615891"/>
      <w:r w:rsidRPr="001F16C3">
        <w:t>6.1.2.2.2</w:t>
      </w:r>
      <w:r w:rsidRPr="001F16C3">
        <w:tab/>
        <w:t>Content type</w:t>
      </w:r>
      <w:bookmarkEnd w:id="502"/>
      <w:bookmarkEnd w:id="503"/>
      <w:bookmarkEnd w:id="504"/>
      <w:bookmarkEnd w:id="505"/>
      <w:bookmarkEnd w:id="506"/>
      <w:bookmarkEnd w:id="507"/>
      <w:bookmarkEnd w:id="508"/>
      <w:bookmarkEnd w:id="509"/>
      <w:bookmarkEnd w:id="510"/>
    </w:p>
    <w:p w14:paraId="571B03B4" w14:textId="77777777" w:rsidR="003133A5" w:rsidRPr="001F16C3" w:rsidRDefault="003133A5" w:rsidP="003133A5">
      <w:r>
        <w:t>The following content types shall be supported:</w:t>
      </w:r>
    </w:p>
    <w:p w14:paraId="4269FF36"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777086E4"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32F3D596" w14:textId="77777777" w:rsidR="003133A5" w:rsidRDefault="003133A5" w:rsidP="003133A5">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4F559F9A" w14:textId="77777777" w:rsidR="003133A5" w:rsidRDefault="003133A5" w:rsidP="003133A5">
      <w:pPr>
        <w:pStyle w:val="B1"/>
      </w:pPr>
      <w:r>
        <w:t>-</w:t>
      </w:r>
      <w:r>
        <w:tab/>
        <w:t>JSON Patch (IETF RFC 6902 [</w:t>
      </w:r>
      <w:r>
        <w:rPr>
          <w:lang w:eastAsia="zh-CN"/>
        </w:rPr>
        <w:t>19</w:t>
      </w:r>
      <w:r>
        <w:t>]). The use of the JSON Patch format in a HTTP request body shall be signalled by the content type "application/json-patch+json".</w:t>
      </w:r>
    </w:p>
    <w:p w14:paraId="22D8B50F" w14:textId="77777777" w:rsidR="003133A5" w:rsidRPr="001F16C3" w:rsidRDefault="003133A5" w:rsidP="00F3074B">
      <w:pPr>
        <w:pStyle w:val="Heading5"/>
        <w:rPr>
          <w:lang w:val="es-ES"/>
        </w:rPr>
      </w:pPr>
      <w:bookmarkStart w:id="511" w:name="_Toc20120564"/>
      <w:bookmarkStart w:id="512" w:name="_Toc21623442"/>
      <w:bookmarkStart w:id="513" w:name="_Toc27587145"/>
      <w:bookmarkStart w:id="514" w:name="_Toc36459207"/>
      <w:bookmarkStart w:id="515" w:name="_Toc45028454"/>
      <w:bookmarkStart w:id="516" w:name="_Toc51870133"/>
      <w:bookmarkStart w:id="517" w:name="_Toc51870255"/>
      <w:bookmarkStart w:id="518" w:name="_Toc90582009"/>
      <w:bookmarkStart w:id="519" w:name="_Toc106615892"/>
      <w:r w:rsidRPr="001F16C3">
        <w:rPr>
          <w:lang w:val="es-ES"/>
        </w:rPr>
        <w:t>6.1.2.2.3</w:t>
      </w:r>
      <w:r w:rsidRPr="001F16C3">
        <w:rPr>
          <w:lang w:val="es-ES"/>
        </w:rPr>
        <w:tab/>
        <w:t>Cache-Control</w:t>
      </w:r>
      <w:bookmarkEnd w:id="511"/>
      <w:bookmarkEnd w:id="512"/>
      <w:bookmarkEnd w:id="513"/>
      <w:bookmarkEnd w:id="514"/>
      <w:bookmarkEnd w:id="515"/>
      <w:bookmarkEnd w:id="516"/>
      <w:bookmarkEnd w:id="517"/>
      <w:bookmarkEnd w:id="518"/>
      <w:bookmarkEnd w:id="519"/>
    </w:p>
    <w:p w14:paraId="6EA6B951" w14:textId="77777777" w:rsidR="003133A5" w:rsidRPr="001F16C3" w:rsidRDefault="003133A5" w:rsidP="003133A5">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D205376" w14:textId="77777777" w:rsidR="003133A5" w:rsidRDefault="003133A5" w:rsidP="003133A5">
      <w:pPr>
        <w:rPr>
          <w:lang w:val="en-US"/>
        </w:rPr>
      </w:pPr>
      <w:r>
        <w:rPr>
          <w:lang w:val="en-US"/>
        </w:rPr>
        <w:t>The "max-age" value shall be configurable by operator policy.</w:t>
      </w:r>
    </w:p>
    <w:p w14:paraId="2C2E933C" w14:textId="77777777" w:rsidR="003133A5" w:rsidRPr="001F16C3" w:rsidRDefault="003133A5" w:rsidP="00F3074B">
      <w:pPr>
        <w:pStyle w:val="Heading5"/>
      </w:pPr>
      <w:bookmarkStart w:id="520" w:name="_Toc20120565"/>
      <w:bookmarkStart w:id="521" w:name="_Toc21623443"/>
      <w:bookmarkStart w:id="522" w:name="_Toc27587146"/>
      <w:bookmarkStart w:id="523" w:name="_Toc36459208"/>
      <w:bookmarkStart w:id="524" w:name="_Toc45028455"/>
      <w:bookmarkStart w:id="525" w:name="_Toc51870134"/>
      <w:bookmarkStart w:id="526" w:name="_Toc51870256"/>
      <w:bookmarkStart w:id="527" w:name="_Toc90582010"/>
      <w:bookmarkStart w:id="528" w:name="_Toc106615893"/>
      <w:r w:rsidRPr="001F16C3">
        <w:t>6.1.2.2.4</w:t>
      </w:r>
      <w:r w:rsidRPr="001F16C3">
        <w:tab/>
        <w:t>ETag</w:t>
      </w:r>
      <w:bookmarkEnd w:id="520"/>
      <w:bookmarkEnd w:id="521"/>
      <w:bookmarkEnd w:id="522"/>
      <w:bookmarkEnd w:id="523"/>
      <w:bookmarkEnd w:id="524"/>
      <w:bookmarkEnd w:id="525"/>
      <w:bookmarkEnd w:id="526"/>
      <w:bookmarkEnd w:id="527"/>
      <w:bookmarkEnd w:id="528"/>
    </w:p>
    <w:p w14:paraId="11D33593"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6EBAF488" w14:textId="77777777" w:rsidR="003133A5" w:rsidRPr="001F16C3" w:rsidRDefault="003133A5" w:rsidP="00F3074B">
      <w:pPr>
        <w:pStyle w:val="Heading5"/>
      </w:pPr>
      <w:bookmarkStart w:id="529" w:name="_Toc20120566"/>
      <w:bookmarkStart w:id="530" w:name="_Toc21623444"/>
      <w:bookmarkStart w:id="531" w:name="_Toc27587147"/>
      <w:bookmarkStart w:id="532" w:name="_Toc36459209"/>
      <w:bookmarkStart w:id="533" w:name="_Toc45028456"/>
      <w:bookmarkStart w:id="534" w:name="_Toc51870135"/>
      <w:bookmarkStart w:id="535" w:name="_Toc51870257"/>
      <w:bookmarkStart w:id="536" w:name="_Toc90582011"/>
      <w:bookmarkStart w:id="537" w:name="_Toc106615894"/>
      <w:r w:rsidRPr="001F16C3">
        <w:t>6.1.2.2.5</w:t>
      </w:r>
      <w:r w:rsidRPr="001F16C3">
        <w:tab/>
        <w:t>If-None-Match</w:t>
      </w:r>
      <w:bookmarkEnd w:id="529"/>
      <w:bookmarkEnd w:id="530"/>
      <w:bookmarkEnd w:id="531"/>
      <w:bookmarkEnd w:id="532"/>
      <w:bookmarkEnd w:id="533"/>
      <w:bookmarkEnd w:id="534"/>
      <w:bookmarkEnd w:id="535"/>
      <w:bookmarkEnd w:id="536"/>
      <w:bookmarkEnd w:id="537"/>
    </w:p>
    <w:p w14:paraId="15440516"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6D83E43F" w14:textId="77777777" w:rsidR="003133A5" w:rsidRPr="001F16C3" w:rsidRDefault="003133A5" w:rsidP="00F3074B">
      <w:pPr>
        <w:pStyle w:val="Heading5"/>
      </w:pPr>
      <w:bookmarkStart w:id="538" w:name="_Toc20120567"/>
      <w:bookmarkStart w:id="539" w:name="_Toc21623445"/>
      <w:bookmarkStart w:id="540" w:name="_Toc27587148"/>
      <w:bookmarkStart w:id="541" w:name="_Toc36459210"/>
      <w:bookmarkStart w:id="542" w:name="_Toc45028457"/>
      <w:bookmarkStart w:id="543" w:name="_Toc51870136"/>
      <w:bookmarkStart w:id="544" w:name="_Toc51870258"/>
      <w:bookmarkStart w:id="545" w:name="_Toc90582012"/>
      <w:bookmarkStart w:id="546" w:name="_Toc106615895"/>
      <w:r w:rsidRPr="001F16C3">
        <w:t>6.1.2.2.5a</w:t>
      </w:r>
      <w:r w:rsidRPr="001F16C3">
        <w:tab/>
        <w:t>If-Match</w:t>
      </w:r>
      <w:bookmarkEnd w:id="538"/>
      <w:bookmarkEnd w:id="539"/>
      <w:bookmarkEnd w:id="540"/>
      <w:bookmarkEnd w:id="541"/>
      <w:bookmarkEnd w:id="542"/>
      <w:bookmarkEnd w:id="543"/>
      <w:bookmarkEnd w:id="544"/>
      <w:bookmarkEnd w:id="545"/>
      <w:bookmarkEnd w:id="546"/>
    </w:p>
    <w:p w14:paraId="77D83B1F" w14:textId="77777777" w:rsidR="003133A5" w:rsidRPr="001F16C3" w:rsidRDefault="003133A5" w:rsidP="003133A5">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3D610661" w14:textId="77777777" w:rsidR="003133A5" w:rsidRPr="001F16C3" w:rsidRDefault="003133A5" w:rsidP="00F3074B">
      <w:pPr>
        <w:pStyle w:val="Heading5"/>
      </w:pPr>
      <w:bookmarkStart w:id="547" w:name="_Toc20120568"/>
      <w:bookmarkStart w:id="548" w:name="_Toc21623446"/>
      <w:bookmarkStart w:id="549" w:name="_Toc27587149"/>
      <w:bookmarkStart w:id="550" w:name="_Toc36459211"/>
      <w:bookmarkStart w:id="551" w:name="_Toc45028458"/>
      <w:bookmarkStart w:id="552" w:name="_Toc51870137"/>
      <w:bookmarkStart w:id="553" w:name="_Toc51870259"/>
      <w:bookmarkStart w:id="554" w:name="_Toc90582013"/>
      <w:bookmarkStart w:id="555" w:name="_Toc106615896"/>
      <w:r w:rsidRPr="001F16C3">
        <w:t>6.1.2.2.6</w:t>
      </w:r>
      <w:r w:rsidRPr="001F16C3">
        <w:tab/>
        <w:t>Last-Modified</w:t>
      </w:r>
      <w:bookmarkEnd w:id="547"/>
      <w:bookmarkEnd w:id="548"/>
      <w:bookmarkEnd w:id="549"/>
      <w:bookmarkEnd w:id="550"/>
      <w:bookmarkEnd w:id="551"/>
      <w:bookmarkEnd w:id="552"/>
      <w:bookmarkEnd w:id="553"/>
      <w:bookmarkEnd w:id="554"/>
      <w:bookmarkEnd w:id="555"/>
    </w:p>
    <w:p w14:paraId="4E3E834A"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F3F95BC" w14:textId="77777777" w:rsidR="003133A5" w:rsidRPr="001F16C3" w:rsidRDefault="003133A5" w:rsidP="00F3074B">
      <w:pPr>
        <w:pStyle w:val="Heading5"/>
      </w:pPr>
      <w:bookmarkStart w:id="556" w:name="_Toc20120569"/>
      <w:bookmarkStart w:id="557" w:name="_Toc21623447"/>
      <w:bookmarkStart w:id="558" w:name="_Toc27587150"/>
      <w:bookmarkStart w:id="559" w:name="_Toc36459212"/>
      <w:bookmarkStart w:id="560" w:name="_Toc45028459"/>
      <w:bookmarkStart w:id="561" w:name="_Toc51870138"/>
      <w:bookmarkStart w:id="562" w:name="_Toc51870260"/>
      <w:bookmarkStart w:id="563" w:name="_Toc90582014"/>
      <w:bookmarkStart w:id="564" w:name="_Toc106615897"/>
      <w:r w:rsidRPr="001F16C3">
        <w:lastRenderedPageBreak/>
        <w:t>6.1.2.2.7</w:t>
      </w:r>
      <w:r w:rsidRPr="001F16C3">
        <w:tab/>
        <w:t>If-Modified-Since</w:t>
      </w:r>
      <w:bookmarkEnd w:id="556"/>
      <w:bookmarkEnd w:id="557"/>
      <w:bookmarkEnd w:id="558"/>
      <w:bookmarkEnd w:id="559"/>
      <w:bookmarkEnd w:id="560"/>
      <w:bookmarkEnd w:id="561"/>
      <w:bookmarkEnd w:id="562"/>
      <w:bookmarkEnd w:id="563"/>
      <w:bookmarkEnd w:id="564"/>
    </w:p>
    <w:p w14:paraId="55601DB2"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63600BAE" w14:textId="77777777" w:rsidR="003133A5" w:rsidRPr="001F16C3" w:rsidRDefault="003133A5" w:rsidP="00F3074B">
      <w:pPr>
        <w:pStyle w:val="Heading5"/>
      </w:pPr>
      <w:bookmarkStart w:id="565" w:name="_Toc20120570"/>
      <w:bookmarkStart w:id="566" w:name="_Toc21623448"/>
      <w:bookmarkStart w:id="567" w:name="_Toc27587151"/>
      <w:bookmarkStart w:id="568" w:name="_Toc36459213"/>
      <w:bookmarkStart w:id="569" w:name="_Toc45028460"/>
      <w:bookmarkStart w:id="570" w:name="_Toc51870139"/>
      <w:bookmarkStart w:id="571" w:name="_Toc51870261"/>
      <w:bookmarkStart w:id="572" w:name="_Toc90582015"/>
      <w:bookmarkStart w:id="573" w:name="_Toc106615898"/>
      <w:r w:rsidRPr="001F16C3">
        <w:t>6.1.2.2.8</w:t>
      </w:r>
      <w:r w:rsidRPr="001F16C3">
        <w:tab/>
        <w:t>When to Use Entity-Tags and Last-Modified Dates</w:t>
      </w:r>
      <w:bookmarkEnd w:id="565"/>
      <w:bookmarkEnd w:id="566"/>
      <w:bookmarkEnd w:id="567"/>
      <w:bookmarkEnd w:id="568"/>
      <w:bookmarkEnd w:id="569"/>
      <w:bookmarkEnd w:id="570"/>
      <w:bookmarkEnd w:id="571"/>
      <w:bookmarkEnd w:id="572"/>
      <w:bookmarkEnd w:id="573"/>
    </w:p>
    <w:p w14:paraId="76AD0021"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65EADDBC" w14:textId="77777777" w:rsidR="003133A5" w:rsidRDefault="003133A5" w:rsidP="003133A5">
      <w:pPr>
        <w:pStyle w:val="NO"/>
        <w:rPr>
          <w:noProof/>
        </w:rPr>
      </w:pPr>
      <w:r>
        <w:rPr>
          <w:noProof/>
        </w:rPr>
        <w:t>NOTE: "ETag" is a stronger validator than "Last-Modified" and is preferred.</w:t>
      </w:r>
    </w:p>
    <w:p w14:paraId="7E4956ED"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5E98B5EF" w14:textId="77777777" w:rsidR="003133A5" w:rsidRPr="001F16C3" w:rsidRDefault="003133A5" w:rsidP="00F3074B">
      <w:pPr>
        <w:pStyle w:val="Heading4"/>
      </w:pPr>
      <w:bookmarkStart w:id="574" w:name="_Toc20120571"/>
      <w:bookmarkStart w:id="575" w:name="_Toc21623449"/>
      <w:bookmarkStart w:id="576" w:name="_Toc27587152"/>
      <w:bookmarkStart w:id="577" w:name="_Toc36459214"/>
      <w:bookmarkStart w:id="578" w:name="_Toc45028461"/>
      <w:bookmarkStart w:id="579" w:name="_Toc51870140"/>
      <w:bookmarkStart w:id="580" w:name="_Toc51870262"/>
      <w:bookmarkStart w:id="581" w:name="_Toc90582016"/>
      <w:bookmarkStart w:id="582" w:name="_Toc106615899"/>
      <w:r w:rsidRPr="001F16C3">
        <w:t>6.1.2.3</w:t>
      </w:r>
      <w:r w:rsidRPr="001F16C3">
        <w:tab/>
        <w:t>HTTP custom headers</w:t>
      </w:r>
      <w:bookmarkEnd w:id="574"/>
      <w:bookmarkEnd w:id="575"/>
      <w:bookmarkEnd w:id="576"/>
      <w:bookmarkEnd w:id="577"/>
      <w:bookmarkEnd w:id="578"/>
      <w:bookmarkEnd w:id="579"/>
      <w:bookmarkEnd w:id="580"/>
      <w:bookmarkEnd w:id="581"/>
      <w:bookmarkEnd w:id="582"/>
    </w:p>
    <w:p w14:paraId="23888B23" w14:textId="77777777" w:rsidR="003133A5" w:rsidRPr="001F16C3" w:rsidRDefault="003133A5" w:rsidP="00F3074B">
      <w:pPr>
        <w:pStyle w:val="Heading5"/>
        <w:rPr>
          <w:lang w:eastAsia="zh-CN"/>
        </w:rPr>
      </w:pPr>
      <w:bookmarkStart w:id="583" w:name="_Toc20120572"/>
      <w:bookmarkStart w:id="584" w:name="_Toc21623450"/>
      <w:bookmarkStart w:id="585" w:name="_Toc27587153"/>
      <w:bookmarkStart w:id="586" w:name="_Toc36459215"/>
      <w:bookmarkStart w:id="587" w:name="_Toc45028462"/>
      <w:bookmarkStart w:id="588" w:name="_Toc51870141"/>
      <w:bookmarkStart w:id="589" w:name="_Toc51870263"/>
      <w:bookmarkStart w:id="590" w:name="_Toc90582017"/>
      <w:bookmarkStart w:id="591" w:name="_Toc106615900"/>
      <w:r w:rsidRPr="001F16C3">
        <w:t>6.1.2.3.1</w:t>
      </w:r>
      <w:r w:rsidRPr="001F16C3">
        <w:rPr>
          <w:lang w:eastAsia="zh-CN"/>
        </w:rPr>
        <w:tab/>
        <w:t>General</w:t>
      </w:r>
      <w:bookmarkEnd w:id="583"/>
      <w:bookmarkEnd w:id="584"/>
      <w:bookmarkEnd w:id="585"/>
      <w:bookmarkEnd w:id="586"/>
      <w:bookmarkEnd w:id="587"/>
      <w:bookmarkEnd w:id="588"/>
      <w:bookmarkEnd w:id="589"/>
      <w:bookmarkEnd w:id="590"/>
      <w:bookmarkEnd w:id="591"/>
    </w:p>
    <w:p w14:paraId="484E741D" w14:textId="77777777" w:rsidR="003133A5" w:rsidRPr="001F16C3" w:rsidRDefault="003133A5" w:rsidP="003133A5">
      <w:pPr>
        <w:rPr>
          <w:lang w:eastAsia="zh-CN"/>
        </w:rPr>
      </w:pPr>
      <w:r>
        <w:rPr>
          <w:lang w:eastAsia="zh-CN"/>
        </w:rPr>
        <w:t>The custom HTTP headers applicable to Nudr service are specified in the following clauses.</w:t>
      </w:r>
    </w:p>
    <w:p w14:paraId="04C9516F" w14:textId="77777777" w:rsidR="003133A5" w:rsidRPr="001F16C3" w:rsidRDefault="003133A5" w:rsidP="00F3074B">
      <w:pPr>
        <w:pStyle w:val="Heading5"/>
        <w:rPr>
          <w:lang w:eastAsia="zh-CN"/>
        </w:rPr>
      </w:pPr>
      <w:bookmarkStart w:id="592" w:name="_Toc20120573"/>
      <w:bookmarkStart w:id="593" w:name="_Toc21623451"/>
      <w:bookmarkStart w:id="594" w:name="_Toc27587154"/>
      <w:bookmarkStart w:id="595" w:name="_Toc36459216"/>
      <w:bookmarkStart w:id="596" w:name="_Toc45028463"/>
      <w:bookmarkStart w:id="597" w:name="_Toc51870142"/>
      <w:bookmarkStart w:id="598" w:name="_Toc51870264"/>
      <w:bookmarkStart w:id="599" w:name="_Toc90582018"/>
      <w:bookmarkStart w:id="600" w:name="_Toc106615901"/>
      <w:r w:rsidRPr="001F16C3">
        <w:t>6.1.2.3.</w:t>
      </w:r>
      <w:r w:rsidRPr="001F16C3">
        <w:rPr>
          <w:lang w:eastAsia="zh-CN"/>
        </w:rPr>
        <w:t>2</w:t>
      </w:r>
      <w:r w:rsidRPr="001F16C3">
        <w:rPr>
          <w:lang w:eastAsia="zh-CN"/>
        </w:rPr>
        <w:tab/>
        <w:t>3gpp-Sbi-Message-Priority</w:t>
      </w:r>
      <w:bookmarkEnd w:id="592"/>
      <w:bookmarkEnd w:id="593"/>
      <w:bookmarkEnd w:id="594"/>
      <w:bookmarkEnd w:id="595"/>
      <w:bookmarkEnd w:id="596"/>
      <w:bookmarkEnd w:id="597"/>
      <w:bookmarkEnd w:id="598"/>
      <w:bookmarkEnd w:id="599"/>
      <w:bookmarkEnd w:id="600"/>
    </w:p>
    <w:p w14:paraId="3A45BB15" w14:textId="77777777" w:rsidR="003133A5" w:rsidRDefault="003133A5" w:rsidP="003133A5">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026F178" w14:textId="77777777" w:rsidR="003133A5" w:rsidRDefault="003133A5" w:rsidP="00F3074B">
      <w:pPr>
        <w:pStyle w:val="Heading5"/>
        <w:rPr>
          <w:lang w:eastAsia="zh-CN"/>
        </w:rPr>
      </w:pPr>
      <w:bookmarkStart w:id="601" w:name="_Toc20130875"/>
      <w:bookmarkStart w:id="602" w:name="_Toc36459217"/>
      <w:bookmarkStart w:id="603" w:name="_Toc45028464"/>
      <w:bookmarkStart w:id="604" w:name="_Toc51870143"/>
      <w:bookmarkStart w:id="605" w:name="_Toc51870265"/>
      <w:bookmarkStart w:id="606" w:name="_Toc90582019"/>
      <w:bookmarkStart w:id="607" w:name="_Toc106615902"/>
      <w:r>
        <w:t>6.1.2.3.</w:t>
      </w:r>
      <w:r>
        <w:rPr>
          <w:rFonts w:hint="eastAsia"/>
          <w:lang w:eastAsia="zh-CN"/>
        </w:rPr>
        <w:t>3</w:t>
      </w:r>
      <w:r>
        <w:rPr>
          <w:rFonts w:hint="eastAsia"/>
          <w:lang w:eastAsia="zh-CN"/>
        </w:rPr>
        <w:tab/>
      </w:r>
      <w:r>
        <w:rPr>
          <w:lang w:eastAsia="zh-CN"/>
        </w:rPr>
        <w:t>3gpp-Sbi-Notification-</w:t>
      </w:r>
      <w:bookmarkEnd w:id="601"/>
      <w:r>
        <w:rPr>
          <w:lang w:eastAsia="zh-CN"/>
        </w:rPr>
        <w:t>Correlation</w:t>
      </w:r>
      <w:bookmarkEnd w:id="602"/>
      <w:bookmarkEnd w:id="603"/>
      <w:bookmarkEnd w:id="604"/>
      <w:bookmarkEnd w:id="605"/>
      <w:bookmarkEnd w:id="606"/>
      <w:bookmarkEnd w:id="607"/>
    </w:p>
    <w:p w14:paraId="110A3E19" w14:textId="77777777" w:rsidR="003133A5" w:rsidRDefault="003133A5" w:rsidP="003133A5">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0FCECB8" w14:textId="77777777" w:rsidR="003133A5" w:rsidRDefault="003133A5" w:rsidP="003133A5">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12122C0F" w14:textId="77777777" w:rsidR="003133A5" w:rsidRPr="000B63FD" w:rsidRDefault="003133A5" w:rsidP="003133A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5E30ED6D" w14:textId="77777777" w:rsidR="003133A5" w:rsidRDefault="003133A5" w:rsidP="003133A5">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16114E5C" w14:textId="77777777" w:rsidR="003133A5" w:rsidRDefault="003133A5" w:rsidP="003133A5">
      <w:pPr>
        <w:rPr>
          <w:lang w:eastAsia="zh-CN"/>
        </w:rPr>
      </w:pPr>
      <w:r>
        <w:t>subscriptionId = token</w:t>
      </w:r>
    </w:p>
    <w:p w14:paraId="30F7D825" w14:textId="77777777" w:rsidR="003133A5" w:rsidRDefault="003133A5" w:rsidP="00F3074B">
      <w:pPr>
        <w:rPr>
          <w:lang w:eastAsia="zh-CN"/>
        </w:rPr>
      </w:pPr>
      <w:r w:rsidRPr="00F3074B">
        <w:t>See clause 3.2.6 of IETF RFC 7230 [12] for the "token" definition.</w:t>
      </w:r>
    </w:p>
    <w:p w14:paraId="2F2BCA2D" w14:textId="77777777" w:rsidR="003133A5" w:rsidRDefault="003133A5" w:rsidP="003133A5">
      <w:pPr>
        <w:pStyle w:val="EX"/>
      </w:pPr>
      <w:r>
        <w:rPr>
          <w:lang w:eastAsia="zh-CN"/>
        </w:rPr>
        <w:t>EXAMPLE:</w:t>
      </w:r>
      <w:r>
        <w:rPr>
          <w:lang w:eastAsia="zh-CN"/>
        </w:rPr>
        <w:tab/>
      </w:r>
      <w:r w:rsidRPr="000B63FD">
        <w:rPr>
          <w:lang w:eastAsia="zh-CN"/>
        </w:rPr>
        <w:t>3gpp-Sbi-</w:t>
      </w:r>
      <w:r>
        <w:rPr>
          <w:lang w:eastAsia="zh-CN"/>
        </w:rPr>
        <w:t>Notification-Correlation: subsid123, subsid345.</w:t>
      </w:r>
    </w:p>
    <w:p w14:paraId="3DF7E5CE" w14:textId="77777777" w:rsidR="003133A5" w:rsidRPr="008F678B" w:rsidRDefault="003133A5" w:rsidP="003133A5">
      <w:pPr>
        <w:rPr>
          <w:lang w:eastAsia="zh-CN"/>
        </w:rPr>
      </w:pPr>
    </w:p>
    <w:p w14:paraId="6A37F849" w14:textId="77777777" w:rsidR="003133A5" w:rsidRPr="001F16C3" w:rsidRDefault="003133A5" w:rsidP="00F3074B">
      <w:pPr>
        <w:pStyle w:val="Heading3"/>
      </w:pPr>
      <w:bookmarkStart w:id="608" w:name="_Toc20120574"/>
      <w:bookmarkStart w:id="609" w:name="_Toc21623452"/>
      <w:bookmarkStart w:id="610" w:name="_Toc27587155"/>
      <w:bookmarkStart w:id="611" w:name="_Toc36459218"/>
      <w:bookmarkStart w:id="612" w:name="_Toc45028465"/>
      <w:bookmarkStart w:id="613" w:name="_Toc51870144"/>
      <w:bookmarkStart w:id="614" w:name="_Toc51870266"/>
      <w:bookmarkStart w:id="615" w:name="_Toc90582020"/>
      <w:bookmarkStart w:id="616" w:name="_Toc106615903"/>
      <w:r w:rsidRPr="001F16C3">
        <w:lastRenderedPageBreak/>
        <w:t>6.1.3</w:t>
      </w:r>
      <w:r w:rsidRPr="001F16C3">
        <w:tab/>
        <w:t>Resources</w:t>
      </w:r>
      <w:bookmarkEnd w:id="608"/>
      <w:bookmarkEnd w:id="609"/>
      <w:bookmarkEnd w:id="610"/>
      <w:bookmarkEnd w:id="611"/>
      <w:bookmarkEnd w:id="612"/>
      <w:bookmarkEnd w:id="613"/>
      <w:bookmarkEnd w:id="614"/>
      <w:bookmarkEnd w:id="615"/>
      <w:bookmarkEnd w:id="616"/>
    </w:p>
    <w:p w14:paraId="003CEA4E" w14:textId="77777777" w:rsidR="003133A5" w:rsidRPr="001F16C3" w:rsidRDefault="003133A5" w:rsidP="00F3074B">
      <w:pPr>
        <w:pStyle w:val="Heading4"/>
        <w:rPr>
          <w:lang w:eastAsia="zh-CN"/>
        </w:rPr>
      </w:pPr>
      <w:bookmarkStart w:id="617" w:name="_Toc20120575"/>
      <w:bookmarkStart w:id="618" w:name="_Toc21623453"/>
      <w:bookmarkStart w:id="619" w:name="_Toc27587156"/>
      <w:bookmarkStart w:id="620" w:name="_Toc36459219"/>
      <w:bookmarkStart w:id="621" w:name="_Toc45028466"/>
      <w:bookmarkStart w:id="622" w:name="_Toc51870145"/>
      <w:bookmarkStart w:id="623" w:name="_Toc51870267"/>
      <w:bookmarkStart w:id="624" w:name="_Toc90582021"/>
      <w:bookmarkStart w:id="625" w:name="_Toc106615904"/>
      <w:r w:rsidRPr="001F16C3">
        <w:t>6.1.3.1</w:t>
      </w:r>
      <w:r w:rsidRPr="001F16C3">
        <w:tab/>
        <w:t>Overview</w:t>
      </w:r>
      <w:bookmarkEnd w:id="617"/>
      <w:bookmarkEnd w:id="618"/>
      <w:bookmarkEnd w:id="619"/>
      <w:bookmarkEnd w:id="620"/>
      <w:bookmarkEnd w:id="621"/>
      <w:bookmarkEnd w:id="622"/>
      <w:bookmarkEnd w:id="623"/>
      <w:bookmarkEnd w:id="624"/>
      <w:bookmarkEnd w:id="625"/>
    </w:p>
    <w:p w14:paraId="3BF56763" w14:textId="7955F320" w:rsidR="003133A5" w:rsidRPr="001F16C3" w:rsidRDefault="000C4CAC" w:rsidP="003133A5">
      <w:pPr>
        <w:pStyle w:val="TH"/>
        <w:rPr>
          <w:lang w:val="en-US" w:eastAsia="zh-CN"/>
        </w:rPr>
      </w:pPr>
      <w:r>
        <w:object w:dxaOrig="6208" w:dyaOrig="8532" w14:anchorId="271AEF9F">
          <v:shape id="_x0000_i1039" type="#_x0000_t75" style="width:310.15pt;height:426.45pt" o:ole="">
            <v:imagedata r:id="rId40" o:title=""/>
          </v:shape>
          <o:OLEObject Type="Embed" ProgID="Visio.Drawing.15" ShapeID="_x0000_i1039" DrawAspect="Content" ObjectID="_1717228676" r:id="rId41"/>
        </w:object>
      </w:r>
    </w:p>
    <w:p w14:paraId="508C0B85" w14:textId="34AB8E16" w:rsidR="003133A5" w:rsidRDefault="003133A5" w:rsidP="003133A5">
      <w:pPr>
        <w:pStyle w:val="TF"/>
        <w:outlineLvl w:val="0"/>
        <w:rPr>
          <w:lang w:eastAsia="zh-CN"/>
        </w:rPr>
      </w:pPr>
      <w:r>
        <w:t xml:space="preserve">Figure 6.1.3.1-1: Resource URI structure of the </w:t>
      </w:r>
      <w:r w:rsidR="00DD381F" w:rsidRPr="001F16C3">
        <w:t>Nud</w:t>
      </w:r>
      <w:r w:rsidR="00DD381F" w:rsidRPr="001F16C3">
        <w:rPr>
          <w:lang w:eastAsia="zh-CN"/>
        </w:rPr>
        <w:t>r</w:t>
      </w:r>
      <w:r w:rsidR="00DD381F" w:rsidRPr="001F16C3">
        <w:t>_DataRepository</w:t>
      </w:r>
      <w:r>
        <w:t xml:space="preserve"> API</w:t>
      </w:r>
    </w:p>
    <w:p w14:paraId="27A2CB47" w14:textId="77777777" w:rsidR="003133A5" w:rsidRDefault="003133A5" w:rsidP="003133A5">
      <w:pPr>
        <w:rPr>
          <w:lang w:eastAsia="zh-CN"/>
        </w:rPr>
      </w:pPr>
      <w:r>
        <w:t>Table 6.1.3.1-1 provides an overview of the resources and applicable HTTP methods.</w:t>
      </w:r>
    </w:p>
    <w:p w14:paraId="2B5D3417" w14:textId="77777777" w:rsidR="003133A5" w:rsidRDefault="003133A5" w:rsidP="003133A5">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133A5" w:rsidRPr="00CB6975" w14:paraId="15C65AA7"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43345"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F9A8A"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E843A7" w14:textId="77777777" w:rsidR="003133A5" w:rsidRPr="00CB6975" w:rsidRDefault="003133A5" w:rsidP="00D14072">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814E5" w14:textId="77777777" w:rsidR="003133A5" w:rsidRPr="00CB6975" w:rsidRDefault="003133A5" w:rsidP="00D14072">
            <w:pPr>
              <w:pStyle w:val="TAH"/>
              <w:rPr>
                <w:kern w:val="2"/>
              </w:rPr>
            </w:pPr>
            <w:r w:rsidRPr="00CB6975">
              <w:rPr>
                <w:kern w:val="2"/>
              </w:rPr>
              <w:t>Description</w:t>
            </w:r>
          </w:p>
        </w:tc>
      </w:tr>
      <w:tr w:rsidR="003133A5" w:rsidRPr="00CB6975" w14:paraId="40A9F2C0"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5907AC0" w14:textId="77777777" w:rsidR="003133A5" w:rsidRPr="00CB6975" w:rsidRDefault="003133A5" w:rsidP="00D14072">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42C21FE5" w14:textId="77777777" w:rsidR="003133A5" w:rsidRPr="00CB6975" w:rsidRDefault="003133A5" w:rsidP="00D14072">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C4E6FAE"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81F37BB"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3133A5" w:rsidRPr="00CB6975" w14:paraId="6FAC885E"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52D28637" w14:textId="77777777" w:rsidR="003133A5" w:rsidRPr="00CB6975" w:rsidRDefault="003133A5" w:rsidP="00D14072">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7173DD58" w14:textId="77777777" w:rsidR="003133A5" w:rsidRPr="00CB6975" w:rsidRDefault="003133A5" w:rsidP="00D14072">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04FF725B"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D2CA6C"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10038A38"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48F87702" w14:textId="77777777" w:rsidR="003133A5" w:rsidRPr="00CB6975" w:rsidRDefault="003133A5" w:rsidP="00D14072">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EFA611D" w14:textId="77777777" w:rsidR="003133A5" w:rsidRPr="00CB6975" w:rsidRDefault="003133A5" w:rsidP="00D14072">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666C8A1F"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CFBB960"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3F876BD8"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2DA4103" w14:textId="77777777" w:rsidR="003133A5" w:rsidRPr="00CB6975" w:rsidRDefault="003133A5" w:rsidP="00D14072">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39FCF28C" w14:textId="77777777" w:rsidR="003133A5" w:rsidRPr="00CB6975" w:rsidRDefault="003133A5" w:rsidP="00D14072">
            <w:pPr>
              <w:pStyle w:val="TAL"/>
              <w:rPr>
                <w:kern w:val="2"/>
                <w:lang w:eastAsia="zh-CN"/>
              </w:rPr>
            </w:pPr>
            <w:r w:rsidRPr="00CB6975">
              <w:rPr>
                <w:kern w:val="2"/>
              </w:rPr>
              <w:t>/application-dat</w:t>
            </w:r>
            <w:r w:rsidRPr="00CB6975">
              <w:rPr>
                <w:kern w:val="2"/>
                <w:lang w:eastAsia="zh-CN"/>
              </w:rPr>
              <w:t>a</w:t>
            </w:r>
          </w:p>
          <w:p w14:paraId="37F1B269" w14:textId="77777777" w:rsidR="003133A5" w:rsidRPr="00CB6975" w:rsidRDefault="003133A5" w:rsidP="00D14072">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E563FE8"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DDE9859"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8A705C" w:rsidRPr="00CB6975" w14:paraId="5367F30B"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tcPr>
          <w:p w14:paraId="670F2E68" w14:textId="0840A7A5" w:rsidR="008A705C" w:rsidRPr="00CB6975" w:rsidRDefault="008A705C" w:rsidP="008A705C">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4C74446A" w14:textId="336C0CE1" w:rsidR="008A705C" w:rsidRPr="00CB6975" w:rsidRDefault="008A705C" w:rsidP="008A705C">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23718148" w14:textId="5336E675" w:rsidR="008A705C" w:rsidRPr="00CB6975" w:rsidRDefault="008A705C" w:rsidP="008A705C">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4797AC6" w14:textId="7C3404B8" w:rsidR="008A705C" w:rsidRPr="00CB6975" w:rsidRDefault="008A705C" w:rsidP="008A705C">
            <w:pPr>
              <w:pStyle w:val="TAL"/>
              <w:rPr>
                <w:kern w:val="2"/>
                <w:lang w:eastAsia="zh-CN"/>
              </w:rPr>
            </w:pPr>
            <w:r w:rsidRPr="00CB6975">
              <w:t>This is a pseudo operation.</w:t>
            </w:r>
          </w:p>
        </w:tc>
      </w:tr>
    </w:tbl>
    <w:p w14:paraId="49410B52" w14:textId="77777777" w:rsidR="003133A5" w:rsidRDefault="003133A5" w:rsidP="003133A5">
      <w:pPr>
        <w:rPr>
          <w:lang w:eastAsia="zh-CN"/>
        </w:rPr>
      </w:pPr>
    </w:p>
    <w:p w14:paraId="5F5C1810" w14:textId="77777777" w:rsidR="003133A5" w:rsidRPr="001F16C3" w:rsidRDefault="003133A5" w:rsidP="00F3074B">
      <w:pPr>
        <w:pStyle w:val="Heading4"/>
      </w:pPr>
      <w:bookmarkStart w:id="626" w:name="_Toc20120576"/>
      <w:bookmarkStart w:id="627" w:name="_Toc21623454"/>
      <w:bookmarkStart w:id="628" w:name="_Toc27587157"/>
      <w:bookmarkStart w:id="629" w:name="_Toc36459220"/>
      <w:bookmarkStart w:id="630" w:name="_Toc45028467"/>
      <w:bookmarkStart w:id="631" w:name="_Toc51870146"/>
      <w:bookmarkStart w:id="632" w:name="_Toc51870268"/>
      <w:bookmarkStart w:id="633" w:name="_Toc90582022"/>
      <w:bookmarkStart w:id="634" w:name="_Toc106615905"/>
      <w:r w:rsidRPr="001F16C3">
        <w:t>6.1.3.2</w:t>
      </w:r>
      <w:r w:rsidRPr="001F16C3">
        <w:tab/>
        <w:t>SubscriptionData</w:t>
      </w:r>
      <w:bookmarkEnd w:id="626"/>
      <w:bookmarkEnd w:id="627"/>
      <w:bookmarkEnd w:id="628"/>
      <w:bookmarkEnd w:id="629"/>
      <w:bookmarkEnd w:id="630"/>
      <w:bookmarkEnd w:id="631"/>
      <w:bookmarkEnd w:id="632"/>
      <w:bookmarkEnd w:id="633"/>
      <w:bookmarkEnd w:id="634"/>
    </w:p>
    <w:p w14:paraId="6B13FE65" w14:textId="77777777" w:rsidR="003133A5" w:rsidRPr="001F16C3" w:rsidRDefault="003133A5" w:rsidP="003133A5">
      <w:r>
        <w:t>See 3GPP TS 29.505 [2].</w:t>
      </w:r>
    </w:p>
    <w:p w14:paraId="791347B3" w14:textId="77777777" w:rsidR="003133A5" w:rsidRPr="001F16C3" w:rsidRDefault="003133A5" w:rsidP="00F3074B">
      <w:pPr>
        <w:pStyle w:val="Heading4"/>
      </w:pPr>
      <w:bookmarkStart w:id="635" w:name="_Toc20120577"/>
      <w:bookmarkStart w:id="636" w:name="_Toc21623455"/>
      <w:bookmarkStart w:id="637" w:name="_Toc27587158"/>
      <w:bookmarkStart w:id="638" w:name="_Toc36459221"/>
      <w:bookmarkStart w:id="639" w:name="_Toc45028468"/>
      <w:bookmarkStart w:id="640" w:name="_Toc51870147"/>
      <w:bookmarkStart w:id="641" w:name="_Toc51870269"/>
      <w:bookmarkStart w:id="642" w:name="_Toc90582023"/>
      <w:bookmarkStart w:id="643" w:name="_Toc106615906"/>
      <w:r w:rsidRPr="001F16C3">
        <w:t>6.1.3.3</w:t>
      </w:r>
      <w:r w:rsidRPr="001F16C3">
        <w:tab/>
        <w:t>PolicyData</w:t>
      </w:r>
      <w:bookmarkEnd w:id="635"/>
      <w:bookmarkEnd w:id="636"/>
      <w:bookmarkEnd w:id="637"/>
      <w:bookmarkEnd w:id="638"/>
      <w:bookmarkEnd w:id="639"/>
      <w:bookmarkEnd w:id="640"/>
      <w:bookmarkEnd w:id="641"/>
      <w:bookmarkEnd w:id="642"/>
      <w:bookmarkEnd w:id="643"/>
    </w:p>
    <w:p w14:paraId="73B28427" w14:textId="77777777" w:rsidR="003133A5" w:rsidRPr="001F16C3" w:rsidRDefault="003133A5" w:rsidP="003133A5">
      <w:r>
        <w:t>See 3GPP TS 29.519 [3].</w:t>
      </w:r>
    </w:p>
    <w:p w14:paraId="2284BC30" w14:textId="77777777" w:rsidR="003133A5" w:rsidRPr="001F16C3" w:rsidRDefault="003133A5" w:rsidP="00F3074B">
      <w:pPr>
        <w:pStyle w:val="Heading4"/>
      </w:pPr>
      <w:bookmarkStart w:id="644" w:name="_Toc20120578"/>
      <w:bookmarkStart w:id="645" w:name="_Toc21623456"/>
      <w:bookmarkStart w:id="646" w:name="_Toc27587159"/>
      <w:bookmarkStart w:id="647" w:name="_Toc36459222"/>
      <w:bookmarkStart w:id="648" w:name="_Toc45028469"/>
      <w:bookmarkStart w:id="649" w:name="_Toc51870148"/>
      <w:bookmarkStart w:id="650" w:name="_Toc51870270"/>
      <w:bookmarkStart w:id="651" w:name="_Toc90582024"/>
      <w:bookmarkStart w:id="652" w:name="_Toc106615907"/>
      <w:r w:rsidRPr="001F16C3">
        <w:t>6.1.3.4</w:t>
      </w:r>
      <w:r w:rsidRPr="001F16C3">
        <w:tab/>
        <w:t>StructuredDataForExposure</w:t>
      </w:r>
      <w:bookmarkEnd w:id="644"/>
      <w:bookmarkEnd w:id="645"/>
      <w:bookmarkEnd w:id="646"/>
      <w:bookmarkEnd w:id="647"/>
      <w:bookmarkEnd w:id="648"/>
      <w:bookmarkEnd w:id="649"/>
      <w:bookmarkEnd w:id="650"/>
      <w:bookmarkEnd w:id="651"/>
      <w:bookmarkEnd w:id="652"/>
    </w:p>
    <w:p w14:paraId="59344631" w14:textId="77777777" w:rsidR="003133A5" w:rsidRPr="001F16C3" w:rsidRDefault="003133A5" w:rsidP="003133A5">
      <w:r>
        <w:t>See 3GPP TS 29.519 [3].</w:t>
      </w:r>
    </w:p>
    <w:p w14:paraId="4575ADF3" w14:textId="77777777" w:rsidR="003133A5" w:rsidRPr="001F16C3" w:rsidRDefault="003133A5" w:rsidP="00F3074B">
      <w:pPr>
        <w:pStyle w:val="Heading4"/>
      </w:pPr>
      <w:bookmarkStart w:id="653" w:name="_Toc20120579"/>
      <w:bookmarkStart w:id="654" w:name="_Toc21623457"/>
      <w:bookmarkStart w:id="655" w:name="_Toc27587160"/>
      <w:bookmarkStart w:id="656" w:name="_Toc36459223"/>
      <w:bookmarkStart w:id="657" w:name="_Toc45028470"/>
      <w:bookmarkStart w:id="658" w:name="_Toc51870149"/>
      <w:bookmarkStart w:id="659" w:name="_Toc51870271"/>
      <w:bookmarkStart w:id="660" w:name="_Toc90582025"/>
      <w:bookmarkStart w:id="661" w:name="_Toc106615908"/>
      <w:r w:rsidRPr="001F16C3">
        <w:t>6.1.3.5</w:t>
      </w:r>
      <w:r w:rsidRPr="001F16C3">
        <w:tab/>
        <w:t>ApplicationData</w:t>
      </w:r>
      <w:bookmarkEnd w:id="653"/>
      <w:bookmarkEnd w:id="654"/>
      <w:bookmarkEnd w:id="655"/>
      <w:bookmarkEnd w:id="656"/>
      <w:bookmarkEnd w:id="657"/>
      <w:bookmarkEnd w:id="658"/>
      <w:bookmarkEnd w:id="659"/>
      <w:bookmarkEnd w:id="660"/>
      <w:bookmarkEnd w:id="661"/>
    </w:p>
    <w:p w14:paraId="4E9F2F8C" w14:textId="6472DAF7" w:rsidR="003133A5" w:rsidRDefault="003133A5" w:rsidP="003133A5">
      <w:r>
        <w:t>See 3GPP TS 29.519 [3].</w:t>
      </w:r>
    </w:p>
    <w:p w14:paraId="6F0ED931" w14:textId="59F2A482" w:rsidR="008A705C" w:rsidRPr="001F16C3" w:rsidRDefault="00DB15E7" w:rsidP="008A705C">
      <w:pPr>
        <w:pStyle w:val="Heading4"/>
      </w:pPr>
      <w:bookmarkStart w:id="662" w:name="_Toc82684252"/>
      <w:bookmarkStart w:id="663" w:name="_Toc106615909"/>
      <w:r>
        <w:t>6.1.3.6</w:t>
      </w:r>
      <w:r w:rsidR="008A705C" w:rsidRPr="001F16C3">
        <w:tab/>
      </w:r>
      <w:bookmarkEnd w:id="662"/>
      <w:r w:rsidR="008A705C">
        <w:t>Resource: DataRestorationEvents</w:t>
      </w:r>
      <w:bookmarkEnd w:id="663"/>
    </w:p>
    <w:p w14:paraId="27AF0D76" w14:textId="7A384C05" w:rsidR="008A705C" w:rsidRDefault="00DB15E7" w:rsidP="008A705C">
      <w:pPr>
        <w:pStyle w:val="Heading5"/>
      </w:pPr>
      <w:bookmarkStart w:id="664" w:name="_Toc510696610"/>
      <w:bookmarkStart w:id="665" w:name="_Toc35971401"/>
      <w:bookmarkStart w:id="666" w:name="_Toc82676366"/>
      <w:bookmarkStart w:id="667" w:name="_Toc82676725"/>
      <w:bookmarkStart w:id="668" w:name="_Toc106615910"/>
      <w:r>
        <w:t>6.1.3.6</w:t>
      </w:r>
      <w:r w:rsidR="008A705C">
        <w:t>.1</w:t>
      </w:r>
      <w:r w:rsidR="008A705C">
        <w:tab/>
        <w:t>Description</w:t>
      </w:r>
      <w:bookmarkEnd w:id="664"/>
      <w:bookmarkEnd w:id="665"/>
      <w:bookmarkEnd w:id="666"/>
      <w:bookmarkEnd w:id="667"/>
      <w:bookmarkEnd w:id="668"/>
    </w:p>
    <w:p w14:paraId="01A427A3" w14:textId="6736FD5D" w:rsidR="008A705C" w:rsidRDefault="00DB15E7" w:rsidP="008A705C">
      <w:pPr>
        <w:pStyle w:val="Heading5"/>
      </w:pPr>
      <w:bookmarkStart w:id="669" w:name="_Toc35971402"/>
      <w:bookmarkStart w:id="670" w:name="_Toc82676367"/>
      <w:bookmarkStart w:id="671" w:name="_Toc82676726"/>
      <w:bookmarkStart w:id="672" w:name="_Toc510696612"/>
      <w:bookmarkStart w:id="673" w:name="_Toc106615911"/>
      <w:r>
        <w:t>6.1.3.6</w:t>
      </w:r>
      <w:r w:rsidR="008A705C">
        <w:t>.2</w:t>
      </w:r>
      <w:r w:rsidR="008A705C">
        <w:tab/>
        <w:t>Resource Definition</w:t>
      </w:r>
      <w:bookmarkEnd w:id="669"/>
      <w:bookmarkEnd w:id="670"/>
      <w:bookmarkEnd w:id="671"/>
      <w:bookmarkEnd w:id="673"/>
    </w:p>
    <w:p w14:paraId="11913B6F" w14:textId="77777777" w:rsidR="008A705C" w:rsidRDefault="008A705C" w:rsidP="008A705C">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0BA1D30B" w14:textId="54CAE8DD" w:rsidR="008A705C" w:rsidRDefault="008A705C" w:rsidP="008A705C">
      <w:pPr>
        <w:rPr>
          <w:rFonts w:ascii="Arial" w:hAnsi="Arial" w:cs="Arial"/>
        </w:rPr>
      </w:pPr>
      <w:r>
        <w:t>This resource shall support the resource URI variables defined in table </w:t>
      </w:r>
      <w:r w:rsidR="00DB15E7">
        <w:t>6.1.3.6</w:t>
      </w:r>
      <w:r>
        <w:t>.2-1</w:t>
      </w:r>
      <w:r>
        <w:rPr>
          <w:rFonts w:ascii="Arial" w:hAnsi="Arial" w:cs="Arial"/>
        </w:rPr>
        <w:t>.</w:t>
      </w:r>
    </w:p>
    <w:p w14:paraId="5A29F113" w14:textId="47970D00" w:rsidR="008A705C" w:rsidRDefault="008A705C" w:rsidP="008A705C">
      <w:pPr>
        <w:pStyle w:val="TH"/>
        <w:rPr>
          <w:rFonts w:cs="Arial"/>
        </w:rPr>
      </w:pPr>
      <w:r>
        <w:t>Table </w:t>
      </w:r>
      <w:r w:rsidR="00DB15E7">
        <w:t>6.1.3.6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705C" w:rsidRPr="00CB6975" w14:paraId="2B75B31A"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123E35" w14:textId="77777777" w:rsidR="008A705C" w:rsidRPr="00CB6975" w:rsidRDefault="008A705C" w:rsidP="00BF6668">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E94062" w14:textId="77777777" w:rsidR="008A705C" w:rsidRPr="00CB6975" w:rsidRDefault="008A705C" w:rsidP="00BF6668">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57D43C" w14:textId="77777777" w:rsidR="008A705C" w:rsidRPr="00CB6975" w:rsidRDefault="008A705C" w:rsidP="00BF6668">
            <w:pPr>
              <w:pStyle w:val="TAH"/>
            </w:pPr>
            <w:r w:rsidRPr="00CB6975">
              <w:t>Definition</w:t>
            </w:r>
          </w:p>
        </w:tc>
      </w:tr>
      <w:tr w:rsidR="008A705C" w:rsidRPr="00CB6975" w14:paraId="12E41139"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D64B3DA" w14:textId="77777777" w:rsidR="008A705C" w:rsidRPr="00CB6975" w:rsidRDefault="008A705C" w:rsidP="00BF6668">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7B549001"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6256016" w14:textId="77777777" w:rsidR="008A705C" w:rsidRPr="00CB6975" w:rsidRDefault="008A705C" w:rsidP="00BF6668">
            <w:pPr>
              <w:pStyle w:val="TAL"/>
            </w:pPr>
            <w:r w:rsidRPr="00CB6975">
              <w:t>See clause</w:t>
            </w:r>
            <w:r w:rsidRPr="00CB6975">
              <w:rPr>
                <w:lang w:val="en-US" w:eastAsia="zh-CN"/>
              </w:rPr>
              <w:t> </w:t>
            </w:r>
            <w:r w:rsidRPr="00CB6975">
              <w:t>6.1.1</w:t>
            </w:r>
          </w:p>
        </w:tc>
      </w:tr>
      <w:tr w:rsidR="008A705C" w:rsidRPr="00CB6975" w14:paraId="5AC1F4F5"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757A78" w14:textId="77777777" w:rsidR="008A705C" w:rsidRPr="00CB6975" w:rsidRDefault="008A705C" w:rsidP="00BF6668">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FE8215C"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754C97A" w14:textId="77777777" w:rsidR="008A705C" w:rsidRPr="00CB6975" w:rsidRDefault="008A705C" w:rsidP="00BF6668">
            <w:pPr>
              <w:pStyle w:val="TAL"/>
            </w:pPr>
            <w:r w:rsidRPr="00CB6975">
              <w:t>See clause 6.1.1</w:t>
            </w:r>
          </w:p>
        </w:tc>
      </w:tr>
    </w:tbl>
    <w:p w14:paraId="5DDF3837" w14:textId="77777777" w:rsidR="008A705C" w:rsidRPr="00384E92" w:rsidRDefault="008A705C" w:rsidP="008A705C"/>
    <w:p w14:paraId="577C6E52" w14:textId="46DAF5C6" w:rsidR="008A705C" w:rsidRDefault="00DB15E7" w:rsidP="008A705C">
      <w:pPr>
        <w:pStyle w:val="Heading5"/>
      </w:pPr>
      <w:bookmarkStart w:id="674" w:name="_Toc35971403"/>
      <w:bookmarkStart w:id="675" w:name="_Toc82676368"/>
      <w:bookmarkStart w:id="676" w:name="_Toc82676727"/>
      <w:bookmarkStart w:id="677" w:name="_Toc106615912"/>
      <w:r>
        <w:t>6.1.3.6</w:t>
      </w:r>
      <w:r w:rsidR="008A705C">
        <w:t>.3</w:t>
      </w:r>
      <w:r w:rsidR="008A705C">
        <w:tab/>
        <w:t>Resource Standard Methods</w:t>
      </w:r>
      <w:bookmarkEnd w:id="672"/>
      <w:bookmarkEnd w:id="674"/>
      <w:bookmarkEnd w:id="675"/>
      <w:bookmarkEnd w:id="676"/>
      <w:bookmarkEnd w:id="677"/>
    </w:p>
    <w:p w14:paraId="5BA11F8C" w14:textId="67E34833" w:rsidR="008A705C" w:rsidRPr="00384E92" w:rsidRDefault="00DB15E7" w:rsidP="008A705C">
      <w:pPr>
        <w:pStyle w:val="H6"/>
      </w:pPr>
      <w:bookmarkStart w:id="678" w:name="_Toc510696613"/>
      <w:bookmarkStart w:id="679" w:name="_Toc35971404"/>
      <w:r>
        <w:t>6.1.3.6</w:t>
      </w:r>
      <w:r w:rsidR="008A705C">
        <w:t>.3</w:t>
      </w:r>
      <w:r w:rsidR="008A705C" w:rsidRPr="00384E92">
        <w:t>.1</w:t>
      </w:r>
      <w:r w:rsidR="008A705C" w:rsidRPr="00384E92">
        <w:tab/>
      </w:r>
      <w:r w:rsidR="008A705C">
        <w:t>POST</w:t>
      </w:r>
      <w:bookmarkEnd w:id="678"/>
      <w:bookmarkEnd w:id="679"/>
    </w:p>
    <w:p w14:paraId="4F441CF1" w14:textId="77777777" w:rsidR="008A705C" w:rsidRDefault="008A705C" w:rsidP="008A705C">
      <w:r>
        <w:t>This method will not be actually invoked.</w:t>
      </w:r>
    </w:p>
    <w:p w14:paraId="031736A7" w14:textId="2248E99D" w:rsidR="008A705C" w:rsidRDefault="008A705C" w:rsidP="008A705C">
      <w:r>
        <w:lastRenderedPageBreak/>
        <w:t xml:space="preserve">This method shall support the URI query parameters specified in table </w:t>
      </w:r>
      <w:r w:rsidR="00DB15E7">
        <w:t>6.1.3.6</w:t>
      </w:r>
      <w:r>
        <w:t>.3.1-1.</w:t>
      </w:r>
    </w:p>
    <w:p w14:paraId="2C9843C4" w14:textId="6FC763A3" w:rsidR="008A705C" w:rsidRPr="00384E92" w:rsidRDefault="008A705C" w:rsidP="008A705C">
      <w:pPr>
        <w:pStyle w:val="TH"/>
        <w:rPr>
          <w:rFonts w:cs="Arial"/>
        </w:rPr>
      </w:pPr>
      <w:r w:rsidRPr="00384E92">
        <w:t xml:space="preserve">Table </w:t>
      </w:r>
      <w:r w:rsidR="00DB15E7">
        <w:t>6.1.3.6</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705C" w:rsidRPr="00CB6975" w14:paraId="171D54A3"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784A" w14:textId="77777777" w:rsidR="008A705C" w:rsidRPr="00CB6975" w:rsidRDefault="008A705C" w:rsidP="00BF6668">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4FA7AB" w14:textId="77777777" w:rsidR="008A705C" w:rsidRPr="00CB6975" w:rsidRDefault="008A705C" w:rsidP="00BF6668">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E01D78" w14:textId="77777777" w:rsidR="008A705C" w:rsidRPr="00CB6975" w:rsidRDefault="008A705C" w:rsidP="00BF6668">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6D74FF9" w14:textId="77777777" w:rsidR="008A705C" w:rsidRPr="00CB6975" w:rsidRDefault="008A705C" w:rsidP="00BF6668">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23D2F4" w14:textId="77777777" w:rsidR="008A705C" w:rsidRPr="00CB6975" w:rsidRDefault="008A705C" w:rsidP="00BF6668">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60D021" w14:textId="77777777" w:rsidR="008A705C" w:rsidRPr="00CB6975" w:rsidRDefault="008A705C" w:rsidP="00BF6668">
            <w:pPr>
              <w:pStyle w:val="TAH"/>
            </w:pPr>
            <w:r w:rsidRPr="00CB6975">
              <w:t>Applicability</w:t>
            </w:r>
          </w:p>
        </w:tc>
      </w:tr>
      <w:tr w:rsidR="008A705C" w:rsidRPr="00CB6975" w14:paraId="06CE492F"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4B21A" w14:textId="77777777" w:rsidR="008A705C" w:rsidRPr="00CB6975" w:rsidRDefault="008A705C" w:rsidP="00BF6668">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757174D2" w14:textId="77777777" w:rsidR="008A705C" w:rsidRPr="00CB6975" w:rsidRDefault="008A705C" w:rsidP="00BF6668">
            <w:pPr>
              <w:pStyle w:val="TAL"/>
            </w:pPr>
          </w:p>
        </w:tc>
        <w:tc>
          <w:tcPr>
            <w:tcW w:w="215" w:type="pct"/>
            <w:tcBorders>
              <w:top w:val="single" w:sz="4" w:space="0" w:color="auto"/>
              <w:left w:val="single" w:sz="6" w:space="0" w:color="000000"/>
              <w:bottom w:val="single" w:sz="6" w:space="0" w:color="000000"/>
              <w:right w:val="single" w:sz="6" w:space="0" w:color="000000"/>
            </w:tcBorders>
          </w:tcPr>
          <w:p w14:paraId="1C9B9347" w14:textId="77777777" w:rsidR="008A705C" w:rsidRPr="00CB6975" w:rsidRDefault="008A705C" w:rsidP="00BF6668">
            <w:pPr>
              <w:pStyle w:val="TAC"/>
            </w:pPr>
          </w:p>
        </w:tc>
        <w:tc>
          <w:tcPr>
            <w:tcW w:w="580" w:type="pct"/>
            <w:tcBorders>
              <w:top w:val="single" w:sz="4" w:space="0" w:color="auto"/>
              <w:left w:val="single" w:sz="6" w:space="0" w:color="000000"/>
              <w:bottom w:val="single" w:sz="6" w:space="0" w:color="000000"/>
              <w:right w:val="single" w:sz="6" w:space="0" w:color="000000"/>
            </w:tcBorders>
          </w:tcPr>
          <w:p w14:paraId="176DCF5B" w14:textId="77777777" w:rsidR="008A705C" w:rsidRPr="00CB6975" w:rsidRDefault="008A705C" w:rsidP="00BF666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89140" w14:textId="77777777" w:rsidR="008A705C" w:rsidRPr="00CB6975" w:rsidRDefault="008A705C" w:rsidP="00BF6668">
            <w:pPr>
              <w:pStyle w:val="TAL"/>
            </w:pPr>
          </w:p>
        </w:tc>
        <w:tc>
          <w:tcPr>
            <w:tcW w:w="796" w:type="pct"/>
            <w:tcBorders>
              <w:top w:val="single" w:sz="4" w:space="0" w:color="auto"/>
              <w:left w:val="single" w:sz="6" w:space="0" w:color="000000"/>
              <w:bottom w:val="single" w:sz="6" w:space="0" w:color="000000"/>
              <w:right w:val="single" w:sz="6" w:space="0" w:color="000000"/>
            </w:tcBorders>
          </w:tcPr>
          <w:p w14:paraId="45A9311F" w14:textId="77777777" w:rsidR="008A705C" w:rsidRPr="00CB6975" w:rsidRDefault="008A705C" w:rsidP="00BF6668">
            <w:pPr>
              <w:pStyle w:val="TAL"/>
            </w:pPr>
          </w:p>
        </w:tc>
      </w:tr>
    </w:tbl>
    <w:p w14:paraId="32DA3829" w14:textId="77777777" w:rsidR="008A705C" w:rsidRDefault="008A705C" w:rsidP="008A705C"/>
    <w:p w14:paraId="78A95D8D" w14:textId="6C2321B3" w:rsidR="008A705C" w:rsidRPr="00384E92" w:rsidRDefault="008A705C" w:rsidP="008A705C">
      <w:r>
        <w:t xml:space="preserve">This method shall support the request data structures specified in table </w:t>
      </w:r>
      <w:r w:rsidR="00DB15E7">
        <w:t>6.1.3.6</w:t>
      </w:r>
      <w:r>
        <w:t xml:space="preserve">.3.1-2 and the response data structures and response codes specified in table </w:t>
      </w:r>
      <w:r w:rsidR="00DB15E7">
        <w:t>6.1.3.6</w:t>
      </w:r>
      <w:r>
        <w:t>.3.1-3.</w:t>
      </w:r>
    </w:p>
    <w:p w14:paraId="1476D034" w14:textId="535C0C99" w:rsidR="008A705C" w:rsidRPr="001769FF" w:rsidRDefault="008A705C" w:rsidP="008A705C">
      <w:pPr>
        <w:pStyle w:val="TH"/>
      </w:pPr>
      <w:r w:rsidRPr="001769FF">
        <w:t xml:space="preserve">Table </w:t>
      </w:r>
      <w:r w:rsidR="00DB15E7">
        <w:t>6.1.3.6</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705C" w:rsidRPr="00CB6975" w14:paraId="318545E7"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1E169C" w14:textId="77777777" w:rsidR="008A705C" w:rsidRPr="00CB6975" w:rsidRDefault="008A705C"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562F97" w14:textId="77777777" w:rsidR="008A705C" w:rsidRPr="00CB6975" w:rsidRDefault="008A705C"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6CBAA6" w14:textId="77777777" w:rsidR="008A705C" w:rsidRPr="00CB6975" w:rsidRDefault="008A705C"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169D0" w14:textId="77777777" w:rsidR="008A705C" w:rsidRPr="00CB6975" w:rsidRDefault="008A705C" w:rsidP="00BF6668">
            <w:pPr>
              <w:pStyle w:val="TAH"/>
            </w:pPr>
            <w:r w:rsidRPr="00CB6975">
              <w:t>Description</w:t>
            </w:r>
          </w:p>
        </w:tc>
      </w:tr>
      <w:tr w:rsidR="008A705C" w:rsidRPr="00CB6975" w14:paraId="4463C506"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D773A0" w14:textId="77777777" w:rsidR="008A705C" w:rsidRPr="00CB6975" w:rsidRDefault="008A705C" w:rsidP="00BF6668">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447BB09E" w14:textId="77777777" w:rsidR="008A705C" w:rsidRPr="00CB6975" w:rsidRDefault="008A705C" w:rsidP="00BF6668">
            <w:pPr>
              <w:pStyle w:val="TAC"/>
            </w:pPr>
          </w:p>
        </w:tc>
        <w:tc>
          <w:tcPr>
            <w:tcW w:w="1276" w:type="dxa"/>
            <w:tcBorders>
              <w:top w:val="single" w:sz="4" w:space="0" w:color="auto"/>
              <w:left w:val="single" w:sz="6" w:space="0" w:color="000000"/>
              <w:bottom w:val="single" w:sz="6" w:space="0" w:color="000000"/>
              <w:right w:val="single" w:sz="6" w:space="0" w:color="000000"/>
            </w:tcBorders>
          </w:tcPr>
          <w:p w14:paraId="58338207" w14:textId="77777777" w:rsidR="008A705C" w:rsidRPr="00CB6975" w:rsidRDefault="008A705C" w:rsidP="00BF66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101E35" w14:textId="77777777" w:rsidR="008A705C" w:rsidRPr="00CB6975" w:rsidRDefault="008A705C" w:rsidP="00BF6668">
            <w:pPr>
              <w:pStyle w:val="TAL"/>
            </w:pPr>
          </w:p>
        </w:tc>
      </w:tr>
    </w:tbl>
    <w:p w14:paraId="428A54FD" w14:textId="77777777" w:rsidR="008A705C" w:rsidRDefault="008A705C" w:rsidP="008A705C"/>
    <w:p w14:paraId="4FEB57A2" w14:textId="22C4D80A" w:rsidR="008A705C" w:rsidRPr="001769FF" w:rsidRDefault="008A705C" w:rsidP="008A705C">
      <w:pPr>
        <w:pStyle w:val="TH"/>
      </w:pPr>
      <w:r w:rsidRPr="001769FF">
        <w:t xml:space="preserve">Table </w:t>
      </w:r>
      <w:r w:rsidR="00DB15E7">
        <w:t>6.1.3.6</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705C" w:rsidRPr="00CB6975" w14:paraId="4C5C83DA"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DC702" w14:textId="77777777" w:rsidR="008A705C" w:rsidRPr="00CB6975" w:rsidRDefault="008A705C" w:rsidP="00BF6668">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185371" w14:textId="77777777" w:rsidR="008A705C" w:rsidRPr="00CB6975" w:rsidRDefault="008A705C" w:rsidP="00BF6668">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460D57" w14:textId="77777777" w:rsidR="008A705C" w:rsidRPr="00CB6975" w:rsidRDefault="008A705C" w:rsidP="00BF6668">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7A7CAC" w14:textId="77777777" w:rsidR="008A705C" w:rsidRPr="00CB6975" w:rsidRDefault="008A705C" w:rsidP="00BF6668">
            <w:pPr>
              <w:pStyle w:val="TAH"/>
            </w:pPr>
            <w:r w:rsidRPr="00CB6975">
              <w:t>Response</w:t>
            </w:r>
          </w:p>
          <w:p w14:paraId="1C0DC9EC" w14:textId="77777777" w:rsidR="008A705C" w:rsidRPr="00CB6975" w:rsidRDefault="008A705C" w:rsidP="00BF6668">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082ABD" w14:textId="77777777" w:rsidR="008A705C" w:rsidRPr="00CB6975" w:rsidRDefault="008A705C" w:rsidP="00BF6668">
            <w:pPr>
              <w:pStyle w:val="TAH"/>
            </w:pPr>
            <w:r w:rsidRPr="00CB6975">
              <w:t>Description</w:t>
            </w:r>
          </w:p>
        </w:tc>
      </w:tr>
      <w:tr w:rsidR="008A705C" w:rsidRPr="00CB6975" w14:paraId="293BBEC4"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B3151" w14:textId="77777777" w:rsidR="008A705C" w:rsidRPr="00CB6975" w:rsidRDefault="008A705C" w:rsidP="00BF6668">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3DDFB237" w14:textId="77777777" w:rsidR="008A705C" w:rsidRPr="00CB6975" w:rsidRDefault="008A705C" w:rsidP="00BF6668">
            <w:pPr>
              <w:pStyle w:val="TAC"/>
            </w:pPr>
          </w:p>
        </w:tc>
        <w:tc>
          <w:tcPr>
            <w:tcW w:w="649" w:type="pct"/>
            <w:tcBorders>
              <w:top w:val="single" w:sz="4" w:space="0" w:color="auto"/>
              <w:left w:val="single" w:sz="6" w:space="0" w:color="000000"/>
              <w:bottom w:val="single" w:sz="6" w:space="0" w:color="000000"/>
              <w:right w:val="single" w:sz="6" w:space="0" w:color="000000"/>
            </w:tcBorders>
          </w:tcPr>
          <w:p w14:paraId="49C4ADE3" w14:textId="77777777" w:rsidR="008A705C" w:rsidRPr="00CB6975" w:rsidRDefault="008A705C" w:rsidP="00BF6668">
            <w:pPr>
              <w:pStyle w:val="TAL"/>
            </w:pPr>
          </w:p>
        </w:tc>
        <w:tc>
          <w:tcPr>
            <w:tcW w:w="583" w:type="pct"/>
            <w:tcBorders>
              <w:top w:val="single" w:sz="4" w:space="0" w:color="auto"/>
              <w:left w:val="single" w:sz="6" w:space="0" w:color="000000"/>
              <w:bottom w:val="single" w:sz="6" w:space="0" w:color="000000"/>
              <w:right w:val="single" w:sz="6" w:space="0" w:color="000000"/>
            </w:tcBorders>
          </w:tcPr>
          <w:p w14:paraId="194FC95D" w14:textId="77777777" w:rsidR="008A705C" w:rsidRPr="00CB6975" w:rsidRDefault="008A705C" w:rsidP="00BF666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ECBDD8" w14:textId="77777777" w:rsidR="008A705C" w:rsidRPr="00CB6975" w:rsidRDefault="008A705C" w:rsidP="00BF6668">
            <w:pPr>
              <w:pStyle w:val="TAL"/>
            </w:pPr>
          </w:p>
        </w:tc>
      </w:tr>
    </w:tbl>
    <w:p w14:paraId="254716C4" w14:textId="77777777" w:rsidR="008A705C" w:rsidRDefault="008A705C" w:rsidP="003133A5"/>
    <w:p w14:paraId="4BEFF9C1" w14:textId="77777777" w:rsidR="003133A5" w:rsidRPr="00B06F7A" w:rsidRDefault="003133A5" w:rsidP="00F3074B">
      <w:pPr>
        <w:pStyle w:val="Heading3"/>
      </w:pPr>
      <w:bookmarkStart w:id="680" w:name="_Toc82680264"/>
      <w:bookmarkStart w:id="681" w:name="_Toc90582026"/>
      <w:bookmarkStart w:id="682" w:name="_Toc106615913"/>
      <w:r w:rsidRPr="00B06F7A">
        <w:t>6.1.4</w:t>
      </w:r>
      <w:r w:rsidRPr="00B06F7A">
        <w:tab/>
        <w:t>Custom Operations without associated resources</w:t>
      </w:r>
      <w:bookmarkEnd w:id="680"/>
      <w:bookmarkEnd w:id="681"/>
      <w:bookmarkEnd w:id="682"/>
    </w:p>
    <w:p w14:paraId="504D5088" w14:textId="77777777" w:rsidR="003133A5" w:rsidRPr="00E27127" w:rsidRDefault="003133A5" w:rsidP="003133A5">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41174F11" w14:textId="77777777" w:rsidR="003133A5" w:rsidRPr="001F16C3" w:rsidRDefault="003133A5" w:rsidP="00F3074B">
      <w:pPr>
        <w:pStyle w:val="Heading3"/>
      </w:pPr>
      <w:bookmarkStart w:id="683" w:name="_Toc20120580"/>
      <w:bookmarkStart w:id="684" w:name="_Toc21623458"/>
      <w:bookmarkStart w:id="685" w:name="_Toc27587161"/>
      <w:bookmarkStart w:id="686" w:name="_Toc36459224"/>
      <w:bookmarkStart w:id="687" w:name="_Toc45028471"/>
      <w:bookmarkStart w:id="688" w:name="_Toc51870150"/>
      <w:bookmarkStart w:id="689" w:name="_Toc51870272"/>
      <w:bookmarkStart w:id="690" w:name="_Toc90582027"/>
      <w:bookmarkStart w:id="691" w:name="_Toc106615914"/>
      <w:r w:rsidRPr="001F16C3">
        <w:t>6.1.5</w:t>
      </w:r>
      <w:r w:rsidRPr="001F16C3">
        <w:tab/>
        <w:t>Notifications</w:t>
      </w:r>
      <w:bookmarkEnd w:id="683"/>
      <w:bookmarkEnd w:id="684"/>
      <w:bookmarkEnd w:id="685"/>
      <w:bookmarkEnd w:id="686"/>
      <w:bookmarkEnd w:id="687"/>
      <w:bookmarkEnd w:id="688"/>
      <w:bookmarkEnd w:id="689"/>
      <w:bookmarkEnd w:id="690"/>
      <w:bookmarkEnd w:id="691"/>
    </w:p>
    <w:p w14:paraId="36411AF7" w14:textId="77777777" w:rsidR="003133A5" w:rsidRPr="001F16C3" w:rsidRDefault="003133A5" w:rsidP="00F3074B">
      <w:pPr>
        <w:pStyle w:val="Heading4"/>
      </w:pPr>
      <w:bookmarkStart w:id="692" w:name="_Toc20120581"/>
      <w:bookmarkStart w:id="693" w:name="_Toc21623459"/>
      <w:bookmarkStart w:id="694" w:name="_Toc27587162"/>
      <w:bookmarkStart w:id="695" w:name="_Toc36459225"/>
      <w:bookmarkStart w:id="696" w:name="_Toc45028472"/>
      <w:bookmarkStart w:id="697" w:name="_Toc51870151"/>
      <w:bookmarkStart w:id="698" w:name="_Toc51870273"/>
      <w:bookmarkStart w:id="699" w:name="_Toc90582028"/>
      <w:bookmarkStart w:id="700" w:name="_Toc106615915"/>
      <w:r w:rsidRPr="001F16C3">
        <w:t>6.1.5.1</w:t>
      </w:r>
      <w:r w:rsidRPr="001F16C3">
        <w:tab/>
        <w:t>General</w:t>
      </w:r>
      <w:bookmarkEnd w:id="692"/>
      <w:bookmarkEnd w:id="693"/>
      <w:bookmarkEnd w:id="694"/>
      <w:bookmarkEnd w:id="695"/>
      <w:bookmarkEnd w:id="696"/>
      <w:bookmarkEnd w:id="697"/>
      <w:bookmarkEnd w:id="698"/>
      <w:bookmarkEnd w:id="699"/>
      <w:bookmarkEnd w:id="700"/>
    </w:p>
    <w:p w14:paraId="7B0D2ED8" w14:textId="77777777" w:rsidR="005936A3" w:rsidRDefault="003133A5" w:rsidP="003133A5">
      <w:pPr>
        <w:rPr>
          <w:lang w:eastAsia="zh-CN"/>
        </w:rPr>
      </w:pPr>
      <w:r>
        <w:rPr>
          <w:lang w:eastAsia="zh-CN"/>
        </w:rPr>
        <w:t xml:space="preserve">This clause specifies the general mechanism of notifications </w:t>
      </w:r>
      <w:r w:rsidR="005936A3">
        <w:rPr>
          <w:lang w:eastAsia="zh-CN"/>
        </w:rPr>
        <w:t>in the following scenarios:</w:t>
      </w:r>
    </w:p>
    <w:p w14:paraId="18A1649E" w14:textId="1FE471C2" w:rsidR="005936A3" w:rsidRDefault="005936A3" w:rsidP="005936A3">
      <w:pPr>
        <w:pStyle w:val="B1"/>
        <w:rPr>
          <w:lang w:eastAsia="zh-CN"/>
        </w:rPr>
      </w:pPr>
      <w:r>
        <w:rPr>
          <w:lang w:eastAsia="zh-CN"/>
        </w:rPr>
        <w:t>-</w:t>
      </w:r>
      <w:r>
        <w:rPr>
          <w:lang w:eastAsia="zh-CN"/>
        </w:rPr>
        <w:tab/>
        <w:t xml:space="preserve">notification </w:t>
      </w:r>
      <w:r w:rsidR="003133A5">
        <w:rPr>
          <w:lang w:eastAsia="zh-CN"/>
        </w:rPr>
        <w:t>of changed data which are stored in the UDR</w:t>
      </w:r>
      <w:r>
        <w:rPr>
          <w:lang w:eastAsia="zh-CN"/>
        </w:rPr>
        <w:t>;</w:t>
      </w:r>
    </w:p>
    <w:p w14:paraId="028449D0" w14:textId="77777777" w:rsidR="005936A3" w:rsidRDefault="005936A3" w:rsidP="005936A3">
      <w:pPr>
        <w:pStyle w:val="B1"/>
        <w:rPr>
          <w:lang w:eastAsia="zh-CN"/>
        </w:rPr>
      </w:pPr>
      <w:r>
        <w:rPr>
          <w:lang w:eastAsia="zh-CN"/>
        </w:rPr>
        <w:t>-</w:t>
      </w:r>
      <w:r>
        <w:rPr>
          <w:lang w:eastAsia="zh-CN"/>
        </w:rPr>
        <w:tab/>
        <w:t>notification of data restoration.</w:t>
      </w:r>
    </w:p>
    <w:p w14:paraId="7AB43CC2" w14:textId="0A52A0F3" w:rsidR="003133A5" w:rsidRPr="001F16C3" w:rsidRDefault="005936A3" w:rsidP="005936A3">
      <w:pPr>
        <w:rPr>
          <w:lang w:eastAsia="zh-CN"/>
        </w:rPr>
      </w:pPr>
      <w:r>
        <w:rPr>
          <w:lang w:eastAsia="zh-CN"/>
        </w:rPr>
        <w:t>T</w:t>
      </w:r>
      <w:r w:rsidR="003133A5">
        <w:rPr>
          <w:lang w:eastAsia="zh-CN"/>
        </w:rPr>
        <w:t>he mechanism sh</w:t>
      </w:r>
      <w:r>
        <w:rPr>
          <w:lang w:eastAsia="zh-CN"/>
        </w:rPr>
        <w:t>all</w:t>
      </w:r>
      <w:r w:rsidR="003133A5">
        <w:rPr>
          <w:lang w:eastAsia="zh-CN"/>
        </w:rPr>
        <w:t xml:space="preserve"> be applicable to the data specified in 3GPP TS 29.505[</w:t>
      </w:r>
      <w:r w:rsidR="003133A5">
        <w:rPr>
          <w:lang w:val="en-US" w:eastAsia="zh-CN"/>
        </w:rPr>
        <w:t>2</w:t>
      </w:r>
      <w:r w:rsidR="003133A5">
        <w:rPr>
          <w:lang w:eastAsia="zh-CN"/>
        </w:rPr>
        <w:t>] and 3GPP TS 29.519[</w:t>
      </w:r>
      <w:r w:rsidR="003133A5">
        <w:rPr>
          <w:lang w:val="en-US" w:eastAsia="zh-CN"/>
        </w:rPr>
        <w:t>3</w:t>
      </w:r>
      <w:r w:rsidR="003133A5">
        <w:rPr>
          <w:lang w:eastAsia="zh-CN"/>
        </w:rPr>
        <w:t>].</w:t>
      </w:r>
    </w:p>
    <w:p w14:paraId="6F8BE62B" w14:textId="77777777" w:rsidR="003133A5" w:rsidRPr="001F16C3" w:rsidRDefault="003133A5" w:rsidP="00F3074B">
      <w:pPr>
        <w:pStyle w:val="Heading4"/>
        <w:rPr>
          <w:lang w:eastAsia="zh-CN"/>
        </w:rPr>
      </w:pPr>
      <w:bookmarkStart w:id="701" w:name="_Toc20120582"/>
      <w:bookmarkStart w:id="702" w:name="_Toc21623460"/>
      <w:bookmarkStart w:id="703" w:name="_Toc27587163"/>
      <w:bookmarkStart w:id="704" w:name="_Toc36459226"/>
      <w:bookmarkStart w:id="705" w:name="_Toc45028473"/>
      <w:bookmarkStart w:id="706" w:name="_Toc51870152"/>
      <w:bookmarkStart w:id="707" w:name="_Toc51870274"/>
      <w:bookmarkStart w:id="708" w:name="_Toc90582029"/>
      <w:bookmarkStart w:id="709" w:name="_Toc106615916"/>
      <w:r w:rsidRPr="001F16C3">
        <w:t>6.1.5.2</w:t>
      </w:r>
      <w:r w:rsidRPr="001F16C3">
        <w:tab/>
      </w:r>
      <w:r w:rsidRPr="001F16C3">
        <w:rPr>
          <w:lang w:eastAsia="zh-CN"/>
        </w:rPr>
        <w:t>Data Change Notification</w:t>
      </w:r>
      <w:bookmarkEnd w:id="701"/>
      <w:bookmarkEnd w:id="702"/>
      <w:bookmarkEnd w:id="703"/>
      <w:bookmarkEnd w:id="704"/>
      <w:bookmarkEnd w:id="705"/>
      <w:bookmarkEnd w:id="706"/>
      <w:bookmarkEnd w:id="707"/>
      <w:bookmarkEnd w:id="708"/>
      <w:bookmarkEnd w:id="709"/>
    </w:p>
    <w:p w14:paraId="6509FE06" w14:textId="77777777" w:rsidR="003133A5" w:rsidRPr="001F16C3" w:rsidRDefault="003133A5" w:rsidP="003133A5">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B631681" w14:textId="77777777" w:rsidR="003133A5" w:rsidRDefault="003133A5" w:rsidP="003133A5">
      <w:r>
        <w:t>Resource URI: {callbackReference}</w:t>
      </w:r>
    </w:p>
    <w:p w14:paraId="3363230A" w14:textId="3282B658" w:rsidR="003133A5" w:rsidRDefault="003133A5" w:rsidP="003133A5">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5AACC658" w14:textId="3BAA039E" w:rsidR="00BB5ABB" w:rsidRPr="001F16C3" w:rsidRDefault="00BB5ABB" w:rsidP="00BB5ABB">
      <w:pPr>
        <w:pStyle w:val="Heading4"/>
      </w:pPr>
      <w:bookmarkStart w:id="710" w:name="_Toc82684255"/>
      <w:bookmarkStart w:id="711" w:name="_Toc106615917"/>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10"/>
      <w:bookmarkEnd w:id="711"/>
    </w:p>
    <w:p w14:paraId="31420FA3" w14:textId="77777777" w:rsidR="00BB5ABB" w:rsidRPr="00B06F7A" w:rsidRDefault="00BB5ABB" w:rsidP="00BB5ABB">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4E5EA8BF" w14:textId="77777777" w:rsidR="00BB5ABB" w:rsidRPr="00B06F7A" w:rsidRDefault="00BB5ABB" w:rsidP="00BB5ABB">
      <w:r w:rsidRPr="00B06F7A">
        <w:t>Resource URI: {</w:t>
      </w:r>
      <w:r>
        <w:rPr>
          <w:lang w:val="en-US"/>
        </w:rPr>
        <w:t>data</w:t>
      </w:r>
      <w:r w:rsidRPr="00B06F7A">
        <w:rPr>
          <w:lang w:val="en-US"/>
        </w:rPr>
        <w:t>RestorationCallbackUri</w:t>
      </w:r>
      <w:r w:rsidRPr="00B06F7A">
        <w:t>}</w:t>
      </w:r>
    </w:p>
    <w:p w14:paraId="207C7AA2" w14:textId="5711CAF0" w:rsidR="00BB5ABB" w:rsidRPr="00B06F7A" w:rsidRDefault="00BB5ABB" w:rsidP="00BB5ABB">
      <w:r w:rsidRPr="00B06F7A">
        <w:t xml:space="preserve">Support of URI query parameters is specified in table </w:t>
      </w:r>
      <w:r>
        <w:t>6.1.5.3</w:t>
      </w:r>
      <w:r w:rsidRPr="00B06F7A">
        <w:t>-1.</w:t>
      </w:r>
    </w:p>
    <w:p w14:paraId="62796B1F" w14:textId="4D0433E4" w:rsidR="00BB5ABB" w:rsidRPr="00B06F7A" w:rsidRDefault="00BB5ABB" w:rsidP="00BB5ABB">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B5ABB" w:rsidRPr="00CB6975" w14:paraId="09A43BE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F6F08"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37FE3"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E1C94"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B2FF0" w14:textId="77777777" w:rsidR="00BB5ABB" w:rsidRPr="00CB6975" w:rsidRDefault="00BB5ABB" w:rsidP="00BF6668">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CFAB952" w14:textId="77777777" w:rsidR="00BB5ABB" w:rsidRPr="00CB6975" w:rsidRDefault="00BB5ABB" w:rsidP="00BF6668">
            <w:pPr>
              <w:pStyle w:val="TAH"/>
            </w:pPr>
            <w:r w:rsidRPr="00CB6975">
              <w:t>Description</w:t>
            </w:r>
          </w:p>
        </w:tc>
      </w:tr>
      <w:tr w:rsidR="00BB5ABB" w:rsidRPr="00CB6975" w14:paraId="5F14A537"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BFBB0" w14:textId="77777777" w:rsidR="00BB5ABB" w:rsidRPr="00CB6975" w:rsidRDefault="00BB5ABB" w:rsidP="00BF6668">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0713942A" w14:textId="77777777" w:rsidR="00BB5ABB" w:rsidRPr="00CB6975" w:rsidRDefault="00BB5ABB" w:rsidP="00BF6668">
            <w:pPr>
              <w:pStyle w:val="TAL"/>
            </w:pPr>
          </w:p>
        </w:tc>
        <w:tc>
          <w:tcPr>
            <w:tcW w:w="217" w:type="pct"/>
            <w:tcBorders>
              <w:top w:val="single" w:sz="4" w:space="0" w:color="auto"/>
              <w:left w:val="single" w:sz="6" w:space="0" w:color="000000"/>
              <w:bottom w:val="single" w:sz="6" w:space="0" w:color="000000"/>
              <w:right w:val="single" w:sz="6" w:space="0" w:color="000000"/>
            </w:tcBorders>
          </w:tcPr>
          <w:p w14:paraId="1527C13D" w14:textId="77777777" w:rsidR="00BB5ABB" w:rsidRPr="00CB6975" w:rsidRDefault="00BB5ABB" w:rsidP="00BF6668">
            <w:pPr>
              <w:pStyle w:val="TAC"/>
            </w:pPr>
          </w:p>
        </w:tc>
        <w:tc>
          <w:tcPr>
            <w:tcW w:w="581" w:type="pct"/>
            <w:tcBorders>
              <w:top w:val="single" w:sz="4" w:space="0" w:color="auto"/>
              <w:left w:val="single" w:sz="6" w:space="0" w:color="000000"/>
              <w:bottom w:val="single" w:sz="6" w:space="0" w:color="000000"/>
              <w:right w:val="single" w:sz="6" w:space="0" w:color="000000"/>
            </w:tcBorders>
          </w:tcPr>
          <w:p w14:paraId="312CFA8E" w14:textId="77777777" w:rsidR="00BB5ABB" w:rsidRPr="00CB6975" w:rsidRDefault="00BB5ABB" w:rsidP="00BF666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594F8AC" w14:textId="77777777" w:rsidR="00BB5ABB" w:rsidRPr="00CB6975" w:rsidRDefault="00BB5ABB" w:rsidP="00BF6668">
            <w:pPr>
              <w:pStyle w:val="TAL"/>
            </w:pPr>
          </w:p>
        </w:tc>
      </w:tr>
    </w:tbl>
    <w:p w14:paraId="36131ACE" w14:textId="77777777" w:rsidR="00BB5ABB" w:rsidRPr="00B06F7A" w:rsidRDefault="00BB5ABB" w:rsidP="00BB5ABB"/>
    <w:p w14:paraId="15F812ED" w14:textId="0B784FD7" w:rsidR="00BB5ABB" w:rsidRPr="00B06F7A" w:rsidRDefault="00BB5ABB" w:rsidP="00BB5ABB">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68FAC983" w14:textId="7CA3E974" w:rsidR="00BB5ABB" w:rsidRPr="00B06F7A" w:rsidRDefault="00BB5ABB" w:rsidP="00BB5ABB">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B5ABB" w:rsidRPr="00CB6975" w14:paraId="01313C12"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11A85D" w14:textId="77777777" w:rsidR="00BB5ABB" w:rsidRPr="00CB6975" w:rsidRDefault="00BB5ABB"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74E8B3" w14:textId="77777777" w:rsidR="00BB5ABB" w:rsidRPr="00CB6975" w:rsidRDefault="00BB5ABB"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10110B" w14:textId="77777777" w:rsidR="00BB5ABB" w:rsidRPr="00CB6975" w:rsidRDefault="00BB5ABB"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6A89B2" w14:textId="77777777" w:rsidR="00BB5ABB" w:rsidRPr="00CB6975" w:rsidRDefault="00BB5ABB" w:rsidP="00BF6668">
            <w:pPr>
              <w:pStyle w:val="TAH"/>
            </w:pPr>
            <w:r w:rsidRPr="00CB6975">
              <w:t>Description</w:t>
            </w:r>
          </w:p>
        </w:tc>
      </w:tr>
      <w:tr w:rsidR="00BB5ABB" w:rsidRPr="00CB6975" w14:paraId="63EB0A20"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DA402D" w14:textId="77777777" w:rsidR="00BB5ABB" w:rsidRPr="00CB6975" w:rsidRDefault="00BB5ABB" w:rsidP="00BF6668">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47DCDCAF" w14:textId="77777777" w:rsidR="00BB5ABB" w:rsidRPr="00CB6975" w:rsidRDefault="00BB5ABB" w:rsidP="00BF6668">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7F0AFECF" w14:textId="77777777" w:rsidR="00BB5ABB" w:rsidRPr="00CB6975" w:rsidRDefault="00BB5ABB" w:rsidP="00BF6668">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DE5836" w14:textId="77777777" w:rsidR="00BB5ABB" w:rsidRPr="00CB6975" w:rsidRDefault="00BB5ABB" w:rsidP="00BF6668">
            <w:pPr>
              <w:pStyle w:val="TAL"/>
            </w:pPr>
            <w:r w:rsidRPr="00CB6975">
              <w:t>Contains identifiers representing those UEs potentially affected by a data-loss event at the UDR.</w:t>
            </w:r>
          </w:p>
        </w:tc>
      </w:tr>
    </w:tbl>
    <w:p w14:paraId="4AF046CA" w14:textId="77777777" w:rsidR="00BB5ABB" w:rsidRPr="00B06F7A" w:rsidRDefault="00BB5ABB" w:rsidP="00BB5ABB"/>
    <w:p w14:paraId="7ED89310" w14:textId="510BC130" w:rsidR="00BB5ABB" w:rsidRPr="00B06F7A" w:rsidRDefault="00BB5ABB" w:rsidP="00BB5ABB">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BB5ABB" w:rsidRPr="00CB6975" w14:paraId="318F0A16" w14:textId="77777777" w:rsidTr="00BF6668">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58ECB4A" w14:textId="77777777" w:rsidR="00BB5ABB" w:rsidRPr="00CB6975" w:rsidRDefault="00BB5ABB" w:rsidP="00BF6668">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6219C719" w14:textId="77777777" w:rsidR="00BB5ABB" w:rsidRPr="00CB6975" w:rsidRDefault="00BB5ABB" w:rsidP="00BF6668">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11F7F588" w14:textId="77777777" w:rsidR="00BB5ABB" w:rsidRPr="00CB6975" w:rsidRDefault="00BB5ABB" w:rsidP="00BF6668">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0932803" w14:textId="77777777" w:rsidR="00BB5ABB" w:rsidRPr="00CB6975" w:rsidRDefault="00BB5ABB" w:rsidP="00BF6668">
            <w:pPr>
              <w:pStyle w:val="TAH"/>
            </w:pPr>
            <w:r w:rsidRPr="00CB6975">
              <w:t>Response</w:t>
            </w:r>
          </w:p>
          <w:p w14:paraId="5872F17A" w14:textId="77777777" w:rsidR="00BB5ABB" w:rsidRPr="00CB6975" w:rsidRDefault="00BB5ABB" w:rsidP="00BF6668">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CA6AEDC" w14:textId="77777777" w:rsidR="00BB5ABB" w:rsidRPr="00CB6975" w:rsidRDefault="00BB5ABB" w:rsidP="00BF6668">
            <w:pPr>
              <w:pStyle w:val="TAH"/>
            </w:pPr>
            <w:r w:rsidRPr="00CB6975">
              <w:t>Description</w:t>
            </w:r>
          </w:p>
        </w:tc>
      </w:tr>
      <w:tr w:rsidR="00BB5ABB" w:rsidRPr="00CB6975" w14:paraId="269CF8D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82B180" w14:textId="77777777" w:rsidR="00BB5ABB" w:rsidRPr="00CB6975" w:rsidRDefault="00BB5ABB" w:rsidP="00BF6668">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4BE06E97" w14:textId="77777777" w:rsidR="00BB5ABB" w:rsidRPr="00CB6975" w:rsidRDefault="00BB5ABB" w:rsidP="00BF6668">
            <w:pPr>
              <w:pStyle w:val="TAC"/>
            </w:pPr>
          </w:p>
        </w:tc>
        <w:tc>
          <w:tcPr>
            <w:tcW w:w="567" w:type="pct"/>
            <w:tcBorders>
              <w:top w:val="single" w:sz="4" w:space="0" w:color="auto"/>
              <w:left w:val="single" w:sz="6" w:space="0" w:color="000000"/>
              <w:bottom w:val="single" w:sz="6" w:space="0" w:color="000000"/>
              <w:right w:val="single" w:sz="6" w:space="0" w:color="000000"/>
            </w:tcBorders>
          </w:tcPr>
          <w:p w14:paraId="7BFF70B1" w14:textId="77777777" w:rsidR="00BB5ABB" w:rsidRPr="00CB6975" w:rsidRDefault="00BB5ABB" w:rsidP="00BF6668">
            <w:pPr>
              <w:pStyle w:val="TAL"/>
            </w:pPr>
          </w:p>
        </w:tc>
        <w:tc>
          <w:tcPr>
            <w:tcW w:w="771" w:type="pct"/>
            <w:tcBorders>
              <w:top w:val="single" w:sz="4" w:space="0" w:color="auto"/>
              <w:left w:val="single" w:sz="6" w:space="0" w:color="000000"/>
              <w:bottom w:val="single" w:sz="6" w:space="0" w:color="000000"/>
              <w:right w:val="single" w:sz="6" w:space="0" w:color="000000"/>
            </w:tcBorders>
          </w:tcPr>
          <w:p w14:paraId="11932E57" w14:textId="77777777" w:rsidR="00BB5ABB" w:rsidRPr="00CB6975" w:rsidRDefault="00BB5ABB" w:rsidP="00BF6668">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566572C8" w14:textId="77777777" w:rsidR="00BB5ABB" w:rsidRPr="00CB6975" w:rsidRDefault="00BB5ABB" w:rsidP="00BF6668">
            <w:pPr>
              <w:pStyle w:val="TAL"/>
            </w:pPr>
            <w:r w:rsidRPr="00CB6975">
              <w:t>Upon success, an empty response body shall be returned.</w:t>
            </w:r>
          </w:p>
        </w:tc>
      </w:tr>
      <w:tr w:rsidR="00BB5ABB" w:rsidRPr="00CB6975" w14:paraId="467256C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E03C1CD"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12EA234"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4511585E"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4577DFD2" w14:textId="77777777" w:rsidR="00BB5ABB" w:rsidRPr="00CB6975" w:rsidRDefault="00BB5ABB" w:rsidP="00BF6668">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22D254AE" w14:textId="77777777" w:rsidR="00BB5ABB" w:rsidRPr="00CB6975" w:rsidRDefault="00BB5ABB" w:rsidP="00BF6668">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7A07656F"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22BBBC28"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933CC1A"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5329E94C"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09E7D929"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1E82B77D" w14:textId="77777777" w:rsidR="00BB5ABB" w:rsidRPr="00CB6975" w:rsidRDefault="00BB5ABB" w:rsidP="00BF6668">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7C5F5BA" w14:textId="77777777" w:rsidR="00BB5ABB" w:rsidRPr="00CB6975" w:rsidRDefault="00BB5ABB" w:rsidP="00BF6668">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2070A6B5"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2761545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F6A512" w14:textId="77777777" w:rsidR="00BB5ABB" w:rsidRPr="00CB6975" w:rsidRDefault="00BB5ABB" w:rsidP="00BF6668">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37278253"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01BF7B61"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29ECE7D2" w14:textId="77777777" w:rsidR="00BB5ABB" w:rsidRPr="00CB6975" w:rsidRDefault="00BB5ABB" w:rsidP="00BF6668">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08623E2" w14:textId="77777777" w:rsidR="00BB5ABB" w:rsidRPr="00CB6975" w:rsidRDefault="00BB5ABB" w:rsidP="00BF6668">
            <w:pPr>
              <w:pStyle w:val="TAL"/>
            </w:pPr>
            <w:r w:rsidRPr="00CB6975">
              <w:t>The "cause" attribute may be used to indicate one of the following application errors:</w:t>
            </w:r>
          </w:p>
          <w:p w14:paraId="351B4F3F" w14:textId="77777777" w:rsidR="00BB5ABB" w:rsidRPr="00CB6975" w:rsidRDefault="00BB5ABB" w:rsidP="00BF6668">
            <w:pPr>
              <w:pStyle w:val="TAL"/>
            </w:pPr>
            <w:r w:rsidRPr="00CB6975">
              <w:t>- CONTEXT_NOT_FOUND</w:t>
            </w:r>
          </w:p>
        </w:tc>
      </w:tr>
      <w:tr w:rsidR="00BB5ABB" w:rsidRPr="00CB6975" w14:paraId="19A664BA" w14:textId="77777777" w:rsidTr="00BF66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BCA8DA" w14:textId="77777777" w:rsidR="00BB5ABB" w:rsidRPr="00CB6975" w:rsidRDefault="00BB5ABB" w:rsidP="00BF6668">
            <w:pPr>
              <w:pStyle w:val="TAN"/>
            </w:pPr>
            <w:r w:rsidRPr="00CB6975">
              <w:t>NOTE:</w:t>
            </w:r>
            <w:r w:rsidRPr="00CB6975">
              <w:tab/>
              <w:t>In addition, common data structures as listed in table 5.2.7.1-1 of 3GPP TS 29.500 [7] are supported.</w:t>
            </w:r>
          </w:p>
        </w:tc>
      </w:tr>
    </w:tbl>
    <w:p w14:paraId="1F72E985" w14:textId="77777777" w:rsidR="00BB5ABB" w:rsidRPr="00B06F7A" w:rsidRDefault="00BB5ABB" w:rsidP="00BB5ABB"/>
    <w:p w14:paraId="167564C4" w14:textId="74F01825" w:rsidR="00BB5ABB" w:rsidRPr="00B06F7A" w:rsidRDefault="00BB5ABB" w:rsidP="00BB5ABB">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B5ABB" w:rsidRPr="00CB6975" w14:paraId="02AF1FDB"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777B0"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A77587"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5486AB"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F4B07"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AE1D85" w14:textId="77777777" w:rsidR="00BB5ABB" w:rsidRPr="00CB6975" w:rsidRDefault="00BB5ABB" w:rsidP="00BF6668">
            <w:pPr>
              <w:pStyle w:val="TAH"/>
            </w:pPr>
            <w:r w:rsidRPr="00CB6975">
              <w:t>Description</w:t>
            </w:r>
          </w:p>
        </w:tc>
      </w:tr>
      <w:tr w:rsidR="00BB5ABB" w:rsidRPr="00CB6975" w14:paraId="03D8BDC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D24D"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4441A13A"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4D302F7"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4E258FDA"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C7B09" w14:textId="77777777" w:rsidR="00BB5ABB" w:rsidRPr="00CB6975" w:rsidRDefault="00BB5ABB" w:rsidP="00BF6668">
            <w:pPr>
              <w:pStyle w:val="TAL"/>
            </w:pPr>
            <w:r w:rsidRPr="00CB6975">
              <w:t>Contains the Callback URI of the target NF Service Consumer (e.g. UDM) to which the request is redirected</w:t>
            </w:r>
          </w:p>
        </w:tc>
      </w:tr>
      <w:tr w:rsidR="00BB5ABB" w:rsidRPr="00CB6975" w14:paraId="5DF3D211"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4FC91"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4D8A23E3"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78F93CE"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6A262598"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D174D" w14:textId="77777777" w:rsidR="00BB5ABB" w:rsidRPr="00CB6975" w:rsidRDefault="00BB5ABB" w:rsidP="00BF6668">
            <w:pPr>
              <w:pStyle w:val="TAL"/>
            </w:pPr>
            <w:r w:rsidRPr="00CB6975">
              <w:t>Identifier of the target NF (service) instance ID towards which the request is redirected</w:t>
            </w:r>
          </w:p>
        </w:tc>
      </w:tr>
    </w:tbl>
    <w:p w14:paraId="6DCEC1FF" w14:textId="77777777" w:rsidR="00BB5ABB" w:rsidRPr="00B06F7A" w:rsidRDefault="00BB5ABB" w:rsidP="00BB5ABB"/>
    <w:p w14:paraId="2FF53C17" w14:textId="444622B0" w:rsidR="00BB5ABB" w:rsidRPr="00B06F7A" w:rsidRDefault="00BB5ABB" w:rsidP="00BB5ABB">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B5ABB" w:rsidRPr="00CB6975" w14:paraId="404D1D7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EF9EC"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6BC15"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BA5A74"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2CF266"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C203A" w14:textId="77777777" w:rsidR="00BB5ABB" w:rsidRPr="00CB6975" w:rsidRDefault="00BB5ABB" w:rsidP="00BF6668">
            <w:pPr>
              <w:pStyle w:val="TAH"/>
            </w:pPr>
            <w:r w:rsidRPr="00CB6975">
              <w:t>Description</w:t>
            </w:r>
          </w:p>
        </w:tc>
      </w:tr>
      <w:tr w:rsidR="00BB5ABB" w:rsidRPr="00CB6975" w14:paraId="0DC42D5B"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17577"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40B43863"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5CE405DB"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2C17EDF"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D0275" w14:textId="77777777" w:rsidR="00BB5ABB" w:rsidRPr="00CB6975" w:rsidRDefault="00BB5ABB" w:rsidP="00BF6668">
            <w:pPr>
              <w:pStyle w:val="TAL"/>
            </w:pPr>
            <w:r w:rsidRPr="00CB6975">
              <w:t>Contains the Callback URI of the target NF Service Consumer (e.g. AMF) to which the request is redirected</w:t>
            </w:r>
          </w:p>
        </w:tc>
      </w:tr>
      <w:tr w:rsidR="00BB5ABB" w:rsidRPr="00CB6975" w14:paraId="581FAFE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0CB049"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D3AB27"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3A59A759"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1C75D34E"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8263C" w14:textId="77777777" w:rsidR="00BB5ABB" w:rsidRPr="00CB6975" w:rsidRDefault="00BB5ABB" w:rsidP="00BF6668">
            <w:pPr>
              <w:pStyle w:val="TAL"/>
            </w:pPr>
            <w:r w:rsidRPr="00CB6975">
              <w:t>Identifier of the target NF (service) instance ID towards which the request is redirected</w:t>
            </w:r>
          </w:p>
        </w:tc>
      </w:tr>
    </w:tbl>
    <w:p w14:paraId="5B9A2A21" w14:textId="5ABD5D00" w:rsidR="00BB5ABB" w:rsidRDefault="00BB5ABB" w:rsidP="003133A5">
      <w:pPr>
        <w:rPr>
          <w:lang w:eastAsia="zh-CN"/>
        </w:rPr>
      </w:pPr>
    </w:p>
    <w:p w14:paraId="60A89586" w14:textId="77777777" w:rsidR="00E37C98" w:rsidRPr="00690A26" w:rsidRDefault="00E37C98" w:rsidP="00E37C98">
      <w:pPr>
        <w:pStyle w:val="Heading3"/>
      </w:pPr>
      <w:bookmarkStart w:id="712" w:name="_Toc24937649"/>
      <w:bookmarkStart w:id="713" w:name="_Toc33962464"/>
      <w:bookmarkStart w:id="714" w:name="_Toc42883226"/>
      <w:bookmarkStart w:id="715" w:name="_Toc49733094"/>
      <w:bookmarkStart w:id="716" w:name="_Toc56690719"/>
      <w:bookmarkStart w:id="717" w:name="_Toc90630029"/>
      <w:bookmarkStart w:id="718" w:name="_Toc106615918"/>
      <w:r w:rsidRPr="00690A26">
        <w:lastRenderedPageBreak/>
        <w:t>6.1.</w:t>
      </w:r>
      <w:r>
        <w:t>5a</w:t>
      </w:r>
      <w:r w:rsidRPr="00690A26">
        <w:tab/>
        <w:t>Data Model</w:t>
      </w:r>
      <w:bookmarkEnd w:id="712"/>
      <w:bookmarkEnd w:id="713"/>
      <w:bookmarkEnd w:id="714"/>
      <w:bookmarkEnd w:id="715"/>
      <w:bookmarkEnd w:id="716"/>
      <w:bookmarkEnd w:id="717"/>
      <w:bookmarkEnd w:id="718"/>
    </w:p>
    <w:p w14:paraId="3E7D18CF" w14:textId="77777777" w:rsidR="00E37C98" w:rsidRPr="00690A26" w:rsidRDefault="00E37C98" w:rsidP="00E37C98">
      <w:pPr>
        <w:pStyle w:val="Heading4"/>
      </w:pPr>
      <w:bookmarkStart w:id="719" w:name="_Toc24937650"/>
      <w:bookmarkStart w:id="720" w:name="_Toc33962465"/>
      <w:bookmarkStart w:id="721" w:name="_Toc42883227"/>
      <w:bookmarkStart w:id="722" w:name="_Toc49733095"/>
      <w:bookmarkStart w:id="723" w:name="_Toc56690720"/>
      <w:bookmarkStart w:id="724" w:name="_Toc90630030"/>
      <w:bookmarkStart w:id="725" w:name="_Toc106615919"/>
      <w:r w:rsidRPr="00690A26">
        <w:t>6.1.</w:t>
      </w:r>
      <w:r>
        <w:t>5a</w:t>
      </w:r>
      <w:r w:rsidRPr="00690A26">
        <w:t>.1</w:t>
      </w:r>
      <w:r w:rsidRPr="00690A26">
        <w:tab/>
        <w:t>General</w:t>
      </w:r>
      <w:bookmarkEnd w:id="719"/>
      <w:bookmarkEnd w:id="720"/>
      <w:bookmarkEnd w:id="721"/>
      <w:bookmarkEnd w:id="722"/>
      <w:bookmarkEnd w:id="723"/>
      <w:bookmarkEnd w:id="724"/>
      <w:bookmarkEnd w:id="725"/>
    </w:p>
    <w:p w14:paraId="602DA2F3" w14:textId="77777777" w:rsidR="00E37C98" w:rsidRPr="00690A26" w:rsidRDefault="00E37C98" w:rsidP="00E37C98">
      <w:r w:rsidRPr="00690A26">
        <w:t>This clause specifies the application data model supported by the API.</w:t>
      </w:r>
    </w:p>
    <w:p w14:paraId="51D137BE" w14:textId="77777777" w:rsidR="00E37C98" w:rsidRPr="00690A26" w:rsidRDefault="00E37C98" w:rsidP="00E37C98">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62544A57" w14:textId="77777777" w:rsidR="00E37C98" w:rsidRPr="00690A26" w:rsidRDefault="00E37C98" w:rsidP="00E37C98">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37C98" w:rsidRPr="00CB6975" w14:paraId="7D1440DA"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6B4CF09" w14:textId="77777777" w:rsidR="00E37C98" w:rsidRPr="00CB6975" w:rsidRDefault="00E37C98" w:rsidP="00BF6668">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1776788" w14:textId="77777777" w:rsidR="00E37C98" w:rsidRPr="00CB6975" w:rsidRDefault="00E37C98" w:rsidP="00BF6668">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CCBAF64" w14:textId="77777777" w:rsidR="00E37C98" w:rsidRPr="00CB6975" w:rsidRDefault="00E37C98" w:rsidP="00BF6668">
            <w:pPr>
              <w:pStyle w:val="TAH"/>
            </w:pPr>
            <w:r w:rsidRPr="00CB6975">
              <w:t>Description</w:t>
            </w:r>
          </w:p>
        </w:tc>
      </w:tr>
      <w:tr w:rsidR="00E37C98" w:rsidRPr="00CB6975" w14:paraId="4929DB49"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tcPr>
          <w:p w14:paraId="0D08EDE0" w14:textId="77777777" w:rsidR="00E37C98" w:rsidRPr="00CB6975" w:rsidRDefault="00E37C98" w:rsidP="00BF6668">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2A9A5576" w14:textId="77777777" w:rsidR="00E37C98" w:rsidRPr="00CB6975" w:rsidRDefault="00E37C98" w:rsidP="00BF6668">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7DCD5459" w14:textId="77777777" w:rsidR="00E37C98" w:rsidRPr="00CB6975" w:rsidRDefault="00E37C98" w:rsidP="00BF6668">
            <w:pPr>
              <w:pStyle w:val="TAL"/>
              <w:rPr>
                <w:rFonts w:cs="Arial"/>
                <w:szCs w:val="18"/>
              </w:rPr>
            </w:pPr>
            <w:r w:rsidRPr="00CB6975">
              <w:rPr>
                <w:rFonts w:cs="Arial"/>
                <w:szCs w:val="18"/>
              </w:rPr>
              <w:t>Contains identities representing those UEs potentially affected by a data-loss event at the UDR</w:t>
            </w:r>
          </w:p>
        </w:tc>
      </w:tr>
    </w:tbl>
    <w:p w14:paraId="65CE4A39" w14:textId="77777777" w:rsidR="00E37C98" w:rsidRPr="00435821" w:rsidRDefault="00E37C98" w:rsidP="00E37C98"/>
    <w:p w14:paraId="36024A38" w14:textId="77777777" w:rsidR="00E37C98" w:rsidRPr="00690A26" w:rsidRDefault="00E37C98" w:rsidP="00E37C98">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0E61433" w14:textId="77777777" w:rsidR="00E37C98" w:rsidRPr="00690A26" w:rsidRDefault="00E37C98" w:rsidP="00E37C98">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37C98" w:rsidRPr="00CB6975" w14:paraId="6400E308"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5A19170" w14:textId="77777777" w:rsidR="00E37C98" w:rsidRPr="00CB6975" w:rsidRDefault="00E37C98" w:rsidP="00BF6668">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2555646" w14:textId="77777777" w:rsidR="00E37C98" w:rsidRPr="00CB6975" w:rsidRDefault="00E37C98" w:rsidP="00BF6668">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EDB7414" w14:textId="77777777" w:rsidR="00E37C98" w:rsidRPr="00CB6975" w:rsidRDefault="00E37C98" w:rsidP="00BF6668">
            <w:pPr>
              <w:pStyle w:val="TAH"/>
            </w:pPr>
            <w:r w:rsidRPr="00CB6975">
              <w:t>Comments</w:t>
            </w:r>
          </w:p>
        </w:tc>
      </w:tr>
      <w:tr w:rsidR="00E37C98" w:rsidRPr="00CB6975" w14:paraId="55B83894"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11128A7E" w14:textId="77777777" w:rsidR="00E37C98" w:rsidRPr="00CB6975" w:rsidRDefault="00E37C98" w:rsidP="00BF6668">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0F57BC6C" w14:textId="77777777" w:rsidR="00E37C98" w:rsidRPr="00CB6975" w:rsidRDefault="00E37C98" w:rsidP="00BF6668">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3E43B00" w14:textId="77777777" w:rsidR="00E37C98" w:rsidRPr="00CB6975" w:rsidRDefault="00E37C98" w:rsidP="00BF6668">
            <w:pPr>
              <w:pStyle w:val="TAL"/>
              <w:rPr>
                <w:rFonts w:cs="Arial"/>
                <w:szCs w:val="18"/>
              </w:rPr>
            </w:pPr>
            <w:r w:rsidRPr="00CB6975">
              <w:rPr>
                <w:rFonts w:cs="Arial"/>
                <w:szCs w:val="18"/>
              </w:rPr>
              <w:t xml:space="preserve">Data Network Name with </w:t>
            </w:r>
            <w:r w:rsidRPr="00CB6975">
              <w:t>Network Identifier only.</w:t>
            </w:r>
          </w:p>
        </w:tc>
      </w:tr>
      <w:tr w:rsidR="00E37C98" w:rsidRPr="00CB6975" w14:paraId="09663184"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48E8915A" w14:textId="77777777" w:rsidR="00E37C98" w:rsidRPr="00CB6975" w:rsidRDefault="00E37C98" w:rsidP="00BF6668">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1D1CF3BA" w14:textId="77777777" w:rsidR="00E37C98" w:rsidRPr="00CB6975" w:rsidRDefault="00E37C98" w:rsidP="00BF6668">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ABEEBBA" w14:textId="77777777" w:rsidR="00E37C98" w:rsidRPr="00CB6975" w:rsidRDefault="00E37C98" w:rsidP="00BF6668">
            <w:pPr>
              <w:pStyle w:val="TAL"/>
              <w:rPr>
                <w:rFonts w:cs="Arial"/>
                <w:szCs w:val="18"/>
              </w:rPr>
            </w:pPr>
            <w:r w:rsidRPr="00CB6975">
              <w:rPr>
                <w:rFonts w:cs="Arial"/>
                <w:szCs w:val="18"/>
              </w:rPr>
              <w:t>Single NSSAI</w:t>
            </w:r>
          </w:p>
        </w:tc>
      </w:tr>
      <w:tr w:rsidR="001B79E1" w:rsidRPr="00CB6975" w14:paraId="734237C5"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4F05D2DA" w14:textId="69823D4E" w:rsidR="001B79E1" w:rsidRPr="00CB6975" w:rsidRDefault="001B79E1" w:rsidP="001B79E1">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D76D601" w14:textId="4476C502" w:rsidR="001B79E1" w:rsidRPr="00CB6975" w:rsidRDefault="001B79E1" w:rsidP="001B79E1">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42FCB1EA" w14:textId="1B70B83E" w:rsidR="001B79E1" w:rsidRPr="00CB6975" w:rsidRDefault="001B79E1" w:rsidP="001B79E1">
            <w:pPr>
              <w:pStyle w:val="TAL"/>
              <w:rPr>
                <w:rFonts w:cs="Arial"/>
                <w:szCs w:val="18"/>
              </w:rPr>
            </w:pPr>
            <w:r>
              <w:rPr>
                <w:rFonts w:cs="Arial"/>
                <w:szCs w:val="18"/>
              </w:rPr>
              <w:t>NF Group ID</w:t>
            </w:r>
          </w:p>
        </w:tc>
      </w:tr>
      <w:tr w:rsidR="001B79E1" w:rsidRPr="00CB6975" w14:paraId="2A7CCAF2"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6BF559D0" w14:textId="4E58E62F" w:rsidR="001B79E1" w:rsidRPr="00CB6975" w:rsidRDefault="001B79E1" w:rsidP="001B79E1">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3E837B12" w14:textId="438373BD" w:rsidR="001B79E1" w:rsidRPr="00CB6975" w:rsidRDefault="001B79E1" w:rsidP="001B79E1">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55153AC7" w14:textId="24FBEB42" w:rsidR="001B79E1" w:rsidRPr="00CB6975" w:rsidRDefault="001B79E1" w:rsidP="001B79E1">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1B79E1" w:rsidRPr="00CB6975" w14:paraId="2D32F071"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30863AA5" w14:textId="77777777" w:rsidR="001B79E1" w:rsidRPr="00CB6975" w:rsidRDefault="001B79E1" w:rsidP="001B79E1">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28848D6E" w14:textId="77777777" w:rsidR="001B79E1" w:rsidRPr="00CB6975" w:rsidRDefault="001B79E1" w:rsidP="001B79E1">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0032855D" w14:textId="77777777" w:rsidR="001B79E1" w:rsidRPr="00CB6975" w:rsidRDefault="001B79E1" w:rsidP="001B79E1">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163EE69D" w14:textId="77777777" w:rsidR="00E37C98" w:rsidRPr="00690A26" w:rsidRDefault="00E37C98" w:rsidP="00E37C98"/>
    <w:p w14:paraId="0621C272" w14:textId="77777777" w:rsidR="00E37C98" w:rsidRPr="00690A26" w:rsidRDefault="00E37C98" w:rsidP="00E37C98">
      <w:pPr>
        <w:pStyle w:val="Heading4"/>
        <w:rPr>
          <w:lang w:val="en-US"/>
        </w:rPr>
      </w:pPr>
      <w:bookmarkStart w:id="726" w:name="_Toc24937651"/>
      <w:bookmarkStart w:id="727" w:name="_Toc33962466"/>
      <w:bookmarkStart w:id="728" w:name="_Toc42883228"/>
      <w:bookmarkStart w:id="729" w:name="_Toc49733096"/>
      <w:bookmarkStart w:id="730" w:name="_Toc56690721"/>
      <w:bookmarkStart w:id="731" w:name="_Toc90630031"/>
      <w:bookmarkStart w:id="732" w:name="_Toc106615920"/>
      <w:r w:rsidRPr="00690A26">
        <w:rPr>
          <w:lang w:val="en-US"/>
        </w:rPr>
        <w:t>6.1.</w:t>
      </w:r>
      <w:r>
        <w:rPr>
          <w:lang w:val="en-US"/>
        </w:rPr>
        <w:t>5a</w:t>
      </w:r>
      <w:r w:rsidRPr="00690A26">
        <w:rPr>
          <w:lang w:val="en-US"/>
        </w:rPr>
        <w:t>.2</w:t>
      </w:r>
      <w:r w:rsidRPr="00690A26">
        <w:rPr>
          <w:lang w:val="en-US"/>
        </w:rPr>
        <w:tab/>
        <w:t>Structured data types</w:t>
      </w:r>
      <w:bookmarkEnd w:id="726"/>
      <w:bookmarkEnd w:id="727"/>
      <w:bookmarkEnd w:id="728"/>
      <w:bookmarkEnd w:id="729"/>
      <w:bookmarkEnd w:id="730"/>
      <w:bookmarkEnd w:id="731"/>
      <w:bookmarkEnd w:id="732"/>
    </w:p>
    <w:p w14:paraId="582D45BC" w14:textId="77777777" w:rsidR="00E37C98" w:rsidRPr="00690A26" w:rsidRDefault="00E37C98" w:rsidP="00E37C98">
      <w:pPr>
        <w:pStyle w:val="Heading5"/>
      </w:pPr>
      <w:bookmarkStart w:id="733" w:name="_Toc24937652"/>
      <w:bookmarkStart w:id="734" w:name="_Toc33962467"/>
      <w:bookmarkStart w:id="735" w:name="_Toc42883229"/>
      <w:bookmarkStart w:id="736" w:name="_Toc49733097"/>
      <w:bookmarkStart w:id="737" w:name="_Toc56690722"/>
      <w:bookmarkStart w:id="738" w:name="_Toc90630032"/>
      <w:bookmarkStart w:id="739" w:name="_Toc106615921"/>
      <w:r w:rsidRPr="00690A26">
        <w:t>6.1.</w:t>
      </w:r>
      <w:r>
        <w:t>5a</w:t>
      </w:r>
      <w:r w:rsidRPr="00690A26">
        <w:t>.2.1</w:t>
      </w:r>
      <w:r w:rsidRPr="00690A26">
        <w:tab/>
        <w:t>Introduction</w:t>
      </w:r>
      <w:bookmarkEnd w:id="733"/>
      <w:bookmarkEnd w:id="734"/>
      <w:bookmarkEnd w:id="735"/>
      <w:bookmarkEnd w:id="736"/>
      <w:bookmarkEnd w:id="737"/>
      <w:bookmarkEnd w:id="738"/>
      <w:bookmarkEnd w:id="739"/>
    </w:p>
    <w:p w14:paraId="5BD93196" w14:textId="77777777" w:rsidR="00E37C98" w:rsidRPr="00690A26" w:rsidRDefault="00E37C98" w:rsidP="00E37C98">
      <w:r w:rsidRPr="00690A26">
        <w:t>This clause defines the structures to be used in resource representations.</w:t>
      </w:r>
    </w:p>
    <w:p w14:paraId="36501DBC" w14:textId="083C6FFE" w:rsidR="00E37C98" w:rsidRPr="00B06F7A" w:rsidRDefault="00E37C98" w:rsidP="00E37C98">
      <w:pPr>
        <w:pStyle w:val="Heading5"/>
        <w:rPr>
          <w:lang w:eastAsia="zh-CN"/>
        </w:rPr>
      </w:pPr>
      <w:bookmarkStart w:id="740" w:name="_Toc106615922"/>
      <w:r w:rsidRPr="00B06F7A">
        <w:lastRenderedPageBreak/>
        <w:t>6.</w:t>
      </w:r>
      <w:r w:rsidR="00E11679">
        <w:t>1</w:t>
      </w:r>
      <w:r w:rsidRPr="00B06F7A">
        <w:t>.</w:t>
      </w:r>
      <w:r>
        <w:t>5a</w:t>
      </w:r>
      <w:r w:rsidRPr="00B06F7A">
        <w:t>.2.</w:t>
      </w:r>
      <w:r>
        <w:t>2</w:t>
      </w:r>
      <w:r w:rsidRPr="00B06F7A">
        <w:tab/>
        <w:t xml:space="preserve">Type: </w:t>
      </w:r>
      <w:r>
        <w:rPr>
          <w:lang w:eastAsia="zh-CN"/>
        </w:rPr>
        <w:t>DataRestorationNotification</w:t>
      </w:r>
      <w:bookmarkEnd w:id="740"/>
    </w:p>
    <w:p w14:paraId="3A9191C2" w14:textId="77777777" w:rsidR="00E37C98" w:rsidRPr="00B06F7A" w:rsidRDefault="00E37C98" w:rsidP="00E37C98">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37C98" w:rsidRPr="00CB6975" w14:paraId="3D5BB812"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7D919EDB" w14:textId="77777777" w:rsidR="00E37C98" w:rsidRPr="00CB6975" w:rsidRDefault="00E37C98" w:rsidP="00BF6668">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6884087" w14:textId="77777777" w:rsidR="00E37C98" w:rsidRPr="00CB6975" w:rsidRDefault="00E37C98" w:rsidP="00BF6668">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4205661" w14:textId="77777777" w:rsidR="00E37C98" w:rsidRPr="00CB6975" w:rsidRDefault="00E37C98" w:rsidP="00BF6668">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9EB130" w14:textId="77777777" w:rsidR="00E37C98" w:rsidRPr="00CB6975" w:rsidRDefault="00E37C98" w:rsidP="00BF6668">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0E005223" w14:textId="77777777" w:rsidR="00E37C98" w:rsidRPr="00CB6975" w:rsidRDefault="00E37C98" w:rsidP="00BF6668">
            <w:pPr>
              <w:pStyle w:val="TAH"/>
              <w:rPr>
                <w:rFonts w:cs="Arial"/>
                <w:szCs w:val="18"/>
              </w:rPr>
            </w:pPr>
            <w:r w:rsidRPr="00CB6975">
              <w:rPr>
                <w:rFonts w:cs="Arial"/>
                <w:szCs w:val="18"/>
              </w:rPr>
              <w:t>Description</w:t>
            </w:r>
          </w:p>
        </w:tc>
      </w:tr>
      <w:tr w:rsidR="00E37C98" w:rsidRPr="00CB6975" w14:paraId="5120ED1E"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2B15C97" w14:textId="77777777" w:rsidR="00E37C98" w:rsidRPr="00CB6975" w:rsidRDefault="00E37C98" w:rsidP="00BF6668">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6939BC5C" w14:textId="77777777" w:rsidR="00E37C98" w:rsidRPr="00CB6975" w:rsidRDefault="00E37C98" w:rsidP="00BF6668">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66FBF568"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B027B68"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594542CF"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E37C98" w:rsidRPr="00CB6975" w14:paraId="5F97D3D1"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73583A4" w14:textId="77777777" w:rsidR="00E37C98" w:rsidRPr="00CB6975" w:rsidRDefault="00E37C98" w:rsidP="00BF6668">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5B08326C" w14:textId="77777777" w:rsidR="00E37C98" w:rsidRPr="00CB6975" w:rsidRDefault="00E37C98" w:rsidP="00BF6668">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64833F36"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A1CDCA0"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048B014" w14:textId="77777777" w:rsidR="00E37C98" w:rsidRPr="00CB6975" w:rsidRDefault="00E37C98" w:rsidP="00BF6668">
            <w:pPr>
              <w:pStyle w:val="TAL"/>
              <w:rPr>
                <w:rFonts w:cs="Arial"/>
                <w:szCs w:val="18"/>
              </w:rPr>
            </w:pPr>
            <w:r w:rsidRPr="00CB6975">
              <w:rPr>
                <w:rFonts w:cs="Arial"/>
                <w:szCs w:val="18"/>
                <w:lang w:eastAsia="zh-CN"/>
              </w:rPr>
              <w:t>If present, it contains the list of GPSIs potentially subject to a data-loss event at the UDR.</w:t>
            </w:r>
          </w:p>
        </w:tc>
      </w:tr>
      <w:tr w:rsidR="00E37C98" w:rsidRPr="00CB6975" w14:paraId="14A9F1F9"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EA5EFFC" w14:textId="77777777" w:rsidR="00E37C98" w:rsidRPr="00CB6975" w:rsidRDefault="00E37C98" w:rsidP="00BF6668">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1EF48871" w14:textId="77777777" w:rsidR="00E37C98" w:rsidRPr="00CB6975" w:rsidRDefault="00E37C98" w:rsidP="00BF6668">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6230E20"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9E1A882"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10A569F"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E37C98" w:rsidRPr="00CB6975" w14:paraId="3CBDF76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6B499A0" w14:textId="77777777" w:rsidR="00E37C98" w:rsidRPr="00CB6975" w:rsidRDefault="00E37C98" w:rsidP="00BF6668">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6976637E" w14:textId="77777777" w:rsidR="00E37C98" w:rsidRPr="00CB6975" w:rsidRDefault="00E37C98" w:rsidP="00BF6668">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7DD3C6D7"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0801FCA"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E5061A0"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E37C98" w:rsidRPr="00CB6975" w14:paraId="2820D597"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EC97180" w14:textId="77777777" w:rsidR="00E37C98" w:rsidRPr="00CB6975" w:rsidRDefault="00E37C98" w:rsidP="00BF6668">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71142D17" w14:textId="77777777" w:rsidR="00E37C98" w:rsidRPr="00CB6975" w:rsidRDefault="00E37C98" w:rsidP="00BF6668">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2E12B348"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E74A89A"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C74CE72"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E37C98" w:rsidRPr="00CB6975" w14:paraId="1622002D"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EAEC42C" w14:textId="77777777" w:rsidR="00E37C98" w:rsidRPr="00CB6975" w:rsidRDefault="00E37C98" w:rsidP="00BF6668">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61A875F1"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16C193F7"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B563669"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5721F27"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E37C98" w:rsidRPr="00CB6975" w14:paraId="71536C74"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316D6C21" w14:textId="77777777" w:rsidR="00E37C98" w:rsidRPr="00CB6975" w:rsidRDefault="00E37C98" w:rsidP="00BF6668">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4DDA0727"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05142DA"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87E7D51"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79A30EA"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1B79E1" w:rsidRPr="00CB6975" w14:paraId="29DBD653"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6C66FBD4" w14:textId="0D382CAF" w:rsidR="001B79E1" w:rsidRPr="00CB6975" w:rsidRDefault="001B79E1" w:rsidP="001B79E1">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45D7D234" w14:textId="3F17005A" w:rsidR="001B79E1" w:rsidRPr="00CB6975" w:rsidRDefault="001B79E1" w:rsidP="001B79E1">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03A7E059" w14:textId="7075612C" w:rsidR="001B79E1" w:rsidRPr="00CB6975" w:rsidRDefault="001B79E1" w:rsidP="001B79E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56666F" w14:textId="621DC513" w:rsidR="001B79E1" w:rsidRPr="00CB6975" w:rsidRDefault="001B79E1" w:rsidP="001B79E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FA4A1B1" w14:textId="2B1E5FEA" w:rsidR="001B79E1" w:rsidRPr="00CB6975" w:rsidRDefault="001B79E1" w:rsidP="001B79E1">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2DA5AC5B" w14:textId="77777777" w:rsidR="00E37C98" w:rsidRPr="00BB5ABB" w:rsidRDefault="00E37C98" w:rsidP="003133A5">
      <w:pPr>
        <w:rPr>
          <w:lang w:eastAsia="zh-CN"/>
        </w:rPr>
      </w:pPr>
    </w:p>
    <w:p w14:paraId="7D43F7BE" w14:textId="77777777" w:rsidR="003133A5" w:rsidRPr="001F16C3" w:rsidRDefault="003133A5" w:rsidP="00F3074B">
      <w:pPr>
        <w:pStyle w:val="Heading3"/>
      </w:pPr>
      <w:bookmarkStart w:id="741" w:name="_Toc20120583"/>
      <w:bookmarkStart w:id="742" w:name="_Toc21623461"/>
      <w:bookmarkStart w:id="743" w:name="_Toc27587164"/>
      <w:bookmarkStart w:id="744" w:name="_Toc36459227"/>
      <w:bookmarkStart w:id="745" w:name="_Toc45028474"/>
      <w:bookmarkStart w:id="746" w:name="_Toc51870153"/>
      <w:bookmarkStart w:id="747" w:name="_Toc51870275"/>
      <w:bookmarkStart w:id="748" w:name="_Toc90582030"/>
      <w:bookmarkStart w:id="749" w:name="_Toc106615923"/>
      <w:r w:rsidRPr="001F16C3">
        <w:t>6.1.</w:t>
      </w:r>
      <w:r w:rsidRPr="001F16C3">
        <w:rPr>
          <w:lang w:eastAsia="zh-CN"/>
        </w:rPr>
        <w:t>6</w:t>
      </w:r>
      <w:r w:rsidRPr="001F16C3">
        <w:tab/>
        <w:t>Error Handling</w:t>
      </w:r>
      <w:bookmarkEnd w:id="741"/>
      <w:bookmarkEnd w:id="742"/>
      <w:bookmarkEnd w:id="743"/>
      <w:bookmarkEnd w:id="744"/>
      <w:bookmarkEnd w:id="745"/>
      <w:bookmarkEnd w:id="746"/>
      <w:bookmarkEnd w:id="747"/>
      <w:bookmarkEnd w:id="748"/>
      <w:bookmarkEnd w:id="749"/>
    </w:p>
    <w:p w14:paraId="33842E4F" w14:textId="11262DD6" w:rsidR="003133A5" w:rsidRPr="001F16C3" w:rsidRDefault="003133A5" w:rsidP="003133A5">
      <w:r>
        <w:t>Table 6.1.</w:t>
      </w:r>
      <w:r>
        <w:rPr>
          <w:lang w:eastAsia="zh-CN"/>
        </w:rPr>
        <w:t>6</w:t>
      </w:r>
      <w:r>
        <w:t>-1 lists common response body data structures used within the nud</w:t>
      </w:r>
      <w:r>
        <w:rPr>
          <w:lang w:eastAsia="zh-CN"/>
        </w:rPr>
        <w:t>r</w:t>
      </w:r>
      <w:r w:rsidR="0042568D">
        <w:t>-</w:t>
      </w:r>
      <w:r>
        <w:rPr>
          <w:lang w:eastAsia="zh-CN"/>
        </w:rPr>
        <w:t>dr</w:t>
      </w:r>
      <w:r w:rsidR="0042568D">
        <w:rPr>
          <w:lang w:eastAsia="zh-CN"/>
        </w:rPr>
        <w:t xml:space="preserve"> (</w:t>
      </w:r>
      <w:r w:rsidR="0042568D">
        <w:rPr>
          <w:lang w:val="en-US"/>
        </w:rPr>
        <w:t>N</w:t>
      </w:r>
      <w:r w:rsidR="0042568D">
        <w:rPr>
          <w:lang w:val="en-US" w:eastAsia="zh-CN"/>
        </w:rPr>
        <w:t>udr_</w:t>
      </w:r>
      <w:r w:rsidR="0042568D">
        <w:rPr>
          <w:lang w:eastAsia="zh-CN"/>
        </w:rPr>
        <w:t>DataRepository)</w:t>
      </w:r>
      <w:r>
        <w:t xml:space="preserve"> API</w:t>
      </w:r>
    </w:p>
    <w:p w14:paraId="70F150F5" w14:textId="77777777" w:rsidR="003133A5" w:rsidRDefault="003133A5" w:rsidP="003133A5">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133A5" w:rsidRPr="00CB6975" w14:paraId="212D000E"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BBB30C" w14:textId="77777777" w:rsidR="003133A5" w:rsidRPr="00CB6975" w:rsidRDefault="003133A5" w:rsidP="00D14072">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5FD0D0DD" w14:textId="77777777" w:rsidR="003133A5" w:rsidRPr="00CB6975" w:rsidRDefault="003133A5" w:rsidP="00D14072">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8E991B6" w14:textId="77777777" w:rsidR="003133A5" w:rsidRPr="00CB6975" w:rsidRDefault="003133A5" w:rsidP="00D14072">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387F4BE" w14:textId="77777777" w:rsidR="003133A5" w:rsidRPr="00CB6975" w:rsidRDefault="003133A5" w:rsidP="00D14072">
            <w:pPr>
              <w:pStyle w:val="TAL"/>
              <w:rPr>
                <w:b/>
              </w:rPr>
            </w:pPr>
            <w:r w:rsidRPr="00CB6975">
              <w:rPr>
                <w:b/>
              </w:rPr>
              <w:t>Response</w:t>
            </w:r>
          </w:p>
          <w:p w14:paraId="71C50000" w14:textId="77777777" w:rsidR="003133A5" w:rsidRPr="00CB6975" w:rsidRDefault="003133A5" w:rsidP="00D14072">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2D9DFE2E" w14:textId="77777777" w:rsidR="003133A5" w:rsidRPr="00CB6975" w:rsidRDefault="003133A5" w:rsidP="00D14072">
            <w:pPr>
              <w:pStyle w:val="TAL"/>
              <w:rPr>
                <w:b/>
              </w:rPr>
            </w:pPr>
            <w:r w:rsidRPr="00CB6975">
              <w:rPr>
                <w:b/>
              </w:rPr>
              <w:t>Description</w:t>
            </w:r>
          </w:p>
        </w:tc>
      </w:tr>
      <w:tr w:rsidR="003133A5" w:rsidRPr="00CB6975" w14:paraId="5D4F00BF"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67EEA7" w14:textId="77777777" w:rsidR="003133A5" w:rsidRPr="00CB6975" w:rsidRDefault="003133A5" w:rsidP="00D14072">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C3B6724" w14:textId="77777777" w:rsidR="003133A5" w:rsidRPr="00CB6975" w:rsidRDefault="003133A5" w:rsidP="00D14072">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DF0AE30" w14:textId="77777777" w:rsidR="003133A5" w:rsidRPr="00CB6975" w:rsidRDefault="003133A5" w:rsidP="00D14072">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55746AC" w14:textId="77777777" w:rsidR="003133A5" w:rsidRPr="00CB6975" w:rsidRDefault="003133A5" w:rsidP="00D14072">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03F0928" w14:textId="77777777" w:rsidR="003133A5" w:rsidRPr="00CB6975" w:rsidRDefault="003133A5" w:rsidP="00D14072">
            <w:pPr>
              <w:pStyle w:val="TAL"/>
              <w:rPr>
                <w:b/>
              </w:rPr>
            </w:pPr>
            <w:r w:rsidRPr="00CB6975">
              <w:rPr>
                <w:lang w:eastAsia="zh-CN"/>
              </w:rPr>
              <w:t>For error status codes, the UDR may provide detailed information.</w:t>
            </w:r>
          </w:p>
        </w:tc>
      </w:tr>
      <w:tr w:rsidR="003133A5" w:rsidRPr="00CB6975" w14:paraId="3970BD3B"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DC8896" w14:textId="77777777" w:rsidR="003133A5" w:rsidRPr="00CB6975" w:rsidRDefault="003133A5" w:rsidP="00D14072">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35185900" w14:textId="77777777" w:rsidR="003133A5" w:rsidRDefault="003133A5" w:rsidP="003133A5">
      <w:pPr>
        <w:rPr>
          <w:lang w:eastAsia="zh-CN"/>
        </w:rPr>
      </w:pPr>
    </w:p>
    <w:p w14:paraId="021B234E" w14:textId="77777777" w:rsidR="003133A5" w:rsidRDefault="003133A5" w:rsidP="003133A5">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662613B1" w14:textId="77777777" w:rsidR="003133A5" w:rsidRDefault="003133A5" w:rsidP="003133A5">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3133A5" w:rsidRPr="00CB6975" w14:paraId="64FAF2E3" w14:textId="77777777" w:rsidTr="00EF31F5">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DCE5B85" w14:textId="77777777" w:rsidR="003133A5" w:rsidRPr="00CB6975" w:rsidRDefault="003133A5" w:rsidP="00F3074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099F593" w14:textId="77777777" w:rsidR="003133A5" w:rsidRPr="00CB6975" w:rsidRDefault="003133A5" w:rsidP="00D14072">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D6EF6B3" w14:textId="77777777" w:rsidR="003133A5" w:rsidRPr="00CB6975" w:rsidRDefault="003133A5" w:rsidP="00D14072">
            <w:pPr>
              <w:pStyle w:val="TAH"/>
            </w:pPr>
            <w:r w:rsidRPr="00CB6975">
              <w:t>Description</w:t>
            </w:r>
          </w:p>
        </w:tc>
      </w:tr>
      <w:tr w:rsidR="003133A5" w:rsidRPr="00CB6975" w14:paraId="645A49DC"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44E1B5" w14:textId="77777777" w:rsidR="003133A5" w:rsidRDefault="003133A5" w:rsidP="00F3074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0F939E2B"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D27A10D" w14:textId="77777777" w:rsidR="003133A5" w:rsidRPr="00CB6975" w:rsidRDefault="003133A5" w:rsidP="00D14072">
            <w:pPr>
              <w:pStyle w:val="TAL"/>
              <w:rPr>
                <w:lang w:eastAsia="zh-CN"/>
              </w:rPr>
            </w:pPr>
            <w:r w:rsidRPr="00CB6975">
              <w:rPr>
                <w:lang w:eastAsia="zh-CN"/>
              </w:rPr>
              <w:t>The target data set is not permitted to access for the NF type of the NF consumer.</w:t>
            </w:r>
          </w:p>
        </w:tc>
      </w:tr>
      <w:tr w:rsidR="003133A5" w:rsidRPr="00CB6975" w14:paraId="76298A9B"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6D06A77" w14:textId="77777777" w:rsidR="003133A5" w:rsidRDefault="003133A5" w:rsidP="00F3074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4914680" w14:textId="77777777" w:rsidR="003133A5" w:rsidRPr="00CB6975" w:rsidRDefault="003133A5" w:rsidP="00F3074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44A6C4C" w14:textId="20EA2531" w:rsidR="003133A5" w:rsidRPr="00CB6975" w:rsidRDefault="003133A5" w:rsidP="00D14072">
            <w:pPr>
              <w:pStyle w:val="TAL"/>
              <w:rPr>
                <w:lang w:eastAsia="zh-CN"/>
              </w:rPr>
            </w:pPr>
            <w:r w:rsidRPr="00CB6975">
              <w:rPr>
                <w:lang w:eastAsia="zh-CN"/>
              </w:rPr>
              <w:t>The subscribe service operation is not able to be implemented due to invalid resource URI to be monitored).</w:t>
            </w:r>
          </w:p>
        </w:tc>
      </w:tr>
      <w:tr w:rsidR="003133A5" w:rsidRPr="00CB6975" w14:paraId="5414CBF9"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2B744D6" w14:textId="77777777" w:rsidR="003133A5" w:rsidRDefault="003133A5" w:rsidP="00F3074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BD88834"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CEE1126" w14:textId="77777777" w:rsidR="003133A5" w:rsidRPr="00CB6975" w:rsidRDefault="003133A5" w:rsidP="00D14072">
            <w:pPr>
              <w:pStyle w:val="TAL"/>
              <w:rPr>
                <w:lang w:eastAsia="zh-CN"/>
              </w:rPr>
            </w:pPr>
            <w:r w:rsidRPr="00CB6975">
              <w:rPr>
                <w:lang w:eastAsia="zh-CN"/>
              </w:rPr>
              <w:t>The user indicated in the HTTP/2 request does not exist in the UDR.</w:t>
            </w:r>
          </w:p>
        </w:tc>
      </w:tr>
      <w:tr w:rsidR="003133A5" w:rsidRPr="00CB6975" w14:paraId="2C0ECDC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CE20253" w14:textId="77777777" w:rsidR="003133A5" w:rsidRDefault="003133A5" w:rsidP="00F3074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57FEF16"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803FD07" w14:textId="77777777" w:rsidR="003133A5" w:rsidRPr="00CB6975" w:rsidRDefault="003133A5" w:rsidP="00D14072">
            <w:pPr>
              <w:pStyle w:val="TAL"/>
              <w:rPr>
                <w:lang w:eastAsia="zh-CN"/>
              </w:rPr>
            </w:pPr>
            <w:r w:rsidRPr="00CB6975">
              <w:rPr>
                <w:lang w:eastAsia="zh-CN"/>
              </w:rPr>
              <w:t>The data indicated in the HTTP/2 request is unavailable in the UDR.</w:t>
            </w:r>
          </w:p>
        </w:tc>
      </w:tr>
      <w:tr w:rsidR="003133A5" w:rsidRPr="00CB6975" w14:paraId="4FEA6108"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FA56FD" w14:textId="77777777" w:rsidR="003133A5" w:rsidRDefault="003133A5" w:rsidP="00F3074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E80B1D" w14:textId="77777777" w:rsidR="003133A5" w:rsidRPr="00CB6975" w:rsidRDefault="003133A5" w:rsidP="00F3074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4FF4443" w14:textId="77777777" w:rsidR="003133A5" w:rsidRPr="00CB6975" w:rsidRDefault="003133A5" w:rsidP="00D14072">
            <w:pPr>
              <w:pStyle w:val="TAL"/>
              <w:rPr>
                <w:lang w:eastAsia="zh-CN"/>
              </w:rPr>
            </w:pPr>
            <w:r w:rsidRPr="00CB6975">
              <w:rPr>
                <w:lang w:eastAsia="zh-CN"/>
              </w:rPr>
              <w:t>One or more conditions given in the request header fields evaluated to false when tested in the UDR.</w:t>
            </w:r>
          </w:p>
        </w:tc>
      </w:tr>
      <w:tr w:rsidR="003133A5" w:rsidRPr="00CB6975" w14:paraId="206CBE8B"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994D90" w14:textId="77777777" w:rsidR="003133A5" w:rsidRDefault="003133A5" w:rsidP="00F3074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D418F77" w14:textId="77777777" w:rsidR="003133A5" w:rsidRPr="00CB6975" w:rsidRDefault="003133A5" w:rsidP="00F3074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7298F56" w14:textId="3B4D5810" w:rsidR="003133A5" w:rsidRPr="00CB6975" w:rsidRDefault="003133A5" w:rsidP="00D14072">
            <w:pPr>
              <w:pStyle w:val="TAL"/>
              <w:rPr>
                <w:lang w:eastAsia="zh-CN"/>
              </w:rPr>
            </w:pPr>
            <w:r w:rsidRPr="00CB6975">
              <w:rPr>
                <w:lang w:eastAsia="zh-CN"/>
              </w:rPr>
              <w:t xml:space="preserve">The request cannot be procesed due to semantic errors when trying to process a patch method. </w:t>
            </w:r>
          </w:p>
        </w:tc>
      </w:tr>
      <w:tr w:rsidR="003133A5" w:rsidRPr="00CB6975" w14:paraId="584AE12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6D6AE58" w14:textId="77777777" w:rsidR="003133A5" w:rsidRDefault="003133A5" w:rsidP="00F3074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EB2342" w14:textId="77777777" w:rsidR="003133A5" w:rsidRPr="00CB6975" w:rsidRDefault="003133A5" w:rsidP="00F3074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B48B24" w14:textId="77777777" w:rsidR="003133A5" w:rsidRPr="00CB6975" w:rsidRDefault="003133A5" w:rsidP="00D14072">
            <w:pPr>
              <w:pStyle w:val="TAL"/>
              <w:rPr>
                <w:lang w:eastAsia="zh-CN"/>
              </w:rPr>
            </w:pPr>
            <w:r w:rsidRPr="00CB6975">
              <w:rPr>
                <w:lang w:eastAsia="zh-CN"/>
              </w:rPr>
              <w:t>Requested data cannot be returned due to database inconsistency</w:t>
            </w:r>
          </w:p>
        </w:tc>
      </w:tr>
      <w:tr w:rsidR="003133A5" w:rsidRPr="00CB6975" w14:paraId="313AA02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BABB556" w14:textId="77777777" w:rsidR="003133A5" w:rsidRDefault="003133A5" w:rsidP="00F3074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5871DF" w14:textId="77777777" w:rsidR="003133A5" w:rsidRPr="00CB6975" w:rsidRDefault="003133A5" w:rsidP="00F3074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D153261" w14:textId="77777777" w:rsidR="003133A5" w:rsidRPr="00CB6975" w:rsidRDefault="003133A5" w:rsidP="00D14072">
            <w:pPr>
              <w:pStyle w:val="TAL"/>
              <w:rPr>
                <w:lang w:eastAsia="zh-CN"/>
              </w:rPr>
            </w:pPr>
            <w:r w:rsidRPr="00CB6975">
              <w:rPr>
                <w:lang w:eastAsia="zh-CN"/>
              </w:rPr>
              <w:t>The resource is unavailable in the current target URI but can be temporarily found in an alternative URI.</w:t>
            </w:r>
          </w:p>
        </w:tc>
      </w:tr>
      <w:tr w:rsidR="003133A5" w:rsidRPr="00CB6975" w14:paraId="0D33AF87"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20091C" w14:textId="77777777" w:rsidR="003133A5" w:rsidRDefault="003133A5" w:rsidP="00F3074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50A4F70" w14:textId="77777777" w:rsidR="003133A5" w:rsidRPr="00CB6975" w:rsidRDefault="003133A5" w:rsidP="00F3074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96547A" w14:textId="77777777" w:rsidR="003133A5" w:rsidRPr="00CB6975" w:rsidRDefault="003133A5" w:rsidP="00D14072">
            <w:pPr>
              <w:pStyle w:val="TAL"/>
              <w:rPr>
                <w:lang w:eastAsia="zh-CN"/>
              </w:rPr>
            </w:pPr>
            <w:r w:rsidRPr="00CB6975">
              <w:rPr>
                <w:lang w:eastAsia="zh-CN"/>
              </w:rPr>
              <w:t>The resource is unavailable in the current target URI but can be permanently found in an alternative URI.</w:t>
            </w:r>
          </w:p>
        </w:tc>
      </w:tr>
      <w:tr w:rsidR="003133A5" w:rsidRPr="00CB6975" w14:paraId="1D829E5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2E19467" w14:textId="77777777" w:rsidR="003133A5" w:rsidRDefault="003133A5" w:rsidP="00F3074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306FC65"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E0DABBF" w14:textId="77777777" w:rsidR="003133A5" w:rsidRPr="00CB6975" w:rsidRDefault="003133A5" w:rsidP="00D14072">
            <w:pPr>
              <w:pStyle w:val="TAL"/>
              <w:rPr>
                <w:lang w:eastAsia="zh-CN"/>
              </w:rPr>
            </w:pPr>
            <w:r w:rsidRPr="00CB6975">
              <w:rPr>
                <w:lang w:eastAsia="zh-CN"/>
              </w:rPr>
              <w:t>The group identifier does not exist.</w:t>
            </w:r>
          </w:p>
        </w:tc>
      </w:tr>
      <w:tr w:rsidR="003133A5" w:rsidRPr="00CB6975" w14:paraId="7A433895"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7027037" w14:textId="77777777" w:rsidR="003133A5" w:rsidRDefault="003133A5" w:rsidP="00F3074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397AF51"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2D9F41" w14:textId="77777777" w:rsidR="003133A5" w:rsidRPr="00CB6975" w:rsidRDefault="003133A5" w:rsidP="00D14072">
            <w:pPr>
              <w:pStyle w:val="TAL"/>
              <w:rPr>
                <w:lang w:eastAsia="zh-CN"/>
              </w:rPr>
            </w:pPr>
            <w:r w:rsidRPr="00CB6975">
              <w:rPr>
                <w:lang w:eastAsia="zh-CN"/>
              </w:rPr>
              <w:t>Modification of the target resource representation is not permitted.</w:t>
            </w:r>
          </w:p>
        </w:tc>
      </w:tr>
      <w:tr w:rsidR="00EF31F5" w:rsidRPr="00CB6975" w14:paraId="1D2773C4"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6DC2C80" w14:textId="353F25AA" w:rsidR="00EF31F5" w:rsidRPr="00F3074B" w:rsidRDefault="00EF31F5" w:rsidP="00EF31F5">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37A3E937" w14:textId="5294B0D1" w:rsidR="00EF31F5" w:rsidRPr="00CB6975" w:rsidRDefault="00EF31F5" w:rsidP="00EF31F5">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636BE18" w14:textId="2D501566" w:rsidR="00EF31F5" w:rsidRPr="00CB6975" w:rsidRDefault="00EF31F5" w:rsidP="00EF31F5">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EF31F5" w:rsidRPr="00CB6975" w14:paraId="1AB73F86" w14:textId="77777777" w:rsidTr="00D14072">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7FDEA044" w14:textId="77777777" w:rsidR="00EF31F5" w:rsidRPr="00CB6975" w:rsidRDefault="00EF31F5" w:rsidP="00EF31F5">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030CC409" w14:textId="77777777" w:rsidR="003133A5" w:rsidRDefault="003133A5" w:rsidP="003133A5">
      <w:pPr>
        <w:rPr>
          <w:lang w:eastAsia="zh-CN"/>
        </w:rPr>
      </w:pPr>
    </w:p>
    <w:p w14:paraId="1BC94445" w14:textId="77777777" w:rsidR="003133A5" w:rsidRPr="001F16C3" w:rsidRDefault="003133A5" w:rsidP="00F3074B">
      <w:pPr>
        <w:pStyle w:val="Heading3"/>
      </w:pPr>
      <w:bookmarkStart w:id="750" w:name="_Toc20120584"/>
      <w:bookmarkStart w:id="751" w:name="_Toc21623462"/>
      <w:bookmarkStart w:id="752" w:name="_Toc27587165"/>
      <w:bookmarkStart w:id="753" w:name="_Toc36459228"/>
      <w:bookmarkStart w:id="754" w:name="_Toc45028475"/>
      <w:bookmarkStart w:id="755" w:name="_Toc51870154"/>
      <w:bookmarkStart w:id="756" w:name="_Toc51870276"/>
      <w:bookmarkStart w:id="757" w:name="_Toc90582031"/>
      <w:bookmarkStart w:id="758" w:name="_Toc106615924"/>
      <w:r w:rsidRPr="001F16C3">
        <w:t>6.1.</w:t>
      </w:r>
      <w:r w:rsidRPr="001F16C3">
        <w:rPr>
          <w:lang w:eastAsia="zh-CN"/>
        </w:rPr>
        <w:t>7</w:t>
      </w:r>
      <w:r w:rsidRPr="001F16C3">
        <w:tab/>
        <w:t>Security</w:t>
      </w:r>
      <w:bookmarkEnd w:id="750"/>
      <w:bookmarkEnd w:id="751"/>
      <w:bookmarkEnd w:id="752"/>
      <w:bookmarkEnd w:id="753"/>
      <w:bookmarkEnd w:id="754"/>
      <w:bookmarkEnd w:id="755"/>
      <w:bookmarkEnd w:id="756"/>
      <w:bookmarkEnd w:id="757"/>
      <w:bookmarkEnd w:id="758"/>
    </w:p>
    <w:p w14:paraId="134CCAFC" w14:textId="77777777" w:rsidR="003133A5" w:rsidRPr="001F16C3" w:rsidRDefault="003133A5" w:rsidP="003133A5">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0413EDB5"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0B92E929"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1E078A69" w14:textId="77777777" w:rsidR="003133A5" w:rsidRDefault="003133A5" w:rsidP="003133A5">
      <w:pPr>
        <w:rPr>
          <w:lang w:val="en-US"/>
        </w:rPr>
      </w:pPr>
      <w:r>
        <w:rPr>
          <w:lang w:val="en-US"/>
        </w:rPr>
        <w:t>The Nudr_DataRepository API defines the following scopes for OAuth2 authorization:</w:t>
      </w:r>
    </w:p>
    <w:p w14:paraId="2255A0AF" w14:textId="77777777" w:rsidR="003133A5" w:rsidRPr="003B2883" w:rsidRDefault="003133A5" w:rsidP="003133A5">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133A5" w:rsidRPr="00CB6975" w14:paraId="6C954476" w14:textId="77777777" w:rsidTr="00D1407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021870" w14:textId="77777777" w:rsidR="003133A5" w:rsidRPr="00CB6975" w:rsidRDefault="003133A5" w:rsidP="00D14072">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7069BD" w14:textId="77777777" w:rsidR="003133A5" w:rsidRPr="00CB6975" w:rsidRDefault="003133A5" w:rsidP="00D14072">
            <w:pPr>
              <w:pStyle w:val="TAH"/>
            </w:pPr>
            <w:r w:rsidRPr="00CB6975">
              <w:t>Description</w:t>
            </w:r>
          </w:p>
        </w:tc>
      </w:tr>
      <w:tr w:rsidR="003133A5" w:rsidRPr="00CB6975" w14:paraId="0B654FD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043AD" w14:textId="77777777" w:rsidR="003133A5" w:rsidRPr="00CB6975" w:rsidRDefault="003133A5" w:rsidP="00D14072">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11166" w14:textId="77777777" w:rsidR="003133A5" w:rsidRPr="00CB6975" w:rsidRDefault="003133A5" w:rsidP="00D14072">
            <w:pPr>
              <w:pStyle w:val="TAL"/>
            </w:pPr>
            <w:r w:rsidRPr="00CB6975">
              <w:t>Access to the Nudr DataRepository API</w:t>
            </w:r>
          </w:p>
        </w:tc>
      </w:tr>
      <w:tr w:rsidR="003133A5" w:rsidRPr="00CB6975" w14:paraId="480562D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3F5FE" w14:textId="77777777" w:rsidR="003133A5" w:rsidRPr="00CB6975" w:rsidRDefault="003133A5" w:rsidP="00D14072">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0EEC9" w14:textId="77777777" w:rsidR="003133A5" w:rsidRPr="00CB6975" w:rsidRDefault="003133A5" w:rsidP="00D14072">
            <w:pPr>
              <w:pStyle w:val="TAL"/>
            </w:pPr>
            <w:r w:rsidRPr="00CB6975">
              <w:t>Access to the SubscriptionData data set.</w:t>
            </w:r>
          </w:p>
        </w:tc>
      </w:tr>
      <w:tr w:rsidR="003133A5" w:rsidRPr="00CB6975" w14:paraId="1C86257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ED44A" w14:textId="77777777" w:rsidR="003133A5" w:rsidRPr="00CB6975" w:rsidRDefault="003133A5" w:rsidP="00D14072">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D519" w14:textId="77777777" w:rsidR="003133A5" w:rsidRPr="00CB6975" w:rsidRDefault="003133A5" w:rsidP="00D14072">
            <w:pPr>
              <w:pStyle w:val="TAL"/>
            </w:pPr>
            <w:r w:rsidRPr="00CB6975">
              <w:t>Access to read the AuthenticationSubscription resource of the SubscriptionData data set.</w:t>
            </w:r>
          </w:p>
        </w:tc>
      </w:tr>
      <w:tr w:rsidR="003133A5" w:rsidRPr="00CB6975" w14:paraId="19C1830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7B944" w14:textId="77777777" w:rsidR="003133A5" w:rsidRPr="00CB6975" w:rsidRDefault="003133A5" w:rsidP="00D14072">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B55A4" w14:textId="77777777" w:rsidR="003133A5" w:rsidRPr="00CB6975" w:rsidRDefault="003133A5" w:rsidP="00D14072">
            <w:pPr>
              <w:pStyle w:val="TAL"/>
            </w:pPr>
            <w:r w:rsidRPr="00CB6975">
              <w:t>Access to update the AuthenticationSubscription resource of the SubscriptionData data set.</w:t>
            </w:r>
          </w:p>
        </w:tc>
      </w:tr>
      <w:tr w:rsidR="003133A5" w:rsidRPr="00CB6975" w14:paraId="7BF2B3E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C15D5" w14:textId="77777777" w:rsidR="003133A5" w:rsidRPr="00CB6975" w:rsidRDefault="003133A5" w:rsidP="00D14072">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5D00" w14:textId="77777777" w:rsidR="003133A5" w:rsidRPr="00CB6975" w:rsidRDefault="003133A5" w:rsidP="00D14072">
            <w:pPr>
              <w:pStyle w:val="TAL"/>
            </w:pPr>
            <w:r w:rsidRPr="00CB6975">
              <w:t>Write access to NF registration resources of the SubscriptionData data set.</w:t>
            </w:r>
          </w:p>
        </w:tc>
      </w:tr>
      <w:tr w:rsidR="003133A5" w:rsidRPr="00CB6975" w14:paraId="0C548FC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D464B" w14:textId="77777777" w:rsidR="003133A5" w:rsidRPr="00CB6975" w:rsidRDefault="003133A5" w:rsidP="00D14072">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1E8" w14:textId="77777777" w:rsidR="003133A5" w:rsidRPr="00CB6975" w:rsidRDefault="003133A5" w:rsidP="00D14072">
            <w:pPr>
              <w:pStyle w:val="TAL"/>
            </w:pPr>
            <w:r w:rsidRPr="00CB6975">
              <w:t>Access to the PolicyData data set.</w:t>
            </w:r>
          </w:p>
        </w:tc>
      </w:tr>
      <w:tr w:rsidR="0010282E" w:rsidRPr="00CB6975" w14:paraId="27AB727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2B516" w14:textId="730EE97A" w:rsidR="0010282E" w:rsidRPr="00CB6975" w:rsidRDefault="0010282E" w:rsidP="0010282E">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9F512" w14:textId="1E1FF0AC" w:rsidR="0010282E" w:rsidRPr="00CB6975" w:rsidRDefault="0010282E" w:rsidP="0010282E">
            <w:pPr>
              <w:pStyle w:val="TAL"/>
            </w:pPr>
            <w:r w:rsidRPr="00CB6975">
              <w:t xml:space="preserve">Access to </w:t>
            </w:r>
            <w:r>
              <w:t>read the UEs resource</w:t>
            </w:r>
            <w:r w:rsidRPr="00CB6975">
              <w:t>.</w:t>
            </w:r>
          </w:p>
        </w:tc>
      </w:tr>
      <w:tr w:rsidR="0010282E" w:rsidRPr="00CB6975" w14:paraId="11D7F35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B219F" w14:textId="24A04D9E" w:rsidR="0010282E" w:rsidRPr="00CB6975" w:rsidRDefault="0010282E" w:rsidP="0010282E">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5C8E0" w14:textId="34CE7287" w:rsidR="0010282E" w:rsidRPr="00CB6975" w:rsidRDefault="0010282E" w:rsidP="0010282E">
            <w:pPr>
              <w:pStyle w:val="TAL"/>
            </w:pPr>
            <w:r w:rsidRPr="00CB6975">
              <w:t xml:space="preserve">Access to </w:t>
            </w:r>
            <w:r>
              <w:t>read the UEs Access and Mobility Policy data</w:t>
            </w:r>
            <w:r w:rsidRPr="00CB6975">
              <w:t>.</w:t>
            </w:r>
          </w:p>
        </w:tc>
      </w:tr>
      <w:tr w:rsidR="0010282E" w:rsidRPr="00CB6975" w14:paraId="289E7962"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F0FD5" w14:textId="62A3626A" w:rsidR="0010282E" w:rsidRPr="00CB6975" w:rsidRDefault="0010282E" w:rsidP="0010282E">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F56B6" w14:textId="31037717" w:rsidR="0010282E" w:rsidRPr="00CB6975" w:rsidRDefault="0010282E" w:rsidP="0010282E">
            <w:pPr>
              <w:pStyle w:val="TAL"/>
            </w:pPr>
            <w:r w:rsidRPr="00CB6975">
              <w:t xml:space="preserve">Access to </w:t>
            </w:r>
            <w:r>
              <w:t>read the UEs Policy Set data</w:t>
            </w:r>
            <w:r w:rsidRPr="00CB6975">
              <w:t>.</w:t>
            </w:r>
          </w:p>
        </w:tc>
      </w:tr>
      <w:tr w:rsidR="0010282E" w:rsidRPr="00CB6975" w14:paraId="6D774B4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35C18" w14:textId="14906AD8" w:rsidR="0010282E" w:rsidRPr="00CB6975" w:rsidRDefault="0010282E" w:rsidP="0010282E">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1005A" w14:textId="035F97D8" w:rsidR="0010282E" w:rsidRPr="00CB6975" w:rsidRDefault="0010282E" w:rsidP="0010282E">
            <w:pPr>
              <w:pStyle w:val="TAL"/>
            </w:pPr>
            <w:r w:rsidRPr="00CB6975">
              <w:t xml:space="preserve">Access to </w:t>
            </w:r>
            <w:r>
              <w:t>create the UEs Policy Set data</w:t>
            </w:r>
            <w:r w:rsidRPr="00CB6975">
              <w:t>.</w:t>
            </w:r>
          </w:p>
        </w:tc>
      </w:tr>
      <w:tr w:rsidR="0010282E" w:rsidRPr="00CB6975" w14:paraId="62BF3B2D"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679E0" w14:textId="5D4E22E9" w:rsidR="0010282E" w:rsidRPr="00CB6975" w:rsidRDefault="0010282E" w:rsidP="0010282E">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E3474" w14:textId="199E1E43" w:rsidR="0010282E" w:rsidRPr="00CB6975" w:rsidRDefault="0010282E" w:rsidP="0010282E">
            <w:pPr>
              <w:pStyle w:val="TAL"/>
            </w:pPr>
            <w:r w:rsidRPr="00CB6975">
              <w:t xml:space="preserve">Access to </w:t>
            </w:r>
            <w:r>
              <w:t>update the UEs Policy Set data</w:t>
            </w:r>
            <w:r w:rsidRPr="00CB6975">
              <w:t>.</w:t>
            </w:r>
          </w:p>
        </w:tc>
      </w:tr>
      <w:tr w:rsidR="0010282E" w:rsidRPr="00CB6975" w14:paraId="0E36751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3C36A" w14:textId="5A3681E4" w:rsidR="0010282E" w:rsidRPr="00CB6975" w:rsidRDefault="0010282E" w:rsidP="0010282E">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C8FD3" w14:textId="7821EACE" w:rsidR="0010282E" w:rsidRPr="00CB6975" w:rsidRDefault="0010282E" w:rsidP="0010282E">
            <w:pPr>
              <w:pStyle w:val="TAL"/>
            </w:pPr>
            <w:r w:rsidRPr="00CB6975">
              <w:t xml:space="preserve">Access to </w:t>
            </w:r>
            <w:r>
              <w:t>read the UEs Session Management policy data</w:t>
            </w:r>
            <w:r w:rsidRPr="00CB6975">
              <w:t>.</w:t>
            </w:r>
          </w:p>
        </w:tc>
      </w:tr>
      <w:tr w:rsidR="0010282E" w:rsidRPr="00CB6975" w14:paraId="446F16A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374AE" w14:textId="74C46891" w:rsidR="0010282E" w:rsidRPr="00CB6975" w:rsidRDefault="0010282E" w:rsidP="0010282E">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FFB79" w14:textId="2DEC7E75" w:rsidR="0010282E" w:rsidRPr="00CB6975" w:rsidRDefault="0010282E" w:rsidP="0010282E">
            <w:pPr>
              <w:pStyle w:val="TAL"/>
            </w:pPr>
            <w:r w:rsidRPr="00CB6975">
              <w:t xml:space="preserve">Access to </w:t>
            </w:r>
            <w:r>
              <w:t>update the UEs Session Management policy data</w:t>
            </w:r>
            <w:r w:rsidRPr="00CB6975">
              <w:t>.</w:t>
            </w:r>
          </w:p>
        </w:tc>
      </w:tr>
      <w:tr w:rsidR="0010282E" w:rsidRPr="00CB6975" w14:paraId="77CAEFD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E81608" w14:textId="3F5F571B" w:rsidR="0010282E" w:rsidRPr="00CB6975" w:rsidRDefault="0010282E" w:rsidP="0010282E">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0C9F" w14:textId="479D7E8D" w:rsidR="0010282E" w:rsidRPr="00CB6975" w:rsidRDefault="0010282E" w:rsidP="0010282E">
            <w:pPr>
              <w:pStyle w:val="TAL"/>
            </w:pPr>
            <w:r w:rsidRPr="00CB6975">
              <w:t xml:space="preserve">Access to </w:t>
            </w:r>
            <w:r>
              <w:t>create the UEs Session Management policy data</w:t>
            </w:r>
            <w:r w:rsidRPr="00CB6975">
              <w:t>.</w:t>
            </w:r>
          </w:p>
        </w:tc>
      </w:tr>
      <w:tr w:rsidR="0010282E" w:rsidRPr="00CB6975" w14:paraId="025685B8"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BA92B" w14:textId="4C549EBD" w:rsidR="0010282E" w:rsidRPr="00CB6975" w:rsidRDefault="0010282E" w:rsidP="0010282E">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59F8C" w14:textId="655A89A8" w:rsidR="0010282E" w:rsidRPr="00CB6975" w:rsidRDefault="0010282E" w:rsidP="0010282E">
            <w:pPr>
              <w:pStyle w:val="TAL"/>
            </w:pPr>
            <w:r w:rsidRPr="00CB6975">
              <w:t xml:space="preserve">Access to </w:t>
            </w:r>
            <w:r>
              <w:t>read the sponsored connectivity data</w:t>
            </w:r>
            <w:r w:rsidRPr="00CB6975">
              <w:t>.</w:t>
            </w:r>
          </w:p>
        </w:tc>
      </w:tr>
      <w:tr w:rsidR="0010282E" w:rsidRPr="00CB6975" w14:paraId="5C8B04D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A1C9C" w14:textId="5C4500CC" w:rsidR="0010282E" w:rsidRPr="00CB6975" w:rsidRDefault="0010282E" w:rsidP="0010282E">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851E8" w14:textId="5E3C6C65" w:rsidR="0010282E" w:rsidRPr="00CB6975" w:rsidRDefault="0010282E" w:rsidP="0010282E">
            <w:pPr>
              <w:pStyle w:val="TAL"/>
            </w:pPr>
            <w:r w:rsidRPr="00CB6975">
              <w:t xml:space="preserve">Access to </w:t>
            </w:r>
            <w:r>
              <w:t>read the BDT data resource</w:t>
            </w:r>
            <w:r w:rsidRPr="00CB6975">
              <w:t>.</w:t>
            </w:r>
          </w:p>
        </w:tc>
      </w:tr>
      <w:tr w:rsidR="0010282E" w:rsidRPr="00CB6975" w14:paraId="3F21EA69"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41090" w14:textId="132A83E8" w:rsidR="0010282E" w:rsidRPr="00CB6975" w:rsidRDefault="0010282E" w:rsidP="0010282E">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C414C" w14:textId="611312E0" w:rsidR="0010282E" w:rsidRPr="00CB6975" w:rsidRDefault="0010282E" w:rsidP="0010282E">
            <w:pPr>
              <w:pStyle w:val="TAL"/>
            </w:pPr>
            <w:r w:rsidRPr="00CB6975">
              <w:t xml:space="preserve">Access to </w:t>
            </w:r>
            <w:r>
              <w:t>create the BDT data resource</w:t>
            </w:r>
            <w:r w:rsidRPr="00CB6975">
              <w:t>.</w:t>
            </w:r>
          </w:p>
        </w:tc>
      </w:tr>
      <w:tr w:rsidR="0010282E" w:rsidRPr="00CB6975" w14:paraId="12AB7677"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F508B" w14:textId="56EC61AF" w:rsidR="0010282E" w:rsidRPr="00CB6975" w:rsidRDefault="0010282E" w:rsidP="0010282E">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1AE60" w14:textId="456C6817" w:rsidR="0010282E" w:rsidRPr="00CB6975" w:rsidRDefault="0010282E" w:rsidP="0010282E">
            <w:pPr>
              <w:pStyle w:val="TAL"/>
            </w:pPr>
            <w:r w:rsidRPr="00CB6975">
              <w:t xml:space="preserve">Access to </w:t>
            </w:r>
            <w:r>
              <w:t>update the BDT data resource</w:t>
            </w:r>
            <w:r w:rsidRPr="00CB6975">
              <w:t>.</w:t>
            </w:r>
          </w:p>
        </w:tc>
      </w:tr>
      <w:tr w:rsidR="0010282E" w:rsidRPr="00CB6975" w14:paraId="0C401F5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E9DD2" w14:textId="12FEED81" w:rsidR="0010282E" w:rsidRPr="00CB6975" w:rsidRDefault="0010282E" w:rsidP="0010282E">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953C9" w14:textId="58EA175F" w:rsidR="0010282E" w:rsidRPr="00CB6975" w:rsidRDefault="0010282E" w:rsidP="0010282E">
            <w:pPr>
              <w:pStyle w:val="TAL"/>
            </w:pPr>
            <w:r w:rsidRPr="00CB6975">
              <w:t xml:space="preserve">Access to </w:t>
            </w:r>
            <w:r>
              <w:t>create Subscriptions resources</w:t>
            </w:r>
            <w:r w:rsidRPr="00CB6975">
              <w:t>.</w:t>
            </w:r>
          </w:p>
        </w:tc>
      </w:tr>
      <w:tr w:rsidR="0010282E" w:rsidRPr="00CB6975" w14:paraId="4199F3F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B2F55" w14:textId="4A322546" w:rsidR="0010282E" w:rsidRPr="00CB6975" w:rsidRDefault="0010282E" w:rsidP="0010282E">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B3A3A5" w14:textId="00CCCBA5" w:rsidR="0010282E" w:rsidRPr="00CB6975" w:rsidRDefault="0010282E" w:rsidP="0010282E">
            <w:pPr>
              <w:pStyle w:val="TAL"/>
            </w:pPr>
            <w:r w:rsidRPr="00CB6975">
              <w:t xml:space="preserve">Access to </w:t>
            </w:r>
            <w:r>
              <w:t>update Subscriptions resources</w:t>
            </w:r>
            <w:r w:rsidRPr="00CB6975">
              <w:t>.</w:t>
            </w:r>
          </w:p>
        </w:tc>
      </w:tr>
      <w:tr w:rsidR="0010282E" w:rsidRPr="00CB6975" w14:paraId="43F914F2"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C318A" w14:textId="45A55CF5" w:rsidR="0010282E" w:rsidRPr="00CB6975" w:rsidRDefault="0010282E" w:rsidP="0010282E">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539D8" w14:textId="73EC030F" w:rsidR="0010282E" w:rsidRPr="00CB6975" w:rsidRDefault="0010282E" w:rsidP="0010282E">
            <w:pPr>
              <w:pStyle w:val="TAL"/>
            </w:pPr>
            <w:r w:rsidRPr="00CB6975">
              <w:t xml:space="preserve">Access to </w:t>
            </w:r>
            <w:r>
              <w:t>read the UEs operator specific policy data</w:t>
            </w:r>
            <w:r w:rsidRPr="00CB6975">
              <w:t>.</w:t>
            </w:r>
          </w:p>
        </w:tc>
      </w:tr>
      <w:tr w:rsidR="0010282E" w:rsidRPr="00CB6975" w14:paraId="2BC7AA6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ACC86" w14:textId="25E15D88" w:rsidR="0010282E" w:rsidRPr="00CB6975" w:rsidRDefault="0010282E" w:rsidP="0010282E">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24E090" w14:textId="51CDE6A6" w:rsidR="0010282E" w:rsidRPr="00CB6975" w:rsidRDefault="0010282E" w:rsidP="0010282E">
            <w:pPr>
              <w:pStyle w:val="TAL"/>
            </w:pPr>
            <w:r w:rsidRPr="00CB6975">
              <w:t xml:space="preserve">Access to </w:t>
            </w:r>
            <w:r>
              <w:t>update the UEs operator specific policy data</w:t>
            </w:r>
            <w:r w:rsidRPr="00CB6975">
              <w:t>.</w:t>
            </w:r>
          </w:p>
        </w:tc>
      </w:tr>
      <w:tr w:rsidR="0010282E" w:rsidRPr="00CB6975" w14:paraId="103CEB4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C8BD" w14:textId="0C1B2564" w:rsidR="0010282E" w:rsidRPr="00CB6975" w:rsidRDefault="0010282E" w:rsidP="0010282E">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D061" w14:textId="087626F4" w:rsidR="0010282E" w:rsidRPr="00CB6975" w:rsidRDefault="0010282E" w:rsidP="0010282E">
            <w:pPr>
              <w:pStyle w:val="TAL"/>
            </w:pPr>
            <w:r w:rsidRPr="00CB6975">
              <w:t xml:space="preserve">Access to </w:t>
            </w:r>
            <w:r>
              <w:t>create the UEs operator specific policy data</w:t>
            </w:r>
            <w:r w:rsidRPr="00CB6975">
              <w:t>.</w:t>
            </w:r>
          </w:p>
        </w:tc>
      </w:tr>
      <w:tr w:rsidR="0010282E" w:rsidRPr="00CB6975" w14:paraId="3D95210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88041" w14:textId="1D214558" w:rsidR="0010282E" w:rsidRPr="00CB6975" w:rsidRDefault="0010282E" w:rsidP="0010282E">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CF524" w14:textId="206E1198" w:rsidR="0010282E" w:rsidRPr="00CB6975" w:rsidRDefault="0010282E" w:rsidP="0010282E">
            <w:pPr>
              <w:pStyle w:val="TAL"/>
            </w:pPr>
            <w:r w:rsidRPr="00CB6975">
              <w:t xml:space="preserve">Access to </w:t>
            </w:r>
            <w:r>
              <w:t>read Slice specific Policy Control Data</w:t>
            </w:r>
            <w:r w:rsidRPr="00CB6975">
              <w:t>.</w:t>
            </w:r>
          </w:p>
        </w:tc>
      </w:tr>
      <w:tr w:rsidR="0010282E" w:rsidRPr="00CB6975" w14:paraId="3D8AA52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7F0B4" w14:textId="0AEE8377" w:rsidR="0010282E" w:rsidRPr="00CB6975" w:rsidRDefault="0010282E" w:rsidP="0010282E">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A004E" w14:textId="7B362BD7" w:rsidR="0010282E" w:rsidRPr="00CB6975" w:rsidRDefault="0010282E" w:rsidP="0010282E">
            <w:pPr>
              <w:pStyle w:val="TAL"/>
            </w:pPr>
            <w:r w:rsidRPr="00CB6975">
              <w:t xml:space="preserve">Access to </w:t>
            </w:r>
            <w:r>
              <w:t>update Slice specific Policy Control Data</w:t>
            </w:r>
            <w:r w:rsidRPr="00CB6975">
              <w:t>.</w:t>
            </w:r>
          </w:p>
        </w:tc>
      </w:tr>
      <w:tr w:rsidR="00DD3F04" w:rsidRPr="00CB6975" w14:paraId="03AD072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73A3" w14:textId="77777777" w:rsidR="00DD3F04" w:rsidRPr="00CB6975" w:rsidRDefault="00DD3F04" w:rsidP="00C561CC">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D1CF6" w14:textId="77777777" w:rsidR="00DD3F04" w:rsidRPr="00CB6975" w:rsidRDefault="00DD3F04" w:rsidP="00C561CC">
            <w:pPr>
              <w:pStyle w:val="TAL"/>
            </w:pPr>
            <w:r w:rsidRPr="00CB6975">
              <w:t>Access to the ExposureData data set.</w:t>
            </w:r>
          </w:p>
        </w:tc>
      </w:tr>
      <w:tr w:rsidR="00DD3F04" w:rsidRPr="00CB6975" w14:paraId="35718B7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271EA6" w14:textId="24E8C3EA" w:rsidR="00DD3F04" w:rsidRPr="00CB6975" w:rsidRDefault="00DD3F04" w:rsidP="00DD3F04">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CF72BC" w14:textId="10B09FFC" w:rsidR="00DD3F04" w:rsidRPr="00CB6975" w:rsidRDefault="00DD3F04" w:rsidP="00DD3F04">
            <w:pPr>
              <w:pStyle w:val="TAL"/>
            </w:pPr>
            <w:r w:rsidRPr="00CB6975">
              <w:t xml:space="preserve">Access to </w:t>
            </w:r>
            <w:r>
              <w:t>create Access and Mobility data</w:t>
            </w:r>
            <w:r w:rsidRPr="00CB6975">
              <w:t>.</w:t>
            </w:r>
          </w:p>
        </w:tc>
      </w:tr>
      <w:tr w:rsidR="00DD3F04" w:rsidRPr="00CB6975" w14:paraId="254AA53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FF130" w14:textId="3BB0009F" w:rsidR="00DD3F04" w:rsidRPr="00CB6975" w:rsidRDefault="00DD3F04" w:rsidP="00DD3F04">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449D13" w14:textId="6A14B9F6" w:rsidR="00DD3F04" w:rsidRPr="00CB6975" w:rsidRDefault="00DD3F04" w:rsidP="00DD3F04">
            <w:pPr>
              <w:pStyle w:val="TAL"/>
            </w:pPr>
            <w:r w:rsidRPr="00CB6975">
              <w:t xml:space="preserve">Access to </w:t>
            </w:r>
            <w:r>
              <w:t>read Access and Mobility data</w:t>
            </w:r>
            <w:r w:rsidRPr="00CB6975">
              <w:t>.</w:t>
            </w:r>
          </w:p>
        </w:tc>
      </w:tr>
      <w:tr w:rsidR="00DD3F04" w:rsidRPr="00CB6975" w14:paraId="0495C41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2A110" w14:textId="00903F89" w:rsidR="00DD3F04" w:rsidRPr="00CB6975" w:rsidRDefault="00DD3F04" w:rsidP="00DD3F04">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F9CF62" w14:textId="38E21F72" w:rsidR="00DD3F04" w:rsidRPr="00CB6975" w:rsidRDefault="00DD3F04" w:rsidP="00DD3F04">
            <w:pPr>
              <w:pStyle w:val="TAL"/>
            </w:pPr>
            <w:r w:rsidRPr="00CB6975">
              <w:t xml:space="preserve">Access to </w:t>
            </w:r>
            <w:r>
              <w:t>update Access and Mobility data</w:t>
            </w:r>
            <w:r w:rsidRPr="00CB6975">
              <w:t>.</w:t>
            </w:r>
          </w:p>
        </w:tc>
      </w:tr>
      <w:tr w:rsidR="00DD3F04" w:rsidRPr="00CB6975" w14:paraId="21BA56D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2DA4A" w14:textId="04A2E654" w:rsidR="00DD3F04" w:rsidRPr="00CB6975" w:rsidRDefault="00DD3F04" w:rsidP="00DD3F04">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D184F" w14:textId="786AE507" w:rsidR="00DD3F04" w:rsidRPr="00CB6975" w:rsidRDefault="00DD3F04" w:rsidP="00DD3F04">
            <w:pPr>
              <w:pStyle w:val="TAL"/>
            </w:pPr>
            <w:r w:rsidRPr="00CB6975">
              <w:t xml:space="preserve">Access to </w:t>
            </w:r>
            <w:r>
              <w:t>create Session Management data</w:t>
            </w:r>
            <w:r w:rsidRPr="00CB6975">
              <w:t>.</w:t>
            </w:r>
          </w:p>
        </w:tc>
      </w:tr>
      <w:tr w:rsidR="00DD3F04" w:rsidRPr="00CB6975" w14:paraId="5109ECD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A66D7" w14:textId="04D11AEE" w:rsidR="00DD3F04" w:rsidRPr="00CB6975" w:rsidRDefault="00DD3F04" w:rsidP="00DD3F04">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83945" w14:textId="6502CFDC" w:rsidR="00DD3F04" w:rsidRPr="00CB6975" w:rsidRDefault="00DD3F04" w:rsidP="00DD3F04">
            <w:pPr>
              <w:pStyle w:val="TAL"/>
            </w:pPr>
            <w:r w:rsidRPr="00CB6975">
              <w:t xml:space="preserve">Access to </w:t>
            </w:r>
            <w:r>
              <w:t>read Session Management data</w:t>
            </w:r>
            <w:r w:rsidRPr="00CB6975">
              <w:t>.</w:t>
            </w:r>
          </w:p>
        </w:tc>
      </w:tr>
      <w:tr w:rsidR="00DD3F04" w:rsidRPr="00CB6975" w14:paraId="6E647348"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27B16" w14:textId="1EA79688" w:rsidR="00DD3F04" w:rsidRPr="00CB6975" w:rsidRDefault="00DD3F04" w:rsidP="00DD3F04">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8CA45" w14:textId="1E469F2C" w:rsidR="00DD3F04" w:rsidRPr="00CB6975" w:rsidRDefault="00DD3F04" w:rsidP="00DD3F04">
            <w:pPr>
              <w:pStyle w:val="TAL"/>
            </w:pPr>
            <w:r w:rsidRPr="00CB6975">
              <w:t xml:space="preserve">Access to </w:t>
            </w:r>
            <w:r>
              <w:t>update Session Management data</w:t>
            </w:r>
            <w:r w:rsidRPr="00CB6975">
              <w:t>.</w:t>
            </w:r>
          </w:p>
        </w:tc>
      </w:tr>
      <w:tr w:rsidR="00DD3F04" w:rsidRPr="00CB6975" w14:paraId="51AEC4E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80B44" w14:textId="38C419CC" w:rsidR="00DD3F04" w:rsidRPr="00CB6975" w:rsidRDefault="00DD3F04" w:rsidP="00DD3F04">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51FB8" w14:textId="561E7F13" w:rsidR="00DD3F04" w:rsidRPr="00CB6975" w:rsidRDefault="00DD3F04" w:rsidP="00DD3F04">
            <w:pPr>
              <w:pStyle w:val="TAL"/>
            </w:pPr>
            <w:r w:rsidRPr="00CB6975">
              <w:t xml:space="preserve">Access to </w:t>
            </w:r>
            <w:r>
              <w:t>create Subscriptions resources</w:t>
            </w:r>
            <w:r w:rsidRPr="00CB6975">
              <w:t>.</w:t>
            </w:r>
          </w:p>
        </w:tc>
      </w:tr>
      <w:tr w:rsidR="00DD3F04" w:rsidRPr="00CB6975" w14:paraId="4479414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8C347" w14:textId="7ACB4C30" w:rsidR="00DD3F04" w:rsidRPr="00CB6975" w:rsidRDefault="00DD3F04" w:rsidP="00DD3F04">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51DB" w14:textId="6436BB21" w:rsidR="00DD3F04" w:rsidRPr="00CB6975" w:rsidRDefault="00DD3F04" w:rsidP="00DD3F04">
            <w:pPr>
              <w:pStyle w:val="TAL"/>
            </w:pPr>
            <w:r w:rsidRPr="00CB6975">
              <w:t xml:space="preserve">Access to </w:t>
            </w:r>
            <w:r>
              <w:t>update Subscriptions resources</w:t>
            </w:r>
            <w:r w:rsidRPr="00CB6975">
              <w:t>.</w:t>
            </w:r>
          </w:p>
        </w:tc>
      </w:tr>
      <w:tr w:rsidR="00DD3F04" w:rsidRPr="00CB6975" w14:paraId="24A763E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86E4C" w14:textId="77777777" w:rsidR="00DD3F04" w:rsidRPr="00CB6975" w:rsidRDefault="00DD3F04" w:rsidP="00C561CC">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4F9F" w14:textId="77777777" w:rsidR="00DD3F04" w:rsidRPr="00CB6975" w:rsidRDefault="00DD3F04" w:rsidP="00C561CC">
            <w:pPr>
              <w:pStyle w:val="TAL"/>
            </w:pPr>
            <w:r w:rsidRPr="00CB6975">
              <w:t>Access to the ApplicationData data set.</w:t>
            </w:r>
          </w:p>
        </w:tc>
      </w:tr>
      <w:tr w:rsidR="00530F49" w:rsidRPr="00CB6975" w14:paraId="36ECD3F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F2AE9" w14:textId="51776BAB" w:rsidR="00530F49" w:rsidRPr="00CB6975" w:rsidRDefault="00530F49" w:rsidP="00530F49">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E06EE" w14:textId="6D6A5AE8" w:rsidR="00530F49" w:rsidRPr="00CB6975" w:rsidRDefault="00530F49" w:rsidP="00530F49">
            <w:pPr>
              <w:pStyle w:val="TAL"/>
            </w:pPr>
            <w:r w:rsidRPr="00CB6975">
              <w:t xml:space="preserve">Access to </w:t>
            </w:r>
            <w:r>
              <w:t>read PFDData</w:t>
            </w:r>
            <w:r w:rsidRPr="00CB6975">
              <w:t>.</w:t>
            </w:r>
          </w:p>
        </w:tc>
      </w:tr>
      <w:tr w:rsidR="00530F49" w:rsidRPr="00CB6975" w14:paraId="09BBC45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34DAD" w14:textId="03671C4A" w:rsidR="00530F49" w:rsidRPr="00CB6975" w:rsidRDefault="00530F49" w:rsidP="00530F49">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7C921" w14:textId="25B4F397" w:rsidR="00530F49" w:rsidRPr="00CB6975" w:rsidRDefault="00530F49" w:rsidP="00530F49">
            <w:pPr>
              <w:pStyle w:val="TAL"/>
            </w:pPr>
            <w:r w:rsidRPr="00CB6975">
              <w:t xml:space="preserve">Access to </w:t>
            </w:r>
            <w:r>
              <w:t>update PFDData</w:t>
            </w:r>
            <w:r w:rsidRPr="00CB6975">
              <w:t>.</w:t>
            </w:r>
          </w:p>
        </w:tc>
      </w:tr>
      <w:tr w:rsidR="00530F49" w:rsidRPr="00CB6975" w14:paraId="028FECA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A53E5" w14:textId="66761183" w:rsidR="00530F49" w:rsidRPr="00CB6975" w:rsidRDefault="00530F49" w:rsidP="00530F49">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5327" w14:textId="5A8AC8CD" w:rsidR="00530F49" w:rsidRPr="00CB6975" w:rsidRDefault="00530F49" w:rsidP="00530F49">
            <w:pPr>
              <w:pStyle w:val="TAL"/>
            </w:pPr>
            <w:r w:rsidRPr="00CB6975">
              <w:t xml:space="preserve">Access to </w:t>
            </w:r>
            <w:r>
              <w:t>create PFDData</w:t>
            </w:r>
            <w:r w:rsidRPr="00CB6975">
              <w:t>.</w:t>
            </w:r>
          </w:p>
        </w:tc>
      </w:tr>
      <w:tr w:rsidR="00530F49" w:rsidRPr="00CB6975" w14:paraId="0BA1D8B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AC9C7" w14:textId="5B0359FD" w:rsidR="00530F49" w:rsidRPr="00CB6975" w:rsidRDefault="00530F49" w:rsidP="00530F49">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BB029" w14:textId="2AA02EA1" w:rsidR="00530F49" w:rsidRPr="00CB6975" w:rsidRDefault="00530F49" w:rsidP="00530F49">
            <w:pPr>
              <w:pStyle w:val="TAL"/>
            </w:pPr>
            <w:r w:rsidRPr="00CB6975">
              <w:t xml:space="preserve">Access to </w:t>
            </w:r>
            <w:r>
              <w:t>read Traffic Influence Data</w:t>
            </w:r>
            <w:r w:rsidRPr="00CB6975">
              <w:t>.</w:t>
            </w:r>
          </w:p>
        </w:tc>
      </w:tr>
      <w:tr w:rsidR="00530F49" w:rsidRPr="00CB6975" w14:paraId="0CE42F7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F328E" w14:textId="28FCA019" w:rsidR="00530F49" w:rsidRPr="00CB6975" w:rsidRDefault="00530F49" w:rsidP="00530F49">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36B31" w14:textId="7E96B2B3" w:rsidR="00530F49" w:rsidRPr="00CB6975" w:rsidRDefault="00530F49" w:rsidP="00530F49">
            <w:pPr>
              <w:pStyle w:val="TAL"/>
            </w:pPr>
            <w:r w:rsidRPr="00CB6975">
              <w:t xml:space="preserve">Access to </w:t>
            </w:r>
            <w:r>
              <w:t>create Traffic Influence Data</w:t>
            </w:r>
            <w:r w:rsidRPr="00CB6975">
              <w:t>.</w:t>
            </w:r>
          </w:p>
        </w:tc>
      </w:tr>
      <w:tr w:rsidR="00530F49" w:rsidRPr="00CB6975" w14:paraId="5385807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01753" w14:textId="439F71C9" w:rsidR="00530F49" w:rsidRPr="00CB6975" w:rsidRDefault="00530F49" w:rsidP="00530F49">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BB182" w14:textId="56DD0A34" w:rsidR="00530F49" w:rsidRPr="00CB6975" w:rsidRDefault="00530F49" w:rsidP="00530F49">
            <w:pPr>
              <w:pStyle w:val="TAL"/>
            </w:pPr>
            <w:r w:rsidRPr="00CB6975">
              <w:t xml:space="preserve">Access to </w:t>
            </w:r>
            <w:r>
              <w:t>update Traffic Influence Data</w:t>
            </w:r>
            <w:r w:rsidRPr="00CB6975">
              <w:t>.</w:t>
            </w:r>
          </w:p>
        </w:tc>
      </w:tr>
      <w:tr w:rsidR="00530F49" w:rsidRPr="00CB6975" w14:paraId="4541842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064BC" w14:textId="7D7733E3" w:rsidR="00530F49" w:rsidRPr="00CB6975" w:rsidRDefault="00530F49" w:rsidP="00530F49">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54694" w14:textId="610E915C" w:rsidR="00530F49" w:rsidRPr="00CB6975" w:rsidRDefault="00530F49" w:rsidP="00530F49">
            <w:pPr>
              <w:pStyle w:val="TAL"/>
            </w:pPr>
            <w:r w:rsidRPr="00CB6975">
              <w:t xml:space="preserve">Access to </w:t>
            </w:r>
            <w:r>
              <w:t>create Traffic Influence Data Subscriptions</w:t>
            </w:r>
            <w:r w:rsidRPr="00CB6975">
              <w:t>.</w:t>
            </w:r>
          </w:p>
        </w:tc>
      </w:tr>
      <w:tr w:rsidR="00530F49" w:rsidRPr="00CB6975" w14:paraId="449B8A9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2C73E" w14:textId="1E1FEA98" w:rsidR="00530F49" w:rsidRPr="00CB6975" w:rsidRDefault="00530F49" w:rsidP="00530F49">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2628E" w14:textId="49777DBE" w:rsidR="00530F49" w:rsidRPr="00CB6975" w:rsidRDefault="00530F49" w:rsidP="00530F49">
            <w:pPr>
              <w:pStyle w:val="TAL"/>
            </w:pPr>
            <w:r w:rsidRPr="00CB6975">
              <w:t xml:space="preserve">Access to </w:t>
            </w:r>
            <w:r>
              <w:t>read Traffic Influence Data Subscriptions</w:t>
            </w:r>
            <w:r w:rsidRPr="00CB6975">
              <w:t>.</w:t>
            </w:r>
          </w:p>
        </w:tc>
      </w:tr>
      <w:tr w:rsidR="00530F49" w:rsidRPr="00CB6975" w14:paraId="0920C69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01DEA" w14:textId="496E37A9" w:rsidR="00530F49" w:rsidRPr="00CB6975" w:rsidRDefault="00530F49" w:rsidP="00530F49">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8130" w14:textId="245A34D3" w:rsidR="00530F49" w:rsidRPr="00CB6975" w:rsidRDefault="00530F49" w:rsidP="00530F49">
            <w:pPr>
              <w:pStyle w:val="TAL"/>
            </w:pPr>
            <w:r w:rsidRPr="00CB6975">
              <w:t xml:space="preserve">Access to </w:t>
            </w:r>
            <w:r>
              <w:t>update Traffic Influence Data Subscriptions</w:t>
            </w:r>
            <w:r w:rsidRPr="00CB6975">
              <w:t>.</w:t>
            </w:r>
          </w:p>
        </w:tc>
      </w:tr>
      <w:tr w:rsidR="00530F49" w:rsidRPr="00CB6975" w14:paraId="52432CD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786D7" w14:textId="761BD00D" w:rsidR="00530F49" w:rsidRPr="00CB6975" w:rsidRDefault="00530F49" w:rsidP="00530F49">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CA1AD" w14:textId="24097969" w:rsidR="00530F49" w:rsidRPr="00CB6975" w:rsidRDefault="00530F49" w:rsidP="00530F49">
            <w:pPr>
              <w:pStyle w:val="TAL"/>
            </w:pPr>
            <w:r w:rsidRPr="00CB6975">
              <w:t xml:space="preserve">Access to </w:t>
            </w:r>
            <w:r>
              <w:t>read BDT Policy Data</w:t>
            </w:r>
            <w:r w:rsidRPr="00CB6975">
              <w:t>.</w:t>
            </w:r>
          </w:p>
        </w:tc>
      </w:tr>
      <w:tr w:rsidR="00530F49" w:rsidRPr="00CB6975" w14:paraId="75AB054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1287A" w14:textId="3CF70DC6" w:rsidR="00530F49" w:rsidRPr="00CB6975" w:rsidRDefault="00530F49" w:rsidP="00530F49">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AB553" w14:textId="6CD844C3" w:rsidR="00530F49" w:rsidRPr="00CB6975" w:rsidRDefault="00530F49" w:rsidP="00530F49">
            <w:pPr>
              <w:pStyle w:val="TAL"/>
            </w:pPr>
            <w:r w:rsidRPr="00CB6975">
              <w:t xml:space="preserve">Access to </w:t>
            </w:r>
            <w:r>
              <w:t>create BDT Policy Data</w:t>
            </w:r>
            <w:r w:rsidRPr="00CB6975">
              <w:t>.</w:t>
            </w:r>
          </w:p>
        </w:tc>
      </w:tr>
      <w:tr w:rsidR="00530F49" w:rsidRPr="00CB6975" w14:paraId="451A464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E2D69" w14:textId="1C07F495" w:rsidR="00530F49" w:rsidRPr="00CB6975" w:rsidRDefault="00530F49" w:rsidP="00530F49">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0F1D5" w14:textId="783EAE39" w:rsidR="00530F49" w:rsidRPr="00CB6975" w:rsidRDefault="00530F49" w:rsidP="00530F49">
            <w:pPr>
              <w:pStyle w:val="TAL"/>
            </w:pPr>
            <w:r w:rsidRPr="00CB6975">
              <w:t xml:space="preserve">Access to </w:t>
            </w:r>
            <w:r>
              <w:t>update BDT Policy Data</w:t>
            </w:r>
            <w:r w:rsidRPr="00CB6975">
              <w:t>.</w:t>
            </w:r>
          </w:p>
        </w:tc>
      </w:tr>
      <w:tr w:rsidR="00530F49" w:rsidRPr="00CB6975" w14:paraId="1D081D6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A8498" w14:textId="5B5DD728" w:rsidR="00530F49" w:rsidRPr="00CB6975" w:rsidRDefault="00530F49" w:rsidP="00530F49">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DA10C" w14:textId="3A13FD56" w:rsidR="00530F49" w:rsidRPr="00CB6975" w:rsidRDefault="00530F49" w:rsidP="00530F49">
            <w:pPr>
              <w:pStyle w:val="TAL"/>
            </w:pPr>
            <w:r w:rsidRPr="00CB6975">
              <w:t xml:space="preserve">Access to </w:t>
            </w:r>
            <w:r>
              <w:t>read IPTV Configuration Data</w:t>
            </w:r>
            <w:r w:rsidRPr="00CB6975">
              <w:t>.</w:t>
            </w:r>
          </w:p>
        </w:tc>
      </w:tr>
      <w:tr w:rsidR="00530F49" w:rsidRPr="00CB6975" w14:paraId="6F40CA8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5DF6C" w14:textId="23A5D111" w:rsidR="00530F49" w:rsidRPr="00CB6975" w:rsidRDefault="00530F49" w:rsidP="00530F49">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91C56" w14:textId="2B524C1F" w:rsidR="00530F49" w:rsidRPr="00CB6975" w:rsidRDefault="00530F49" w:rsidP="00530F49">
            <w:pPr>
              <w:pStyle w:val="TAL"/>
            </w:pPr>
            <w:r w:rsidRPr="00CB6975">
              <w:t xml:space="preserve">Access to </w:t>
            </w:r>
            <w:r>
              <w:t>create IPTV Configuration Data</w:t>
            </w:r>
            <w:r w:rsidRPr="00CB6975">
              <w:t>.</w:t>
            </w:r>
          </w:p>
        </w:tc>
      </w:tr>
      <w:tr w:rsidR="00530F49" w:rsidRPr="00CB6975" w14:paraId="5981B46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32805" w14:textId="5FF2355F" w:rsidR="00530F49" w:rsidRPr="00CB6975" w:rsidRDefault="00530F49" w:rsidP="00530F49">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34B03" w14:textId="69F65D91" w:rsidR="00530F49" w:rsidRPr="00CB6975" w:rsidRDefault="00530F49" w:rsidP="00530F49">
            <w:pPr>
              <w:pStyle w:val="TAL"/>
            </w:pPr>
            <w:r w:rsidRPr="00CB6975">
              <w:t xml:space="preserve">Access to </w:t>
            </w:r>
            <w:r>
              <w:t>update IPTV Configuration Data</w:t>
            </w:r>
            <w:r w:rsidRPr="00CB6975">
              <w:t>.</w:t>
            </w:r>
          </w:p>
        </w:tc>
      </w:tr>
      <w:tr w:rsidR="00530F49" w:rsidRPr="00CB6975" w14:paraId="10E49C9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74131" w14:textId="2D56FCEE" w:rsidR="00530F49" w:rsidRPr="00CB6975" w:rsidRDefault="00530F49" w:rsidP="00530F49">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CA8CC" w14:textId="7D320E46" w:rsidR="00530F49" w:rsidRPr="00CB6975" w:rsidRDefault="00530F49" w:rsidP="00530F49">
            <w:pPr>
              <w:pStyle w:val="TAL"/>
            </w:pPr>
            <w:r w:rsidRPr="00CB6975">
              <w:t xml:space="preserve">Access to </w:t>
            </w:r>
            <w:r>
              <w:t>read Service Parameter Data</w:t>
            </w:r>
            <w:r w:rsidRPr="00CB6975">
              <w:t>.</w:t>
            </w:r>
          </w:p>
        </w:tc>
      </w:tr>
      <w:tr w:rsidR="00530F49" w:rsidRPr="00CB6975" w14:paraId="0A86DA0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11F81" w14:textId="7266C2F6" w:rsidR="00530F49" w:rsidRPr="00CB6975" w:rsidRDefault="00530F49" w:rsidP="00530F49">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24B7E" w14:textId="6B524CB4" w:rsidR="00530F49" w:rsidRPr="00CB6975" w:rsidRDefault="00530F49" w:rsidP="00530F49">
            <w:pPr>
              <w:pStyle w:val="TAL"/>
            </w:pPr>
            <w:r w:rsidRPr="00CB6975">
              <w:t xml:space="preserve">Access to </w:t>
            </w:r>
            <w:r>
              <w:t>create Service Parameter Data</w:t>
            </w:r>
            <w:r w:rsidRPr="00CB6975">
              <w:t>.</w:t>
            </w:r>
          </w:p>
        </w:tc>
      </w:tr>
      <w:tr w:rsidR="00530F49" w:rsidRPr="00CB6975" w14:paraId="56C458A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F47B4" w14:textId="458ABC4A" w:rsidR="00530F49" w:rsidRPr="00CB6975" w:rsidRDefault="00530F49" w:rsidP="00530F49">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E98AE" w14:textId="76663BBF" w:rsidR="00530F49" w:rsidRPr="00CB6975" w:rsidRDefault="00530F49" w:rsidP="00530F49">
            <w:pPr>
              <w:pStyle w:val="TAL"/>
            </w:pPr>
            <w:r w:rsidRPr="00CB6975">
              <w:t xml:space="preserve">Access to </w:t>
            </w:r>
            <w:r>
              <w:t>update Service Parameter Data</w:t>
            </w:r>
            <w:r w:rsidRPr="00CB6975">
              <w:t>.</w:t>
            </w:r>
          </w:p>
        </w:tc>
      </w:tr>
      <w:tr w:rsidR="00530F49" w:rsidRPr="00CB6975" w14:paraId="2372F2B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3AC074" w14:textId="0BD55BAD" w:rsidR="00530F49" w:rsidRPr="00CB6975" w:rsidRDefault="00530F49" w:rsidP="00530F49">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F5CAD3" w14:textId="132ABA7E" w:rsidR="00530F49" w:rsidRPr="00CB6975" w:rsidRDefault="00530F49" w:rsidP="00530F49">
            <w:pPr>
              <w:pStyle w:val="TAL"/>
            </w:pPr>
            <w:r w:rsidRPr="00CB6975">
              <w:t xml:space="preserve">Access to </w:t>
            </w:r>
            <w:r>
              <w:t>read AM Influence Data</w:t>
            </w:r>
            <w:r w:rsidRPr="00CB6975">
              <w:t>.</w:t>
            </w:r>
          </w:p>
        </w:tc>
      </w:tr>
      <w:tr w:rsidR="00530F49" w:rsidRPr="00CB6975" w14:paraId="559040E8"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F2E6F" w14:textId="1A16E6AA" w:rsidR="00530F49" w:rsidRPr="00CB6975" w:rsidRDefault="00530F49" w:rsidP="00530F49">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353072" w14:textId="7B9BCE30" w:rsidR="00530F49" w:rsidRPr="00CB6975" w:rsidRDefault="00530F49" w:rsidP="00530F49">
            <w:pPr>
              <w:pStyle w:val="TAL"/>
            </w:pPr>
            <w:r w:rsidRPr="00CB6975">
              <w:t xml:space="preserve">Access to </w:t>
            </w:r>
            <w:r>
              <w:t>create AM Influence Data</w:t>
            </w:r>
            <w:r w:rsidRPr="00CB6975">
              <w:t>.</w:t>
            </w:r>
          </w:p>
        </w:tc>
      </w:tr>
      <w:tr w:rsidR="00530F49" w:rsidRPr="00CB6975" w14:paraId="392CCB1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0E6F1" w14:textId="0677CF8E" w:rsidR="00530F49" w:rsidRPr="00CB6975" w:rsidRDefault="00530F49" w:rsidP="00530F49">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890EE" w14:textId="3D6235C8" w:rsidR="00530F49" w:rsidRPr="00CB6975" w:rsidRDefault="00530F49" w:rsidP="00530F49">
            <w:pPr>
              <w:pStyle w:val="TAL"/>
            </w:pPr>
            <w:r w:rsidRPr="00CB6975">
              <w:t xml:space="preserve">Access to </w:t>
            </w:r>
            <w:r>
              <w:t>update AM Influence Data</w:t>
            </w:r>
            <w:r w:rsidRPr="00CB6975">
              <w:t>.</w:t>
            </w:r>
          </w:p>
        </w:tc>
      </w:tr>
      <w:tr w:rsidR="00530F49" w:rsidRPr="00CB6975" w14:paraId="4B19452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8E6CC" w14:textId="237FD7B8" w:rsidR="00530F49" w:rsidRPr="00CB6975" w:rsidRDefault="00530F49" w:rsidP="00530F49">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B00C5" w14:textId="7A8377CB" w:rsidR="00530F49" w:rsidRPr="00CB6975" w:rsidRDefault="00530F49" w:rsidP="00530F49">
            <w:pPr>
              <w:pStyle w:val="TAL"/>
            </w:pPr>
            <w:r w:rsidRPr="00CB6975">
              <w:t xml:space="preserve">Access to </w:t>
            </w:r>
            <w:r>
              <w:t>create Subscriptions resources</w:t>
            </w:r>
            <w:r w:rsidRPr="00CB6975">
              <w:t>.</w:t>
            </w:r>
          </w:p>
        </w:tc>
      </w:tr>
      <w:tr w:rsidR="00530F49" w:rsidRPr="00CB6975" w14:paraId="1AA60E0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FEEC6" w14:textId="6F73DA1B" w:rsidR="00530F49" w:rsidRPr="00CB6975" w:rsidRDefault="00530F49" w:rsidP="00530F49">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7F746" w14:textId="4A834248" w:rsidR="00530F49" w:rsidRPr="00CB6975" w:rsidRDefault="00530F49" w:rsidP="00530F49">
            <w:pPr>
              <w:pStyle w:val="TAL"/>
            </w:pPr>
            <w:r w:rsidRPr="00CB6975">
              <w:t xml:space="preserve">Access to </w:t>
            </w:r>
            <w:r>
              <w:t>read Subscriptions resources</w:t>
            </w:r>
            <w:r w:rsidRPr="00CB6975">
              <w:t>.</w:t>
            </w:r>
          </w:p>
        </w:tc>
      </w:tr>
      <w:tr w:rsidR="00530F49" w:rsidRPr="00CB6975" w14:paraId="4235777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6A537" w14:textId="18344F58" w:rsidR="00530F49" w:rsidRPr="00CB6975" w:rsidRDefault="00530F49" w:rsidP="00530F49">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D182E" w14:textId="29D4B145" w:rsidR="00530F49" w:rsidRPr="00CB6975" w:rsidRDefault="00530F49" w:rsidP="00530F49">
            <w:pPr>
              <w:pStyle w:val="TAL"/>
            </w:pPr>
            <w:r w:rsidRPr="00CB6975">
              <w:t xml:space="preserve">Access to </w:t>
            </w:r>
            <w:r>
              <w:t>update Subscriptions resources</w:t>
            </w:r>
            <w:r w:rsidRPr="00CB6975">
              <w:t>.</w:t>
            </w:r>
          </w:p>
        </w:tc>
      </w:tr>
      <w:tr w:rsidR="00530F49" w:rsidRPr="00CB6975" w14:paraId="2824850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B646B" w14:textId="1C1110AD" w:rsidR="00530F49" w:rsidRPr="00CB6975" w:rsidRDefault="00530F49" w:rsidP="00530F49">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82DDE" w14:textId="55B9853A" w:rsidR="00530F49" w:rsidRPr="00CB6975" w:rsidRDefault="00530F49" w:rsidP="00530F49">
            <w:pPr>
              <w:pStyle w:val="TAL"/>
            </w:pPr>
            <w:r w:rsidRPr="00CB6975">
              <w:t xml:space="preserve">Access to </w:t>
            </w:r>
            <w:r>
              <w:t>read EAS Deployment Information Data</w:t>
            </w:r>
            <w:r w:rsidRPr="00CB6975">
              <w:t>.</w:t>
            </w:r>
          </w:p>
        </w:tc>
      </w:tr>
      <w:tr w:rsidR="00530F49" w:rsidRPr="00CB6975" w14:paraId="3B62D0E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1ADCA" w14:textId="58F49B42" w:rsidR="00530F49" w:rsidRPr="00CB6975" w:rsidRDefault="00530F49" w:rsidP="00530F49">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51F68" w14:textId="3AF52A6A" w:rsidR="00530F49" w:rsidRPr="00CB6975" w:rsidRDefault="00530F49" w:rsidP="00530F49">
            <w:pPr>
              <w:pStyle w:val="TAL"/>
            </w:pPr>
            <w:r w:rsidRPr="00CB6975">
              <w:t xml:space="preserve">Access to </w:t>
            </w:r>
            <w:r>
              <w:t>create EAS Deployment Information Data</w:t>
            </w:r>
            <w:r w:rsidRPr="00CB6975">
              <w:t>.</w:t>
            </w:r>
          </w:p>
        </w:tc>
      </w:tr>
      <w:tr w:rsidR="00530F49" w:rsidRPr="00CB6975" w14:paraId="64798A8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C83C6" w14:textId="25C495AB" w:rsidR="00530F49" w:rsidRPr="00CB6975" w:rsidRDefault="00530F49" w:rsidP="00530F49">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82B15" w14:textId="01AE8A2E" w:rsidR="00530F49" w:rsidRPr="00CB6975" w:rsidRDefault="00530F49" w:rsidP="00530F49">
            <w:pPr>
              <w:pStyle w:val="TAL"/>
            </w:pPr>
            <w:r w:rsidRPr="00CB6975">
              <w:t xml:space="preserve">Access to </w:t>
            </w:r>
            <w:r>
              <w:t>update EAS Deployment Information Data</w:t>
            </w:r>
            <w:r w:rsidRPr="00CB6975">
              <w:t>.</w:t>
            </w:r>
          </w:p>
        </w:tc>
      </w:tr>
    </w:tbl>
    <w:p w14:paraId="7ED73B03" w14:textId="77777777" w:rsidR="003133A5" w:rsidRPr="002F706E" w:rsidRDefault="003133A5" w:rsidP="003133A5">
      <w:pPr>
        <w:rPr>
          <w:lang w:eastAsia="zh-CN"/>
        </w:rPr>
      </w:pPr>
    </w:p>
    <w:p w14:paraId="21FFE6B7" w14:textId="77777777" w:rsidR="003133A5" w:rsidRPr="001F16C3" w:rsidRDefault="003133A5" w:rsidP="00F3074B">
      <w:pPr>
        <w:pStyle w:val="Heading3"/>
      </w:pPr>
      <w:bookmarkStart w:id="759" w:name="_Toc20120585"/>
      <w:bookmarkStart w:id="760" w:name="_Toc21623463"/>
      <w:bookmarkStart w:id="761" w:name="_Toc27587166"/>
      <w:bookmarkStart w:id="762" w:name="_Toc36459229"/>
      <w:bookmarkStart w:id="763" w:name="_Toc45028476"/>
      <w:bookmarkStart w:id="764" w:name="_Toc51870155"/>
      <w:bookmarkStart w:id="765" w:name="_Toc51870277"/>
      <w:bookmarkStart w:id="766" w:name="_Toc90582032"/>
      <w:bookmarkStart w:id="767" w:name="_Toc106615925"/>
      <w:r w:rsidRPr="001F16C3">
        <w:t>6.1.</w:t>
      </w:r>
      <w:r w:rsidRPr="001F16C3">
        <w:rPr>
          <w:lang w:eastAsia="zh-CN"/>
        </w:rPr>
        <w:t>8</w:t>
      </w:r>
      <w:r w:rsidRPr="001F16C3">
        <w:tab/>
        <w:t>Feature negotiation</w:t>
      </w:r>
      <w:bookmarkEnd w:id="759"/>
      <w:bookmarkEnd w:id="760"/>
      <w:bookmarkEnd w:id="761"/>
      <w:bookmarkEnd w:id="762"/>
      <w:bookmarkEnd w:id="763"/>
      <w:bookmarkEnd w:id="764"/>
      <w:bookmarkEnd w:id="765"/>
      <w:bookmarkEnd w:id="766"/>
      <w:bookmarkEnd w:id="767"/>
    </w:p>
    <w:p w14:paraId="7142C16F"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2FD180E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1298C2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6FDFE5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24175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76ADC7C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2D98F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48975CF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598DC40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45478CE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A087B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4B313E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5D90D5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45EE399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7FA9A42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CB0363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12A1626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2E7B00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607CD03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46840CB1" w14:textId="2F4CB78E"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50EF1A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243EB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0164AE5" w14:textId="60715D4A"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EE07D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41C6213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2A6FAC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77ACF79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4D78FA4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408B38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21AFEE2" w14:textId="64B3A789"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0B0E6A4" w14:textId="1EEF4AED"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D8CE072" w14:textId="5D1A34EC"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0C1016E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EC3F68" w14:textId="6C0F48A4"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E493F4A" w14:textId="63FF5E91"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B0DD0CC" w14:textId="56DBDBA2"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C8845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3506417" w14:textId="3A92FAC6"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E1CA3A3" w14:textId="27B76BCA"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BBEA9E3" w14:textId="42AEFEF9"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3D590E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530A8F" w14:textId="496869E6"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C8CF7E" w14:textId="5A77A6FF"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ACCC973" w14:textId="3B4E776D"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140084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5DEE782" w14:textId="73F52AFC"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36423BF" w14:textId="4B241860"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73BC25BC" w14:textId="42C809FE"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D85AF6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BCA32" w14:textId="6A56958D"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9D8C5D7" w14:textId="3D48775A"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C2AB599" w14:textId="2017919D"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bl>
    <w:p w14:paraId="3525A2A0" w14:textId="77777777" w:rsidR="003133A5" w:rsidRPr="00AB208A" w:rsidRDefault="003133A5" w:rsidP="003133A5">
      <w:pPr>
        <w:rPr>
          <w:lang w:eastAsia="zh-CN"/>
        </w:rPr>
      </w:pPr>
    </w:p>
    <w:p w14:paraId="7FDC9622" w14:textId="126A1008" w:rsidR="003133A5" w:rsidRPr="001F16C3" w:rsidRDefault="003133A5" w:rsidP="00F3074B">
      <w:pPr>
        <w:pStyle w:val="Heading2"/>
      </w:pPr>
      <w:bookmarkStart w:id="768" w:name="_Toc27587167"/>
      <w:bookmarkStart w:id="769" w:name="_Toc36459230"/>
      <w:bookmarkStart w:id="770" w:name="_Toc45028477"/>
      <w:bookmarkStart w:id="771" w:name="_Toc51870156"/>
      <w:bookmarkStart w:id="772" w:name="_Toc51870278"/>
      <w:bookmarkStart w:id="773" w:name="_Toc90582033"/>
      <w:bookmarkStart w:id="774" w:name="_Toc106615926"/>
      <w:r w:rsidRPr="001F16C3">
        <w:t>6.</w:t>
      </w:r>
      <w:r>
        <w:t>2</w:t>
      </w:r>
      <w:r w:rsidRPr="001F16C3">
        <w:tab/>
        <w:t>Nud</w:t>
      </w:r>
      <w:r w:rsidRPr="001F16C3">
        <w:rPr>
          <w:lang w:eastAsia="zh-CN"/>
        </w:rPr>
        <w:t>r</w:t>
      </w:r>
      <w:r w:rsidRPr="001F16C3">
        <w:t>_</w:t>
      </w:r>
      <w:r>
        <w:t>GroupIDmap</w:t>
      </w:r>
      <w:r w:rsidRPr="001F16C3">
        <w:t xml:space="preserve"> Service API</w:t>
      </w:r>
      <w:bookmarkEnd w:id="768"/>
      <w:bookmarkEnd w:id="769"/>
      <w:bookmarkEnd w:id="770"/>
      <w:bookmarkEnd w:id="771"/>
      <w:bookmarkEnd w:id="772"/>
      <w:bookmarkEnd w:id="773"/>
      <w:bookmarkEnd w:id="774"/>
    </w:p>
    <w:p w14:paraId="4C789787" w14:textId="77777777" w:rsidR="003133A5" w:rsidRPr="001F16C3" w:rsidRDefault="003133A5" w:rsidP="00F3074B">
      <w:pPr>
        <w:pStyle w:val="Heading3"/>
        <w:rPr>
          <w:lang w:eastAsia="zh-CN"/>
        </w:rPr>
      </w:pPr>
      <w:bookmarkStart w:id="775" w:name="_Toc27587168"/>
      <w:bookmarkStart w:id="776" w:name="_Toc36459231"/>
      <w:bookmarkStart w:id="777" w:name="_Toc45028478"/>
      <w:bookmarkStart w:id="778" w:name="_Toc51870157"/>
      <w:bookmarkStart w:id="779" w:name="_Toc51870279"/>
      <w:bookmarkStart w:id="780" w:name="_Toc90582034"/>
      <w:bookmarkStart w:id="781" w:name="_Toc106615927"/>
      <w:r w:rsidRPr="001F16C3">
        <w:t>6.</w:t>
      </w:r>
      <w:r>
        <w:t>2</w:t>
      </w:r>
      <w:r w:rsidRPr="001F16C3">
        <w:t>.1</w:t>
      </w:r>
      <w:r w:rsidRPr="001F16C3">
        <w:tab/>
        <w:t>API URI</w:t>
      </w:r>
      <w:bookmarkEnd w:id="775"/>
      <w:bookmarkEnd w:id="776"/>
      <w:bookmarkEnd w:id="777"/>
      <w:bookmarkEnd w:id="778"/>
      <w:bookmarkEnd w:id="779"/>
      <w:bookmarkEnd w:id="780"/>
      <w:bookmarkEnd w:id="781"/>
    </w:p>
    <w:p w14:paraId="4959F594" w14:textId="77777777" w:rsidR="003133A5" w:rsidRPr="001F16C3" w:rsidRDefault="003133A5" w:rsidP="003133A5">
      <w:r>
        <w:t>URIs of this API shall have the following root:</w:t>
      </w:r>
    </w:p>
    <w:p w14:paraId="1B2EF8F2" w14:textId="77777777" w:rsidR="003133A5" w:rsidRDefault="003133A5" w:rsidP="003133A5">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74112F02" w14:textId="77777777" w:rsidR="003133A5" w:rsidRDefault="003133A5" w:rsidP="003133A5">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52454A6C" w14:textId="77777777" w:rsidR="003133A5" w:rsidRPr="001F16C3" w:rsidRDefault="003133A5" w:rsidP="00F3074B">
      <w:pPr>
        <w:pStyle w:val="Heading3"/>
      </w:pPr>
      <w:bookmarkStart w:id="782" w:name="_Toc27587169"/>
      <w:bookmarkStart w:id="783" w:name="_Toc36459232"/>
      <w:bookmarkStart w:id="784" w:name="_Toc45028479"/>
      <w:bookmarkStart w:id="785" w:name="_Toc51870158"/>
      <w:bookmarkStart w:id="786" w:name="_Toc51870280"/>
      <w:bookmarkStart w:id="787" w:name="_Toc90582035"/>
      <w:bookmarkStart w:id="788" w:name="_Toc106615928"/>
      <w:r w:rsidRPr="001F16C3">
        <w:t>6.</w:t>
      </w:r>
      <w:r>
        <w:t>2</w:t>
      </w:r>
      <w:r w:rsidRPr="001F16C3">
        <w:t>.2</w:t>
      </w:r>
      <w:r w:rsidRPr="001F16C3">
        <w:tab/>
        <w:t>Usage of HTTP</w:t>
      </w:r>
      <w:bookmarkEnd w:id="782"/>
      <w:bookmarkEnd w:id="783"/>
      <w:bookmarkEnd w:id="784"/>
      <w:bookmarkEnd w:id="785"/>
      <w:bookmarkEnd w:id="786"/>
      <w:bookmarkEnd w:id="787"/>
      <w:bookmarkEnd w:id="788"/>
    </w:p>
    <w:p w14:paraId="47450440" w14:textId="77777777" w:rsidR="003133A5" w:rsidRPr="001F16C3" w:rsidRDefault="003133A5" w:rsidP="00F3074B">
      <w:pPr>
        <w:pStyle w:val="Heading4"/>
      </w:pPr>
      <w:bookmarkStart w:id="789" w:name="_Toc27587170"/>
      <w:bookmarkStart w:id="790" w:name="_Toc36459233"/>
      <w:bookmarkStart w:id="791" w:name="_Toc45028480"/>
      <w:bookmarkStart w:id="792" w:name="_Toc51870159"/>
      <w:bookmarkStart w:id="793" w:name="_Toc51870281"/>
      <w:bookmarkStart w:id="794" w:name="_Toc90582036"/>
      <w:bookmarkStart w:id="795" w:name="_Toc106615929"/>
      <w:r w:rsidRPr="001F16C3">
        <w:t>6.</w:t>
      </w:r>
      <w:r>
        <w:t>2</w:t>
      </w:r>
      <w:r w:rsidRPr="001F16C3">
        <w:t>.2.1</w:t>
      </w:r>
      <w:r w:rsidRPr="001F16C3">
        <w:tab/>
        <w:t>General</w:t>
      </w:r>
      <w:bookmarkEnd w:id="789"/>
      <w:bookmarkEnd w:id="790"/>
      <w:bookmarkEnd w:id="791"/>
      <w:bookmarkEnd w:id="792"/>
      <w:bookmarkEnd w:id="793"/>
      <w:bookmarkEnd w:id="794"/>
      <w:bookmarkEnd w:id="795"/>
    </w:p>
    <w:p w14:paraId="3DC0DE1F" w14:textId="77777777" w:rsidR="003133A5" w:rsidRPr="00D67AB2" w:rsidRDefault="003133A5" w:rsidP="003133A5">
      <w:r w:rsidRPr="00D67AB2">
        <w:t>HTTP/2, as defined in IETF RFC 7540 [13], shall be used as specified in clause 5 of 3GPP TS 29.500 [</w:t>
      </w:r>
      <w:r>
        <w:t>7</w:t>
      </w:r>
      <w:r w:rsidRPr="00D67AB2">
        <w:t>].</w:t>
      </w:r>
    </w:p>
    <w:p w14:paraId="2B16210E" w14:textId="77777777" w:rsidR="003133A5" w:rsidRPr="00D67AB2" w:rsidRDefault="003133A5" w:rsidP="003133A5">
      <w:r w:rsidRPr="00D67AB2">
        <w:t>HTTP</w:t>
      </w:r>
      <w:r w:rsidRPr="00D67AB2">
        <w:rPr>
          <w:lang w:eastAsia="zh-CN"/>
        </w:rPr>
        <w:t xml:space="preserve">/2 </w:t>
      </w:r>
      <w:r w:rsidRPr="00D67AB2">
        <w:t>shall be transported as specified in clause 5.3 of 3GPP TS 29.500 [</w:t>
      </w:r>
      <w:r>
        <w:t>7</w:t>
      </w:r>
      <w:r w:rsidRPr="00D67AB2">
        <w:t>].</w:t>
      </w:r>
    </w:p>
    <w:p w14:paraId="0AFEEF1B" w14:textId="77777777" w:rsidR="003133A5" w:rsidRPr="00D67AB2" w:rsidRDefault="003133A5" w:rsidP="003133A5">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71278A30" w14:textId="77777777" w:rsidR="003133A5" w:rsidRPr="001F16C3" w:rsidRDefault="003133A5" w:rsidP="00F3074B">
      <w:pPr>
        <w:pStyle w:val="Heading4"/>
      </w:pPr>
      <w:bookmarkStart w:id="796" w:name="_Toc27587171"/>
      <w:bookmarkStart w:id="797" w:name="_Toc36459234"/>
      <w:bookmarkStart w:id="798" w:name="_Toc45028481"/>
      <w:bookmarkStart w:id="799" w:name="_Toc51870160"/>
      <w:bookmarkStart w:id="800" w:name="_Toc51870282"/>
      <w:bookmarkStart w:id="801" w:name="_Toc90582037"/>
      <w:bookmarkStart w:id="802" w:name="_Toc106615930"/>
      <w:r w:rsidRPr="001F16C3">
        <w:lastRenderedPageBreak/>
        <w:t>6.</w:t>
      </w:r>
      <w:r>
        <w:t>2</w:t>
      </w:r>
      <w:r w:rsidRPr="001F16C3">
        <w:t>.2.2</w:t>
      </w:r>
      <w:r w:rsidRPr="001F16C3">
        <w:tab/>
        <w:t>HTTP standard headers</w:t>
      </w:r>
      <w:bookmarkEnd w:id="796"/>
      <w:bookmarkEnd w:id="797"/>
      <w:bookmarkEnd w:id="798"/>
      <w:bookmarkEnd w:id="799"/>
      <w:bookmarkEnd w:id="800"/>
      <w:bookmarkEnd w:id="801"/>
      <w:bookmarkEnd w:id="802"/>
    </w:p>
    <w:p w14:paraId="14ED5A29" w14:textId="77777777" w:rsidR="003133A5" w:rsidRPr="001F16C3" w:rsidRDefault="003133A5" w:rsidP="00F3074B">
      <w:pPr>
        <w:pStyle w:val="Heading5"/>
        <w:rPr>
          <w:lang w:eastAsia="zh-CN"/>
        </w:rPr>
      </w:pPr>
      <w:bookmarkStart w:id="803" w:name="_Toc27587172"/>
      <w:bookmarkStart w:id="804" w:name="_Toc36459235"/>
      <w:bookmarkStart w:id="805" w:name="_Toc45028482"/>
      <w:bookmarkStart w:id="806" w:name="_Toc51870161"/>
      <w:bookmarkStart w:id="807" w:name="_Toc51870283"/>
      <w:bookmarkStart w:id="808" w:name="_Toc90582038"/>
      <w:bookmarkStart w:id="809" w:name="_Toc106615931"/>
      <w:r w:rsidRPr="001F16C3">
        <w:t>6.</w:t>
      </w:r>
      <w:r>
        <w:t>2</w:t>
      </w:r>
      <w:r w:rsidRPr="001F16C3">
        <w:t>.2.2.1</w:t>
      </w:r>
      <w:r w:rsidRPr="001F16C3">
        <w:rPr>
          <w:lang w:eastAsia="zh-CN"/>
        </w:rPr>
        <w:tab/>
        <w:t>General</w:t>
      </w:r>
      <w:bookmarkEnd w:id="803"/>
      <w:bookmarkEnd w:id="804"/>
      <w:bookmarkEnd w:id="805"/>
      <w:bookmarkEnd w:id="806"/>
      <w:bookmarkEnd w:id="807"/>
      <w:bookmarkEnd w:id="808"/>
      <w:bookmarkEnd w:id="809"/>
    </w:p>
    <w:p w14:paraId="70A8A125"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03B08DF" w14:textId="77777777" w:rsidR="003133A5" w:rsidRPr="001F16C3" w:rsidRDefault="003133A5" w:rsidP="00F3074B">
      <w:pPr>
        <w:pStyle w:val="Heading5"/>
      </w:pPr>
      <w:bookmarkStart w:id="810" w:name="_Toc27587173"/>
      <w:bookmarkStart w:id="811" w:name="_Toc36459236"/>
      <w:bookmarkStart w:id="812" w:name="_Toc45028483"/>
      <w:bookmarkStart w:id="813" w:name="_Toc51870162"/>
      <w:bookmarkStart w:id="814" w:name="_Toc51870284"/>
      <w:bookmarkStart w:id="815" w:name="_Toc90582039"/>
      <w:bookmarkStart w:id="816" w:name="_Toc106615932"/>
      <w:r w:rsidRPr="001F16C3">
        <w:t>6.</w:t>
      </w:r>
      <w:r>
        <w:t>2</w:t>
      </w:r>
      <w:r w:rsidRPr="001F16C3">
        <w:t>.2.2.2</w:t>
      </w:r>
      <w:r w:rsidRPr="001F16C3">
        <w:tab/>
        <w:t>Content type</w:t>
      </w:r>
      <w:bookmarkEnd w:id="810"/>
      <w:bookmarkEnd w:id="811"/>
      <w:bookmarkEnd w:id="812"/>
      <w:bookmarkEnd w:id="813"/>
      <w:bookmarkEnd w:id="814"/>
      <w:bookmarkEnd w:id="815"/>
      <w:bookmarkEnd w:id="816"/>
    </w:p>
    <w:p w14:paraId="43D01360" w14:textId="77777777" w:rsidR="003133A5" w:rsidRPr="001F16C3" w:rsidRDefault="003133A5" w:rsidP="003133A5">
      <w:r>
        <w:t>The following content types shall be supported:</w:t>
      </w:r>
    </w:p>
    <w:p w14:paraId="208424D7"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08861337"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A9BE6EC" w14:textId="77777777" w:rsidR="003133A5" w:rsidRPr="001F16C3" w:rsidRDefault="003133A5" w:rsidP="00F3074B">
      <w:pPr>
        <w:pStyle w:val="Heading5"/>
        <w:rPr>
          <w:lang w:val="es-ES"/>
        </w:rPr>
      </w:pPr>
      <w:bookmarkStart w:id="817" w:name="_Toc27587174"/>
      <w:bookmarkStart w:id="818" w:name="_Toc36459237"/>
      <w:bookmarkStart w:id="819" w:name="_Toc45028484"/>
      <w:bookmarkStart w:id="820" w:name="_Toc51870163"/>
      <w:bookmarkStart w:id="821" w:name="_Toc51870285"/>
      <w:bookmarkStart w:id="822" w:name="_Toc90582040"/>
      <w:bookmarkStart w:id="823" w:name="_Toc106615933"/>
      <w:r w:rsidRPr="001F16C3">
        <w:rPr>
          <w:lang w:val="es-ES"/>
        </w:rPr>
        <w:t>6.</w:t>
      </w:r>
      <w:r>
        <w:rPr>
          <w:lang w:val="es-ES"/>
        </w:rPr>
        <w:t>2</w:t>
      </w:r>
      <w:r w:rsidRPr="001F16C3">
        <w:rPr>
          <w:lang w:val="es-ES"/>
        </w:rPr>
        <w:t>.2.2.3</w:t>
      </w:r>
      <w:r w:rsidRPr="001F16C3">
        <w:rPr>
          <w:lang w:val="es-ES"/>
        </w:rPr>
        <w:tab/>
        <w:t>Cache-Control</w:t>
      </w:r>
      <w:bookmarkEnd w:id="817"/>
      <w:bookmarkEnd w:id="818"/>
      <w:bookmarkEnd w:id="819"/>
      <w:bookmarkEnd w:id="820"/>
      <w:bookmarkEnd w:id="821"/>
      <w:bookmarkEnd w:id="822"/>
      <w:bookmarkEnd w:id="823"/>
    </w:p>
    <w:p w14:paraId="69F69937" w14:textId="77777777" w:rsidR="003133A5" w:rsidRPr="001F16C3" w:rsidRDefault="003133A5" w:rsidP="003133A5">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460B6A3" w14:textId="77777777" w:rsidR="003133A5" w:rsidRDefault="003133A5" w:rsidP="003133A5">
      <w:pPr>
        <w:rPr>
          <w:lang w:val="en-US"/>
        </w:rPr>
      </w:pPr>
      <w:r>
        <w:rPr>
          <w:lang w:val="en-US"/>
        </w:rPr>
        <w:t>The "max-age" value shall be configurable by operator policy.</w:t>
      </w:r>
    </w:p>
    <w:p w14:paraId="7D4B5504" w14:textId="77777777" w:rsidR="003133A5" w:rsidRPr="001F16C3" w:rsidRDefault="003133A5" w:rsidP="00F3074B">
      <w:pPr>
        <w:pStyle w:val="Heading5"/>
      </w:pPr>
      <w:bookmarkStart w:id="824" w:name="_Toc27587175"/>
      <w:bookmarkStart w:id="825" w:name="_Toc36459238"/>
      <w:bookmarkStart w:id="826" w:name="_Toc45028485"/>
      <w:bookmarkStart w:id="827" w:name="_Toc51870164"/>
      <w:bookmarkStart w:id="828" w:name="_Toc51870286"/>
      <w:bookmarkStart w:id="829" w:name="_Toc90582041"/>
      <w:bookmarkStart w:id="830" w:name="_Toc106615934"/>
      <w:r w:rsidRPr="001F16C3">
        <w:t>6.</w:t>
      </w:r>
      <w:r>
        <w:t>2</w:t>
      </w:r>
      <w:r w:rsidRPr="001F16C3">
        <w:t>.2.2.4</w:t>
      </w:r>
      <w:r w:rsidRPr="001F16C3">
        <w:tab/>
        <w:t>ETag</w:t>
      </w:r>
      <w:bookmarkEnd w:id="824"/>
      <w:bookmarkEnd w:id="825"/>
      <w:bookmarkEnd w:id="826"/>
      <w:bookmarkEnd w:id="827"/>
      <w:bookmarkEnd w:id="828"/>
      <w:bookmarkEnd w:id="829"/>
      <w:bookmarkEnd w:id="830"/>
    </w:p>
    <w:p w14:paraId="4E09776F"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5C37B643" w14:textId="77777777" w:rsidR="003133A5" w:rsidRPr="001F16C3" w:rsidRDefault="003133A5" w:rsidP="00F3074B">
      <w:pPr>
        <w:pStyle w:val="Heading5"/>
      </w:pPr>
      <w:bookmarkStart w:id="831" w:name="_Toc27587176"/>
      <w:bookmarkStart w:id="832" w:name="_Toc36459239"/>
      <w:bookmarkStart w:id="833" w:name="_Toc45028486"/>
      <w:bookmarkStart w:id="834" w:name="_Toc51870165"/>
      <w:bookmarkStart w:id="835" w:name="_Toc51870287"/>
      <w:bookmarkStart w:id="836" w:name="_Toc90582042"/>
      <w:bookmarkStart w:id="837" w:name="_Toc106615935"/>
      <w:r w:rsidRPr="001F16C3">
        <w:t>6.</w:t>
      </w:r>
      <w:r>
        <w:t>2</w:t>
      </w:r>
      <w:r w:rsidRPr="001F16C3">
        <w:t>.2.2.5</w:t>
      </w:r>
      <w:r w:rsidRPr="001F16C3">
        <w:tab/>
        <w:t>If-None-Match</w:t>
      </w:r>
      <w:bookmarkEnd w:id="831"/>
      <w:bookmarkEnd w:id="832"/>
      <w:bookmarkEnd w:id="833"/>
      <w:bookmarkEnd w:id="834"/>
      <w:bookmarkEnd w:id="835"/>
      <w:bookmarkEnd w:id="836"/>
      <w:bookmarkEnd w:id="837"/>
    </w:p>
    <w:p w14:paraId="6058197B"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2ED6682A" w14:textId="77777777" w:rsidR="003133A5" w:rsidRPr="001F16C3" w:rsidRDefault="003133A5" w:rsidP="00F3074B">
      <w:pPr>
        <w:pStyle w:val="Heading5"/>
      </w:pPr>
      <w:bookmarkStart w:id="838" w:name="_Toc27587177"/>
      <w:bookmarkStart w:id="839" w:name="_Toc36459240"/>
      <w:bookmarkStart w:id="840" w:name="_Toc45028487"/>
      <w:bookmarkStart w:id="841" w:name="_Toc51870166"/>
      <w:bookmarkStart w:id="842" w:name="_Toc51870288"/>
      <w:bookmarkStart w:id="843" w:name="_Toc90582043"/>
      <w:bookmarkStart w:id="844" w:name="_Toc106615936"/>
      <w:r w:rsidRPr="001F16C3">
        <w:t>6.</w:t>
      </w:r>
      <w:r>
        <w:t>2</w:t>
      </w:r>
      <w:r w:rsidRPr="001F16C3">
        <w:t>.2.2.6</w:t>
      </w:r>
      <w:r w:rsidRPr="001F16C3">
        <w:tab/>
        <w:t>Last-Modified</w:t>
      </w:r>
      <w:bookmarkEnd w:id="838"/>
      <w:bookmarkEnd w:id="839"/>
      <w:bookmarkEnd w:id="840"/>
      <w:bookmarkEnd w:id="841"/>
      <w:bookmarkEnd w:id="842"/>
      <w:bookmarkEnd w:id="843"/>
      <w:bookmarkEnd w:id="844"/>
    </w:p>
    <w:p w14:paraId="7266DCFC"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F38A58E" w14:textId="77777777" w:rsidR="003133A5" w:rsidRPr="001F16C3" w:rsidRDefault="003133A5" w:rsidP="00F3074B">
      <w:pPr>
        <w:pStyle w:val="Heading5"/>
      </w:pPr>
      <w:bookmarkStart w:id="845" w:name="_Toc27587178"/>
      <w:bookmarkStart w:id="846" w:name="_Toc36459241"/>
      <w:bookmarkStart w:id="847" w:name="_Toc45028488"/>
      <w:bookmarkStart w:id="848" w:name="_Toc51870167"/>
      <w:bookmarkStart w:id="849" w:name="_Toc51870289"/>
      <w:bookmarkStart w:id="850" w:name="_Toc90582044"/>
      <w:bookmarkStart w:id="851" w:name="_Toc106615937"/>
      <w:r w:rsidRPr="001F16C3">
        <w:t>6.</w:t>
      </w:r>
      <w:r>
        <w:t>2</w:t>
      </w:r>
      <w:r w:rsidRPr="001F16C3">
        <w:t>.2.2.7</w:t>
      </w:r>
      <w:r w:rsidRPr="001F16C3">
        <w:tab/>
        <w:t>If-Modified-Since</w:t>
      </w:r>
      <w:bookmarkEnd w:id="845"/>
      <w:bookmarkEnd w:id="846"/>
      <w:bookmarkEnd w:id="847"/>
      <w:bookmarkEnd w:id="848"/>
      <w:bookmarkEnd w:id="849"/>
      <w:bookmarkEnd w:id="850"/>
      <w:bookmarkEnd w:id="851"/>
    </w:p>
    <w:p w14:paraId="6B343C15"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4DF1E970" w14:textId="77777777" w:rsidR="003133A5" w:rsidRPr="001F16C3" w:rsidRDefault="003133A5" w:rsidP="00F3074B">
      <w:pPr>
        <w:pStyle w:val="Heading5"/>
      </w:pPr>
      <w:bookmarkStart w:id="852" w:name="_Toc27587179"/>
      <w:bookmarkStart w:id="853" w:name="_Toc36459242"/>
      <w:bookmarkStart w:id="854" w:name="_Toc45028489"/>
      <w:bookmarkStart w:id="855" w:name="_Toc51870168"/>
      <w:bookmarkStart w:id="856" w:name="_Toc51870290"/>
      <w:bookmarkStart w:id="857" w:name="_Toc90582045"/>
      <w:bookmarkStart w:id="858" w:name="_Toc106615938"/>
      <w:r w:rsidRPr="001F16C3">
        <w:t>6.</w:t>
      </w:r>
      <w:r>
        <w:t>2</w:t>
      </w:r>
      <w:r w:rsidRPr="001F16C3">
        <w:t>.2.2.8</w:t>
      </w:r>
      <w:r w:rsidRPr="001F16C3">
        <w:tab/>
        <w:t>When to Use Entity-Tags and Last-Modified Dates</w:t>
      </w:r>
      <w:bookmarkEnd w:id="852"/>
      <w:bookmarkEnd w:id="853"/>
      <w:bookmarkEnd w:id="854"/>
      <w:bookmarkEnd w:id="855"/>
      <w:bookmarkEnd w:id="856"/>
      <w:bookmarkEnd w:id="857"/>
      <w:bookmarkEnd w:id="858"/>
    </w:p>
    <w:p w14:paraId="5495589C"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00753A3C" w14:textId="77777777" w:rsidR="003133A5" w:rsidRDefault="003133A5" w:rsidP="003133A5">
      <w:pPr>
        <w:pStyle w:val="NO"/>
        <w:rPr>
          <w:noProof/>
        </w:rPr>
      </w:pPr>
      <w:r>
        <w:rPr>
          <w:noProof/>
        </w:rPr>
        <w:t>NOTE: "ETag" is a stronger validator than "Last-Modified" and is preferred.</w:t>
      </w:r>
    </w:p>
    <w:p w14:paraId="2C47AFF1"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5358778" w14:textId="77777777" w:rsidR="003133A5" w:rsidRPr="001F16C3" w:rsidRDefault="003133A5" w:rsidP="00F3074B">
      <w:pPr>
        <w:pStyle w:val="Heading4"/>
      </w:pPr>
      <w:bookmarkStart w:id="859" w:name="_Toc27587180"/>
      <w:bookmarkStart w:id="860" w:name="_Toc36459243"/>
      <w:bookmarkStart w:id="861" w:name="_Toc45028490"/>
      <w:bookmarkStart w:id="862" w:name="_Toc51870169"/>
      <w:bookmarkStart w:id="863" w:name="_Toc51870291"/>
      <w:bookmarkStart w:id="864" w:name="_Toc90582046"/>
      <w:bookmarkStart w:id="865" w:name="_Toc106615939"/>
      <w:r w:rsidRPr="001F16C3">
        <w:lastRenderedPageBreak/>
        <w:t>6.</w:t>
      </w:r>
      <w:r>
        <w:t>2</w:t>
      </w:r>
      <w:r w:rsidRPr="001F16C3">
        <w:t>.2.3</w:t>
      </w:r>
      <w:r w:rsidRPr="001F16C3">
        <w:tab/>
        <w:t>HTTP custom headers</w:t>
      </w:r>
      <w:bookmarkEnd w:id="859"/>
      <w:bookmarkEnd w:id="860"/>
      <w:bookmarkEnd w:id="861"/>
      <w:bookmarkEnd w:id="862"/>
      <w:bookmarkEnd w:id="863"/>
      <w:bookmarkEnd w:id="864"/>
      <w:bookmarkEnd w:id="865"/>
    </w:p>
    <w:p w14:paraId="019AE08D" w14:textId="77777777" w:rsidR="003133A5" w:rsidRPr="001F16C3" w:rsidRDefault="003133A5" w:rsidP="00F3074B">
      <w:pPr>
        <w:pStyle w:val="Heading5"/>
        <w:rPr>
          <w:lang w:eastAsia="zh-CN"/>
        </w:rPr>
      </w:pPr>
      <w:bookmarkStart w:id="866" w:name="_Toc27587181"/>
      <w:bookmarkStart w:id="867" w:name="_Toc36459244"/>
      <w:bookmarkStart w:id="868" w:name="_Toc45028491"/>
      <w:bookmarkStart w:id="869" w:name="_Toc51870170"/>
      <w:bookmarkStart w:id="870" w:name="_Toc51870292"/>
      <w:bookmarkStart w:id="871" w:name="_Toc90582047"/>
      <w:bookmarkStart w:id="872" w:name="_Toc106615940"/>
      <w:r w:rsidRPr="001F16C3">
        <w:t>6.</w:t>
      </w:r>
      <w:r>
        <w:t>2</w:t>
      </w:r>
      <w:r w:rsidRPr="001F16C3">
        <w:t>.2.3.1</w:t>
      </w:r>
      <w:r w:rsidRPr="001F16C3">
        <w:rPr>
          <w:lang w:eastAsia="zh-CN"/>
        </w:rPr>
        <w:tab/>
        <w:t>General</w:t>
      </w:r>
      <w:bookmarkEnd w:id="866"/>
      <w:bookmarkEnd w:id="867"/>
      <w:bookmarkEnd w:id="868"/>
      <w:bookmarkEnd w:id="869"/>
      <w:bookmarkEnd w:id="870"/>
      <w:bookmarkEnd w:id="871"/>
      <w:bookmarkEnd w:id="872"/>
    </w:p>
    <w:p w14:paraId="2DA523D7" w14:textId="77777777" w:rsidR="003133A5" w:rsidRPr="002857AD" w:rsidRDefault="003133A5" w:rsidP="003133A5">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335CC5CD" w14:textId="77777777" w:rsidR="003133A5" w:rsidRPr="001F16C3" w:rsidRDefault="003133A5" w:rsidP="00F3074B">
      <w:pPr>
        <w:pStyle w:val="Heading3"/>
      </w:pPr>
      <w:bookmarkStart w:id="873" w:name="_Toc27587182"/>
      <w:bookmarkStart w:id="874" w:name="_Toc36459245"/>
      <w:bookmarkStart w:id="875" w:name="_Toc45028492"/>
      <w:bookmarkStart w:id="876" w:name="_Toc51870171"/>
      <w:bookmarkStart w:id="877" w:name="_Toc51870293"/>
      <w:bookmarkStart w:id="878" w:name="_Toc90582048"/>
      <w:bookmarkStart w:id="879" w:name="_Toc106615941"/>
      <w:r w:rsidRPr="001F16C3">
        <w:t>6.</w:t>
      </w:r>
      <w:r>
        <w:t>2</w:t>
      </w:r>
      <w:r w:rsidRPr="001F16C3">
        <w:t>.3</w:t>
      </w:r>
      <w:r w:rsidRPr="001F16C3">
        <w:tab/>
        <w:t>Resources</w:t>
      </w:r>
      <w:bookmarkEnd w:id="873"/>
      <w:bookmarkEnd w:id="874"/>
      <w:bookmarkEnd w:id="875"/>
      <w:bookmarkEnd w:id="876"/>
      <w:bookmarkEnd w:id="877"/>
      <w:bookmarkEnd w:id="878"/>
      <w:bookmarkEnd w:id="879"/>
    </w:p>
    <w:p w14:paraId="091D0E86" w14:textId="77777777" w:rsidR="003133A5" w:rsidRPr="001F16C3" w:rsidRDefault="003133A5" w:rsidP="00F3074B">
      <w:pPr>
        <w:pStyle w:val="Heading4"/>
        <w:rPr>
          <w:lang w:eastAsia="zh-CN"/>
        </w:rPr>
      </w:pPr>
      <w:bookmarkStart w:id="880" w:name="_Toc27587183"/>
      <w:bookmarkStart w:id="881" w:name="_Toc36459246"/>
      <w:bookmarkStart w:id="882" w:name="_Toc45028493"/>
      <w:bookmarkStart w:id="883" w:name="_Toc51870172"/>
      <w:bookmarkStart w:id="884" w:name="_Toc51870294"/>
      <w:bookmarkStart w:id="885" w:name="_Toc90582049"/>
      <w:bookmarkStart w:id="886" w:name="_Toc106615942"/>
      <w:r w:rsidRPr="001F16C3">
        <w:t>6.</w:t>
      </w:r>
      <w:r>
        <w:t>2</w:t>
      </w:r>
      <w:r w:rsidRPr="001F16C3">
        <w:t>.3.1</w:t>
      </w:r>
      <w:r w:rsidRPr="001F16C3">
        <w:tab/>
        <w:t>Overview</w:t>
      </w:r>
      <w:bookmarkEnd w:id="880"/>
      <w:bookmarkEnd w:id="881"/>
      <w:bookmarkEnd w:id="882"/>
      <w:bookmarkEnd w:id="883"/>
      <w:bookmarkEnd w:id="884"/>
      <w:bookmarkEnd w:id="885"/>
      <w:bookmarkEnd w:id="886"/>
    </w:p>
    <w:p w14:paraId="3AC2D99F" w14:textId="77777777" w:rsidR="003133A5" w:rsidRPr="001F16C3" w:rsidRDefault="003133A5" w:rsidP="003133A5">
      <w:pPr>
        <w:pStyle w:val="TH"/>
        <w:rPr>
          <w:lang w:val="en-US" w:eastAsia="zh-CN"/>
        </w:rPr>
      </w:pPr>
      <w:r w:rsidRPr="001F16C3">
        <w:object w:dxaOrig="6921" w:dyaOrig="2930" w14:anchorId="24F4D4EC">
          <v:shape id="_x0000_i1040" type="#_x0000_t75" style="width:345.05pt;height:146.2pt" o:ole="">
            <v:imagedata r:id="rId42" o:title=""/>
          </v:shape>
          <o:OLEObject Type="Embed" ProgID="Visio.Drawing.11" ShapeID="_x0000_i1040" DrawAspect="Content" ObjectID="_1717228677" r:id="rId43"/>
        </w:object>
      </w:r>
    </w:p>
    <w:p w14:paraId="60238E07" w14:textId="77777777" w:rsidR="003133A5" w:rsidRDefault="003133A5" w:rsidP="003133A5">
      <w:pPr>
        <w:pStyle w:val="TF"/>
        <w:outlineLvl w:val="0"/>
        <w:rPr>
          <w:lang w:eastAsia="zh-CN"/>
        </w:rPr>
      </w:pPr>
      <w:r>
        <w:t>Figure 6.2.3.1-1: Resource URI structure of the nud</w:t>
      </w:r>
      <w:r>
        <w:rPr>
          <w:lang w:eastAsia="zh-CN"/>
        </w:rPr>
        <w:t>r</w:t>
      </w:r>
      <w:r>
        <w:t>-group-id-map API</w:t>
      </w:r>
    </w:p>
    <w:p w14:paraId="4F0C7BDB" w14:textId="77777777" w:rsidR="003133A5" w:rsidRDefault="003133A5" w:rsidP="003133A5">
      <w:pPr>
        <w:rPr>
          <w:lang w:eastAsia="zh-CN"/>
        </w:rPr>
      </w:pPr>
      <w:r>
        <w:t>Table 6.2.3.1-1 provides an overview of the resources and applicable HTTP methods.</w:t>
      </w:r>
    </w:p>
    <w:p w14:paraId="2CF86E2E" w14:textId="77777777" w:rsidR="003133A5" w:rsidRDefault="003133A5" w:rsidP="003133A5">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133A5" w:rsidRPr="00CB6975" w14:paraId="62738CC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7AA95"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80819"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B651F" w14:textId="77777777" w:rsidR="003133A5" w:rsidRPr="00CB6975" w:rsidRDefault="003133A5" w:rsidP="00D14072">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3F63" w14:textId="77777777" w:rsidR="003133A5" w:rsidRPr="00CB6975" w:rsidRDefault="003133A5" w:rsidP="00D14072">
            <w:pPr>
              <w:pStyle w:val="TAH"/>
              <w:rPr>
                <w:kern w:val="2"/>
              </w:rPr>
            </w:pPr>
            <w:r w:rsidRPr="00CB6975">
              <w:rPr>
                <w:kern w:val="2"/>
              </w:rPr>
              <w:t>Description</w:t>
            </w:r>
          </w:p>
        </w:tc>
      </w:tr>
      <w:tr w:rsidR="003133A5" w:rsidRPr="00CB6975" w14:paraId="58393D33"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5EDC4DC" w14:textId="77777777" w:rsidR="003133A5" w:rsidRPr="00CB6975" w:rsidRDefault="003133A5" w:rsidP="00D14072">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0DA5CF5E" w14:textId="77777777" w:rsidR="003133A5" w:rsidRPr="00CB6975" w:rsidRDefault="003133A5" w:rsidP="00D14072">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2D10F967" w14:textId="77777777" w:rsidR="003133A5" w:rsidRPr="00CB6975" w:rsidRDefault="003133A5" w:rsidP="00D14072">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7F3CBD5B" w14:textId="77777777" w:rsidR="003133A5" w:rsidRPr="00CB6975" w:rsidRDefault="003133A5" w:rsidP="00D14072">
            <w:pPr>
              <w:pStyle w:val="TAL"/>
              <w:rPr>
                <w:kern w:val="2"/>
                <w:lang w:eastAsia="zh-CN"/>
              </w:rPr>
            </w:pPr>
          </w:p>
        </w:tc>
      </w:tr>
    </w:tbl>
    <w:p w14:paraId="26EDB228" w14:textId="77777777" w:rsidR="003133A5" w:rsidRDefault="003133A5" w:rsidP="003133A5">
      <w:pPr>
        <w:rPr>
          <w:lang w:eastAsia="zh-CN"/>
        </w:rPr>
      </w:pPr>
    </w:p>
    <w:p w14:paraId="07D88033" w14:textId="77777777" w:rsidR="003133A5" w:rsidRPr="001F16C3" w:rsidRDefault="003133A5" w:rsidP="00F3074B">
      <w:pPr>
        <w:pStyle w:val="Heading4"/>
      </w:pPr>
      <w:bookmarkStart w:id="887" w:name="_Toc27587184"/>
      <w:bookmarkStart w:id="888" w:name="_Toc36459247"/>
      <w:bookmarkStart w:id="889" w:name="_Toc45028494"/>
      <w:bookmarkStart w:id="890" w:name="_Toc51870173"/>
      <w:bookmarkStart w:id="891" w:name="_Toc51870295"/>
      <w:bookmarkStart w:id="892" w:name="_Toc90582050"/>
      <w:bookmarkStart w:id="893" w:name="_Toc106615943"/>
      <w:r w:rsidRPr="001F16C3">
        <w:t>6.</w:t>
      </w:r>
      <w:r>
        <w:t>2</w:t>
      </w:r>
      <w:r w:rsidRPr="001F16C3">
        <w:t>.3.2</w:t>
      </w:r>
      <w:r w:rsidRPr="001F16C3">
        <w:tab/>
      </w:r>
      <w:r>
        <w:t>Resource NfGroupIds</w:t>
      </w:r>
      <w:bookmarkEnd w:id="887"/>
      <w:bookmarkEnd w:id="888"/>
      <w:bookmarkEnd w:id="889"/>
      <w:bookmarkEnd w:id="890"/>
      <w:bookmarkEnd w:id="891"/>
      <w:bookmarkEnd w:id="892"/>
      <w:bookmarkEnd w:id="893"/>
    </w:p>
    <w:p w14:paraId="17BAEBF0" w14:textId="77777777" w:rsidR="003133A5" w:rsidRPr="00D67AB2" w:rsidRDefault="003133A5" w:rsidP="00F3074B">
      <w:pPr>
        <w:pStyle w:val="Heading5"/>
      </w:pPr>
      <w:bookmarkStart w:id="894" w:name="_Toc11338640"/>
      <w:bookmarkStart w:id="895" w:name="_Toc27587185"/>
      <w:bookmarkStart w:id="896" w:name="_Toc36459248"/>
      <w:bookmarkStart w:id="897" w:name="_Toc45028495"/>
      <w:bookmarkStart w:id="898" w:name="_Toc51870174"/>
      <w:bookmarkStart w:id="899" w:name="_Toc51870296"/>
      <w:bookmarkStart w:id="900" w:name="_Toc90582051"/>
      <w:bookmarkStart w:id="901" w:name="_Toc106615944"/>
      <w:r w:rsidRPr="00D67AB2">
        <w:t>6.2.3.2.1</w:t>
      </w:r>
      <w:r w:rsidRPr="00D67AB2">
        <w:tab/>
        <w:t>Description</w:t>
      </w:r>
      <w:bookmarkEnd w:id="894"/>
      <w:bookmarkEnd w:id="895"/>
      <w:bookmarkEnd w:id="896"/>
      <w:bookmarkEnd w:id="897"/>
      <w:bookmarkEnd w:id="898"/>
      <w:bookmarkEnd w:id="899"/>
      <w:bookmarkEnd w:id="900"/>
      <w:bookmarkEnd w:id="901"/>
    </w:p>
    <w:p w14:paraId="78FA0DA2" w14:textId="77777777" w:rsidR="003133A5" w:rsidRPr="00D67AB2" w:rsidRDefault="003133A5" w:rsidP="003133A5">
      <w:r w:rsidRPr="00D67AB2">
        <w:t xml:space="preserve">This resource represents the </w:t>
      </w:r>
      <w:r>
        <w:t>NF-Group IDs for a subscriber</w:t>
      </w:r>
      <w:r w:rsidRPr="00D67AB2">
        <w:t>.</w:t>
      </w:r>
    </w:p>
    <w:p w14:paraId="2BE9E994" w14:textId="77777777" w:rsidR="003133A5" w:rsidRPr="00D67AB2" w:rsidRDefault="003133A5" w:rsidP="00F3074B">
      <w:pPr>
        <w:pStyle w:val="Heading5"/>
      </w:pPr>
      <w:bookmarkStart w:id="902" w:name="_Toc11338641"/>
      <w:bookmarkStart w:id="903" w:name="_Toc27587186"/>
      <w:bookmarkStart w:id="904" w:name="_Toc36459249"/>
      <w:bookmarkStart w:id="905" w:name="_Toc45028496"/>
      <w:bookmarkStart w:id="906" w:name="_Toc51870175"/>
      <w:bookmarkStart w:id="907" w:name="_Toc51870297"/>
      <w:bookmarkStart w:id="908" w:name="_Toc90582052"/>
      <w:bookmarkStart w:id="909" w:name="_Toc106615945"/>
      <w:r w:rsidRPr="00D67AB2">
        <w:t>6.2.3.2.2</w:t>
      </w:r>
      <w:r w:rsidRPr="00D67AB2">
        <w:tab/>
        <w:t>Resource Definition</w:t>
      </w:r>
      <w:bookmarkEnd w:id="902"/>
      <w:bookmarkEnd w:id="903"/>
      <w:bookmarkEnd w:id="904"/>
      <w:bookmarkEnd w:id="905"/>
      <w:bookmarkEnd w:id="906"/>
      <w:bookmarkEnd w:id="907"/>
      <w:bookmarkEnd w:id="908"/>
      <w:bookmarkEnd w:id="909"/>
    </w:p>
    <w:p w14:paraId="47B291A1" w14:textId="77777777" w:rsidR="003133A5" w:rsidRPr="00D67AB2" w:rsidRDefault="003133A5" w:rsidP="003133A5">
      <w:r w:rsidRPr="00D67AB2">
        <w:t>Resource URI: {apiRoot}/nud</w:t>
      </w:r>
      <w:r>
        <w:t>r</w:t>
      </w:r>
      <w:r w:rsidRPr="00D67AB2">
        <w:t>-</w:t>
      </w:r>
      <w:r>
        <w:t>group-id-map</w:t>
      </w:r>
      <w:r w:rsidRPr="00D67AB2">
        <w:t>/</w:t>
      </w:r>
      <w:r>
        <w:t>&lt;apiVersion&gt;</w:t>
      </w:r>
      <w:r w:rsidRPr="00D67AB2">
        <w:t>/</w:t>
      </w:r>
      <w:r>
        <w:t>nf-group-ids</w:t>
      </w:r>
    </w:p>
    <w:p w14:paraId="2889B68A" w14:textId="77777777" w:rsidR="003133A5" w:rsidRPr="00D67AB2" w:rsidRDefault="003133A5" w:rsidP="00F3074B">
      <w:pPr>
        <w:rPr>
          <w:rFonts w:ascii="Arial" w:hAnsi="Arial" w:cs="Arial"/>
        </w:rPr>
      </w:pPr>
      <w:r w:rsidRPr="00F3074B">
        <w:t>This resource shall support the resource URI variables defined in table 6.2.3.2.2-1.</w:t>
      </w:r>
    </w:p>
    <w:p w14:paraId="462C98EF" w14:textId="77777777" w:rsidR="003133A5" w:rsidRPr="00D67AB2" w:rsidRDefault="003133A5" w:rsidP="003133A5">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133A5" w:rsidRPr="00CB6975" w14:paraId="51137E2E"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F3E9A2" w14:textId="77777777" w:rsidR="003133A5" w:rsidRPr="00CB6975" w:rsidRDefault="003133A5" w:rsidP="00D14072">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56B968" w14:textId="77777777" w:rsidR="003133A5" w:rsidRPr="00CB6975" w:rsidRDefault="003133A5" w:rsidP="00D14072">
            <w:pPr>
              <w:pStyle w:val="TAH"/>
            </w:pPr>
            <w:r w:rsidRPr="00CB6975">
              <w:t>Definition</w:t>
            </w:r>
          </w:p>
        </w:tc>
      </w:tr>
      <w:tr w:rsidR="003133A5" w:rsidRPr="00CB6975" w14:paraId="4B4BF2B0"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DC9BC6" w14:textId="77777777" w:rsidR="003133A5" w:rsidRPr="00CB6975" w:rsidRDefault="003133A5" w:rsidP="00D14072">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50FECD" w14:textId="77777777" w:rsidR="003133A5" w:rsidRPr="00CB6975" w:rsidRDefault="003133A5" w:rsidP="00D14072">
            <w:pPr>
              <w:pStyle w:val="TAL"/>
            </w:pPr>
            <w:r w:rsidRPr="00CB6975">
              <w:t>See clause</w:t>
            </w:r>
            <w:r w:rsidRPr="00CB6975">
              <w:rPr>
                <w:lang w:val="en-US" w:eastAsia="zh-CN"/>
              </w:rPr>
              <w:t> </w:t>
            </w:r>
            <w:r w:rsidRPr="00CB6975">
              <w:t>6.2.1</w:t>
            </w:r>
          </w:p>
        </w:tc>
      </w:tr>
    </w:tbl>
    <w:p w14:paraId="3BAA194A" w14:textId="77777777" w:rsidR="003133A5" w:rsidRPr="00D67AB2" w:rsidRDefault="003133A5" w:rsidP="003133A5"/>
    <w:p w14:paraId="0798ED13" w14:textId="77777777" w:rsidR="003133A5" w:rsidRPr="00D67AB2" w:rsidRDefault="003133A5" w:rsidP="00F3074B">
      <w:pPr>
        <w:pStyle w:val="Heading5"/>
      </w:pPr>
      <w:bookmarkStart w:id="910" w:name="_Toc11338642"/>
      <w:bookmarkStart w:id="911" w:name="_Toc27587187"/>
      <w:bookmarkStart w:id="912" w:name="_Toc36459250"/>
      <w:bookmarkStart w:id="913" w:name="_Toc45028497"/>
      <w:bookmarkStart w:id="914" w:name="_Toc51870176"/>
      <w:bookmarkStart w:id="915" w:name="_Toc51870298"/>
      <w:bookmarkStart w:id="916" w:name="_Toc90582053"/>
      <w:bookmarkStart w:id="917" w:name="_Toc106615946"/>
      <w:r w:rsidRPr="00D67AB2">
        <w:t>6.2.3.2.3</w:t>
      </w:r>
      <w:r w:rsidRPr="00D67AB2">
        <w:tab/>
        <w:t>Resource Standard Methods</w:t>
      </w:r>
      <w:bookmarkEnd w:id="910"/>
      <w:bookmarkEnd w:id="911"/>
      <w:bookmarkEnd w:id="912"/>
      <w:bookmarkEnd w:id="913"/>
      <w:bookmarkEnd w:id="914"/>
      <w:bookmarkEnd w:id="915"/>
      <w:bookmarkEnd w:id="916"/>
      <w:bookmarkEnd w:id="917"/>
    </w:p>
    <w:p w14:paraId="10CBA66E" w14:textId="77777777" w:rsidR="003133A5" w:rsidRPr="00D67AB2" w:rsidRDefault="003133A5" w:rsidP="009D3646">
      <w:pPr>
        <w:pStyle w:val="H6"/>
      </w:pPr>
      <w:bookmarkStart w:id="918" w:name="_Toc11338645"/>
      <w:bookmarkStart w:id="919" w:name="_Toc27587188"/>
      <w:bookmarkStart w:id="920" w:name="_Toc36459251"/>
      <w:bookmarkStart w:id="921" w:name="_Toc45028498"/>
      <w:bookmarkStart w:id="922" w:name="_Toc51870177"/>
      <w:bookmarkStart w:id="923" w:name="_Toc51870299"/>
      <w:bookmarkStart w:id="924" w:name="_Toc90582054"/>
      <w:r w:rsidRPr="00D67AB2">
        <w:t>6.2.3.2.3.</w:t>
      </w:r>
      <w:r>
        <w:t>1</w:t>
      </w:r>
      <w:r w:rsidRPr="00D67AB2">
        <w:tab/>
        <w:t>GET</w:t>
      </w:r>
      <w:bookmarkEnd w:id="918"/>
      <w:bookmarkEnd w:id="919"/>
      <w:bookmarkEnd w:id="920"/>
      <w:bookmarkEnd w:id="921"/>
      <w:bookmarkEnd w:id="922"/>
      <w:bookmarkEnd w:id="923"/>
      <w:bookmarkEnd w:id="924"/>
    </w:p>
    <w:p w14:paraId="6FBC8A19" w14:textId="77777777" w:rsidR="003133A5" w:rsidRPr="00D67AB2" w:rsidRDefault="003133A5" w:rsidP="003133A5">
      <w:r w:rsidRPr="00D67AB2">
        <w:t>This method shall support the URI query parameters specified in table 6.2.3.2.3.</w:t>
      </w:r>
      <w:r>
        <w:t>1</w:t>
      </w:r>
      <w:r w:rsidRPr="00D67AB2">
        <w:t>-1.</w:t>
      </w:r>
    </w:p>
    <w:p w14:paraId="2F0ACD81" w14:textId="77777777" w:rsidR="003133A5" w:rsidRPr="00D67AB2" w:rsidRDefault="003133A5" w:rsidP="003133A5">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133A5" w:rsidRPr="00CB6975" w14:paraId="2CDB7281" w14:textId="77777777" w:rsidTr="00D140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7AA168" w14:textId="77777777" w:rsidR="003133A5" w:rsidRPr="00CB6975" w:rsidRDefault="003133A5" w:rsidP="00D14072">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8F00EE" w14:textId="77777777" w:rsidR="003133A5" w:rsidRPr="00CB6975" w:rsidRDefault="003133A5" w:rsidP="00D14072">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35E62" w14:textId="77777777" w:rsidR="003133A5" w:rsidRPr="00CB6975" w:rsidRDefault="003133A5" w:rsidP="00D14072">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E8D115" w14:textId="77777777" w:rsidR="003133A5" w:rsidRPr="00CB6975" w:rsidRDefault="003133A5" w:rsidP="00D14072">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6DA9F9A7" w14:textId="77777777" w:rsidR="003133A5" w:rsidRPr="00CB6975" w:rsidRDefault="003133A5" w:rsidP="00D14072">
            <w:pPr>
              <w:pStyle w:val="TAH"/>
            </w:pPr>
            <w:r w:rsidRPr="00CB6975">
              <w:t>Description</w:t>
            </w:r>
          </w:p>
        </w:tc>
      </w:tr>
      <w:tr w:rsidR="003133A5" w:rsidRPr="00CB6975" w14:paraId="6F0B63AC"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C49BFF" w14:textId="77777777" w:rsidR="003133A5" w:rsidRPr="00CB6975" w:rsidRDefault="003133A5" w:rsidP="00D14072">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06A17D60" w14:textId="77777777" w:rsidR="003133A5" w:rsidRPr="00CB6975" w:rsidRDefault="003133A5" w:rsidP="00D14072">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7C53898A"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BD05FC8" w14:textId="77777777" w:rsidR="003133A5" w:rsidRPr="00CB6975" w:rsidRDefault="003133A5" w:rsidP="00D14072">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3F73DD1" w14:textId="77777777" w:rsidR="003133A5" w:rsidRPr="00CB6975" w:rsidRDefault="003133A5" w:rsidP="00D14072">
            <w:pPr>
              <w:pStyle w:val="TAL"/>
            </w:pPr>
            <w:r w:rsidRPr="00CB6975">
              <w:t xml:space="preserve">see 3GPP TS 29.510 [14] </w:t>
            </w:r>
          </w:p>
        </w:tc>
      </w:tr>
      <w:tr w:rsidR="003133A5" w:rsidRPr="00CB6975" w14:paraId="37304B4E"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2FBBB4B" w14:textId="77777777" w:rsidR="003133A5" w:rsidRPr="00CB6975" w:rsidRDefault="003133A5" w:rsidP="00D14072">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2E4CDED3" w14:textId="77777777" w:rsidR="003133A5" w:rsidRPr="00CB6975" w:rsidRDefault="003133A5" w:rsidP="00D14072">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560D0F6E"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4E15D370" w14:textId="77777777" w:rsidR="003133A5" w:rsidRPr="00CB6975" w:rsidRDefault="003133A5" w:rsidP="00D14072">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5D5FC8" w14:textId="77777777" w:rsidR="003133A5" w:rsidRPr="00CB6975" w:rsidRDefault="003133A5" w:rsidP="00D14072">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 xml:space="preserve">clause 5.9.8) </w:t>
            </w:r>
            <w:r w:rsidRPr="00CB6975">
              <w:br/>
            </w:r>
            <w:r w:rsidRPr="00CB6975">
              <w:tab/>
              <w:t>pattern: ^(imsi-[0-9]{5,15}|nai-.+|msisdn-[0-9]{5,15}|extid-[^@]+@[^@]+|impi-.+|impu-.+|.+)$</w:t>
            </w:r>
          </w:p>
        </w:tc>
      </w:tr>
    </w:tbl>
    <w:p w14:paraId="52C5CC65" w14:textId="77777777" w:rsidR="003133A5" w:rsidRPr="00C548DF" w:rsidRDefault="003133A5" w:rsidP="003133A5">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093F2F76" w14:textId="77777777" w:rsidR="003133A5" w:rsidRPr="00D67AB2" w:rsidRDefault="003133A5" w:rsidP="003133A5">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80C8381" w14:textId="77777777" w:rsidR="003133A5" w:rsidRPr="00D67AB2" w:rsidRDefault="003133A5" w:rsidP="003133A5">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133A5" w:rsidRPr="00CB6975" w14:paraId="70ED7092" w14:textId="77777777" w:rsidTr="00D14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1DCA32" w14:textId="77777777" w:rsidR="003133A5" w:rsidRPr="00CB6975" w:rsidRDefault="003133A5" w:rsidP="00D14072">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E2D44D"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F77CCB" w14:textId="77777777" w:rsidR="003133A5" w:rsidRPr="00CB6975" w:rsidRDefault="003133A5" w:rsidP="00D14072">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7B4407" w14:textId="77777777" w:rsidR="003133A5" w:rsidRPr="00CB6975" w:rsidRDefault="003133A5" w:rsidP="00D14072">
            <w:pPr>
              <w:pStyle w:val="TAH"/>
            </w:pPr>
            <w:r w:rsidRPr="00CB6975">
              <w:t>Description</w:t>
            </w:r>
          </w:p>
        </w:tc>
      </w:tr>
      <w:tr w:rsidR="003133A5" w:rsidRPr="00CB6975" w14:paraId="64524329" w14:textId="77777777" w:rsidTr="00D14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047B70" w14:textId="77777777" w:rsidR="003133A5" w:rsidRPr="00CB6975" w:rsidRDefault="003133A5" w:rsidP="00D14072">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27005A5F" w14:textId="77777777" w:rsidR="003133A5" w:rsidRPr="00CB6975" w:rsidRDefault="003133A5" w:rsidP="00D14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5397AA74" w14:textId="77777777" w:rsidR="003133A5" w:rsidRPr="00CB6975" w:rsidRDefault="003133A5" w:rsidP="00D1407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7309F7" w14:textId="77777777" w:rsidR="003133A5" w:rsidRPr="00CB6975" w:rsidRDefault="003133A5" w:rsidP="00D14072">
            <w:pPr>
              <w:pStyle w:val="TAL"/>
            </w:pPr>
          </w:p>
        </w:tc>
      </w:tr>
    </w:tbl>
    <w:p w14:paraId="42E7749B" w14:textId="77777777" w:rsidR="003133A5" w:rsidRPr="00D67AB2" w:rsidRDefault="003133A5" w:rsidP="003133A5"/>
    <w:p w14:paraId="447129B0" w14:textId="77777777" w:rsidR="003133A5" w:rsidRPr="00D67AB2" w:rsidRDefault="003133A5" w:rsidP="003133A5">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133A5" w:rsidRPr="00CB6975" w14:paraId="79BC245C" w14:textId="77777777" w:rsidTr="00D14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591470" w14:textId="77777777" w:rsidR="003133A5" w:rsidRPr="00CB6975" w:rsidRDefault="003133A5" w:rsidP="00D14072">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71DBD0" w14:textId="77777777" w:rsidR="003133A5" w:rsidRPr="00CB6975" w:rsidRDefault="003133A5" w:rsidP="00D14072">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0A8D36" w14:textId="77777777" w:rsidR="003133A5" w:rsidRPr="00CB6975" w:rsidRDefault="003133A5" w:rsidP="00D14072">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D81182" w14:textId="77777777" w:rsidR="003133A5" w:rsidRPr="00CB6975" w:rsidRDefault="003133A5" w:rsidP="00D14072">
            <w:pPr>
              <w:pStyle w:val="TAH"/>
            </w:pPr>
            <w:r w:rsidRPr="00CB6975">
              <w:t>Response</w:t>
            </w:r>
          </w:p>
          <w:p w14:paraId="1A24673E" w14:textId="77777777" w:rsidR="003133A5" w:rsidRPr="00CB6975" w:rsidRDefault="003133A5" w:rsidP="00D14072">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998627" w14:textId="77777777" w:rsidR="003133A5" w:rsidRPr="00CB6975" w:rsidRDefault="003133A5" w:rsidP="00D14072">
            <w:pPr>
              <w:pStyle w:val="TAH"/>
            </w:pPr>
            <w:r w:rsidRPr="00CB6975">
              <w:t>Description</w:t>
            </w:r>
          </w:p>
        </w:tc>
      </w:tr>
      <w:tr w:rsidR="003133A5" w:rsidRPr="00CB6975" w14:paraId="5E801C51"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CBE558" w14:textId="77777777" w:rsidR="003133A5" w:rsidRPr="00CB6975" w:rsidRDefault="003133A5" w:rsidP="00D14072">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462A3304" w14:textId="77777777" w:rsidR="003133A5" w:rsidRPr="00CB6975" w:rsidRDefault="003133A5" w:rsidP="00D14072">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5BF3F652" w14:textId="77777777" w:rsidR="003133A5" w:rsidRPr="00CB6975" w:rsidRDefault="003133A5" w:rsidP="00D14072">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393D87C6" w14:textId="77777777" w:rsidR="003133A5" w:rsidRPr="00CB6975" w:rsidRDefault="003133A5" w:rsidP="00D14072">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E848F" w14:textId="77777777" w:rsidR="003133A5" w:rsidRPr="00CB6975" w:rsidRDefault="003133A5" w:rsidP="00D14072">
            <w:pPr>
              <w:pStyle w:val="TAL"/>
            </w:pPr>
            <w:r w:rsidRPr="00CB6975">
              <w:t>Upon success, a response body containing the NF-Group IDs for the requested NF types shall be returned.</w:t>
            </w:r>
          </w:p>
        </w:tc>
      </w:tr>
      <w:tr w:rsidR="003133A5" w:rsidRPr="00CB6975" w14:paraId="4CD18EA4"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B3C5E" w14:textId="77777777" w:rsidR="003133A5" w:rsidRPr="00CB6975" w:rsidRDefault="003133A5" w:rsidP="00D14072">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56D7E665" w14:textId="77777777" w:rsidR="003133A5" w:rsidRPr="00CB6975" w:rsidRDefault="003133A5" w:rsidP="00D14072">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33AEA176" w14:textId="77777777" w:rsidR="003133A5" w:rsidRPr="00CB6975" w:rsidRDefault="003133A5" w:rsidP="00D14072">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4D74ED81" w14:textId="77777777" w:rsidR="003133A5" w:rsidRPr="00CB6975" w:rsidRDefault="003133A5" w:rsidP="00D14072">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C84C33" w14:textId="77777777" w:rsidR="003133A5" w:rsidRPr="00CB6975" w:rsidRDefault="003133A5" w:rsidP="00D14072">
            <w:pPr>
              <w:pStyle w:val="TAL"/>
            </w:pPr>
            <w:r w:rsidRPr="00CB6975">
              <w:t>The "cause" attribute may be set to one of the following application errors:</w:t>
            </w:r>
          </w:p>
          <w:p w14:paraId="34200E4E" w14:textId="77777777" w:rsidR="003133A5" w:rsidRPr="00CB6975" w:rsidRDefault="003133A5" w:rsidP="00D14072">
            <w:pPr>
              <w:pStyle w:val="TAL"/>
            </w:pPr>
            <w:r w:rsidRPr="00CB6975">
              <w:t>- USER_NOT_FOUND</w:t>
            </w:r>
          </w:p>
        </w:tc>
      </w:tr>
      <w:tr w:rsidR="003133A5" w:rsidRPr="00CB6975" w14:paraId="7FE2BEC9"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5A0E49" w14:textId="77777777" w:rsidR="003133A5" w:rsidRPr="00CB6975" w:rsidRDefault="003133A5" w:rsidP="00D14072">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38BE3508" w14:textId="77777777" w:rsidR="003133A5" w:rsidRPr="00D67AB2" w:rsidRDefault="003133A5" w:rsidP="003133A5"/>
    <w:p w14:paraId="7405523D" w14:textId="77777777" w:rsidR="003133A5" w:rsidRPr="00B06F7A" w:rsidRDefault="003133A5" w:rsidP="00F3074B">
      <w:pPr>
        <w:pStyle w:val="Heading3"/>
      </w:pPr>
      <w:bookmarkStart w:id="925" w:name="_Toc90582055"/>
      <w:bookmarkStart w:id="926" w:name="_Toc27587189"/>
      <w:bookmarkStart w:id="927" w:name="_Toc36459252"/>
      <w:bookmarkStart w:id="928" w:name="_Toc45028499"/>
      <w:bookmarkStart w:id="929" w:name="_Toc51870178"/>
      <w:bookmarkStart w:id="930" w:name="_Toc51870300"/>
      <w:bookmarkStart w:id="931" w:name="_Toc106615947"/>
      <w:r w:rsidRPr="00B06F7A">
        <w:t>6.</w:t>
      </w:r>
      <w:r>
        <w:t>2</w:t>
      </w:r>
      <w:r w:rsidRPr="00B06F7A">
        <w:t>.4</w:t>
      </w:r>
      <w:r w:rsidRPr="00B06F7A">
        <w:tab/>
        <w:t>Custom Operations without associated resources</w:t>
      </w:r>
      <w:bookmarkEnd w:id="925"/>
      <w:bookmarkEnd w:id="931"/>
    </w:p>
    <w:p w14:paraId="0B30E24D" w14:textId="77777777" w:rsidR="003133A5" w:rsidRPr="00B06F7A" w:rsidRDefault="003133A5" w:rsidP="003133A5">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6D666C6D" w14:textId="77777777" w:rsidR="003133A5" w:rsidRPr="001F16C3" w:rsidRDefault="003133A5" w:rsidP="00F3074B">
      <w:pPr>
        <w:pStyle w:val="Heading3"/>
      </w:pPr>
      <w:bookmarkStart w:id="932" w:name="_Toc90582056"/>
      <w:bookmarkStart w:id="933" w:name="_Toc106615948"/>
      <w:r w:rsidRPr="001F16C3">
        <w:t>6.</w:t>
      </w:r>
      <w:r>
        <w:t>2</w:t>
      </w:r>
      <w:r w:rsidRPr="001F16C3">
        <w:t>.5</w:t>
      </w:r>
      <w:r w:rsidRPr="001F16C3">
        <w:tab/>
        <w:t>Notifications</w:t>
      </w:r>
      <w:bookmarkEnd w:id="926"/>
      <w:bookmarkEnd w:id="927"/>
      <w:bookmarkEnd w:id="928"/>
      <w:bookmarkEnd w:id="929"/>
      <w:bookmarkEnd w:id="930"/>
      <w:bookmarkEnd w:id="932"/>
      <w:bookmarkEnd w:id="933"/>
    </w:p>
    <w:p w14:paraId="0D5A843E" w14:textId="77777777" w:rsidR="003133A5" w:rsidRPr="00D67AB2" w:rsidRDefault="003133A5" w:rsidP="003133A5">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648FEEB3" w14:textId="77777777" w:rsidR="003133A5" w:rsidRPr="00D67AB2" w:rsidRDefault="003133A5" w:rsidP="00F3074B">
      <w:pPr>
        <w:pStyle w:val="Heading3"/>
      </w:pPr>
      <w:bookmarkStart w:id="934" w:name="_Toc11338733"/>
      <w:bookmarkStart w:id="935" w:name="_Toc27587190"/>
      <w:bookmarkStart w:id="936" w:name="_Toc36459253"/>
      <w:bookmarkStart w:id="937" w:name="_Toc45028500"/>
      <w:bookmarkStart w:id="938" w:name="_Toc51870179"/>
      <w:bookmarkStart w:id="939" w:name="_Toc51870301"/>
      <w:bookmarkStart w:id="940" w:name="_Toc90582057"/>
      <w:bookmarkStart w:id="941" w:name="_Toc106615949"/>
      <w:r w:rsidRPr="00D67AB2">
        <w:t>6.</w:t>
      </w:r>
      <w:r>
        <w:t>2</w:t>
      </w:r>
      <w:r w:rsidRPr="00D67AB2">
        <w:t>.6</w:t>
      </w:r>
      <w:r w:rsidRPr="00D67AB2">
        <w:tab/>
        <w:t>Data Model</w:t>
      </w:r>
      <w:bookmarkEnd w:id="934"/>
      <w:bookmarkEnd w:id="935"/>
      <w:bookmarkEnd w:id="936"/>
      <w:bookmarkEnd w:id="937"/>
      <w:bookmarkEnd w:id="938"/>
      <w:bookmarkEnd w:id="939"/>
      <w:bookmarkEnd w:id="940"/>
      <w:bookmarkEnd w:id="941"/>
    </w:p>
    <w:p w14:paraId="00C5415E" w14:textId="77777777" w:rsidR="003133A5" w:rsidRPr="00D67AB2" w:rsidRDefault="003133A5" w:rsidP="00F3074B">
      <w:pPr>
        <w:pStyle w:val="Heading4"/>
      </w:pPr>
      <w:bookmarkStart w:id="942" w:name="_Toc11338734"/>
      <w:bookmarkStart w:id="943" w:name="_Toc27587191"/>
      <w:bookmarkStart w:id="944" w:name="_Toc36459254"/>
      <w:bookmarkStart w:id="945" w:name="_Toc45028501"/>
      <w:bookmarkStart w:id="946" w:name="_Toc51870180"/>
      <w:bookmarkStart w:id="947" w:name="_Toc51870302"/>
      <w:bookmarkStart w:id="948" w:name="_Toc90582058"/>
      <w:bookmarkStart w:id="949" w:name="_Toc106615950"/>
      <w:r w:rsidRPr="00D67AB2">
        <w:t>6.</w:t>
      </w:r>
      <w:r>
        <w:t>2</w:t>
      </w:r>
      <w:r w:rsidRPr="00D67AB2">
        <w:t>.6.1</w:t>
      </w:r>
      <w:r w:rsidRPr="00D67AB2">
        <w:tab/>
        <w:t>General</w:t>
      </w:r>
      <w:bookmarkEnd w:id="942"/>
      <w:bookmarkEnd w:id="943"/>
      <w:bookmarkEnd w:id="944"/>
      <w:bookmarkEnd w:id="945"/>
      <w:bookmarkEnd w:id="946"/>
      <w:bookmarkEnd w:id="947"/>
      <w:bookmarkEnd w:id="948"/>
      <w:bookmarkEnd w:id="949"/>
    </w:p>
    <w:p w14:paraId="2A695BB0" w14:textId="77777777" w:rsidR="003133A5" w:rsidRPr="00D67AB2" w:rsidRDefault="003133A5" w:rsidP="003133A5">
      <w:r w:rsidRPr="00D67AB2">
        <w:t>This clause specifies the application data model supported by the API.</w:t>
      </w:r>
    </w:p>
    <w:p w14:paraId="26EF2CAE" w14:textId="77777777" w:rsidR="003133A5" w:rsidRPr="00D67AB2" w:rsidRDefault="003133A5" w:rsidP="003133A5">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4091E7F7" w14:textId="77777777" w:rsidR="003133A5" w:rsidRPr="00D67AB2" w:rsidRDefault="003133A5" w:rsidP="003133A5">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133A5" w:rsidRPr="00CB6975" w14:paraId="55186584"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387CBB45" w14:textId="77777777" w:rsidR="003133A5" w:rsidRPr="00CB6975" w:rsidRDefault="003133A5" w:rsidP="00D14072">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2921A1" w14:textId="77777777" w:rsidR="003133A5" w:rsidRPr="00CB6975" w:rsidRDefault="003133A5" w:rsidP="00D14072">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8FBF5FA" w14:textId="77777777" w:rsidR="003133A5" w:rsidRPr="00CB6975" w:rsidRDefault="003133A5" w:rsidP="00D14072">
            <w:pPr>
              <w:pStyle w:val="TAH"/>
            </w:pPr>
            <w:r w:rsidRPr="00CB6975">
              <w:t>Description</w:t>
            </w:r>
          </w:p>
        </w:tc>
      </w:tr>
      <w:tr w:rsidR="003133A5" w:rsidRPr="00CB6975" w14:paraId="2028E988"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23FB4FCC" w14:textId="77777777" w:rsidR="003133A5" w:rsidRPr="00CB6975" w:rsidRDefault="003133A5" w:rsidP="00D14072">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B310C96" w14:textId="77777777" w:rsidR="003133A5" w:rsidRPr="00CB6975" w:rsidRDefault="003133A5" w:rsidP="00D14072">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23BCE1A3" w14:textId="77777777" w:rsidR="003133A5" w:rsidRPr="00CB6975" w:rsidRDefault="003133A5" w:rsidP="00D14072">
            <w:pPr>
              <w:pStyle w:val="TAL"/>
              <w:rPr>
                <w:rFonts w:cs="Arial"/>
                <w:szCs w:val="18"/>
              </w:rPr>
            </w:pPr>
            <w:r w:rsidRPr="00CB6975">
              <w:t>NF-Group IDs for the requested NF types</w:t>
            </w:r>
          </w:p>
        </w:tc>
      </w:tr>
      <w:tr w:rsidR="003133A5" w:rsidRPr="00CB6975" w14:paraId="10C86F82"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5C93CC8A" w14:textId="77777777" w:rsidR="003133A5" w:rsidRPr="00CB6975" w:rsidRDefault="003133A5" w:rsidP="00D14072">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2D1AA493" w14:textId="77777777" w:rsidR="003133A5" w:rsidRPr="00CB6975" w:rsidRDefault="003133A5" w:rsidP="00D14072">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72285817" w14:textId="77777777" w:rsidR="003133A5" w:rsidRPr="00CB6975" w:rsidRDefault="003133A5" w:rsidP="00D14072">
            <w:pPr>
              <w:pStyle w:val="TAL"/>
              <w:rPr>
                <w:rFonts w:cs="Arial"/>
                <w:szCs w:val="18"/>
              </w:rPr>
            </w:pPr>
            <w:r w:rsidRPr="00CB6975">
              <w:t>Represents the Subscription Identifier SUPI or GPSI or IMPI or IMPU</w:t>
            </w:r>
          </w:p>
        </w:tc>
      </w:tr>
    </w:tbl>
    <w:p w14:paraId="746A7928" w14:textId="77777777" w:rsidR="003133A5" w:rsidRPr="00D67AB2" w:rsidRDefault="003133A5" w:rsidP="003133A5"/>
    <w:p w14:paraId="33B6F6CF" w14:textId="77777777" w:rsidR="003133A5" w:rsidRPr="00D67AB2" w:rsidRDefault="003133A5" w:rsidP="003133A5">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0D271FAB" w14:textId="77777777" w:rsidR="003133A5" w:rsidRPr="00D67AB2" w:rsidRDefault="003133A5" w:rsidP="003133A5">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133A5" w:rsidRPr="00CB6975" w14:paraId="16E26139"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0F6AD00" w14:textId="77777777" w:rsidR="003133A5" w:rsidRPr="00CB6975" w:rsidRDefault="003133A5" w:rsidP="00D14072">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57B697" w14:textId="77777777" w:rsidR="003133A5" w:rsidRPr="00CB6975" w:rsidRDefault="003133A5" w:rsidP="00D14072">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A046D4F" w14:textId="77777777" w:rsidR="003133A5" w:rsidRPr="00CB6975" w:rsidRDefault="003133A5" w:rsidP="00D14072">
            <w:pPr>
              <w:pStyle w:val="TAH"/>
            </w:pPr>
            <w:r w:rsidRPr="00CB6975">
              <w:t>Comments</w:t>
            </w:r>
          </w:p>
        </w:tc>
      </w:tr>
      <w:tr w:rsidR="003133A5" w:rsidRPr="00CB6975" w14:paraId="63F6E536"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05B872F2" w14:textId="77777777" w:rsidR="003133A5" w:rsidRPr="00CB6975" w:rsidRDefault="003133A5" w:rsidP="00D14072">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101E59FA"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776E77CD" w14:textId="77777777" w:rsidR="003133A5" w:rsidRPr="00CB6975" w:rsidRDefault="003133A5" w:rsidP="00D14072">
            <w:pPr>
              <w:pStyle w:val="TAL"/>
              <w:rPr>
                <w:rFonts w:cs="Arial"/>
                <w:szCs w:val="18"/>
              </w:rPr>
            </w:pPr>
            <w:r w:rsidRPr="00CB6975">
              <w:rPr>
                <w:rFonts w:cs="Arial"/>
                <w:szCs w:val="18"/>
              </w:rPr>
              <w:t>Common data type used in response bodies</w:t>
            </w:r>
          </w:p>
        </w:tc>
      </w:tr>
      <w:tr w:rsidR="003133A5" w:rsidRPr="00CB6975" w14:paraId="24721C21"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11C43EA2" w14:textId="77777777" w:rsidR="003133A5" w:rsidRPr="00CB6975" w:rsidRDefault="003133A5" w:rsidP="00D14072">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30A3838D" w14:textId="77777777" w:rsidR="003133A5" w:rsidRPr="00CB6975" w:rsidRDefault="003133A5" w:rsidP="00D14072">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0BFA82A1" w14:textId="77777777" w:rsidR="003133A5" w:rsidRPr="00CB6975" w:rsidRDefault="003133A5" w:rsidP="00D14072">
            <w:pPr>
              <w:pStyle w:val="TAL"/>
              <w:rPr>
                <w:rFonts w:cs="Arial"/>
                <w:szCs w:val="18"/>
              </w:rPr>
            </w:pPr>
          </w:p>
        </w:tc>
      </w:tr>
      <w:tr w:rsidR="003133A5" w:rsidRPr="00CB6975" w14:paraId="0C2F1718"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48ADD5F6" w14:textId="77777777" w:rsidR="003133A5" w:rsidRPr="00CB6975" w:rsidRDefault="003133A5" w:rsidP="00D14072">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4FF60C24"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2D3CAFC0" w14:textId="77777777" w:rsidR="003133A5" w:rsidRPr="00CB6975" w:rsidRDefault="003133A5" w:rsidP="00D14072">
            <w:pPr>
              <w:pStyle w:val="TAL"/>
              <w:rPr>
                <w:rFonts w:cs="Arial"/>
                <w:szCs w:val="18"/>
              </w:rPr>
            </w:pPr>
          </w:p>
        </w:tc>
      </w:tr>
    </w:tbl>
    <w:p w14:paraId="0595ABFE" w14:textId="77777777" w:rsidR="003133A5" w:rsidRPr="00D67AB2" w:rsidRDefault="003133A5" w:rsidP="003133A5"/>
    <w:p w14:paraId="59F3F28F" w14:textId="77777777" w:rsidR="003133A5" w:rsidRPr="00D67AB2" w:rsidRDefault="003133A5" w:rsidP="00F3074B">
      <w:pPr>
        <w:pStyle w:val="Heading4"/>
      </w:pPr>
      <w:bookmarkStart w:id="950" w:name="_Toc11338735"/>
      <w:bookmarkStart w:id="951" w:name="_Toc27587192"/>
      <w:bookmarkStart w:id="952" w:name="_Toc36459255"/>
      <w:bookmarkStart w:id="953" w:name="_Toc45028502"/>
      <w:bookmarkStart w:id="954" w:name="_Toc51870181"/>
      <w:bookmarkStart w:id="955" w:name="_Toc51870303"/>
      <w:bookmarkStart w:id="956" w:name="_Toc90582059"/>
      <w:bookmarkStart w:id="957" w:name="_Toc106615951"/>
      <w:r w:rsidRPr="00D67AB2">
        <w:t>6.</w:t>
      </w:r>
      <w:r>
        <w:t>2</w:t>
      </w:r>
      <w:r w:rsidRPr="00D67AB2">
        <w:t>.6.2</w:t>
      </w:r>
      <w:r w:rsidRPr="00D67AB2">
        <w:tab/>
        <w:t>Structured data types</w:t>
      </w:r>
      <w:bookmarkEnd w:id="950"/>
      <w:bookmarkEnd w:id="951"/>
      <w:bookmarkEnd w:id="952"/>
      <w:bookmarkEnd w:id="953"/>
      <w:bookmarkEnd w:id="954"/>
      <w:bookmarkEnd w:id="955"/>
      <w:bookmarkEnd w:id="956"/>
      <w:bookmarkEnd w:id="957"/>
    </w:p>
    <w:p w14:paraId="7EAD3621" w14:textId="77777777" w:rsidR="003133A5" w:rsidRPr="00D67AB2" w:rsidRDefault="003133A5" w:rsidP="00F3074B">
      <w:pPr>
        <w:pStyle w:val="Heading5"/>
      </w:pPr>
      <w:bookmarkStart w:id="958" w:name="_Toc11338736"/>
      <w:bookmarkStart w:id="959" w:name="_Toc27587193"/>
      <w:bookmarkStart w:id="960" w:name="_Toc36459256"/>
      <w:bookmarkStart w:id="961" w:name="_Toc45028503"/>
      <w:bookmarkStart w:id="962" w:name="_Toc51870182"/>
      <w:bookmarkStart w:id="963" w:name="_Toc51870304"/>
      <w:bookmarkStart w:id="964" w:name="_Toc90582060"/>
      <w:bookmarkStart w:id="965" w:name="_Toc106615952"/>
      <w:r w:rsidRPr="00D67AB2">
        <w:t>6.</w:t>
      </w:r>
      <w:r>
        <w:t>2</w:t>
      </w:r>
      <w:r w:rsidRPr="00D67AB2">
        <w:t>.6.2.1</w:t>
      </w:r>
      <w:r w:rsidRPr="00D67AB2">
        <w:tab/>
        <w:t>Introduction</w:t>
      </w:r>
      <w:bookmarkEnd w:id="958"/>
      <w:bookmarkEnd w:id="959"/>
      <w:bookmarkEnd w:id="960"/>
      <w:bookmarkEnd w:id="961"/>
      <w:bookmarkEnd w:id="962"/>
      <w:bookmarkEnd w:id="963"/>
      <w:bookmarkEnd w:id="964"/>
      <w:bookmarkEnd w:id="965"/>
    </w:p>
    <w:p w14:paraId="56029C8D" w14:textId="77777777" w:rsidR="003133A5" w:rsidRPr="002857AD" w:rsidRDefault="003133A5" w:rsidP="003133A5">
      <w:r w:rsidRPr="002857AD">
        <w:t xml:space="preserve">This </w:t>
      </w:r>
      <w:r>
        <w:t>clause</w:t>
      </w:r>
      <w:r w:rsidRPr="002857AD">
        <w:t xml:space="preserve"> defines the structures to be used in resource representations.</w:t>
      </w:r>
    </w:p>
    <w:p w14:paraId="3D3CC422" w14:textId="77777777" w:rsidR="003133A5" w:rsidRPr="00D67AB2" w:rsidRDefault="003133A5" w:rsidP="00F3074B">
      <w:pPr>
        <w:pStyle w:val="Heading5"/>
      </w:pPr>
      <w:bookmarkStart w:id="966" w:name="_Toc11338737"/>
      <w:bookmarkStart w:id="967" w:name="_Toc27587194"/>
      <w:bookmarkStart w:id="968" w:name="_Toc36459257"/>
      <w:bookmarkStart w:id="969" w:name="_Toc45028504"/>
      <w:bookmarkStart w:id="970" w:name="_Toc51870183"/>
      <w:bookmarkStart w:id="971" w:name="_Toc51870305"/>
      <w:bookmarkStart w:id="972" w:name="_Toc90582061"/>
      <w:bookmarkStart w:id="973" w:name="_Toc106615953"/>
      <w:r w:rsidRPr="00D67AB2">
        <w:t>6.</w:t>
      </w:r>
      <w:r>
        <w:t>2</w:t>
      </w:r>
      <w:r w:rsidRPr="00D67AB2">
        <w:t>.6.2.2</w:t>
      </w:r>
      <w:r w:rsidRPr="00D67AB2">
        <w:tab/>
        <w:t xml:space="preserve">Type: </w:t>
      </w:r>
      <w:r>
        <w:t>NfGroupIdMap</w:t>
      </w:r>
      <w:bookmarkEnd w:id="966"/>
      <w:r>
        <w:t>Result</w:t>
      </w:r>
      <w:bookmarkEnd w:id="967"/>
      <w:bookmarkEnd w:id="968"/>
      <w:bookmarkEnd w:id="969"/>
      <w:bookmarkEnd w:id="970"/>
      <w:bookmarkEnd w:id="971"/>
      <w:bookmarkEnd w:id="972"/>
      <w:bookmarkEnd w:id="973"/>
    </w:p>
    <w:p w14:paraId="5F3D304E" w14:textId="77777777" w:rsidR="003133A5" w:rsidRPr="00D67AB2" w:rsidRDefault="003133A5" w:rsidP="003133A5">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133A5" w:rsidRPr="00CB6975" w14:paraId="733FA7B2"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9730603" w14:textId="77777777" w:rsidR="003133A5" w:rsidRPr="00CB6975" w:rsidRDefault="003133A5" w:rsidP="00D14072">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CBA8D96" w14:textId="77777777" w:rsidR="003133A5" w:rsidRPr="00CB6975" w:rsidRDefault="003133A5" w:rsidP="00D14072">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BD68DED"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0FC683" w14:textId="77777777" w:rsidR="003133A5" w:rsidRPr="00CB6975" w:rsidRDefault="003133A5" w:rsidP="00F3074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53F94E4" w14:textId="77777777" w:rsidR="003133A5" w:rsidRPr="00CB6975" w:rsidRDefault="003133A5" w:rsidP="00D14072">
            <w:pPr>
              <w:pStyle w:val="TAH"/>
              <w:rPr>
                <w:rFonts w:cs="Arial"/>
                <w:szCs w:val="18"/>
              </w:rPr>
            </w:pPr>
            <w:r w:rsidRPr="00CB6975">
              <w:rPr>
                <w:rFonts w:cs="Arial"/>
                <w:szCs w:val="18"/>
              </w:rPr>
              <w:t>Description</w:t>
            </w:r>
          </w:p>
        </w:tc>
      </w:tr>
      <w:tr w:rsidR="003133A5" w:rsidRPr="00CB6975" w14:paraId="3819B5D1"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tcPr>
          <w:p w14:paraId="6C1152B2" w14:textId="77777777" w:rsidR="003133A5" w:rsidRPr="00CB6975" w:rsidRDefault="003133A5" w:rsidP="00D14072">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6F9E5A64" w14:textId="77777777" w:rsidR="003133A5" w:rsidRPr="00CB6975" w:rsidRDefault="003133A5" w:rsidP="00D14072">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28FEA58A" w14:textId="77777777" w:rsidR="003133A5" w:rsidRPr="00CB6975" w:rsidRDefault="003133A5" w:rsidP="00D14072">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4C2178AC" w14:textId="77777777" w:rsidR="003133A5" w:rsidRPr="00CB6975" w:rsidRDefault="003133A5" w:rsidP="00D14072">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3B1F3AA6" w14:textId="77777777" w:rsidR="003133A5" w:rsidRPr="00CB6975" w:rsidRDefault="003133A5" w:rsidP="00D14072">
            <w:pPr>
              <w:pStyle w:val="TAL"/>
              <w:rPr>
                <w:rFonts w:cs="Arial"/>
                <w:szCs w:val="18"/>
              </w:rPr>
            </w:pPr>
            <w:r w:rsidRPr="00CB6975">
              <w:rPr>
                <w:rFonts w:cs="Arial"/>
                <w:szCs w:val="18"/>
              </w:rPr>
              <w:t>A map (list of key-value pairs where NFType serves as key) of NFGroupIds</w:t>
            </w:r>
          </w:p>
        </w:tc>
      </w:tr>
    </w:tbl>
    <w:p w14:paraId="4D60DFA7" w14:textId="77777777" w:rsidR="003133A5" w:rsidRPr="00D67AB2" w:rsidRDefault="003133A5" w:rsidP="003133A5"/>
    <w:p w14:paraId="1870E382" w14:textId="77777777" w:rsidR="003133A5" w:rsidRPr="00D67AB2" w:rsidRDefault="003133A5" w:rsidP="00F3074B">
      <w:pPr>
        <w:pStyle w:val="Heading4"/>
      </w:pPr>
      <w:bookmarkStart w:id="974" w:name="_Toc11338744"/>
      <w:bookmarkStart w:id="975" w:name="_Toc27587195"/>
      <w:bookmarkStart w:id="976" w:name="_Toc36459258"/>
      <w:bookmarkStart w:id="977" w:name="_Toc45028505"/>
      <w:bookmarkStart w:id="978" w:name="_Toc51870184"/>
      <w:bookmarkStart w:id="979" w:name="_Toc51870306"/>
      <w:bookmarkStart w:id="980" w:name="_Toc90582062"/>
      <w:bookmarkStart w:id="981" w:name="_Toc106615954"/>
      <w:r w:rsidRPr="00D67AB2">
        <w:t>6.</w:t>
      </w:r>
      <w:r>
        <w:t>2</w:t>
      </w:r>
      <w:r w:rsidRPr="00D67AB2">
        <w:t>.6.3</w:t>
      </w:r>
      <w:r w:rsidRPr="00D67AB2">
        <w:tab/>
        <w:t>Simple data types and enumerations</w:t>
      </w:r>
      <w:bookmarkEnd w:id="974"/>
      <w:bookmarkEnd w:id="975"/>
      <w:bookmarkEnd w:id="976"/>
      <w:bookmarkEnd w:id="977"/>
      <w:bookmarkEnd w:id="978"/>
      <w:bookmarkEnd w:id="979"/>
      <w:bookmarkEnd w:id="980"/>
      <w:bookmarkEnd w:id="981"/>
    </w:p>
    <w:p w14:paraId="3DD4C3E6" w14:textId="77777777" w:rsidR="003133A5" w:rsidRPr="00D67AB2" w:rsidRDefault="003133A5" w:rsidP="00F3074B">
      <w:pPr>
        <w:pStyle w:val="Heading5"/>
      </w:pPr>
      <w:bookmarkStart w:id="982" w:name="_Toc11338868"/>
      <w:bookmarkStart w:id="983" w:name="_Toc27587196"/>
      <w:bookmarkStart w:id="984" w:name="_Toc36459259"/>
      <w:bookmarkStart w:id="985" w:name="_Toc45028506"/>
      <w:bookmarkStart w:id="986" w:name="_Toc51870185"/>
      <w:bookmarkStart w:id="987" w:name="_Toc51870307"/>
      <w:bookmarkStart w:id="988" w:name="_Toc90582063"/>
      <w:bookmarkStart w:id="989" w:name="_Toc106615955"/>
      <w:r w:rsidRPr="00D67AB2">
        <w:t>6.</w:t>
      </w:r>
      <w:r>
        <w:t>2</w:t>
      </w:r>
      <w:r w:rsidRPr="00D67AB2">
        <w:t>.6.3.1</w:t>
      </w:r>
      <w:r w:rsidRPr="00D67AB2">
        <w:tab/>
        <w:t>Introduction</w:t>
      </w:r>
      <w:bookmarkEnd w:id="982"/>
      <w:bookmarkEnd w:id="983"/>
      <w:bookmarkEnd w:id="984"/>
      <w:bookmarkEnd w:id="985"/>
      <w:bookmarkEnd w:id="986"/>
      <w:bookmarkEnd w:id="987"/>
      <w:bookmarkEnd w:id="988"/>
      <w:bookmarkEnd w:id="989"/>
    </w:p>
    <w:p w14:paraId="266C27F2" w14:textId="77777777" w:rsidR="003133A5" w:rsidRPr="00D67AB2" w:rsidRDefault="003133A5" w:rsidP="003133A5">
      <w:r w:rsidRPr="00D67AB2">
        <w:t>This clause defines simple data types and enumerations that can be referenced from data structures defined in the previous clauses.</w:t>
      </w:r>
    </w:p>
    <w:p w14:paraId="1E453D24" w14:textId="77777777" w:rsidR="003133A5" w:rsidRPr="00D67AB2" w:rsidRDefault="003133A5" w:rsidP="00F3074B">
      <w:pPr>
        <w:pStyle w:val="Heading5"/>
      </w:pPr>
      <w:bookmarkStart w:id="990" w:name="_Toc11338869"/>
      <w:bookmarkStart w:id="991" w:name="_Toc27587197"/>
      <w:bookmarkStart w:id="992" w:name="_Toc36459260"/>
      <w:bookmarkStart w:id="993" w:name="_Toc45028507"/>
      <w:bookmarkStart w:id="994" w:name="_Toc51870186"/>
      <w:bookmarkStart w:id="995" w:name="_Toc51870308"/>
      <w:bookmarkStart w:id="996" w:name="_Toc90582064"/>
      <w:bookmarkStart w:id="997" w:name="_Toc106615956"/>
      <w:r w:rsidRPr="00D67AB2">
        <w:t>6.</w:t>
      </w:r>
      <w:r>
        <w:t>2</w:t>
      </w:r>
      <w:r w:rsidRPr="00D67AB2">
        <w:t>.6.3.2</w:t>
      </w:r>
      <w:r w:rsidRPr="00D67AB2">
        <w:tab/>
        <w:t>Simple data types</w:t>
      </w:r>
      <w:bookmarkEnd w:id="990"/>
      <w:bookmarkEnd w:id="991"/>
      <w:bookmarkEnd w:id="992"/>
      <w:bookmarkEnd w:id="993"/>
      <w:bookmarkEnd w:id="994"/>
      <w:bookmarkEnd w:id="995"/>
      <w:bookmarkEnd w:id="996"/>
      <w:bookmarkEnd w:id="997"/>
    </w:p>
    <w:p w14:paraId="614759D4" w14:textId="77777777" w:rsidR="003133A5" w:rsidRPr="00D67AB2" w:rsidRDefault="003133A5" w:rsidP="003133A5">
      <w:r w:rsidRPr="00D67AB2">
        <w:t>The simple data types defined in table 6.</w:t>
      </w:r>
      <w:r>
        <w:t>2</w:t>
      </w:r>
      <w:r w:rsidRPr="00D67AB2">
        <w:t>.6.3.2-1 shall be supported.</w:t>
      </w:r>
    </w:p>
    <w:p w14:paraId="094E0C5C" w14:textId="77777777" w:rsidR="003133A5" w:rsidRPr="00D67AB2" w:rsidRDefault="003133A5" w:rsidP="003133A5">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133A5" w:rsidRPr="00CB6975" w14:paraId="7E689B26" w14:textId="77777777" w:rsidTr="00D140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3CDFF2" w14:textId="77777777" w:rsidR="003133A5" w:rsidRPr="00CB6975" w:rsidRDefault="003133A5" w:rsidP="00D14072">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67F512" w14:textId="77777777" w:rsidR="003133A5" w:rsidRPr="00CB6975" w:rsidRDefault="003133A5" w:rsidP="00D14072">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331892E" w14:textId="77777777" w:rsidR="003133A5" w:rsidRPr="00CB6975" w:rsidRDefault="003133A5" w:rsidP="00D14072">
            <w:pPr>
              <w:pStyle w:val="TAH"/>
            </w:pPr>
            <w:r w:rsidRPr="00CB6975">
              <w:t>Description</w:t>
            </w:r>
          </w:p>
        </w:tc>
      </w:tr>
      <w:tr w:rsidR="003133A5" w:rsidRPr="00CB6975" w14:paraId="66E4DAEF" w14:textId="77777777" w:rsidTr="00D1407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150129" w14:textId="77777777" w:rsidR="003133A5" w:rsidRPr="00CB6975" w:rsidRDefault="003133A5" w:rsidP="00D14072">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DA3B37" w14:textId="77777777" w:rsidR="003133A5" w:rsidRPr="00CB6975" w:rsidRDefault="003133A5" w:rsidP="00D14072">
            <w:pPr>
              <w:pStyle w:val="TAL"/>
            </w:pPr>
            <w:r w:rsidRPr="00CB6975">
              <w:t>string</w:t>
            </w:r>
          </w:p>
        </w:tc>
        <w:tc>
          <w:tcPr>
            <w:tcW w:w="2952" w:type="pct"/>
            <w:tcBorders>
              <w:top w:val="single" w:sz="4" w:space="0" w:color="auto"/>
              <w:left w:val="nil"/>
              <w:bottom w:val="single" w:sz="8" w:space="0" w:color="auto"/>
              <w:right w:val="single" w:sz="8" w:space="0" w:color="auto"/>
            </w:tcBorders>
          </w:tcPr>
          <w:p w14:paraId="0D1E8519" w14:textId="77777777" w:rsidR="003133A5" w:rsidRPr="00CB6975" w:rsidRDefault="003133A5" w:rsidP="00D14072">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74AFEE45" w14:textId="77777777" w:rsidR="003133A5" w:rsidRDefault="003133A5" w:rsidP="003133A5"/>
    <w:p w14:paraId="1C54B90A" w14:textId="77777777" w:rsidR="003133A5" w:rsidRPr="00D67AB2" w:rsidRDefault="003133A5" w:rsidP="00F3074B">
      <w:pPr>
        <w:pStyle w:val="Heading3"/>
      </w:pPr>
      <w:bookmarkStart w:id="998" w:name="_Toc11338700"/>
      <w:bookmarkStart w:id="999" w:name="_Toc27587198"/>
      <w:bookmarkStart w:id="1000" w:name="_Toc36459261"/>
      <w:bookmarkStart w:id="1001" w:name="_Toc45028508"/>
      <w:bookmarkStart w:id="1002" w:name="_Toc51870187"/>
      <w:bookmarkStart w:id="1003" w:name="_Toc51870309"/>
      <w:bookmarkStart w:id="1004" w:name="_Toc90582065"/>
      <w:bookmarkStart w:id="1005" w:name="_Toc106615957"/>
      <w:r w:rsidRPr="00D67AB2">
        <w:t>6.2.7</w:t>
      </w:r>
      <w:r w:rsidRPr="00D67AB2">
        <w:tab/>
        <w:t>Error Handling</w:t>
      </w:r>
      <w:bookmarkEnd w:id="998"/>
      <w:bookmarkEnd w:id="999"/>
      <w:bookmarkEnd w:id="1000"/>
      <w:bookmarkEnd w:id="1001"/>
      <w:bookmarkEnd w:id="1002"/>
      <w:bookmarkEnd w:id="1003"/>
      <w:bookmarkEnd w:id="1004"/>
      <w:bookmarkEnd w:id="1005"/>
    </w:p>
    <w:p w14:paraId="794B84BA" w14:textId="77777777" w:rsidR="003133A5" w:rsidRPr="00D67AB2" w:rsidRDefault="003133A5" w:rsidP="00F3074B">
      <w:pPr>
        <w:pStyle w:val="Heading4"/>
      </w:pPr>
      <w:bookmarkStart w:id="1006" w:name="_Toc11338701"/>
      <w:bookmarkStart w:id="1007" w:name="_Toc27587199"/>
      <w:bookmarkStart w:id="1008" w:name="_Toc36459262"/>
      <w:bookmarkStart w:id="1009" w:name="_Toc45028509"/>
      <w:bookmarkStart w:id="1010" w:name="_Toc51870188"/>
      <w:bookmarkStart w:id="1011" w:name="_Toc51870310"/>
      <w:bookmarkStart w:id="1012" w:name="_Toc90582066"/>
      <w:bookmarkStart w:id="1013" w:name="_Toc106615958"/>
      <w:r w:rsidRPr="00D67AB2">
        <w:t>6.2.7.1</w:t>
      </w:r>
      <w:r w:rsidRPr="00D67AB2">
        <w:tab/>
        <w:t>General</w:t>
      </w:r>
      <w:bookmarkEnd w:id="1006"/>
      <w:bookmarkEnd w:id="1007"/>
      <w:bookmarkEnd w:id="1008"/>
      <w:bookmarkEnd w:id="1009"/>
      <w:bookmarkEnd w:id="1010"/>
      <w:bookmarkEnd w:id="1011"/>
      <w:bookmarkEnd w:id="1012"/>
      <w:bookmarkEnd w:id="1013"/>
    </w:p>
    <w:p w14:paraId="612FDA71" w14:textId="77777777" w:rsidR="003133A5" w:rsidRPr="00D67AB2" w:rsidRDefault="003133A5" w:rsidP="003133A5">
      <w:pPr>
        <w:rPr>
          <w:rFonts w:eastAsia="Calibri"/>
        </w:rPr>
      </w:pPr>
      <w:r w:rsidRPr="00D67AB2">
        <w:t>HTTP error handling shall be supported as specified in clause 5.2.4 of 3GPP TS 29.500 [</w:t>
      </w:r>
      <w:r>
        <w:t>7</w:t>
      </w:r>
      <w:r w:rsidRPr="00D67AB2">
        <w:t>].</w:t>
      </w:r>
    </w:p>
    <w:p w14:paraId="03DBF918" w14:textId="77777777" w:rsidR="003133A5" w:rsidRPr="00D67AB2" w:rsidRDefault="003133A5" w:rsidP="00F3074B">
      <w:pPr>
        <w:pStyle w:val="Heading4"/>
      </w:pPr>
      <w:bookmarkStart w:id="1014" w:name="_Toc11338702"/>
      <w:bookmarkStart w:id="1015" w:name="_Toc27587200"/>
      <w:bookmarkStart w:id="1016" w:name="_Toc36459263"/>
      <w:bookmarkStart w:id="1017" w:name="_Toc45028510"/>
      <w:bookmarkStart w:id="1018" w:name="_Toc51870189"/>
      <w:bookmarkStart w:id="1019" w:name="_Toc51870311"/>
      <w:bookmarkStart w:id="1020" w:name="_Toc90582067"/>
      <w:bookmarkStart w:id="1021" w:name="_Toc106615959"/>
      <w:r w:rsidRPr="00D67AB2">
        <w:t>6.2.7.2</w:t>
      </w:r>
      <w:r w:rsidRPr="00D67AB2">
        <w:tab/>
        <w:t>Protocol Errors</w:t>
      </w:r>
      <w:bookmarkEnd w:id="1014"/>
      <w:bookmarkEnd w:id="1015"/>
      <w:bookmarkEnd w:id="1016"/>
      <w:bookmarkEnd w:id="1017"/>
      <w:bookmarkEnd w:id="1018"/>
      <w:bookmarkEnd w:id="1019"/>
      <w:bookmarkEnd w:id="1020"/>
      <w:bookmarkEnd w:id="1021"/>
    </w:p>
    <w:p w14:paraId="28EFD19B" w14:textId="77777777" w:rsidR="003133A5" w:rsidRPr="00D67AB2" w:rsidRDefault="003133A5" w:rsidP="003133A5">
      <w:r w:rsidRPr="00D67AB2">
        <w:t>Protocol errors handling shall be supported as specified in clause 5.2.7 of 3GPP TS 29.500 [</w:t>
      </w:r>
      <w:r>
        <w:t>7</w:t>
      </w:r>
      <w:r w:rsidRPr="00D67AB2">
        <w:t>].</w:t>
      </w:r>
    </w:p>
    <w:p w14:paraId="1348F084" w14:textId="77777777" w:rsidR="003133A5" w:rsidRPr="00D67AB2" w:rsidRDefault="003133A5" w:rsidP="00F3074B">
      <w:pPr>
        <w:pStyle w:val="Heading4"/>
      </w:pPr>
      <w:bookmarkStart w:id="1022" w:name="_Toc11338703"/>
      <w:bookmarkStart w:id="1023" w:name="_Toc27587201"/>
      <w:bookmarkStart w:id="1024" w:name="_Toc36459264"/>
      <w:bookmarkStart w:id="1025" w:name="_Toc45028511"/>
      <w:bookmarkStart w:id="1026" w:name="_Toc51870190"/>
      <w:bookmarkStart w:id="1027" w:name="_Toc51870312"/>
      <w:bookmarkStart w:id="1028" w:name="_Toc90582068"/>
      <w:bookmarkStart w:id="1029" w:name="_Toc106615960"/>
      <w:r w:rsidRPr="00D67AB2">
        <w:t>6.2.7.3</w:t>
      </w:r>
      <w:r w:rsidRPr="00D67AB2">
        <w:tab/>
        <w:t>Application Errors</w:t>
      </w:r>
      <w:bookmarkEnd w:id="1022"/>
      <w:bookmarkEnd w:id="1023"/>
      <w:bookmarkEnd w:id="1024"/>
      <w:bookmarkEnd w:id="1025"/>
      <w:bookmarkEnd w:id="1026"/>
      <w:bookmarkEnd w:id="1027"/>
      <w:bookmarkEnd w:id="1028"/>
      <w:bookmarkEnd w:id="1029"/>
    </w:p>
    <w:p w14:paraId="703FBD2F" w14:textId="77777777" w:rsidR="003133A5" w:rsidRPr="00D67AB2" w:rsidRDefault="003133A5" w:rsidP="003133A5">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849ADFB" w14:textId="77777777" w:rsidR="003133A5" w:rsidRPr="00D67AB2" w:rsidRDefault="003133A5" w:rsidP="003133A5">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133A5" w:rsidRPr="00CB6975" w14:paraId="06EEB2E0"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1DA46468" w14:textId="77777777" w:rsidR="003133A5" w:rsidRPr="00CB6975" w:rsidRDefault="003133A5" w:rsidP="00D14072">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6ACA4AD" w14:textId="77777777" w:rsidR="003133A5" w:rsidRPr="00CB6975" w:rsidRDefault="003133A5" w:rsidP="00D14072">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83651D8" w14:textId="77777777" w:rsidR="003133A5" w:rsidRPr="00CB6975" w:rsidRDefault="003133A5" w:rsidP="00D14072">
            <w:pPr>
              <w:pStyle w:val="TAH"/>
            </w:pPr>
            <w:r w:rsidRPr="00CB6975">
              <w:t>Description</w:t>
            </w:r>
          </w:p>
        </w:tc>
      </w:tr>
      <w:tr w:rsidR="003133A5" w:rsidRPr="00CB6975" w14:paraId="36C452FC"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tcPr>
          <w:p w14:paraId="0E50E1F7" w14:textId="77777777" w:rsidR="003133A5" w:rsidRPr="00CB6975" w:rsidRDefault="003133A5" w:rsidP="00D14072">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4FF9891C" w14:textId="77777777" w:rsidR="003133A5" w:rsidRPr="00CB6975" w:rsidRDefault="003133A5" w:rsidP="00D14072">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330DE2D8" w14:textId="77777777" w:rsidR="003133A5" w:rsidRPr="00CB6975" w:rsidRDefault="003133A5" w:rsidP="00D14072">
            <w:pPr>
              <w:pStyle w:val="TAL"/>
            </w:pPr>
            <w:r w:rsidRPr="00CB6975">
              <w:t>The user does not exist in the HPLMN</w:t>
            </w:r>
          </w:p>
        </w:tc>
      </w:tr>
    </w:tbl>
    <w:p w14:paraId="24B05136" w14:textId="77777777" w:rsidR="003133A5" w:rsidRPr="00D67AB2" w:rsidRDefault="003133A5" w:rsidP="003133A5"/>
    <w:p w14:paraId="1B2838EB" w14:textId="77777777" w:rsidR="003133A5" w:rsidRPr="001F16C3" w:rsidRDefault="003133A5" w:rsidP="00F3074B">
      <w:pPr>
        <w:pStyle w:val="Heading3"/>
      </w:pPr>
      <w:bookmarkStart w:id="1030" w:name="_Toc27587202"/>
      <w:bookmarkStart w:id="1031" w:name="_Toc36459265"/>
      <w:bookmarkStart w:id="1032" w:name="_Toc45028512"/>
      <w:bookmarkStart w:id="1033" w:name="_Toc51870191"/>
      <w:bookmarkStart w:id="1034" w:name="_Toc51870313"/>
      <w:bookmarkStart w:id="1035" w:name="_Toc90582069"/>
      <w:bookmarkStart w:id="1036" w:name="_Toc106615961"/>
      <w:r w:rsidRPr="001F16C3">
        <w:t>6.</w:t>
      </w:r>
      <w:r>
        <w:t>2</w:t>
      </w:r>
      <w:r w:rsidRPr="001F16C3">
        <w:t>.</w:t>
      </w:r>
      <w:r>
        <w:t>8</w:t>
      </w:r>
      <w:r w:rsidRPr="001F16C3">
        <w:tab/>
        <w:t>Security</w:t>
      </w:r>
      <w:bookmarkEnd w:id="1030"/>
      <w:bookmarkEnd w:id="1031"/>
      <w:bookmarkEnd w:id="1032"/>
      <w:bookmarkEnd w:id="1033"/>
      <w:bookmarkEnd w:id="1034"/>
      <w:bookmarkEnd w:id="1035"/>
      <w:bookmarkEnd w:id="1036"/>
    </w:p>
    <w:p w14:paraId="711C60F7" w14:textId="77777777" w:rsidR="003133A5" w:rsidRPr="001F16C3" w:rsidRDefault="003133A5" w:rsidP="003133A5">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8C0DC83"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9D8864D"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12A5035B" w14:textId="77777777" w:rsidR="003133A5" w:rsidRDefault="003133A5" w:rsidP="003133A5">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5F7E6331" w14:textId="77777777" w:rsidR="003133A5" w:rsidRPr="00D67AB2" w:rsidRDefault="003133A5" w:rsidP="00F3074B">
      <w:pPr>
        <w:pStyle w:val="Heading3"/>
      </w:pPr>
      <w:bookmarkStart w:id="1037" w:name="_Toc11338753"/>
      <w:bookmarkStart w:id="1038" w:name="_Toc27587203"/>
      <w:bookmarkStart w:id="1039" w:name="_Toc36459266"/>
      <w:bookmarkStart w:id="1040" w:name="_Toc45028513"/>
      <w:bookmarkStart w:id="1041" w:name="_Toc51870192"/>
      <w:bookmarkStart w:id="1042" w:name="_Toc51870314"/>
      <w:bookmarkStart w:id="1043" w:name="_Toc90582070"/>
      <w:bookmarkStart w:id="1044" w:name="_Toc106615962"/>
      <w:r w:rsidRPr="00D67AB2">
        <w:t>6.</w:t>
      </w:r>
      <w:r>
        <w:t>2</w:t>
      </w:r>
      <w:r w:rsidRPr="00D67AB2">
        <w:t>.</w:t>
      </w:r>
      <w:r>
        <w:t>9</w:t>
      </w:r>
      <w:r w:rsidRPr="00D67AB2">
        <w:tab/>
        <w:t>Feature Negotiation</w:t>
      </w:r>
      <w:bookmarkEnd w:id="1037"/>
      <w:bookmarkEnd w:id="1038"/>
      <w:bookmarkEnd w:id="1039"/>
      <w:bookmarkEnd w:id="1040"/>
      <w:bookmarkEnd w:id="1041"/>
      <w:bookmarkEnd w:id="1042"/>
      <w:bookmarkEnd w:id="1043"/>
      <w:bookmarkEnd w:id="1044"/>
    </w:p>
    <w:p w14:paraId="0EB0444B" w14:textId="77777777" w:rsidR="003133A5" w:rsidRPr="00D67AB2" w:rsidRDefault="003133A5" w:rsidP="003133A5">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1B389D88" w14:textId="77777777" w:rsidR="003133A5" w:rsidRPr="00D67AB2" w:rsidRDefault="003133A5" w:rsidP="003133A5">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133A5" w:rsidRPr="00CB6975" w14:paraId="7328754E"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002B4B" w14:textId="77777777" w:rsidR="003133A5" w:rsidRPr="00CB6975" w:rsidRDefault="003133A5" w:rsidP="00D14072">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F89C1A0" w14:textId="77777777" w:rsidR="003133A5" w:rsidRPr="00CB6975" w:rsidRDefault="003133A5" w:rsidP="00D14072">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D5E7BF" w14:textId="77777777" w:rsidR="003133A5" w:rsidRPr="00CB6975" w:rsidRDefault="003133A5" w:rsidP="00D14072">
            <w:pPr>
              <w:pStyle w:val="TAH"/>
            </w:pPr>
            <w:r w:rsidRPr="00CB6975">
              <w:t>Description</w:t>
            </w:r>
          </w:p>
        </w:tc>
      </w:tr>
      <w:tr w:rsidR="003133A5" w:rsidRPr="00CB6975" w14:paraId="3CB0FBD5"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tcPr>
          <w:p w14:paraId="72293941" w14:textId="77777777" w:rsidR="003133A5" w:rsidRPr="00CB6975" w:rsidRDefault="003133A5" w:rsidP="00D14072">
            <w:pPr>
              <w:pStyle w:val="TAL"/>
            </w:pPr>
          </w:p>
        </w:tc>
        <w:tc>
          <w:tcPr>
            <w:tcW w:w="2207" w:type="dxa"/>
            <w:tcBorders>
              <w:top w:val="single" w:sz="4" w:space="0" w:color="auto"/>
              <w:left w:val="single" w:sz="4" w:space="0" w:color="auto"/>
              <w:bottom w:val="single" w:sz="4" w:space="0" w:color="auto"/>
              <w:right w:val="single" w:sz="4" w:space="0" w:color="auto"/>
            </w:tcBorders>
          </w:tcPr>
          <w:p w14:paraId="32865FA3" w14:textId="77777777" w:rsidR="003133A5" w:rsidRPr="00CB6975" w:rsidRDefault="003133A5" w:rsidP="00D14072">
            <w:pPr>
              <w:pStyle w:val="TAL"/>
            </w:pPr>
          </w:p>
        </w:tc>
        <w:tc>
          <w:tcPr>
            <w:tcW w:w="5758" w:type="dxa"/>
            <w:tcBorders>
              <w:top w:val="single" w:sz="4" w:space="0" w:color="auto"/>
              <w:left w:val="single" w:sz="4" w:space="0" w:color="auto"/>
              <w:bottom w:val="single" w:sz="4" w:space="0" w:color="auto"/>
              <w:right w:val="single" w:sz="4" w:space="0" w:color="auto"/>
            </w:tcBorders>
          </w:tcPr>
          <w:p w14:paraId="680FAEC7" w14:textId="77777777" w:rsidR="003133A5" w:rsidRPr="00CB6975" w:rsidRDefault="003133A5" w:rsidP="00D14072">
            <w:pPr>
              <w:pStyle w:val="TAL"/>
              <w:rPr>
                <w:rFonts w:cs="Arial"/>
                <w:szCs w:val="18"/>
              </w:rPr>
            </w:pPr>
          </w:p>
        </w:tc>
      </w:tr>
    </w:tbl>
    <w:p w14:paraId="6CB9F7AA" w14:textId="77777777" w:rsidR="003133A5" w:rsidRPr="001F16C3" w:rsidRDefault="003133A5" w:rsidP="003133A5">
      <w:pPr>
        <w:rPr>
          <w:lang w:eastAsia="zh-CN"/>
        </w:rPr>
      </w:pPr>
    </w:p>
    <w:p w14:paraId="355F1411" w14:textId="77777777" w:rsidR="003133A5" w:rsidRDefault="003133A5" w:rsidP="00F3074B">
      <w:pPr>
        <w:pStyle w:val="Heading8"/>
      </w:pPr>
      <w:r>
        <w:br w:type="page"/>
      </w:r>
      <w:bookmarkStart w:id="1045" w:name="_Toc20120586"/>
      <w:bookmarkStart w:id="1046" w:name="_Toc21623464"/>
      <w:bookmarkStart w:id="1047" w:name="_Toc27587204"/>
      <w:bookmarkStart w:id="1048" w:name="_Toc36459267"/>
      <w:bookmarkStart w:id="1049" w:name="_Toc45028514"/>
      <w:bookmarkStart w:id="1050" w:name="_Toc51870193"/>
      <w:bookmarkStart w:id="1051" w:name="_Toc51870315"/>
      <w:bookmarkStart w:id="1052" w:name="_Toc90582071"/>
      <w:bookmarkStart w:id="1053" w:name="_Toc106615963"/>
      <w:r>
        <w:lastRenderedPageBreak/>
        <w:t>Annex A (normative):</w:t>
      </w:r>
      <w:r>
        <w:br/>
        <w:t>OpenAPI specification</w:t>
      </w:r>
      <w:bookmarkEnd w:id="1045"/>
      <w:bookmarkEnd w:id="1046"/>
      <w:bookmarkEnd w:id="1047"/>
      <w:bookmarkEnd w:id="1048"/>
      <w:bookmarkEnd w:id="1049"/>
      <w:bookmarkEnd w:id="1050"/>
      <w:bookmarkEnd w:id="1051"/>
      <w:bookmarkEnd w:id="1052"/>
      <w:bookmarkEnd w:id="1053"/>
    </w:p>
    <w:p w14:paraId="1B91ABD1" w14:textId="77777777" w:rsidR="003133A5" w:rsidRPr="001F16C3" w:rsidRDefault="003133A5" w:rsidP="006E19FE">
      <w:pPr>
        <w:pStyle w:val="Heading1"/>
      </w:pPr>
      <w:bookmarkStart w:id="1054" w:name="_Toc20120587"/>
      <w:bookmarkStart w:id="1055" w:name="_Toc21623465"/>
      <w:bookmarkStart w:id="1056" w:name="_Toc27587205"/>
      <w:bookmarkStart w:id="1057" w:name="_Toc36459268"/>
      <w:bookmarkStart w:id="1058" w:name="_Toc45028515"/>
      <w:bookmarkStart w:id="1059" w:name="_Toc51870194"/>
      <w:bookmarkStart w:id="1060" w:name="_Toc51870316"/>
      <w:bookmarkStart w:id="1061" w:name="_Toc90582072"/>
      <w:bookmarkStart w:id="1062" w:name="_Toc106615964"/>
      <w:r w:rsidRPr="001F16C3">
        <w:t>A.1</w:t>
      </w:r>
      <w:r w:rsidRPr="001F16C3">
        <w:tab/>
        <w:t>General</w:t>
      </w:r>
      <w:bookmarkEnd w:id="1054"/>
      <w:bookmarkEnd w:id="1055"/>
      <w:bookmarkEnd w:id="1056"/>
      <w:bookmarkEnd w:id="1057"/>
      <w:bookmarkEnd w:id="1058"/>
      <w:bookmarkEnd w:id="1059"/>
      <w:bookmarkEnd w:id="1060"/>
      <w:bookmarkEnd w:id="1061"/>
      <w:bookmarkEnd w:id="1062"/>
    </w:p>
    <w:p w14:paraId="3E792A06" w14:textId="77777777" w:rsidR="003133A5" w:rsidRPr="001F16C3" w:rsidRDefault="003133A5" w:rsidP="003133A5">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494DEB64" w14:textId="77777777" w:rsidR="003133A5" w:rsidRDefault="003133A5" w:rsidP="003133A5">
      <w:r>
        <w:t>This Annex takes precedence when being discrepant to other parts of the specification with respect to the encoding of information elements and methods within the API(s).</w:t>
      </w:r>
    </w:p>
    <w:p w14:paraId="4D4C328B" w14:textId="77777777" w:rsidR="003133A5" w:rsidRDefault="003133A5" w:rsidP="003133A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F3BE8D1" w14:textId="77777777" w:rsidR="003133A5" w:rsidRDefault="003133A5" w:rsidP="003133A5">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385F9077" w14:textId="77777777" w:rsidR="003133A5" w:rsidRPr="001F16C3" w:rsidRDefault="003133A5" w:rsidP="006E19FE">
      <w:pPr>
        <w:pStyle w:val="Heading1"/>
      </w:pPr>
      <w:bookmarkStart w:id="1063" w:name="_Toc20120588"/>
      <w:bookmarkStart w:id="1064" w:name="_Toc21623466"/>
      <w:bookmarkStart w:id="1065" w:name="_Toc27587206"/>
      <w:bookmarkStart w:id="1066" w:name="_Toc36459269"/>
      <w:bookmarkStart w:id="1067" w:name="_Toc45028516"/>
      <w:bookmarkStart w:id="1068" w:name="_Toc51870195"/>
      <w:bookmarkStart w:id="1069" w:name="_Toc51870317"/>
      <w:bookmarkStart w:id="1070" w:name="_Toc90582073"/>
      <w:bookmarkStart w:id="1071" w:name="_Toc106615965"/>
      <w:r w:rsidRPr="001F16C3">
        <w:t>A.2</w:t>
      </w:r>
      <w:r w:rsidRPr="001F16C3">
        <w:tab/>
        <w:t>Nud</w:t>
      </w:r>
      <w:r w:rsidRPr="001F16C3">
        <w:rPr>
          <w:lang w:eastAsia="zh-CN"/>
        </w:rPr>
        <w:t>r</w:t>
      </w:r>
      <w:r w:rsidRPr="001F16C3">
        <w:t>_DataRepository API</w:t>
      </w:r>
      <w:bookmarkEnd w:id="1063"/>
      <w:bookmarkEnd w:id="1064"/>
      <w:bookmarkEnd w:id="1065"/>
      <w:bookmarkEnd w:id="1066"/>
      <w:bookmarkEnd w:id="1067"/>
      <w:bookmarkEnd w:id="1068"/>
      <w:bookmarkEnd w:id="1069"/>
      <w:bookmarkEnd w:id="1070"/>
      <w:bookmarkEnd w:id="1071"/>
    </w:p>
    <w:p w14:paraId="4535E67E" w14:textId="77777777" w:rsidR="003133A5" w:rsidRPr="001F16C3" w:rsidRDefault="003133A5" w:rsidP="003133A5">
      <w:pPr>
        <w:rPr>
          <w:lang w:val="en-US" w:eastAsia="zh-CN"/>
        </w:rPr>
      </w:pPr>
      <w:bookmarkStart w:id="1072"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3FD851A1" w14:textId="77777777" w:rsidR="003133A5" w:rsidRDefault="003133A5" w:rsidP="003133A5">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8C06FDE" w14:textId="77777777" w:rsidR="003133A5" w:rsidRDefault="003133A5" w:rsidP="003133A5">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39908472" w14:textId="77777777" w:rsidR="003133A5" w:rsidRDefault="003133A5" w:rsidP="003133A5">
      <w:pPr>
        <w:rPr>
          <w:lang w:eastAsia="zh-CN"/>
        </w:rPr>
      </w:pPr>
      <w:r>
        <w:rPr>
          <w:lang w:eastAsia="zh-CN"/>
        </w:rPr>
        <w:t>The OpenAPI file for the Nudr_DataRepository API is defined as follows:</w:t>
      </w:r>
    </w:p>
    <w:p w14:paraId="7835D95C" w14:textId="77777777" w:rsidR="003133A5" w:rsidRPr="00F3074B" w:rsidRDefault="003133A5" w:rsidP="00F3074B">
      <w:pPr>
        <w:pStyle w:val="PL"/>
      </w:pPr>
    </w:p>
    <w:p w14:paraId="44E0975B" w14:textId="77777777" w:rsidR="003133A5" w:rsidRDefault="003133A5" w:rsidP="003133A5">
      <w:pPr>
        <w:pStyle w:val="PL"/>
        <w:rPr>
          <w:lang w:eastAsia="zh-CN"/>
        </w:rPr>
      </w:pPr>
      <w:r>
        <w:t>openapi: 3.0.0</w:t>
      </w:r>
    </w:p>
    <w:p w14:paraId="771B5E7D" w14:textId="77777777" w:rsidR="003133A5" w:rsidRDefault="003133A5" w:rsidP="003133A5">
      <w:pPr>
        <w:pStyle w:val="PL"/>
        <w:rPr>
          <w:lang w:eastAsia="zh-CN"/>
        </w:rPr>
      </w:pPr>
    </w:p>
    <w:p w14:paraId="7004D8D8" w14:textId="77777777" w:rsidR="003133A5" w:rsidRDefault="003133A5" w:rsidP="003133A5">
      <w:pPr>
        <w:pStyle w:val="PL"/>
      </w:pPr>
      <w:r>
        <w:t>info:</w:t>
      </w:r>
    </w:p>
    <w:p w14:paraId="04FFC4FE" w14:textId="04785D49" w:rsidR="003133A5" w:rsidRDefault="003133A5" w:rsidP="003133A5">
      <w:pPr>
        <w:pStyle w:val="PL"/>
        <w:rPr>
          <w:lang w:eastAsia="zh-CN"/>
        </w:rPr>
      </w:pPr>
      <w:r>
        <w:t xml:space="preserve">  version: 2.</w:t>
      </w:r>
      <w:r>
        <w:rPr>
          <w:rFonts w:hint="eastAsia"/>
          <w:lang w:eastAsia="zh-CN"/>
        </w:rPr>
        <w:t>2</w:t>
      </w:r>
      <w:r>
        <w:t>.0</w:t>
      </w:r>
    </w:p>
    <w:p w14:paraId="6334F4C0" w14:textId="77777777" w:rsidR="003133A5" w:rsidRDefault="003133A5" w:rsidP="003133A5">
      <w:pPr>
        <w:pStyle w:val="PL"/>
      </w:pPr>
      <w:r>
        <w:t xml:space="preserve">  title: 'Nudr_DataRepository API OpenAPI file'</w:t>
      </w:r>
    </w:p>
    <w:p w14:paraId="019E5799" w14:textId="77777777" w:rsidR="003133A5" w:rsidRDefault="003133A5" w:rsidP="003133A5">
      <w:pPr>
        <w:pStyle w:val="PL"/>
      </w:pPr>
      <w:r>
        <w:t xml:space="preserve">  description: |</w:t>
      </w:r>
    </w:p>
    <w:p w14:paraId="32934700" w14:textId="50D07912" w:rsidR="003133A5" w:rsidRDefault="003133A5" w:rsidP="003133A5">
      <w:pPr>
        <w:pStyle w:val="PL"/>
      </w:pPr>
      <w:r>
        <w:t xml:space="preserve">    Unified Data Repository Service.</w:t>
      </w:r>
      <w:r w:rsidR="00BF4B1A">
        <w:t xml:space="preserve">  </w:t>
      </w:r>
    </w:p>
    <w:p w14:paraId="57178A3D" w14:textId="661F4EC8" w:rsidR="003133A5" w:rsidRDefault="003133A5" w:rsidP="003133A5">
      <w:pPr>
        <w:pStyle w:val="PL"/>
      </w:pPr>
      <w:r>
        <w:t xml:space="preserve">    © 20</w:t>
      </w:r>
      <w:r>
        <w:rPr>
          <w:rFonts w:hint="eastAsia"/>
          <w:lang w:eastAsia="zh-CN"/>
        </w:rPr>
        <w:t>2</w:t>
      </w:r>
      <w:r w:rsidR="00EE15EB">
        <w:rPr>
          <w:lang w:eastAsia="zh-CN"/>
        </w:rPr>
        <w:t>2</w:t>
      </w:r>
      <w:r>
        <w:t>, 3GPP Organizational Partners (ARIB, ATIS, CCSA, ETSI, TSDSI, TTA, TTC).</w:t>
      </w:r>
      <w:r w:rsidR="00BF4B1A">
        <w:t xml:space="preserve">  </w:t>
      </w:r>
    </w:p>
    <w:p w14:paraId="3D1F3731" w14:textId="77777777" w:rsidR="003133A5" w:rsidRDefault="003133A5" w:rsidP="003133A5">
      <w:pPr>
        <w:pStyle w:val="PL"/>
      </w:pPr>
      <w:r>
        <w:t xml:space="preserve">    All rights reserved.</w:t>
      </w:r>
    </w:p>
    <w:p w14:paraId="719519AE" w14:textId="77777777" w:rsidR="003133A5" w:rsidRDefault="003133A5" w:rsidP="003133A5">
      <w:pPr>
        <w:pStyle w:val="PL"/>
        <w:rPr>
          <w:lang w:eastAsia="zh-CN"/>
        </w:rPr>
      </w:pPr>
    </w:p>
    <w:p w14:paraId="000721F9" w14:textId="77777777" w:rsidR="003133A5" w:rsidRDefault="003133A5" w:rsidP="003133A5">
      <w:pPr>
        <w:pStyle w:val="PL"/>
      </w:pPr>
      <w:r>
        <w:t>externalDocs:</w:t>
      </w:r>
    </w:p>
    <w:p w14:paraId="2CAF0761" w14:textId="189F7AA3" w:rsidR="003133A5" w:rsidRDefault="003133A5" w:rsidP="003133A5">
      <w:pPr>
        <w:pStyle w:val="PL"/>
      </w:pPr>
      <w:r>
        <w:t xml:space="preserve">  description: 3GPP TS 29.504 V1</w:t>
      </w:r>
      <w:r>
        <w:rPr>
          <w:rFonts w:hint="eastAsia"/>
          <w:lang w:eastAsia="zh-CN"/>
        </w:rPr>
        <w:t>7</w:t>
      </w:r>
      <w:r>
        <w:t>.</w:t>
      </w:r>
      <w:r w:rsidR="00E31F57">
        <w:rPr>
          <w:lang w:eastAsia="zh-CN"/>
        </w:rPr>
        <w:t>7</w:t>
      </w:r>
      <w:r>
        <w:t>.0; 5G System; Unified Data Repository Services; Stage 3</w:t>
      </w:r>
    </w:p>
    <w:p w14:paraId="51BAD760" w14:textId="31718DA2" w:rsidR="003133A5" w:rsidRDefault="003133A5" w:rsidP="003133A5">
      <w:pPr>
        <w:pStyle w:val="PL"/>
      </w:pPr>
      <w:r>
        <w:t xml:space="preserve">  url: 'http</w:t>
      </w:r>
      <w:r w:rsidR="00BF4B1A">
        <w:t>s</w:t>
      </w:r>
      <w:r>
        <w:t>://www.3gpp.org/ftp/Specs/archive/29_series/29.504/'</w:t>
      </w:r>
    </w:p>
    <w:p w14:paraId="07E55BC4" w14:textId="77777777" w:rsidR="003133A5" w:rsidRDefault="003133A5" w:rsidP="003133A5">
      <w:pPr>
        <w:pStyle w:val="PL"/>
        <w:rPr>
          <w:lang w:eastAsia="zh-CN"/>
        </w:rPr>
      </w:pPr>
    </w:p>
    <w:p w14:paraId="04FE122C" w14:textId="77777777" w:rsidR="003133A5" w:rsidRDefault="003133A5" w:rsidP="003133A5">
      <w:pPr>
        <w:pStyle w:val="PL"/>
      </w:pPr>
      <w:r>
        <w:t>servers:</w:t>
      </w:r>
    </w:p>
    <w:p w14:paraId="220BDCA8" w14:textId="77777777" w:rsidR="003133A5" w:rsidRDefault="003133A5" w:rsidP="003133A5">
      <w:pPr>
        <w:pStyle w:val="PL"/>
      </w:pPr>
      <w:r>
        <w:t xml:space="preserve">  - description: API root</w:t>
      </w:r>
    </w:p>
    <w:p w14:paraId="3C1CD520" w14:textId="77777777" w:rsidR="003133A5" w:rsidRDefault="003133A5" w:rsidP="003133A5">
      <w:pPr>
        <w:pStyle w:val="PL"/>
      </w:pPr>
      <w:r>
        <w:t xml:space="preserve">    url: '{apiRoot}/nudr-dr/v2'</w:t>
      </w:r>
    </w:p>
    <w:p w14:paraId="3928FA07" w14:textId="77777777" w:rsidR="003133A5" w:rsidRDefault="003133A5" w:rsidP="003133A5">
      <w:pPr>
        <w:pStyle w:val="PL"/>
      </w:pPr>
      <w:r>
        <w:t xml:space="preserve">    variables:</w:t>
      </w:r>
    </w:p>
    <w:p w14:paraId="740CAA5E" w14:textId="77777777" w:rsidR="003133A5" w:rsidRDefault="003133A5" w:rsidP="003133A5">
      <w:pPr>
        <w:pStyle w:val="PL"/>
      </w:pPr>
      <w:r>
        <w:t xml:space="preserve">      apiRoot:</w:t>
      </w:r>
    </w:p>
    <w:p w14:paraId="24F0D176" w14:textId="77777777" w:rsidR="003133A5" w:rsidRDefault="003133A5" w:rsidP="003133A5">
      <w:pPr>
        <w:pStyle w:val="PL"/>
      </w:pPr>
      <w:r>
        <w:t xml:space="preserve">        default: https://example.com</w:t>
      </w:r>
    </w:p>
    <w:p w14:paraId="45A05257" w14:textId="77777777" w:rsidR="003133A5" w:rsidRDefault="003133A5" w:rsidP="003133A5">
      <w:pPr>
        <w:pStyle w:val="PL"/>
        <w:rPr>
          <w:lang w:eastAsia="zh-CN"/>
        </w:rPr>
      </w:pPr>
    </w:p>
    <w:p w14:paraId="3283AF78" w14:textId="77777777" w:rsidR="003133A5" w:rsidRDefault="003133A5" w:rsidP="003133A5">
      <w:pPr>
        <w:pStyle w:val="PL"/>
      </w:pPr>
      <w:r>
        <w:t>security:</w:t>
      </w:r>
    </w:p>
    <w:p w14:paraId="00EF5C99" w14:textId="77777777" w:rsidR="003133A5" w:rsidRDefault="003133A5" w:rsidP="003133A5">
      <w:pPr>
        <w:pStyle w:val="PL"/>
      </w:pPr>
      <w:r>
        <w:t xml:space="preserve">  - {}</w:t>
      </w:r>
    </w:p>
    <w:p w14:paraId="79C0106D" w14:textId="77777777" w:rsidR="003133A5" w:rsidRDefault="003133A5" w:rsidP="003133A5">
      <w:pPr>
        <w:pStyle w:val="PL"/>
      </w:pPr>
      <w:r>
        <w:t xml:space="preserve">  - oAuth2ClientCredentials:</w:t>
      </w:r>
    </w:p>
    <w:p w14:paraId="5843244D" w14:textId="77777777" w:rsidR="003133A5" w:rsidRDefault="003133A5" w:rsidP="003133A5">
      <w:pPr>
        <w:pStyle w:val="PL"/>
      </w:pPr>
      <w:r>
        <w:t xml:space="preserve">      - nudr-dr</w:t>
      </w:r>
    </w:p>
    <w:p w14:paraId="22D48959" w14:textId="77777777" w:rsidR="003133A5" w:rsidRPr="00F3074B" w:rsidRDefault="003133A5" w:rsidP="00F3074B">
      <w:pPr>
        <w:pStyle w:val="PL"/>
      </w:pPr>
    </w:p>
    <w:p w14:paraId="4EA5D9F9" w14:textId="77777777" w:rsidR="003133A5" w:rsidRDefault="003133A5" w:rsidP="003133A5">
      <w:pPr>
        <w:pStyle w:val="PL"/>
      </w:pPr>
      <w:r>
        <w:t>paths:</w:t>
      </w:r>
    </w:p>
    <w:p w14:paraId="4BA7F99A" w14:textId="77777777" w:rsidR="003133A5" w:rsidRDefault="003133A5" w:rsidP="003133A5">
      <w:pPr>
        <w:pStyle w:val="PL"/>
      </w:pPr>
      <w:r>
        <w:t xml:space="preserve">  /subscription-data/{ueId}/authentication-data</w:t>
      </w:r>
      <w:r>
        <w:rPr>
          <w:lang w:eastAsia="zh-CN"/>
        </w:rPr>
        <w:t>/authentication-subscription</w:t>
      </w:r>
      <w:r>
        <w:t>:</w:t>
      </w:r>
    </w:p>
    <w:p w14:paraId="061F621D" w14:textId="77777777" w:rsidR="003133A5" w:rsidRDefault="003133A5" w:rsidP="003133A5">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03ABDA" w14:textId="77777777" w:rsidR="003133A5" w:rsidRDefault="003133A5" w:rsidP="003133A5">
      <w:pPr>
        <w:pStyle w:val="PL"/>
      </w:pPr>
      <w:r>
        <w:t xml:space="preserve">  /subscription-data/{ueId}/authentication-data/authentication-status:</w:t>
      </w:r>
    </w:p>
    <w:p w14:paraId="10E4C8AD" w14:textId="77777777" w:rsidR="003133A5" w:rsidRDefault="003133A5" w:rsidP="003133A5">
      <w:pPr>
        <w:pStyle w:val="PL"/>
      </w:pPr>
      <w:r>
        <w:lastRenderedPageBreak/>
        <w:t xml:space="preserve">    $ref: 'TS29505_Subscription_Data.yaml#/paths/~1subscription-data~1%7BueId%7D~1authentication-data~1authentication-status'</w:t>
      </w:r>
    </w:p>
    <w:p w14:paraId="33F35FB4" w14:textId="77777777" w:rsidR="003133A5" w:rsidRDefault="003133A5" w:rsidP="003133A5">
      <w:pPr>
        <w:pStyle w:val="PL"/>
      </w:pPr>
      <w:r>
        <w:t xml:space="preserve">  /subscription-data/{ueId}/authentication-data/authentication-status/</w:t>
      </w:r>
      <w:r w:rsidRPr="007E3332">
        <w:t>{servingNetworkName}</w:t>
      </w:r>
      <w:r>
        <w:t>:</w:t>
      </w:r>
    </w:p>
    <w:p w14:paraId="1AAB417A" w14:textId="77777777" w:rsidR="003133A5" w:rsidRDefault="003133A5" w:rsidP="003133A5">
      <w:pPr>
        <w:pStyle w:val="PL"/>
      </w:pPr>
      <w:r>
        <w:t xml:space="preserve">    $ref: 'TS29505_Subscription_Data.yaml#/paths/~1subscription-data~1%7BueId%7D~1authentication-data~1authentication-status~1%7B</w:t>
      </w:r>
      <w:r w:rsidRPr="007E3332">
        <w:t>servingNetworkName</w:t>
      </w:r>
      <w:r>
        <w:t>%7D'</w:t>
      </w:r>
    </w:p>
    <w:p w14:paraId="36FBAAEE" w14:textId="77777777" w:rsidR="003133A5" w:rsidRDefault="003133A5" w:rsidP="003133A5">
      <w:pPr>
        <w:pStyle w:val="PL"/>
      </w:pPr>
      <w:r>
        <w:t xml:space="preserve">  /subscription-data/{ueId}/ue-update-confirmation-data/sor-data:</w:t>
      </w:r>
    </w:p>
    <w:p w14:paraId="6FD93C7B" w14:textId="77777777" w:rsidR="003133A5" w:rsidRDefault="003133A5" w:rsidP="003133A5">
      <w:pPr>
        <w:pStyle w:val="PL"/>
        <w:rPr>
          <w:lang w:eastAsia="zh-CN"/>
        </w:rPr>
      </w:pPr>
      <w:r>
        <w:t xml:space="preserve">    $ref: 'TS29505_Subscription_Data.yaml#/paths/~1subscription-data~1%7BueId%7D~1ue-update-confirmation-data~1sor-data'</w:t>
      </w:r>
    </w:p>
    <w:p w14:paraId="7BF23A95" w14:textId="77777777" w:rsidR="003133A5" w:rsidRDefault="003133A5" w:rsidP="003133A5">
      <w:pPr>
        <w:pStyle w:val="PL"/>
      </w:pPr>
      <w:r>
        <w:t xml:space="preserve">  /subscription-data/{ueId}/ue-update-confirmation-data/upu-data:</w:t>
      </w:r>
    </w:p>
    <w:p w14:paraId="16BE68BB" w14:textId="77777777" w:rsidR="003133A5" w:rsidRDefault="003133A5" w:rsidP="003133A5">
      <w:pPr>
        <w:pStyle w:val="PL"/>
        <w:rPr>
          <w:lang w:eastAsia="zh-CN"/>
        </w:rPr>
      </w:pPr>
      <w:r>
        <w:t xml:space="preserve">    $ref: 'TS29505_Subscription_Data.yaml#/paths/~1subscription-data~1%7BueId%7D~1ue-update-confirmation-data~1upu-data'</w:t>
      </w:r>
    </w:p>
    <w:p w14:paraId="21C4987D" w14:textId="77777777" w:rsidR="003133A5" w:rsidRDefault="003133A5" w:rsidP="003133A5">
      <w:pPr>
        <w:pStyle w:val="PL"/>
      </w:pPr>
      <w:r>
        <w:t xml:space="preserve">  /subscription-data/{ueId}/ue-update-confirmation-data/subscribed-cag:</w:t>
      </w:r>
    </w:p>
    <w:p w14:paraId="0E1AC2FD" w14:textId="77777777" w:rsidR="003133A5" w:rsidRDefault="003133A5" w:rsidP="003133A5">
      <w:pPr>
        <w:pStyle w:val="PL"/>
        <w:rPr>
          <w:lang w:eastAsia="zh-CN"/>
        </w:rPr>
      </w:pPr>
      <w:r>
        <w:t xml:space="preserve">    $ref: 'TS29505_Subscription_Data.yaml#/paths/~1subscription-data~1%7BueId%7D~1ue-update-confirmation-data~1subscribed-cag'</w:t>
      </w:r>
    </w:p>
    <w:p w14:paraId="33B713A4" w14:textId="77777777" w:rsidR="003133A5" w:rsidRDefault="003133A5" w:rsidP="003133A5">
      <w:pPr>
        <w:pStyle w:val="PL"/>
      </w:pPr>
      <w:r>
        <w:t xml:space="preserve">  /subscription-data/{ueId}/ue-update-confirmation-data/subscribed-snssais:</w:t>
      </w:r>
    </w:p>
    <w:p w14:paraId="1179491B" w14:textId="77777777" w:rsidR="003133A5" w:rsidRDefault="003133A5" w:rsidP="003133A5">
      <w:pPr>
        <w:pStyle w:val="PL"/>
        <w:rPr>
          <w:lang w:eastAsia="zh-CN"/>
        </w:rPr>
      </w:pPr>
      <w:r>
        <w:t xml:space="preserve">    $ref: 'TS29505_Subscription_Data.yaml#/paths/~1subscription-data~1%7BueId%7D~1ue-update-confirmation-data~1subscribed-snssais'</w:t>
      </w:r>
    </w:p>
    <w:p w14:paraId="74F65211" w14:textId="77777777" w:rsidR="003133A5" w:rsidRDefault="003133A5" w:rsidP="003133A5">
      <w:pPr>
        <w:pStyle w:val="PL"/>
      </w:pPr>
      <w:r>
        <w:t xml:space="preserve">  /subscription-data/{ueId}/{servingPlmnId}/provisioned-data:</w:t>
      </w:r>
    </w:p>
    <w:p w14:paraId="28B75E66" w14:textId="77777777" w:rsidR="003133A5" w:rsidRDefault="003133A5" w:rsidP="003133A5">
      <w:pPr>
        <w:pStyle w:val="PL"/>
        <w:rPr>
          <w:lang w:eastAsia="zh-CN"/>
        </w:rPr>
      </w:pPr>
      <w:r>
        <w:t xml:space="preserve">    $ref: 'TS29505_Subscription_Data.yaml#/paths/~1subscription-data~1%7BueId%7D~1%7BservingPlmnId%7D~1provisioned-data'</w:t>
      </w:r>
    </w:p>
    <w:p w14:paraId="1DAD2B39" w14:textId="77777777" w:rsidR="003133A5" w:rsidRDefault="003133A5" w:rsidP="003133A5">
      <w:pPr>
        <w:pStyle w:val="PL"/>
      </w:pPr>
      <w:r>
        <w:rPr>
          <w:lang w:val="fr-FR"/>
        </w:rPr>
        <w:t xml:space="preserve">  /subscription-data/{ueId}/{servingPlmnId}/provisioned</w:t>
      </w:r>
      <w:r>
        <w:t>-data/am-data:</w:t>
      </w:r>
    </w:p>
    <w:p w14:paraId="175FFE14" w14:textId="77777777" w:rsidR="003133A5" w:rsidRDefault="003133A5" w:rsidP="00F3074B">
      <w:pPr>
        <w:pStyle w:val="PL"/>
        <w:rPr>
          <w:lang w:val="fr-FR"/>
        </w:rPr>
      </w:pPr>
      <w:r w:rsidRPr="00F3074B">
        <w:t xml:space="preserve">    $ref: 'TS29505_Subscription_Data.yaml#/paths/~1subscription-data~1%7BueId%7D~1%7BservingPlmnId%7D~1provisioned-data~1am-data'</w:t>
      </w:r>
    </w:p>
    <w:p w14:paraId="58A30CF9" w14:textId="77777777" w:rsidR="003133A5" w:rsidRDefault="003133A5" w:rsidP="003133A5">
      <w:pPr>
        <w:pStyle w:val="PL"/>
      </w:pPr>
      <w:r>
        <w:t xml:space="preserve">  /subscription-data/{ueId}/{servingPlmnId}/provisioned-data/smf-selection-subscription-data:</w:t>
      </w:r>
    </w:p>
    <w:p w14:paraId="02357FC8" w14:textId="77777777" w:rsidR="003133A5" w:rsidRDefault="003133A5" w:rsidP="00F3074B">
      <w:pPr>
        <w:pStyle w:val="PL"/>
        <w:rPr>
          <w:lang w:val="fr-FR"/>
        </w:rPr>
      </w:pPr>
      <w:r w:rsidRPr="00F3074B">
        <w:t xml:space="preserve">    $ref: 'TS29505_Subscription_Data.yaml#/paths/~1subscription-data~1%7BueId%7D~1%7BservingPlmnId%7D~1provisioned-data~1smf-selection-subscription-data'</w:t>
      </w:r>
    </w:p>
    <w:p w14:paraId="5973CE88" w14:textId="77777777" w:rsidR="003133A5" w:rsidRDefault="003133A5" w:rsidP="003133A5">
      <w:pPr>
        <w:pStyle w:val="PL"/>
      </w:pPr>
      <w:r>
        <w:t xml:space="preserve">  /subscription-data/{ueId}/{servingPlmnId}/provisioned-data/sm-data:</w:t>
      </w:r>
    </w:p>
    <w:p w14:paraId="4AC71E0F" w14:textId="77777777" w:rsidR="003133A5" w:rsidRDefault="003133A5" w:rsidP="00F3074B">
      <w:pPr>
        <w:pStyle w:val="PL"/>
        <w:rPr>
          <w:lang w:val="fr-FR" w:eastAsia="zh-CN"/>
        </w:rPr>
      </w:pPr>
      <w:r w:rsidRPr="00F3074B">
        <w:t xml:space="preserve">    $ref: 'TS29505_Subscription_Data.yaml#/paths/~1subscription-data~1%7BueId%7D~1%7BservingPlmnId%7D~1provisioned-data~1sm-data'</w:t>
      </w:r>
    </w:p>
    <w:p w14:paraId="53D91072" w14:textId="77777777" w:rsidR="003133A5" w:rsidRDefault="003133A5" w:rsidP="003133A5">
      <w:pPr>
        <w:pStyle w:val="PL"/>
      </w:pPr>
      <w:r>
        <w:t xml:space="preserve">  /subscription-data/{ueId}/{servingPlmnId}/provisioned-data/</w:t>
      </w:r>
      <w:r>
        <w:rPr>
          <w:lang w:val="fr-FR"/>
        </w:rPr>
        <w:t>lcs-bca-data</w:t>
      </w:r>
      <w:r>
        <w:t>:</w:t>
      </w:r>
    </w:p>
    <w:p w14:paraId="4958CDF0" w14:textId="77777777" w:rsidR="003133A5" w:rsidRPr="00EB5E47" w:rsidRDefault="003133A5" w:rsidP="00F3074B">
      <w:pPr>
        <w:pStyle w:val="PL"/>
        <w:rPr>
          <w:lang w:val="fr-FR" w:eastAsia="zh-CN"/>
        </w:rPr>
      </w:pPr>
      <w:r w:rsidRPr="00F3074B">
        <w:t xml:space="preserve">    $ref: 'TS29505_Subscription_Data.yaml#/paths/~1subscription-data~1%7BueId%7D~1%7BservingPlmnId%7D~1provisioned-data~1lcs-bca-data'</w:t>
      </w:r>
    </w:p>
    <w:p w14:paraId="6EE158EF" w14:textId="77777777" w:rsidR="003133A5" w:rsidRDefault="003133A5" w:rsidP="003133A5">
      <w:pPr>
        <w:pStyle w:val="PL"/>
      </w:pPr>
      <w:r>
        <w:t xml:space="preserve">  /subscription-data/{ueId}/context-data:</w:t>
      </w:r>
    </w:p>
    <w:p w14:paraId="561DC67A" w14:textId="77777777" w:rsidR="003133A5" w:rsidRDefault="003133A5" w:rsidP="003133A5">
      <w:pPr>
        <w:pStyle w:val="PL"/>
        <w:rPr>
          <w:lang w:eastAsia="zh-CN"/>
        </w:rPr>
      </w:pPr>
      <w:r>
        <w:rPr>
          <w:lang w:val="fr-FR"/>
        </w:rPr>
        <w:t xml:space="preserve">    $ref: 'TS29505_Subscription_Data.yaml#/paths/~1subscription-data~1%7BueId%7D~1context-data'</w:t>
      </w:r>
    </w:p>
    <w:p w14:paraId="4F5427B0" w14:textId="77777777" w:rsidR="003133A5" w:rsidRDefault="003133A5" w:rsidP="003133A5">
      <w:pPr>
        <w:pStyle w:val="PL"/>
      </w:pPr>
      <w:r>
        <w:t xml:space="preserve">  /subscription-data/{ueId}/context-data/amf-3gpp-access:</w:t>
      </w:r>
    </w:p>
    <w:p w14:paraId="6A835DF5" w14:textId="77777777" w:rsidR="003133A5" w:rsidRDefault="003133A5" w:rsidP="00F3074B">
      <w:pPr>
        <w:pStyle w:val="PL"/>
        <w:rPr>
          <w:lang w:val="fr-FR"/>
        </w:rPr>
      </w:pPr>
      <w:r w:rsidRPr="00F3074B">
        <w:t xml:space="preserve">    $ref: 'TS29505_Subscription_Data.yaml#/paths/~1subscription-data~1%7BueId%7D~1context-data~1amf-3gpp-access'</w:t>
      </w:r>
    </w:p>
    <w:p w14:paraId="4CB863BC" w14:textId="77777777" w:rsidR="003133A5" w:rsidRDefault="003133A5" w:rsidP="003133A5">
      <w:pPr>
        <w:pStyle w:val="PL"/>
      </w:pPr>
      <w:r>
        <w:t xml:space="preserve">  /subscription-data/{ueId}/context-data/amf-non-3gpp-access:</w:t>
      </w:r>
    </w:p>
    <w:p w14:paraId="58D6F412" w14:textId="77777777" w:rsidR="003133A5" w:rsidRDefault="003133A5" w:rsidP="00F3074B">
      <w:pPr>
        <w:pStyle w:val="PL"/>
        <w:rPr>
          <w:lang w:val="fr-FR"/>
        </w:rPr>
      </w:pPr>
      <w:r w:rsidRPr="00F3074B">
        <w:t xml:space="preserve">    $ref: 'TS29505_Subscription_Data.yaml#/paths/~1subscription-data~1%7BueId%7D~1context-data~1amf-non-3gpp-access'</w:t>
      </w:r>
    </w:p>
    <w:p w14:paraId="495E2909" w14:textId="77777777" w:rsidR="003133A5" w:rsidRDefault="003133A5" w:rsidP="003133A5">
      <w:pPr>
        <w:pStyle w:val="PL"/>
      </w:pPr>
      <w:r>
        <w:t xml:space="preserve">  /subscription-data/{ueId}/context-data/smf-registrations:</w:t>
      </w:r>
    </w:p>
    <w:p w14:paraId="3C591796" w14:textId="77777777" w:rsidR="003133A5" w:rsidRDefault="003133A5" w:rsidP="00F3074B">
      <w:pPr>
        <w:pStyle w:val="PL"/>
        <w:rPr>
          <w:lang w:val="fr-FR"/>
        </w:rPr>
      </w:pPr>
      <w:r w:rsidRPr="00F3074B">
        <w:t xml:space="preserve">    $ref: 'TS29505_Subscription_Data.yaml#/paths/~1subscription-data~1%7BueId%7D~1context-data~1smf-registrations'</w:t>
      </w:r>
    </w:p>
    <w:p w14:paraId="40EA9CC0" w14:textId="77777777" w:rsidR="003133A5" w:rsidRDefault="003133A5" w:rsidP="003133A5">
      <w:pPr>
        <w:pStyle w:val="PL"/>
      </w:pPr>
      <w:r>
        <w:t xml:space="preserve">  /subscription-data/{ueId}/context-data/smf-registrations/{pduSessionId}:</w:t>
      </w:r>
    </w:p>
    <w:p w14:paraId="038C41A1" w14:textId="77777777" w:rsidR="003133A5" w:rsidRDefault="003133A5" w:rsidP="00F3074B">
      <w:pPr>
        <w:pStyle w:val="PL"/>
        <w:rPr>
          <w:lang w:val="fr-FR"/>
        </w:rPr>
      </w:pPr>
      <w:r w:rsidRPr="00F3074B">
        <w:t xml:space="preserve">    $ref: 'TS29505_Subscription_Data.yaml#/paths/~1subscription-data~1%7BueId%7D~1context-data~1smf-registrations~1%7BpduSessionId%7D'</w:t>
      </w:r>
    </w:p>
    <w:p w14:paraId="36BE62BB" w14:textId="77777777" w:rsidR="003133A5" w:rsidRDefault="003133A5" w:rsidP="003133A5">
      <w:pPr>
        <w:pStyle w:val="PL"/>
      </w:pPr>
      <w:r>
        <w:t xml:space="preserve">  /subscription-data/{ueId}/operator-specific-data:</w:t>
      </w:r>
    </w:p>
    <w:p w14:paraId="40DE5DF9" w14:textId="77777777" w:rsidR="003133A5" w:rsidRDefault="003133A5" w:rsidP="00F3074B">
      <w:pPr>
        <w:pStyle w:val="PL"/>
        <w:rPr>
          <w:lang w:val="fr-FR"/>
        </w:rPr>
      </w:pPr>
      <w:r w:rsidRPr="00F3074B">
        <w:t xml:space="preserve">    $ref: 'TS29505_Subscription_Data.yaml#/paths/~1subscription-data~1%7BueId%7D~1operator-specific-data'</w:t>
      </w:r>
    </w:p>
    <w:p w14:paraId="2DC80295" w14:textId="77777777" w:rsidR="003133A5" w:rsidRDefault="003133A5" w:rsidP="003133A5">
      <w:pPr>
        <w:pStyle w:val="PL"/>
      </w:pPr>
      <w:r>
        <w:t xml:space="preserve">  /subscription-data/{ueId}/context-data/smsf-3gpp-access:</w:t>
      </w:r>
    </w:p>
    <w:p w14:paraId="6D17E1E5" w14:textId="77777777" w:rsidR="003133A5" w:rsidRDefault="003133A5" w:rsidP="00F3074B">
      <w:pPr>
        <w:pStyle w:val="PL"/>
        <w:rPr>
          <w:lang w:val="fr-FR"/>
        </w:rPr>
      </w:pPr>
      <w:r w:rsidRPr="00F3074B">
        <w:t xml:space="preserve">    $ref: 'TS29505_Subscription_Data.yaml#/paths/~1subscription-data~1%7BueId%7D~1context-data~1smsf-3gpp-access'</w:t>
      </w:r>
    </w:p>
    <w:p w14:paraId="4842113E" w14:textId="77777777" w:rsidR="003133A5" w:rsidRDefault="003133A5" w:rsidP="003133A5">
      <w:pPr>
        <w:pStyle w:val="PL"/>
      </w:pPr>
      <w:r>
        <w:t xml:space="preserve">  /subscription-data/{ueId}/context-data/smsf-non-3gpp-access:</w:t>
      </w:r>
    </w:p>
    <w:p w14:paraId="299C4587" w14:textId="77777777" w:rsidR="003133A5" w:rsidRDefault="003133A5" w:rsidP="00F3074B">
      <w:pPr>
        <w:pStyle w:val="PL"/>
        <w:rPr>
          <w:lang w:val="fr-FR" w:eastAsia="zh-CN"/>
        </w:rPr>
      </w:pPr>
      <w:r w:rsidRPr="00F3074B">
        <w:t xml:space="preserve">    $ref: 'TS29505_Subscription_Data.yaml#/paths/~1subscription-data~1%7BueId%7D~1context-data~1smsf-non-3gpp-access'</w:t>
      </w:r>
    </w:p>
    <w:p w14:paraId="6B2402E3" w14:textId="77777777" w:rsidR="003133A5" w:rsidRDefault="003133A5" w:rsidP="00F3074B">
      <w:pPr>
        <w:pStyle w:val="PL"/>
      </w:pPr>
      <w:r>
        <w:t xml:space="preserve">  /subscription-data/{ueId}/context-data/location:</w:t>
      </w:r>
    </w:p>
    <w:p w14:paraId="5F8FBD2B" w14:textId="77777777" w:rsidR="003133A5" w:rsidRPr="00E84044" w:rsidRDefault="003133A5" w:rsidP="00F3074B">
      <w:pPr>
        <w:pStyle w:val="PL"/>
        <w:rPr>
          <w:lang w:val="fr-FR" w:eastAsia="zh-CN"/>
        </w:rPr>
      </w:pPr>
      <w:r w:rsidRPr="00F3074B">
        <w:t xml:space="preserve">    $ref: 'TS29505_Subscription_Data.yaml#/paths/~1subscription-data~1%7BueId%7D~1context-data~1location'</w:t>
      </w:r>
    </w:p>
    <w:p w14:paraId="2858FA75" w14:textId="77777777" w:rsidR="003133A5" w:rsidRDefault="003133A5" w:rsidP="00F3074B">
      <w:pPr>
        <w:pStyle w:val="PL"/>
      </w:pPr>
      <w:r>
        <w:t xml:space="preserve">  /subscription-data/{ueId}/context-data/ip-sm-gw:</w:t>
      </w:r>
    </w:p>
    <w:p w14:paraId="788D1A31" w14:textId="77777777" w:rsidR="003133A5" w:rsidRDefault="003133A5" w:rsidP="00F3074B">
      <w:pPr>
        <w:pStyle w:val="PL"/>
        <w:rPr>
          <w:lang w:val="fr-FR"/>
        </w:rPr>
      </w:pPr>
      <w:r w:rsidRPr="00F3074B">
        <w:t xml:space="preserve">    $ref: 'TS29505_Subscription_Data.yaml#/paths/~1subscription-data~1%7BueId%7D~1context-data~1ip-sm-gw'</w:t>
      </w:r>
    </w:p>
    <w:p w14:paraId="5832B2C6" w14:textId="77777777" w:rsidR="003133A5" w:rsidRDefault="003133A5" w:rsidP="00F3074B">
      <w:pPr>
        <w:pStyle w:val="PL"/>
      </w:pPr>
      <w:r>
        <w:t xml:space="preserve">  /subscription-data/{ueId}/context-data/mwd:</w:t>
      </w:r>
    </w:p>
    <w:p w14:paraId="2C014234" w14:textId="77777777" w:rsidR="003133A5" w:rsidRDefault="003133A5" w:rsidP="00F3074B">
      <w:pPr>
        <w:pStyle w:val="PL"/>
        <w:rPr>
          <w:lang w:val="fr-FR"/>
        </w:rPr>
      </w:pPr>
      <w:r>
        <w:rPr>
          <w:lang w:val="fr-FR"/>
        </w:rPr>
        <w:t xml:space="preserve">    $ref: 'TS29505_Subscription_Data.yaml#/paths/~1subscription-data</w:t>
      </w:r>
      <w:r>
        <w:t>~1%7BueId%7D~1</w:t>
      </w:r>
      <w:r>
        <w:rPr>
          <w:lang w:val="fr-FR"/>
        </w:rPr>
        <w:t>context-data~1mwd'</w:t>
      </w:r>
    </w:p>
    <w:p w14:paraId="47558A6D" w14:textId="77777777" w:rsidR="003133A5" w:rsidRDefault="003133A5" w:rsidP="00F3074B">
      <w:pPr>
        <w:pStyle w:val="PL"/>
      </w:pPr>
      <w:r>
        <w:t xml:space="preserve">  /subscription-data/{ueId}/</w:t>
      </w:r>
      <w:r w:rsidRPr="00385DE7">
        <w:t>context-data/</w:t>
      </w:r>
      <w:r>
        <w:t>roaming-information:</w:t>
      </w:r>
    </w:p>
    <w:p w14:paraId="37AC40A7" w14:textId="77777777" w:rsidR="003133A5" w:rsidRPr="00F44835" w:rsidRDefault="003133A5" w:rsidP="00F3074B">
      <w:pPr>
        <w:pStyle w:val="PL"/>
        <w:rPr>
          <w:lang w:val="fr-FR"/>
        </w:rPr>
      </w:pPr>
      <w:r w:rsidRPr="00F3074B">
        <w:t xml:space="preserve">    $ref: 'TS29505_Subscription_Data.yaml#/paths/~1subscription-data~1%7BueId%7D~1context-data~1roaming-information'</w:t>
      </w:r>
    </w:p>
    <w:p w14:paraId="66392454" w14:textId="77777777" w:rsidR="003133A5" w:rsidRDefault="003133A5" w:rsidP="003133A5">
      <w:pPr>
        <w:pStyle w:val="PL"/>
      </w:pPr>
      <w:r>
        <w:t xml:space="preserve">  /subscription-data/{ueId}/{servingPlmnId}/provisioned-data/sms-mng-data:</w:t>
      </w:r>
    </w:p>
    <w:p w14:paraId="3933864E" w14:textId="77777777" w:rsidR="003133A5" w:rsidRDefault="003133A5" w:rsidP="00F3074B">
      <w:pPr>
        <w:pStyle w:val="PL"/>
        <w:rPr>
          <w:lang w:val="fr-FR"/>
        </w:rPr>
      </w:pPr>
      <w:r w:rsidRPr="00F3074B">
        <w:t xml:space="preserve">    $ref: 'TS29505_Subscription_Data.yaml#/paths/~1subscription-data~1%7BueId%7D~1%7BservingPlmnId%7D~1provisioned-data~1sms-mng-data'</w:t>
      </w:r>
    </w:p>
    <w:p w14:paraId="08B4255F" w14:textId="77777777" w:rsidR="003133A5" w:rsidRDefault="003133A5" w:rsidP="003133A5">
      <w:pPr>
        <w:pStyle w:val="PL"/>
      </w:pPr>
      <w:r>
        <w:t xml:space="preserve">  /subscription-data/{ueId}/{servingPlmnId}/provisioned-data/sms-data:</w:t>
      </w:r>
    </w:p>
    <w:p w14:paraId="020A687C" w14:textId="77777777" w:rsidR="003133A5" w:rsidRDefault="003133A5" w:rsidP="00F3074B">
      <w:pPr>
        <w:pStyle w:val="PL"/>
        <w:rPr>
          <w:lang w:val="fr-FR"/>
        </w:rPr>
      </w:pPr>
      <w:r w:rsidRPr="00F3074B">
        <w:t xml:space="preserve">    $ref: 'TS29505_Subscription_Data.yaml#/paths/~1subscription-data~1%7BueId%7D~1%7BservingPlmnId%7D~1provisioned-data~1sms-data'</w:t>
      </w:r>
    </w:p>
    <w:p w14:paraId="64570EA6" w14:textId="77777777" w:rsidR="003133A5" w:rsidRDefault="003133A5" w:rsidP="003133A5">
      <w:pPr>
        <w:pStyle w:val="PL"/>
      </w:pPr>
      <w:r>
        <w:t xml:space="preserve">  /subscription-data/{ueId}/lcs-privacy-data:</w:t>
      </w:r>
    </w:p>
    <w:p w14:paraId="7AD9D995" w14:textId="77777777" w:rsidR="003133A5" w:rsidRDefault="003133A5" w:rsidP="00F3074B">
      <w:pPr>
        <w:pStyle w:val="PL"/>
        <w:rPr>
          <w:lang w:val="fr-FR"/>
        </w:rPr>
      </w:pPr>
      <w:r w:rsidRPr="00F3074B">
        <w:t xml:space="preserve">    $ref: 'TS29505_Subscription_Data.yaml#/paths/~1subscription-data~1%7BueId%7D~1lcs-privacy-data'</w:t>
      </w:r>
    </w:p>
    <w:p w14:paraId="127D33D3" w14:textId="77777777" w:rsidR="003133A5" w:rsidRDefault="003133A5" w:rsidP="003133A5">
      <w:pPr>
        <w:pStyle w:val="PL"/>
      </w:pPr>
      <w:r>
        <w:t xml:space="preserve">  /subscription-data/{ueId}/lcs-mo-data:</w:t>
      </w:r>
    </w:p>
    <w:p w14:paraId="6839E185" w14:textId="77777777" w:rsidR="003133A5" w:rsidRPr="008F3CA6" w:rsidRDefault="003133A5" w:rsidP="00F3074B">
      <w:pPr>
        <w:pStyle w:val="PL"/>
        <w:rPr>
          <w:lang w:val="fr-FR"/>
        </w:rPr>
      </w:pPr>
      <w:r w:rsidRPr="00F3074B">
        <w:t xml:space="preserve">    $ref: 'TS29505_Subscription_Data.yaml#/paths/~1subscription-data~1%7BueId%7D~1lcs-mo-data'</w:t>
      </w:r>
    </w:p>
    <w:p w14:paraId="0F8D8A2E" w14:textId="77777777" w:rsidR="003133A5" w:rsidRDefault="003133A5" w:rsidP="003133A5">
      <w:pPr>
        <w:pStyle w:val="PL"/>
      </w:pPr>
      <w:r>
        <w:t xml:space="preserve">  /subscription-data/{ueId}/pp-data:</w:t>
      </w:r>
    </w:p>
    <w:p w14:paraId="43FAB88A" w14:textId="77777777" w:rsidR="003133A5" w:rsidRDefault="003133A5" w:rsidP="00F3074B">
      <w:pPr>
        <w:pStyle w:val="PL"/>
        <w:rPr>
          <w:lang w:val="fr-FR"/>
        </w:rPr>
      </w:pPr>
      <w:r w:rsidRPr="00F3074B">
        <w:t xml:space="preserve">    $ref: 'TS29505_Subscription_Data.yaml#/paths/~1subscription-data~1%7BueId%7D~1pp-data'</w:t>
      </w:r>
    </w:p>
    <w:p w14:paraId="048657F5" w14:textId="77777777" w:rsidR="003133A5" w:rsidRDefault="003133A5" w:rsidP="003133A5">
      <w:pPr>
        <w:pStyle w:val="PL"/>
      </w:pPr>
      <w:r>
        <w:lastRenderedPageBreak/>
        <w:t xml:space="preserve">  /subscription-data/{ueId}/context-data/ee-subscriptions:</w:t>
      </w:r>
    </w:p>
    <w:p w14:paraId="30E912F8" w14:textId="77777777" w:rsidR="003133A5" w:rsidRDefault="003133A5" w:rsidP="00F3074B">
      <w:pPr>
        <w:pStyle w:val="PL"/>
        <w:rPr>
          <w:lang w:val="fr-FR"/>
        </w:rPr>
      </w:pPr>
      <w:r w:rsidRPr="00F3074B">
        <w:t xml:space="preserve">    $ref: 'TS29505_Subscription_Data.yaml#/paths/~1subscription-data~1%7BueId%7D~1context-data~1ee-subscriptions'</w:t>
      </w:r>
    </w:p>
    <w:p w14:paraId="78897A13" w14:textId="77777777" w:rsidR="003133A5" w:rsidRDefault="003133A5" w:rsidP="003133A5">
      <w:pPr>
        <w:pStyle w:val="PL"/>
      </w:pPr>
      <w:r>
        <w:t xml:space="preserve">  /subscription-data/{ueId}/context-data/ee-subscriptions/{subsId}:</w:t>
      </w:r>
    </w:p>
    <w:p w14:paraId="4D1D1DC4" w14:textId="77777777" w:rsidR="003133A5" w:rsidRDefault="003133A5" w:rsidP="00F3074B">
      <w:pPr>
        <w:pStyle w:val="PL"/>
        <w:rPr>
          <w:lang w:val="fr-FR" w:eastAsia="zh-CN"/>
        </w:rPr>
      </w:pPr>
      <w:r w:rsidRPr="00F3074B">
        <w:t xml:space="preserve">    $ref: 'TS29505_Subscription_Data.yaml#/paths/~1subscription-data~1%7BueId%7D~1context-data~1ee-subscriptions~1%7BsubsId%7D'</w:t>
      </w:r>
    </w:p>
    <w:p w14:paraId="710BD393" w14:textId="77777777" w:rsidR="003133A5" w:rsidRDefault="003133A5" w:rsidP="003133A5">
      <w:pPr>
        <w:pStyle w:val="PL"/>
        <w:rPr>
          <w:lang w:val="fr-FR"/>
        </w:rPr>
      </w:pPr>
      <w:r>
        <w:rPr>
          <w:lang w:val="fr-FR"/>
        </w:rPr>
        <w:t xml:space="preserve">  /subscription-data/{ueId}/context-data/ee-subscriptions/{subsId}/amf-subscriptions:</w:t>
      </w:r>
    </w:p>
    <w:p w14:paraId="6DC09367" w14:textId="77777777" w:rsidR="003133A5" w:rsidRDefault="003133A5" w:rsidP="003133A5">
      <w:pPr>
        <w:pStyle w:val="PL"/>
        <w:rPr>
          <w:lang w:val="fr-FR"/>
        </w:rPr>
      </w:pPr>
      <w:r>
        <w:rPr>
          <w:lang w:val="fr-FR"/>
        </w:rPr>
        <w:t xml:space="preserve">    $ref: 'TS29505_Subscription_Data.yaml#/paths/~1subscription-data~1%7BueId%7D~1context-data~1ee-subscriptions~1%7BsubsId%7D~1amf-subscriptions'</w:t>
      </w:r>
    </w:p>
    <w:p w14:paraId="0FE3D0EE" w14:textId="77777777" w:rsidR="003133A5" w:rsidRDefault="003133A5" w:rsidP="003133A5">
      <w:pPr>
        <w:pStyle w:val="PL"/>
        <w:rPr>
          <w:lang w:val="fr-FR"/>
        </w:rPr>
      </w:pPr>
      <w:r>
        <w:rPr>
          <w:lang w:val="fr-FR"/>
        </w:rPr>
        <w:t xml:space="preserve">  /subscription-data/{ueId}/context-data/ee-subscriptions/{subsId}/smf-subscriptions:</w:t>
      </w:r>
    </w:p>
    <w:p w14:paraId="31D2ED57" w14:textId="77777777" w:rsidR="003133A5" w:rsidRDefault="003133A5" w:rsidP="003133A5">
      <w:pPr>
        <w:pStyle w:val="PL"/>
        <w:rPr>
          <w:lang w:val="fr-FR"/>
        </w:rPr>
      </w:pPr>
      <w:r>
        <w:rPr>
          <w:lang w:val="fr-FR"/>
        </w:rPr>
        <w:t xml:space="preserve">    $ref: 'TS29505_Subscription_Data.yaml#/paths/~1subscription-data~1%7BueId%7D~1context-data~1ee-subscriptions~1%7BsubsId%7D~1smf-subscriptions'</w:t>
      </w:r>
    </w:p>
    <w:p w14:paraId="03E7E2E6" w14:textId="77777777" w:rsidR="003133A5" w:rsidRDefault="003133A5" w:rsidP="003133A5">
      <w:pPr>
        <w:pStyle w:val="PL"/>
        <w:rPr>
          <w:lang w:val="fr-FR"/>
        </w:rPr>
      </w:pPr>
      <w:r>
        <w:rPr>
          <w:lang w:val="fr-FR"/>
        </w:rPr>
        <w:t xml:space="preserve">  /subscription-data/{ueId}/context-data/ee-subscriptions/{subsId}/hss-subscriptions:</w:t>
      </w:r>
    </w:p>
    <w:p w14:paraId="71F83F2F" w14:textId="77777777" w:rsidR="003133A5" w:rsidRDefault="003133A5" w:rsidP="003133A5">
      <w:pPr>
        <w:pStyle w:val="PL"/>
        <w:rPr>
          <w:lang w:val="fr-FR"/>
        </w:rPr>
      </w:pPr>
      <w:r>
        <w:rPr>
          <w:lang w:val="fr-FR"/>
        </w:rPr>
        <w:t xml:space="preserve">    $ref: 'TS29505_Subscription_Data.yaml#/paths/~1subscription-data~1%7BueId%7D~1context-data~1ee-subscriptions~1%7BsubsId%7D~1hss-subscriptions'</w:t>
      </w:r>
    </w:p>
    <w:p w14:paraId="5B9CDFAA" w14:textId="77777777" w:rsidR="003133A5" w:rsidRDefault="003133A5" w:rsidP="003133A5">
      <w:pPr>
        <w:pStyle w:val="PL"/>
        <w:rPr>
          <w:lang w:val="fr-FR"/>
        </w:rPr>
      </w:pPr>
      <w:r>
        <w:rPr>
          <w:lang w:val="fr-FR"/>
        </w:rPr>
        <w:t xml:space="preserve">  /subscription-data/group-data/{ueGroupId}/ee-subscriptions:</w:t>
      </w:r>
    </w:p>
    <w:p w14:paraId="2C3D64AF" w14:textId="77777777" w:rsidR="003133A5" w:rsidRDefault="003133A5" w:rsidP="003133A5">
      <w:pPr>
        <w:pStyle w:val="PL"/>
        <w:rPr>
          <w:lang w:val="fr-FR"/>
        </w:rPr>
      </w:pPr>
      <w:r>
        <w:rPr>
          <w:lang w:val="fr-FR"/>
        </w:rPr>
        <w:t xml:space="preserve">    $ref: 'TS29505_Subscription_Data.yaml#/paths/~1subscription-data~1group-data~1%7BueGroupId%7D~1ee-subscriptions'</w:t>
      </w:r>
    </w:p>
    <w:p w14:paraId="4A4C64F1" w14:textId="77777777" w:rsidR="003133A5" w:rsidRDefault="003133A5" w:rsidP="003133A5">
      <w:pPr>
        <w:pStyle w:val="PL"/>
        <w:rPr>
          <w:lang w:val="fr-FR"/>
        </w:rPr>
      </w:pPr>
      <w:r>
        <w:rPr>
          <w:lang w:val="fr-FR"/>
        </w:rPr>
        <w:t xml:space="preserve">  /subscription-data/group-data/{ueGroupId}/ee-subscriptions/{subsId}:</w:t>
      </w:r>
    </w:p>
    <w:p w14:paraId="6FC94372" w14:textId="77777777" w:rsidR="003133A5" w:rsidRDefault="003133A5" w:rsidP="003133A5">
      <w:pPr>
        <w:pStyle w:val="PL"/>
        <w:rPr>
          <w:lang w:val="fr-FR"/>
        </w:rPr>
      </w:pPr>
      <w:r>
        <w:rPr>
          <w:lang w:val="fr-FR"/>
        </w:rPr>
        <w:t xml:space="preserve">    $ref: 'TS29505_Subscription_Data.yaml#/paths/~1subscription-data~1group-data~1%7BueGroupId%7D~1ee-subscriptions~1%7BsubsId%7D'</w:t>
      </w:r>
    </w:p>
    <w:p w14:paraId="63B5AA66" w14:textId="77777777" w:rsidR="00B16B03" w:rsidRDefault="00B16B03" w:rsidP="00B16B0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4B56E9EA" w14:textId="77777777" w:rsidR="00B16B03" w:rsidRDefault="00B16B03" w:rsidP="00B16B03">
      <w:pPr>
        <w:pStyle w:val="PL"/>
        <w:rPr>
          <w:lang w:val="fr-FR"/>
        </w:rPr>
      </w:pPr>
      <w:r>
        <w:rPr>
          <w:lang w:val="fr-FR"/>
        </w:rPr>
        <w:t xml:space="preserve">    $ref: 'TS29505_Subscription_Data.yaml#/paths/~1subscription-data~1group-data~1%7BueGroupId%7D~1ee-subscriptions~1%7BsubsId%7D~1amf-subscriptions'</w:t>
      </w:r>
    </w:p>
    <w:p w14:paraId="60588E32"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40540C59" w14:textId="77777777" w:rsidR="00B16B03" w:rsidRDefault="00B16B03" w:rsidP="00B16B03">
      <w:pPr>
        <w:pStyle w:val="PL"/>
        <w:rPr>
          <w:lang w:val="fr-FR"/>
        </w:rPr>
      </w:pPr>
      <w:r>
        <w:rPr>
          <w:lang w:val="fr-FR"/>
        </w:rPr>
        <w:t xml:space="preserve">    $ref: 'TS29505_Subscription_Data.yaml#/paths/~1subscription-data~1group-data~1%7BueGroupId%7D~1ee-subscriptions~1%7BsubsId%7D~1smf-subscriptions'</w:t>
      </w:r>
    </w:p>
    <w:p w14:paraId="736A99A8"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5B95AE60" w14:textId="77777777" w:rsidR="00B16B03" w:rsidRDefault="00B16B03" w:rsidP="00B16B03">
      <w:pPr>
        <w:pStyle w:val="PL"/>
        <w:rPr>
          <w:lang w:val="fr-FR"/>
        </w:rPr>
      </w:pPr>
      <w:r>
        <w:rPr>
          <w:lang w:val="fr-FR"/>
        </w:rPr>
        <w:t xml:space="preserve">    $ref: 'TS29505_Subscription_Data.yaml#/paths/~1subscription-data~1group-data~1%7BueGroupId%7D~1ee-subscriptions~1%7BsubsId%7D~1hss-subscriptions'</w:t>
      </w:r>
    </w:p>
    <w:p w14:paraId="172D5AB6" w14:textId="77777777" w:rsidR="003133A5" w:rsidRDefault="003133A5" w:rsidP="003133A5">
      <w:pPr>
        <w:pStyle w:val="PL"/>
        <w:rPr>
          <w:lang w:val="fr-FR"/>
        </w:rPr>
      </w:pPr>
      <w:r>
        <w:rPr>
          <w:lang w:val="fr-FR"/>
        </w:rPr>
        <w:t xml:space="preserve">  /subscription-data/group-data/{ueGroupId}/ee-profile-data:</w:t>
      </w:r>
    </w:p>
    <w:p w14:paraId="41FDB9FB" w14:textId="77777777" w:rsidR="003133A5" w:rsidRPr="00105EF9" w:rsidRDefault="003133A5" w:rsidP="003133A5">
      <w:pPr>
        <w:pStyle w:val="PL"/>
        <w:rPr>
          <w:lang w:val="fr-FR"/>
        </w:rPr>
      </w:pPr>
      <w:r>
        <w:rPr>
          <w:lang w:val="fr-FR"/>
        </w:rPr>
        <w:t xml:space="preserve">    $ref: 'TS29505_Subscription_Data.yaml#/paths/~1subscription-data~1group-data~1%7BueGroupId%7D~1ee-profile-data'</w:t>
      </w:r>
    </w:p>
    <w:p w14:paraId="3DD49F0F" w14:textId="77777777" w:rsidR="003133A5" w:rsidRDefault="003133A5" w:rsidP="003133A5">
      <w:pPr>
        <w:pStyle w:val="PL"/>
        <w:rPr>
          <w:lang w:val="fr-FR"/>
        </w:rPr>
      </w:pPr>
      <w:r>
        <w:rPr>
          <w:lang w:val="fr-FR"/>
        </w:rPr>
        <w:t xml:space="preserve">  /subscription-data/group-data/5g-vn-groups:</w:t>
      </w:r>
    </w:p>
    <w:p w14:paraId="20E6EA3A" w14:textId="77777777" w:rsidR="003133A5" w:rsidRDefault="003133A5" w:rsidP="003133A5">
      <w:pPr>
        <w:pStyle w:val="PL"/>
        <w:rPr>
          <w:lang w:val="fr-FR"/>
        </w:rPr>
      </w:pPr>
      <w:r>
        <w:rPr>
          <w:lang w:val="fr-FR"/>
        </w:rPr>
        <w:t xml:space="preserve">    $ref: 'TS29505_Subscription_Data.yaml#/paths/~1subscription-data~1group-data~15g-vn-groups'</w:t>
      </w:r>
    </w:p>
    <w:p w14:paraId="55B47C80" w14:textId="77777777" w:rsidR="003133A5" w:rsidRDefault="003133A5" w:rsidP="003133A5">
      <w:pPr>
        <w:pStyle w:val="PL"/>
        <w:rPr>
          <w:lang w:val="fr-FR"/>
        </w:rPr>
      </w:pPr>
      <w:r>
        <w:rPr>
          <w:lang w:val="fr-FR"/>
        </w:rPr>
        <w:t xml:space="preserve">  /subscription-data/group-data/5g-vn-groups/{externalGroupId}:</w:t>
      </w:r>
    </w:p>
    <w:p w14:paraId="081914A4" w14:textId="77777777" w:rsidR="003133A5" w:rsidRDefault="003133A5" w:rsidP="003133A5">
      <w:pPr>
        <w:pStyle w:val="PL"/>
        <w:rPr>
          <w:lang w:val="fr-FR"/>
        </w:rPr>
      </w:pPr>
      <w:r>
        <w:rPr>
          <w:lang w:val="fr-FR"/>
        </w:rPr>
        <w:t xml:space="preserve">    $ref: 'TS29505_Subscription_Data.yaml#/paths/~1subscription-data~1group-data~15g-vn-groups~1%7BexternalGroupId%7D'</w:t>
      </w:r>
    </w:p>
    <w:p w14:paraId="45399EC3" w14:textId="77777777" w:rsidR="003133A5" w:rsidRDefault="003133A5" w:rsidP="003133A5">
      <w:pPr>
        <w:pStyle w:val="PL"/>
        <w:rPr>
          <w:lang w:val="fr-FR"/>
        </w:rPr>
      </w:pPr>
      <w:r>
        <w:rPr>
          <w:lang w:val="fr-FR"/>
        </w:rPr>
        <w:t xml:space="preserve">  /subscription-data/group-data/5g-vn-groups/internal:</w:t>
      </w:r>
    </w:p>
    <w:p w14:paraId="4E8C67BF" w14:textId="77777777" w:rsidR="003133A5" w:rsidRPr="00081D62" w:rsidRDefault="003133A5" w:rsidP="003133A5">
      <w:pPr>
        <w:pStyle w:val="PL"/>
        <w:rPr>
          <w:lang w:val="fr-FR" w:eastAsia="zh-CN"/>
        </w:rPr>
      </w:pPr>
      <w:r>
        <w:rPr>
          <w:lang w:val="fr-FR"/>
        </w:rPr>
        <w:t xml:space="preserve">    $ref: 'TS29505_Subscription_Data.yaml#/paths/~1subscription-data~1group-data~15g-vn-groups~1internal'</w:t>
      </w:r>
    </w:p>
    <w:p w14:paraId="7B74DA1B" w14:textId="77777777" w:rsidR="003133A5" w:rsidRDefault="003133A5" w:rsidP="003133A5">
      <w:pPr>
        <w:pStyle w:val="PL"/>
        <w:rPr>
          <w:lang w:val="fr-FR"/>
        </w:rPr>
      </w:pPr>
      <w:r>
        <w:rPr>
          <w:lang w:val="fr-FR"/>
        </w:rPr>
        <w:t xml:space="preserve">  /subscription-data/group-data/5g-vn-groups/pp-profile-data:</w:t>
      </w:r>
    </w:p>
    <w:p w14:paraId="4CE04833" w14:textId="77777777" w:rsidR="003133A5" w:rsidRPr="00105EF9" w:rsidRDefault="003133A5" w:rsidP="00F3074B">
      <w:pPr>
        <w:pStyle w:val="PL"/>
        <w:rPr>
          <w:lang w:val="fr-FR"/>
        </w:rPr>
      </w:pPr>
      <w:r w:rsidRPr="00F3074B">
        <w:t xml:space="preserve">    $ref: 'TS29505_Subscription_Data.yaml#/paths/~1subscription-data~1group-data~15g-vn-groups~1pp-profile-data'</w:t>
      </w:r>
    </w:p>
    <w:p w14:paraId="533EB93F" w14:textId="77777777" w:rsidR="003133A5" w:rsidRDefault="003133A5" w:rsidP="003133A5">
      <w:pPr>
        <w:pStyle w:val="PL"/>
        <w:rPr>
          <w:lang w:val="fr-FR"/>
        </w:rPr>
      </w:pPr>
      <w:r>
        <w:rPr>
          <w:lang w:val="fr-FR"/>
        </w:rPr>
        <w:t xml:space="preserve">  /subscription-data/{ueId}/ee-profile-data:</w:t>
      </w:r>
    </w:p>
    <w:p w14:paraId="2855953B" w14:textId="77777777" w:rsidR="003133A5" w:rsidRDefault="003133A5" w:rsidP="003133A5">
      <w:pPr>
        <w:pStyle w:val="PL"/>
        <w:rPr>
          <w:lang w:val="fr-FR" w:eastAsia="zh-CN"/>
        </w:rPr>
      </w:pPr>
      <w:r>
        <w:rPr>
          <w:lang w:val="fr-FR"/>
        </w:rPr>
        <w:t xml:space="preserve">    $ref: 'TS29505_Subscription_Data.yaml#/paths/~1subscription-data~1%7BueId%7D~1ee-profile-data'</w:t>
      </w:r>
    </w:p>
    <w:p w14:paraId="764ACF1F" w14:textId="77777777" w:rsidR="003133A5" w:rsidRDefault="003133A5" w:rsidP="003133A5">
      <w:pPr>
        <w:pStyle w:val="PL"/>
      </w:pPr>
      <w:r>
        <w:t xml:space="preserve">  /subscription-data/{ueId}/context-data/sdm-subscriptions:</w:t>
      </w:r>
    </w:p>
    <w:p w14:paraId="2EF8DE89" w14:textId="77777777" w:rsidR="003133A5" w:rsidRDefault="003133A5" w:rsidP="00F3074B">
      <w:pPr>
        <w:pStyle w:val="PL"/>
        <w:rPr>
          <w:lang w:val="fr-FR"/>
        </w:rPr>
      </w:pPr>
      <w:r w:rsidRPr="00F3074B">
        <w:t xml:space="preserve">    $ref: 'TS29505_Subscription_Data.yaml#/paths/~1subscription-data~1%7BueId%7D~1context-data~1sdm-subscriptions'</w:t>
      </w:r>
    </w:p>
    <w:p w14:paraId="1C7DF46E" w14:textId="77777777" w:rsidR="003133A5" w:rsidRDefault="003133A5" w:rsidP="003133A5">
      <w:pPr>
        <w:pStyle w:val="PL"/>
      </w:pPr>
      <w:r>
        <w:t xml:space="preserve">  /subscription-data/{ueId}/context-data/sdm-subscriptions/{subsId}:</w:t>
      </w:r>
    </w:p>
    <w:p w14:paraId="2716DE74" w14:textId="77777777" w:rsidR="003133A5" w:rsidRDefault="003133A5" w:rsidP="00F3074B">
      <w:pPr>
        <w:pStyle w:val="PL"/>
        <w:rPr>
          <w:lang w:val="fr-FR" w:eastAsia="zh-CN"/>
        </w:rPr>
      </w:pPr>
      <w:r w:rsidRPr="00F3074B">
        <w:t xml:space="preserve">    $ref: 'TS29505_Subscription_Data.yaml#/paths/~1subscription-data~1%7BueId%7D~1context-data~1sdm-subscriptions~1%7BsubsId%7D'</w:t>
      </w:r>
    </w:p>
    <w:p w14:paraId="3360CE59" w14:textId="77777777" w:rsidR="003133A5" w:rsidRDefault="003133A5" w:rsidP="003133A5">
      <w:pPr>
        <w:pStyle w:val="PL"/>
      </w:pPr>
      <w:r>
        <w:t xml:space="preserve">  /subscription-data/{ueId}/context-data/nidd-authorizations:</w:t>
      </w:r>
    </w:p>
    <w:p w14:paraId="23D90DBE" w14:textId="77777777" w:rsidR="003133A5" w:rsidRDefault="003133A5" w:rsidP="00F3074B">
      <w:pPr>
        <w:pStyle w:val="PL"/>
        <w:rPr>
          <w:lang w:val="fr-FR"/>
        </w:rPr>
      </w:pPr>
      <w:r w:rsidRPr="00F3074B">
        <w:t xml:space="preserve">    $ref: 'TS29505_Subscription_Data.yaml#/paths/~1subscription-data~1%7BueId%7D~1context-data~1nidd-authorizations'</w:t>
      </w:r>
    </w:p>
    <w:p w14:paraId="58F0EA98" w14:textId="77777777" w:rsidR="003133A5" w:rsidRDefault="003133A5" w:rsidP="003133A5">
      <w:pPr>
        <w:pStyle w:val="PL"/>
      </w:pPr>
      <w:r>
        <w:t xml:space="preserve">  /subscription-data/{ueId}/context-data/sdm-subscriptions/{subsId}/hss-sdm-subscriptions:</w:t>
      </w:r>
    </w:p>
    <w:p w14:paraId="2D64A861" w14:textId="77777777" w:rsidR="003133A5" w:rsidRDefault="003133A5" w:rsidP="00F3074B">
      <w:pPr>
        <w:pStyle w:val="PL"/>
        <w:rPr>
          <w:lang w:val="fr-FR" w:eastAsia="zh-CN"/>
        </w:rPr>
      </w:pPr>
      <w:r w:rsidRPr="00F3074B">
        <w:t xml:space="preserve">    $ref: 'TS29505_Subscription_Data.yaml#/paths/~1subscription-data~1%7BueId%7D~1context-data~1sdm-subscriptions~1%7BsubsId%7D~1hss-sdm-subscriptions'</w:t>
      </w:r>
    </w:p>
    <w:p w14:paraId="099C5EF1" w14:textId="77777777" w:rsidR="003133A5" w:rsidRDefault="003133A5" w:rsidP="003133A5">
      <w:pPr>
        <w:pStyle w:val="PL"/>
        <w:rPr>
          <w:lang w:val="fr-FR"/>
        </w:rPr>
      </w:pPr>
      <w:r>
        <w:rPr>
          <w:lang w:val="fr-FR"/>
        </w:rPr>
        <w:t xml:space="preserve">  /subscription-data/shared-data:</w:t>
      </w:r>
    </w:p>
    <w:p w14:paraId="4EF304E3" w14:textId="77777777" w:rsidR="003133A5" w:rsidRDefault="003133A5" w:rsidP="003133A5">
      <w:pPr>
        <w:pStyle w:val="PL"/>
        <w:rPr>
          <w:lang w:val="fr-FR"/>
        </w:rPr>
      </w:pPr>
      <w:r>
        <w:rPr>
          <w:lang w:val="fr-FR"/>
        </w:rPr>
        <w:t xml:space="preserve">    $ref: 'TS29505_Subscription_Data.yaml#/paths/~1subscription-data~1shared-data'</w:t>
      </w:r>
    </w:p>
    <w:p w14:paraId="5C0F614A" w14:textId="77777777" w:rsidR="003133A5" w:rsidRDefault="003133A5" w:rsidP="003133A5">
      <w:pPr>
        <w:pStyle w:val="PL"/>
        <w:rPr>
          <w:lang w:val="fr-FR"/>
        </w:rPr>
      </w:pPr>
      <w:r>
        <w:rPr>
          <w:lang w:val="fr-FR"/>
        </w:rPr>
        <w:t xml:space="preserve">  /subscription-data/shared-data/{sharedDataId}:</w:t>
      </w:r>
    </w:p>
    <w:p w14:paraId="55143224" w14:textId="77777777" w:rsidR="003133A5" w:rsidRPr="006F6056" w:rsidRDefault="003133A5" w:rsidP="003133A5">
      <w:pPr>
        <w:pStyle w:val="PL"/>
        <w:rPr>
          <w:lang w:val="fr-FR" w:eastAsia="zh-CN"/>
        </w:rPr>
      </w:pPr>
      <w:r>
        <w:rPr>
          <w:lang w:val="fr-FR"/>
        </w:rPr>
        <w:t xml:space="preserve">    $ref: 'TS29505_Subscription_Data.yaml#/paths/~1subscription-data~1shared-data~1%7BsharedDataId%7D'</w:t>
      </w:r>
    </w:p>
    <w:p w14:paraId="02D47C41" w14:textId="77777777" w:rsidR="003133A5" w:rsidRDefault="003133A5" w:rsidP="003133A5">
      <w:pPr>
        <w:pStyle w:val="PL"/>
      </w:pPr>
      <w:r>
        <w:t xml:space="preserve">  /subscription-data/subs-to-notify:</w:t>
      </w:r>
    </w:p>
    <w:p w14:paraId="2CAF6FAE" w14:textId="77777777" w:rsidR="003133A5" w:rsidRDefault="003133A5" w:rsidP="00F3074B">
      <w:pPr>
        <w:pStyle w:val="PL"/>
        <w:rPr>
          <w:lang w:val="fr-FR"/>
        </w:rPr>
      </w:pPr>
      <w:r w:rsidRPr="00F3074B">
        <w:t xml:space="preserve">    $ref: 'TS29505_Subscription_Data.yaml#/paths/~1subscription-data~1subs-to-notify'</w:t>
      </w:r>
    </w:p>
    <w:p w14:paraId="615C242D" w14:textId="77777777" w:rsidR="003133A5" w:rsidRDefault="003133A5" w:rsidP="003133A5">
      <w:pPr>
        <w:pStyle w:val="PL"/>
      </w:pPr>
      <w:r>
        <w:t xml:space="preserve">  /subscription-data/subs-to-</w:t>
      </w:r>
      <w:r>
        <w:rPr>
          <w:lang w:eastAsia="zh-CN"/>
        </w:rPr>
        <w:t>n</w:t>
      </w:r>
      <w:r>
        <w:t>otify/{subsId}:</w:t>
      </w:r>
    </w:p>
    <w:p w14:paraId="26E4CB82" w14:textId="77777777" w:rsidR="003133A5" w:rsidRDefault="003133A5" w:rsidP="00F3074B">
      <w:pPr>
        <w:pStyle w:val="PL"/>
        <w:rPr>
          <w:lang w:val="fr-FR"/>
        </w:rPr>
      </w:pPr>
      <w:r w:rsidRPr="00F3074B">
        <w:t xml:space="preserve">    $ref: 'TS29505_Subscription_Data.yaml#/paths/~1subscription-data~1subs-to-notify~1%7BsubsId%7D'</w:t>
      </w:r>
    </w:p>
    <w:p w14:paraId="3260090D" w14:textId="77777777" w:rsidR="003133A5" w:rsidRDefault="003133A5" w:rsidP="003133A5">
      <w:pPr>
        <w:pStyle w:val="PL"/>
      </w:pPr>
      <w:r>
        <w:t xml:space="preserve">  /subscription-data/{ueId}/{servingPlmnId}/provisioned-data/trace-data:</w:t>
      </w:r>
    </w:p>
    <w:p w14:paraId="294814DC" w14:textId="77777777" w:rsidR="003133A5" w:rsidRDefault="003133A5" w:rsidP="00F3074B">
      <w:pPr>
        <w:pStyle w:val="PL"/>
        <w:rPr>
          <w:lang w:val="fr-FR" w:eastAsia="zh-CN"/>
        </w:rPr>
      </w:pPr>
      <w:r w:rsidRPr="00F3074B">
        <w:t xml:space="preserve">    $ref: 'TS29505_Subscription_Data.yaml#/paths/~1subscription-data~1%7BueId%7D~1%7BservingPlmnId%7D~1provisioned-data~1trace-data'</w:t>
      </w:r>
    </w:p>
    <w:p w14:paraId="4D550D4B" w14:textId="77777777" w:rsidR="003133A5" w:rsidRDefault="003133A5" w:rsidP="00F3074B">
      <w:pPr>
        <w:pStyle w:val="PL"/>
        <w:rPr>
          <w:lang w:val="fr-FR"/>
        </w:rPr>
      </w:pPr>
      <w:r w:rsidRPr="00F3074B">
        <w:t xml:space="preserve">  /subscription-data/{ueId}/identity-data:</w:t>
      </w:r>
    </w:p>
    <w:p w14:paraId="52EBDA20" w14:textId="77777777" w:rsidR="003133A5" w:rsidRDefault="003133A5" w:rsidP="00F3074B">
      <w:pPr>
        <w:pStyle w:val="PL"/>
        <w:rPr>
          <w:lang w:val="fr-FR"/>
        </w:rPr>
      </w:pPr>
      <w:r w:rsidRPr="00F3074B">
        <w:t xml:space="preserve">    $ref: 'TS29505_Subscription_Data.yaml#/paths/~1subscription-data~1%7BueId%7D~1identity-data'</w:t>
      </w:r>
    </w:p>
    <w:p w14:paraId="3D1BDC56" w14:textId="77777777" w:rsidR="003133A5" w:rsidRDefault="003133A5" w:rsidP="00F3074B">
      <w:pPr>
        <w:pStyle w:val="PL"/>
        <w:rPr>
          <w:lang w:val="fr-FR"/>
        </w:rPr>
      </w:pPr>
      <w:r w:rsidRPr="00F3074B">
        <w:t xml:space="preserve">  /subscription-data/{ueId}/operator-determined-barring-data:</w:t>
      </w:r>
    </w:p>
    <w:p w14:paraId="70E0997E" w14:textId="77777777" w:rsidR="003133A5" w:rsidRDefault="003133A5" w:rsidP="00F3074B">
      <w:pPr>
        <w:pStyle w:val="PL"/>
        <w:rPr>
          <w:lang w:val="fr-FR" w:eastAsia="zh-CN"/>
        </w:rPr>
      </w:pPr>
      <w:r w:rsidRPr="00F3074B">
        <w:t xml:space="preserve">    $ref: 'TS29505_Subscription_Data.yaml#/paths/~1subscription-data~1%7BueId%7D~1operator-determined-barring-data'</w:t>
      </w:r>
    </w:p>
    <w:p w14:paraId="736D7733" w14:textId="77777777" w:rsidR="003133A5" w:rsidRPr="005446A7" w:rsidRDefault="003133A5" w:rsidP="00F3074B">
      <w:pPr>
        <w:pStyle w:val="PL"/>
        <w:rPr>
          <w:lang w:val="fr-FR"/>
        </w:rPr>
      </w:pPr>
      <w:r w:rsidRPr="00F3074B">
        <w:t xml:space="preserve">  /subscription-data/{ueId}/nidd-authorization-data:</w:t>
      </w:r>
    </w:p>
    <w:p w14:paraId="4982C641" w14:textId="77777777" w:rsidR="003133A5" w:rsidRDefault="003133A5" w:rsidP="00F3074B">
      <w:pPr>
        <w:pStyle w:val="PL"/>
        <w:rPr>
          <w:lang w:val="fr-FR" w:eastAsia="zh-CN"/>
        </w:rPr>
      </w:pPr>
      <w:r w:rsidRPr="00F3074B">
        <w:t xml:space="preserve">    $ref: 'TS29505_Subscription_Data.yaml#/paths/~1subscription-data~1%7BueId%7D~1nidd-authorization-data'</w:t>
      </w:r>
    </w:p>
    <w:p w14:paraId="38FC86A7" w14:textId="77777777" w:rsidR="003133A5" w:rsidRPr="005446A7" w:rsidRDefault="003133A5" w:rsidP="00F3074B">
      <w:pPr>
        <w:pStyle w:val="PL"/>
        <w:rPr>
          <w:lang w:val="fr-FR"/>
        </w:rPr>
      </w:pPr>
      <w:r w:rsidRPr="00F3074B">
        <w:lastRenderedPageBreak/>
        <w:t xml:space="preserve">  /subscription-data/{ueId}/service-specific-authorization-data/{serviceType}:</w:t>
      </w:r>
    </w:p>
    <w:p w14:paraId="4AC682BE" w14:textId="77777777" w:rsidR="003133A5" w:rsidRDefault="003133A5" w:rsidP="00F3074B">
      <w:pPr>
        <w:pStyle w:val="PL"/>
        <w:rPr>
          <w:lang w:val="fr-FR" w:eastAsia="zh-CN"/>
        </w:rPr>
      </w:pPr>
      <w:r w:rsidRPr="00F3074B">
        <w:t xml:space="preserve">    $ref: 'TS29505_Subscription_Data.yaml#/paths/~1subscription-data~1%7BueId%7D~1service-specific-authorization-data~1%7BserviceType%7D'</w:t>
      </w:r>
    </w:p>
    <w:p w14:paraId="3C929734" w14:textId="77777777" w:rsidR="003133A5" w:rsidRDefault="003133A5" w:rsidP="00F3074B">
      <w:pPr>
        <w:pStyle w:val="PL"/>
        <w:rPr>
          <w:lang w:val="fr-FR"/>
        </w:rPr>
      </w:pPr>
      <w:r w:rsidRPr="00F3074B">
        <w:t xml:space="preserve">  /subscription-data/{ueId}/v2x-data:</w:t>
      </w:r>
    </w:p>
    <w:p w14:paraId="5EBF7A1C" w14:textId="77777777" w:rsidR="003133A5" w:rsidRPr="00812E02" w:rsidRDefault="003133A5" w:rsidP="00F3074B">
      <w:pPr>
        <w:pStyle w:val="PL"/>
        <w:rPr>
          <w:lang w:val="fr-FR" w:eastAsia="zh-CN"/>
        </w:rPr>
      </w:pPr>
      <w:r w:rsidRPr="00F3074B">
        <w:t xml:space="preserve">    $ref: 'TS29505_Subscription_Data.yaml#/paths/~1subscription-data~1%7BueId%7D~1v2x-data'</w:t>
      </w:r>
    </w:p>
    <w:p w14:paraId="72BC644D" w14:textId="77777777" w:rsidR="003133A5" w:rsidRDefault="003133A5" w:rsidP="00F3074B">
      <w:pPr>
        <w:pStyle w:val="PL"/>
        <w:rPr>
          <w:lang w:val="fr-FR"/>
        </w:rPr>
      </w:pPr>
      <w:r w:rsidRPr="00F3074B">
        <w:t xml:space="preserve">  /subscription-data/{ueId}/pp-profile-data:</w:t>
      </w:r>
    </w:p>
    <w:p w14:paraId="4060DFE6" w14:textId="77777777" w:rsidR="003133A5" w:rsidRPr="00105EF9" w:rsidRDefault="003133A5" w:rsidP="003133A5">
      <w:pPr>
        <w:pStyle w:val="PL"/>
        <w:rPr>
          <w:lang w:val="fr-FR"/>
        </w:rPr>
      </w:pPr>
      <w:r>
        <w:rPr>
          <w:lang w:val="fr-FR"/>
        </w:rPr>
        <w:t xml:space="preserve">    $ref: 'TS29505_Subscription_Data.yaml#/paths/~1subscription-data~1%7BueId%7D~1pp-profile-data'</w:t>
      </w:r>
    </w:p>
    <w:p w14:paraId="5F7A5331" w14:textId="77777777" w:rsidR="003133A5" w:rsidRPr="005446A7" w:rsidRDefault="003133A5" w:rsidP="00F3074B">
      <w:pPr>
        <w:pStyle w:val="PL"/>
        <w:rPr>
          <w:lang w:val="fr-FR"/>
        </w:rPr>
      </w:pPr>
      <w:r w:rsidRPr="00F3074B">
        <w:t xml:space="preserve">  /subscription-data/{ueId}/coverage-restriction-data:</w:t>
      </w:r>
    </w:p>
    <w:p w14:paraId="72D67A6E" w14:textId="77777777" w:rsidR="003133A5" w:rsidRPr="00432273" w:rsidRDefault="003133A5" w:rsidP="00F3074B">
      <w:pPr>
        <w:pStyle w:val="PL"/>
        <w:rPr>
          <w:lang w:val="fr-FR" w:eastAsia="zh-CN"/>
        </w:rPr>
      </w:pPr>
      <w:r w:rsidRPr="00F3074B">
        <w:t xml:space="preserve">    $ref: 'TS29505_Subscription_Data.yaml#/paths/~1subscription-data~1%7BueId%7D~1coverage-restriction-data'</w:t>
      </w:r>
    </w:p>
    <w:p w14:paraId="2923C2ED" w14:textId="77777777" w:rsidR="003133A5" w:rsidRDefault="003133A5" w:rsidP="00F3074B">
      <w:pPr>
        <w:pStyle w:val="PL"/>
        <w:rPr>
          <w:lang w:val="fr-FR"/>
        </w:rPr>
      </w:pPr>
      <w:r w:rsidRPr="00F3074B">
        <w:t xml:space="preserve">  /subscription-data/group-data/group-identifiers:</w:t>
      </w:r>
    </w:p>
    <w:p w14:paraId="5BF9C667" w14:textId="77777777" w:rsidR="003133A5" w:rsidRDefault="003133A5" w:rsidP="00F3074B">
      <w:pPr>
        <w:pStyle w:val="PL"/>
        <w:rPr>
          <w:lang w:val="fr-FR"/>
        </w:rPr>
      </w:pPr>
      <w:r w:rsidRPr="00F3074B">
        <w:t xml:space="preserve">    $ref: 'TS29505_Subscription_Data.yaml#/paths/~1subscription-data~1group-data~1group-identifiers'</w:t>
      </w:r>
    </w:p>
    <w:p w14:paraId="183D4220" w14:textId="77777777" w:rsidR="003133A5" w:rsidRDefault="003133A5" w:rsidP="00F3074B">
      <w:pPr>
        <w:pStyle w:val="PL"/>
        <w:rPr>
          <w:lang w:val="fr-FR"/>
        </w:rPr>
      </w:pPr>
      <w:r w:rsidRPr="00F3074B">
        <w:t xml:space="preserve">  /subscription-data/{ueId}/prose-data:</w:t>
      </w:r>
    </w:p>
    <w:p w14:paraId="011E7DE6" w14:textId="77777777" w:rsidR="003133A5" w:rsidRDefault="003133A5" w:rsidP="00F3074B">
      <w:pPr>
        <w:pStyle w:val="PL"/>
        <w:rPr>
          <w:lang w:val="fr-FR"/>
        </w:rPr>
      </w:pPr>
      <w:r w:rsidRPr="00F3074B">
        <w:t xml:space="preserve">    $ref: 'TS29505_Subscription_Data.yaml#/paths/~1subscription-data~1%7BueId%7D~1prose-data'</w:t>
      </w:r>
    </w:p>
    <w:p w14:paraId="09D0A3D8" w14:textId="77777777" w:rsidR="003133A5" w:rsidRDefault="003133A5" w:rsidP="00F3074B">
      <w:pPr>
        <w:pStyle w:val="PL"/>
        <w:rPr>
          <w:lang w:val="fr-FR"/>
        </w:rPr>
      </w:pPr>
      <w:r w:rsidRPr="00F3074B">
        <w:t xml:space="preserve">  /subscription-data/{ueId}/pp-data-store:</w:t>
      </w:r>
    </w:p>
    <w:p w14:paraId="242A4D4B" w14:textId="77777777" w:rsidR="003133A5" w:rsidRPr="008D31F1" w:rsidRDefault="003133A5" w:rsidP="00F3074B">
      <w:pPr>
        <w:pStyle w:val="PL"/>
        <w:rPr>
          <w:lang w:val="fr-FR" w:eastAsia="zh-CN"/>
        </w:rPr>
      </w:pPr>
      <w:r w:rsidRPr="00F3074B">
        <w:t xml:space="preserve">    $ref: 'TS29505_Subscription_Data.yaml#/paths/~1subscription-data~1%7BueId%7D~1pp-data-store'</w:t>
      </w:r>
    </w:p>
    <w:p w14:paraId="05E40197" w14:textId="77777777" w:rsidR="003133A5" w:rsidRPr="005446A7" w:rsidRDefault="003133A5" w:rsidP="00F3074B">
      <w:pPr>
        <w:pStyle w:val="PL"/>
        <w:rPr>
          <w:lang w:val="fr-FR"/>
        </w:rPr>
      </w:pPr>
      <w:r w:rsidRPr="00F3074B">
        <w:t xml:space="preserve">  /subscription-data/{ueId}/context-data/service-specific-authorizations/{serviceType}:</w:t>
      </w:r>
    </w:p>
    <w:p w14:paraId="171DB6B1" w14:textId="77777777" w:rsidR="003133A5" w:rsidRDefault="003133A5" w:rsidP="00F3074B">
      <w:pPr>
        <w:pStyle w:val="PL"/>
        <w:rPr>
          <w:lang w:val="fr-FR" w:eastAsia="zh-CN"/>
        </w:rPr>
      </w:pPr>
      <w:r w:rsidRPr="00F3074B">
        <w:t xml:space="preserve">    $ref: 'TS29505_Subscription_Data.yaml#/paths/~1subscription-data~1%7BueId%7D~1context-data~1service-specific-authorizations~1%7BserviceType%7D'</w:t>
      </w:r>
    </w:p>
    <w:p w14:paraId="69F6624D" w14:textId="77777777" w:rsidR="003133A5" w:rsidRDefault="003133A5" w:rsidP="00F3074B">
      <w:pPr>
        <w:pStyle w:val="PL"/>
        <w:rPr>
          <w:lang w:val="fr-FR"/>
        </w:rPr>
      </w:pPr>
      <w:r w:rsidRPr="00F3074B">
        <w:t xml:space="preserve">  /subscription-data/{ueId}/5mbs-data:</w:t>
      </w:r>
    </w:p>
    <w:p w14:paraId="2C261CCC" w14:textId="77777777" w:rsidR="003133A5" w:rsidRPr="00F705E3" w:rsidRDefault="003133A5" w:rsidP="00F3074B">
      <w:pPr>
        <w:pStyle w:val="PL"/>
        <w:rPr>
          <w:lang w:val="fr-FR" w:eastAsia="zh-CN"/>
        </w:rPr>
      </w:pPr>
      <w:r w:rsidRPr="00F3074B">
        <w:t xml:space="preserve">    $ref: 'TS29505_Subscription_Data.yaml#/paths/~1subscription-data~1%7BueId%7D~15mbs-data'</w:t>
      </w:r>
    </w:p>
    <w:p w14:paraId="4D9407A5" w14:textId="77777777" w:rsidR="00CD0FE8" w:rsidRDefault="00CD0FE8" w:rsidP="00CD0FE8">
      <w:pPr>
        <w:pStyle w:val="PL"/>
        <w:rPr>
          <w:lang w:val="fr-FR"/>
        </w:rPr>
      </w:pPr>
      <w:r w:rsidRPr="00F3074B">
        <w:t xml:space="preserve">  /subscription-data/{ueId}/</w:t>
      </w:r>
      <w:r>
        <w:t>uc</w:t>
      </w:r>
      <w:r w:rsidRPr="00F3074B">
        <w:t>-data:</w:t>
      </w:r>
    </w:p>
    <w:p w14:paraId="42F61B8F" w14:textId="77777777" w:rsidR="00CD0FE8" w:rsidRPr="005D0E9B" w:rsidRDefault="00CD0FE8" w:rsidP="00CD0FE8">
      <w:pPr>
        <w:pStyle w:val="PL"/>
        <w:rPr>
          <w:lang w:eastAsia="zh-CN"/>
        </w:rPr>
      </w:pPr>
      <w:r w:rsidRPr="00F3074B">
        <w:t xml:space="preserve">    $ref: 'TS29505_Subscription_Data.yaml#/paths/~1subscription-data~1%7BueId%7D~1</w:t>
      </w:r>
      <w:r>
        <w:t>uc</w:t>
      </w:r>
      <w:r w:rsidRPr="00F3074B">
        <w:t>-data'</w:t>
      </w:r>
    </w:p>
    <w:p w14:paraId="4D2B80CC" w14:textId="77777777" w:rsidR="003133A5" w:rsidRDefault="003133A5" w:rsidP="003133A5">
      <w:pPr>
        <w:pStyle w:val="PL"/>
      </w:pPr>
      <w:r>
        <w:t xml:space="preserve">  /policy-data/</w:t>
      </w:r>
      <w:r>
        <w:rPr>
          <w:lang w:eastAsia="zh-CN"/>
        </w:rPr>
        <w:t>ues/</w:t>
      </w:r>
      <w:r>
        <w:t>{ueId}:</w:t>
      </w:r>
    </w:p>
    <w:p w14:paraId="18F8DEEA" w14:textId="77777777" w:rsidR="003133A5" w:rsidRPr="00E52F05" w:rsidRDefault="003133A5" w:rsidP="00F3074B">
      <w:pPr>
        <w:pStyle w:val="PL"/>
        <w:rPr>
          <w:lang w:val="fr-FR" w:eastAsia="zh-CN"/>
        </w:rPr>
      </w:pPr>
      <w:r w:rsidRPr="00F3074B">
        <w:t xml:space="preserve">    $ref: 'TS29519_Policy_Data.yaml#/paths/~1policy-data~1ues~1%7BueId%7D'</w:t>
      </w:r>
    </w:p>
    <w:p w14:paraId="1E8C7174" w14:textId="77777777" w:rsidR="003133A5" w:rsidRDefault="003133A5" w:rsidP="003133A5">
      <w:pPr>
        <w:pStyle w:val="PL"/>
      </w:pPr>
      <w:r>
        <w:t xml:space="preserve">  /policy-data/</w:t>
      </w:r>
      <w:r>
        <w:rPr>
          <w:lang w:eastAsia="zh-CN"/>
        </w:rPr>
        <w:t>ues/</w:t>
      </w:r>
      <w:r>
        <w:t>{ueId}/am-data:</w:t>
      </w:r>
    </w:p>
    <w:p w14:paraId="0CE93CB2" w14:textId="77777777" w:rsidR="003133A5" w:rsidRDefault="003133A5" w:rsidP="00F3074B">
      <w:pPr>
        <w:pStyle w:val="PL"/>
        <w:rPr>
          <w:lang w:val="fr-FR"/>
        </w:rPr>
      </w:pPr>
      <w:r w:rsidRPr="00F3074B">
        <w:t xml:space="preserve">    $ref: 'TS29519_Policy_Data.yaml#/paths/~1policy-data~1ues~1%7BueId%7D~1am-data'</w:t>
      </w:r>
    </w:p>
    <w:p w14:paraId="6ACA2C10" w14:textId="77777777" w:rsidR="003133A5" w:rsidRDefault="003133A5" w:rsidP="003133A5">
      <w:pPr>
        <w:pStyle w:val="PL"/>
      </w:pPr>
      <w:r>
        <w:t xml:space="preserve">  /policy-data/</w:t>
      </w:r>
      <w:r>
        <w:rPr>
          <w:lang w:eastAsia="zh-CN"/>
        </w:rPr>
        <w:t>ues/</w:t>
      </w:r>
      <w:r>
        <w:t>{ueId</w:t>
      </w:r>
      <w:r>
        <w:rPr>
          <w:lang w:val="fr-FR"/>
        </w:rPr>
        <w:t>}/ue-policy-set:</w:t>
      </w:r>
    </w:p>
    <w:p w14:paraId="690952E1" w14:textId="77777777" w:rsidR="003133A5" w:rsidRDefault="003133A5" w:rsidP="00F3074B">
      <w:pPr>
        <w:pStyle w:val="PL"/>
        <w:rPr>
          <w:lang w:val="fr-FR"/>
        </w:rPr>
      </w:pPr>
      <w:r w:rsidRPr="00F3074B">
        <w:t xml:space="preserve">    $ref: 'TS29519_Policy_Data.yaml#/paths/~1policy-data~1ues~1%7BueId%7D~1ue-policy-set'</w:t>
      </w:r>
    </w:p>
    <w:p w14:paraId="25BD5F53" w14:textId="77777777" w:rsidR="003133A5" w:rsidRDefault="003133A5" w:rsidP="003133A5">
      <w:pPr>
        <w:pStyle w:val="PL"/>
      </w:pPr>
      <w:r>
        <w:t xml:space="preserve">  /policy-data/</w:t>
      </w:r>
      <w:r>
        <w:rPr>
          <w:lang w:eastAsia="zh-CN"/>
        </w:rPr>
        <w:t>ues/</w:t>
      </w:r>
      <w:r>
        <w:t>{ueId</w:t>
      </w:r>
      <w:r>
        <w:rPr>
          <w:lang w:val="fr-FR"/>
        </w:rPr>
        <w:t>}/sm-data:</w:t>
      </w:r>
    </w:p>
    <w:p w14:paraId="6CFEC7F8" w14:textId="77777777" w:rsidR="003133A5" w:rsidRDefault="003133A5" w:rsidP="00F3074B">
      <w:pPr>
        <w:pStyle w:val="PL"/>
        <w:rPr>
          <w:lang w:val="fr-FR"/>
        </w:rPr>
      </w:pPr>
      <w:r w:rsidRPr="00F3074B">
        <w:t xml:space="preserve">    $ref: 'TS29519_Policy_Data.yaml#/paths/~1policy-data~1ues~1%7BueId%7D~1sm-data'</w:t>
      </w:r>
    </w:p>
    <w:p w14:paraId="054A669D" w14:textId="77777777" w:rsidR="003133A5" w:rsidRDefault="003133A5" w:rsidP="003133A5">
      <w:pPr>
        <w:pStyle w:val="PL"/>
      </w:pPr>
      <w:r>
        <w:t xml:space="preserve">  /policy-data/</w:t>
      </w:r>
      <w:r>
        <w:rPr>
          <w:lang w:eastAsia="zh-CN"/>
        </w:rPr>
        <w:t>ues/</w:t>
      </w:r>
      <w:r>
        <w:t>{ueId</w:t>
      </w:r>
      <w:r>
        <w:rPr>
          <w:lang w:val="fr-FR"/>
        </w:rPr>
        <w:t>}/sm-data/{usageMonId}:</w:t>
      </w:r>
    </w:p>
    <w:p w14:paraId="124F4FB5" w14:textId="77777777" w:rsidR="003133A5" w:rsidRDefault="003133A5" w:rsidP="00F3074B">
      <w:pPr>
        <w:pStyle w:val="PL"/>
        <w:rPr>
          <w:lang w:val="fr-FR"/>
        </w:rPr>
      </w:pPr>
      <w:r w:rsidRPr="00F3074B">
        <w:t xml:space="preserve">    $ref: 'TS29519_Policy_Data.yaml#/paths/~1policy-data~1ues~1%7BueId%7D~1sm-data~1%7BusageMonId%7D'</w:t>
      </w:r>
    </w:p>
    <w:p w14:paraId="07B18EDA" w14:textId="77777777" w:rsidR="003133A5" w:rsidRDefault="003133A5" w:rsidP="003133A5">
      <w:pPr>
        <w:pStyle w:val="PL"/>
      </w:pPr>
      <w:r>
        <w:t xml:space="preserve">  /policy-data/sponsor-connectivity-data/{sponsorId}:</w:t>
      </w:r>
    </w:p>
    <w:p w14:paraId="41C1E83C" w14:textId="77777777" w:rsidR="003133A5" w:rsidRDefault="003133A5" w:rsidP="00F3074B">
      <w:pPr>
        <w:pStyle w:val="PL"/>
        <w:rPr>
          <w:lang w:val="fr-FR"/>
        </w:rPr>
      </w:pPr>
      <w:r w:rsidRPr="00F3074B">
        <w:t xml:space="preserve">    $ref: 'TS29519_Policy_Data.yaml#/paths/~1policy-data~1sponsor-connectivity-data~1%7BsponsorId%7D'</w:t>
      </w:r>
    </w:p>
    <w:p w14:paraId="46F711A0" w14:textId="77777777" w:rsidR="003133A5" w:rsidRDefault="003133A5" w:rsidP="003133A5">
      <w:pPr>
        <w:pStyle w:val="PL"/>
      </w:pPr>
      <w:r>
        <w:t xml:space="preserve">  /policy-data/bdt</w:t>
      </w:r>
      <w:r>
        <w:rPr>
          <w:lang w:val="fr-FR"/>
        </w:rPr>
        <w:t>-data:</w:t>
      </w:r>
    </w:p>
    <w:p w14:paraId="0F6BFA13" w14:textId="77777777" w:rsidR="003133A5" w:rsidRDefault="003133A5" w:rsidP="003133A5">
      <w:pPr>
        <w:pStyle w:val="PL"/>
      </w:pPr>
      <w:r>
        <w:rPr>
          <w:lang w:val="fr-FR"/>
        </w:rPr>
        <w:t xml:space="preserve">    $ref: 'TS29519_Policy_Data.</w:t>
      </w:r>
      <w:r>
        <w:t>yaml#/</w:t>
      </w:r>
      <w:r>
        <w:rPr>
          <w:lang w:val="fr-FR"/>
        </w:rPr>
        <w:t>paths/~1</w:t>
      </w:r>
      <w:r>
        <w:t>policy-data~1bdt-data'</w:t>
      </w:r>
    </w:p>
    <w:p w14:paraId="3C65614D" w14:textId="77777777" w:rsidR="003133A5" w:rsidRDefault="003133A5" w:rsidP="003133A5">
      <w:pPr>
        <w:pStyle w:val="PL"/>
      </w:pPr>
      <w:r>
        <w:t xml:space="preserve">  /policy-data/bdt-data/{bdtReferenceId}:</w:t>
      </w:r>
    </w:p>
    <w:p w14:paraId="18529BDF" w14:textId="77777777" w:rsidR="003133A5" w:rsidRDefault="003133A5" w:rsidP="003133A5">
      <w:pPr>
        <w:pStyle w:val="PL"/>
        <w:rPr>
          <w:lang w:val="fr-FR"/>
        </w:rPr>
      </w:pPr>
      <w:r>
        <w:rPr>
          <w:lang w:val="fr-FR"/>
        </w:rPr>
        <w:t xml:space="preserve">    $ref: 'TS29519_Policy_Data.yaml#/paths/~1policy-data~1bdt-data~1%7BbdtReferenceId%7D'</w:t>
      </w:r>
    </w:p>
    <w:p w14:paraId="343265C5" w14:textId="77777777" w:rsidR="003133A5" w:rsidRDefault="003133A5" w:rsidP="003133A5">
      <w:pPr>
        <w:pStyle w:val="PL"/>
      </w:pPr>
      <w:r>
        <w:t xml:space="preserve">  /policy-data/subs-to-notify:</w:t>
      </w:r>
    </w:p>
    <w:p w14:paraId="0C771368" w14:textId="77777777" w:rsidR="003133A5" w:rsidRDefault="003133A5" w:rsidP="003133A5">
      <w:pPr>
        <w:pStyle w:val="PL"/>
        <w:rPr>
          <w:lang w:val="fr-FR"/>
        </w:rPr>
      </w:pPr>
      <w:r>
        <w:rPr>
          <w:lang w:val="fr-FR"/>
        </w:rPr>
        <w:t xml:space="preserve">    $ref: 'TS29519_Policy_Data.yaml#/paths/~1policy-data~1subs-to-notify'</w:t>
      </w:r>
    </w:p>
    <w:p w14:paraId="4F303248" w14:textId="77777777" w:rsidR="003133A5" w:rsidRDefault="003133A5" w:rsidP="003133A5">
      <w:pPr>
        <w:pStyle w:val="PL"/>
      </w:pPr>
      <w:r>
        <w:t xml:space="preserve">  /policy-data/subs-to-notify/{subsId}:</w:t>
      </w:r>
    </w:p>
    <w:p w14:paraId="0705C229" w14:textId="77777777" w:rsidR="003133A5" w:rsidRDefault="003133A5" w:rsidP="003133A5">
      <w:pPr>
        <w:pStyle w:val="PL"/>
        <w:rPr>
          <w:lang w:val="fr-FR"/>
        </w:rPr>
      </w:pPr>
      <w:r>
        <w:rPr>
          <w:lang w:val="fr-FR"/>
        </w:rPr>
        <w:t xml:space="preserve">    $ref: 'TS29519_Policy_Data.yaml#/paths/~1policy-data~1subs-to-notify~1%7BsubsId%7D'</w:t>
      </w:r>
    </w:p>
    <w:p w14:paraId="02F655BF" w14:textId="77777777" w:rsidR="003133A5" w:rsidRDefault="003133A5" w:rsidP="003133A5">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3F44325D" w14:textId="77777777" w:rsidR="003133A5" w:rsidRDefault="003133A5" w:rsidP="003133A5">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364CF98C" w14:textId="77777777" w:rsidR="003133A5" w:rsidRDefault="003133A5" w:rsidP="003133A5">
      <w:pPr>
        <w:pStyle w:val="PL"/>
      </w:pPr>
      <w:r>
        <w:t xml:space="preserve">  /application-data/pfds:</w:t>
      </w:r>
    </w:p>
    <w:p w14:paraId="420E3F95" w14:textId="77777777" w:rsidR="003133A5" w:rsidRDefault="003133A5" w:rsidP="003133A5">
      <w:pPr>
        <w:pStyle w:val="PL"/>
        <w:rPr>
          <w:lang w:val="fr-FR"/>
        </w:rPr>
      </w:pPr>
      <w:r>
        <w:rPr>
          <w:lang w:val="fr-FR"/>
        </w:rPr>
        <w:t xml:space="preserve">    $ref: 'TS29519_Application_Data.yaml#/paths/~1application-data~1pfds'</w:t>
      </w:r>
    </w:p>
    <w:p w14:paraId="37AA1B29" w14:textId="77777777" w:rsidR="003133A5" w:rsidRDefault="003133A5" w:rsidP="003133A5">
      <w:pPr>
        <w:pStyle w:val="PL"/>
      </w:pPr>
      <w:r>
        <w:t xml:space="preserve">  /application-data/pfds/{app</w:t>
      </w:r>
      <w:r>
        <w:rPr>
          <w:lang w:eastAsia="zh-CN"/>
        </w:rPr>
        <w:t>Id</w:t>
      </w:r>
      <w:r>
        <w:t>}:</w:t>
      </w:r>
    </w:p>
    <w:p w14:paraId="13E0BA2E" w14:textId="77777777" w:rsidR="003133A5" w:rsidRDefault="003133A5" w:rsidP="003133A5">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F5338B9" w14:textId="77777777" w:rsidR="003133A5" w:rsidRDefault="003133A5" w:rsidP="003133A5">
      <w:pPr>
        <w:pStyle w:val="PL"/>
      </w:pPr>
      <w:r>
        <w:t xml:space="preserve">  /application-data/influenceData:</w:t>
      </w:r>
    </w:p>
    <w:p w14:paraId="26B3EC06" w14:textId="77777777" w:rsidR="003133A5" w:rsidRDefault="003133A5" w:rsidP="003133A5">
      <w:pPr>
        <w:pStyle w:val="PL"/>
        <w:rPr>
          <w:lang w:val="fr-FR"/>
        </w:rPr>
      </w:pPr>
      <w:r>
        <w:rPr>
          <w:lang w:val="fr-FR"/>
        </w:rPr>
        <w:t xml:space="preserve">    $ref: 'TS29519_Application_Data.yaml#/paths/~1application-data~1</w:t>
      </w:r>
      <w:r>
        <w:t>influenceData</w:t>
      </w:r>
      <w:r>
        <w:rPr>
          <w:lang w:val="fr-FR"/>
        </w:rPr>
        <w:t>'</w:t>
      </w:r>
    </w:p>
    <w:p w14:paraId="5F725B59" w14:textId="77777777" w:rsidR="003133A5" w:rsidRDefault="003133A5" w:rsidP="003133A5">
      <w:pPr>
        <w:pStyle w:val="PL"/>
      </w:pPr>
      <w:r w:rsidRPr="009A6F57">
        <w:t># The path segment is left not following the naming convention as defined in 3GPP TS 29.501 due to backward compatibility consideration.</w:t>
      </w:r>
    </w:p>
    <w:p w14:paraId="412755E0" w14:textId="77777777" w:rsidR="003133A5" w:rsidRDefault="003133A5" w:rsidP="003133A5">
      <w:pPr>
        <w:pStyle w:val="PL"/>
      </w:pPr>
      <w:r>
        <w:t xml:space="preserve">  /application-data/influenceData/{influenceId}:</w:t>
      </w:r>
    </w:p>
    <w:p w14:paraId="1D164579" w14:textId="77777777" w:rsidR="003133A5" w:rsidRDefault="003133A5" w:rsidP="003133A5">
      <w:pPr>
        <w:pStyle w:val="PL"/>
        <w:rPr>
          <w:lang w:val="fr-FR" w:eastAsia="zh-CN"/>
        </w:rPr>
      </w:pPr>
      <w:r>
        <w:rPr>
          <w:lang w:val="fr-FR"/>
        </w:rPr>
        <w:t xml:space="preserve">    $ref: 'TS29519_Application_Data.yaml#/paths/~1application-data~1</w:t>
      </w:r>
      <w:r>
        <w:t>influenceData~1%7BinfluenceId%7D</w:t>
      </w:r>
      <w:r>
        <w:rPr>
          <w:lang w:val="fr-FR"/>
        </w:rPr>
        <w:t>'</w:t>
      </w:r>
    </w:p>
    <w:p w14:paraId="7A73F74A" w14:textId="77777777" w:rsidR="003133A5" w:rsidRDefault="003133A5" w:rsidP="003133A5">
      <w:pPr>
        <w:pStyle w:val="PL"/>
      </w:pPr>
      <w:r w:rsidRPr="00342528">
        <w:t># The path segment is left not following the naming convention as defined in 3GPP TS 29.501 due to backward compatibility consideration.</w:t>
      </w:r>
    </w:p>
    <w:p w14:paraId="4DE2C4E6" w14:textId="77777777" w:rsidR="003133A5" w:rsidRDefault="003133A5" w:rsidP="003133A5">
      <w:pPr>
        <w:pStyle w:val="PL"/>
      </w:pPr>
      <w:r>
        <w:t xml:space="preserve">  /policy-data/plmns/{plmnId</w:t>
      </w:r>
      <w:r>
        <w:rPr>
          <w:lang w:val="fr-FR"/>
        </w:rPr>
        <w:t>}/ue-policy-set:</w:t>
      </w:r>
    </w:p>
    <w:p w14:paraId="0FA87E81" w14:textId="77777777" w:rsidR="003133A5" w:rsidRDefault="003133A5" w:rsidP="003133A5">
      <w:pPr>
        <w:pStyle w:val="PL"/>
        <w:rPr>
          <w:lang w:val="fr-FR" w:eastAsia="zh-CN"/>
        </w:rPr>
      </w:pPr>
      <w:r>
        <w:rPr>
          <w:lang w:val="fr-FR"/>
        </w:rPr>
        <w:t xml:space="preserve">    $ref: 'TS29519_Policy_Data.yaml#/paths/~1policy-data</w:t>
      </w:r>
      <w:r>
        <w:t>~1plmns~1%7BplmnId%7D</w:t>
      </w:r>
      <w:r>
        <w:rPr>
          <w:lang w:val="fr-FR"/>
        </w:rPr>
        <w:t>~1ue-policy-set'</w:t>
      </w:r>
    </w:p>
    <w:p w14:paraId="4E09D143" w14:textId="77777777" w:rsidR="003133A5" w:rsidRDefault="003133A5" w:rsidP="003133A5">
      <w:pPr>
        <w:pStyle w:val="PL"/>
      </w:pPr>
      <w:r>
        <w:t xml:space="preserve">  /application-data/bdtPolicyData:</w:t>
      </w:r>
    </w:p>
    <w:p w14:paraId="69ADCC3B" w14:textId="77777777" w:rsidR="003133A5" w:rsidRDefault="003133A5" w:rsidP="003133A5">
      <w:pPr>
        <w:pStyle w:val="PL"/>
        <w:rPr>
          <w:lang w:val="fr-FR"/>
        </w:rPr>
      </w:pPr>
      <w:r>
        <w:rPr>
          <w:lang w:val="fr-FR"/>
        </w:rPr>
        <w:t xml:space="preserve">    $ref: 'TS29519_Application_Data.yaml#/paths/~1application-data~1</w:t>
      </w:r>
      <w:r>
        <w:t>bdtPolicyData</w:t>
      </w:r>
      <w:r>
        <w:rPr>
          <w:lang w:val="fr-FR"/>
        </w:rPr>
        <w:t>'</w:t>
      </w:r>
    </w:p>
    <w:p w14:paraId="4B80EBEB" w14:textId="77777777" w:rsidR="003133A5" w:rsidRDefault="003133A5" w:rsidP="003133A5">
      <w:pPr>
        <w:pStyle w:val="PL"/>
      </w:pPr>
      <w:r w:rsidRPr="00C07180">
        <w:t># The path segment is left not following the naming convention as defined in 3GPP TS 29.501 due to backward compatibility consideration.</w:t>
      </w:r>
    </w:p>
    <w:p w14:paraId="2BE77335" w14:textId="77777777" w:rsidR="003133A5" w:rsidRDefault="003133A5" w:rsidP="003133A5">
      <w:pPr>
        <w:pStyle w:val="PL"/>
      </w:pPr>
      <w:r>
        <w:t xml:space="preserve">  /application-data/bdtPolicyData/{bdtPolicyId}:</w:t>
      </w:r>
    </w:p>
    <w:p w14:paraId="693B941D" w14:textId="77777777" w:rsidR="003133A5" w:rsidRDefault="003133A5" w:rsidP="003133A5">
      <w:pPr>
        <w:pStyle w:val="PL"/>
        <w:rPr>
          <w:lang w:val="fr-FR"/>
        </w:rPr>
      </w:pPr>
      <w:r>
        <w:rPr>
          <w:lang w:val="fr-FR"/>
        </w:rPr>
        <w:t xml:space="preserve">    $ref: 'TS29519_Application_Data.yaml#/paths/~1application-data~1</w:t>
      </w:r>
      <w:r>
        <w:t>bdtPolicyData~1%7BbdtPolicyId%7D</w:t>
      </w:r>
      <w:r>
        <w:rPr>
          <w:lang w:val="fr-FR"/>
        </w:rPr>
        <w:t>'</w:t>
      </w:r>
    </w:p>
    <w:p w14:paraId="2DAE10E6" w14:textId="77777777" w:rsidR="003133A5" w:rsidRDefault="003133A5" w:rsidP="003133A5">
      <w:pPr>
        <w:pStyle w:val="PL"/>
      </w:pPr>
      <w:r w:rsidRPr="00C07180">
        <w:t># The path segment is left not following the naming convention as defined in 3GPP TS 29.501 due to backward compatibility consideration.</w:t>
      </w:r>
    </w:p>
    <w:p w14:paraId="09CB24C5" w14:textId="77777777" w:rsidR="003133A5" w:rsidRDefault="003133A5" w:rsidP="003133A5">
      <w:pPr>
        <w:pStyle w:val="PL"/>
      </w:pPr>
      <w:r>
        <w:t xml:space="preserve">  /application-data/iptvConfigData:</w:t>
      </w:r>
    </w:p>
    <w:p w14:paraId="514E4B8B" w14:textId="77777777" w:rsidR="003133A5" w:rsidRDefault="003133A5" w:rsidP="003133A5">
      <w:pPr>
        <w:pStyle w:val="PL"/>
        <w:rPr>
          <w:lang w:val="fr-FR"/>
        </w:rPr>
      </w:pPr>
      <w:r>
        <w:rPr>
          <w:lang w:val="fr-FR"/>
        </w:rPr>
        <w:t xml:space="preserve">    $ref: 'TS29519_Application_Data.yaml#/paths/~1application-data~1</w:t>
      </w:r>
      <w:r>
        <w:t>iptvConfigData</w:t>
      </w:r>
      <w:r>
        <w:rPr>
          <w:lang w:val="fr-FR"/>
        </w:rPr>
        <w:t>'</w:t>
      </w:r>
    </w:p>
    <w:p w14:paraId="43B4F341" w14:textId="77777777" w:rsidR="003133A5" w:rsidRDefault="003133A5" w:rsidP="003133A5">
      <w:pPr>
        <w:pStyle w:val="PL"/>
      </w:pPr>
      <w:r w:rsidRPr="00C07180">
        <w:t># The path segment is left not following the naming convention as defined in 3GPP TS 29.501 due to backward compatibility consideration.</w:t>
      </w:r>
    </w:p>
    <w:p w14:paraId="0FE4E3B3" w14:textId="77777777" w:rsidR="003133A5" w:rsidRDefault="003133A5" w:rsidP="003133A5">
      <w:pPr>
        <w:pStyle w:val="PL"/>
      </w:pPr>
      <w:r>
        <w:t xml:space="preserve">  /application-data/iptvConfigData/{configurationId}:</w:t>
      </w:r>
    </w:p>
    <w:p w14:paraId="5B0010C2" w14:textId="77777777" w:rsidR="003133A5" w:rsidRDefault="003133A5" w:rsidP="003133A5">
      <w:pPr>
        <w:pStyle w:val="PL"/>
        <w:rPr>
          <w:lang w:val="fr-FR"/>
        </w:rPr>
      </w:pPr>
      <w:r>
        <w:rPr>
          <w:lang w:val="fr-FR"/>
        </w:rPr>
        <w:t xml:space="preserve">    $ref: 'TS29519_Application_Data.yaml#/paths/~1application-data~1</w:t>
      </w:r>
      <w:r>
        <w:t>iptvConfigData~1%7BconfigurationId%7D</w:t>
      </w:r>
      <w:r>
        <w:rPr>
          <w:lang w:val="fr-FR"/>
        </w:rPr>
        <w:t>'</w:t>
      </w:r>
    </w:p>
    <w:p w14:paraId="2C8FCE4D" w14:textId="77777777" w:rsidR="003133A5" w:rsidRDefault="003133A5" w:rsidP="003133A5">
      <w:pPr>
        <w:pStyle w:val="PL"/>
      </w:pPr>
      <w:r w:rsidRPr="00C07180">
        <w:t># The path segment is left not following the naming convention as defined in 3GPP TS 29.501 due to backward compatibility consideration.</w:t>
      </w:r>
    </w:p>
    <w:p w14:paraId="23EA2210" w14:textId="77777777" w:rsidR="003133A5" w:rsidRDefault="003133A5" w:rsidP="003133A5">
      <w:pPr>
        <w:pStyle w:val="PL"/>
      </w:pPr>
      <w:r>
        <w:t xml:space="preserve">  /</w:t>
      </w:r>
      <w:r w:rsidRPr="007576BC">
        <w:t>application-data/serviceParamData:</w:t>
      </w:r>
    </w:p>
    <w:p w14:paraId="68297B3A" w14:textId="77777777" w:rsidR="003133A5" w:rsidRPr="00A0349D" w:rsidRDefault="003133A5" w:rsidP="003133A5">
      <w:pPr>
        <w:pStyle w:val="PL"/>
      </w:pPr>
      <w:r w:rsidRPr="00A0349D">
        <w:t xml:space="preserve">    $ref: 'TS29519_Application_Data.yaml#/paths/~1application-data</w:t>
      </w:r>
      <w:r>
        <w:t>~1</w:t>
      </w:r>
      <w:r w:rsidRPr="007576BC">
        <w:t>serviceParamData</w:t>
      </w:r>
      <w:r w:rsidRPr="00A0349D">
        <w:t>'</w:t>
      </w:r>
    </w:p>
    <w:p w14:paraId="1A6961D9" w14:textId="77777777" w:rsidR="003133A5" w:rsidRDefault="003133A5" w:rsidP="003133A5">
      <w:pPr>
        <w:pStyle w:val="PL"/>
      </w:pPr>
      <w:r w:rsidRPr="00C07180">
        <w:lastRenderedPageBreak/>
        <w:t># The path segment is left not following the naming convention as defined in 3GPP TS 29.501 due to backward compatibility consideration.</w:t>
      </w:r>
    </w:p>
    <w:p w14:paraId="57DB8C62" w14:textId="77777777" w:rsidR="003133A5" w:rsidRDefault="003133A5" w:rsidP="003133A5">
      <w:pPr>
        <w:pStyle w:val="PL"/>
      </w:pPr>
      <w:r>
        <w:t xml:space="preserve">  /</w:t>
      </w:r>
      <w:r w:rsidRPr="007576BC">
        <w:t>application-data/serviceParamData</w:t>
      </w:r>
      <w:r>
        <w:t>/</w:t>
      </w:r>
      <w:r w:rsidRPr="00592CEC">
        <w:t>{serviceParamId}</w:t>
      </w:r>
      <w:r w:rsidRPr="007576BC">
        <w:t>:</w:t>
      </w:r>
    </w:p>
    <w:p w14:paraId="1CA5818B" w14:textId="77777777" w:rsidR="003133A5" w:rsidRPr="00A0349D" w:rsidRDefault="003133A5" w:rsidP="003133A5">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1467613A" w14:textId="77777777" w:rsidR="003133A5" w:rsidRDefault="003133A5" w:rsidP="003133A5">
      <w:pPr>
        <w:pStyle w:val="PL"/>
      </w:pPr>
      <w:r w:rsidRPr="00C07180">
        <w:t># The path segment is left not following the naming convention as defined in 3GPP TS 29.501 due to backward compatibility consideration.</w:t>
      </w:r>
    </w:p>
    <w:p w14:paraId="5D09BC98" w14:textId="77777777" w:rsidR="003133A5" w:rsidRDefault="003133A5" w:rsidP="003133A5">
      <w:pPr>
        <w:pStyle w:val="PL"/>
      </w:pPr>
      <w:r>
        <w:t xml:space="preserve">  /application-data/influenceData/subs</w:t>
      </w:r>
      <w:r>
        <w:rPr>
          <w:lang w:eastAsia="zh-CN"/>
        </w:rPr>
        <w:t>-to-notify</w:t>
      </w:r>
      <w:r>
        <w:t>:</w:t>
      </w:r>
    </w:p>
    <w:p w14:paraId="5994FAD8" w14:textId="77777777" w:rsidR="003133A5" w:rsidRDefault="003133A5" w:rsidP="003133A5">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43681253" w14:textId="77777777" w:rsidR="003133A5" w:rsidRDefault="003133A5" w:rsidP="003133A5">
      <w:pPr>
        <w:pStyle w:val="PL"/>
      </w:pPr>
      <w:r w:rsidRPr="00C07180">
        <w:t># The path segment is left not following the naming convention as defined in 3GPP TS 29.501 due to backward compatibility consideration.</w:t>
      </w:r>
    </w:p>
    <w:p w14:paraId="0A93DC89" w14:textId="77777777" w:rsidR="003133A5" w:rsidRDefault="003133A5" w:rsidP="003133A5">
      <w:pPr>
        <w:pStyle w:val="PL"/>
      </w:pPr>
      <w:r>
        <w:t xml:space="preserve">  /application-data/influenceData/subs</w:t>
      </w:r>
      <w:r>
        <w:rPr>
          <w:lang w:eastAsia="zh-CN"/>
        </w:rPr>
        <w:t>-to-notify</w:t>
      </w:r>
      <w:r>
        <w:t>/{subscriptionId}:</w:t>
      </w:r>
    </w:p>
    <w:p w14:paraId="65803A33" w14:textId="77777777" w:rsidR="003133A5" w:rsidRDefault="003133A5" w:rsidP="003133A5">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0345ACD8" w14:textId="77777777" w:rsidR="003133A5" w:rsidRDefault="003133A5" w:rsidP="003133A5">
      <w:pPr>
        <w:pStyle w:val="PL"/>
      </w:pPr>
      <w:r w:rsidRPr="00C07180">
        <w:t># The path segment is left not following the naming convention as defined in 3GPP TS 29.501 due to backward compatibility consideration.</w:t>
      </w:r>
    </w:p>
    <w:p w14:paraId="230486AE" w14:textId="77777777" w:rsidR="003133A5" w:rsidRDefault="003133A5" w:rsidP="003133A5">
      <w:pPr>
        <w:pStyle w:val="PL"/>
      </w:pPr>
      <w:r>
        <w:t xml:space="preserve">  /application-data/subs</w:t>
      </w:r>
      <w:r>
        <w:rPr>
          <w:lang w:eastAsia="zh-CN"/>
        </w:rPr>
        <w:t>-to-notify</w:t>
      </w:r>
      <w:r>
        <w:t>:</w:t>
      </w:r>
    </w:p>
    <w:p w14:paraId="7FAF7B21"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rPr>
          <w:lang w:val="fr-FR"/>
        </w:rPr>
        <w:t>'</w:t>
      </w:r>
    </w:p>
    <w:p w14:paraId="0A13A17E" w14:textId="77777777" w:rsidR="003133A5" w:rsidRDefault="003133A5" w:rsidP="003133A5">
      <w:pPr>
        <w:pStyle w:val="PL"/>
      </w:pPr>
      <w:r>
        <w:t xml:space="preserve">  /application-data/subs</w:t>
      </w:r>
      <w:r>
        <w:rPr>
          <w:lang w:eastAsia="zh-CN"/>
        </w:rPr>
        <w:t>-to-notify</w:t>
      </w:r>
      <w:r>
        <w:t>/{subsId}:</w:t>
      </w:r>
    </w:p>
    <w:p w14:paraId="2E272608"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2EEAD0C8" w14:textId="77777777" w:rsidR="003133A5" w:rsidRDefault="003133A5" w:rsidP="003133A5">
      <w:pPr>
        <w:pStyle w:val="PL"/>
      </w:pPr>
      <w:r>
        <w:t xml:space="preserve">  /exposure-data/{ueId}/access-and-mobility-data:</w:t>
      </w:r>
    </w:p>
    <w:p w14:paraId="01585443" w14:textId="77777777" w:rsidR="003133A5" w:rsidRDefault="003133A5" w:rsidP="003133A5">
      <w:pPr>
        <w:pStyle w:val="PL"/>
        <w:rPr>
          <w:lang w:val="fr-FR"/>
        </w:rPr>
      </w:pPr>
      <w:r>
        <w:rPr>
          <w:lang w:val="fr-FR"/>
        </w:rPr>
        <w:t xml:space="preserve">    $ref: 'TS29519_Exposure_Data.yaml#/paths/~1</w:t>
      </w:r>
      <w:r>
        <w:t>exposure-data~1%7BueId%7D~1access-and-mobility-data</w:t>
      </w:r>
      <w:r>
        <w:rPr>
          <w:lang w:val="fr-FR"/>
        </w:rPr>
        <w:t>'</w:t>
      </w:r>
    </w:p>
    <w:p w14:paraId="34A54C62" w14:textId="77777777" w:rsidR="003133A5" w:rsidRDefault="003133A5" w:rsidP="003133A5">
      <w:pPr>
        <w:pStyle w:val="PL"/>
      </w:pPr>
      <w:r>
        <w:t xml:space="preserve">  /exposure-data/{ueId}/session-management-data/{pduSessionId}:</w:t>
      </w:r>
    </w:p>
    <w:p w14:paraId="44700E5D" w14:textId="77777777" w:rsidR="003133A5" w:rsidRDefault="003133A5" w:rsidP="003133A5">
      <w:pPr>
        <w:pStyle w:val="PL"/>
        <w:rPr>
          <w:lang w:val="fr-FR"/>
        </w:rPr>
      </w:pPr>
      <w:r>
        <w:rPr>
          <w:lang w:val="fr-FR"/>
        </w:rPr>
        <w:t xml:space="preserve">    $ref: 'TS29519_Exposure_Data.yaml#/paths/~1</w:t>
      </w:r>
      <w:r>
        <w:t>exposure-data~1%7BueId%7D~1session-management-data~1%7BpduSessionId%7D</w:t>
      </w:r>
      <w:r>
        <w:rPr>
          <w:lang w:val="fr-FR"/>
        </w:rPr>
        <w:t>'</w:t>
      </w:r>
    </w:p>
    <w:p w14:paraId="19E3E50F" w14:textId="77777777" w:rsidR="003133A5" w:rsidRDefault="003133A5" w:rsidP="003133A5">
      <w:pPr>
        <w:pStyle w:val="PL"/>
      </w:pPr>
      <w:r>
        <w:t xml:space="preserve">  /exposure-data/subs-to-notify:</w:t>
      </w:r>
    </w:p>
    <w:p w14:paraId="56D73562" w14:textId="77777777" w:rsidR="003133A5" w:rsidRDefault="003133A5" w:rsidP="003133A5">
      <w:pPr>
        <w:pStyle w:val="PL"/>
        <w:rPr>
          <w:lang w:val="fr-FR"/>
        </w:rPr>
      </w:pPr>
      <w:r>
        <w:rPr>
          <w:lang w:val="fr-FR"/>
        </w:rPr>
        <w:t xml:space="preserve">    $ref: 'TS29519_Exposure_Data.yaml#/paths/~1</w:t>
      </w:r>
      <w:r>
        <w:t>exposure</w:t>
      </w:r>
      <w:r>
        <w:rPr>
          <w:lang w:val="fr-FR"/>
        </w:rPr>
        <w:t>-data~1subs-to-notify'</w:t>
      </w:r>
    </w:p>
    <w:p w14:paraId="1927CEA4" w14:textId="77777777" w:rsidR="003133A5" w:rsidRDefault="003133A5" w:rsidP="003133A5">
      <w:pPr>
        <w:pStyle w:val="PL"/>
      </w:pPr>
      <w:r>
        <w:t xml:space="preserve">  /exposure-data/subs-to-notify/{subId}:</w:t>
      </w:r>
    </w:p>
    <w:p w14:paraId="272F1B7B" w14:textId="77777777" w:rsidR="003133A5" w:rsidRDefault="003133A5" w:rsidP="003133A5">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0E25282B" w14:textId="77777777" w:rsidR="00F817B5" w:rsidRDefault="00F817B5" w:rsidP="00F817B5">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4282A501" w14:textId="77777777" w:rsidR="00F817B5" w:rsidRDefault="00F817B5" w:rsidP="00F817B5">
      <w:pPr>
        <w:pStyle w:val="PL"/>
      </w:pPr>
      <w:r w:rsidRPr="00986E88">
        <w:t xml:space="preserve">    post:</w:t>
      </w:r>
    </w:p>
    <w:p w14:paraId="2900F7B9" w14:textId="77777777" w:rsidR="00F817B5" w:rsidRPr="00A37A81" w:rsidRDefault="00F817B5" w:rsidP="00F817B5">
      <w:pPr>
        <w:pStyle w:val="PL"/>
      </w:pPr>
      <w:r>
        <w:t xml:space="preserve">    # This is a pseudo operation, clients shall NOT invoke this method!</w:t>
      </w:r>
    </w:p>
    <w:p w14:paraId="252C3E50" w14:textId="77777777" w:rsidR="00F817B5" w:rsidRPr="000B71E3" w:rsidRDefault="00F817B5" w:rsidP="00F817B5">
      <w:pPr>
        <w:pStyle w:val="PL"/>
      </w:pPr>
      <w:r w:rsidRPr="000B71E3">
        <w:t xml:space="preserve">      summary: subscribe to </w:t>
      </w:r>
      <w:r>
        <w:t xml:space="preserve">data restoration </w:t>
      </w:r>
      <w:r w:rsidRPr="000B71E3">
        <w:t>notifications</w:t>
      </w:r>
    </w:p>
    <w:p w14:paraId="2D5F4F31" w14:textId="77777777" w:rsidR="00F817B5" w:rsidRDefault="00F817B5" w:rsidP="00F817B5">
      <w:pPr>
        <w:pStyle w:val="PL"/>
      </w:pPr>
      <w:r>
        <w:t xml:space="preserve">      operationId: CreateIndividualSubcription</w:t>
      </w:r>
    </w:p>
    <w:p w14:paraId="3C6DD342" w14:textId="77777777" w:rsidR="00F817B5" w:rsidRDefault="00F817B5" w:rsidP="00F817B5">
      <w:pPr>
        <w:pStyle w:val="PL"/>
      </w:pPr>
      <w:r>
        <w:t xml:space="preserve">      tags:</w:t>
      </w:r>
    </w:p>
    <w:p w14:paraId="5C4E5741" w14:textId="77777777" w:rsidR="00F817B5" w:rsidRDefault="00F817B5" w:rsidP="00F817B5">
      <w:pPr>
        <w:pStyle w:val="PL"/>
      </w:pPr>
      <w:r>
        <w:t xml:space="preserve">        - Subscriptions (Collection)</w:t>
      </w:r>
    </w:p>
    <w:p w14:paraId="44762F01" w14:textId="77777777" w:rsidR="00F817B5" w:rsidRPr="00986E88" w:rsidRDefault="00F817B5" w:rsidP="00F817B5">
      <w:pPr>
        <w:pStyle w:val="PL"/>
      </w:pPr>
      <w:r w:rsidRPr="00986E88">
        <w:t xml:space="preserve">      requestBody:</w:t>
      </w:r>
    </w:p>
    <w:p w14:paraId="04F623C4" w14:textId="77777777" w:rsidR="00F817B5" w:rsidRPr="00986E88" w:rsidRDefault="00F817B5" w:rsidP="00F817B5">
      <w:pPr>
        <w:pStyle w:val="PL"/>
      </w:pPr>
      <w:r w:rsidRPr="00986E88">
        <w:t xml:space="preserve">        required: true</w:t>
      </w:r>
    </w:p>
    <w:p w14:paraId="71C6C6FB" w14:textId="77777777" w:rsidR="00F817B5" w:rsidRPr="00986E88" w:rsidRDefault="00F817B5" w:rsidP="00F817B5">
      <w:pPr>
        <w:pStyle w:val="PL"/>
      </w:pPr>
      <w:r w:rsidRPr="00986E88">
        <w:t xml:space="preserve">        content:</w:t>
      </w:r>
    </w:p>
    <w:p w14:paraId="71CC6E89" w14:textId="77777777" w:rsidR="00F817B5" w:rsidRDefault="00F817B5" w:rsidP="00F817B5">
      <w:pPr>
        <w:pStyle w:val="PL"/>
      </w:pPr>
      <w:r w:rsidRPr="00986E88">
        <w:t xml:space="preserve">          application/json:</w:t>
      </w:r>
    </w:p>
    <w:p w14:paraId="4AB97894" w14:textId="77777777" w:rsidR="00F817B5" w:rsidRPr="00986E88" w:rsidRDefault="00F817B5" w:rsidP="00F817B5">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8539484" w14:textId="77777777" w:rsidR="00F817B5" w:rsidRPr="00986E88" w:rsidRDefault="00F817B5" w:rsidP="00F817B5">
      <w:pPr>
        <w:pStyle w:val="PL"/>
      </w:pPr>
      <w:r w:rsidRPr="00986E88">
        <w:t xml:space="preserve">      responses:</w:t>
      </w:r>
    </w:p>
    <w:p w14:paraId="4975621F" w14:textId="77777777" w:rsidR="00F817B5" w:rsidRDefault="00F817B5" w:rsidP="00F817B5">
      <w:pPr>
        <w:pStyle w:val="PL"/>
      </w:pPr>
      <w:r>
        <w:t xml:space="preserve">        default:</w:t>
      </w:r>
    </w:p>
    <w:p w14:paraId="374214C1"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D23139D" w14:textId="77777777" w:rsidR="00F817B5" w:rsidRPr="00986E88" w:rsidRDefault="00F817B5" w:rsidP="00F817B5">
      <w:pPr>
        <w:pStyle w:val="PL"/>
      </w:pPr>
      <w:r w:rsidRPr="00986E88">
        <w:t xml:space="preserve">      callbacks:</w:t>
      </w:r>
    </w:p>
    <w:p w14:paraId="45B476A1" w14:textId="77777777" w:rsidR="00F817B5" w:rsidRPr="00986E88" w:rsidRDefault="00F817B5" w:rsidP="00F817B5">
      <w:pPr>
        <w:pStyle w:val="PL"/>
      </w:pPr>
      <w:r w:rsidRPr="00986E88">
        <w:t xml:space="preserve">        </w:t>
      </w:r>
      <w:r w:rsidRPr="00DE0938">
        <w:t>restorationNotification</w:t>
      </w:r>
      <w:r w:rsidRPr="00986E88">
        <w:t>:</w:t>
      </w:r>
    </w:p>
    <w:p w14:paraId="3737DD6C" w14:textId="77777777" w:rsidR="00F817B5" w:rsidRDefault="00F817B5" w:rsidP="00F817B5">
      <w:pPr>
        <w:pStyle w:val="PL"/>
      </w:pPr>
      <w:r w:rsidRPr="00986E88">
        <w:t xml:space="preserve">          '{</w:t>
      </w:r>
      <w:r>
        <w:rPr>
          <w:lang w:val="en-US"/>
        </w:rPr>
        <w:t>data</w:t>
      </w:r>
      <w:r w:rsidRPr="00B06F7A">
        <w:rPr>
          <w:lang w:val="en-US"/>
        </w:rPr>
        <w:t>RestorationCallbackUri</w:t>
      </w:r>
      <w:r w:rsidRPr="00986E88">
        <w:t>}':</w:t>
      </w:r>
    </w:p>
    <w:p w14:paraId="75365764" w14:textId="77777777" w:rsidR="00F817B5" w:rsidRPr="00986E88" w:rsidRDefault="00F817B5" w:rsidP="00F817B5">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40C38B64" w14:textId="77777777" w:rsidR="00F817B5" w:rsidRPr="00986E88" w:rsidRDefault="00F817B5" w:rsidP="00F817B5">
      <w:pPr>
        <w:pStyle w:val="PL"/>
      </w:pPr>
      <w:r w:rsidRPr="00986E88">
        <w:t xml:space="preserve">            post:</w:t>
      </w:r>
    </w:p>
    <w:p w14:paraId="28C7631B" w14:textId="77777777" w:rsidR="00F817B5" w:rsidRPr="00986E88" w:rsidRDefault="00F817B5" w:rsidP="00F817B5">
      <w:pPr>
        <w:pStyle w:val="PL"/>
      </w:pPr>
      <w:r w:rsidRPr="00986E88">
        <w:t xml:space="preserve">              requestBody:</w:t>
      </w:r>
    </w:p>
    <w:p w14:paraId="0431CC3E" w14:textId="77777777" w:rsidR="00F817B5" w:rsidRPr="00986E88" w:rsidRDefault="00F817B5" w:rsidP="00F817B5">
      <w:pPr>
        <w:pStyle w:val="PL"/>
      </w:pPr>
      <w:r w:rsidRPr="00986E88">
        <w:t xml:space="preserve">                required: true</w:t>
      </w:r>
    </w:p>
    <w:p w14:paraId="05751A4E" w14:textId="77777777" w:rsidR="00F817B5" w:rsidRPr="00986E88" w:rsidRDefault="00F817B5" w:rsidP="00F817B5">
      <w:pPr>
        <w:pStyle w:val="PL"/>
      </w:pPr>
      <w:r w:rsidRPr="00986E88">
        <w:t xml:space="preserve">                content:</w:t>
      </w:r>
    </w:p>
    <w:p w14:paraId="787EC327" w14:textId="77777777" w:rsidR="00F817B5" w:rsidRPr="00986E88" w:rsidRDefault="00F817B5" w:rsidP="00F817B5">
      <w:pPr>
        <w:pStyle w:val="PL"/>
      </w:pPr>
      <w:r w:rsidRPr="00986E88">
        <w:t xml:space="preserve">                  application/json:</w:t>
      </w:r>
    </w:p>
    <w:p w14:paraId="32119E70" w14:textId="77777777" w:rsidR="00F817B5" w:rsidRPr="00986E88" w:rsidRDefault="00F817B5" w:rsidP="00F817B5">
      <w:pPr>
        <w:pStyle w:val="PL"/>
      </w:pPr>
      <w:r w:rsidRPr="00986E88">
        <w:t xml:space="preserve">                    schema:</w:t>
      </w:r>
    </w:p>
    <w:p w14:paraId="68F7FE7C" w14:textId="77777777" w:rsidR="00F817B5" w:rsidRPr="00986E88" w:rsidRDefault="00F817B5" w:rsidP="00F817B5">
      <w:pPr>
        <w:pStyle w:val="PL"/>
      </w:pPr>
      <w:r w:rsidRPr="00986E88">
        <w:t xml:space="preserve">                      $ref: '#/components/schemas/</w:t>
      </w:r>
      <w:r>
        <w:rPr>
          <w:lang w:eastAsia="zh-CN"/>
        </w:rPr>
        <w:t>DataRestorationNotification</w:t>
      </w:r>
      <w:r w:rsidRPr="00986E88">
        <w:t>'</w:t>
      </w:r>
    </w:p>
    <w:p w14:paraId="0CEAC60C" w14:textId="77777777" w:rsidR="00F817B5" w:rsidRPr="00986E88" w:rsidRDefault="00F817B5" w:rsidP="00F817B5">
      <w:pPr>
        <w:pStyle w:val="PL"/>
      </w:pPr>
      <w:r w:rsidRPr="00986E88">
        <w:t xml:space="preserve">              responses:</w:t>
      </w:r>
    </w:p>
    <w:p w14:paraId="25BC7C86" w14:textId="77777777" w:rsidR="00F817B5" w:rsidRPr="00986E88" w:rsidRDefault="00F817B5" w:rsidP="00F817B5">
      <w:pPr>
        <w:pStyle w:val="PL"/>
      </w:pPr>
      <w:r w:rsidRPr="00986E88">
        <w:t xml:space="preserve">                '204':</w:t>
      </w:r>
    </w:p>
    <w:p w14:paraId="4B01E311" w14:textId="77777777" w:rsidR="00F817B5" w:rsidRPr="00986E88" w:rsidRDefault="00F817B5" w:rsidP="00F817B5">
      <w:pPr>
        <w:pStyle w:val="PL"/>
      </w:pPr>
      <w:r w:rsidRPr="00986E88">
        <w:t xml:space="preserve">                  description: No Content, Notification was succesfull</w:t>
      </w:r>
    </w:p>
    <w:p w14:paraId="2270DA78" w14:textId="77777777" w:rsidR="00F817B5" w:rsidRPr="00690A26" w:rsidRDefault="00F817B5" w:rsidP="00F817B5">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E79F885"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083FF8BC" w14:textId="77777777" w:rsidR="00F817B5" w:rsidRPr="003B2883" w:rsidRDefault="00F817B5" w:rsidP="00F817B5">
      <w:pPr>
        <w:pStyle w:val="PL"/>
      </w:pPr>
      <w:r w:rsidRPr="003B2883">
        <w:t xml:space="preserve">         </w:t>
      </w:r>
      <w:r>
        <w:rPr>
          <w:lang w:val="en-US"/>
        </w:rPr>
        <w:t xml:space="preserve">        </w:t>
      </w:r>
      <w:r w:rsidRPr="003B2883">
        <w:t xml:space="preserve"> content:</w:t>
      </w:r>
    </w:p>
    <w:p w14:paraId="193605C9"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4888C06B" w14:textId="77777777" w:rsidR="00F817B5" w:rsidRPr="003B2883" w:rsidRDefault="00F817B5" w:rsidP="00F817B5">
      <w:pPr>
        <w:pStyle w:val="PL"/>
      </w:pPr>
      <w:r w:rsidRPr="003B2883">
        <w:t xml:space="preserve">   </w:t>
      </w:r>
      <w:r>
        <w:rPr>
          <w:lang w:val="en-US"/>
        </w:rPr>
        <w:t xml:space="preserve">        </w:t>
      </w:r>
      <w:r w:rsidRPr="003B2883">
        <w:t xml:space="preserve">           schema:</w:t>
      </w:r>
    </w:p>
    <w:p w14:paraId="414A9EE4"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66BE5862"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F51935A"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678E9ED0"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56F7777"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046EB46" w14:textId="77777777" w:rsidR="00F817B5" w:rsidRPr="00690A26"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schema:</w:t>
      </w:r>
    </w:p>
    <w:p w14:paraId="3BBC8424" w14:textId="77777777" w:rsidR="00F817B5"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type: string</w:t>
      </w:r>
    </w:p>
    <w:p w14:paraId="4A263D42" w14:textId="77777777" w:rsidR="00F817B5" w:rsidRPr="00690A26" w:rsidRDefault="00F817B5" w:rsidP="00F817B5">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808EF95"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49DC0277" w14:textId="77777777" w:rsidR="00F817B5" w:rsidRPr="003B2883" w:rsidRDefault="00F817B5" w:rsidP="00F817B5">
      <w:pPr>
        <w:pStyle w:val="PL"/>
      </w:pPr>
      <w:r w:rsidRPr="003B2883">
        <w:t xml:space="preserve">          </w:t>
      </w:r>
      <w:r>
        <w:rPr>
          <w:lang w:val="en-US"/>
        </w:rPr>
        <w:t xml:space="preserve">        </w:t>
      </w:r>
      <w:r w:rsidRPr="003B2883">
        <w:t>content:</w:t>
      </w:r>
    </w:p>
    <w:p w14:paraId="1857792F"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6ED0AD67" w14:textId="77777777" w:rsidR="00F817B5" w:rsidRPr="003B2883" w:rsidRDefault="00F817B5" w:rsidP="00F817B5">
      <w:pPr>
        <w:pStyle w:val="PL"/>
      </w:pPr>
      <w:r w:rsidRPr="003B2883">
        <w:t xml:space="preserve">              </w:t>
      </w:r>
      <w:r>
        <w:rPr>
          <w:lang w:val="en-US"/>
        </w:rPr>
        <w:t xml:space="preserve">        </w:t>
      </w:r>
      <w:r w:rsidRPr="003B2883">
        <w:t>schema:</w:t>
      </w:r>
    </w:p>
    <w:p w14:paraId="56994480"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50E5B48C"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174C34BB" w14:textId="77777777" w:rsidR="00F817B5" w:rsidRPr="00690A26" w:rsidRDefault="00F817B5" w:rsidP="00F817B5">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sidRPr="00690A26">
        <w:t>Location:</w:t>
      </w:r>
    </w:p>
    <w:p w14:paraId="618FA38D"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5E824C3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7B29459"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8F20748" w14:textId="77777777" w:rsidR="00F817B5" w:rsidRPr="00690A26" w:rsidRDefault="00F817B5" w:rsidP="00F817B5">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680E0CAD" w14:textId="77777777" w:rsidR="00F817B5" w:rsidRPr="00986E88" w:rsidRDefault="00F817B5" w:rsidP="00F817B5">
      <w:pPr>
        <w:pStyle w:val="PL"/>
      </w:pPr>
      <w:r w:rsidRPr="00986E88">
        <w:t xml:space="preserve">                '</w:t>
      </w:r>
      <w:r>
        <w:t>404</w:t>
      </w:r>
      <w:r w:rsidRPr="00986E88">
        <w:t>':</w:t>
      </w:r>
    </w:p>
    <w:p w14:paraId="7E093989" w14:textId="77777777" w:rsidR="00F817B5" w:rsidRPr="008F2F3C" w:rsidRDefault="00F817B5" w:rsidP="00F817B5">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42F1442A" w14:textId="77777777" w:rsidR="00F817B5" w:rsidRDefault="00F817B5" w:rsidP="00F817B5">
      <w:pPr>
        <w:pStyle w:val="PL"/>
      </w:pPr>
      <w:r>
        <w:t xml:space="preserve">                default:</w:t>
      </w:r>
    </w:p>
    <w:p w14:paraId="3CD0E1CA"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8F661F" w14:textId="77777777" w:rsidR="00F817B5" w:rsidRDefault="00F817B5" w:rsidP="003133A5">
      <w:pPr>
        <w:pStyle w:val="PL"/>
      </w:pPr>
    </w:p>
    <w:p w14:paraId="553E1679" w14:textId="0432C3D5" w:rsidR="003133A5" w:rsidRDefault="003133A5" w:rsidP="003133A5">
      <w:pPr>
        <w:pStyle w:val="PL"/>
      </w:pPr>
      <w:r>
        <w:t>components:</w:t>
      </w:r>
    </w:p>
    <w:p w14:paraId="49F10329" w14:textId="77777777" w:rsidR="003133A5" w:rsidRDefault="003133A5" w:rsidP="003133A5">
      <w:pPr>
        <w:pStyle w:val="PL"/>
      </w:pPr>
      <w:r>
        <w:t xml:space="preserve">  securitySchemes:</w:t>
      </w:r>
    </w:p>
    <w:p w14:paraId="3E13289E" w14:textId="77777777" w:rsidR="003133A5" w:rsidRDefault="003133A5" w:rsidP="003133A5">
      <w:pPr>
        <w:pStyle w:val="PL"/>
      </w:pPr>
      <w:r>
        <w:t xml:space="preserve">    oAuth2ClientCredentials:</w:t>
      </w:r>
    </w:p>
    <w:p w14:paraId="0009FE62" w14:textId="77777777" w:rsidR="003133A5" w:rsidRDefault="003133A5" w:rsidP="003133A5">
      <w:pPr>
        <w:pStyle w:val="PL"/>
      </w:pPr>
      <w:r>
        <w:t xml:space="preserve">      type: oauth2</w:t>
      </w:r>
    </w:p>
    <w:p w14:paraId="1A70A5EF" w14:textId="77777777" w:rsidR="003133A5" w:rsidRDefault="003133A5" w:rsidP="003133A5">
      <w:pPr>
        <w:pStyle w:val="PL"/>
      </w:pPr>
      <w:r>
        <w:t xml:space="preserve">      flows:</w:t>
      </w:r>
    </w:p>
    <w:p w14:paraId="6E9A7B5E" w14:textId="77777777" w:rsidR="003133A5" w:rsidRDefault="003133A5" w:rsidP="003133A5">
      <w:pPr>
        <w:pStyle w:val="PL"/>
      </w:pPr>
      <w:r>
        <w:t xml:space="preserve">        clientCredentials:</w:t>
      </w:r>
    </w:p>
    <w:p w14:paraId="377BBFD3" w14:textId="77777777" w:rsidR="003133A5" w:rsidRDefault="003133A5" w:rsidP="003133A5">
      <w:pPr>
        <w:pStyle w:val="PL"/>
      </w:pPr>
      <w:r>
        <w:t xml:space="preserve">          tokenUrl: '{nrfApiRoot}/oauth2/token'</w:t>
      </w:r>
    </w:p>
    <w:p w14:paraId="217AE10A" w14:textId="77777777" w:rsidR="003133A5" w:rsidRDefault="003133A5" w:rsidP="003133A5">
      <w:pPr>
        <w:pStyle w:val="PL"/>
        <w:rPr>
          <w:lang w:eastAsia="zh-CN"/>
        </w:rPr>
      </w:pPr>
      <w:r>
        <w:t xml:space="preserve">          scopes:</w:t>
      </w:r>
    </w:p>
    <w:p w14:paraId="0217F8E1" w14:textId="77777777" w:rsidR="003133A5" w:rsidRDefault="003133A5" w:rsidP="003133A5">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CB384B6" w14:textId="77777777" w:rsidR="003133A5" w:rsidRPr="00734516" w:rsidRDefault="003133A5" w:rsidP="003133A5">
      <w:pPr>
        <w:pStyle w:val="PL"/>
        <w:rPr>
          <w:lang w:eastAsia="zh-CN"/>
        </w:rPr>
      </w:pPr>
      <w:r>
        <w:t xml:space="preserve">            nudr-dr:subscription-data: Access to the SubscriptionData data set</w:t>
      </w:r>
    </w:p>
    <w:p w14:paraId="3DF72412" w14:textId="77777777" w:rsidR="003133A5" w:rsidRPr="00C5742A" w:rsidRDefault="003133A5" w:rsidP="003133A5">
      <w:pPr>
        <w:pStyle w:val="PL"/>
      </w:pPr>
      <w:r>
        <w:t xml:space="preserve">            nudr-dr:</w:t>
      </w:r>
      <w:r w:rsidRPr="00D77526">
        <w:t>subscription-data:authentication-subscription:read: Access to read the AuthenticationSubscription resource of the SubscriptionData data set</w:t>
      </w:r>
    </w:p>
    <w:p w14:paraId="4D2F8AF3" w14:textId="77777777" w:rsidR="003133A5" w:rsidRDefault="003133A5" w:rsidP="003133A5">
      <w:pPr>
        <w:pStyle w:val="PL"/>
        <w:rPr>
          <w:lang w:eastAsia="zh-CN"/>
        </w:rPr>
      </w:pPr>
      <w:r w:rsidRPr="00D77526">
        <w:t xml:space="preserve">            nudr-dr:subscription-data:authentication-subscription:modify: Access to update the AuthenticationSubscription resource of the SubscriptionData data set</w:t>
      </w:r>
    </w:p>
    <w:p w14:paraId="33F25FE6" w14:textId="77777777" w:rsidR="003133A5" w:rsidRDefault="003133A5" w:rsidP="003133A5">
      <w:pPr>
        <w:pStyle w:val="PL"/>
        <w:rPr>
          <w:lang w:eastAsia="zh-CN"/>
        </w:rPr>
      </w:pPr>
      <w:r>
        <w:t xml:space="preserve">            nudr-dr:subscription-data:registrations:write: Write access to NF registration resources of the SubscriptionData data set</w:t>
      </w:r>
    </w:p>
    <w:p w14:paraId="7455C94D" w14:textId="77777777" w:rsidR="003133A5" w:rsidRDefault="003133A5" w:rsidP="003133A5">
      <w:pPr>
        <w:pStyle w:val="PL"/>
      </w:pPr>
      <w:r>
        <w:t xml:space="preserve">            nudr-dr:policy-data: Access to the PolicyData data set</w:t>
      </w:r>
    </w:p>
    <w:p w14:paraId="20D85DC5" w14:textId="77777777" w:rsidR="0010282E" w:rsidRDefault="0010282E" w:rsidP="0010282E">
      <w:pPr>
        <w:pStyle w:val="PL"/>
      </w:pPr>
      <w:r>
        <w:t xml:space="preserve">            </w:t>
      </w:r>
      <w:r w:rsidRPr="00CB6975">
        <w:t>nudr-dr:policy-data</w:t>
      </w:r>
      <w:r>
        <w:t xml:space="preserve">:ues:read: </w:t>
      </w:r>
      <w:r w:rsidRPr="00CB6975">
        <w:t xml:space="preserve">Access to </w:t>
      </w:r>
      <w:r>
        <w:t>read the UEs resource</w:t>
      </w:r>
    </w:p>
    <w:p w14:paraId="279211DB" w14:textId="77777777" w:rsidR="0010282E" w:rsidRDefault="0010282E" w:rsidP="0010282E">
      <w:pPr>
        <w:pStyle w:val="PL"/>
      </w:pPr>
      <w:r>
        <w:t xml:space="preserve">            </w:t>
      </w:r>
      <w:r w:rsidRPr="00CB6975">
        <w:t>nudr-dr:policy-data</w:t>
      </w:r>
      <w:r>
        <w:t xml:space="preserve">:ues:am-data:read: </w:t>
      </w:r>
      <w:r w:rsidRPr="00CB6975">
        <w:t xml:space="preserve">Access to </w:t>
      </w:r>
      <w:r>
        <w:t>read the UEs Access and Mobility policy data</w:t>
      </w:r>
    </w:p>
    <w:p w14:paraId="29C3B662" w14:textId="77777777" w:rsidR="0010282E" w:rsidRDefault="0010282E" w:rsidP="0010282E">
      <w:pPr>
        <w:pStyle w:val="PL"/>
      </w:pPr>
      <w:r>
        <w:t xml:space="preserve">            </w:t>
      </w:r>
      <w:r w:rsidRPr="00CB6975">
        <w:t>nudr-dr:policy-data</w:t>
      </w:r>
      <w:r>
        <w:t xml:space="preserve">:ues:ue-policy-set:read: </w:t>
      </w:r>
      <w:r w:rsidRPr="00CB6975">
        <w:t xml:space="preserve">Access to </w:t>
      </w:r>
      <w:r>
        <w:t>read the UEs Policy Set data</w:t>
      </w:r>
    </w:p>
    <w:p w14:paraId="54388D71" w14:textId="77777777" w:rsidR="0010282E" w:rsidRDefault="0010282E" w:rsidP="0010282E">
      <w:pPr>
        <w:pStyle w:val="PL"/>
      </w:pPr>
      <w:r>
        <w:t xml:space="preserve">            </w:t>
      </w:r>
      <w:r w:rsidRPr="00CB6975">
        <w:t>nudr-dr:policy-data</w:t>
      </w:r>
      <w:r>
        <w:t xml:space="preserve">:ues:ue-policy-set:create: </w:t>
      </w:r>
      <w:r w:rsidRPr="00CB6975">
        <w:t xml:space="preserve">Access to </w:t>
      </w:r>
      <w:r>
        <w:t>create the UEs Policy Set data</w:t>
      </w:r>
    </w:p>
    <w:p w14:paraId="1896F89A" w14:textId="77777777" w:rsidR="0010282E" w:rsidRDefault="0010282E" w:rsidP="0010282E">
      <w:pPr>
        <w:pStyle w:val="PL"/>
      </w:pPr>
      <w:r>
        <w:t xml:space="preserve">            </w:t>
      </w:r>
      <w:r w:rsidRPr="00CB6975">
        <w:t>nudr-dr:policy-data</w:t>
      </w:r>
      <w:r>
        <w:t xml:space="preserve">:ues:ue-policy-set:modify: </w:t>
      </w:r>
      <w:r w:rsidRPr="00CB6975">
        <w:t xml:space="preserve">Access to </w:t>
      </w:r>
      <w:r>
        <w:t>update the UEs Policy Set data</w:t>
      </w:r>
    </w:p>
    <w:p w14:paraId="72CBE989" w14:textId="77777777" w:rsidR="0010282E" w:rsidRDefault="0010282E" w:rsidP="0010282E">
      <w:pPr>
        <w:pStyle w:val="PL"/>
      </w:pPr>
      <w:r>
        <w:t xml:space="preserve">            </w:t>
      </w:r>
      <w:r w:rsidRPr="00CB6975">
        <w:t>nudr-dr:policy-data</w:t>
      </w:r>
      <w:r>
        <w:t xml:space="preserve">:ues:sm-data:read: </w:t>
      </w:r>
      <w:r w:rsidRPr="00CB6975">
        <w:t xml:space="preserve">Access to </w:t>
      </w:r>
      <w:r>
        <w:t>read the UEs Session Management Policy data</w:t>
      </w:r>
    </w:p>
    <w:p w14:paraId="13CB1273" w14:textId="77777777" w:rsidR="0010282E" w:rsidRDefault="0010282E" w:rsidP="0010282E">
      <w:pPr>
        <w:pStyle w:val="PL"/>
      </w:pPr>
      <w:r>
        <w:t xml:space="preserve">            </w:t>
      </w:r>
      <w:r w:rsidRPr="00CB6975">
        <w:t>nudr-dr:policy-data</w:t>
      </w:r>
      <w:r>
        <w:t xml:space="preserve">:ues:sm-data:modify: </w:t>
      </w:r>
      <w:r w:rsidRPr="00CB6975">
        <w:t xml:space="preserve">Access to </w:t>
      </w:r>
      <w:r>
        <w:t>update the UEs Session Management Policy data</w:t>
      </w:r>
    </w:p>
    <w:p w14:paraId="708F8BFC" w14:textId="77777777" w:rsidR="0010282E" w:rsidRDefault="0010282E" w:rsidP="0010282E">
      <w:pPr>
        <w:pStyle w:val="PL"/>
      </w:pPr>
      <w:r>
        <w:t xml:space="preserve">            </w:t>
      </w:r>
      <w:r w:rsidRPr="00CB6975">
        <w:t>nudr-dr:policy-data</w:t>
      </w:r>
      <w:r>
        <w:t xml:space="preserve">:ues:sm-data:create: </w:t>
      </w:r>
      <w:r w:rsidRPr="00CB6975">
        <w:t xml:space="preserve">Access to </w:t>
      </w:r>
      <w:r>
        <w:t>create the UEs Session Management Policy data</w:t>
      </w:r>
    </w:p>
    <w:p w14:paraId="4DFA23F4" w14:textId="77777777" w:rsidR="0010282E" w:rsidRDefault="0010282E" w:rsidP="0010282E">
      <w:pPr>
        <w:pStyle w:val="PL"/>
      </w:pPr>
      <w:r>
        <w:t xml:space="preserve">            </w:t>
      </w:r>
      <w:r w:rsidRPr="00CB6975">
        <w:t>nudr-dr:policy-data</w:t>
      </w:r>
      <w:r>
        <w:t xml:space="preserve">:sponsor-connectivity-data:read: </w:t>
      </w:r>
      <w:r w:rsidRPr="00CB6975">
        <w:t xml:space="preserve">Access to </w:t>
      </w:r>
      <w:r>
        <w:t>read the sponsored Connectivity Data</w:t>
      </w:r>
    </w:p>
    <w:p w14:paraId="10422694" w14:textId="77777777" w:rsidR="0010282E" w:rsidRDefault="0010282E" w:rsidP="0010282E">
      <w:pPr>
        <w:pStyle w:val="PL"/>
      </w:pPr>
      <w:r>
        <w:t xml:space="preserve">            </w:t>
      </w:r>
      <w:r w:rsidRPr="00CB6975">
        <w:t>nudr-dr:policy-data</w:t>
      </w:r>
      <w:r>
        <w:t>:bdt-data:read:</w:t>
      </w:r>
      <w:r w:rsidRPr="00B122F6">
        <w:t xml:space="preserve"> </w:t>
      </w:r>
      <w:r w:rsidRPr="00CB6975">
        <w:t xml:space="preserve">Access to </w:t>
      </w:r>
      <w:r>
        <w:t>read the BDT data resource</w:t>
      </w:r>
    </w:p>
    <w:p w14:paraId="54CEB48F" w14:textId="77777777" w:rsidR="0010282E" w:rsidRDefault="0010282E" w:rsidP="0010282E">
      <w:pPr>
        <w:pStyle w:val="PL"/>
      </w:pPr>
      <w:r>
        <w:t xml:space="preserve">            </w:t>
      </w:r>
      <w:r w:rsidRPr="00CB6975">
        <w:t>nudr-dr:policy-data</w:t>
      </w:r>
      <w:r>
        <w:t xml:space="preserve">:bdt-data:create: </w:t>
      </w:r>
      <w:r w:rsidRPr="00CB6975">
        <w:t xml:space="preserve">Access to </w:t>
      </w:r>
      <w:r>
        <w:t>create the BDT data resource</w:t>
      </w:r>
    </w:p>
    <w:p w14:paraId="18F1C604" w14:textId="77777777" w:rsidR="0010282E" w:rsidRDefault="0010282E" w:rsidP="0010282E">
      <w:pPr>
        <w:pStyle w:val="PL"/>
      </w:pPr>
      <w:r>
        <w:t xml:space="preserve">            </w:t>
      </w:r>
      <w:r w:rsidRPr="00CB6975">
        <w:t>nudr-dr:policy-data</w:t>
      </w:r>
      <w:r>
        <w:t xml:space="preserve">:bdt-data:modify: </w:t>
      </w:r>
      <w:r w:rsidRPr="00CB6975">
        <w:t xml:space="preserve">Access to </w:t>
      </w:r>
      <w:r>
        <w:t>update the BDT data resource</w:t>
      </w:r>
    </w:p>
    <w:p w14:paraId="0E4648CB" w14:textId="77777777" w:rsidR="0010282E" w:rsidRDefault="0010282E" w:rsidP="0010282E">
      <w:pPr>
        <w:pStyle w:val="PL"/>
      </w:pPr>
      <w:r>
        <w:t xml:space="preserve">            </w:t>
      </w:r>
      <w:r w:rsidRPr="00CB6975">
        <w:t>nudr-dr:policy-data</w:t>
      </w:r>
      <w:r>
        <w:t xml:space="preserve">:subs-to-notify:create: </w:t>
      </w:r>
      <w:r w:rsidRPr="00CB6975">
        <w:t xml:space="preserve">Access to </w:t>
      </w:r>
      <w:r>
        <w:t>create Subscriptions resources</w:t>
      </w:r>
    </w:p>
    <w:p w14:paraId="39635635" w14:textId="77777777" w:rsidR="0010282E" w:rsidRDefault="0010282E" w:rsidP="0010282E">
      <w:pPr>
        <w:pStyle w:val="PL"/>
      </w:pPr>
      <w:r>
        <w:t xml:space="preserve">            </w:t>
      </w:r>
      <w:r w:rsidRPr="00CB6975">
        <w:t>nudr-dr:policy-data</w:t>
      </w:r>
      <w:r>
        <w:t xml:space="preserve">:subs-to-notify:modify: </w:t>
      </w:r>
      <w:r w:rsidRPr="00CB6975">
        <w:t xml:space="preserve">Access to </w:t>
      </w:r>
      <w:r>
        <w:t>update Subscriptions resources</w:t>
      </w:r>
    </w:p>
    <w:p w14:paraId="32EF0D84" w14:textId="77777777" w:rsidR="0010282E" w:rsidRDefault="0010282E" w:rsidP="0010282E">
      <w:pPr>
        <w:pStyle w:val="PL"/>
      </w:pPr>
      <w:r>
        <w:t xml:space="preserve">            </w:t>
      </w:r>
      <w:r w:rsidRPr="00CB6975">
        <w:t>nudr-dr:policy-data</w:t>
      </w:r>
      <w:r>
        <w:t xml:space="preserve">:ues:operator-specific-data:read: </w:t>
      </w:r>
      <w:r w:rsidRPr="00CB6975">
        <w:t xml:space="preserve">Access to </w:t>
      </w:r>
      <w:r>
        <w:t>read the UEs operator specific policy data</w:t>
      </w:r>
    </w:p>
    <w:p w14:paraId="17E647C3" w14:textId="77777777" w:rsidR="0010282E" w:rsidRDefault="0010282E" w:rsidP="0010282E">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785BD043" w14:textId="77777777" w:rsidR="0010282E" w:rsidRDefault="0010282E" w:rsidP="0010282E">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7551A507" w14:textId="77777777" w:rsidR="0010282E" w:rsidRDefault="0010282E" w:rsidP="0010282E">
      <w:pPr>
        <w:pStyle w:val="PL"/>
      </w:pPr>
      <w:r>
        <w:t xml:space="preserve">            </w:t>
      </w:r>
      <w:r w:rsidRPr="00CB6975">
        <w:t>nudr-dr:policy-data</w:t>
      </w:r>
      <w:r>
        <w:t xml:space="preserve">:slice-control-data:read: </w:t>
      </w:r>
      <w:r w:rsidRPr="00CB6975">
        <w:t xml:space="preserve">Access to </w:t>
      </w:r>
      <w:r>
        <w:t>read Slice specific Policy Control Data</w:t>
      </w:r>
    </w:p>
    <w:p w14:paraId="58350623" w14:textId="77777777" w:rsidR="0010282E" w:rsidRDefault="0010282E" w:rsidP="0010282E">
      <w:pPr>
        <w:pStyle w:val="PL"/>
      </w:pPr>
      <w:r>
        <w:t xml:space="preserve">            </w:t>
      </w:r>
      <w:r w:rsidRPr="00CB6975">
        <w:t>nudr-dr:policy-data</w:t>
      </w:r>
      <w:r>
        <w:t xml:space="preserve">:slice-control-data:modify: </w:t>
      </w:r>
      <w:r w:rsidRPr="00CB6975">
        <w:t xml:space="preserve">Access to </w:t>
      </w:r>
      <w:r>
        <w:t>update Slice specific Policy Control Data</w:t>
      </w:r>
    </w:p>
    <w:p w14:paraId="01E5E9FF" w14:textId="77777777" w:rsidR="000C1803" w:rsidRDefault="000C1803" w:rsidP="000C1803">
      <w:pPr>
        <w:pStyle w:val="PL"/>
      </w:pPr>
      <w:r>
        <w:t xml:space="preserve">            nudr-dr:exposure-data: Access to the ExposureData data set</w:t>
      </w:r>
    </w:p>
    <w:p w14:paraId="60766109" w14:textId="77777777" w:rsidR="000C1803" w:rsidRDefault="000C1803" w:rsidP="000C180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387581CB" w14:textId="77777777" w:rsidR="000C1803" w:rsidRDefault="000C1803" w:rsidP="000C180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0F011553" w14:textId="77777777" w:rsidR="000C1803" w:rsidRDefault="000C1803" w:rsidP="000C180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79BDD0E" w14:textId="77777777" w:rsidR="000C1803" w:rsidRDefault="000C1803" w:rsidP="000C180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717C3BFF" w14:textId="77777777" w:rsidR="000C1803" w:rsidRDefault="000C1803" w:rsidP="000C180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4616A4A4" w14:textId="77777777" w:rsidR="000C1803" w:rsidRDefault="000C1803" w:rsidP="000C180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DB6FCEB" w14:textId="77777777" w:rsidR="000C1803" w:rsidRDefault="000C1803" w:rsidP="000C1803">
      <w:pPr>
        <w:pStyle w:val="PL"/>
      </w:pPr>
      <w:r>
        <w:t xml:space="preserve">            </w:t>
      </w:r>
      <w:r w:rsidRPr="00CB6975">
        <w:t>nudr-dr:</w:t>
      </w:r>
      <w:r>
        <w:t xml:space="preserve">exposure-data:subs-to-notify:create: </w:t>
      </w:r>
      <w:r w:rsidRPr="00CB6975">
        <w:t xml:space="preserve">Access to </w:t>
      </w:r>
      <w:r>
        <w:t>create Subscriptions resources</w:t>
      </w:r>
    </w:p>
    <w:p w14:paraId="2011BF4E" w14:textId="77777777" w:rsidR="000C1803" w:rsidRDefault="000C1803" w:rsidP="000C1803">
      <w:pPr>
        <w:pStyle w:val="PL"/>
      </w:pPr>
      <w:r>
        <w:t xml:space="preserve">            </w:t>
      </w:r>
      <w:r w:rsidRPr="00CB6975">
        <w:t>nudr-dr:</w:t>
      </w:r>
      <w:r>
        <w:t xml:space="preserve">exposure-data:subs-to-notify:modify: </w:t>
      </w:r>
      <w:r w:rsidRPr="00CB6975">
        <w:t xml:space="preserve">Access to </w:t>
      </w:r>
      <w:r>
        <w:t>update Subscriptions resources</w:t>
      </w:r>
    </w:p>
    <w:p w14:paraId="05394BA7" w14:textId="4C35530A" w:rsidR="0010282E" w:rsidRDefault="000C1803" w:rsidP="0010282E">
      <w:pPr>
        <w:pStyle w:val="PL"/>
      </w:pPr>
      <w:r>
        <w:t xml:space="preserve">            nudr-dr:application-data: Access to the ApplicationData data set</w:t>
      </w:r>
    </w:p>
    <w:p w14:paraId="6CAF1FCF" w14:textId="77777777" w:rsidR="00530F49" w:rsidRDefault="00530F49" w:rsidP="00530F49">
      <w:pPr>
        <w:pStyle w:val="PL"/>
      </w:pPr>
      <w:r>
        <w:t xml:space="preserve">            </w:t>
      </w:r>
      <w:r w:rsidRPr="00CB6975">
        <w:t>nudr-dr:application-data</w:t>
      </w:r>
      <w:r>
        <w:t xml:space="preserve">:pfds:read: </w:t>
      </w:r>
      <w:r w:rsidRPr="00CB6975">
        <w:t xml:space="preserve">Access to </w:t>
      </w:r>
      <w:r>
        <w:t>read PFDData</w:t>
      </w:r>
    </w:p>
    <w:p w14:paraId="15642C88" w14:textId="77777777" w:rsidR="00530F49" w:rsidRDefault="00530F49" w:rsidP="00530F49">
      <w:pPr>
        <w:pStyle w:val="PL"/>
      </w:pPr>
      <w:r>
        <w:t xml:space="preserve">            </w:t>
      </w:r>
      <w:r w:rsidRPr="00CB6975">
        <w:t>nudr-dr:application-data</w:t>
      </w:r>
      <w:r>
        <w:t xml:space="preserve">:pfds:modify: </w:t>
      </w:r>
      <w:r w:rsidRPr="00CB6975">
        <w:t xml:space="preserve">Access to </w:t>
      </w:r>
      <w:r>
        <w:t>update PFDData</w:t>
      </w:r>
    </w:p>
    <w:p w14:paraId="3F0D1946" w14:textId="77777777" w:rsidR="00530F49" w:rsidRDefault="00530F49" w:rsidP="00530F49">
      <w:pPr>
        <w:pStyle w:val="PL"/>
      </w:pPr>
      <w:r>
        <w:t xml:space="preserve">            </w:t>
      </w:r>
      <w:r w:rsidRPr="00CB6975">
        <w:t>nudr-dr:application-data</w:t>
      </w:r>
      <w:r>
        <w:t xml:space="preserve">:pfds:create: </w:t>
      </w:r>
      <w:r w:rsidRPr="00CB6975">
        <w:t xml:space="preserve">Access to </w:t>
      </w:r>
      <w:r>
        <w:t>create PFDData</w:t>
      </w:r>
    </w:p>
    <w:p w14:paraId="748F7149" w14:textId="77777777" w:rsidR="00530F49" w:rsidRDefault="00530F49" w:rsidP="00530F49">
      <w:pPr>
        <w:pStyle w:val="PL"/>
      </w:pPr>
      <w:r>
        <w:t xml:space="preserve">            </w:t>
      </w:r>
      <w:r w:rsidRPr="00CB6975">
        <w:t>nudr-dr:application-data</w:t>
      </w:r>
      <w:r>
        <w:t xml:space="preserve">:influence-data:read: </w:t>
      </w:r>
      <w:r w:rsidRPr="00CB6975">
        <w:t xml:space="preserve">Access to </w:t>
      </w:r>
      <w:r>
        <w:t>read Traffic Influence Data</w:t>
      </w:r>
    </w:p>
    <w:p w14:paraId="3DF9FC13" w14:textId="77777777" w:rsidR="00530F49" w:rsidRDefault="00530F49" w:rsidP="00530F49">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3A4836CD" w14:textId="77777777" w:rsidR="00530F49" w:rsidRDefault="00530F49" w:rsidP="00530F49">
      <w:pPr>
        <w:pStyle w:val="PL"/>
      </w:pPr>
      <w:r>
        <w:t xml:space="preserve">            </w:t>
      </w:r>
      <w:r w:rsidRPr="00CB6975">
        <w:t>nudr-dr:application-data</w:t>
      </w:r>
      <w:r>
        <w:t xml:space="preserve">:influence-data:modify: </w:t>
      </w:r>
      <w:r w:rsidRPr="00CB6975">
        <w:t xml:space="preserve">Access to </w:t>
      </w:r>
      <w:r>
        <w:t>update Traffic Influence Data</w:t>
      </w:r>
    </w:p>
    <w:p w14:paraId="7F6B1E66" w14:textId="77777777" w:rsidR="00530F49" w:rsidRDefault="00530F49" w:rsidP="00530F49">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4B7A3DA5" w14:textId="77777777" w:rsidR="00530F49" w:rsidRDefault="00530F49" w:rsidP="00530F49">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B9BAFE5" w14:textId="77777777" w:rsidR="00530F49" w:rsidRDefault="00530F49" w:rsidP="00530F49">
      <w:pPr>
        <w:pStyle w:val="PL"/>
      </w:pPr>
      <w:r>
        <w:lastRenderedPageBreak/>
        <w:t xml:space="preserve">            </w:t>
      </w:r>
      <w:r w:rsidRPr="00CB6975">
        <w:t>nudr-dr:application-data</w:t>
      </w:r>
      <w:r>
        <w:t xml:space="preserve">:influence-data:subscriptions:modify: </w:t>
      </w:r>
      <w:r w:rsidRPr="00CB6975">
        <w:t xml:space="preserve">Access to </w:t>
      </w:r>
      <w:r>
        <w:t>update Traffic Influence Data Subscriptions</w:t>
      </w:r>
    </w:p>
    <w:p w14:paraId="0EB7AC93" w14:textId="77777777" w:rsidR="00530F49" w:rsidRDefault="00530F49" w:rsidP="00530F49">
      <w:pPr>
        <w:pStyle w:val="PL"/>
      </w:pPr>
      <w:r>
        <w:t xml:space="preserve">            </w:t>
      </w:r>
      <w:r w:rsidRPr="00CB6975">
        <w:t>nudr-dr:application-data</w:t>
      </w:r>
      <w:r>
        <w:t xml:space="preserve">:bdt-policy-data:read: </w:t>
      </w:r>
      <w:r w:rsidRPr="00CB6975">
        <w:t xml:space="preserve">Access to </w:t>
      </w:r>
      <w:r>
        <w:t>read BDT Policy Data</w:t>
      </w:r>
    </w:p>
    <w:p w14:paraId="376448B6" w14:textId="77777777" w:rsidR="00530F49" w:rsidRDefault="00530F49" w:rsidP="00530F49">
      <w:pPr>
        <w:pStyle w:val="PL"/>
      </w:pPr>
      <w:r>
        <w:t xml:space="preserve">            </w:t>
      </w:r>
      <w:r w:rsidRPr="00CB6975">
        <w:t>nudr-dr:application-data</w:t>
      </w:r>
      <w:r>
        <w:t xml:space="preserve">:bdt-policy-data:create: </w:t>
      </w:r>
      <w:r w:rsidRPr="00CB6975">
        <w:t xml:space="preserve">Access to </w:t>
      </w:r>
      <w:r>
        <w:t>create BDT Policy Data</w:t>
      </w:r>
    </w:p>
    <w:p w14:paraId="1D4648A2" w14:textId="77777777" w:rsidR="00530F49" w:rsidRDefault="00530F49" w:rsidP="00530F49">
      <w:pPr>
        <w:pStyle w:val="PL"/>
      </w:pPr>
      <w:r>
        <w:t xml:space="preserve">            </w:t>
      </w:r>
      <w:r w:rsidRPr="00CB6975">
        <w:t>nudr-dr:application-data</w:t>
      </w:r>
      <w:r>
        <w:t xml:space="preserve">:bdt-policy-data:modify: </w:t>
      </w:r>
      <w:r w:rsidRPr="00CB6975">
        <w:t xml:space="preserve">Access to </w:t>
      </w:r>
      <w:r>
        <w:t>update BDT Policy Data</w:t>
      </w:r>
    </w:p>
    <w:p w14:paraId="2C5D3283" w14:textId="77777777" w:rsidR="00530F49" w:rsidRDefault="00530F49" w:rsidP="00530F49">
      <w:pPr>
        <w:pStyle w:val="PL"/>
      </w:pPr>
      <w:r>
        <w:t xml:space="preserve">            </w:t>
      </w:r>
      <w:r w:rsidRPr="00CB6975">
        <w:t>nudr-dr:application-data</w:t>
      </w:r>
      <w:r>
        <w:t xml:space="preserve">:iptv-config-data:read: </w:t>
      </w:r>
      <w:r w:rsidRPr="00CB6975">
        <w:t xml:space="preserve">Access to </w:t>
      </w:r>
      <w:r>
        <w:t>read IPTV Configuration Data</w:t>
      </w:r>
    </w:p>
    <w:p w14:paraId="0E67A642" w14:textId="77777777" w:rsidR="00530F49" w:rsidRDefault="00530F49" w:rsidP="00530F49">
      <w:pPr>
        <w:pStyle w:val="PL"/>
      </w:pPr>
      <w:r>
        <w:t xml:space="preserve">            </w:t>
      </w:r>
      <w:r w:rsidRPr="00CB6975">
        <w:t>nudr-dr:application-data</w:t>
      </w:r>
      <w:r>
        <w:t xml:space="preserve">:iptv-config-data:create: </w:t>
      </w:r>
      <w:r w:rsidRPr="00CB6975">
        <w:t xml:space="preserve">Access to </w:t>
      </w:r>
      <w:r>
        <w:t>create IPTV Configuration Data</w:t>
      </w:r>
    </w:p>
    <w:p w14:paraId="3961DD36" w14:textId="77777777" w:rsidR="00530F49" w:rsidRDefault="00530F49" w:rsidP="00530F49">
      <w:pPr>
        <w:pStyle w:val="PL"/>
      </w:pPr>
      <w:r>
        <w:t xml:space="preserve">            </w:t>
      </w:r>
      <w:r w:rsidRPr="00CB6975">
        <w:t>nudr-dr:application-data</w:t>
      </w:r>
      <w:r>
        <w:t xml:space="preserve">:iptv-config-data:modify: </w:t>
      </w:r>
      <w:r w:rsidRPr="00CB6975">
        <w:t xml:space="preserve">Access to </w:t>
      </w:r>
      <w:r>
        <w:t>update IPTV Configuration Data</w:t>
      </w:r>
    </w:p>
    <w:p w14:paraId="7A703309" w14:textId="77777777" w:rsidR="00530F49" w:rsidRDefault="00530F49" w:rsidP="00530F49">
      <w:pPr>
        <w:pStyle w:val="PL"/>
      </w:pPr>
      <w:r>
        <w:t xml:space="preserve">            </w:t>
      </w:r>
      <w:r w:rsidRPr="00CB6975">
        <w:t>nudr-dr:application-data</w:t>
      </w:r>
      <w:r>
        <w:t xml:space="preserve">:service-param-data:read: </w:t>
      </w:r>
      <w:r w:rsidRPr="00CB6975">
        <w:t xml:space="preserve">Access to </w:t>
      </w:r>
      <w:r>
        <w:t>read Service Parameter Data</w:t>
      </w:r>
    </w:p>
    <w:p w14:paraId="3D62D8FB" w14:textId="77777777" w:rsidR="00530F49" w:rsidRDefault="00530F49" w:rsidP="00530F49">
      <w:pPr>
        <w:pStyle w:val="PL"/>
      </w:pPr>
      <w:r>
        <w:t xml:space="preserve">            </w:t>
      </w:r>
      <w:r w:rsidRPr="00CB6975">
        <w:t>nudr-dr:application-data</w:t>
      </w:r>
      <w:r>
        <w:t xml:space="preserve">:service-param-data:create: </w:t>
      </w:r>
      <w:r w:rsidRPr="00CB6975">
        <w:t xml:space="preserve">Access to </w:t>
      </w:r>
      <w:r>
        <w:t>create Service Parameter Data</w:t>
      </w:r>
    </w:p>
    <w:p w14:paraId="142AE0A4" w14:textId="77777777" w:rsidR="00530F49" w:rsidRDefault="00530F49" w:rsidP="00530F49">
      <w:pPr>
        <w:pStyle w:val="PL"/>
      </w:pPr>
      <w:r>
        <w:t xml:space="preserve">            </w:t>
      </w:r>
      <w:r w:rsidRPr="00CB6975">
        <w:t>nudr-dr:application-data</w:t>
      </w:r>
      <w:r>
        <w:t xml:space="preserve">:service-param-data:modify: </w:t>
      </w:r>
      <w:r w:rsidRPr="00CB6975">
        <w:t xml:space="preserve">Access to </w:t>
      </w:r>
      <w:r>
        <w:t>update Service Parameter Data</w:t>
      </w:r>
    </w:p>
    <w:p w14:paraId="4BF8A3AF" w14:textId="77777777" w:rsidR="00530F49" w:rsidRDefault="00530F49" w:rsidP="00530F49">
      <w:pPr>
        <w:pStyle w:val="PL"/>
      </w:pPr>
      <w:r>
        <w:t xml:space="preserve">            </w:t>
      </w:r>
      <w:r w:rsidRPr="00CB6975">
        <w:t>nudr-dr:application-data</w:t>
      </w:r>
      <w:r>
        <w:t xml:space="preserve">:am-influence-data:read: </w:t>
      </w:r>
      <w:r w:rsidRPr="00CB6975">
        <w:t xml:space="preserve">Access to </w:t>
      </w:r>
      <w:r>
        <w:t>read AM Influence Data</w:t>
      </w:r>
    </w:p>
    <w:p w14:paraId="1CAC3B94" w14:textId="77777777" w:rsidR="00530F49" w:rsidRDefault="00530F49" w:rsidP="00530F49">
      <w:pPr>
        <w:pStyle w:val="PL"/>
      </w:pPr>
      <w:r>
        <w:t xml:space="preserve">            </w:t>
      </w:r>
      <w:r w:rsidRPr="00CB6975">
        <w:t>nudr-dr:application-data</w:t>
      </w:r>
      <w:r>
        <w:t xml:space="preserve">:am-influence-data:create: </w:t>
      </w:r>
      <w:r w:rsidRPr="00CB6975">
        <w:t xml:space="preserve">Access to </w:t>
      </w:r>
      <w:r>
        <w:t>create AM Influence Data</w:t>
      </w:r>
    </w:p>
    <w:p w14:paraId="16766FCA" w14:textId="77777777" w:rsidR="00530F49" w:rsidRDefault="00530F49" w:rsidP="00530F49">
      <w:pPr>
        <w:pStyle w:val="PL"/>
      </w:pPr>
      <w:r>
        <w:t xml:space="preserve">            </w:t>
      </w:r>
      <w:r w:rsidRPr="00CB6975">
        <w:t>nudr-dr:application-data</w:t>
      </w:r>
      <w:r>
        <w:t xml:space="preserve">:am-influence-data:modify: </w:t>
      </w:r>
      <w:r w:rsidRPr="00CB6975">
        <w:t xml:space="preserve">Access to </w:t>
      </w:r>
      <w:r>
        <w:t>update AM Influence Data</w:t>
      </w:r>
    </w:p>
    <w:p w14:paraId="58AB55BF" w14:textId="77777777" w:rsidR="00530F49" w:rsidRDefault="00530F49" w:rsidP="00530F49">
      <w:pPr>
        <w:pStyle w:val="PL"/>
      </w:pPr>
      <w:r>
        <w:t xml:space="preserve">            </w:t>
      </w:r>
      <w:r w:rsidRPr="00CB6975">
        <w:t>nudr-dr:</w:t>
      </w:r>
      <w:r>
        <w:t xml:space="preserve">application-data:subs-to-notify:create: </w:t>
      </w:r>
      <w:r w:rsidRPr="00CB6975">
        <w:t xml:space="preserve">Access to </w:t>
      </w:r>
      <w:r>
        <w:t>create Subscriptions resources</w:t>
      </w:r>
    </w:p>
    <w:p w14:paraId="40057786" w14:textId="77777777" w:rsidR="00530F49" w:rsidRDefault="00530F49" w:rsidP="00530F49">
      <w:pPr>
        <w:pStyle w:val="PL"/>
      </w:pPr>
      <w:r>
        <w:t xml:space="preserve">            </w:t>
      </w:r>
      <w:r w:rsidRPr="00CB6975">
        <w:t>nudr-dr:</w:t>
      </w:r>
      <w:r>
        <w:t xml:space="preserve">application-data:subs-to-notify:read: </w:t>
      </w:r>
      <w:r w:rsidRPr="00CB6975">
        <w:t xml:space="preserve">Access to </w:t>
      </w:r>
      <w:r>
        <w:t>read Subscriptions resources</w:t>
      </w:r>
    </w:p>
    <w:p w14:paraId="2CC7222D" w14:textId="77777777" w:rsidR="00530F49" w:rsidRDefault="00530F49" w:rsidP="00530F49">
      <w:pPr>
        <w:pStyle w:val="PL"/>
      </w:pPr>
      <w:r>
        <w:t xml:space="preserve">            </w:t>
      </w:r>
      <w:r w:rsidRPr="00CB6975">
        <w:t>nudr-dr:</w:t>
      </w:r>
      <w:r>
        <w:t xml:space="preserve">application-data:subs-to-notify:modify: </w:t>
      </w:r>
      <w:r w:rsidRPr="00CB6975">
        <w:t xml:space="preserve">Access to </w:t>
      </w:r>
      <w:r>
        <w:t>update Subscriptions resources</w:t>
      </w:r>
    </w:p>
    <w:p w14:paraId="6E76F1A9" w14:textId="77777777" w:rsidR="00530F49" w:rsidRDefault="00530F49" w:rsidP="00530F49">
      <w:pPr>
        <w:pStyle w:val="PL"/>
      </w:pPr>
      <w:r>
        <w:t xml:space="preserve">            </w:t>
      </w:r>
      <w:r w:rsidRPr="00CB6975">
        <w:t>nudr-dr:application-data</w:t>
      </w:r>
      <w:r>
        <w:t xml:space="preserve">:eas-deploy-data:read: </w:t>
      </w:r>
      <w:r w:rsidRPr="00CB6975">
        <w:t xml:space="preserve">Access to </w:t>
      </w:r>
      <w:r>
        <w:t>read EAS Deployment Information Data</w:t>
      </w:r>
    </w:p>
    <w:p w14:paraId="6421CE03" w14:textId="77777777" w:rsidR="00530F49" w:rsidRDefault="00530F49" w:rsidP="00530F49">
      <w:pPr>
        <w:pStyle w:val="PL"/>
      </w:pPr>
      <w:r>
        <w:t xml:space="preserve">            </w:t>
      </w:r>
      <w:r w:rsidRPr="00CB6975">
        <w:t>nudr-dr:application-data</w:t>
      </w:r>
      <w:r>
        <w:t xml:space="preserve">:eas-deploy-data:create: </w:t>
      </w:r>
      <w:r w:rsidRPr="00CB6975">
        <w:t xml:space="preserve">Access to </w:t>
      </w:r>
      <w:r>
        <w:t>create EAS Deployment Information Data</w:t>
      </w:r>
    </w:p>
    <w:p w14:paraId="7FE93F66" w14:textId="77777777" w:rsidR="00530F49" w:rsidRDefault="00530F49" w:rsidP="00530F49">
      <w:pPr>
        <w:pStyle w:val="PL"/>
      </w:pPr>
      <w:r>
        <w:t xml:space="preserve">            </w:t>
      </w:r>
      <w:r w:rsidRPr="00CB6975">
        <w:t>nudr-dr:application-data</w:t>
      </w:r>
      <w:r>
        <w:t xml:space="preserve">:eas-deploy-data:modify: </w:t>
      </w:r>
      <w:r w:rsidRPr="00CB6975">
        <w:t xml:space="preserve">Access to </w:t>
      </w:r>
      <w:r>
        <w:t>update EAS Deployment Information Data</w:t>
      </w:r>
    </w:p>
    <w:p w14:paraId="4EB59BC6" w14:textId="6EB4DD48" w:rsidR="00D24D3A" w:rsidRDefault="00D24D3A" w:rsidP="003133A5">
      <w:pPr>
        <w:pStyle w:val="PL"/>
      </w:pPr>
    </w:p>
    <w:p w14:paraId="7CB2F00D" w14:textId="77777777" w:rsidR="00D24D3A" w:rsidRDefault="00D24D3A" w:rsidP="00D24D3A">
      <w:pPr>
        <w:pStyle w:val="PL"/>
        <w:rPr>
          <w:lang w:eastAsia="zh-CN"/>
        </w:rPr>
      </w:pPr>
      <w:r>
        <w:rPr>
          <w:rFonts w:hint="eastAsia"/>
          <w:lang w:eastAsia="zh-CN"/>
        </w:rPr>
        <w:t xml:space="preserve"> </w:t>
      </w:r>
      <w:r>
        <w:rPr>
          <w:lang w:eastAsia="zh-CN"/>
        </w:rPr>
        <w:t xml:space="preserve"> schemas:</w:t>
      </w:r>
    </w:p>
    <w:p w14:paraId="77B02578" w14:textId="77777777" w:rsidR="00D24D3A" w:rsidRDefault="00D24D3A" w:rsidP="00D24D3A">
      <w:pPr>
        <w:pStyle w:val="PL"/>
        <w:rPr>
          <w:lang w:eastAsia="zh-CN"/>
        </w:rPr>
      </w:pPr>
      <w:r>
        <w:rPr>
          <w:lang w:eastAsia="zh-CN"/>
        </w:rPr>
        <w:t xml:space="preserve">    DataRestorationNotification:</w:t>
      </w:r>
    </w:p>
    <w:p w14:paraId="3B9A6B73" w14:textId="77777777" w:rsidR="00D24D3A" w:rsidRDefault="00D24D3A" w:rsidP="00D24D3A">
      <w:pPr>
        <w:pStyle w:val="PL"/>
        <w:rPr>
          <w:lang w:eastAsia="zh-CN"/>
        </w:rPr>
      </w:pPr>
      <w:r>
        <w:rPr>
          <w:lang w:eastAsia="zh-CN"/>
        </w:rPr>
        <w:t xml:space="preserve">      description: Contains identities representing those UEs potentially affected by a data-loss event at the UDR</w:t>
      </w:r>
    </w:p>
    <w:p w14:paraId="2E18E22F" w14:textId="77777777" w:rsidR="00D24D3A" w:rsidRDefault="00D24D3A" w:rsidP="00D24D3A">
      <w:pPr>
        <w:pStyle w:val="PL"/>
        <w:rPr>
          <w:lang w:eastAsia="zh-CN"/>
        </w:rPr>
      </w:pPr>
      <w:r>
        <w:rPr>
          <w:lang w:eastAsia="zh-CN"/>
        </w:rPr>
        <w:t xml:space="preserve">      type: object</w:t>
      </w:r>
    </w:p>
    <w:p w14:paraId="0A870DC9" w14:textId="77777777" w:rsidR="00086725" w:rsidRDefault="00D24D3A" w:rsidP="00D24D3A">
      <w:pPr>
        <w:pStyle w:val="PL"/>
        <w:rPr>
          <w:lang w:eastAsia="zh-CN"/>
        </w:rPr>
      </w:pPr>
      <w:r>
        <w:rPr>
          <w:lang w:eastAsia="zh-CN"/>
        </w:rPr>
        <w:t xml:space="preserve">      properties:</w:t>
      </w:r>
    </w:p>
    <w:p w14:paraId="0BAA02E3" w14:textId="135DA4C6" w:rsidR="00D24D3A" w:rsidRDefault="00D24D3A" w:rsidP="00D24D3A">
      <w:pPr>
        <w:pStyle w:val="PL"/>
        <w:rPr>
          <w:lang w:val="en-US"/>
        </w:rPr>
      </w:pPr>
      <w:r>
        <w:rPr>
          <w:lang w:val="en-US"/>
        </w:rPr>
        <w:t xml:space="preserve">        supiRanges:</w:t>
      </w:r>
    </w:p>
    <w:p w14:paraId="143D81D4" w14:textId="77777777" w:rsidR="00D24D3A" w:rsidRPr="00690A26" w:rsidRDefault="00D24D3A" w:rsidP="00D24D3A">
      <w:pPr>
        <w:pStyle w:val="PL"/>
      </w:pPr>
      <w:r w:rsidRPr="00690A26">
        <w:t xml:space="preserve">          type: array</w:t>
      </w:r>
    </w:p>
    <w:p w14:paraId="16AA60CF" w14:textId="77777777" w:rsidR="00D24D3A" w:rsidRPr="00690A26" w:rsidRDefault="00D24D3A" w:rsidP="00D24D3A">
      <w:pPr>
        <w:pStyle w:val="PL"/>
      </w:pPr>
      <w:r w:rsidRPr="00690A26">
        <w:t xml:space="preserve">          items:</w:t>
      </w:r>
    </w:p>
    <w:p w14:paraId="2150A0EB" w14:textId="77777777" w:rsidR="00D24D3A" w:rsidRPr="00690A26" w:rsidRDefault="00D24D3A" w:rsidP="00D24D3A">
      <w:pPr>
        <w:pStyle w:val="PL"/>
      </w:pPr>
      <w:r w:rsidRPr="00690A26">
        <w:t xml:space="preserve">            $ref: '</w:t>
      </w:r>
      <w:r>
        <w:t>TS29510_Nnrf_NFManagement.yaml</w:t>
      </w:r>
      <w:r w:rsidRPr="00690A26">
        <w:t>#/components/schemas/SupiRange'</w:t>
      </w:r>
    </w:p>
    <w:p w14:paraId="2D3A284C" w14:textId="77777777" w:rsidR="00D24D3A" w:rsidRPr="00690A26" w:rsidRDefault="00D24D3A" w:rsidP="00D24D3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28A5AE" w14:textId="77777777" w:rsidR="00D24D3A" w:rsidRDefault="00D24D3A" w:rsidP="00D24D3A">
      <w:pPr>
        <w:pStyle w:val="PL"/>
        <w:rPr>
          <w:lang w:val="en-US"/>
        </w:rPr>
      </w:pPr>
      <w:r>
        <w:rPr>
          <w:lang w:val="en-US"/>
        </w:rPr>
        <w:t xml:space="preserve">        gpsiRanges:</w:t>
      </w:r>
    </w:p>
    <w:p w14:paraId="5168D548" w14:textId="77777777" w:rsidR="00D24D3A" w:rsidRPr="00690A26" w:rsidRDefault="00D24D3A" w:rsidP="00D24D3A">
      <w:pPr>
        <w:pStyle w:val="PL"/>
      </w:pPr>
      <w:r w:rsidRPr="00690A26">
        <w:t xml:space="preserve">          type: array</w:t>
      </w:r>
    </w:p>
    <w:p w14:paraId="3DCB1987" w14:textId="77777777" w:rsidR="00D24D3A" w:rsidRPr="00690A26" w:rsidRDefault="00D24D3A" w:rsidP="00D24D3A">
      <w:pPr>
        <w:pStyle w:val="PL"/>
      </w:pPr>
      <w:r w:rsidRPr="00690A26">
        <w:t xml:space="preserve">          items:</w:t>
      </w:r>
    </w:p>
    <w:p w14:paraId="339F18E0" w14:textId="77777777" w:rsidR="00D24D3A" w:rsidRPr="00690A26" w:rsidRDefault="00D24D3A" w:rsidP="00D24D3A">
      <w:pPr>
        <w:pStyle w:val="PL"/>
      </w:pPr>
      <w:r w:rsidRPr="00690A26">
        <w:t xml:space="preserve">            $ref: '</w:t>
      </w:r>
      <w:r>
        <w:t>TS29510_Nnrf_NFManagement.yaml</w:t>
      </w:r>
      <w:r w:rsidRPr="00690A26">
        <w:t>#/components/schemas/IdentityRange'</w:t>
      </w:r>
    </w:p>
    <w:p w14:paraId="798A1221" w14:textId="77777777" w:rsidR="00D24D3A" w:rsidRPr="00690A26" w:rsidRDefault="00D24D3A" w:rsidP="00D24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E66424" w14:textId="77777777" w:rsidR="00D24D3A" w:rsidRDefault="00D24D3A" w:rsidP="00D24D3A">
      <w:pPr>
        <w:pStyle w:val="PL"/>
        <w:rPr>
          <w:lang w:val="en-US"/>
        </w:rPr>
      </w:pPr>
      <w:r>
        <w:rPr>
          <w:lang w:val="en-US"/>
        </w:rPr>
        <w:t xml:space="preserve">        resetIds:</w:t>
      </w:r>
    </w:p>
    <w:p w14:paraId="619C7F22" w14:textId="77777777" w:rsidR="00D24D3A" w:rsidRDefault="00D24D3A" w:rsidP="00D24D3A">
      <w:pPr>
        <w:pStyle w:val="PL"/>
        <w:rPr>
          <w:lang w:val="en-US"/>
        </w:rPr>
      </w:pPr>
      <w:r>
        <w:rPr>
          <w:lang w:val="en-US"/>
        </w:rPr>
        <w:t xml:space="preserve">          type: array</w:t>
      </w:r>
    </w:p>
    <w:p w14:paraId="4BC6352F"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items:</w:t>
      </w:r>
    </w:p>
    <w:p w14:paraId="0DF33341"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type: string</w:t>
      </w:r>
    </w:p>
    <w:p w14:paraId="4601FCA9"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minItems: 1</w:t>
      </w:r>
    </w:p>
    <w:p w14:paraId="5546B423" w14:textId="77777777" w:rsidR="00D24D3A" w:rsidRPr="00690A26" w:rsidRDefault="00D24D3A" w:rsidP="00D24D3A">
      <w:pPr>
        <w:pStyle w:val="PL"/>
        <w:rPr>
          <w:lang w:val="en-US"/>
        </w:rPr>
      </w:pPr>
      <w:r w:rsidRPr="00690A26">
        <w:rPr>
          <w:lang w:val="en-US"/>
        </w:rPr>
        <w:t xml:space="preserve">        sNssai</w:t>
      </w:r>
      <w:r>
        <w:rPr>
          <w:lang w:val="en-US"/>
        </w:rPr>
        <w:t>List</w:t>
      </w:r>
      <w:r w:rsidRPr="00690A26">
        <w:rPr>
          <w:lang w:val="en-US"/>
        </w:rPr>
        <w:t>:</w:t>
      </w:r>
    </w:p>
    <w:p w14:paraId="14798D44" w14:textId="77777777" w:rsidR="00D24D3A" w:rsidRPr="00690A26" w:rsidRDefault="00D24D3A" w:rsidP="00D24D3A">
      <w:pPr>
        <w:pStyle w:val="PL"/>
        <w:rPr>
          <w:lang w:val="en-US"/>
        </w:rPr>
      </w:pPr>
      <w:r w:rsidRPr="00690A26">
        <w:rPr>
          <w:lang w:val="en-US"/>
        </w:rPr>
        <w:t xml:space="preserve">          type: array</w:t>
      </w:r>
    </w:p>
    <w:p w14:paraId="162D286C" w14:textId="77777777" w:rsidR="00D24D3A" w:rsidRPr="00690A26" w:rsidRDefault="00D24D3A" w:rsidP="00D24D3A">
      <w:pPr>
        <w:pStyle w:val="PL"/>
        <w:rPr>
          <w:lang w:val="en-US"/>
        </w:rPr>
      </w:pPr>
      <w:r w:rsidRPr="00690A26">
        <w:rPr>
          <w:lang w:val="en-US"/>
        </w:rPr>
        <w:t xml:space="preserve">          items:</w:t>
      </w:r>
    </w:p>
    <w:p w14:paraId="5D746BFC" w14:textId="77777777" w:rsidR="00D24D3A" w:rsidRPr="00690A26" w:rsidRDefault="00D24D3A" w:rsidP="00D24D3A">
      <w:pPr>
        <w:pStyle w:val="PL"/>
        <w:rPr>
          <w:lang w:val="en-US"/>
        </w:rPr>
      </w:pPr>
      <w:r w:rsidRPr="00690A26">
        <w:rPr>
          <w:lang w:val="en-US"/>
        </w:rPr>
        <w:t xml:space="preserve">            $ref: 'TS29571_CommonData.yaml#/components/schemas/Snssai'</w:t>
      </w:r>
    </w:p>
    <w:p w14:paraId="565F7797" w14:textId="77777777" w:rsidR="00D24D3A" w:rsidRPr="00690A26" w:rsidRDefault="00D24D3A" w:rsidP="00D24D3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7BBBEA" w14:textId="77777777" w:rsidR="00D24D3A" w:rsidRPr="00690A26" w:rsidRDefault="00D24D3A" w:rsidP="00D24D3A">
      <w:pPr>
        <w:pStyle w:val="PL"/>
      </w:pPr>
      <w:r w:rsidRPr="00690A26">
        <w:t xml:space="preserve">        dnnList:</w:t>
      </w:r>
    </w:p>
    <w:p w14:paraId="50E4D49A" w14:textId="77777777" w:rsidR="00D24D3A" w:rsidRPr="00690A26" w:rsidRDefault="00D24D3A" w:rsidP="00D24D3A">
      <w:pPr>
        <w:pStyle w:val="PL"/>
      </w:pPr>
      <w:r w:rsidRPr="00690A26">
        <w:t xml:space="preserve">          type: array</w:t>
      </w:r>
    </w:p>
    <w:p w14:paraId="75BCF48E" w14:textId="77777777" w:rsidR="00D24D3A" w:rsidRPr="00690A26" w:rsidRDefault="00D24D3A" w:rsidP="00D24D3A">
      <w:pPr>
        <w:pStyle w:val="PL"/>
      </w:pPr>
      <w:r w:rsidRPr="00690A26">
        <w:t xml:space="preserve">          items:</w:t>
      </w:r>
    </w:p>
    <w:p w14:paraId="6CFED8E7" w14:textId="77777777" w:rsidR="00D24D3A" w:rsidRPr="00690A26" w:rsidRDefault="00D24D3A" w:rsidP="00D24D3A">
      <w:pPr>
        <w:pStyle w:val="PL"/>
      </w:pPr>
      <w:r w:rsidRPr="00690A26">
        <w:t xml:space="preserve">            $ref: 'TS29571_CommonData.yaml#/components/schemas/Dnn'</w:t>
      </w:r>
    </w:p>
    <w:p w14:paraId="07D416B9" w14:textId="77777777" w:rsidR="00D24D3A" w:rsidRPr="00690A26" w:rsidRDefault="00D24D3A" w:rsidP="00D24D3A">
      <w:pPr>
        <w:pStyle w:val="PL"/>
      </w:pPr>
      <w:r w:rsidRPr="00690A26">
        <w:t xml:space="preserve">          minItems: 1</w:t>
      </w:r>
    </w:p>
    <w:p w14:paraId="492CAB64" w14:textId="77777777" w:rsidR="001B79E1" w:rsidRDefault="001B79E1" w:rsidP="001B79E1">
      <w:pPr>
        <w:pStyle w:val="PL"/>
      </w:pPr>
      <w:r>
        <w:t xml:space="preserve">        udrGroupId:</w:t>
      </w:r>
    </w:p>
    <w:p w14:paraId="51B7E881" w14:textId="77777777" w:rsidR="001B79E1" w:rsidRPr="00690A26" w:rsidRDefault="001B79E1" w:rsidP="001B79E1">
      <w:pPr>
        <w:pStyle w:val="PL"/>
      </w:pPr>
      <w:r>
        <w:t xml:space="preserve">          </w:t>
      </w:r>
      <w:r w:rsidRPr="00690A26">
        <w:rPr>
          <w:lang w:val="en-US"/>
        </w:rPr>
        <w:t>$ref: 'TS29571_CommonData.yaml#/components/schemas/</w:t>
      </w:r>
      <w:r>
        <w:rPr>
          <w:lang w:val="en-US"/>
        </w:rPr>
        <w:t>NfGroupId</w:t>
      </w:r>
      <w:r w:rsidRPr="00690A26">
        <w:rPr>
          <w:lang w:val="en-US"/>
        </w:rPr>
        <w:t>'</w:t>
      </w:r>
    </w:p>
    <w:p w14:paraId="2B99F4B7" w14:textId="77777777" w:rsidR="00D24D3A" w:rsidRPr="001B79E1" w:rsidRDefault="00D24D3A" w:rsidP="003133A5">
      <w:pPr>
        <w:pStyle w:val="PL"/>
        <w:rPr>
          <w:lang w:eastAsia="zh-CN"/>
        </w:rPr>
      </w:pPr>
    </w:p>
    <w:p w14:paraId="0CEFAB4F" w14:textId="77777777" w:rsidR="003133A5" w:rsidRPr="001F16C3" w:rsidRDefault="003133A5" w:rsidP="006E19FE">
      <w:pPr>
        <w:pStyle w:val="Heading1"/>
      </w:pPr>
      <w:bookmarkStart w:id="1073" w:name="_Toc27587207"/>
      <w:bookmarkStart w:id="1074" w:name="_Toc36459270"/>
      <w:bookmarkStart w:id="1075" w:name="_Toc45028517"/>
      <w:bookmarkStart w:id="1076" w:name="_Toc51870196"/>
      <w:bookmarkStart w:id="1077" w:name="_Toc51870318"/>
      <w:bookmarkStart w:id="1078" w:name="_Toc90582074"/>
      <w:bookmarkStart w:id="1079" w:name="_Toc106615966"/>
      <w:r w:rsidRPr="001F16C3">
        <w:t>A.</w:t>
      </w:r>
      <w:r>
        <w:t>3</w:t>
      </w:r>
      <w:r w:rsidRPr="001F16C3">
        <w:tab/>
        <w:t>Nud</w:t>
      </w:r>
      <w:r w:rsidRPr="001F16C3">
        <w:rPr>
          <w:lang w:eastAsia="zh-CN"/>
        </w:rPr>
        <w:t>r</w:t>
      </w:r>
      <w:r w:rsidRPr="001F16C3">
        <w:t>_</w:t>
      </w:r>
      <w:r>
        <w:t>GroupIDmap</w:t>
      </w:r>
      <w:r w:rsidRPr="001F16C3">
        <w:t xml:space="preserve"> API</w:t>
      </w:r>
      <w:bookmarkEnd w:id="1073"/>
      <w:bookmarkEnd w:id="1074"/>
      <w:bookmarkEnd w:id="1075"/>
      <w:bookmarkEnd w:id="1076"/>
      <w:bookmarkEnd w:id="1077"/>
      <w:bookmarkEnd w:id="1078"/>
      <w:bookmarkEnd w:id="1079"/>
    </w:p>
    <w:p w14:paraId="618BA953" w14:textId="77777777" w:rsidR="003133A5" w:rsidRPr="00F3074B" w:rsidRDefault="003133A5" w:rsidP="00F3074B">
      <w:pPr>
        <w:pStyle w:val="PL"/>
      </w:pPr>
    </w:p>
    <w:p w14:paraId="45EBB4C3" w14:textId="77777777" w:rsidR="003133A5" w:rsidRDefault="003133A5" w:rsidP="003133A5">
      <w:pPr>
        <w:pStyle w:val="PL"/>
      </w:pPr>
      <w:r>
        <w:t>openapi: 3.0.0</w:t>
      </w:r>
    </w:p>
    <w:p w14:paraId="7E826DFC" w14:textId="77777777" w:rsidR="003133A5" w:rsidRDefault="003133A5" w:rsidP="003133A5">
      <w:pPr>
        <w:pStyle w:val="PL"/>
        <w:rPr>
          <w:lang w:eastAsia="zh-CN"/>
        </w:rPr>
      </w:pPr>
    </w:p>
    <w:p w14:paraId="6CC251E2" w14:textId="77777777" w:rsidR="003133A5" w:rsidRDefault="003133A5" w:rsidP="003133A5">
      <w:pPr>
        <w:pStyle w:val="PL"/>
      </w:pPr>
      <w:r>
        <w:t>info:</w:t>
      </w:r>
    </w:p>
    <w:p w14:paraId="75CC3652" w14:textId="39306CC6" w:rsidR="003133A5" w:rsidRDefault="003133A5" w:rsidP="003133A5">
      <w:pPr>
        <w:pStyle w:val="PL"/>
        <w:rPr>
          <w:lang w:eastAsia="zh-CN"/>
        </w:rPr>
      </w:pPr>
      <w:r>
        <w:t xml:space="preserve">  version: 1.1.0</w:t>
      </w:r>
    </w:p>
    <w:p w14:paraId="364CE54B" w14:textId="77777777" w:rsidR="003133A5" w:rsidRDefault="003133A5" w:rsidP="003133A5">
      <w:pPr>
        <w:pStyle w:val="PL"/>
      </w:pPr>
      <w:r>
        <w:t xml:space="preserve">  title: 'Nudr_GroupIDmap'</w:t>
      </w:r>
    </w:p>
    <w:p w14:paraId="3F0551AD" w14:textId="77777777" w:rsidR="003133A5" w:rsidRDefault="003133A5" w:rsidP="003133A5">
      <w:pPr>
        <w:pStyle w:val="PL"/>
        <w:rPr>
          <w:lang w:eastAsia="zh-CN"/>
        </w:rPr>
      </w:pPr>
      <w:r>
        <w:t xml:space="preserve">  description: </w:t>
      </w:r>
      <w:r>
        <w:rPr>
          <w:rFonts w:hint="eastAsia"/>
          <w:lang w:eastAsia="zh-CN"/>
        </w:rPr>
        <w:t>|</w:t>
      </w:r>
    </w:p>
    <w:p w14:paraId="4A1B351C" w14:textId="65EC7A8D" w:rsidR="003133A5" w:rsidRDefault="003133A5" w:rsidP="003133A5">
      <w:pPr>
        <w:pStyle w:val="PL"/>
      </w:pPr>
      <w:r>
        <w:t xml:space="preserve">    Unified Data Repository Service for NF-Group ID retrieval.</w:t>
      </w:r>
      <w:r w:rsidR="00BF4B1A">
        <w:t xml:space="preserve">  </w:t>
      </w:r>
    </w:p>
    <w:p w14:paraId="10D15628" w14:textId="5F342128" w:rsidR="003133A5" w:rsidRDefault="003133A5" w:rsidP="003133A5">
      <w:pPr>
        <w:pStyle w:val="PL"/>
      </w:pPr>
      <w:r>
        <w:t xml:space="preserve">    © 20</w:t>
      </w:r>
      <w:r>
        <w:rPr>
          <w:rFonts w:hint="eastAsia"/>
          <w:lang w:eastAsia="zh-CN"/>
        </w:rPr>
        <w:t>2</w:t>
      </w:r>
      <w:r w:rsidR="00E31F57">
        <w:rPr>
          <w:lang w:eastAsia="zh-CN"/>
        </w:rPr>
        <w:t>2</w:t>
      </w:r>
      <w:r>
        <w:t>, 3GPP Organizational Partners (ARIB, ATIS, CCSA, ETSI, TSDSI, TTA, TTC).</w:t>
      </w:r>
      <w:r w:rsidR="00BF4B1A">
        <w:t xml:space="preserve">  </w:t>
      </w:r>
    </w:p>
    <w:p w14:paraId="49E2EDFC" w14:textId="77777777" w:rsidR="003133A5" w:rsidRDefault="003133A5" w:rsidP="003133A5">
      <w:pPr>
        <w:pStyle w:val="PL"/>
      </w:pPr>
      <w:r>
        <w:t xml:space="preserve">    All rights reserved.</w:t>
      </w:r>
    </w:p>
    <w:p w14:paraId="21D0B1E4" w14:textId="77777777" w:rsidR="003133A5" w:rsidRDefault="003133A5" w:rsidP="003133A5">
      <w:pPr>
        <w:pStyle w:val="PL"/>
        <w:rPr>
          <w:lang w:eastAsia="zh-CN"/>
        </w:rPr>
      </w:pPr>
    </w:p>
    <w:p w14:paraId="5E454D65" w14:textId="77777777" w:rsidR="003133A5" w:rsidRDefault="003133A5" w:rsidP="003133A5">
      <w:pPr>
        <w:pStyle w:val="PL"/>
      </w:pPr>
      <w:r>
        <w:t>externalDocs:</w:t>
      </w:r>
    </w:p>
    <w:p w14:paraId="23B7062B" w14:textId="00DF997D" w:rsidR="003133A5" w:rsidRDefault="003133A5" w:rsidP="003133A5">
      <w:pPr>
        <w:pStyle w:val="PL"/>
      </w:pPr>
      <w:r>
        <w:t xml:space="preserve">  description: 3GPP TS 29.504 V17.</w:t>
      </w:r>
      <w:r w:rsidR="00E31F57">
        <w:rPr>
          <w:lang w:eastAsia="zh-CN"/>
        </w:rPr>
        <w:t>7</w:t>
      </w:r>
      <w:r>
        <w:t>.0; 5G System; Unified Data Repository Services; Stage 3</w:t>
      </w:r>
    </w:p>
    <w:p w14:paraId="3F74575E" w14:textId="5A1E4843" w:rsidR="003133A5" w:rsidRDefault="003133A5" w:rsidP="003133A5">
      <w:pPr>
        <w:pStyle w:val="PL"/>
      </w:pPr>
      <w:r>
        <w:lastRenderedPageBreak/>
        <w:t xml:space="preserve">  url: 'http</w:t>
      </w:r>
      <w:r w:rsidR="00BF4B1A">
        <w:t>s</w:t>
      </w:r>
      <w:r>
        <w:t>://www.3gpp.org/ftp/Specs/archive/29_series/29.504/'</w:t>
      </w:r>
    </w:p>
    <w:p w14:paraId="6D489061" w14:textId="77777777" w:rsidR="003133A5" w:rsidRDefault="003133A5" w:rsidP="003133A5">
      <w:pPr>
        <w:pStyle w:val="PL"/>
        <w:rPr>
          <w:lang w:eastAsia="zh-CN"/>
        </w:rPr>
      </w:pPr>
    </w:p>
    <w:p w14:paraId="13D7D446" w14:textId="77777777" w:rsidR="003133A5" w:rsidRDefault="003133A5" w:rsidP="003133A5">
      <w:pPr>
        <w:pStyle w:val="PL"/>
      </w:pPr>
      <w:r>
        <w:t>servers:</w:t>
      </w:r>
    </w:p>
    <w:p w14:paraId="59F73ECB" w14:textId="77777777" w:rsidR="003133A5" w:rsidRDefault="003133A5" w:rsidP="003133A5">
      <w:pPr>
        <w:pStyle w:val="PL"/>
        <w:rPr>
          <w:lang w:eastAsia="zh-CN"/>
        </w:rPr>
      </w:pPr>
      <w:r>
        <w:t xml:space="preserve">  - description: API root</w:t>
      </w:r>
    </w:p>
    <w:p w14:paraId="7D30E8E1" w14:textId="77777777" w:rsidR="003133A5" w:rsidRDefault="003133A5" w:rsidP="003133A5">
      <w:pPr>
        <w:pStyle w:val="PL"/>
      </w:pPr>
      <w:r>
        <w:t xml:space="preserve">    url: '{apiRoot}/nudr-group-id-map/v1'</w:t>
      </w:r>
    </w:p>
    <w:p w14:paraId="5862F899" w14:textId="77777777" w:rsidR="003133A5" w:rsidRDefault="003133A5" w:rsidP="003133A5">
      <w:pPr>
        <w:pStyle w:val="PL"/>
      </w:pPr>
      <w:r>
        <w:t xml:space="preserve">    variables:</w:t>
      </w:r>
    </w:p>
    <w:p w14:paraId="67E7DEF8" w14:textId="77777777" w:rsidR="003133A5" w:rsidRDefault="003133A5" w:rsidP="003133A5">
      <w:pPr>
        <w:pStyle w:val="PL"/>
      </w:pPr>
      <w:r>
        <w:t xml:space="preserve">      apiRoot:</w:t>
      </w:r>
    </w:p>
    <w:p w14:paraId="4561C4AF" w14:textId="77777777" w:rsidR="003133A5" w:rsidRDefault="003133A5" w:rsidP="003133A5">
      <w:pPr>
        <w:pStyle w:val="PL"/>
      </w:pPr>
      <w:r>
        <w:t xml:space="preserve">        default: https://example.com</w:t>
      </w:r>
    </w:p>
    <w:p w14:paraId="52C33953" w14:textId="77777777" w:rsidR="003133A5" w:rsidRDefault="003133A5" w:rsidP="003133A5">
      <w:pPr>
        <w:pStyle w:val="PL"/>
        <w:rPr>
          <w:lang w:eastAsia="zh-CN"/>
        </w:rPr>
      </w:pPr>
    </w:p>
    <w:p w14:paraId="267B177F" w14:textId="77777777" w:rsidR="003133A5" w:rsidRDefault="003133A5" w:rsidP="003133A5">
      <w:pPr>
        <w:pStyle w:val="PL"/>
      </w:pPr>
      <w:r>
        <w:t>security:</w:t>
      </w:r>
    </w:p>
    <w:p w14:paraId="5B411DA8" w14:textId="77777777" w:rsidR="003133A5" w:rsidRDefault="003133A5" w:rsidP="003133A5">
      <w:pPr>
        <w:pStyle w:val="PL"/>
      </w:pPr>
      <w:r>
        <w:t xml:space="preserve">  - {}</w:t>
      </w:r>
    </w:p>
    <w:p w14:paraId="6C1B8A8C" w14:textId="77777777" w:rsidR="003133A5" w:rsidRDefault="003133A5" w:rsidP="003133A5">
      <w:pPr>
        <w:pStyle w:val="PL"/>
      </w:pPr>
      <w:r>
        <w:t xml:space="preserve">  - oAuth2ClientCredentials:</w:t>
      </w:r>
    </w:p>
    <w:p w14:paraId="779F18DD" w14:textId="77777777" w:rsidR="003133A5" w:rsidRDefault="003133A5" w:rsidP="003133A5">
      <w:pPr>
        <w:pStyle w:val="PL"/>
      </w:pPr>
      <w:r>
        <w:t xml:space="preserve">      - nudr-group-id-map</w:t>
      </w:r>
    </w:p>
    <w:p w14:paraId="2D89C7CE" w14:textId="77777777" w:rsidR="003133A5" w:rsidRPr="00F3074B" w:rsidRDefault="003133A5" w:rsidP="00F3074B">
      <w:pPr>
        <w:pStyle w:val="PL"/>
      </w:pPr>
    </w:p>
    <w:p w14:paraId="19C2E482" w14:textId="77777777" w:rsidR="003133A5" w:rsidRDefault="003133A5" w:rsidP="003133A5">
      <w:pPr>
        <w:pStyle w:val="PL"/>
      </w:pPr>
      <w:r>
        <w:t>paths:</w:t>
      </w:r>
    </w:p>
    <w:p w14:paraId="64C50B51" w14:textId="77777777" w:rsidR="003133A5" w:rsidRDefault="003133A5" w:rsidP="003133A5">
      <w:pPr>
        <w:pStyle w:val="PL"/>
      </w:pPr>
      <w:r>
        <w:t xml:space="preserve">  /nf-group-ids:</w:t>
      </w:r>
    </w:p>
    <w:p w14:paraId="76501630" w14:textId="77777777" w:rsidR="003133A5" w:rsidRDefault="003133A5" w:rsidP="003133A5">
      <w:pPr>
        <w:pStyle w:val="PL"/>
        <w:rPr>
          <w:lang w:eastAsia="zh-CN"/>
        </w:rPr>
      </w:pPr>
      <w:r>
        <w:t xml:space="preserve">    get:</w:t>
      </w:r>
    </w:p>
    <w:p w14:paraId="797021A0" w14:textId="77777777" w:rsidR="003133A5" w:rsidRPr="002857AD" w:rsidRDefault="003133A5" w:rsidP="003133A5">
      <w:pPr>
        <w:pStyle w:val="PL"/>
      </w:pPr>
      <w:r w:rsidRPr="002857AD">
        <w:t xml:space="preserve">      summary: Retrieves </w:t>
      </w:r>
      <w:r>
        <w:t>NF-Group IDs for provided Subscriber and NF types</w:t>
      </w:r>
    </w:p>
    <w:p w14:paraId="5DC6F06F" w14:textId="77777777" w:rsidR="003133A5" w:rsidRPr="002857AD" w:rsidRDefault="003133A5" w:rsidP="003133A5">
      <w:pPr>
        <w:pStyle w:val="PL"/>
      </w:pPr>
      <w:r w:rsidRPr="002857AD">
        <w:t xml:space="preserve">      operationId: Get</w:t>
      </w:r>
      <w:r>
        <w:t>NfGroupIDs</w:t>
      </w:r>
    </w:p>
    <w:p w14:paraId="3402AF29" w14:textId="77777777" w:rsidR="003133A5" w:rsidRPr="002857AD" w:rsidRDefault="003133A5" w:rsidP="003133A5">
      <w:pPr>
        <w:pStyle w:val="PL"/>
      </w:pPr>
      <w:r w:rsidRPr="002857AD">
        <w:t xml:space="preserve">      tags:</w:t>
      </w:r>
    </w:p>
    <w:p w14:paraId="660693C1" w14:textId="77777777" w:rsidR="003133A5" w:rsidRPr="002857AD" w:rsidRDefault="003133A5" w:rsidP="003133A5">
      <w:pPr>
        <w:pStyle w:val="PL"/>
      </w:pPr>
      <w:r w:rsidRPr="002857AD">
        <w:t xml:space="preserve">        - NF </w:t>
      </w:r>
      <w:r>
        <w:t>Group IDs</w:t>
      </w:r>
      <w:r w:rsidRPr="002857AD">
        <w:t xml:space="preserve"> (</w:t>
      </w:r>
      <w:r>
        <w:t>Document</w:t>
      </w:r>
      <w:r w:rsidRPr="002857AD">
        <w:t>)</w:t>
      </w:r>
    </w:p>
    <w:p w14:paraId="255F477B" w14:textId="77777777" w:rsidR="003133A5" w:rsidRPr="002857AD" w:rsidRDefault="003133A5" w:rsidP="003133A5">
      <w:pPr>
        <w:pStyle w:val="PL"/>
      </w:pPr>
      <w:r w:rsidRPr="002857AD">
        <w:t xml:space="preserve">      parameters:</w:t>
      </w:r>
    </w:p>
    <w:p w14:paraId="5345F088" w14:textId="77777777" w:rsidR="003133A5" w:rsidRPr="002857AD" w:rsidRDefault="003133A5" w:rsidP="003133A5">
      <w:pPr>
        <w:pStyle w:val="PL"/>
      </w:pPr>
      <w:r w:rsidRPr="002857AD">
        <w:t xml:space="preserve">        - name: nf-type</w:t>
      </w:r>
    </w:p>
    <w:p w14:paraId="3D2969BF" w14:textId="77777777" w:rsidR="003133A5" w:rsidRPr="002857AD" w:rsidRDefault="003133A5" w:rsidP="003133A5">
      <w:pPr>
        <w:pStyle w:val="PL"/>
      </w:pPr>
      <w:r w:rsidRPr="002857AD">
        <w:t xml:space="preserve">          in: query</w:t>
      </w:r>
    </w:p>
    <w:p w14:paraId="78CAA424" w14:textId="77777777" w:rsidR="003133A5" w:rsidRPr="002857AD" w:rsidRDefault="003133A5" w:rsidP="003133A5">
      <w:pPr>
        <w:pStyle w:val="PL"/>
      </w:pPr>
      <w:r w:rsidRPr="002857AD">
        <w:t xml:space="preserve">          description: Type of NF</w:t>
      </w:r>
    </w:p>
    <w:p w14:paraId="1107FE87" w14:textId="77777777" w:rsidR="003133A5" w:rsidRPr="002857AD" w:rsidRDefault="003133A5" w:rsidP="003133A5">
      <w:pPr>
        <w:pStyle w:val="PL"/>
      </w:pPr>
      <w:r w:rsidRPr="002857AD">
        <w:t xml:space="preserve">          required: </w:t>
      </w:r>
      <w:r>
        <w:t>true</w:t>
      </w:r>
    </w:p>
    <w:p w14:paraId="7ABC47D9" w14:textId="77777777" w:rsidR="003133A5" w:rsidRDefault="003133A5" w:rsidP="003133A5">
      <w:pPr>
        <w:pStyle w:val="PL"/>
      </w:pPr>
      <w:r w:rsidRPr="002857AD">
        <w:t xml:space="preserve">          </w:t>
      </w:r>
      <w:r>
        <w:t>style: form</w:t>
      </w:r>
    </w:p>
    <w:p w14:paraId="241D42A0" w14:textId="77777777" w:rsidR="003133A5" w:rsidRDefault="003133A5" w:rsidP="003133A5">
      <w:pPr>
        <w:pStyle w:val="PL"/>
      </w:pPr>
      <w:r>
        <w:t xml:space="preserve">          explode: false</w:t>
      </w:r>
    </w:p>
    <w:p w14:paraId="1191B218" w14:textId="77777777" w:rsidR="003133A5" w:rsidRPr="002857AD" w:rsidRDefault="003133A5" w:rsidP="003133A5">
      <w:pPr>
        <w:pStyle w:val="PL"/>
      </w:pPr>
      <w:r>
        <w:t xml:space="preserve">          </w:t>
      </w:r>
      <w:r w:rsidRPr="002857AD">
        <w:t>schema:</w:t>
      </w:r>
    </w:p>
    <w:p w14:paraId="1D69FE84" w14:textId="77777777" w:rsidR="003133A5" w:rsidRDefault="003133A5" w:rsidP="003133A5">
      <w:pPr>
        <w:pStyle w:val="PL"/>
      </w:pPr>
      <w:r w:rsidRPr="002857AD">
        <w:t xml:space="preserve">            </w:t>
      </w:r>
      <w:r>
        <w:t>type: array</w:t>
      </w:r>
    </w:p>
    <w:p w14:paraId="0655BF7C" w14:textId="77777777" w:rsidR="003133A5" w:rsidRDefault="003133A5" w:rsidP="003133A5">
      <w:pPr>
        <w:pStyle w:val="PL"/>
      </w:pPr>
      <w:r>
        <w:t xml:space="preserve">            items:</w:t>
      </w:r>
    </w:p>
    <w:p w14:paraId="229FADFF" w14:textId="77777777" w:rsidR="003133A5" w:rsidRDefault="003133A5" w:rsidP="003133A5">
      <w:pPr>
        <w:pStyle w:val="PL"/>
      </w:pPr>
      <w:r>
        <w:t xml:space="preserve">              </w:t>
      </w:r>
      <w:r w:rsidRPr="002857AD">
        <w:t>$ref: '</w:t>
      </w:r>
      <w:r>
        <w:t>TS29510_Nnrf_NFManagement.yaml</w:t>
      </w:r>
      <w:r w:rsidRPr="002857AD">
        <w:t>#/components/schemas/NFType'</w:t>
      </w:r>
    </w:p>
    <w:p w14:paraId="62E2E115" w14:textId="77777777" w:rsidR="003133A5" w:rsidRDefault="003133A5" w:rsidP="003133A5">
      <w:pPr>
        <w:pStyle w:val="PL"/>
      </w:pPr>
      <w:r>
        <w:t xml:space="preserve">            minItems: 1</w:t>
      </w:r>
    </w:p>
    <w:p w14:paraId="34E1CD7A" w14:textId="77777777" w:rsidR="003133A5" w:rsidRPr="00D67AB2" w:rsidRDefault="003133A5" w:rsidP="003133A5">
      <w:pPr>
        <w:pStyle w:val="PL"/>
      </w:pPr>
      <w:r w:rsidRPr="00D67AB2">
        <w:t xml:space="preserve">        - name: </w:t>
      </w:r>
      <w:r>
        <w:t>subscriberId</w:t>
      </w:r>
    </w:p>
    <w:p w14:paraId="55949BE8" w14:textId="77777777" w:rsidR="003133A5" w:rsidRPr="00D67AB2" w:rsidRDefault="003133A5" w:rsidP="003133A5">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412E0446" w14:textId="77777777" w:rsidR="003133A5" w:rsidRPr="00D67AB2" w:rsidRDefault="003133A5" w:rsidP="003133A5">
      <w:pPr>
        <w:pStyle w:val="PL"/>
      </w:pPr>
      <w:r w:rsidRPr="00D67AB2">
        <w:t xml:space="preserve">          in: </w:t>
      </w:r>
      <w:r>
        <w:t>query</w:t>
      </w:r>
    </w:p>
    <w:p w14:paraId="1D66C7F9" w14:textId="77777777" w:rsidR="003133A5" w:rsidRPr="00D67AB2" w:rsidRDefault="003133A5" w:rsidP="003133A5">
      <w:pPr>
        <w:pStyle w:val="PL"/>
      </w:pPr>
      <w:r w:rsidRPr="00D67AB2">
        <w:t xml:space="preserve">          description: Identifier of the </w:t>
      </w:r>
      <w:r>
        <w:t>subscriber</w:t>
      </w:r>
    </w:p>
    <w:p w14:paraId="0B126D6F" w14:textId="77777777" w:rsidR="003133A5" w:rsidRPr="00D67AB2" w:rsidRDefault="003133A5" w:rsidP="003133A5">
      <w:pPr>
        <w:pStyle w:val="PL"/>
      </w:pPr>
      <w:r w:rsidRPr="00D67AB2">
        <w:t xml:space="preserve">          required: true</w:t>
      </w:r>
    </w:p>
    <w:p w14:paraId="5CFCE3DC" w14:textId="77777777" w:rsidR="003133A5" w:rsidRPr="00D67AB2" w:rsidRDefault="003133A5" w:rsidP="003133A5">
      <w:pPr>
        <w:pStyle w:val="PL"/>
      </w:pPr>
      <w:r w:rsidRPr="00D67AB2">
        <w:t xml:space="preserve">          schema:</w:t>
      </w:r>
    </w:p>
    <w:p w14:paraId="6CBE5306" w14:textId="77777777" w:rsidR="003133A5" w:rsidRPr="00D67AB2" w:rsidRDefault="003133A5" w:rsidP="003133A5">
      <w:pPr>
        <w:pStyle w:val="PL"/>
      </w:pPr>
      <w:r w:rsidRPr="00D67AB2">
        <w:t xml:space="preserve">            $ref: '</w:t>
      </w:r>
      <w:r>
        <w:t>#</w:t>
      </w:r>
      <w:r w:rsidRPr="00D67AB2">
        <w:t>/components/</w:t>
      </w:r>
      <w:r w:rsidRPr="00005211">
        <w:t>schemas/SubscriberId</w:t>
      </w:r>
      <w:r w:rsidRPr="00211740">
        <w:t>'</w:t>
      </w:r>
    </w:p>
    <w:p w14:paraId="5C8400CB" w14:textId="77777777" w:rsidR="003133A5" w:rsidRPr="00D67AB2" w:rsidRDefault="003133A5" w:rsidP="003133A5">
      <w:pPr>
        <w:pStyle w:val="PL"/>
      </w:pPr>
      <w:r w:rsidRPr="00D67AB2">
        <w:t xml:space="preserve">      responses:</w:t>
      </w:r>
    </w:p>
    <w:p w14:paraId="4F1F5013" w14:textId="77777777" w:rsidR="003133A5" w:rsidRPr="00D67AB2" w:rsidRDefault="003133A5" w:rsidP="003133A5">
      <w:pPr>
        <w:pStyle w:val="PL"/>
      </w:pPr>
      <w:r w:rsidRPr="00D67AB2">
        <w:t xml:space="preserve">        '200':</w:t>
      </w:r>
    </w:p>
    <w:p w14:paraId="7F4FCB0E" w14:textId="77777777" w:rsidR="003133A5" w:rsidRPr="00D67AB2" w:rsidRDefault="003133A5" w:rsidP="003133A5">
      <w:pPr>
        <w:pStyle w:val="PL"/>
      </w:pPr>
      <w:r w:rsidRPr="00D67AB2">
        <w:t xml:space="preserve">          description: Expected response to a valid request</w:t>
      </w:r>
    </w:p>
    <w:p w14:paraId="332DD657" w14:textId="77777777" w:rsidR="003133A5" w:rsidRPr="00D67AB2" w:rsidRDefault="003133A5" w:rsidP="003133A5">
      <w:pPr>
        <w:pStyle w:val="PL"/>
      </w:pPr>
      <w:r w:rsidRPr="00D67AB2">
        <w:t xml:space="preserve">          content:</w:t>
      </w:r>
    </w:p>
    <w:p w14:paraId="0084A3FF" w14:textId="77777777" w:rsidR="003133A5" w:rsidRPr="00D67AB2" w:rsidRDefault="003133A5" w:rsidP="003133A5">
      <w:pPr>
        <w:pStyle w:val="PL"/>
      </w:pPr>
      <w:r w:rsidRPr="00D67AB2">
        <w:t xml:space="preserve">            application/json:</w:t>
      </w:r>
    </w:p>
    <w:p w14:paraId="7B941FAF" w14:textId="77777777" w:rsidR="003133A5" w:rsidRPr="00D67AB2" w:rsidRDefault="003133A5" w:rsidP="003133A5">
      <w:pPr>
        <w:pStyle w:val="PL"/>
      </w:pPr>
      <w:r w:rsidRPr="00D67AB2">
        <w:t xml:space="preserve">              schema:</w:t>
      </w:r>
    </w:p>
    <w:p w14:paraId="7C9089A9" w14:textId="77777777" w:rsidR="003133A5" w:rsidRPr="00BB3BBF" w:rsidRDefault="003133A5" w:rsidP="003133A5">
      <w:pPr>
        <w:pStyle w:val="PL"/>
      </w:pPr>
      <w:r w:rsidRPr="00D67AB2">
        <w:t xml:space="preserve">                </w:t>
      </w:r>
      <w:r w:rsidRPr="00211740">
        <w:t>$ref: '#/components/schemas/NfGroupIdMapResult'</w:t>
      </w:r>
    </w:p>
    <w:p w14:paraId="4FFE2556" w14:textId="77777777" w:rsidR="003133A5" w:rsidRPr="0025384D" w:rsidRDefault="003133A5" w:rsidP="003133A5">
      <w:pPr>
        <w:pStyle w:val="PL"/>
      </w:pPr>
      <w:r w:rsidRPr="00EB4F0C">
        <w:t xml:space="preserve">        </w:t>
      </w:r>
      <w:r w:rsidRPr="0025384D">
        <w:t>'404':</w:t>
      </w:r>
    </w:p>
    <w:p w14:paraId="63EB2157" w14:textId="77777777" w:rsidR="003133A5" w:rsidRPr="00211740" w:rsidRDefault="003133A5" w:rsidP="003133A5">
      <w:pPr>
        <w:pStyle w:val="PL"/>
      </w:pPr>
      <w:r w:rsidRPr="00817D0B">
        <w:t xml:space="preserve">          $ref: 'TS29571_CommonData.yaml#/components/responses/404'</w:t>
      </w:r>
    </w:p>
    <w:p w14:paraId="4E6B0349" w14:textId="77777777" w:rsidR="003133A5" w:rsidRPr="00211740" w:rsidRDefault="003133A5" w:rsidP="003133A5">
      <w:pPr>
        <w:pStyle w:val="PL"/>
      </w:pPr>
      <w:r w:rsidRPr="00211740">
        <w:t xml:space="preserve">        default:</w:t>
      </w:r>
    </w:p>
    <w:p w14:paraId="7A69EAF2" w14:textId="77777777" w:rsidR="003133A5" w:rsidRPr="00D67AB2" w:rsidRDefault="003133A5" w:rsidP="003133A5">
      <w:pPr>
        <w:pStyle w:val="PL"/>
      </w:pPr>
      <w:r w:rsidRPr="00211740">
        <w:t xml:space="preserve">          description: Unexpected error</w:t>
      </w:r>
    </w:p>
    <w:p w14:paraId="4C67478A" w14:textId="77777777" w:rsidR="003133A5" w:rsidRPr="00D67AB2" w:rsidRDefault="003133A5" w:rsidP="003133A5">
      <w:pPr>
        <w:pStyle w:val="PL"/>
      </w:pPr>
    </w:p>
    <w:p w14:paraId="31305C44" w14:textId="77777777" w:rsidR="003133A5" w:rsidRDefault="003133A5" w:rsidP="003133A5">
      <w:pPr>
        <w:pStyle w:val="PL"/>
        <w:rPr>
          <w:lang w:val="fr-FR"/>
        </w:rPr>
      </w:pPr>
    </w:p>
    <w:p w14:paraId="27505C18" w14:textId="77777777" w:rsidR="003133A5" w:rsidRDefault="003133A5" w:rsidP="003133A5">
      <w:pPr>
        <w:pStyle w:val="PL"/>
      </w:pPr>
      <w:r>
        <w:t>components:</w:t>
      </w:r>
    </w:p>
    <w:p w14:paraId="50E9D1D2" w14:textId="77777777" w:rsidR="003133A5" w:rsidRDefault="003133A5" w:rsidP="003133A5">
      <w:pPr>
        <w:pStyle w:val="PL"/>
      </w:pPr>
      <w:r>
        <w:t xml:space="preserve">  securitySchemes:</w:t>
      </w:r>
    </w:p>
    <w:p w14:paraId="35233B9C" w14:textId="77777777" w:rsidR="003133A5" w:rsidRDefault="003133A5" w:rsidP="003133A5">
      <w:pPr>
        <w:pStyle w:val="PL"/>
      </w:pPr>
      <w:r>
        <w:t xml:space="preserve">    oAuth2ClientCredentials:</w:t>
      </w:r>
    </w:p>
    <w:p w14:paraId="23B28CBE" w14:textId="77777777" w:rsidR="003133A5" w:rsidRDefault="003133A5" w:rsidP="003133A5">
      <w:pPr>
        <w:pStyle w:val="PL"/>
      </w:pPr>
      <w:r>
        <w:t xml:space="preserve">      type: oauth2</w:t>
      </w:r>
    </w:p>
    <w:p w14:paraId="13CE09ED" w14:textId="77777777" w:rsidR="003133A5" w:rsidRDefault="003133A5" w:rsidP="003133A5">
      <w:pPr>
        <w:pStyle w:val="PL"/>
      </w:pPr>
      <w:r>
        <w:t xml:space="preserve">      flows:</w:t>
      </w:r>
    </w:p>
    <w:p w14:paraId="625F85B6" w14:textId="77777777" w:rsidR="003133A5" w:rsidRDefault="003133A5" w:rsidP="003133A5">
      <w:pPr>
        <w:pStyle w:val="PL"/>
      </w:pPr>
      <w:r>
        <w:t xml:space="preserve">        clientCredentials:</w:t>
      </w:r>
    </w:p>
    <w:p w14:paraId="0599954D" w14:textId="77777777" w:rsidR="003133A5" w:rsidRDefault="003133A5" w:rsidP="003133A5">
      <w:pPr>
        <w:pStyle w:val="PL"/>
      </w:pPr>
      <w:r>
        <w:t xml:space="preserve">          tokenUrl: '{nrfApiRoot}/oauth2/token'</w:t>
      </w:r>
    </w:p>
    <w:p w14:paraId="700159F3" w14:textId="77777777" w:rsidR="003133A5" w:rsidRDefault="003133A5" w:rsidP="003133A5">
      <w:pPr>
        <w:pStyle w:val="PL"/>
        <w:rPr>
          <w:lang w:eastAsia="zh-CN"/>
        </w:rPr>
      </w:pPr>
      <w:r>
        <w:t xml:space="preserve">          scopes:</w:t>
      </w:r>
    </w:p>
    <w:p w14:paraId="7EE4BB35" w14:textId="77777777" w:rsidR="003133A5" w:rsidRDefault="003133A5" w:rsidP="003133A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27EECAE1" w14:textId="77777777" w:rsidR="003133A5" w:rsidRDefault="003133A5" w:rsidP="003133A5">
      <w:pPr>
        <w:pStyle w:val="PL"/>
      </w:pPr>
    </w:p>
    <w:p w14:paraId="0EE9DF80" w14:textId="77777777" w:rsidR="003133A5" w:rsidRDefault="003133A5" w:rsidP="003133A5">
      <w:pPr>
        <w:pStyle w:val="PL"/>
      </w:pPr>
    </w:p>
    <w:p w14:paraId="3D2FE919" w14:textId="77777777" w:rsidR="003133A5" w:rsidRPr="00D67AB2" w:rsidRDefault="003133A5" w:rsidP="003133A5">
      <w:pPr>
        <w:pStyle w:val="PL"/>
      </w:pPr>
    </w:p>
    <w:p w14:paraId="720E3560" w14:textId="77777777" w:rsidR="003133A5" w:rsidRPr="00D67AB2" w:rsidRDefault="003133A5" w:rsidP="003133A5">
      <w:pPr>
        <w:pStyle w:val="PL"/>
      </w:pPr>
      <w:r w:rsidRPr="00D67AB2">
        <w:t xml:space="preserve">  schemas:</w:t>
      </w:r>
    </w:p>
    <w:p w14:paraId="2622A727" w14:textId="77777777" w:rsidR="003133A5" w:rsidRPr="00D67AB2" w:rsidRDefault="003133A5" w:rsidP="003133A5">
      <w:pPr>
        <w:pStyle w:val="PL"/>
      </w:pPr>
    </w:p>
    <w:p w14:paraId="1A733FA3" w14:textId="77777777" w:rsidR="003133A5" w:rsidRPr="00D67AB2" w:rsidRDefault="003133A5" w:rsidP="003133A5">
      <w:pPr>
        <w:pStyle w:val="PL"/>
      </w:pPr>
      <w:r w:rsidRPr="00D67AB2">
        <w:t># COMPLEX TYPES:</w:t>
      </w:r>
    </w:p>
    <w:p w14:paraId="525D1A18" w14:textId="77777777" w:rsidR="003133A5" w:rsidRPr="00D67AB2" w:rsidRDefault="003133A5" w:rsidP="003133A5">
      <w:pPr>
        <w:pStyle w:val="PL"/>
      </w:pPr>
    </w:p>
    <w:p w14:paraId="58BEE84E" w14:textId="77777777" w:rsidR="003133A5" w:rsidRPr="00D67AB2" w:rsidRDefault="003133A5" w:rsidP="003133A5">
      <w:pPr>
        <w:pStyle w:val="PL"/>
      </w:pPr>
      <w:r w:rsidRPr="00D67AB2">
        <w:t xml:space="preserve">    </w:t>
      </w:r>
      <w:r>
        <w:t>NfGroupIdMapResult</w:t>
      </w:r>
      <w:r w:rsidRPr="00D67AB2">
        <w:t>:</w:t>
      </w:r>
    </w:p>
    <w:p w14:paraId="2EE2CD28" w14:textId="77777777" w:rsidR="003133A5" w:rsidRDefault="003133A5" w:rsidP="003133A5">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4DE542AF" w14:textId="77777777" w:rsidR="003133A5" w:rsidRPr="00D67AB2" w:rsidRDefault="003133A5" w:rsidP="003133A5">
      <w:pPr>
        <w:pStyle w:val="PL"/>
      </w:pPr>
      <w:r w:rsidRPr="00D67AB2">
        <w:t xml:space="preserve">      type: object</w:t>
      </w:r>
    </w:p>
    <w:p w14:paraId="6F3C1487" w14:textId="77777777" w:rsidR="003133A5" w:rsidRPr="00D67AB2" w:rsidRDefault="003133A5" w:rsidP="003133A5">
      <w:pPr>
        <w:pStyle w:val="PL"/>
      </w:pPr>
      <w:r w:rsidRPr="00D67AB2">
        <w:t xml:space="preserve">      </w:t>
      </w:r>
      <w:r>
        <w:t>additionalProperties</w:t>
      </w:r>
      <w:r w:rsidRPr="00D67AB2">
        <w:t>:</w:t>
      </w:r>
    </w:p>
    <w:p w14:paraId="6EEC80E4" w14:textId="77777777" w:rsidR="003133A5" w:rsidRPr="00D67AB2" w:rsidRDefault="003133A5" w:rsidP="003133A5">
      <w:pPr>
        <w:pStyle w:val="PL"/>
      </w:pPr>
      <w:r w:rsidRPr="00D67AB2">
        <w:t xml:space="preserve">        $ref: 'TS29571_CommonData.yaml#/components/schemas/</w:t>
      </w:r>
      <w:r>
        <w:t>NfGroupId</w:t>
      </w:r>
      <w:r w:rsidRPr="00D67AB2">
        <w:t>'</w:t>
      </w:r>
    </w:p>
    <w:p w14:paraId="0219A2CB" w14:textId="77777777" w:rsidR="003133A5" w:rsidRPr="00D67AB2" w:rsidRDefault="003133A5" w:rsidP="003133A5">
      <w:pPr>
        <w:pStyle w:val="PL"/>
      </w:pPr>
      <w:r w:rsidRPr="00D67AB2">
        <w:t xml:space="preserve">      minProperties: 1</w:t>
      </w:r>
    </w:p>
    <w:p w14:paraId="2C86F1E1" w14:textId="77777777" w:rsidR="003133A5" w:rsidRPr="00D67AB2" w:rsidRDefault="003133A5" w:rsidP="003133A5">
      <w:pPr>
        <w:pStyle w:val="PL"/>
      </w:pPr>
    </w:p>
    <w:p w14:paraId="4FFA1E0E" w14:textId="77777777" w:rsidR="003133A5" w:rsidRPr="00D67AB2" w:rsidRDefault="003133A5" w:rsidP="003133A5">
      <w:pPr>
        <w:pStyle w:val="PL"/>
      </w:pPr>
      <w:r w:rsidRPr="00D67AB2">
        <w:lastRenderedPageBreak/>
        <w:t># SIMPLE TYPES:</w:t>
      </w:r>
    </w:p>
    <w:p w14:paraId="495FDD58" w14:textId="77777777" w:rsidR="003133A5" w:rsidRPr="00D67AB2" w:rsidRDefault="003133A5" w:rsidP="003133A5">
      <w:pPr>
        <w:pStyle w:val="PL"/>
      </w:pPr>
    </w:p>
    <w:p w14:paraId="7DBB6623" w14:textId="77777777" w:rsidR="003133A5" w:rsidRPr="00D67AB2" w:rsidRDefault="003133A5" w:rsidP="003133A5">
      <w:pPr>
        <w:pStyle w:val="PL"/>
      </w:pPr>
      <w:r w:rsidRPr="00D67AB2">
        <w:t xml:space="preserve">    </w:t>
      </w:r>
      <w:r>
        <w:t>SubscriberId</w:t>
      </w:r>
      <w:r w:rsidRPr="00D67AB2">
        <w:t>:</w:t>
      </w:r>
    </w:p>
    <w:p w14:paraId="194A3F82" w14:textId="77777777" w:rsidR="003133A5" w:rsidRPr="00D67AB2" w:rsidRDefault="003133A5" w:rsidP="003133A5">
      <w:pPr>
        <w:pStyle w:val="PL"/>
      </w:pPr>
      <w:r>
        <w:t xml:space="preserve">      </w:t>
      </w:r>
      <w:r w:rsidRPr="00932D4A">
        <w:t xml:space="preserve">description: </w:t>
      </w:r>
      <w:r w:rsidRPr="00A44DCA">
        <w:t>Represents the Subscription Identifier SUPI or GPSI or IMPI or IMPU</w:t>
      </w:r>
      <w:r>
        <w:rPr>
          <w:rFonts w:cs="Arial"/>
          <w:szCs w:val="18"/>
        </w:rPr>
        <w:t>.</w:t>
      </w:r>
    </w:p>
    <w:p w14:paraId="50731C31" w14:textId="77777777" w:rsidR="003133A5" w:rsidRPr="00D67AB2" w:rsidRDefault="003133A5" w:rsidP="003133A5">
      <w:pPr>
        <w:pStyle w:val="PL"/>
      </w:pPr>
      <w:r w:rsidRPr="00D67AB2">
        <w:t xml:space="preserve">      type: string</w:t>
      </w:r>
    </w:p>
    <w:p w14:paraId="6B0D65F4" w14:textId="77777777" w:rsidR="003133A5" w:rsidRPr="00D67AB2" w:rsidRDefault="003133A5" w:rsidP="003133A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7C0D3FE4" w14:textId="77777777" w:rsidR="003133A5" w:rsidRPr="00D67AB2" w:rsidRDefault="003133A5" w:rsidP="003133A5">
      <w:pPr>
        <w:pStyle w:val="PL"/>
      </w:pPr>
    </w:p>
    <w:p w14:paraId="23591094" w14:textId="77777777" w:rsidR="003133A5" w:rsidRPr="00D67AB2" w:rsidRDefault="003133A5" w:rsidP="003133A5">
      <w:pPr>
        <w:pStyle w:val="PL"/>
      </w:pPr>
      <w:r w:rsidRPr="00D67AB2">
        <w:t># ENUMS:</w:t>
      </w:r>
    </w:p>
    <w:p w14:paraId="2ADDD642" w14:textId="77777777" w:rsidR="003133A5" w:rsidRPr="00CB37F9" w:rsidRDefault="003133A5" w:rsidP="003133A5">
      <w:pPr>
        <w:rPr>
          <w:lang w:eastAsia="zh-CN"/>
        </w:rPr>
      </w:pPr>
    </w:p>
    <w:p w14:paraId="1B716950" w14:textId="77777777" w:rsidR="003133A5" w:rsidRDefault="003133A5" w:rsidP="00F3074B">
      <w:pPr>
        <w:pStyle w:val="Heading8"/>
      </w:pPr>
      <w:r>
        <w:br w:type="page"/>
      </w:r>
      <w:bookmarkStart w:id="1080" w:name="_Toc20120589"/>
      <w:bookmarkStart w:id="1081" w:name="_Toc21623467"/>
      <w:bookmarkStart w:id="1082" w:name="_Toc27587208"/>
      <w:bookmarkStart w:id="1083" w:name="_Toc36459271"/>
      <w:bookmarkStart w:id="1084" w:name="_Toc45028518"/>
      <w:bookmarkStart w:id="1085" w:name="_Toc51870197"/>
      <w:bookmarkStart w:id="1086" w:name="_Toc51870319"/>
      <w:bookmarkStart w:id="1087" w:name="_Toc90582075"/>
      <w:bookmarkStart w:id="1088" w:name="_Toc106615967"/>
      <w:r>
        <w:lastRenderedPageBreak/>
        <w:t>Annex B (informative):</w:t>
      </w:r>
      <w:r>
        <w:br/>
        <w:t>Change history</w:t>
      </w:r>
      <w:bookmarkEnd w:id="1080"/>
      <w:bookmarkEnd w:id="1081"/>
      <w:bookmarkEnd w:id="1082"/>
      <w:bookmarkEnd w:id="1083"/>
      <w:bookmarkEnd w:id="1084"/>
      <w:bookmarkEnd w:id="1085"/>
      <w:bookmarkEnd w:id="1086"/>
      <w:bookmarkEnd w:id="1087"/>
      <w:bookmarkEnd w:id="1088"/>
    </w:p>
    <w:bookmarkEnd w:id="1072"/>
    <w:p w14:paraId="68E1D28A" w14:textId="77777777" w:rsidR="003133A5" w:rsidRDefault="003133A5" w:rsidP="003133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133A5" w:rsidRPr="00CB6975" w14:paraId="32C18C9A" w14:textId="77777777" w:rsidTr="00D1407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56E5FA" w14:textId="77777777" w:rsidR="003133A5" w:rsidRPr="00CB6975" w:rsidRDefault="003133A5" w:rsidP="00D14072">
            <w:pPr>
              <w:pStyle w:val="TAL"/>
              <w:jc w:val="center"/>
              <w:rPr>
                <w:b/>
                <w:sz w:val="16"/>
              </w:rPr>
            </w:pPr>
            <w:r w:rsidRPr="00CB6975">
              <w:rPr>
                <w:b/>
              </w:rPr>
              <w:lastRenderedPageBreak/>
              <w:t>Change history</w:t>
            </w:r>
          </w:p>
        </w:tc>
      </w:tr>
      <w:tr w:rsidR="003133A5" w:rsidRPr="00CB6975" w14:paraId="51C11F7E" w14:textId="77777777" w:rsidTr="00D1407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3BAF2F" w14:textId="77777777" w:rsidR="003133A5" w:rsidRPr="00CB6975" w:rsidRDefault="003133A5" w:rsidP="00D14072">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ABC8399" w14:textId="77777777" w:rsidR="003133A5" w:rsidRPr="00CB6975" w:rsidRDefault="003133A5" w:rsidP="00D14072">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D118982" w14:textId="77777777" w:rsidR="003133A5" w:rsidRPr="00CB6975" w:rsidRDefault="003133A5" w:rsidP="00D14072">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4D4FCB2" w14:textId="77777777" w:rsidR="003133A5" w:rsidRPr="00CB6975" w:rsidRDefault="003133A5" w:rsidP="00D14072">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F028B" w14:textId="77777777" w:rsidR="003133A5" w:rsidRPr="00CB6975" w:rsidRDefault="003133A5" w:rsidP="00D14072">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416C14" w14:textId="77777777" w:rsidR="003133A5" w:rsidRPr="00CB6975" w:rsidRDefault="003133A5" w:rsidP="00D14072">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5DC3672" w14:textId="77777777" w:rsidR="003133A5" w:rsidRPr="00CB6975" w:rsidRDefault="003133A5" w:rsidP="00D14072">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21A4EF" w14:textId="77777777" w:rsidR="003133A5" w:rsidRPr="00CB6975" w:rsidRDefault="003133A5" w:rsidP="00D14072">
            <w:pPr>
              <w:pStyle w:val="TAL"/>
              <w:rPr>
                <w:b/>
                <w:sz w:val="16"/>
              </w:rPr>
            </w:pPr>
            <w:r w:rsidRPr="00CB6975">
              <w:rPr>
                <w:b/>
                <w:sz w:val="16"/>
              </w:rPr>
              <w:t>New version</w:t>
            </w:r>
          </w:p>
        </w:tc>
      </w:tr>
      <w:tr w:rsidR="003133A5" w:rsidRPr="00CB6975" w14:paraId="1C6AE4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E2073A" w14:textId="77777777" w:rsidR="003133A5" w:rsidRPr="00CB6975" w:rsidRDefault="003133A5" w:rsidP="00D14072">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3C2FD6"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03F0A5" w14:textId="77777777" w:rsidR="003133A5" w:rsidRPr="00CB6975" w:rsidRDefault="003133A5" w:rsidP="00D14072">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3C3DA"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8134"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56DF"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B7E95" w14:textId="77777777" w:rsidR="003133A5" w:rsidRPr="00CB6975" w:rsidRDefault="003133A5" w:rsidP="00D14072">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3E9BD" w14:textId="77777777" w:rsidR="003133A5" w:rsidRPr="00CB6975" w:rsidRDefault="003133A5" w:rsidP="00D14072">
            <w:pPr>
              <w:pStyle w:val="TAC"/>
              <w:rPr>
                <w:sz w:val="16"/>
                <w:szCs w:val="16"/>
                <w:lang w:eastAsia="zh-CN"/>
              </w:rPr>
            </w:pPr>
            <w:r w:rsidRPr="00CB6975">
              <w:rPr>
                <w:sz w:val="16"/>
                <w:szCs w:val="16"/>
                <w:lang w:eastAsia="zh-CN"/>
              </w:rPr>
              <w:t>0.0.0</w:t>
            </w:r>
          </w:p>
        </w:tc>
      </w:tr>
      <w:tr w:rsidR="003133A5" w:rsidRPr="00CB6975" w14:paraId="0B63B4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B2C74" w14:textId="77777777" w:rsidR="003133A5" w:rsidRPr="00CB6975" w:rsidRDefault="003133A5" w:rsidP="00D14072">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7530B6"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DA9666" w14:textId="77777777" w:rsidR="003133A5" w:rsidRPr="00CB6975" w:rsidRDefault="003133A5" w:rsidP="00D14072">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8B08E"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A07D6"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B64D3"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D7C274" w14:textId="77777777" w:rsidR="003133A5" w:rsidRPr="00CB6975" w:rsidRDefault="003133A5" w:rsidP="00D14072">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4BA0C6" w14:textId="77777777" w:rsidR="003133A5" w:rsidRPr="00CB6975" w:rsidRDefault="003133A5" w:rsidP="00D14072">
            <w:pPr>
              <w:pStyle w:val="TAC"/>
              <w:rPr>
                <w:sz w:val="16"/>
                <w:szCs w:val="16"/>
                <w:lang w:eastAsia="zh-CN"/>
              </w:rPr>
            </w:pPr>
            <w:r w:rsidRPr="00CB6975">
              <w:rPr>
                <w:sz w:val="16"/>
                <w:szCs w:val="16"/>
                <w:lang w:eastAsia="zh-CN"/>
              </w:rPr>
              <w:t>0.1.0</w:t>
            </w:r>
          </w:p>
        </w:tc>
      </w:tr>
      <w:tr w:rsidR="003133A5" w:rsidRPr="00CB6975" w14:paraId="2CB2CB2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EAEE5" w14:textId="77777777" w:rsidR="003133A5" w:rsidRPr="00CB6975" w:rsidRDefault="003133A5" w:rsidP="00D14072">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58381E" w14:textId="77777777" w:rsidR="003133A5" w:rsidRPr="00CB6975" w:rsidRDefault="003133A5" w:rsidP="00D14072">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C6DC831" w14:textId="77777777" w:rsidR="003133A5" w:rsidRPr="00CB6975" w:rsidRDefault="003133A5" w:rsidP="00D14072">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5CBDB"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A520C"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66C3"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C4F67E" w14:textId="77777777" w:rsidR="003133A5" w:rsidRPr="00CB6975" w:rsidRDefault="003133A5" w:rsidP="00D14072">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312DB1" w14:textId="77777777" w:rsidR="003133A5" w:rsidRPr="00CB6975" w:rsidRDefault="003133A5" w:rsidP="00D14072">
            <w:pPr>
              <w:pStyle w:val="TAC"/>
              <w:rPr>
                <w:sz w:val="16"/>
                <w:szCs w:val="16"/>
                <w:lang w:eastAsia="zh-CN"/>
              </w:rPr>
            </w:pPr>
            <w:r w:rsidRPr="00CB6975">
              <w:rPr>
                <w:sz w:val="16"/>
                <w:szCs w:val="16"/>
                <w:lang w:eastAsia="zh-CN"/>
              </w:rPr>
              <w:t>0.2.0</w:t>
            </w:r>
          </w:p>
        </w:tc>
      </w:tr>
      <w:tr w:rsidR="003133A5" w:rsidRPr="00CB6975" w14:paraId="10EBE45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74CB6" w14:textId="77777777" w:rsidR="003133A5" w:rsidRPr="00CB6975" w:rsidRDefault="003133A5" w:rsidP="00D14072">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B6C3E7" w14:textId="77777777" w:rsidR="003133A5" w:rsidRPr="00CB6975" w:rsidRDefault="003133A5" w:rsidP="00D14072">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8629F8" w14:textId="77777777" w:rsidR="003133A5" w:rsidRPr="00CB6975" w:rsidRDefault="003133A5" w:rsidP="00D14072">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4D9A6"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E84E1"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C81D6"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6D96E7" w14:textId="77777777" w:rsidR="003133A5" w:rsidRPr="00CB6975" w:rsidRDefault="003133A5" w:rsidP="00D14072">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43038B" w14:textId="77777777" w:rsidR="003133A5" w:rsidRPr="00CB6975" w:rsidRDefault="003133A5" w:rsidP="00D14072">
            <w:pPr>
              <w:pStyle w:val="TAC"/>
              <w:rPr>
                <w:sz w:val="16"/>
                <w:szCs w:val="16"/>
                <w:lang w:eastAsia="zh-CN"/>
              </w:rPr>
            </w:pPr>
            <w:r w:rsidRPr="00CB6975">
              <w:rPr>
                <w:sz w:val="16"/>
                <w:szCs w:val="16"/>
                <w:lang w:eastAsia="zh-CN"/>
              </w:rPr>
              <w:t>0.3.0</w:t>
            </w:r>
          </w:p>
        </w:tc>
      </w:tr>
      <w:tr w:rsidR="003133A5" w:rsidRPr="00CB6975" w14:paraId="247492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A45060" w14:textId="77777777" w:rsidR="003133A5" w:rsidRPr="00CB6975" w:rsidRDefault="003133A5" w:rsidP="00D14072">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AC3A21" w14:textId="77777777" w:rsidR="003133A5" w:rsidRPr="00CB6975" w:rsidRDefault="003133A5" w:rsidP="00D14072">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3EFA39" w14:textId="77777777" w:rsidR="003133A5" w:rsidRPr="00CB6975" w:rsidRDefault="003133A5" w:rsidP="00D14072">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24ED2"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6C0A1"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8C185"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A24EDC5" w14:textId="77777777" w:rsidR="003133A5" w:rsidRPr="00CB6975" w:rsidRDefault="003133A5" w:rsidP="00D14072">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C29254" w14:textId="77777777" w:rsidR="003133A5" w:rsidRPr="00CB6975" w:rsidRDefault="003133A5" w:rsidP="00D14072">
            <w:pPr>
              <w:pStyle w:val="TAC"/>
              <w:rPr>
                <w:sz w:val="16"/>
                <w:szCs w:val="16"/>
                <w:lang w:eastAsia="zh-CN"/>
              </w:rPr>
            </w:pPr>
            <w:r w:rsidRPr="00CB6975">
              <w:rPr>
                <w:sz w:val="16"/>
                <w:szCs w:val="16"/>
                <w:lang w:eastAsia="zh-CN"/>
              </w:rPr>
              <w:t>0.4.0</w:t>
            </w:r>
          </w:p>
        </w:tc>
      </w:tr>
      <w:tr w:rsidR="003133A5" w:rsidRPr="00CB6975" w14:paraId="72D7B19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CFCB4"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E73BCB"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ED8946" w14:textId="77777777" w:rsidR="003133A5" w:rsidRPr="00CB6975" w:rsidRDefault="003133A5" w:rsidP="00D14072">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83AEA"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FFD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BDD55"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A6D3E1" w14:textId="77777777" w:rsidR="003133A5" w:rsidRPr="00CB6975" w:rsidRDefault="003133A5" w:rsidP="00D14072">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B3BF4" w14:textId="77777777" w:rsidR="003133A5" w:rsidRPr="00CB6975" w:rsidRDefault="003133A5" w:rsidP="00D14072">
            <w:pPr>
              <w:pStyle w:val="TAC"/>
              <w:rPr>
                <w:sz w:val="16"/>
                <w:szCs w:val="16"/>
                <w:lang w:eastAsia="zh-CN"/>
              </w:rPr>
            </w:pPr>
            <w:r w:rsidRPr="00CB6975">
              <w:rPr>
                <w:sz w:val="16"/>
                <w:szCs w:val="16"/>
                <w:lang w:eastAsia="zh-CN"/>
              </w:rPr>
              <w:t>1.0.0</w:t>
            </w:r>
          </w:p>
        </w:tc>
      </w:tr>
      <w:tr w:rsidR="003133A5" w:rsidRPr="00CB6975" w14:paraId="5387FAA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C5DA28"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4F0FC4"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1CA6DF" w14:textId="77777777" w:rsidR="003133A5" w:rsidRPr="00CB6975" w:rsidRDefault="003133A5" w:rsidP="00D1407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A9C97"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6360E"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91D4"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7B2437" w14:textId="77777777" w:rsidR="003133A5" w:rsidRPr="00CB6975" w:rsidRDefault="003133A5" w:rsidP="00D14072">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946A5" w14:textId="77777777" w:rsidR="003133A5" w:rsidRPr="00CB6975" w:rsidRDefault="003133A5" w:rsidP="00D14072">
            <w:pPr>
              <w:pStyle w:val="TAC"/>
              <w:rPr>
                <w:sz w:val="16"/>
                <w:szCs w:val="16"/>
                <w:lang w:eastAsia="zh-CN"/>
              </w:rPr>
            </w:pPr>
            <w:r w:rsidRPr="00CB6975">
              <w:rPr>
                <w:sz w:val="16"/>
                <w:szCs w:val="16"/>
                <w:lang w:eastAsia="zh-CN"/>
              </w:rPr>
              <w:t>15.0.0</w:t>
            </w:r>
          </w:p>
        </w:tc>
      </w:tr>
      <w:tr w:rsidR="003133A5" w:rsidRPr="00CB6975" w14:paraId="5EEF221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A8139E"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054F4B"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7BFC13E"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654EEC" w14:textId="77777777" w:rsidR="003133A5" w:rsidRPr="00CB6975" w:rsidRDefault="003133A5" w:rsidP="00D14072">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91A70D" w14:textId="77777777" w:rsidR="003133A5" w:rsidRPr="00CB6975" w:rsidRDefault="003133A5" w:rsidP="00D14072">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2662D"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D6BEFD" w14:textId="77777777" w:rsidR="003133A5" w:rsidRPr="00CB6975" w:rsidRDefault="003133A5" w:rsidP="00D14072">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69C673"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7E47851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FC8196"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04232B"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9C613FE"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9DC59" w14:textId="77777777" w:rsidR="003133A5" w:rsidRPr="00CB6975" w:rsidRDefault="003133A5" w:rsidP="00D14072">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8743D0"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41313F"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0AF795" w14:textId="77777777" w:rsidR="003133A5" w:rsidRPr="00CB6975" w:rsidRDefault="003133A5" w:rsidP="00D14072">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C8FABB"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7B7D83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A97AF"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9C8A7"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036B5B"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A8735" w14:textId="77777777" w:rsidR="003133A5" w:rsidRPr="00CB6975" w:rsidRDefault="003133A5" w:rsidP="00D14072">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1CD8C"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177722"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D42362F" w14:textId="77777777" w:rsidR="003133A5" w:rsidRPr="00CB6975" w:rsidRDefault="003133A5" w:rsidP="00D14072">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572F4"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D2348C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EEFDE5"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8EDEFC"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50D2424" w14:textId="77777777" w:rsidR="003133A5" w:rsidRPr="00CB6975" w:rsidRDefault="003133A5" w:rsidP="00D14072">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06B92" w14:textId="77777777" w:rsidR="003133A5" w:rsidRPr="00CB6975" w:rsidRDefault="003133A5" w:rsidP="00D14072">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B887F" w14:textId="77777777" w:rsidR="003133A5" w:rsidRPr="00CB6975" w:rsidRDefault="003133A5" w:rsidP="00D14072">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03C6B"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AA84E7" w14:textId="77777777" w:rsidR="003133A5" w:rsidRPr="00CB6975" w:rsidRDefault="003133A5" w:rsidP="00D14072">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B955F3"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49E5CAE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AC0415"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259B4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CC1EFB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731D9" w14:textId="77777777" w:rsidR="003133A5" w:rsidRPr="00CB6975" w:rsidRDefault="003133A5" w:rsidP="00D14072">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04C56"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D7EC5"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E552B65" w14:textId="77777777" w:rsidR="003133A5" w:rsidRPr="00CB6975" w:rsidRDefault="003133A5" w:rsidP="00D14072">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ECE1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EEF722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A70699"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B4D1E8"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E57F3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4DEA80" w14:textId="77777777" w:rsidR="003133A5" w:rsidRPr="00CB6975" w:rsidRDefault="003133A5" w:rsidP="00D14072">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29E699"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805AF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2EAF58" w14:textId="77777777" w:rsidR="003133A5" w:rsidRPr="00CB6975" w:rsidRDefault="003133A5" w:rsidP="00D14072">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96EE1"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5ECF93A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FAEF6E"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C00E59"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5F35FCD"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F026E" w14:textId="77777777" w:rsidR="003133A5" w:rsidRPr="00CB6975" w:rsidRDefault="003133A5" w:rsidP="00D14072">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FD105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81C3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8103310" w14:textId="77777777" w:rsidR="003133A5" w:rsidRPr="00CB6975" w:rsidRDefault="003133A5" w:rsidP="00D14072">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83E407"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62D90A4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5FF622"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726FCF"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93842E7"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B3E35" w14:textId="77777777" w:rsidR="003133A5" w:rsidRPr="00CB6975" w:rsidRDefault="003133A5" w:rsidP="00D14072">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3E4A21"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836C"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F478E3" w14:textId="77777777" w:rsidR="003133A5" w:rsidRPr="00CB6975" w:rsidRDefault="003133A5" w:rsidP="00D14072">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CE8534"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37F334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6B752C"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7AE1BE"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32F7D0"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59AC78" w14:textId="77777777" w:rsidR="003133A5" w:rsidRPr="00CB6975" w:rsidRDefault="003133A5" w:rsidP="00D14072">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A637E"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07A1D5"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D81FAE" w14:textId="77777777" w:rsidR="003133A5" w:rsidRPr="00CB6975" w:rsidRDefault="003133A5" w:rsidP="00D14072">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40BA2"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7773E0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DD938"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E3115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1BE6FB"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78F882" w14:textId="77777777" w:rsidR="003133A5" w:rsidRPr="00CB6975" w:rsidRDefault="003133A5" w:rsidP="00D14072">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E27E7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9D8D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A0B2DB" w14:textId="77777777" w:rsidR="003133A5" w:rsidRPr="00CB6975" w:rsidRDefault="003133A5" w:rsidP="00D14072">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FA540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5453E19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475E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7CF2F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80EC53"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F7381E" w14:textId="77777777" w:rsidR="003133A5" w:rsidRPr="00CB6975" w:rsidRDefault="003133A5" w:rsidP="00D14072">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30BC6E"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8028"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766137" w14:textId="77777777" w:rsidR="003133A5" w:rsidRPr="00CB6975" w:rsidRDefault="003133A5" w:rsidP="00D14072">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7C36E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86E88E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12562"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3F2CD"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6865FE9"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1A6BC0" w14:textId="77777777" w:rsidR="003133A5" w:rsidRPr="00CB6975" w:rsidRDefault="003133A5" w:rsidP="00D14072">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A47333"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E44C3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B8D0D" w14:textId="77777777" w:rsidR="003133A5" w:rsidRPr="00CB6975" w:rsidRDefault="003133A5" w:rsidP="00D14072">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F0DBA"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830EE3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65118"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E1DD63"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F6E65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F0A853" w14:textId="77777777" w:rsidR="003133A5" w:rsidRPr="00CB6975" w:rsidRDefault="003133A5" w:rsidP="00D14072">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763B8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5F5B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415C1B" w14:textId="77777777" w:rsidR="003133A5" w:rsidRPr="00CB6975" w:rsidRDefault="003133A5" w:rsidP="00D14072">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748CE"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F4B632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30671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F08BE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E347BA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99CB9" w14:textId="77777777" w:rsidR="003133A5" w:rsidRPr="00CB6975" w:rsidRDefault="003133A5" w:rsidP="00D14072">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E4F3C"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2652B"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E0218D" w14:textId="77777777" w:rsidR="003133A5" w:rsidRPr="00CB6975" w:rsidRDefault="003133A5" w:rsidP="00D14072">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73ECA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4AE607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27420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F1DF517"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5063AC" w14:textId="77777777" w:rsidR="003133A5" w:rsidRPr="00CB6975" w:rsidRDefault="003133A5" w:rsidP="00D14072">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0CA209" w14:textId="77777777" w:rsidR="003133A5" w:rsidRPr="00CB6975" w:rsidRDefault="003133A5" w:rsidP="00D14072">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B12A55"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B1CA6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AED538" w14:textId="77777777" w:rsidR="003133A5" w:rsidRPr="00CB6975" w:rsidRDefault="003133A5" w:rsidP="00D14072">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368C3B"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E55E84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B79570"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DECCC37"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6354B8" w14:textId="77777777" w:rsidR="003133A5" w:rsidRPr="00CB6975" w:rsidRDefault="003133A5" w:rsidP="00D14072">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B5B855" w14:textId="77777777" w:rsidR="003133A5" w:rsidRPr="00CB6975" w:rsidRDefault="003133A5" w:rsidP="00D14072">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D9C8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19B9E2"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CF5B5" w14:textId="77777777" w:rsidR="003133A5" w:rsidRPr="00CB6975" w:rsidRDefault="003133A5" w:rsidP="00D14072">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AFC1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E0B923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BDCC08"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9249F"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0EE02D"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BACDED" w14:textId="77777777" w:rsidR="003133A5" w:rsidRPr="00CB6975" w:rsidRDefault="003133A5" w:rsidP="00D14072">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7AE40D"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B903A"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28E22D" w14:textId="77777777" w:rsidR="003133A5" w:rsidRPr="00CB6975" w:rsidRDefault="003133A5" w:rsidP="00D14072">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9C1C6"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625D792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4EDD1"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5460B7"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0F14A3"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9787FB" w14:textId="77777777" w:rsidR="003133A5" w:rsidRPr="00CB6975" w:rsidRDefault="003133A5" w:rsidP="00D14072">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488F10"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1B6C"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19EA6F" w14:textId="77777777" w:rsidR="003133A5" w:rsidRPr="00CB6975" w:rsidRDefault="003133A5" w:rsidP="00D14072">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37147"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1D841B0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E78A8"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679F8B"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1608185"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55A5FA" w14:textId="77777777" w:rsidR="003133A5" w:rsidRPr="00CB6975" w:rsidRDefault="003133A5" w:rsidP="00D14072">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D5FC9" w14:textId="77777777" w:rsidR="003133A5" w:rsidRPr="00CB6975" w:rsidRDefault="003133A5" w:rsidP="00D1407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04E1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20279D" w14:textId="77777777" w:rsidR="003133A5" w:rsidRPr="00CB6975" w:rsidRDefault="003133A5" w:rsidP="00D14072">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C7D69"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4236DDD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0CEAD9"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9A7FD8"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27426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2C6250" w14:textId="77777777" w:rsidR="003133A5" w:rsidRPr="00CB6975" w:rsidRDefault="003133A5" w:rsidP="00D14072">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C43D3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CB8D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AFB6031" w14:textId="77777777" w:rsidR="003133A5" w:rsidRPr="00CB6975" w:rsidRDefault="003133A5" w:rsidP="00D14072">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A5F863"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92C2E2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E9157C"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EA1F7A"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DC62E3E" w14:textId="77777777" w:rsidR="003133A5" w:rsidRPr="00CB6975" w:rsidRDefault="003133A5" w:rsidP="00D14072">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E8A65E" w14:textId="77777777" w:rsidR="003133A5" w:rsidRPr="00CB6975" w:rsidRDefault="003133A5" w:rsidP="00D14072">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32437"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11111"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88B722"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653DE"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5CF4459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4A64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A9CC11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A8AFD9"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6F1B08" w14:textId="77777777" w:rsidR="003133A5" w:rsidRPr="00CB6975" w:rsidRDefault="003133A5" w:rsidP="00D14072">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6CDDC5"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849C92"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7743E3" w14:textId="77777777" w:rsidR="003133A5" w:rsidRPr="00CB6975" w:rsidRDefault="003133A5" w:rsidP="00D14072">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7433CE"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2B333D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1EB74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AF212"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D56200"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1D5C16" w14:textId="77777777" w:rsidR="003133A5" w:rsidRPr="00CB6975" w:rsidRDefault="003133A5" w:rsidP="00D14072">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6299C6"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B21C5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F62687" w14:textId="77777777" w:rsidR="003133A5" w:rsidRPr="00CB6975" w:rsidRDefault="003133A5" w:rsidP="00D14072">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0B242"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5DC65B2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31747"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30E66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0478B9"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9859F5" w14:textId="77777777" w:rsidR="003133A5" w:rsidRPr="00CB6975" w:rsidRDefault="003133A5" w:rsidP="00D14072">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BFAC26"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3C04B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8E071F" w14:textId="77777777" w:rsidR="003133A5" w:rsidRPr="00CB6975" w:rsidRDefault="003133A5" w:rsidP="00D14072">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B408E6"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7DF477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A50F0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3EBADD"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938E05"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BC3892" w14:textId="77777777" w:rsidR="003133A5" w:rsidRPr="00CB6975" w:rsidRDefault="003133A5" w:rsidP="00D14072">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D3224F"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D838D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0991F5" w14:textId="77777777" w:rsidR="003133A5" w:rsidRPr="00CB6975" w:rsidRDefault="003133A5" w:rsidP="00D14072">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3587"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688618C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6A99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656A4F"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AC5216"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D5D35D" w14:textId="77777777" w:rsidR="003133A5" w:rsidRPr="00CB6975" w:rsidRDefault="003133A5" w:rsidP="00D14072">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1A4131"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3EDA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145B7" w14:textId="77777777" w:rsidR="003133A5" w:rsidRPr="00CB6975" w:rsidRDefault="003133A5" w:rsidP="00D14072">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DC1E61"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24708B5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706058"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2D0263"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C15187"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17F69" w14:textId="77777777" w:rsidR="003133A5" w:rsidRPr="00CB6975" w:rsidRDefault="003133A5" w:rsidP="00D14072">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61B10B"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D1BAE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CFE52" w14:textId="77777777" w:rsidR="003133A5" w:rsidRPr="00CB6975" w:rsidRDefault="003133A5" w:rsidP="00D14072">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B58307"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7FB975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9D9239"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FF487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8C843B"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B99458" w14:textId="77777777" w:rsidR="003133A5" w:rsidRPr="00CB6975" w:rsidRDefault="003133A5" w:rsidP="00D14072">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7C9D54"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AC838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F639A"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D11AA"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B0F1A6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EB1804"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0518B6"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91CDFE"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9854E0" w14:textId="77777777" w:rsidR="003133A5" w:rsidRPr="00CB6975" w:rsidRDefault="003133A5" w:rsidP="00D14072">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FCF9C7"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07306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D94CA5" w14:textId="77777777" w:rsidR="003133A5" w:rsidRPr="00CB6975" w:rsidRDefault="003133A5" w:rsidP="00D14072">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5E0C6B"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01E65DF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739382"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EEA720"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F8E3DFE" w14:textId="77777777" w:rsidR="003133A5" w:rsidRPr="00CB6975" w:rsidRDefault="003133A5" w:rsidP="00D14072">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ED26D2" w14:textId="77777777" w:rsidR="003133A5" w:rsidRPr="00CB6975" w:rsidRDefault="003133A5" w:rsidP="00D14072">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70F59"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480A1"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977C47"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776D3"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66FFF21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B06482"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0CD8DF"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EE8C757" w14:textId="77777777" w:rsidR="003133A5" w:rsidRPr="00CB6975" w:rsidRDefault="003133A5" w:rsidP="00D14072">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36D6" w14:textId="77777777" w:rsidR="003133A5" w:rsidRPr="00CB6975" w:rsidRDefault="003133A5" w:rsidP="00D14072">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88E9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F38223"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D44A89" w14:textId="77777777" w:rsidR="003133A5" w:rsidRPr="00CB6975" w:rsidRDefault="003133A5" w:rsidP="00D14072">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3C5119"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1C458EC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F642AE"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68D22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52B379"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BC2796" w14:textId="77777777" w:rsidR="003133A5" w:rsidRPr="00CB6975" w:rsidRDefault="003133A5" w:rsidP="00D14072">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477E48"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C4735C"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A7D24" w14:textId="77777777" w:rsidR="003133A5" w:rsidRPr="00CB6975" w:rsidRDefault="003133A5" w:rsidP="00D14072">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EFBD80"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99F5CF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403E6"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96559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3CD3"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50429E" w14:textId="77777777" w:rsidR="003133A5" w:rsidRPr="00CB6975" w:rsidRDefault="003133A5" w:rsidP="00D14072">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188AAD"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D0289"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A72CFF" w14:textId="77777777" w:rsidR="003133A5" w:rsidRPr="00CB6975" w:rsidRDefault="003133A5" w:rsidP="00D14072">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5E357"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226E30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BF54B1"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20CAAB"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0BB6BA"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6DB550" w14:textId="77777777" w:rsidR="003133A5" w:rsidRPr="00CB6975" w:rsidRDefault="003133A5" w:rsidP="00D14072">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D1C3AA"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4BFF23"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87CC42" w14:textId="77777777" w:rsidR="003133A5" w:rsidRPr="00CB6975" w:rsidRDefault="003133A5" w:rsidP="00D14072">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40B6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7E4FB2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E19276"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BC94CD"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A577CE" w14:textId="77777777" w:rsidR="003133A5" w:rsidRPr="00CB6975" w:rsidRDefault="003133A5" w:rsidP="00D14072">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F1F2EE" w14:textId="77777777" w:rsidR="003133A5" w:rsidRPr="00CB6975" w:rsidRDefault="003133A5" w:rsidP="00D14072">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0146D0"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0675CC"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E203F3" w14:textId="77777777" w:rsidR="003133A5" w:rsidRPr="00CB6975" w:rsidRDefault="003133A5" w:rsidP="00D14072">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E703F"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ED10CB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4C27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253641"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9F5286"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2DC2A1" w14:textId="77777777" w:rsidR="003133A5" w:rsidRPr="00CB6975" w:rsidRDefault="003133A5" w:rsidP="00D14072">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90A688"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1759D"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19E972" w14:textId="77777777" w:rsidR="003133A5" w:rsidRPr="00CB6975" w:rsidRDefault="003133A5" w:rsidP="00D14072">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1D72FD"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F086DE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E14975"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CBCED7"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CAF6EF"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FE6B9" w14:textId="77777777" w:rsidR="003133A5" w:rsidRPr="00CB6975" w:rsidRDefault="003133A5" w:rsidP="00D14072">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30E03"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D7BE1"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364B11" w14:textId="77777777" w:rsidR="003133A5" w:rsidRPr="00CB6975" w:rsidRDefault="003133A5" w:rsidP="00D14072">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EAAD54"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EC8AFB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6DBAB1"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9A00ED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660F38"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2AB44" w14:textId="77777777" w:rsidR="003133A5" w:rsidRPr="00CB6975" w:rsidRDefault="003133A5" w:rsidP="00D14072">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5113F6"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77B06A"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B7A9A7" w14:textId="77777777" w:rsidR="003133A5" w:rsidRPr="00CB6975" w:rsidRDefault="003133A5" w:rsidP="00D14072">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428A8"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F223DB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8DA1D"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A468F2"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5AE0A9"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697795" w14:textId="77777777" w:rsidR="003133A5" w:rsidRPr="00CB6975" w:rsidRDefault="003133A5" w:rsidP="00D14072">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1D4DD8"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0329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E1532B" w14:textId="77777777" w:rsidR="003133A5" w:rsidRPr="00CB6975" w:rsidRDefault="003133A5" w:rsidP="00D14072">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409F0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3EC76F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A76635"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408E45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C6C11" w14:textId="77777777" w:rsidR="003133A5" w:rsidRPr="00CB6975" w:rsidRDefault="003133A5" w:rsidP="00D14072">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AA431" w14:textId="77777777" w:rsidR="003133A5" w:rsidRPr="00CB6975" w:rsidRDefault="003133A5" w:rsidP="00D14072">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9A160"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0B4D8" w14:textId="77777777" w:rsidR="003133A5" w:rsidRPr="00CB6975" w:rsidRDefault="003133A5" w:rsidP="00D14072">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D69B8F" w14:textId="77777777" w:rsidR="003133A5" w:rsidRPr="00CB6975" w:rsidRDefault="003133A5" w:rsidP="00D14072">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A95A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765A5A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9DDF1D"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0854A82"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881114" w14:textId="77777777" w:rsidR="003133A5" w:rsidRPr="00CB6975" w:rsidRDefault="003133A5" w:rsidP="00D14072">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3FA6B" w14:textId="77777777" w:rsidR="003133A5" w:rsidRPr="00CB6975" w:rsidRDefault="003133A5" w:rsidP="00D14072">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AAAB29"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74FC3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FDA0C7" w14:textId="77777777" w:rsidR="003133A5" w:rsidRPr="00CB6975" w:rsidRDefault="003133A5" w:rsidP="00D14072">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0DCC5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9EF9F1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1902B3F" w14:textId="77777777" w:rsidR="003133A5" w:rsidRPr="00CB6975" w:rsidRDefault="003133A5" w:rsidP="00D14072">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7B8DF" w14:textId="77777777" w:rsidR="003133A5" w:rsidRPr="00CB6975" w:rsidRDefault="003133A5" w:rsidP="00D14072">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DC2A91" w14:textId="77777777" w:rsidR="003133A5" w:rsidRPr="00CB6975" w:rsidRDefault="003133A5" w:rsidP="00D14072">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59B134" w14:textId="77777777" w:rsidR="003133A5" w:rsidRPr="00CB6975" w:rsidRDefault="003133A5" w:rsidP="00D14072">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FD807" w14:textId="77777777" w:rsidR="003133A5" w:rsidRPr="00CB6975" w:rsidRDefault="003133A5" w:rsidP="00D14072">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3F70F7" w14:textId="77777777" w:rsidR="003133A5" w:rsidRPr="00CB6975" w:rsidRDefault="003133A5" w:rsidP="00D14072">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DD92AB" w14:textId="77777777" w:rsidR="003133A5" w:rsidRPr="00CB6975" w:rsidRDefault="003133A5" w:rsidP="00D14072">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62EA" w14:textId="77777777" w:rsidR="003133A5" w:rsidRPr="00CB6975" w:rsidRDefault="003133A5" w:rsidP="00D14072">
            <w:pPr>
              <w:pStyle w:val="TAC"/>
              <w:rPr>
                <w:sz w:val="16"/>
                <w:szCs w:val="16"/>
                <w:lang w:eastAsia="zh-CN"/>
              </w:rPr>
            </w:pPr>
            <w:r w:rsidRPr="00CB6975">
              <w:rPr>
                <w:sz w:val="16"/>
                <w:szCs w:val="16"/>
                <w:lang w:eastAsia="zh-CN"/>
              </w:rPr>
              <w:t>16.1.1</w:t>
            </w:r>
          </w:p>
        </w:tc>
      </w:tr>
      <w:tr w:rsidR="003133A5" w:rsidRPr="00CB6975" w14:paraId="6E9BA5F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B65D50"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6B5EF"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31E4CA4"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6F1FF8" w14:textId="77777777" w:rsidR="003133A5" w:rsidRPr="00CB6975" w:rsidRDefault="003133A5" w:rsidP="00D14072">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A589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96720D"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A22FAB" w14:textId="77777777" w:rsidR="003133A5" w:rsidRPr="00CB6975" w:rsidRDefault="003133A5" w:rsidP="00D14072">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B8FE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87CBFC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43BF9D5"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EC4442"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0376AF"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ED0831" w14:textId="77777777" w:rsidR="003133A5" w:rsidRPr="00CB6975" w:rsidRDefault="003133A5" w:rsidP="00D14072">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6019D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CD19DC"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66004F" w14:textId="77777777" w:rsidR="003133A5" w:rsidRPr="00CB6975" w:rsidRDefault="003133A5" w:rsidP="00D14072">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CC69"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C57C41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4D5CA7F"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6538F"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08497" w14:textId="77777777" w:rsidR="003133A5" w:rsidRPr="00CB6975" w:rsidRDefault="003133A5" w:rsidP="00D14072">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6B8792" w14:textId="77777777" w:rsidR="003133A5" w:rsidRPr="00CB6975" w:rsidRDefault="003133A5" w:rsidP="00D14072">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3CC97B"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0A1434"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B5E249" w14:textId="77777777" w:rsidR="003133A5" w:rsidRPr="00CB6975" w:rsidRDefault="003133A5" w:rsidP="00D14072">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EABB"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504D52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E0AEDD1"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232A2"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6D442D" w14:textId="77777777" w:rsidR="003133A5" w:rsidRPr="00CB6975" w:rsidRDefault="003133A5" w:rsidP="00D14072">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DD2539" w14:textId="77777777" w:rsidR="003133A5" w:rsidRPr="00CB6975" w:rsidRDefault="003133A5" w:rsidP="00D14072">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E9E25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9DC2F4"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CFB2E" w14:textId="77777777" w:rsidR="003133A5" w:rsidRPr="00CB6975" w:rsidRDefault="003133A5" w:rsidP="00D14072">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D0D5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7A9AD8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5716B2B"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9271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CD685C" w14:textId="77777777" w:rsidR="003133A5" w:rsidRPr="00CB6975" w:rsidRDefault="003133A5" w:rsidP="00D14072">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296472" w14:textId="77777777" w:rsidR="003133A5" w:rsidRPr="00CB6975" w:rsidRDefault="003133A5" w:rsidP="00D14072">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FF26C8"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F976E"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E12976" w14:textId="77777777" w:rsidR="003133A5" w:rsidRPr="00CB6975" w:rsidRDefault="003133A5" w:rsidP="00D14072">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046D2"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766670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373A3BB"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2EE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DD1209"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09AD00" w14:textId="77777777" w:rsidR="003133A5" w:rsidRPr="00CB6975" w:rsidRDefault="003133A5" w:rsidP="00D14072">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3EA8A6"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8C55E"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18718D" w14:textId="77777777" w:rsidR="003133A5" w:rsidRPr="00CB6975" w:rsidRDefault="003133A5" w:rsidP="00D14072">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1639"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493C3FB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8BDEC5"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E1A3C"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715494"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C67102" w14:textId="77777777" w:rsidR="003133A5" w:rsidRPr="00CB6975" w:rsidRDefault="003133A5" w:rsidP="00D14072">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EA18E4"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C9C164"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0CD5A5" w14:textId="77777777" w:rsidR="003133A5" w:rsidRPr="00CB6975" w:rsidRDefault="003133A5" w:rsidP="00D14072">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D4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A8A4AD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765238D"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1AA6B"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C3AEAD" w14:textId="77777777" w:rsidR="003133A5" w:rsidRPr="00CB6975" w:rsidRDefault="003133A5" w:rsidP="00D14072">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10FA98" w14:textId="77777777" w:rsidR="003133A5" w:rsidRPr="00CB6975" w:rsidRDefault="003133A5" w:rsidP="00D14072">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6A413C"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554E1F"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2E55E" w14:textId="77777777" w:rsidR="003133A5" w:rsidRPr="00CB6975" w:rsidRDefault="003133A5" w:rsidP="00D14072">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5F30F"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AEB4F7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666B909"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58A6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42B98A9"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646" w14:textId="77777777" w:rsidR="003133A5" w:rsidRPr="00CB6975" w:rsidRDefault="003133A5" w:rsidP="00D14072">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8276F"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BED8"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EF1F10" w14:textId="77777777" w:rsidR="003133A5" w:rsidRPr="00CB6975" w:rsidRDefault="003133A5" w:rsidP="00D14072">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7844C"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567E90C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055869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9256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BBC8C06"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54B772" w14:textId="77777777" w:rsidR="003133A5" w:rsidRPr="00CB6975" w:rsidRDefault="003133A5" w:rsidP="00D14072">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0E4E3B"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DC01A7"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3843CE" w14:textId="77777777" w:rsidR="003133A5" w:rsidRPr="00CB6975" w:rsidRDefault="003133A5" w:rsidP="00D14072">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DEB0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438719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084502C"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47ED3"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82527F" w14:textId="77777777" w:rsidR="003133A5" w:rsidRPr="00CB6975" w:rsidRDefault="003133A5" w:rsidP="00D14072">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A3B711" w14:textId="77777777" w:rsidR="003133A5" w:rsidRPr="00CB6975" w:rsidRDefault="003133A5" w:rsidP="00D14072">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B2D45A"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95DFB"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E7457E" w14:textId="77777777" w:rsidR="003133A5" w:rsidRPr="00CB6975" w:rsidRDefault="003133A5" w:rsidP="00D14072">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CE6A"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C01966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A8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678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7B3B6BB" w14:textId="77777777" w:rsidR="003133A5" w:rsidRPr="00CB6975" w:rsidRDefault="003133A5" w:rsidP="00D14072">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75F41C" w14:textId="77777777" w:rsidR="003133A5" w:rsidRPr="00CB6975" w:rsidRDefault="003133A5" w:rsidP="00D14072">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29749"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129F71"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7B764F" w14:textId="77777777" w:rsidR="003133A5" w:rsidRPr="00CB6975" w:rsidRDefault="003133A5" w:rsidP="00D14072">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6A0C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63E3C0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3F2DCA9"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7F59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4A207"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8C507" w14:textId="77777777" w:rsidR="003133A5" w:rsidRPr="00CB6975" w:rsidRDefault="003133A5" w:rsidP="00D14072">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9B7942"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7990B"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6FA15" w14:textId="77777777" w:rsidR="003133A5" w:rsidRPr="00CB6975" w:rsidRDefault="003133A5" w:rsidP="00D14072">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F595"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3D38046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C90DB43" w14:textId="77777777" w:rsidR="003133A5" w:rsidRPr="00CB6975" w:rsidRDefault="003133A5" w:rsidP="00D14072">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7E9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5C69BA" w14:textId="77777777" w:rsidR="003133A5" w:rsidRPr="00CB6975" w:rsidRDefault="003133A5" w:rsidP="00D14072">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D185" w14:textId="77777777" w:rsidR="003133A5" w:rsidRPr="00CB6975" w:rsidRDefault="003133A5" w:rsidP="00D14072">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82CA10"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D1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8B8C6" w14:textId="77777777" w:rsidR="003133A5" w:rsidRPr="00CB6975" w:rsidRDefault="003133A5" w:rsidP="00D14072">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56DF4"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285FA571"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CD5CE"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730E22"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4F22770"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DFBB8C" w14:textId="77777777" w:rsidR="003133A5" w:rsidRPr="00CB6975" w:rsidRDefault="003133A5" w:rsidP="00D14072">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AA4C1"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FF511C"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D78693" w14:textId="77777777" w:rsidR="003133A5" w:rsidRPr="00CB6975" w:rsidRDefault="003133A5" w:rsidP="00D14072">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52825A"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7EF7B45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5AA582"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C54AD"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952C7" w14:textId="77777777" w:rsidR="003133A5" w:rsidRPr="00CB6975" w:rsidRDefault="003133A5" w:rsidP="00D14072">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985A4" w14:textId="77777777" w:rsidR="003133A5" w:rsidRPr="00CB6975" w:rsidRDefault="003133A5" w:rsidP="00D14072">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8CD41"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7070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4D41C" w14:textId="77777777" w:rsidR="003133A5" w:rsidRPr="00CB6975" w:rsidRDefault="003133A5" w:rsidP="00D14072">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FDBA"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4968074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FCD690E"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4320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F03D8" w14:textId="77777777" w:rsidR="003133A5" w:rsidRPr="00CB6975" w:rsidRDefault="003133A5" w:rsidP="00D14072">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320C6" w14:textId="77777777" w:rsidR="003133A5" w:rsidRPr="00CB6975" w:rsidRDefault="003133A5" w:rsidP="00D14072">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8D4BAE"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D5243"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9BE71" w14:textId="77777777" w:rsidR="003133A5" w:rsidRPr="00CB6975" w:rsidRDefault="003133A5" w:rsidP="00D14072">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BB051"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1E97B7D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6EB8E80"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69354"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EB44A" w14:textId="77777777" w:rsidR="003133A5" w:rsidRPr="00CB6975" w:rsidRDefault="003133A5" w:rsidP="00D14072">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74C42" w14:textId="77777777" w:rsidR="003133A5" w:rsidRPr="00CB6975" w:rsidRDefault="003133A5" w:rsidP="00D14072">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A53D7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E97C"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E044D" w14:textId="77777777" w:rsidR="003133A5" w:rsidRPr="00CB6975" w:rsidRDefault="003133A5" w:rsidP="00D14072">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7D80A"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D9021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D74CCDC"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3E34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2B59D"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494A" w14:textId="77777777" w:rsidR="003133A5" w:rsidRPr="00CB6975" w:rsidRDefault="003133A5" w:rsidP="00D14072">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5E5C1A"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FF81B"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E1985" w14:textId="77777777" w:rsidR="003133A5" w:rsidRPr="00CB6975" w:rsidRDefault="003133A5" w:rsidP="00D14072">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5EADE"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6D6DAD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D692B0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3F66B"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14906"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B696F" w14:textId="77777777" w:rsidR="003133A5" w:rsidRPr="00CB6975" w:rsidRDefault="003133A5" w:rsidP="00D14072">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98A3B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D5589"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72923" w14:textId="77777777" w:rsidR="003133A5" w:rsidRPr="00CB6975" w:rsidRDefault="003133A5" w:rsidP="00D14072">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1EF51"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77C320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B95E02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498D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2899AB" w14:textId="77777777" w:rsidR="003133A5" w:rsidRPr="00CB6975" w:rsidRDefault="003133A5" w:rsidP="00D14072">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C1110" w14:textId="77777777" w:rsidR="003133A5" w:rsidRPr="00CB6975" w:rsidRDefault="003133A5" w:rsidP="00D14072">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47416A"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57EF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47C29" w14:textId="77777777" w:rsidR="003133A5" w:rsidRPr="00CB6975" w:rsidRDefault="003133A5" w:rsidP="00D14072">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BEDB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43B6FEC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297B2CC"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312CE"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E52261" w14:textId="77777777" w:rsidR="003133A5" w:rsidRPr="00CB6975" w:rsidRDefault="003133A5" w:rsidP="00D14072">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4D043" w14:textId="77777777" w:rsidR="003133A5" w:rsidRPr="00CB6975" w:rsidRDefault="003133A5" w:rsidP="00D14072">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6647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358B"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ADDF5" w14:textId="77777777" w:rsidR="003133A5" w:rsidRPr="00CB6975" w:rsidRDefault="003133A5" w:rsidP="00D14072">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1A5E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33E72A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E58693D"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A204E"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60D53" w14:textId="77777777" w:rsidR="003133A5" w:rsidRPr="00CB6975" w:rsidRDefault="003133A5" w:rsidP="00D14072">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A23D0" w14:textId="77777777" w:rsidR="003133A5" w:rsidRPr="00CB6975" w:rsidRDefault="003133A5" w:rsidP="00D14072">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BCAEC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964A1"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E63CA6" w14:textId="77777777" w:rsidR="003133A5" w:rsidRPr="00CB6975" w:rsidRDefault="003133A5" w:rsidP="00D14072">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15CB5"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1ECCAB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DC07362"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78231"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A7AED"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AA9DE" w14:textId="77777777" w:rsidR="003133A5" w:rsidRPr="00CB6975" w:rsidRDefault="003133A5" w:rsidP="00D14072">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D38655"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5F2A"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0CADC" w14:textId="77777777" w:rsidR="003133A5" w:rsidRPr="00CB6975" w:rsidRDefault="003133A5" w:rsidP="00D14072">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35CD2"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74CA4F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29B3E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8AF6A"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9E7350"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9D01" w14:textId="77777777" w:rsidR="003133A5" w:rsidRPr="00CB6975" w:rsidRDefault="003133A5" w:rsidP="00D14072">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25FA2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1B8E"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006AE" w14:textId="77777777" w:rsidR="003133A5" w:rsidRPr="00CB6975" w:rsidRDefault="003133A5" w:rsidP="00D14072">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D10D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524513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26221F4"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BD4F4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73521" w14:textId="77777777" w:rsidR="003133A5" w:rsidRPr="00CB6975" w:rsidRDefault="003133A5" w:rsidP="00D14072">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00C4" w14:textId="77777777" w:rsidR="003133A5" w:rsidRPr="00CB6975" w:rsidRDefault="003133A5" w:rsidP="00D14072">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D0278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88AED"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46AB18" w14:textId="77777777" w:rsidR="003133A5" w:rsidRPr="00CB6975" w:rsidRDefault="003133A5" w:rsidP="00D14072">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EA171"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70C570C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D4C19F9"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D3662"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C07AB"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F228F" w14:textId="77777777" w:rsidR="003133A5" w:rsidRPr="00CB6975" w:rsidRDefault="003133A5" w:rsidP="00D14072">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D8FF5"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72D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A4480" w14:textId="77777777" w:rsidR="003133A5" w:rsidRPr="00CB6975" w:rsidRDefault="003133A5" w:rsidP="00D14072">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A449"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CBECE8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4E15A"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6302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24F09"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0AAD" w14:textId="77777777" w:rsidR="003133A5" w:rsidRPr="00CB6975" w:rsidRDefault="003133A5" w:rsidP="00D14072">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952C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9F5F"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0E6FD" w14:textId="77777777" w:rsidR="003133A5" w:rsidRPr="00CB6975" w:rsidRDefault="003133A5" w:rsidP="00D14072">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4BE9"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7C0F446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53927"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E648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13ADAB" w14:textId="77777777" w:rsidR="003133A5" w:rsidRPr="00CB6975" w:rsidRDefault="003133A5" w:rsidP="00D14072">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A410D" w14:textId="77777777" w:rsidR="003133A5" w:rsidRPr="00CB6975" w:rsidRDefault="003133A5" w:rsidP="00D14072">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9E77F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723A"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709D0" w14:textId="77777777" w:rsidR="003133A5" w:rsidRPr="00CB6975" w:rsidRDefault="003133A5" w:rsidP="00D14072">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05C3D"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90D231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0BF5497"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D21C2"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507E3"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6568" w14:textId="77777777" w:rsidR="003133A5" w:rsidRPr="00CB6975" w:rsidRDefault="003133A5" w:rsidP="00D14072">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3B2DBC"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4ECC"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9EF95" w14:textId="77777777" w:rsidR="003133A5" w:rsidRPr="00CB6975" w:rsidRDefault="003133A5" w:rsidP="00D14072">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8EA30"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5289468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807A8D5"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4C2CE"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220FF"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8870B" w14:textId="77777777" w:rsidR="003133A5" w:rsidRPr="00CB6975" w:rsidRDefault="003133A5" w:rsidP="00D14072">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1718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7120"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BDDA" w14:textId="77777777" w:rsidR="003133A5" w:rsidRPr="00CB6975" w:rsidRDefault="003133A5" w:rsidP="00D14072">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C3D51"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0D2DE7B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764B8A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C1323"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72252"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8054" w14:textId="77777777" w:rsidR="003133A5" w:rsidRPr="00CB6975" w:rsidRDefault="003133A5" w:rsidP="00D14072">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D3D682"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8F159"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FBF0B" w14:textId="77777777" w:rsidR="003133A5" w:rsidRPr="00CB6975" w:rsidRDefault="003133A5" w:rsidP="00D14072">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0EF6D"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4C53DFA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51E228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F7BD8"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DEEF67"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30568" w14:textId="77777777" w:rsidR="003133A5" w:rsidRPr="00CB6975" w:rsidRDefault="003133A5" w:rsidP="00D14072">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3291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4E0B"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ACB0C"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C5709"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2AB2E81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8B77BA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FB725"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1DB7B"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041B" w14:textId="77777777" w:rsidR="003133A5" w:rsidRPr="00CB6975" w:rsidRDefault="003133A5" w:rsidP="00D14072">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70548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8FC5"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05DCB"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B1DCC"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08F3D59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C7D763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C2179"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CF979"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B5A9D" w14:textId="77777777" w:rsidR="003133A5" w:rsidRPr="00CB6975" w:rsidRDefault="003133A5" w:rsidP="00D14072">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03A0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04968"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D1392"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47405"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52BED70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D549E9A"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530A6"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7F459" w14:textId="77777777" w:rsidR="003133A5" w:rsidRPr="00CB6975" w:rsidRDefault="003133A5" w:rsidP="00D14072">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5BBFA"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90E6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B7D08"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88B79"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8CA1"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46116C2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B050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C91D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43DD37"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675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AB3EB7" w14:textId="77777777" w:rsidR="003133A5" w:rsidRPr="00CB6975" w:rsidRDefault="003133A5" w:rsidP="00D14072">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1983E"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8A7157" w14:textId="77777777" w:rsidR="003133A5" w:rsidRPr="00CB6975" w:rsidRDefault="003133A5" w:rsidP="00D14072">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95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20C38DA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56ED41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B012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7C847"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B0B7C"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456A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573A"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0830FF" w14:textId="77777777" w:rsidR="003133A5" w:rsidRPr="00CB6975" w:rsidRDefault="003133A5" w:rsidP="00D14072">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C9A2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03D4E35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91D5F2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8838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3AD7DD"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822DD"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E293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EDE8"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B6CFB3" w14:textId="77777777" w:rsidR="003133A5" w:rsidRPr="00CB6975" w:rsidRDefault="003133A5" w:rsidP="00D14072">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AC78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B78D7E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922C9B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A1390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5FA04"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CF0"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552BB"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3849C"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322BF" w14:textId="77777777" w:rsidR="003133A5" w:rsidRPr="00CB6975" w:rsidRDefault="003133A5" w:rsidP="00D14072">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8DD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C1C56A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5FF4C5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FE7B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93020"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7EA8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3D320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3EF4"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01ABD" w14:textId="77777777" w:rsidR="003133A5" w:rsidRPr="00CB6975" w:rsidRDefault="003133A5" w:rsidP="00D14072">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EA77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7AEDC8F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635224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FEC6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CE297A"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1A0E5B" w14:textId="77777777" w:rsidR="003133A5" w:rsidRPr="00CB6975" w:rsidRDefault="003133A5" w:rsidP="00D14072">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5752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8C2692"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B07ADD" w14:textId="77777777" w:rsidR="003133A5" w:rsidRPr="00CB6975" w:rsidRDefault="003133A5" w:rsidP="00D14072">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6699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EE57C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F441A1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9437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8DE9AB" w14:textId="77777777" w:rsidR="003133A5" w:rsidRPr="00CB6975" w:rsidRDefault="003133A5" w:rsidP="00D14072">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4A433A" w14:textId="77777777" w:rsidR="003133A5" w:rsidRPr="00CB6975" w:rsidRDefault="003133A5" w:rsidP="00D14072">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01D685"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8F8CF8"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20126F" w14:textId="77777777" w:rsidR="003133A5" w:rsidRPr="00CB6975" w:rsidRDefault="003133A5" w:rsidP="00D14072">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00E6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6FBC3EF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4EDE5D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6A0B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A0C793"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154198" w14:textId="77777777" w:rsidR="003133A5" w:rsidRPr="00CB6975" w:rsidRDefault="003133A5" w:rsidP="00D14072">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25356"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3F279"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9B278" w14:textId="77777777" w:rsidR="003133A5" w:rsidRPr="00CB6975" w:rsidRDefault="003133A5" w:rsidP="00D14072">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8D5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27351BC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3C77DB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DB68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C15BD2" w14:textId="77777777" w:rsidR="003133A5" w:rsidRPr="00CB6975" w:rsidRDefault="003133A5" w:rsidP="00D14072">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EC7941" w14:textId="77777777" w:rsidR="003133A5" w:rsidRPr="00CB6975" w:rsidRDefault="003133A5" w:rsidP="00D14072">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F49717"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53D73"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23346D" w14:textId="77777777" w:rsidR="003133A5" w:rsidRPr="00CB6975" w:rsidRDefault="003133A5" w:rsidP="00D14072">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16A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35193E4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8491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9958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096A00" w14:textId="77777777" w:rsidR="003133A5" w:rsidRPr="00CB6975" w:rsidRDefault="003133A5" w:rsidP="00D14072">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3470AB"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334E7" w14:textId="77777777" w:rsidR="003133A5" w:rsidRPr="00CB6975" w:rsidRDefault="003133A5" w:rsidP="00D1407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A14128"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4D810F" w14:textId="77777777" w:rsidR="003133A5" w:rsidRPr="00CB6975" w:rsidRDefault="003133A5" w:rsidP="00D14072">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CFB1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2E52CD9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47707F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79E80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C6FEBB" w14:textId="77777777" w:rsidR="003133A5" w:rsidRPr="00CB6975" w:rsidRDefault="003133A5" w:rsidP="00D14072">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270986" w14:textId="77777777" w:rsidR="003133A5" w:rsidRPr="00CB6975" w:rsidRDefault="003133A5" w:rsidP="00D14072">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A53F5C"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728F"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438C06"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FA53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4DD35B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9A59E5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8B8A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902C2B"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FB3721" w14:textId="77777777" w:rsidR="003133A5" w:rsidRPr="00CB6975" w:rsidRDefault="003133A5" w:rsidP="00D14072">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7EA7BB"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59A5B"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F84C6" w14:textId="77777777" w:rsidR="003133A5" w:rsidRPr="00CB6975" w:rsidRDefault="003133A5" w:rsidP="00D14072">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5997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05FFE63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561510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EDDF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477905"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FA988B" w14:textId="77777777" w:rsidR="003133A5" w:rsidRPr="00CB6975" w:rsidRDefault="003133A5" w:rsidP="00D14072">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B03A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873059"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569FA6" w14:textId="77777777" w:rsidR="003133A5" w:rsidRPr="00CB6975" w:rsidRDefault="003133A5" w:rsidP="00D14072">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76A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1CAB333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52E8B0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98E30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4AB964" w14:textId="77777777" w:rsidR="003133A5" w:rsidRPr="00CB6975" w:rsidRDefault="003133A5" w:rsidP="00D14072">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72B76" w14:textId="77777777" w:rsidR="003133A5" w:rsidRPr="00CB6975" w:rsidRDefault="003133A5" w:rsidP="00D14072">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0B2AB4"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721741"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F2E69E" w14:textId="77777777" w:rsidR="003133A5" w:rsidRPr="00CB6975" w:rsidRDefault="003133A5" w:rsidP="00D14072">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F23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8BF1E1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ED92ED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6776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7F4B9C"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848B6B" w14:textId="77777777" w:rsidR="003133A5" w:rsidRPr="00CB6975" w:rsidRDefault="003133A5" w:rsidP="00D14072">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E56959"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7879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E9D39E" w14:textId="77777777" w:rsidR="003133A5" w:rsidRPr="00CB6975" w:rsidRDefault="003133A5" w:rsidP="00D14072">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848D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D8B48A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6F17AB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CD6B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6C5A1A3"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6D9C8" w14:textId="77777777" w:rsidR="003133A5" w:rsidRPr="00CB6975" w:rsidRDefault="003133A5" w:rsidP="00D14072">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DB94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68C62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86DAAC" w14:textId="77777777" w:rsidR="003133A5" w:rsidRPr="00CB6975" w:rsidRDefault="003133A5" w:rsidP="00D14072">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F94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74B093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36EEE0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F82B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35F148"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763257" w14:textId="77777777" w:rsidR="003133A5" w:rsidRPr="00CB6975" w:rsidRDefault="003133A5" w:rsidP="00D14072">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635FB"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01BA1E"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4E0C3A" w14:textId="77777777" w:rsidR="003133A5" w:rsidRPr="00CB6975" w:rsidRDefault="003133A5" w:rsidP="00D14072">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0CA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80278E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AD379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163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73E42C"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546CD" w14:textId="77777777" w:rsidR="003133A5" w:rsidRPr="00CB6975" w:rsidRDefault="003133A5" w:rsidP="00D14072">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79DFA4"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58720"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9D9139" w14:textId="77777777" w:rsidR="003133A5" w:rsidRPr="00CB6975" w:rsidRDefault="003133A5" w:rsidP="00D14072">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CD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065E0E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1E5016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26FF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3EBB30" w14:textId="77777777" w:rsidR="003133A5" w:rsidRPr="00CB6975" w:rsidRDefault="003133A5" w:rsidP="00D14072">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00A75" w14:textId="77777777" w:rsidR="003133A5" w:rsidRPr="00CB6975" w:rsidRDefault="003133A5" w:rsidP="00D14072">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BE2B87"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98D22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30286"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BF2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386314E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F72F94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20B8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D105796" w14:textId="77777777" w:rsidR="003133A5" w:rsidRPr="00CB6975" w:rsidRDefault="003133A5" w:rsidP="00D14072">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FCFBC5" w14:textId="77777777" w:rsidR="003133A5" w:rsidRPr="00CB6975" w:rsidRDefault="003133A5" w:rsidP="00D14072">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538C16"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31E175"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A351EB" w14:textId="77777777" w:rsidR="003133A5" w:rsidRPr="00CB6975" w:rsidRDefault="003133A5" w:rsidP="00D14072">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8D7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443C1E1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C25E4F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DCC0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18B20F"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73C5E9" w14:textId="77777777" w:rsidR="003133A5" w:rsidRPr="00CB6975" w:rsidRDefault="003133A5" w:rsidP="00D14072">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7C5B07"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BCFE25"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6ED324" w14:textId="77777777" w:rsidR="003133A5" w:rsidRPr="00CB6975" w:rsidRDefault="003133A5" w:rsidP="00D14072">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6F61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93C9E1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15BE9E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9BCB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23A1C0A"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77C2" w14:textId="77777777" w:rsidR="003133A5" w:rsidRPr="00CB6975" w:rsidRDefault="003133A5" w:rsidP="00D14072">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93C4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AFBF6"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40E9BB" w14:textId="77777777" w:rsidR="003133A5" w:rsidRPr="00CB6975" w:rsidRDefault="003133A5" w:rsidP="00D14072">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36B0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0E7D236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FF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FBDB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8DF76A"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9607E" w14:textId="77777777" w:rsidR="003133A5" w:rsidRPr="00CB6975" w:rsidRDefault="003133A5" w:rsidP="00D14072">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D7AA73"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B2CE1B"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998A7E" w14:textId="77777777" w:rsidR="003133A5" w:rsidRPr="00CB6975" w:rsidRDefault="003133A5" w:rsidP="00D14072">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2F5D1"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7CCFF3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3DD0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3B27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E11215" w14:textId="77777777" w:rsidR="003133A5" w:rsidRPr="00CB6975" w:rsidRDefault="003133A5" w:rsidP="00D14072">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F8D97" w14:textId="77777777" w:rsidR="003133A5" w:rsidRPr="00CB6975" w:rsidRDefault="003133A5" w:rsidP="00D14072">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7C229"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904C61"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CEE289" w14:textId="77777777" w:rsidR="003133A5" w:rsidRPr="00CB6975" w:rsidRDefault="003133A5" w:rsidP="00D14072">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453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49FF77E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6879B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13127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B73751" w14:textId="77777777" w:rsidR="003133A5" w:rsidRPr="00CB6975" w:rsidRDefault="003133A5" w:rsidP="00D14072">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D1F617" w14:textId="77777777" w:rsidR="003133A5" w:rsidRPr="00CB6975" w:rsidRDefault="003133A5" w:rsidP="00D14072">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ABE20"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BCAF82"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A5FEEB" w14:textId="77777777" w:rsidR="003133A5" w:rsidRPr="00CB6975" w:rsidRDefault="003133A5" w:rsidP="00D14072">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5E6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3F6AAF0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699C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66331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C3FF36" w14:textId="77777777" w:rsidR="003133A5" w:rsidRPr="00CB6975" w:rsidRDefault="003133A5" w:rsidP="00D14072">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227105" w14:textId="77777777" w:rsidR="003133A5" w:rsidRPr="00CB6975" w:rsidRDefault="003133A5" w:rsidP="00D14072">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67B58"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C6D775"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4470FB"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F1FF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2E46165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AC8BCD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23BA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B78010" w14:textId="77777777" w:rsidR="003133A5" w:rsidRPr="00CB6975" w:rsidRDefault="003133A5" w:rsidP="00D14072">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B8AC19" w14:textId="77777777" w:rsidR="003133A5" w:rsidRPr="00CB6975" w:rsidRDefault="003133A5" w:rsidP="00D14072">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AF1419"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2D4D4"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CBA960" w14:textId="77777777" w:rsidR="003133A5" w:rsidRPr="00CB6975" w:rsidRDefault="003133A5" w:rsidP="00D14072">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D91F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21F70AB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1D2C38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3919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7154A9D"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2D11" w14:textId="77777777" w:rsidR="003133A5" w:rsidRPr="00CB6975" w:rsidRDefault="003133A5" w:rsidP="00D14072">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9E2AD"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3A10A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9D3EEB" w14:textId="77777777" w:rsidR="003133A5" w:rsidRPr="00CB6975" w:rsidRDefault="003133A5" w:rsidP="00D14072">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380F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84B852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D624AD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DD334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060915"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974AFC" w14:textId="77777777" w:rsidR="003133A5" w:rsidRPr="00CB6975" w:rsidRDefault="003133A5" w:rsidP="00D14072">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249603"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BE3A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797374" w14:textId="77777777" w:rsidR="003133A5" w:rsidRPr="00CB6975" w:rsidRDefault="003133A5" w:rsidP="00D14072">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F17A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C900A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4405CC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3DA7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50EC76"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8C2D8D" w14:textId="77777777" w:rsidR="003133A5" w:rsidRPr="00CB6975" w:rsidRDefault="003133A5" w:rsidP="00D14072">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BC6D63"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D4FD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AD0C5B" w14:textId="77777777" w:rsidR="003133A5" w:rsidRPr="00CB6975" w:rsidRDefault="003133A5" w:rsidP="00D14072">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FAE5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6D817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CF6B58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A034E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1B12E1"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B03714" w14:textId="77777777" w:rsidR="003133A5" w:rsidRPr="00CB6975" w:rsidRDefault="003133A5" w:rsidP="00D14072">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DBEFA"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445F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8C5FE9" w14:textId="77777777" w:rsidR="003133A5" w:rsidRPr="00CB6975" w:rsidRDefault="003133A5" w:rsidP="00D14072">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81EF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AAF796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B117DE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7288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79E22A"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61E0D" w14:textId="77777777" w:rsidR="003133A5" w:rsidRPr="00CB6975" w:rsidRDefault="003133A5" w:rsidP="00D14072">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BCCCA"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8C22B9"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1CD5AB" w14:textId="77777777" w:rsidR="003133A5" w:rsidRPr="00CB6975" w:rsidRDefault="003133A5" w:rsidP="00D14072">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DF6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2202F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D17D9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B2E5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EAE61"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349E18" w14:textId="77777777" w:rsidR="003133A5" w:rsidRPr="00CB6975" w:rsidRDefault="003133A5" w:rsidP="00D14072">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A1FD45"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E385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43B673" w14:textId="77777777" w:rsidR="003133A5" w:rsidRPr="00CB6975" w:rsidRDefault="003133A5" w:rsidP="00D14072">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B1BA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2C12AF3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7C95CE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E83C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1318E7"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AF300E" w14:textId="77777777" w:rsidR="003133A5" w:rsidRPr="00CB6975" w:rsidRDefault="003133A5" w:rsidP="00D14072">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D376A2"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7AEDC2"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FFFB34" w14:textId="77777777" w:rsidR="003133A5" w:rsidRPr="00CB6975" w:rsidRDefault="003133A5" w:rsidP="00D14072">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4B78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8C294C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3D952F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069C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EF5E867" w14:textId="77777777" w:rsidR="003133A5" w:rsidRPr="00CB6975" w:rsidDel="00C84C7C" w:rsidRDefault="003133A5" w:rsidP="00D14072">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E1A8B6" w14:textId="77777777" w:rsidR="003133A5" w:rsidRPr="00CB6975" w:rsidRDefault="003133A5" w:rsidP="00D14072">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1A2B"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CB78"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C4B15A" w14:textId="77777777" w:rsidR="003133A5" w:rsidRPr="00CB6975" w:rsidRDefault="003133A5" w:rsidP="00D14072">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4C62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B94ADB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211C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19CD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9EAED39"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9B8CFB" w14:textId="77777777" w:rsidR="003133A5" w:rsidRPr="00CB6975" w:rsidRDefault="003133A5" w:rsidP="00D14072">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7C5AF8"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BA912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5F02FF" w14:textId="77777777" w:rsidR="003133A5" w:rsidRPr="00CB6975" w:rsidRDefault="003133A5" w:rsidP="00D14072">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2C03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2EF831C"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8EDA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21943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53F70BF"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D531C5" w14:textId="77777777" w:rsidR="003133A5" w:rsidRPr="00CB6975" w:rsidRDefault="003133A5" w:rsidP="00D14072">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E318FF" w14:textId="723DC34F"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2E4F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5610D9" w14:textId="77777777" w:rsidR="003133A5" w:rsidRPr="00CB6975" w:rsidRDefault="003133A5" w:rsidP="00D14072">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D1351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955633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07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9C02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FDB0F2" w14:textId="77777777" w:rsidR="003133A5" w:rsidRPr="00CB6975" w:rsidDel="00C84C7C" w:rsidRDefault="003133A5" w:rsidP="00D14072">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7A1BC4" w14:textId="77777777" w:rsidR="003133A5" w:rsidRPr="00CB6975" w:rsidRDefault="003133A5" w:rsidP="00D14072">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87FE9A" w14:textId="075FB195"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3F2FF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1FDE4A" w14:textId="77777777" w:rsidR="003133A5" w:rsidRPr="00CB6975" w:rsidRDefault="003133A5" w:rsidP="00D14072">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F824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4D602F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BCB054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62A4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E14D3F" w14:textId="77777777" w:rsidR="003133A5" w:rsidRPr="00CB6975" w:rsidDel="00C84C7C" w:rsidRDefault="003133A5" w:rsidP="00D14072">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D4719" w14:textId="77777777" w:rsidR="003133A5" w:rsidRPr="00CB6975" w:rsidRDefault="003133A5" w:rsidP="00D14072">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D626D" w14:textId="1CDB2915"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5A8F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A0F75B"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E4B2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AF56E9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13D8C5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E873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D5B14E" w14:textId="77777777" w:rsidR="003133A5" w:rsidRPr="00CB6975" w:rsidDel="00C84C7C" w:rsidRDefault="003133A5" w:rsidP="00D14072">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FFD365" w14:textId="77777777" w:rsidR="003133A5" w:rsidRPr="00CB6975" w:rsidRDefault="003133A5" w:rsidP="00D14072">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D8197" w14:textId="087CC5F4"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4144AA"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F3FA2F" w14:textId="77777777" w:rsidR="003133A5" w:rsidRPr="00CB6975" w:rsidRDefault="003133A5" w:rsidP="00D14072">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16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8C33EF" w:rsidRPr="00CB6975" w14:paraId="1798FB5C"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04258B13" w14:textId="0C44A270"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4F9D9" w14:textId="0B0CF69B"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01B82C" w14:textId="4A22FE32" w:rsidR="008C33EF" w:rsidRPr="0036363E" w:rsidRDefault="008C33EF" w:rsidP="008C33EF">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34E9E" w14:textId="62E6FB54" w:rsidR="008C33EF" w:rsidRPr="0036363E" w:rsidRDefault="008C33EF" w:rsidP="008C33EF">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ED0D" w14:textId="6B90BB12"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1C38C" w14:textId="21A787D2"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E791B3" w14:textId="51995DAE" w:rsidR="008C33EF" w:rsidRPr="0036363E" w:rsidRDefault="008C33EF" w:rsidP="008C33EF">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D5094" w14:textId="275DA5F4"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605330A"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007FAB95" w14:textId="6FCA9015"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618BE" w14:textId="0B5D3E2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011E8" w14:textId="2BEB4D36" w:rsidR="008C33EF" w:rsidRPr="0036363E" w:rsidRDefault="008C33EF" w:rsidP="008C33EF">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D144" w14:textId="5244B502" w:rsidR="008C33EF" w:rsidRPr="0036363E" w:rsidRDefault="008C33EF" w:rsidP="008C33EF">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7EB55" w14:textId="4240CE0E"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BD640" w14:textId="33123A96"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D71BD6" w14:textId="03ABC94F" w:rsidR="008C33EF" w:rsidRPr="0036363E" w:rsidRDefault="008C33EF" w:rsidP="008C33EF">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39844" w14:textId="4EB44E5E"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69BF84FF"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41A5FBE6" w14:textId="49067049"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D8305" w14:textId="1326073B"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580FD6" w14:textId="541C734A" w:rsidR="008C33EF" w:rsidRPr="0036363E" w:rsidRDefault="008C33EF" w:rsidP="008C33EF">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46759" w14:textId="30E0F25B" w:rsidR="008C33EF" w:rsidRPr="0036363E" w:rsidRDefault="008C33EF" w:rsidP="008C33EF">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DD9CAB" w14:textId="4B2DBAB0"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3611" w14:textId="5D5E684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B7243C" w14:textId="7056A128" w:rsidR="008C33EF" w:rsidRPr="0036363E" w:rsidRDefault="008C33EF" w:rsidP="008C33EF">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5E783" w14:textId="762F45FC"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3FEB74EC"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5DF077D6" w14:textId="170E87B3"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22DFF" w14:textId="34F02A9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1B8700" w14:textId="60D57CFD" w:rsidR="008C33EF" w:rsidRPr="0036363E" w:rsidRDefault="008C33EF" w:rsidP="008C33EF">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6CC1C" w14:textId="40BE64BA" w:rsidR="008C33EF" w:rsidRPr="0036363E" w:rsidRDefault="008C33EF" w:rsidP="008C33EF">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A14875" w14:textId="2FA56635"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574C4" w14:textId="09D35931"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3D48E3" w14:textId="467163FB" w:rsidR="008C33EF" w:rsidRPr="0036363E" w:rsidRDefault="008C33EF" w:rsidP="008C33EF">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20374" w14:textId="0E9CCC96"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402A8F72"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76C52DC2" w14:textId="23789613"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796085" w14:textId="7C9EB99E"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78774E" w14:textId="1ACCEF5C" w:rsidR="008C33EF" w:rsidRPr="0036363E" w:rsidRDefault="008C33EF" w:rsidP="008C33EF">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5AC86" w14:textId="632AFAFA" w:rsidR="008C33EF" w:rsidRPr="0036363E" w:rsidRDefault="008C33EF" w:rsidP="008C33EF">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386B92" w14:textId="5BAEB0BA"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3802E" w14:textId="0C1167C6"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D92AC4" w14:textId="0715761E" w:rsidR="008C33EF" w:rsidRPr="0036363E" w:rsidRDefault="008C33EF" w:rsidP="008C33EF">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A9B09" w14:textId="306149AB"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7380970"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5882A63F" w14:textId="64222BA5"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09DD3" w14:textId="7043EFA3"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236074" w14:textId="23C514D7" w:rsidR="008C33EF" w:rsidRPr="0036363E" w:rsidRDefault="008C33EF" w:rsidP="008C33EF">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7E97A" w14:textId="02EB26A2" w:rsidR="008C33EF" w:rsidRPr="0036363E" w:rsidRDefault="008C33EF" w:rsidP="008C33EF">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04D506" w14:textId="57BEC9B4"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D09A4" w14:textId="12C6C889"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17B6D7" w14:textId="5D611FE2" w:rsidR="008C33EF" w:rsidRPr="0036363E" w:rsidRDefault="008C33EF" w:rsidP="008C33EF">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E1CEA" w14:textId="1F540149"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1B8F9E6B"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79D27C1E" w14:textId="0DF1437E" w:rsidR="008C33EF" w:rsidRPr="00496973" w:rsidRDefault="008C33EF" w:rsidP="008C33EF">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07EF8" w14:textId="794D2930"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743A213" w14:textId="730597A7" w:rsidR="008C33EF" w:rsidRPr="0036363E" w:rsidRDefault="008C33EF" w:rsidP="008C33EF">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D6C4D" w14:textId="1235D837" w:rsidR="008C33EF" w:rsidRPr="0036363E" w:rsidRDefault="008C33EF" w:rsidP="008C33EF">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07EB1" w14:textId="4D4CDB14"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3966" w14:textId="6F07ECAF"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0BC384" w14:textId="721109C6" w:rsidR="008C33EF" w:rsidRPr="0036363E" w:rsidRDefault="008C33EF" w:rsidP="008C33EF">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8610B" w14:textId="74C2110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645B8460"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2D48EDC9" w14:textId="7BB6F77C"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710F5" w14:textId="203202B6"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B27826" w14:textId="07BEF353" w:rsidR="008C33EF" w:rsidRPr="0036363E" w:rsidRDefault="008C33EF" w:rsidP="008C33EF">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07EB" w14:textId="36B474C6" w:rsidR="008C33EF" w:rsidRPr="0036363E" w:rsidRDefault="008C33EF" w:rsidP="008C33EF">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14B277" w14:textId="70B2ED92"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4EE2" w14:textId="1E0FE944"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51EACC" w14:textId="12B0E79F" w:rsidR="008C33EF" w:rsidRPr="0036363E" w:rsidRDefault="008C33EF" w:rsidP="008C33EF">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984E1" w14:textId="54142CA2"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2803823"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086E616F" w14:textId="35415186"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9C853E" w14:textId="399EC5BA"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B04B8D" w14:textId="58060E16" w:rsidR="008C33EF" w:rsidRPr="0036363E" w:rsidRDefault="008C33EF" w:rsidP="008C33EF">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F4A9F" w14:textId="43F0A2A7" w:rsidR="008C33EF" w:rsidRPr="0036363E" w:rsidRDefault="008C33EF" w:rsidP="008C33EF">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CE8" w14:textId="1B50E351"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5D47" w14:textId="63749A8F"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271ABA" w14:textId="27B26773" w:rsidR="008C33EF" w:rsidRPr="0036363E" w:rsidRDefault="008C33EF" w:rsidP="008C33EF">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124F" w14:textId="25011CB1"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10260F" w:rsidRPr="00CB6975" w14:paraId="31AA4DA6"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tcPr>
          <w:p w14:paraId="712C0198" w14:textId="04E5245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61A4E" w14:textId="055A463D"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6C065D" w14:textId="0DB644A2"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3D0A6F" w14:textId="51967EE2" w:rsidR="0010260F" w:rsidRPr="00496973" w:rsidRDefault="0010260F" w:rsidP="0010260F">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C60656" w14:textId="65F82F18"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EDEC0E" w14:textId="18EA2594"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85B49E" w14:textId="5B819A7C" w:rsidR="0010260F" w:rsidRPr="0036363E" w:rsidRDefault="0010260F" w:rsidP="0010260F">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F01F2" w14:textId="44E91578"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6F8F8347"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tcPr>
          <w:p w14:paraId="6A85D9F3" w14:textId="73454F26"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74267" w14:textId="44FA6AF6"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8B3E50" w14:textId="2473A065"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2552F" w14:textId="158E7660" w:rsidR="0010260F" w:rsidRPr="00496973" w:rsidRDefault="0010260F" w:rsidP="0010260F">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EAC8E8" w14:textId="7D339B0F"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A6E82" w14:textId="69B065A5"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DE3F60" w14:textId="16106F5A" w:rsidR="0010260F" w:rsidRPr="0036363E" w:rsidRDefault="0010260F" w:rsidP="0010260F">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23106" w14:textId="3CE97CA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70E7D30C"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tcPr>
          <w:p w14:paraId="31B682B3" w14:textId="55E62739"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0DF60" w14:textId="797B96F6"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463141" w14:textId="02DCF63F"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C5A1C" w14:textId="1560054A" w:rsidR="0010260F" w:rsidRPr="00496973" w:rsidRDefault="0010260F" w:rsidP="0010260F">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79D9A9" w14:textId="3FD08B81"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9FFB0A" w14:textId="2F3864B4"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6E95E2" w14:textId="0F8C7D2E" w:rsidR="0010260F" w:rsidRPr="0036363E" w:rsidRDefault="0010260F" w:rsidP="0010260F">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8E4A2" w14:textId="645FE743"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31A1D6FB"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tcPr>
          <w:p w14:paraId="4C933AB1" w14:textId="155B52BB"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3F7C41" w14:textId="6B81910B"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8EAF4A" w14:textId="71DF8129"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E79662" w14:textId="1FB79524" w:rsidR="0010260F" w:rsidRPr="00496973" w:rsidRDefault="0010260F" w:rsidP="0010260F">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80E1AD" w14:textId="6DE99B8C"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E8CE8" w14:textId="217C073D"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5058B4" w14:textId="1BAB0B01" w:rsidR="0010260F" w:rsidRPr="0036363E" w:rsidRDefault="0010260F" w:rsidP="0010260F">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7C29E" w14:textId="4E37D1F3"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4132A358"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tcPr>
          <w:p w14:paraId="22D29ADE" w14:textId="64A64D4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BFE5C" w14:textId="5AEF876A"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A9BC62" w14:textId="266AFD88"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ACAE7A" w14:textId="60E154D3" w:rsidR="0010260F" w:rsidRPr="00496973" w:rsidRDefault="0010260F" w:rsidP="0010260F">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AE64F9" w14:textId="03F45976"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647873" w14:textId="2E2E6B54"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06DC55E" w14:textId="0BD1EF2C" w:rsidR="0010260F" w:rsidRPr="0036363E" w:rsidRDefault="0010260F" w:rsidP="0010260F">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98F13" w14:textId="4E7E4499"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65E2221F"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9EA01" w14:textId="322AD98E"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2E38F" w14:textId="30E8F394"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870AB75" w14:textId="718D09B8"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6E7E6C" w14:textId="3F801F2F" w:rsidR="0010260F" w:rsidRPr="00496973" w:rsidRDefault="0010260F" w:rsidP="0010260F">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F4C3B0" w14:textId="5018BE3C"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03F13B" w14:textId="45D849E3"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4A4A6A" w14:textId="0FD11B3E" w:rsidR="0010260F" w:rsidRPr="0036363E" w:rsidRDefault="0010260F" w:rsidP="0010260F">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158027" w14:textId="5D1A7BF2"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EBFC3B3"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28B25" w14:textId="73D54A2E"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980C389" w14:textId="588BC99C"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BDA4859" w14:textId="4ABAC45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162F2F" w14:textId="31392392" w:rsidR="0010260F" w:rsidRPr="00496973" w:rsidRDefault="0010260F" w:rsidP="0010260F">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1D0865" w14:textId="6046F0BE"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D8013B" w14:textId="1597512D"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3F5B3" w14:textId="640ECC19" w:rsidR="0010260F" w:rsidRPr="0036363E" w:rsidRDefault="0010260F" w:rsidP="0010260F">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E58F86" w14:textId="5C11CF00"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0B4362EC"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6890D6" w14:textId="05C24C1A"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6891CDD" w14:textId="09EE408A"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52509D3" w14:textId="7A0B180A"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6BEB1" w14:textId="7816552D" w:rsidR="0010260F" w:rsidRPr="00496973" w:rsidRDefault="0010260F" w:rsidP="0010260F">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E5A60" w14:textId="5E672C83"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DDF90D" w14:textId="6911D84D"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A86262" w14:textId="26B8CC3A" w:rsidR="0010260F" w:rsidRPr="0036363E" w:rsidRDefault="0010260F" w:rsidP="0010260F">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D30A6B" w14:textId="323F15E8"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1A836E0D"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C7B86" w14:textId="142E9F5D"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0B9070" w14:textId="5BA47339"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FB10196" w14:textId="16A6410E"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96BCB8" w14:textId="0BCEA7F2" w:rsidR="0010260F" w:rsidRPr="00496973" w:rsidRDefault="0010260F" w:rsidP="0010260F">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2C7F8" w14:textId="37238178"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E48F1" w14:textId="6CA40193"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5102D7" w14:textId="1A7F8B30" w:rsidR="0010260F" w:rsidRPr="0036363E" w:rsidRDefault="0010260F" w:rsidP="0010260F">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E6E247" w14:textId="39383621"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ABF96DB" w14:textId="77777777" w:rsidTr="00B5160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48E414" w14:textId="4EE533A3"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62B1BF" w14:textId="49FADD90"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449EE76" w14:textId="031A6EA9"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4E0B4B" w14:textId="120DA77D" w:rsidR="0010260F" w:rsidRPr="00496973" w:rsidRDefault="0010260F" w:rsidP="0010260F">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1421B3" w14:textId="2D216C60"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5DA79E" w14:textId="6ADD4B0D"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F43F33" w14:textId="2A0B7A2B" w:rsidR="0010260F" w:rsidRPr="0036363E" w:rsidRDefault="0010260F" w:rsidP="0010260F">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296976" w14:textId="3C816974"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bl>
    <w:p w14:paraId="6AE5F0B0" w14:textId="77777777" w:rsidR="00080512" w:rsidRDefault="00080512" w:rsidP="003133A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F0CCA" w14:textId="77777777" w:rsidR="009F4B66" w:rsidRDefault="009F4B66">
      <w:r>
        <w:separator/>
      </w:r>
    </w:p>
  </w:endnote>
  <w:endnote w:type="continuationSeparator" w:id="0">
    <w:p w14:paraId="137549A3" w14:textId="77777777" w:rsidR="009F4B66" w:rsidRDefault="009F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7AFF0" w14:textId="77777777" w:rsidR="009F4B66" w:rsidRDefault="009F4B66">
      <w:r>
        <w:separator/>
      </w:r>
    </w:p>
  </w:footnote>
  <w:footnote w:type="continuationSeparator" w:id="0">
    <w:p w14:paraId="741FC348" w14:textId="77777777" w:rsidR="009F4B66" w:rsidRDefault="009F4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9264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9FE">
      <w:rPr>
        <w:rFonts w:ascii="Arial" w:hAnsi="Arial" w:cs="Arial"/>
        <w:b/>
        <w:noProof/>
        <w:sz w:val="18"/>
        <w:szCs w:val="18"/>
      </w:rPr>
      <w:t>3GPP TS 29.504 V17.7.0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28FC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9F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33397"/>
    <w:rsid w:val="00040095"/>
    <w:rsid w:val="00051834"/>
    <w:rsid w:val="00054A22"/>
    <w:rsid w:val="00057143"/>
    <w:rsid w:val="00062023"/>
    <w:rsid w:val="000655A6"/>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14CC2"/>
    <w:rsid w:val="002347A2"/>
    <w:rsid w:val="002675F0"/>
    <w:rsid w:val="002760EE"/>
    <w:rsid w:val="002B6339"/>
    <w:rsid w:val="002E00EE"/>
    <w:rsid w:val="00312F4C"/>
    <w:rsid w:val="003133A5"/>
    <w:rsid w:val="003172DC"/>
    <w:rsid w:val="0035462D"/>
    <w:rsid w:val="00356555"/>
    <w:rsid w:val="0036363E"/>
    <w:rsid w:val="00374221"/>
    <w:rsid w:val="003765B8"/>
    <w:rsid w:val="0039146E"/>
    <w:rsid w:val="003C3971"/>
    <w:rsid w:val="003D5BA3"/>
    <w:rsid w:val="00423334"/>
    <w:rsid w:val="0042568D"/>
    <w:rsid w:val="00432B07"/>
    <w:rsid w:val="004345EC"/>
    <w:rsid w:val="00452CB5"/>
    <w:rsid w:val="00465515"/>
    <w:rsid w:val="0046637C"/>
    <w:rsid w:val="00496973"/>
    <w:rsid w:val="0049751D"/>
    <w:rsid w:val="004A53C0"/>
    <w:rsid w:val="004C30AC"/>
    <w:rsid w:val="004D3578"/>
    <w:rsid w:val="004E213A"/>
    <w:rsid w:val="004F0988"/>
    <w:rsid w:val="004F3340"/>
    <w:rsid w:val="00530F49"/>
    <w:rsid w:val="0053388B"/>
    <w:rsid w:val="00535773"/>
    <w:rsid w:val="00543DE4"/>
    <w:rsid w:val="00543E6C"/>
    <w:rsid w:val="00565087"/>
    <w:rsid w:val="00570C3E"/>
    <w:rsid w:val="00590B68"/>
    <w:rsid w:val="005936A3"/>
    <w:rsid w:val="00597B11"/>
    <w:rsid w:val="005D15A4"/>
    <w:rsid w:val="005D2E01"/>
    <w:rsid w:val="005D7526"/>
    <w:rsid w:val="005E4BB2"/>
    <w:rsid w:val="005F788A"/>
    <w:rsid w:val="00602AEA"/>
    <w:rsid w:val="00614FDF"/>
    <w:rsid w:val="0063543D"/>
    <w:rsid w:val="00647114"/>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4A5B"/>
    <w:rsid w:val="0074026F"/>
    <w:rsid w:val="007429F6"/>
    <w:rsid w:val="00744E76"/>
    <w:rsid w:val="00747711"/>
    <w:rsid w:val="00750094"/>
    <w:rsid w:val="00765EA3"/>
    <w:rsid w:val="00774DA4"/>
    <w:rsid w:val="00781F0F"/>
    <w:rsid w:val="007B600E"/>
    <w:rsid w:val="007F0F4A"/>
    <w:rsid w:val="008028A4"/>
    <w:rsid w:val="008247F0"/>
    <w:rsid w:val="00830747"/>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73129"/>
    <w:rsid w:val="00A82346"/>
    <w:rsid w:val="00A84DE1"/>
    <w:rsid w:val="00A87344"/>
    <w:rsid w:val="00A92BA1"/>
    <w:rsid w:val="00A95A32"/>
    <w:rsid w:val="00AA3E99"/>
    <w:rsid w:val="00AA7301"/>
    <w:rsid w:val="00AB4A5D"/>
    <w:rsid w:val="00AC6BC6"/>
    <w:rsid w:val="00AE65E2"/>
    <w:rsid w:val="00AF1460"/>
    <w:rsid w:val="00B15449"/>
    <w:rsid w:val="00B16B03"/>
    <w:rsid w:val="00B26759"/>
    <w:rsid w:val="00B5160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4582"/>
    <w:rsid w:val="00E77645"/>
    <w:rsid w:val="00E851A5"/>
    <w:rsid w:val="00EA15B0"/>
    <w:rsid w:val="00EA5EA7"/>
    <w:rsid w:val="00EC4A25"/>
    <w:rsid w:val="00EE15EB"/>
    <w:rsid w:val="00EF31F5"/>
    <w:rsid w:val="00EF3286"/>
    <w:rsid w:val="00EF5D76"/>
    <w:rsid w:val="00EF608C"/>
    <w:rsid w:val="00F025A2"/>
    <w:rsid w:val="00F04712"/>
    <w:rsid w:val="00F13360"/>
    <w:rsid w:val="00F22EC7"/>
    <w:rsid w:val="00F3074B"/>
    <w:rsid w:val="00F325C8"/>
    <w:rsid w:val="00F653B8"/>
    <w:rsid w:val="00F817B5"/>
    <w:rsid w:val="00F9008D"/>
    <w:rsid w:val="00FA1266"/>
    <w:rsid w:val="00FC1192"/>
    <w:rsid w:val="00FE180C"/>
    <w:rsid w:val="00FE30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18875</Words>
  <Characters>107592</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2022-05-24T02:24:00Z</dcterms:created>
  <dcterms:modified xsi:type="dcterms:W3CDTF">2022-06-20T09:11:00Z</dcterms:modified>
</cp:coreProperties>
</file>