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71CE6A28"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476F05">
              <w:t>9</w:t>
            </w:r>
            <w:r w:rsidRPr="00B3056F">
              <w:t xml:space="preserve">.0 </w:t>
            </w:r>
            <w:r w:rsidRPr="00B3056F">
              <w:rPr>
                <w:sz w:val="32"/>
              </w:rPr>
              <w:t>(202</w:t>
            </w:r>
            <w:r w:rsidR="00213941">
              <w:rPr>
                <w:sz w:val="32"/>
              </w:rPr>
              <w:t>1</w:t>
            </w:r>
            <w:r w:rsidRPr="00B3056F">
              <w:rPr>
                <w:sz w:val="32"/>
              </w:rPr>
              <w:t>-</w:t>
            </w:r>
            <w:r w:rsidR="00213941">
              <w:rPr>
                <w:sz w:val="32"/>
              </w:rPr>
              <w:t>0</w:t>
            </w:r>
            <w:r w:rsidR="00476F05">
              <w:rPr>
                <w:sz w:val="32"/>
              </w:rPr>
              <w:t>9</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501985"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0" type="#_x0000_t75" style="width:95.4pt;height:66.05pt">
                  <v:imagedata r:id="rId9" o:title="5G-logo_175px"/>
                </v:shape>
              </w:pict>
            </w:r>
          </w:p>
        </w:tc>
        <w:tc>
          <w:tcPr>
            <w:tcW w:w="5540" w:type="dxa"/>
            <w:shd w:val="clear" w:color="auto" w:fill="auto"/>
          </w:tcPr>
          <w:p w14:paraId="721856C5" w14:textId="251AE720" w:rsidR="00501985" w:rsidRPr="00B3056F" w:rsidRDefault="00501985" w:rsidP="00501985">
            <w:pPr>
              <w:jc w:val="right"/>
            </w:pPr>
            <w:bookmarkStart w:id="2" w:name="logos"/>
            <w:r>
              <w:pict w14:anchorId="36D1AE5D">
                <v:shape id="_x0000_i1491" type="#_x0000_t75" style="width:127.5pt;height:75.65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53B16DA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E6949">
              <w:rPr>
                <w:noProof/>
                <w:sz w:val="18"/>
              </w:rPr>
              <w:t>1</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5E16CACE" w14:textId="59FED5F3" w:rsidR="00501985"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01985">
        <w:t>Foreword</w:t>
      </w:r>
      <w:r w:rsidR="00501985">
        <w:tab/>
      </w:r>
      <w:r w:rsidR="00501985">
        <w:fldChar w:fldCharType="begin" w:fldLock="1"/>
      </w:r>
      <w:r w:rsidR="00501985">
        <w:instrText xml:space="preserve"> PAGEREF _Toc82678751 \h </w:instrText>
      </w:r>
      <w:r w:rsidR="00501985">
        <w:fldChar w:fldCharType="separate"/>
      </w:r>
      <w:r w:rsidR="00501985">
        <w:t>17</w:t>
      </w:r>
      <w:r w:rsidR="00501985">
        <w:fldChar w:fldCharType="end"/>
      </w:r>
    </w:p>
    <w:p w14:paraId="2B6F2338" w14:textId="761EB6D5" w:rsidR="00501985" w:rsidRDefault="0050198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_Toc82678752 \h </w:instrText>
      </w:r>
      <w:r>
        <w:fldChar w:fldCharType="separate"/>
      </w:r>
      <w:r>
        <w:t>18</w:t>
      </w:r>
      <w:r>
        <w:fldChar w:fldCharType="end"/>
      </w:r>
    </w:p>
    <w:p w14:paraId="61A6E1C6" w14:textId="03219398" w:rsidR="00501985" w:rsidRDefault="0050198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_Toc82678753 \h </w:instrText>
      </w:r>
      <w:r>
        <w:fldChar w:fldCharType="separate"/>
      </w:r>
      <w:r>
        <w:t>18</w:t>
      </w:r>
      <w:r>
        <w:fldChar w:fldCharType="end"/>
      </w:r>
    </w:p>
    <w:p w14:paraId="5A305F3D" w14:textId="1D53658B" w:rsidR="00501985" w:rsidRDefault="0050198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CD1B57">
        <w:rPr>
          <w:rFonts w:eastAsia="SimSun"/>
        </w:rPr>
        <w:t>Definitions and abbreviations</w:t>
      </w:r>
      <w:r>
        <w:tab/>
      </w:r>
      <w:r>
        <w:fldChar w:fldCharType="begin" w:fldLock="1"/>
      </w:r>
      <w:r>
        <w:instrText xml:space="preserve"> PAGEREF _Toc82678754 \h </w:instrText>
      </w:r>
      <w:r>
        <w:fldChar w:fldCharType="separate"/>
      </w:r>
      <w:r>
        <w:t>20</w:t>
      </w:r>
      <w:r>
        <w:fldChar w:fldCharType="end"/>
      </w:r>
    </w:p>
    <w:p w14:paraId="0CC2A019" w14:textId="5F856A1B" w:rsidR="00501985" w:rsidRDefault="00501985">
      <w:pPr>
        <w:pStyle w:val="TOC2"/>
        <w:rPr>
          <w:rFonts w:asciiTheme="minorHAnsi" w:eastAsiaTheme="minorEastAsia" w:hAnsiTheme="minorHAnsi" w:cstheme="minorBidi"/>
          <w:sz w:val="22"/>
          <w:szCs w:val="22"/>
          <w:lang w:eastAsia="en-GB"/>
        </w:rPr>
      </w:pPr>
      <w:r w:rsidRPr="00CD1B57">
        <w:rPr>
          <w:rFonts w:eastAsia="SimSun"/>
        </w:rPr>
        <w:t>3.1</w:t>
      </w:r>
      <w:r>
        <w:rPr>
          <w:rFonts w:asciiTheme="minorHAnsi" w:eastAsiaTheme="minorEastAsia" w:hAnsiTheme="minorHAnsi" w:cstheme="minorBidi"/>
          <w:sz w:val="22"/>
          <w:szCs w:val="22"/>
          <w:lang w:eastAsia="en-GB"/>
        </w:rPr>
        <w:tab/>
      </w:r>
      <w:r w:rsidRPr="00CD1B57">
        <w:rPr>
          <w:rFonts w:eastAsia="SimSun"/>
        </w:rPr>
        <w:t>Definitions</w:t>
      </w:r>
      <w:r>
        <w:tab/>
      </w:r>
      <w:r>
        <w:fldChar w:fldCharType="begin" w:fldLock="1"/>
      </w:r>
      <w:r>
        <w:instrText xml:space="preserve"> PAGEREF _Toc82678755 \h </w:instrText>
      </w:r>
      <w:r>
        <w:fldChar w:fldCharType="separate"/>
      </w:r>
      <w:r>
        <w:t>20</w:t>
      </w:r>
      <w:r>
        <w:fldChar w:fldCharType="end"/>
      </w:r>
    </w:p>
    <w:p w14:paraId="21849901" w14:textId="39F34EC4" w:rsidR="00501985" w:rsidRDefault="0050198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_Toc82678756 \h </w:instrText>
      </w:r>
      <w:r>
        <w:fldChar w:fldCharType="separate"/>
      </w:r>
      <w:r>
        <w:t>20</w:t>
      </w:r>
      <w:r>
        <w:fldChar w:fldCharType="end"/>
      </w:r>
    </w:p>
    <w:p w14:paraId="76EE7E7F" w14:textId="59E56B33" w:rsidR="00501985" w:rsidRDefault="0050198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_Toc82678757 \h </w:instrText>
      </w:r>
      <w:r>
        <w:fldChar w:fldCharType="separate"/>
      </w:r>
      <w:r>
        <w:t>21</w:t>
      </w:r>
      <w:r>
        <w:fldChar w:fldCharType="end"/>
      </w:r>
    </w:p>
    <w:p w14:paraId="3677C4C0" w14:textId="724F5313" w:rsidR="00501985" w:rsidRDefault="0050198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_Toc82678758 \h </w:instrText>
      </w:r>
      <w:r>
        <w:fldChar w:fldCharType="separate"/>
      </w:r>
      <w:r>
        <w:t>21</w:t>
      </w:r>
      <w:r>
        <w:fldChar w:fldCharType="end"/>
      </w:r>
    </w:p>
    <w:p w14:paraId="2BC3C1E8" w14:textId="25411ADA" w:rsidR="00501985" w:rsidRDefault="0050198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_Toc82678759 \h </w:instrText>
      </w:r>
      <w:r>
        <w:fldChar w:fldCharType="separate"/>
      </w:r>
      <w:r>
        <w:t>22</w:t>
      </w:r>
      <w:r>
        <w:fldChar w:fldCharType="end"/>
      </w:r>
    </w:p>
    <w:p w14:paraId="0FF2B80D" w14:textId="770F9C6B" w:rsidR="00501985" w:rsidRDefault="0050198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_Toc82678760 \h </w:instrText>
      </w:r>
      <w:r>
        <w:fldChar w:fldCharType="separate"/>
      </w:r>
      <w:r>
        <w:t>22</w:t>
      </w:r>
      <w:r>
        <w:fldChar w:fldCharType="end"/>
      </w:r>
    </w:p>
    <w:p w14:paraId="6D8B8B3C" w14:textId="62581B01" w:rsidR="00501985" w:rsidRDefault="0050198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_Toc82678761 \h </w:instrText>
      </w:r>
      <w:r>
        <w:fldChar w:fldCharType="separate"/>
      </w:r>
      <w:r>
        <w:t>23</w:t>
      </w:r>
      <w:r>
        <w:fldChar w:fldCharType="end"/>
      </w:r>
    </w:p>
    <w:p w14:paraId="1D6965B3" w14:textId="5C1DF467" w:rsidR="00501985" w:rsidRDefault="0050198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_Toc82678762 \h </w:instrText>
      </w:r>
      <w:r>
        <w:fldChar w:fldCharType="separate"/>
      </w:r>
      <w:r>
        <w:t>23</w:t>
      </w:r>
      <w:r>
        <w:fldChar w:fldCharType="end"/>
      </w:r>
    </w:p>
    <w:p w14:paraId="6F6F42E4" w14:textId="680CBD15" w:rsidR="00501985" w:rsidRDefault="0050198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_Toc82678763 \h </w:instrText>
      </w:r>
      <w:r>
        <w:fldChar w:fldCharType="separate"/>
      </w:r>
      <w:r>
        <w:t>23</w:t>
      </w:r>
      <w:r>
        <w:fldChar w:fldCharType="end"/>
      </w:r>
    </w:p>
    <w:p w14:paraId="1A660DE1" w14:textId="1DFEF902" w:rsidR="00501985" w:rsidRDefault="0050198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_Toc82678764 \h </w:instrText>
      </w:r>
      <w:r>
        <w:fldChar w:fldCharType="separate"/>
      </w:r>
      <w:r>
        <w:t>23</w:t>
      </w:r>
      <w:r>
        <w:fldChar w:fldCharType="end"/>
      </w:r>
    </w:p>
    <w:p w14:paraId="582F3DB0" w14:textId="091D4118" w:rsidR="00501985" w:rsidRDefault="0050198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_Toc82678765 \h </w:instrText>
      </w:r>
      <w:r>
        <w:fldChar w:fldCharType="separate"/>
      </w:r>
      <w:r>
        <w:t>24</w:t>
      </w:r>
      <w:r>
        <w:fldChar w:fldCharType="end"/>
      </w:r>
    </w:p>
    <w:p w14:paraId="275E77AF" w14:textId="78C9F7D9" w:rsidR="00501985" w:rsidRDefault="0050198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_Toc82678766 \h </w:instrText>
      </w:r>
      <w:r>
        <w:fldChar w:fldCharType="separate"/>
      </w:r>
      <w:r>
        <w:t>24</w:t>
      </w:r>
      <w:r>
        <w:fldChar w:fldCharType="end"/>
      </w:r>
    </w:p>
    <w:p w14:paraId="6E2239E1" w14:textId="4910274E" w:rsidR="00501985" w:rsidRDefault="0050198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_Toc82678767 \h </w:instrText>
      </w:r>
      <w:r>
        <w:fldChar w:fldCharType="separate"/>
      </w:r>
      <w:r>
        <w:t>25</w:t>
      </w:r>
      <w:r>
        <w:fldChar w:fldCharType="end"/>
      </w:r>
    </w:p>
    <w:p w14:paraId="32136D9E" w14:textId="758EF3A2" w:rsidR="00501985" w:rsidRDefault="00501985">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_Toc82678768 \h </w:instrText>
      </w:r>
      <w:r>
        <w:fldChar w:fldCharType="separate"/>
      </w:r>
      <w:r>
        <w:t>25</w:t>
      </w:r>
      <w:r>
        <w:fldChar w:fldCharType="end"/>
      </w:r>
    </w:p>
    <w:p w14:paraId="2E610A0F" w14:textId="5564CBC3" w:rsidR="00501985" w:rsidRDefault="00501985">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_Toc82678769 \h </w:instrText>
      </w:r>
      <w:r>
        <w:fldChar w:fldCharType="separate"/>
      </w:r>
      <w:r>
        <w:t>26</w:t>
      </w:r>
      <w:r>
        <w:fldChar w:fldCharType="end"/>
      </w:r>
    </w:p>
    <w:p w14:paraId="5BCBBC1C" w14:textId="02A6D7A1" w:rsidR="00501985" w:rsidRDefault="0050198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_Toc82678770 \h </w:instrText>
      </w:r>
      <w:r>
        <w:fldChar w:fldCharType="separate"/>
      </w:r>
      <w:r>
        <w:t>27</w:t>
      </w:r>
      <w:r>
        <w:fldChar w:fldCharType="end"/>
      </w:r>
    </w:p>
    <w:p w14:paraId="31FC7622" w14:textId="2587F165" w:rsidR="00501985" w:rsidRDefault="00501985">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_Toc82678771 \h </w:instrText>
      </w:r>
      <w:r>
        <w:fldChar w:fldCharType="separate"/>
      </w:r>
      <w:r>
        <w:t>27</w:t>
      </w:r>
      <w:r>
        <w:fldChar w:fldCharType="end"/>
      </w:r>
    </w:p>
    <w:p w14:paraId="3D4CC8C6" w14:textId="2BD19BCE" w:rsidR="00501985" w:rsidRDefault="00501985">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_Toc82678772 \h </w:instrText>
      </w:r>
      <w:r>
        <w:fldChar w:fldCharType="separate"/>
      </w:r>
      <w:r>
        <w:t>28</w:t>
      </w:r>
      <w:r>
        <w:fldChar w:fldCharType="end"/>
      </w:r>
    </w:p>
    <w:p w14:paraId="45BF2647" w14:textId="0D63C6E2" w:rsidR="00501985" w:rsidRDefault="00501985">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_Toc82678773 \h </w:instrText>
      </w:r>
      <w:r>
        <w:fldChar w:fldCharType="separate"/>
      </w:r>
      <w:r>
        <w:t>28</w:t>
      </w:r>
      <w:r>
        <w:fldChar w:fldCharType="end"/>
      </w:r>
    </w:p>
    <w:p w14:paraId="512C3D2C" w14:textId="156E41E5" w:rsidR="00501985" w:rsidRDefault="00501985">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_Toc82678774 \h </w:instrText>
      </w:r>
      <w:r>
        <w:fldChar w:fldCharType="separate"/>
      </w:r>
      <w:r>
        <w:t>29</w:t>
      </w:r>
      <w:r>
        <w:fldChar w:fldCharType="end"/>
      </w:r>
    </w:p>
    <w:p w14:paraId="2933907C" w14:textId="2694FB27" w:rsidR="00501985" w:rsidRDefault="00501985">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_Toc82678775 \h </w:instrText>
      </w:r>
      <w:r>
        <w:fldChar w:fldCharType="separate"/>
      </w:r>
      <w:r>
        <w:t>30</w:t>
      </w:r>
      <w:r>
        <w:fldChar w:fldCharType="end"/>
      </w:r>
    </w:p>
    <w:p w14:paraId="3A3AB42C" w14:textId="0A26D476" w:rsidR="00501985" w:rsidRDefault="00501985">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_Toc82678776 \h </w:instrText>
      </w:r>
      <w:r>
        <w:fldChar w:fldCharType="separate"/>
      </w:r>
      <w:r>
        <w:t>30</w:t>
      </w:r>
      <w:r>
        <w:fldChar w:fldCharType="end"/>
      </w:r>
    </w:p>
    <w:p w14:paraId="791ECEA1" w14:textId="43785A16" w:rsidR="00501985" w:rsidRDefault="00501985">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_Toc82678777 \h </w:instrText>
      </w:r>
      <w:r>
        <w:fldChar w:fldCharType="separate"/>
      </w:r>
      <w:r>
        <w:t>31</w:t>
      </w:r>
      <w:r>
        <w:fldChar w:fldCharType="end"/>
      </w:r>
    </w:p>
    <w:p w14:paraId="2DE9DDBE" w14:textId="446CF9C4" w:rsidR="00501985" w:rsidRDefault="00501985">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_Toc82678778 \h </w:instrText>
      </w:r>
      <w:r>
        <w:fldChar w:fldCharType="separate"/>
      </w:r>
      <w:r>
        <w:t>31</w:t>
      </w:r>
      <w:r>
        <w:fldChar w:fldCharType="end"/>
      </w:r>
    </w:p>
    <w:p w14:paraId="7FEC812F" w14:textId="61AFE89E" w:rsidR="00501985" w:rsidRDefault="00501985">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_Toc82678779 \h </w:instrText>
      </w:r>
      <w:r>
        <w:fldChar w:fldCharType="separate"/>
      </w:r>
      <w:r>
        <w:t>32</w:t>
      </w:r>
      <w:r>
        <w:fldChar w:fldCharType="end"/>
      </w:r>
    </w:p>
    <w:p w14:paraId="2F24ED00" w14:textId="635EE648" w:rsidR="00501985" w:rsidRDefault="00501985">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_Toc82678780 \h </w:instrText>
      </w:r>
      <w:r>
        <w:fldChar w:fldCharType="separate"/>
      </w:r>
      <w:r>
        <w:t>32</w:t>
      </w:r>
      <w:r>
        <w:fldChar w:fldCharType="end"/>
      </w:r>
    </w:p>
    <w:p w14:paraId="36A4D578" w14:textId="453D9B8B" w:rsidR="00501985" w:rsidRDefault="00501985">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_Toc82678781 \h </w:instrText>
      </w:r>
      <w:r>
        <w:fldChar w:fldCharType="separate"/>
      </w:r>
      <w:r>
        <w:t>33</w:t>
      </w:r>
      <w:r>
        <w:fldChar w:fldCharType="end"/>
      </w:r>
    </w:p>
    <w:p w14:paraId="6C9E2678" w14:textId="55B48A9F" w:rsidR="00501985" w:rsidRDefault="00501985">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_Toc82678782 \h </w:instrText>
      </w:r>
      <w:r>
        <w:fldChar w:fldCharType="separate"/>
      </w:r>
      <w:r>
        <w:t>34</w:t>
      </w:r>
      <w:r>
        <w:fldChar w:fldCharType="end"/>
      </w:r>
    </w:p>
    <w:p w14:paraId="0A36CD8C" w14:textId="0E25B7BD" w:rsidR="00501985" w:rsidRDefault="00501985">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_Toc82678783 \h </w:instrText>
      </w:r>
      <w:r>
        <w:fldChar w:fldCharType="separate"/>
      </w:r>
      <w:r>
        <w:t>34</w:t>
      </w:r>
      <w:r>
        <w:fldChar w:fldCharType="end"/>
      </w:r>
    </w:p>
    <w:p w14:paraId="73782263" w14:textId="06F3E1E6" w:rsidR="00501985" w:rsidRDefault="00501985">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_Toc82678784 \h </w:instrText>
      </w:r>
      <w:r>
        <w:fldChar w:fldCharType="separate"/>
      </w:r>
      <w:r>
        <w:t>35</w:t>
      </w:r>
      <w:r>
        <w:fldChar w:fldCharType="end"/>
      </w:r>
    </w:p>
    <w:p w14:paraId="62CC2873" w14:textId="3BAC75C4" w:rsidR="00501985" w:rsidRDefault="00501985">
      <w:pPr>
        <w:pStyle w:val="TOC5"/>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Individual Shared Subscription Data Retrieval</w:t>
      </w:r>
      <w:r>
        <w:tab/>
      </w:r>
      <w:r>
        <w:fldChar w:fldCharType="begin" w:fldLock="1"/>
      </w:r>
      <w:r>
        <w:instrText xml:space="preserve"> PAGEREF _Toc82678785 \h </w:instrText>
      </w:r>
      <w:r>
        <w:fldChar w:fldCharType="separate"/>
      </w:r>
      <w:r>
        <w:t>36</w:t>
      </w:r>
      <w:r>
        <w:fldChar w:fldCharType="end"/>
      </w:r>
    </w:p>
    <w:p w14:paraId="4D38A09D" w14:textId="7113BE82" w:rsidR="00501985" w:rsidRDefault="0050198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_Toc82678786 \h </w:instrText>
      </w:r>
      <w:r>
        <w:fldChar w:fldCharType="separate"/>
      </w:r>
      <w:r>
        <w:t>36</w:t>
      </w:r>
      <w:r>
        <w:fldChar w:fldCharType="end"/>
      </w:r>
    </w:p>
    <w:p w14:paraId="107682E7" w14:textId="51B84530" w:rsidR="00501985" w:rsidRDefault="0050198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_Toc82678787 \h </w:instrText>
      </w:r>
      <w:r>
        <w:fldChar w:fldCharType="separate"/>
      </w:r>
      <w:r>
        <w:t>36</w:t>
      </w:r>
      <w:r>
        <w:fldChar w:fldCharType="end"/>
      </w:r>
    </w:p>
    <w:p w14:paraId="2D887F8E" w14:textId="1D3A0D58" w:rsidR="00501985" w:rsidRDefault="0050198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_Toc82678788 \h </w:instrText>
      </w:r>
      <w:r>
        <w:fldChar w:fldCharType="separate"/>
      </w:r>
      <w:r>
        <w:t>36</w:t>
      </w:r>
      <w:r>
        <w:fldChar w:fldCharType="end"/>
      </w:r>
    </w:p>
    <w:p w14:paraId="689247CB" w14:textId="7A0FD7F0" w:rsidR="00501985" w:rsidRDefault="00501985">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_Toc82678789 \h </w:instrText>
      </w:r>
      <w:r>
        <w:fldChar w:fldCharType="separate"/>
      </w:r>
      <w:r>
        <w:t>37</w:t>
      </w:r>
      <w:r>
        <w:fldChar w:fldCharType="end"/>
      </w:r>
    </w:p>
    <w:p w14:paraId="4ED93573" w14:textId="5CE9B5F1" w:rsidR="00501985" w:rsidRDefault="0050198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_Toc82678790 \h </w:instrText>
      </w:r>
      <w:r>
        <w:fldChar w:fldCharType="separate"/>
      </w:r>
      <w:r>
        <w:t>37</w:t>
      </w:r>
      <w:r>
        <w:fldChar w:fldCharType="end"/>
      </w:r>
    </w:p>
    <w:p w14:paraId="7DE45C88" w14:textId="3EDCF1CE" w:rsidR="00501985" w:rsidRDefault="0050198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_Toc82678791 \h </w:instrText>
      </w:r>
      <w:r>
        <w:fldChar w:fldCharType="separate"/>
      </w:r>
      <w:r>
        <w:t>37</w:t>
      </w:r>
      <w:r>
        <w:fldChar w:fldCharType="end"/>
      </w:r>
    </w:p>
    <w:p w14:paraId="3CBED2DB" w14:textId="35B241B1" w:rsidR="00501985" w:rsidRDefault="00501985">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_Toc82678792 \h </w:instrText>
      </w:r>
      <w:r>
        <w:fldChar w:fldCharType="separate"/>
      </w:r>
      <w:r>
        <w:t>38</w:t>
      </w:r>
      <w:r>
        <w:fldChar w:fldCharType="end"/>
      </w:r>
    </w:p>
    <w:p w14:paraId="7FABE25D" w14:textId="63D62801" w:rsidR="00501985" w:rsidRDefault="00501985">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_Toc82678793 \h </w:instrText>
      </w:r>
      <w:r>
        <w:fldChar w:fldCharType="separate"/>
      </w:r>
      <w:r>
        <w:t>38</w:t>
      </w:r>
      <w:r>
        <w:fldChar w:fldCharType="end"/>
      </w:r>
    </w:p>
    <w:p w14:paraId="0017FC94" w14:textId="30367A0C" w:rsidR="00501985" w:rsidRDefault="0050198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_Toc82678794 \h </w:instrText>
      </w:r>
      <w:r>
        <w:fldChar w:fldCharType="separate"/>
      </w:r>
      <w:r>
        <w:t>39</w:t>
      </w:r>
      <w:r>
        <w:fldChar w:fldCharType="end"/>
      </w:r>
    </w:p>
    <w:p w14:paraId="334177BC" w14:textId="147ED081" w:rsidR="00501985" w:rsidRDefault="0050198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_Toc82678795 \h </w:instrText>
      </w:r>
      <w:r>
        <w:fldChar w:fldCharType="separate"/>
      </w:r>
      <w:r>
        <w:t>39</w:t>
      </w:r>
      <w:r>
        <w:fldChar w:fldCharType="end"/>
      </w:r>
    </w:p>
    <w:p w14:paraId="719B2317" w14:textId="290B4E1A" w:rsidR="00501985" w:rsidRDefault="00501985">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_Toc82678796 \h </w:instrText>
      </w:r>
      <w:r>
        <w:fldChar w:fldCharType="separate"/>
      </w:r>
      <w:r>
        <w:t>39</w:t>
      </w:r>
      <w:r>
        <w:fldChar w:fldCharType="end"/>
      </w:r>
    </w:p>
    <w:p w14:paraId="679E0EE2" w14:textId="081D64C0" w:rsidR="00501985" w:rsidRDefault="0050198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_Toc82678797 \h </w:instrText>
      </w:r>
      <w:r>
        <w:fldChar w:fldCharType="separate"/>
      </w:r>
      <w:r>
        <w:t>39</w:t>
      </w:r>
      <w:r>
        <w:fldChar w:fldCharType="end"/>
      </w:r>
    </w:p>
    <w:p w14:paraId="35ADD2BD" w14:textId="5156232D" w:rsidR="00501985" w:rsidRDefault="0050198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_Toc82678798 \h </w:instrText>
      </w:r>
      <w:r>
        <w:fldChar w:fldCharType="separate"/>
      </w:r>
      <w:r>
        <w:t>39</w:t>
      </w:r>
      <w:r>
        <w:fldChar w:fldCharType="end"/>
      </w:r>
    </w:p>
    <w:p w14:paraId="687A5FF2" w14:textId="22F5FD58" w:rsidR="00501985" w:rsidRDefault="00501985">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_Toc82678799 \h </w:instrText>
      </w:r>
      <w:r>
        <w:fldChar w:fldCharType="separate"/>
      </w:r>
      <w:r>
        <w:t>40</w:t>
      </w:r>
      <w:r>
        <w:fldChar w:fldCharType="end"/>
      </w:r>
    </w:p>
    <w:p w14:paraId="39BFA51A" w14:textId="0ECF7426" w:rsidR="00501985" w:rsidRDefault="00501985">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_Toc82678800 \h </w:instrText>
      </w:r>
      <w:r>
        <w:fldChar w:fldCharType="separate"/>
      </w:r>
      <w:r>
        <w:t>40</w:t>
      </w:r>
      <w:r>
        <w:fldChar w:fldCharType="end"/>
      </w:r>
    </w:p>
    <w:p w14:paraId="082D964A" w14:textId="4C6D201D" w:rsidR="00501985" w:rsidRDefault="00501985">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_Toc82678801 \h </w:instrText>
      </w:r>
      <w:r>
        <w:fldChar w:fldCharType="separate"/>
      </w:r>
      <w:r>
        <w:t>41</w:t>
      </w:r>
      <w:r>
        <w:fldChar w:fldCharType="end"/>
      </w:r>
    </w:p>
    <w:p w14:paraId="57EB3F11" w14:textId="7A2E5604" w:rsidR="00501985" w:rsidRDefault="00501985">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_Toc82678802 \h </w:instrText>
      </w:r>
      <w:r>
        <w:fldChar w:fldCharType="separate"/>
      </w:r>
      <w:r>
        <w:t>41</w:t>
      </w:r>
      <w:r>
        <w:fldChar w:fldCharType="end"/>
      </w:r>
    </w:p>
    <w:p w14:paraId="76DF5321" w14:textId="49C89484" w:rsidR="00501985" w:rsidRDefault="00501985">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_Toc82678803 \h </w:instrText>
      </w:r>
      <w:r>
        <w:fldChar w:fldCharType="separate"/>
      </w:r>
      <w:r>
        <w:t>41</w:t>
      </w:r>
      <w:r>
        <w:fldChar w:fldCharType="end"/>
      </w:r>
    </w:p>
    <w:p w14:paraId="7084FEAA" w14:textId="1D8CD39B" w:rsidR="00501985" w:rsidRDefault="0050198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_Toc82678804 \h </w:instrText>
      </w:r>
      <w:r>
        <w:fldChar w:fldCharType="separate"/>
      </w:r>
      <w:r>
        <w:t>42</w:t>
      </w:r>
      <w:r>
        <w:fldChar w:fldCharType="end"/>
      </w:r>
    </w:p>
    <w:p w14:paraId="392AAC54" w14:textId="3798D761" w:rsidR="00501985" w:rsidRDefault="00501985">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_Toc82678805 \h </w:instrText>
      </w:r>
      <w:r>
        <w:fldChar w:fldCharType="separate"/>
      </w:r>
      <w:r>
        <w:t>42</w:t>
      </w:r>
      <w:r>
        <w:fldChar w:fldCharType="end"/>
      </w:r>
    </w:p>
    <w:p w14:paraId="3521F400" w14:textId="67A47407" w:rsidR="00501985" w:rsidRDefault="00501985">
      <w:pPr>
        <w:pStyle w:val="TOC5"/>
        <w:rPr>
          <w:rFonts w:asciiTheme="minorHAnsi" w:eastAsiaTheme="minorEastAsia" w:hAnsiTheme="minorHAnsi" w:cstheme="minorBidi"/>
          <w:sz w:val="22"/>
          <w:szCs w:val="22"/>
          <w:lang w:eastAsia="en-GB"/>
        </w:rPr>
      </w:pPr>
      <w:r>
        <w:lastRenderedPageBreak/>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_Toc82678806 \h </w:instrText>
      </w:r>
      <w:r>
        <w:fldChar w:fldCharType="separate"/>
      </w:r>
      <w:r>
        <w:t>42</w:t>
      </w:r>
      <w:r>
        <w:fldChar w:fldCharType="end"/>
      </w:r>
    </w:p>
    <w:p w14:paraId="729A6389" w14:textId="0938F301" w:rsidR="00501985" w:rsidRDefault="00501985">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_Toc82678807 \h </w:instrText>
      </w:r>
      <w:r>
        <w:fldChar w:fldCharType="separate"/>
      </w:r>
      <w:r>
        <w:t>43</w:t>
      </w:r>
      <w:r>
        <w:fldChar w:fldCharType="end"/>
      </w:r>
    </w:p>
    <w:p w14:paraId="27E9802C" w14:textId="4B02DD7E" w:rsidR="00501985" w:rsidRDefault="0050198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_Toc82678808 \h </w:instrText>
      </w:r>
      <w:r>
        <w:fldChar w:fldCharType="separate"/>
      </w:r>
      <w:r>
        <w:t>43</w:t>
      </w:r>
      <w:r>
        <w:fldChar w:fldCharType="end"/>
      </w:r>
    </w:p>
    <w:p w14:paraId="43E6E622" w14:textId="67102A0E" w:rsidR="00501985" w:rsidRDefault="0050198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_Toc82678809 \h </w:instrText>
      </w:r>
      <w:r>
        <w:fldChar w:fldCharType="separate"/>
      </w:r>
      <w:r>
        <w:t>43</w:t>
      </w:r>
      <w:r>
        <w:fldChar w:fldCharType="end"/>
      </w:r>
    </w:p>
    <w:p w14:paraId="0C179181" w14:textId="28319785" w:rsidR="00501985" w:rsidRDefault="0050198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_Toc82678810 \h </w:instrText>
      </w:r>
      <w:r>
        <w:fldChar w:fldCharType="separate"/>
      </w:r>
      <w:r>
        <w:t>43</w:t>
      </w:r>
      <w:r>
        <w:fldChar w:fldCharType="end"/>
      </w:r>
    </w:p>
    <w:p w14:paraId="7F35AB98" w14:textId="37DF5377" w:rsidR="00501985" w:rsidRDefault="0050198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_Toc82678811 \h </w:instrText>
      </w:r>
      <w:r>
        <w:fldChar w:fldCharType="separate"/>
      </w:r>
      <w:r>
        <w:t>43</w:t>
      </w:r>
      <w:r>
        <w:fldChar w:fldCharType="end"/>
      </w:r>
    </w:p>
    <w:p w14:paraId="4904ED17" w14:textId="1C106AFB" w:rsidR="00501985" w:rsidRDefault="0050198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_Toc82678812 \h </w:instrText>
      </w:r>
      <w:r>
        <w:fldChar w:fldCharType="separate"/>
      </w:r>
      <w:r>
        <w:t>44</w:t>
      </w:r>
      <w:r>
        <w:fldChar w:fldCharType="end"/>
      </w:r>
    </w:p>
    <w:p w14:paraId="5D086365" w14:textId="34C11B61" w:rsidR="00501985" w:rsidRDefault="0050198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_Toc82678813 \h </w:instrText>
      </w:r>
      <w:r>
        <w:fldChar w:fldCharType="separate"/>
      </w:r>
      <w:r>
        <w:t>44</w:t>
      </w:r>
      <w:r>
        <w:fldChar w:fldCharType="end"/>
      </w:r>
    </w:p>
    <w:p w14:paraId="25DA03F1" w14:textId="158E53A9" w:rsidR="00501985" w:rsidRDefault="0050198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_Toc82678814 \h </w:instrText>
      </w:r>
      <w:r>
        <w:fldChar w:fldCharType="separate"/>
      </w:r>
      <w:r>
        <w:t>45</w:t>
      </w:r>
      <w:r>
        <w:fldChar w:fldCharType="end"/>
      </w:r>
    </w:p>
    <w:p w14:paraId="37D5FDC2" w14:textId="1D620B42" w:rsidR="00501985" w:rsidRDefault="0050198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_Toc82678815 \h </w:instrText>
      </w:r>
      <w:r>
        <w:fldChar w:fldCharType="separate"/>
      </w:r>
      <w:r>
        <w:t>45</w:t>
      </w:r>
      <w:r>
        <w:fldChar w:fldCharType="end"/>
      </w:r>
    </w:p>
    <w:p w14:paraId="2774C0B6" w14:textId="0A8FF969" w:rsidR="00501985" w:rsidRDefault="0050198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_Toc82678816 \h </w:instrText>
      </w:r>
      <w:r>
        <w:fldChar w:fldCharType="separate"/>
      </w:r>
      <w:r>
        <w:t>46</w:t>
      </w:r>
      <w:r>
        <w:fldChar w:fldCharType="end"/>
      </w:r>
    </w:p>
    <w:p w14:paraId="4511D9AA" w14:textId="2B7CE2BF" w:rsidR="00501985" w:rsidRDefault="00501985">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_Toc82678817 \h </w:instrText>
      </w:r>
      <w:r>
        <w:fldChar w:fldCharType="separate"/>
      </w:r>
      <w:r>
        <w:t>47</w:t>
      </w:r>
      <w:r>
        <w:fldChar w:fldCharType="end"/>
      </w:r>
    </w:p>
    <w:p w14:paraId="58D8168A" w14:textId="0C4A1499" w:rsidR="00501985" w:rsidRDefault="00501985">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_Toc82678818 \h </w:instrText>
      </w:r>
      <w:r>
        <w:fldChar w:fldCharType="separate"/>
      </w:r>
      <w:r>
        <w:t>47</w:t>
      </w:r>
      <w:r>
        <w:fldChar w:fldCharType="end"/>
      </w:r>
    </w:p>
    <w:p w14:paraId="74E5866B" w14:textId="595B2CFC" w:rsidR="00501985" w:rsidRDefault="00501985">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_Toc82678819 \h </w:instrText>
      </w:r>
      <w:r>
        <w:fldChar w:fldCharType="separate"/>
      </w:r>
      <w:r>
        <w:t>48</w:t>
      </w:r>
      <w:r>
        <w:fldChar w:fldCharType="end"/>
      </w:r>
    </w:p>
    <w:p w14:paraId="2462B25B" w14:textId="103BB333" w:rsidR="00501985" w:rsidRDefault="0050198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_Toc82678820 \h </w:instrText>
      </w:r>
      <w:r>
        <w:fldChar w:fldCharType="separate"/>
      </w:r>
      <w:r>
        <w:t>49</w:t>
      </w:r>
      <w:r>
        <w:fldChar w:fldCharType="end"/>
      </w:r>
    </w:p>
    <w:p w14:paraId="79610DB8" w14:textId="1BF6AF97" w:rsidR="00501985" w:rsidRDefault="00501985">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_Toc82678821 \h </w:instrText>
      </w:r>
      <w:r>
        <w:fldChar w:fldCharType="separate"/>
      </w:r>
      <w:r>
        <w:t>49</w:t>
      </w:r>
      <w:r>
        <w:fldChar w:fldCharType="end"/>
      </w:r>
    </w:p>
    <w:p w14:paraId="1B5842AF" w14:textId="1A7D102E" w:rsidR="00501985" w:rsidRDefault="00501985">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_Toc82678822 \h </w:instrText>
      </w:r>
      <w:r>
        <w:fldChar w:fldCharType="separate"/>
      </w:r>
      <w:r>
        <w:t>49</w:t>
      </w:r>
      <w:r>
        <w:fldChar w:fldCharType="end"/>
      </w:r>
    </w:p>
    <w:p w14:paraId="2402EA59" w14:textId="25365056" w:rsidR="00501985" w:rsidRDefault="0050198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_Toc82678823 \h </w:instrText>
      </w:r>
      <w:r>
        <w:fldChar w:fldCharType="separate"/>
      </w:r>
      <w:r>
        <w:t>49</w:t>
      </w:r>
      <w:r>
        <w:fldChar w:fldCharType="end"/>
      </w:r>
    </w:p>
    <w:p w14:paraId="1EE529B5" w14:textId="248CD6EB" w:rsidR="00501985" w:rsidRDefault="00501985">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_Toc82678824 \h </w:instrText>
      </w:r>
      <w:r>
        <w:fldChar w:fldCharType="separate"/>
      </w:r>
      <w:r>
        <w:t>49</w:t>
      </w:r>
      <w:r>
        <w:fldChar w:fldCharType="end"/>
      </w:r>
    </w:p>
    <w:p w14:paraId="587DC245" w14:textId="42F56106" w:rsidR="00501985" w:rsidRDefault="00501985">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_Toc82678825 \h </w:instrText>
      </w:r>
      <w:r>
        <w:fldChar w:fldCharType="separate"/>
      </w:r>
      <w:r>
        <w:t>50</w:t>
      </w:r>
      <w:r>
        <w:fldChar w:fldCharType="end"/>
      </w:r>
    </w:p>
    <w:p w14:paraId="6B92AFC6" w14:textId="3431155C" w:rsidR="00501985" w:rsidRDefault="00501985">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_Toc82678826 \h </w:instrText>
      </w:r>
      <w:r>
        <w:fldChar w:fldCharType="separate"/>
      </w:r>
      <w:r>
        <w:t>50</w:t>
      </w:r>
      <w:r>
        <w:fldChar w:fldCharType="end"/>
      </w:r>
    </w:p>
    <w:p w14:paraId="756E2F8B" w14:textId="204F3040" w:rsidR="00501985" w:rsidRDefault="00501985">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_Toc82678827 \h </w:instrText>
      </w:r>
      <w:r>
        <w:fldChar w:fldCharType="separate"/>
      </w:r>
      <w:r>
        <w:t>51</w:t>
      </w:r>
      <w:r>
        <w:fldChar w:fldCharType="end"/>
      </w:r>
    </w:p>
    <w:p w14:paraId="1F22E800" w14:textId="011440B4" w:rsidR="00501985" w:rsidRDefault="00501985">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_Toc82678828 \h </w:instrText>
      </w:r>
      <w:r>
        <w:fldChar w:fldCharType="separate"/>
      </w:r>
      <w:r>
        <w:t>51</w:t>
      </w:r>
      <w:r>
        <w:fldChar w:fldCharType="end"/>
      </w:r>
    </w:p>
    <w:p w14:paraId="192B0F42" w14:textId="06F5708A" w:rsidR="00501985" w:rsidRDefault="00501985">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_Toc82678829 \h </w:instrText>
      </w:r>
      <w:r>
        <w:fldChar w:fldCharType="separate"/>
      </w:r>
      <w:r>
        <w:t>52</w:t>
      </w:r>
      <w:r>
        <w:fldChar w:fldCharType="end"/>
      </w:r>
    </w:p>
    <w:p w14:paraId="23F526DA" w14:textId="341224C2" w:rsidR="00501985" w:rsidRDefault="00501985">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_Toc82678830 \h </w:instrText>
      </w:r>
      <w:r>
        <w:fldChar w:fldCharType="separate"/>
      </w:r>
      <w:r>
        <w:t>52</w:t>
      </w:r>
      <w:r>
        <w:fldChar w:fldCharType="end"/>
      </w:r>
    </w:p>
    <w:p w14:paraId="0EE044CD" w14:textId="4441E65D" w:rsidR="00501985" w:rsidRDefault="00501985">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_Toc82678831 \h </w:instrText>
      </w:r>
      <w:r>
        <w:fldChar w:fldCharType="separate"/>
      </w:r>
      <w:r>
        <w:t>52</w:t>
      </w:r>
      <w:r>
        <w:fldChar w:fldCharType="end"/>
      </w:r>
    </w:p>
    <w:p w14:paraId="4CBC2A83" w14:textId="3E64FCFC" w:rsidR="00501985" w:rsidRDefault="00501985">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_Toc82678832 \h </w:instrText>
      </w:r>
      <w:r>
        <w:fldChar w:fldCharType="separate"/>
      </w:r>
      <w:r>
        <w:t>52</w:t>
      </w:r>
      <w:r>
        <w:fldChar w:fldCharType="end"/>
      </w:r>
    </w:p>
    <w:p w14:paraId="69B7CCB6" w14:textId="007996FB" w:rsidR="00501985" w:rsidRDefault="00501985">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_Toc82678833 \h </w:instrText>
      </w:r>
      <w:r>
        <w:fldChar w:fldCharType="separate"/>
      </w:r>
      <w:r>
        <w:t>53</w:t>
      </w:r>
      <w:r>
        <w:fldChar w:fldCharType="end"/>
      </w:r>
    </w:p>
    <w:p w14:paraId="4B355C40" w14:textId="13B890DE" w:rsidR="00501985" w:rsidRDefault="00501985">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_Toc82678834 \h </w:instrText>
      </w:r>
      <w:r>
        <w:fldChar w:fldCharType="separate"/>
      </w:r>
      <w:r>
        <w:t>53</w:t>
      </w:r>
      <w:r>
        <w:fldChar w:fldCharType="end"/>
      </w:r>
    </w:p>
    <w:p w14:paraId="5920DFEF" w14:textId="608FD317" w:rsidR="00501985" w:rsidRDefault="00501985">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_Toc82678835 \h </w:instrText>
      </w:r>
      <w:r>
        <w:fldChar w:fldCharType="separate"/>
      </w:r>
      <w:r>
        <w:t>54</w:t>
      </w:r>
      <w:r>
        <w:fldChar w:fldCharType="end"/>
      </w:r>
    </w:p>
    <w:p w14:paraId="5D3BC81D" w14:textId="3E75CAC6" w:rsidR="00501985" w:rsidRDefault="00501985">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_Toc82678836 \h </w:instrText>
      </w:r>
      <w:r>
        <w:fldChar w:fldCharType="separate"/>
      </w:r>
      <w:r>
        <w:t>54</w:t>
      </w:r>
      <w:r>
        <w:fldChar w:fldCharType="end"/>
      </w:r>
    </w:p>
    <w:p w14:paraId="5978D6C7" w14:textId="313DA2A0" w:rsidR="00501985" w:rsidRDefault="00501985">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_Toc82678837 \h </w:instrText>
      </w:r>
      <w:r>
        <w:fldChar w:fldCharType="separate"/>
      </w:r>
      <w:r>
        <w:t>54</w:t>
      </w:r>
      <w:r>
        <w:fldChar w:fldCharType="end"/>
      </w:r>
    </w:p>
    <w:p w14:paraId="0BD46CC2" w14:textId="51E254EE" w:rsidR="00501985" w:rsidRDefault="00501985">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_Toc82678838 \h </w:instrText>
      </w:r>
      <w:r>
        <w:fldChar w:fldCharType="separate"/>
      </w:r>
      <w:r>
        <w:t>55</w:t>
      </w:r>
      <w:r>
        <w:fldChar w:fldCharType="end"/>
      </w:r>
    </w:p>
    <w:p w14:paraId="6F5D077F" w14:textId="778C2DCD" w:rsidR="00501985" w:rsidRDefault="00501985">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_Toc82678839 \h </w:instrText>
      </w:r>
      <w:r>
        <w:fldChar w:fldCharType="separate"/>
      </w:r>
      <w:r>
        <w:t>56</w:t>
      </w:r>
      <w:r>
        <w:fldChar w:fldCharType="end"/>
      </w:r>
    </w:p>
    <w:p w14:paraId="5EF575BE" w14:textId="3A4D52BC" w:rsidR="00501985" w:rsidRDefault="00501985">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_Toc82678840 \h </w:instrText>
      </w:r>
      <w:r>
        <w:fldChar w:fldCharType="separate"/>
      </w:r>
      <w:r>
        <w:t>56</w:t>
      </w:r>
      <w:r>
        <w:fldChar w:fldCharType="end"/>
      </w:r>
    </w:p>
    <w:p w14:paraId="09B2D55D" w14:textId="3BE6A7D2" w:rsidR="00501985" w:rsidRDefault="00501985">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_Toc82678841 \h </w:instrText>
      </w:r>
      <w:r>
        <w:fldChar w:fldCharType="separate"/>
      </w:r>
      <w:r>
        <w:t>57</w:t>
      </w:r>
      <w:r>
        <w:fldChar w:fldCharType="end"/>
      </w:r>
    </w:p>
    <w:p w14:paraId="2CB0145F" w14:textId="12458E13" w:rsidR="00501985" w:rsidRDefault="00501985">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_Toc82678842 \h </w:instrText>
      </w:r>
      <w:r>
        <w:fldChar w:fldCharType="separate"/>
      </w:r>
      <w:r>
        <w:t>57</w:t>
      </w:r>
      <w:r>
        <w:fldChar w:fldCharType="end"/>
      </w:r>
    </w:p>
    <w:p w14:paraId="7A0A5434" w14:textId="0C42DD7D" w:rsidR="00501985" w:rsidRDefault="00501985">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_Toc82678843 \h </w:instrText>
      </w:r>
      <w:r>
        <w:fldChar w:fldCharType="separate"/>
      </w:r>
      <w:r>
        <w:t>57</w:t>
      </w:r>
      <w:r>
        <w:fldChar w:fldCharType="end"/>
      </w:r>
    </w:p>
    <w:p w14:paraId="794D4AF8" w14:textId="512B9B51" w:rsidR="00501985" w:rsidRDefault="00501985">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_Toc82678844 \h </w:instrText>
      </w:r>
      <w:r>
        <w:fldChar w:fldCharType="separate"/>
      </w:r>
      <w:r>
        <w:t>57</w:t>
      </w:r>
      <w:r>
        <w:fldChar w:fldCharType="end"/>
      </w:r>
    </w:p>
    <w:p w14:paraId="25420481" w14:textId="74819DA2" w:rsidR="00501985" w:rsidRDefault="00501985">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_Toc82678845 \h </w:instrText>
      </w:r>
      <w:r>
        <w:fldChar w:fldCharType="separate"/>
      </w:r>
      <w:r>
        <w:t>58</w:t>
      </w:r>
      <w:r>
        <w:fldChar w:fldCharType="end"/>
      </w:r>
    </w:p>
    <w:p w14:paraId="70B39ECE" w14:textId="2E5B51B0" w:rsidR="00501985" w:rsidRDefault="00501985">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_Toc82678846 \h </w:instrText>
      </w:r>
      <w:r>
        <w:fldChar w:fldCharType="separate"/>
      </w:r>
      <w:r>
        <w:t>58</w:t>
      </w:r>
      <w:r>
        <w:fldChar w:fldCharType="end"/>
      </w:r>
    </w:p>
    <w:p w14:paraId="35E02BCA" w14:textId="60ACC037" w:rsidR="00501985" w:rsidRDefault="00501985">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_Toc82678847 \h </w:instrText>
      </w:r>
      <w:r>
        <w:fldChar w:fldCharType="separate"/>
      </w:r>
      <w:r>
        <w:t>59</w:t>
      </w:r>
      <w:r>
        <w:fldChar w:fldCharType="end"/>
      </w:r>
    </w:p>
    <w:p w14:paraId="73FCAE09" w14:textId="55AF2600" w:rsidR="00501985" w:rsidRDefault="00501985">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_Toc82678848 \h </w:instrText>
      </w:r>
      <w:r>
        <w:fldChar w:fldCharType="separate"/>
      </w:r>
      <w:r>
        <w:t>59</w:t>
      </w:r>
      <w:r>
        <w:fldChar w:fldCharType="end"/>
      </w:r>
    </w:p>
    <w:p w14:paraId="3FAD7E50" w14:textId="04151D93" w:rsidR="00501985" w:rsidRDefault="00501985">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_Toc82678849 \h </w:instrText>
      </w:r>
      <w:r>
        <w:fldChar w:fldCharType="separate"/>
      </w:r>
      <w:r>
        <w:t>59</w:t>
      </w:r>
      <w:r>
        <w:fldChar w:fldCharType="end"/>
      </w:r>
    </w:p>
    <w:p w14:paraId="7DD3A464" w14:textId="26F9C5DC" w:rsidR="00501985" w:rsidRDefault="00501985">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_Toc82678850 \h </w:instrText>
      </w:r>
      <w:r>
        <w:fldChar w:fldCharType="separate"/>
      </w:r>
      <w:r>
        <w:t>59</w:t>
      </w:r>
      <w:r>
        <w:fldChar w:fldCharType="end"/>
      </w:r>
    </w:p>
    <w:p w14:paraId="3B568EA8" w14:textId="35F9CB90" w:rsidR="00501985" w:rsidRDefault="00501985">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_Toc82678851 \h </w:instrText>
      </w:r>
      <w:r>
        <w:fldChar w:fldCharType="separate"/>
      </w:r>
      <w:r>
        <w:t>59</w:t>
      </w:r>
      <w:r>
        <w:fldChar w:fldCharType="end"/>
      </w:r>
    </w:p>
    <w:p w14:paraId="02ABA677" w14:textId="12C6B56A" w:rsidR="00501985" w:rsidRDefault="00501985">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_Toc82678852 \h </w:instrText>
      </w:r>
      <w:r>
        <w:fldChar w:fldCharType="separate"/>
      </w:r>
      <w:r>
        <w:t>59</w:t>
      </w:r>
      <w:r>
        <w:fldChar w:fldCharType="end"/>
      </w:r>
    </w:p>
    <w:p w14:paraId="0E1DD822" w14:textId="686CE975" w:rsidR="00501985" w:rsidRDefault="00501985">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_Toc82678853 \h </w:instrText>
      </w:r>
      <w:r>
        <w:fldChar w:fldCharType="separate"/>
      </w:r>
      <w:r>
        <w:t>60</w:t>
      </w:r>
      <w:r>
        <w:fldChar w:fldCharType="end"/>
      </w:r>
    </w:p>
    <w:p w14:paraId="29F94CF9" w14:textId="5BBCDA64" w:rsidR="00501985" w:rsidRDefault="00501985">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_Toc82678854 \h </w:instrText>
      </w:r>
      <w:r>
        <w:fldChar w:fldCharType="separate"/>
      </w:r>
      <w:r>
        <w:t>60</w:t>
      </w:r>
      <w:r>
        <w:fldChar w:fldCharType="end"/>
      </w:r>
    </w:p>
    <w:p w14:paraId="5C0AB4E9" w14:textId="3B686FDD" w:rsidR="00501985" w:rsidRDefault="00501985">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_Toc82678855 \h </w:instrText>
      </w:r>
      <w:r>
        <w:fldChar w:fldCharType="separate"/>
      </w:r>
      <w:r>
        <w:t>60</w:t>
      </w:r>
      <w:r>
        <w:fldChar w:fldCharType="end"/>
      </w:r>
    </w:p>
    <w:p w14:paraId="21CB4149" w14:textId="5A927DEC" w:rsidR="00501985" w:rsidRDefault="00501985">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_Toc82678856 \h </w:instrText>
      </w:r>
      <w:r>
        <w:fldChar w:fldCharType="separate"/>
      </w:r>
      <w:r>
        <w:t>61</w:t>
      </w:r>
      <w:r>
        <w:fldChar w:fldCharType="end"/>
      </w:r>
    </w:p>
    <w:p w14:paraId="0D9463EA" w14:textId="5A6CB2DD" w:rsidR="00501985" w:rsidRDefault="00501985">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_Toc82678857 \h </w:instrText>
      </w:r>
      <w:r>
        <w:fldChar w:fldCharType="separate"/>
      </w:r>
      <w:r>
        <w:t>61</w:t>
      </w:r>
      <w:r>
        <w:fldChar w:fldCharType="end"/>
      </w:r>
    </w:p>
    <w:p w14:paraId="10C9CC0C" w14:textId="617384C4" w:rsidR="00501985" w:rsidRDefault="00501985">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_Toc82678858 \h </w:instrText>
      </w:r>
      <w:r>
        <w:fldChar w:fldCharType="separate"/>
      </w:r>
      <w:r>
        <w:t>61</w:t>
      </w:r>
      <w:r>
        <w:fldChar w:fldCharType="end"/>
      </w:r>
    </w:p>
    <w:p w14:paraId="28A59924" w14:textId="66752C4F" w:rsidR="00501985" w:rsidRDefault="0050198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_Toc82678859 \h </w:instrText>
      </w:r>
      <w:r>
        <w:fldChar w:fldCharType="separate"/>
      </w:r>
      <w:r>
        <w:t>61</w:t>
      </w:r>
      <w:r>
        <w:fldChar w:fldCharType="end"/>
      </w:r>
    </w:p>
    <w:p w14:paraId="73F0B711" w14:textId="4D1A5816" w:rsidR="00501985" w:rsidRDefault="0050198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_Toc82678860 \h </w:instrText>
      </w:r>
      <w:r>
        <w:fldChar w:fldCharType="separate"/>
      </w:r>
      <w:r>
        <w:t>61</w:t>
      </w:r>
      <w:r>
        <w:fldChar w:fldCharType="end"/>
      </w:r>
    </w:p>
    <w:p w14:paraId="74AC01D5" w14:textId="78A0515D" w:rsidR="00501985" w:rsidRDefault="0050198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_Toc82678861 \h </w:instrText>
      </w:r>
      <w:r>
        <w:fldChar w:fldCharType="separate"/>
      </w:r>
      <w:r>
        <w:t>61</w:t>
      </w:r>
      <w:r>
        <w:fldChar w:fldCharType="end"/>
      </w:r>
    </w:p>
    <w:p w14:paraId="05CF2F8F" w14:textId="482E3179" w:rsidR="00501985" w:rsidRDefault="00501985">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_Toc82678862 \h </w:instrText>
      </w:r>
      <w:r>
        <w:fldChar w:fldCharType="separate"/>
      </w:r>
      <w:r>
        <w:t>61</w:t>
      </w:r>
      <w:r>
        <w:fldChar w:fldCharType="end"/>
      </w:r>
    </w:p>
    <w:p w14:paraId="78603911" w14:textId="0357297D" w:rsidR="00501985" w:rsidRDefault="0050198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_Toc82678863 \h </w:instrText>
      </w:r>
      <w:r>
        <w:fldChar w:fldCharType="separate"/>
      </w:r>
      <w:r>
        <w:t>62</w:t>
      </w:r>
      <w:r>
        <w:fldChar w:fldCharType="end"/>
      </w:r>
    </w:p>
    <w:p w14:paraId="1E7A4341" w14:textId="12569E3E" w:rsidR="00501985" w:rsidRDefault="0050198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_Toc82678864 \h </w:instrText>
      </w:r>
      <w:r>
        <w:fldChar w:fldCharType="separate"/>
      </w:r>
      <w:r>
        <w:t>62</w:t>
      </w:r>
      <w:r>
        <w:fldChar w:fldCharType="end"/>
      </w:r>
    </w:p>
    <w:p w14:paraId="5372D4AD" w14:textId="04199589" w:rsidR="00501985" w:rsidRDefault="0050198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_Toc82678865 \h </w:instrText>
      </w:r>
      <w:r>
        <w:fldChar w:fldCharType="separate"/>
      </w:r>
      <w:r>
        <w:t>62</w:t>
      </w:r>
      <w:r>
        <w:fldChar w:fldCharType="end"/>
      </w:r>
    </w:p>
    <w:p w14:paraId="7755D64C" w14:textId="37F66175" w:rsidR="00501985" w:rsidRDefault="0050198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_Toc82678866 \h </w:instrText>
      </w:r>
      <w:r>
        <w:fldChar w:fldCharType="separate"/>
      </w:r>
      <w:r>
        <w:t>63</w:t>
      </w:r>
      <w:r>
        <w:fldChar w:fldCharType="end"/>
      </w:r>
    </w:p>
    <w:p w14:paraId="330B1F91" w14:textId="3583888C" w:rsidR="00501985" w:rsidRDefault="0050198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_Toc82678867 \h </w:instrText>
      </w:r>
      <w:r>
        <w:fldChar w:fldCharType="separate"/>
      </w:r>
      <w:r>
        <w:t>63</w:t>
      </w:r>
      <w:r>
        <w:fldChar w:fldCharType="end"/>
      </w:r>
    </w:p>
    <w:p w14:paraId="4CC6BE30" w14:textId="5576C1AD" w:rsidR="00501985" w:rsidRDefault="00501985">
      <w:pPr>
        <w:pStyle w:val="TOC5"/>
        <w:rPr>
          <w:rFonts w:asciiTheme="minorHAnsi" w:eastAsiaTheme="minorEastAsia" w:hAnsiTheme="minorHAnsi" w:cstheme="minorBidi"/>
          <w:sz w:val="22"/>
          <w:szCs w:val="22"/>
          <w:lang w:eastAsia="en-GB"/>
        </w:rPr>
      </w:pPr>
      <w:r>
        <w:lastRenderedPageBreak/>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_Toc82678868 \h </w:instrText>
      </w:r>
      <w:r>
        <w:fldChar w:fldCharType="separate"/>
      </w:r>
      <w:r>
        <w:t>63</w:t>
      </w:r>
      <w:r>
        <w:fldChar w:fldCharType="end"/>
      </w:r>
    </w:p>
    <w:p w14:paraId="7F7B2055" w14:textId="77BEAF5A" w:rsidR="00501985" w:rsidRDefault="00501985">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_Toc82678869 \h </w:instrText>
      </w:r>
      <w:r>
        <w:fldChar w:fldCharType="separate"/>
      </w:r>
      <w:r>
        <w:t>63</w:t>
      </w:r>
      <w:r>
        <w:fldChar w:fldCharType="end"/>
      </w:r>
    </w:p>
    <w:p w14:paraId="31946879" w14:textId="7111DBFD" w:rsidR="00501985" w:rsidRDefault="00501985">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_Toc82678870 \h </w:instrText>
      </w:r>
      <w:r>
        <w:fldChar w:fldCharType="separate"/>
      </w:r>
      <w:r>
        <w:t>64</w:t>
      </w:r>
      <w:r>
        <w:fldChar w:fldCharType="end"/>
      </w:r>
    </w:p>
    <w:p w14:paraId="2578ACB8" w14:textId="0ED23811" w:rsidR="00501985" w:rsidRDefault="00501985">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_Toc82678871 \h </w:instrText>
      </w:r>
      <w:r>
        <w:fldChar w:fldCharType="separate"/>
      </w:r>
      <w:r>
        <w:t>64</w:t>
      </w:r>
      <w:r>
        <w:fldChar w:fldCharType="end"/>
      </w:r>
    </w:p>
    <w:p w14:paraId="2186E29E" w14:textId="6836A1C9" w:rsidR="00501985" w:rsidRDefault="00501985">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_Toc82678872 \h </w:instrText>
      </w:r>
      <w:r>
        <w:fldChar w:fldCharType="separate"/>
      </w:r>
      <w:r>
        <w:t>64</w:t>
      </w:r>
      <w:r>
        <w:fldChar w:fldCharType="end"/>
      </w:r>
    </w:p>
    <w:p w14:paraId="4EB07DB9" w14:textId="16D16C7A" w:rsidR="00501985" w:rsidRDefault="00501985">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_Toc82678873 \h </w:instrText>
      </w:r>
      <w:r>
        <w:fldChar w:fldCharType="separate"/>
      </w:r>
      <w:r>
        <w:t>65</w:t>
      </w:r>
      <w:r>
        <w:fldChar w:fldCharType="end"/>
      </w:r>
    </w:p>
    <w:p w14:paraId="63D3F021" w14:textId="2DEAA471" w:rsidR="00501985" w:rsidRDefault="0050198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_Toc82678874 \h </w:instrText>
      </w:r>
      <w:r>
        <w:fldChar w:fldCharType="separate"/>
      </w:r>
      <w:r>
        <w:t>65</w:t>
      </w:r>
      <w:r>
        <w:fldChar w:fldCharType="end"/>
      </w:r>
    </w:p>
    <w:p w14:paraId="54B01E98" w14:textId="02ABC7C1" w:rsidR="00501985" w:rsidRDefault="0050198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_Toc82678875 \h </w:instrText>
      </w:r>
      <w:r>
        <w:fldChar w:fldCharType="separate"/>
      </w:r>
      <w:r>
        <w:t>65</w:t>
      </w:r>
      <w:r>
        <w:fldChar w:fldCharType="end"/>
      </w:r>
    </w:p>
    <w:p w14:paraId="039289AF" w14:textId="4CCE09AD" w:rsidR="00501985" w:rsidRDefault="0050198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_Toc82678876 \h </w:instrText>
      </w:r>
      <w:r>
        <w:fldChar w:fldCharType="separate"/>
      </w:r>
      <w:r>
        <w:t>65</w:t>
      </w:r>
      <w:r>
        <w:fldChar w:fldCharType="end"/>
      </w:r>
    </w:p>
    <w:p w14:paraId="27B8B799" w14:textId="2FD57B81" w:rsidR="00501985" w:rsidRDefault="0050198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_Toc82678877 \h </w:instrText>
      </w:r>
      <w:r>
        <w:fldChar w:fldCharType="separate"/>
      </w:r>
      <w:r>
        <w:t>65</w:t>
      </w:r>
      <w:r>
        <w:fldChar w:fldCharType="end"/>
      </w:r>
    </w:p>
    <w:p w14:paraId="746824D2" w14:textId="4231B554" w:rsidR="00501985" w:rsidRDefault="0050198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_Toc82678878 \h </w:instrText>
      </w:r>
      <w:r>
        <w:fldChar w:fldCharType="separate"/>
      </w:r>
      <w:r>
        <w:t>66</w:t>
      </w:r>
      <w:r>
        <w:fldChar w:fldCharType="end"/>
      </w:r>
    </w:p>
    <w:p w14:paraId="5A598DFD" w14:textId="4AFA79FB" w:rsidR="00501985" w:rsidRDefault="0050198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_Toc82678879 \h </w:instrText>
      </w:r>
      <w:r>
        <w:fldChar w:fldCharType="separate"/>
      </w:r>
      <w:r>
        <w:t>66</w:t>
      </w:r>
      <w:r>
        <w:fldChar w:fldCharType="end"/>
      </w:r>
    </w:p>
    <w:p w14:paraId="38A90CEF" w14:textId="53A20CB7" w:rsidR="00501985" w:rsidRDefault="00501985">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_Toc82678880 \h </w:instrText>
      </w:r>
      <w:r>
        <w:fldChar w:fldCharType="separate"/>
      </w:r>
      <w:r>
        <w:t>66</w:t>
      </w:r>
      <w:r>
        <w:fldChar w:fldCharType="end"/>
      </w:r>
    </w:p>
    <w:p w14:paraId="4862077D" w14:textId="2EA9E9D6" w:rsidR="00501985" w:rsidRDefault="00501985">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_Toc82678881 \h </w:instrText>
      </w:r>
      <w:r>
        <w:fldChar w:fldCharType="separate"/>
      </w:r>
      <w:r>
        <w:t>67</w:t>
      </w:r>
      <w:r>
        <w:fldChar w:fldCharType="end"/>
      </w:r>
    </w:p>
    <w:p w14:paraId="73C61801" w14:textId="70C9D8B3" w:rsidR="00501985" w:rsidRDefault="00501985">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_Toc82678882 \h </w:instrText>
      </w:r>
      <w:r>
        <w:fldChar w:fldCharType="separate"/>
      </w:r>
      <w:r>
        <w:t>67</w:t>
      </w:r>
      <w:r>
        <w:fldChar w:fldCharType="end"/>
      </w:r>
    </w:p>
    <w:p w14:paraId="1193D727" w14:textId="2C33751C" w:rsidR="00501985" w:rsidRDefault="00501985">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_Toc82678883 \h </w:instrText>
      </w:r>
      <w:r>
        <w:fldChar w:fldCharType="separate"/>
      </w:r>
      <w:r>
        <w:t>67</w:t>
      </w:r>
      <w:r>
        <w:fldChar w:fldCharType="end"/>
      </w:r>
    </w:p>
    <w:p w14:paraId="6FB19F26" w14:textId="48C54F11" w:rsidR="00501985" w:rsidRDefault="00501985">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_Toc82678884 \h </w:instrText>
      </w:r>
      <w:r>
        <w:fldChar w:fldCharType="separate"/>
      </w:r>
      <w:r>
        <w:t>67</w:t>
      </w:r>
      <w:r>
        <w:fldChar w:fldCharType="end"/>
      </w:r>
    </w:p>
    <w:p w14:paraId="0C33668D" w14:textId="0E482512" w:rsidR="00501985" w:rsidRDefault="00501985">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_Toc82678885 \h </w:instrText>
      </w:r>
      <w:r>
        <w:fldChar w:fldCharType="separate"/>
      </w:r>
      <w:r>
        <w:t>68</w:t>
      </w:r>
      <w:r>
        <w:fldChar w:fldCharType="end"/>
      </w:r>
    </w:p>
    <w:p w14:paraId="2AF1D882" w14:textId="4119F82F" w:rsidR="00501985" w:rsidRDefault="00501985">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_Toc82678886 \h </w:instrText>
      </w:r>
      <w:r>
        <w:fldChar w:fldCharType="separate"/>
      </w:r>
      <w:r>
        <w:t>68</w:t>
      </w:r>
      <w:r>
        <w:fldChar w:fldCharType="end"/>
      </w:r>
    </w:p>
    <w:p w14:paraId="1B0BD04A" w14:textId="7916F098" w:rsidR="00501985" w:rsidRDefault="00501985">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_Toc82678887 \h </w:instrText>
      </w:r>
      <w:r>
        <w:fldChar w:fldCharType="separate"/>
      </w:r>
      <w:r>
        <w:t>68</w:t>
      </w:r>
      <w:r>
        <w:fldChar w:fldCharType="end"/>
      </w:r>
    </w:p>
    <w:p w14:paraId="2F42714A" w14:textId="25D67D9E" w:rsidR="00501985" w:rsidRDefault="00501985">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_Toc82678888 \h </w:instrText>
      </w:r>
      <w:r>
        <w:fldChar w:fldCharType="separate"/>
      </w:r>
      <w:r>
        <w:t>68</w:t>
      </w:r>
      <w:r>
        <w:fldChar w:fldCharType="end"/>
      </w:r>
    </w:p>
    <w:p w14:paraId="2300E586" w14:textId="3E97A591" w:rsidR="00501985" w:rsidRDefault="00501985">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_Toc82678889 \h </w:instrText>
      </w:r>
      <w:r>
        <w:fldChar w:fldCharType="separate"/>
      </w:r>
      <w:r>
        <w:t>68</w:t>
      </w:r>
      <w:r>
        <w:fldChar w:fldCharType="end"/>
      </w:r>
    </w:p>
    <w:p w14:paraId="7471FDA6" w14:textId="310F0789" w:rsidR="00501985" w:rsidRDefault="00501985">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_Toc82678890 \h </w:instrText>
      </w:r>
      <w:r>
        <w:fldChar w:fldCharType="separate"/>
      </w:r>
      <w:r>
        <w:t>68</w:t>
      </w:r>
      <w:r>
        <w:fldChar w:fldCharType="end"/>
      </w:r>
    </w:p>
    <w:p w14:paraId="541CBD71" w14:textId="08309462" w:rsidR="00501985" w:rsidRDefault="0050198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_Toc82678891 \h </w:instrText>
      </w:r>
      <w:r>
        <w:fldChar w:fldCharType="separate"/>
      </w:r>
      <w:r>
        <w:t>69</w:t>
      </w:r>
      <w:r>
        <w:fldChar w:fldCharType="end"/>
      </w:r>
    </w:p>
    <w:p w14:paraId="6D9C86DE" w14:textId="2D7EA3AF" w:rsidR="00501985" w:rsidRDefault="0050198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_Toc82678892 \h </w:instrText>
      </w:r>
      <w:r>
        <w:fldChar w:fldCharType="separate"/>
      </w:r>
      <w:r>
        <w:t>69</w:t>
      </w:r>
      <w:r>
        <w:fldChar w:fldCharType="end"/>
      </w:r>
    </w:p>
    <w:p w14:paraId="28EEE54A" w14:textId="2B881BBE" w:rsidR="00501985" w:rsidRDefault="0050198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_Toc82678893 \h </w:instrText>
      </w:r>
      <w:r>
        <w:fldChar w:fldCharType="separate"/>
      </w:r>
      <w:r>
        <w:t>69</w:t>
      </w:r>
      <w:r>
        <w:fldChar w:fldCharType="end"/>
      </w:r>
    </w:p>
    <w:p w14:paraId="6FDF1E6C" w14:textId="67320C7C" w:rsidR="00501985" w:rsidRDefault="0050198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_Toc82678894 \h </w:instrText>
      </w:r>
      <w:r>
        <w:fldChar w:fldCharType="separate"/>
      </w:r>
      <w:r>
        <w:t>69</w:t>
      </w:r>
      <w:r>
        <w:fldChar w:fldCharType="end"/>
      </w:r>
    </w:p>
    <w:p w14:paraId="5D9F0D91" w14:textId="461DFB9F" w:rsidR="00501985" w:rsidRDefault="0050198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_Toc82678895 \h </w:instrText>
      </w:r>
      <w:r>
        <w:fldChar w:fldCharType="separate"/>
      </w:r>
      <w:r>
        <w:t>70</w:t>
      </w:r>
      <w:r>
        <w:fldChar w:fldCharType="end"/>
      </w:r>
    </w:p>
    <w:p w14:paraId="39D86917" w14:textId="498EF040" w:rsidR="00501985" w:rsidRDefault="00501985">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_Toc82678896 \h </w:instrText>
      </w:r>
      <w:r>
        <w:fldChar w:fldCharType="separate"/>
      </w:r>
      <w:r>
        <w:t>70</w:t>
      </w:r>
      <w:r>
        <w:fldChar w:fldCharType="end"/>
      </w:r>
    </w:p>
    <w:p w14:paraId="3E446309" w14:textId="5908C424" w:rsidR="00501985" w:rsidRDefault="00501985">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_Toc82678897 \h </w:instrText>
      </w:r>
      <w:r>
        <w:fldChar w:fldCharType="separate"/>
      </w:r>
      <w:r>
        <w:t>70</w:t>
      </w:r>
      <w:r>
        <w:fldChar w:fldCharType="end"/>
      </w:r>
    </w:p>
    <w:p w14:paraId="60981547" w14:textId="45484773" w:rsidR="00501985" w:rsidRDefault="00501985">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_Toc82678898 \h </w:instrText>
      </w:r>
      <w:r>
        <w:fldChar w:fldCharType="separate"/>
      </w:r>
      <w:r>
        <w:t>70</w:t>
      </w:r>
      <w:r>
        <w:fldChar w:fldCharType="end"/>
      </w:r>
    </w:p>
    <w:p w14:paraId="457529CC" w14:textId="2377571D" w:rsidR="00501985" w:rsidRDefault="00501985">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_Toc82678899 \h </w:instrText>
      </w:r>
      <w:r>
        <w:fldChar w:fldCharType="separate"/>
      </w:r>
      <w:r>
        <w:t>71</w:t>
      </w:r>
      <w:r>
        <w:fldChar w:fldCharType="end"/>
      </w:r>
    </w:p>
    <w:p w14:paraId="3AD14B41" w14:textId="0452BF58" w:rsidR="00501985" w:rsidRDefault="00501985">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_Toc82678900 \h </w:instrText>
      </w:r>
      <w:r>
        <w:fldChar w:fldCharType="separate"/>
      </w:r>
      <w:r>
        <w:t>72</w:t>
      </w:r>
      <w:r>
        <w:fldChar w:fldCharType="end"/>
      </w:r>
    </w:p>
    <w:p w14:paraId="0A40D5C8" w14:textId="2C0D66FC" w:rsidR="00501985" w:rsidRDefault="00501985">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_Toc82678901 \h </w:instrText>
      </w:r>
      <w:r>
        <w:fldChar w:fldCharType="separate"/>
      </w:r>
      <w:r>
        <w:t>72</w:t>
      </w:r>
      <w:r>
        <w:fldChar w:fldCharType="end"/>
      </w:r>
    </w:p>
    <w:p w14:paraId="745612F9" w14:textId="4B7B19F2" w:rsidR="00501985" w:rsidRDefault="00501985">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_Toc82678902 \h </w:instrText>
      </w:r>
      <w:r>
        <w:fldChar w:fldCharType="separate"/>
      </w:r>
      <w:r>
        <w:t>72</w:t>
      </w:r>
      <w:r>
        <w:fldChar w:fldCharType="end"/>
      </w:r>
    </w:p>
    <w:p w14:paraId="2522D8F0" w14:textId="0C4E292C" w:rsidR="00501985" w:rsidRDefault="00501985">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_Toc82678903 \h </w:instrText>
      </w:r>
      <w:r>
        <w:fldChar w:fldCharType="separate"/>
      </w:r>
      <w:r>
        <w:t>72</w:t>
      </w:r>
      <w:r>
        <w:fldChar w:fldCharType="end"/>
      </w:r>
    </w:p>
    <w:p w14:paraId="44E93A0A" w14:textId="1610673B" w:rsidR="00501985" w:rsidRDefault="00501985">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_Toc82678904 \h </w:instrText>
      </w:r>
      <w:r>
        <w:fldChar w:fldCharType="separate"/>
      </w:r>
      <w:r>
        <w:t>72</w:t>
      </w:r>
      <w:r>
        <w:fldChar w:fldCharType="end"/>
      </w:r>
    </w:p>
    <w:p w14:paraId="42647D15" w14:textId="4C2CF748" w:rsidR="00501985" w:rsidRDefault="00501985">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_Toc82678905 \h </w:instrText>
      </w:r>
      <w:r>
        <w:fldChar w:fldCharType="separate"/>
      </w:r>
      <w:r>
        <w:t>72</w:t>
      </w:r>
      <w:r>
        <w:fldChar w:fldCharType="end"/>
      </w:r>
    </w:p>
    <w:p w14:paraId="241F543D" w14:textId="1E46126F" w:rsidR="00501985" w:rsidRDefault="00501985">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_Toc82678906 \h </w:instrText>
      </w:r>
      <w:r>
        <w:fldChar w:fldCharType="separate"/>
      </w:r>
      <w:r>
        <w:t>73</w:t>
      </w:r>
      <w:r>
        <w:fldChar w:fldCharType="end"/>
      </w:r>
    </w:p>
    <w:p w14:paraId="60EF782F" w14:textId="62D10561" w:rsidR="00501985" w:rsidRDefault="00501985">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_Toc82678907 \h </w:instrText>
      </w:r>
      <w:r>
        <w:fldChar w:fldCharType="separate"/>
      </w:r>
      <w:r>
        <w:t>73</w:t>
      </w:r>
      <w:r>
        <w:fldChar w:fldCharType="end"/>
      </w:r>
    </w:p>
    <w:p w14:paraId="5DE27C9D" w14:textId="35FB668B" w:rsidR="00501985" w:rsidRDefault="00501985">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_Toc82678908 \h </w:instrText>
      </w:r>
      <w:r>
        <w:fldChar w:fldCharType="separate"/>
      </w:r>
      <w:r>
        <w:t>73</w:t>
      </w:r>
      <w:r>
        <w:fldChar w:fldCharType="end"/>
      </w:r>
    </w:p>
    <w:p w14:paraId="54D36F32" w14:textId="6E956F1B" w:rsidR="00501985" w:rsidRDefault="0050198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_Toc82678909 \h </w:instrText>
      </w:r>
      <w:r>
        <w:fldChar w:fldCharType="separate"/>
      </w:r>
      <w:r>
        <w:t>74</w:t>
      </w:r>
      <w:r>
        <w:fldChar w:fldCharType="end"/>
      </w:r>
    </w:p>
    <w:p w14:paraId="4E5DBB0A" w14:textId="28312796" w:rsidR="00501985" w:rsidRDefault="0050198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_Toc82678910 \h </w:instrText>
      </w:r>
      <w:r>
        <w:fldChar w:fldCharType="separate"/>
      </w:r>
      <w:r>
        <w:t>74</w:t>
      </w:r>
      <w:r>
        <w:fldChar w:fldCharType="end"/>
      </w:r>
    </w:p>
    <w:p w14:paraId="7CDD3B5B" w14:textId="6E5A5108" w:rsidR="00501985" w:rsidRDefault="0050198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_Toc82678911 \h </w:instrText>
      </w:r>
      <w:r>
        <w:fldChar w:fldCharType="separate"/>
      </w:r>
      <w:r>
        <w:t>74</w:t>
      </w:r>
      <w:r>
        <w:fldChar w:fldCharType="end"/>
      </w:r>
    </w:p>
    <w:p w14:paraId="4E3B1243" w14:textId="3FEE0F23" w:rsidR="00501985" w:rsidRDefault="0050198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_Toc82678912 \h </w:instrText>
      </w:r>
      <w:r>
        <w:fldChar w:fldCharType="separate"/>
      </w:r>
      <w:r>
        <w:t>74</w:t>
      </w:r>
      <w:r>
        <w:fldChar w:fldCharType="end"/>
      </w:r>
    </w:p>
    <w:p w14:paraId="4B386616" w14:textId="0FBB5E17" w:rsidR="00501985" w:rsidRDefault="0050198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_Toc82678913 \h </w:instrText>
      </w:r>
      <w:r>
        <w:fldChar w:fldCharType="separate"/>
      </w:r>
      <w:r>
        <w:t>74</w:t>
      </w:r>
      <w:r>
        <w:fldChar w:fldCharType="end"/>
      </w:r>
    </w:p>
    <w:p w14:paraId="4DB13A59" w14:textId="671446A8" w:rsidR="00501985" w:rsidRDefault="00501985">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_Toc82678914 \h </w:instrText>
      </w:r>
      <w:r>
        <w:fldChar w:fldCharType="separate"/>
      </w:r>
      <w:r>
        <w:t>74</w:t>
      </w:r>
      <w:r>
        <w:fldChar w:fldCharType="end"/>
      </w:r>
    </w:p>
    <w:p w14:paraId="231858CD" w14:textId="448A46AA" w:rsidR="00501985" w:rsidRDefault="00501985">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_Toc82678915 \h </w:instrText>
      </w:r>
      <w:r>
        <w:fldChar w:fldCharType="separate"/>
      </w:r>
      <w:r>
        <w:t>74</w:t>
      </w:r>
      <w:r>
        <w:fldChar w:fldCharType="end"/>
      </w:r>
    </w:p>
    <w:p w14:paraId="78137C99" w14:textId="03A7B065" w:rsidR="00501985" w:rsidRDefault="0050198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_Toc82678916 \h </w:instrText>
      </w:r>
      <w:r>
        <w:fldChar w:fldCharType="separate"/>
      </w:r>
      <w:r>
        <w:t>75</w:t>
      </w:r>
      <w:r>
        <w:fldChar w:fldCharType="end"/>
      </w:r>
    </w:p>
    <w:p w14:paraId="1E9FE867" w14:textId="7438718C" w:rsidR="00501985" w:rsidRDefault="00501985">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_Toc82678917 \h </w:instrText>
      </w:r>
      <w:r>
        <w:fldChar w:fldCharType="separate"/>
      </w:r>
      <w:r>
        <w:t>75</w:t>
      </w:r>
      <w:r>
        <w:fldChar w:fldCharType="end"/>
      </w:r>
    </w:p>
    <w:p w14:paraId="77A383C4" w14:textId="0EB989A9" w:rsidR="00501985" w:rsidRDefault="00501985">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_Toc82678918 \h </w:instrText>
      </w:r>
      <w:r>
        <w:fldChar w:fldCharType="separate"/>
      </w:r>
      <w:r>
        <w:t>75</w:t>
      </w:r>
      <w:r>
        <w:fldChar w:fldCharType="end"/>
      </w:r>
    </w:p>
    <w:p w14:paraId="5702F9ED" w14:textId="5123AF5E" w:rsidR="00501985" w:rsidRDefault="0050198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_Toc82678919 \h </w:instrText>
      </w:r>
      <w:r>
        <w:fldChar w:fldCharType="separate"/>
      </w:r>
      <w:r>
        <w:t>76</w:t>
      </w:r>
      <w:r>
        <w:fldChar w:fldCharType="end"/>
      </w:r>
    </w:p>
    <w:p w14:paraId="283ADF87" w14:textId="4141FC80" w:rsidR="00501985" w:rsidRDefault="0050198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_Toc82678920 \h </w:instrText>
      </w:r>
      <w:r>
        <w:fldChar w:fldCharType="separate"/>
      </w:r>
      <w:r>
        <w:t>76</w:t>
      </w:r>
      <w:r>
        <w:fldChar w:fldCharType="end"/>
      </w:r>
    </w:p>
    <w:p w14:paraId="759DFD21" w14:textId="4902F10F" w:rsidR="00501985" w:rsidRDefault="0050198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_Toc82678921 \h </w:instrText>
      </w:r>
      <w:r>
        <w:fldChar w:fldCharType="separate"/>
      </w:r>
      <w:r>
        <w:t>76</w:t>
      </w:r>
      <w:r>
        <w:fldChar w:fldCharType="end"/>
      </w:r>
    </w:p>
    <w:p w14:paraId="4904D8F1" w14:textId="6745164B" w:rsidR="00501985" w:rsidRDefault="00501985">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_Toc82678922 \h </w:instrText>
      </w:r>
      <w:r>
        <w:fldChar w:fldCharType="separate"/>
      </w:r>
      <w:r>
        <w:t>76</w:t>
      </w:r>
      <w:r>
        <w:fldChar w:fldCharType="end"/>
      </w:r>
    </w:p>
    <w:p w14:paraId="5A037C6D" w14:textId="6BF61C89" w:rsidR="00501985" w:rsidRDefault="00501985">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_Toc82678923 \h </w:instrText>
      </w:r>
      <w:r>
        <w:fldChar w:fldCharType="separate"/>
      </w:r>
      <w:r>
        <w:t>76</w:t>
      </w:r>
      <w:r>
        <w:fldChar w:fldCharType="end"/>
      </w:r>
    </w:p>
    <w:p w14:paraId="52C94A7F" w14:textId="732B4432" w:rsidR="00501985" w:rsidRDefault="00501985">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_Toc82678924 \h </w:instrText>
      </w:r>
      <w:r>
        <w:fldChar w:fldCharType="separate"/>
      </w:r>
      <w:r>
        <w:t>76</w:t>
      </w:r>
      <w:r>
        <w:fldChar w:fldCharType="end"/>
      </w:r>
    </w:p>
    <w:p w14:paraId="0F3BCF5E" w14:textId="342EB4A5" w:rsidR="00501985" w:rsidRDefault="00501985">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_Toc82678925 \h </w:instrText>
      </w:r>
      <w:r>
        <w:fldChar w:fldCharType="separate"/>
      </w:r>
      <w:r>
        <w:t>76</w:t>
      </w:r>
      <w:r>
        <w:fldChar w:fldCharType="end"/>
      </w:r>
    </w:p>
    <w:p w14:paraId="048F0BD7" w14:textId="44B2927F" w:rsidR="00501985" w:rsidRDefault="00501985">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_Toc82678926 \h </w:instrText>
      </w:r>
      <w:r>
        <w:fldChar w:fldCharType="separate"/>
      </w:r>
      <w:r>
        <w:t>77</w:t>
      </w:r>
      <w:r>
        <w:fldChar w:fldCharType="end"/>
      </w:r>
    </w:p>
    <w:p w14:paraId="7EC5DD8A" w14:textId="5EFC87F4" w:rsidR="00501985" w:rsidRDefault="0050198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_Toc82678927 \h </w:instrText>
      </w:r>
      <w:r>
        <w:fldChar w:fldCharType="separate"/>
      </w:r>
      <w:r>
        <w:t>77</w:t>
      </w:r>
      <w:r>
        <w:fldChar w:fldCharType="end"/>
      </w:r>
    </w:p>
    <w:p w14:paraId="07D0FE4F" w14:textId="6B82B562" w:rsidR="00501985" w:rsidRDefault="0050198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_Toc82678928 \h </w:instrText>
      </w:r>
      <w:r>
        <w:fldChar w:fldCharType="separate"/>
      </w:r>
      <w:r>
        <w:t>77</w:t>
      </w:r>
      <w:r>
        <w:fldChar w:fldCharType="end"/>
      </w:r>
    </w:p>
    <w:p w14:paraId="77B8C3E2" w14:textId="57DFA33E" w:rsidR="00501985" w:rsidRDefault="00501985">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_Toc82678929 \h </w:instrText>
      </w:r>
      <w:r>
        <w:fldChar w:fldCharType="separate"/>
      </w:r>
      <w:r>
        <w:t>78</w:t>
      </w:r>
      <w:r>
        <w:fldChar w:fldCharType="end"/>
      </w:r>
    </w:p>
    <w:p w14:paraId="063FB53C" w14:textId="16D6EA46" w:rsidR="00501985" w:rsidRDefault="0050198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_Toc82678930 \h </w:instrText>
      </w:r>
      <w:r>
        <w:fldChar w:fldCharType="separate"/>
      </w:r>
      <w:r>
        <w:t>78</w:t>
      </w:r>
      <w:r>
        <w:fldChar w:fldCharType="end"/>
      </w:r>
    </w:p>
    <w:p w14:paraId="55186349" w14:textId="1D42872A" w:rsidR="00501985" w:rsidRDefault="0050198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_Toc82678931 \h </w:instrText>
      </w:r>
      <w:r>
        <w:fldChar w:fldCharType="separate"/>
      </w:r>
      <w:r>
        <w:t>78</w:t>
      </w:r>
      <w:r>
        <w:fldChar w:fldCharType="end"/>
      </w:r>
    </w:p>
    <w:p w14:paraId="23A5D2F8" w14:textId="1A6FBB14" w:rsidR="00501985" w:rsidRDefault="0050198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_Toc82678932 \h </w:instrText>
      </w:r>
      <w:r>
        <w:fldChar w:fldCharType="separate"/>
      </w:r>
      <w:r>
        <w:t>78</w:t>
      </w:r>
      <w:r>
        <w:fldChar w:fldCharType="end"/>
      </w:r>
    </w:p>
    <w:p w14:paraId="2B9B39B4" w14:textId="7A000FE5" w:rsidR="00501985" w:rsidRDefault="0050198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_Toc82678933 \h </w:instrText>
      </w:r>
      <w:r>
        <w:fldChar w:fldCharType="separate"/>
      </w:r>
      <w:r>
        <w:t>78</w:t>
      </w:r>
      <w:r>
        <w:fldChar w:fldCharType="end"/>
      </w:r>
    </w:p>
    <w:p w14:paraId="7D017E69" w14:textId="56C82E27" w:rsidR="00501985" w:rsidRDefault="0050198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_Toc82678934 \h </w:instrText>
      </w:r>
      <w:r>
        <w:fldChar w:fldCharType="separate"/>
      </w:r>
      <w:r>
        <w:t>78</w:t>
      </w:r>
      <w:r>
        <w:fldChar w:fldCharType="end"/>
      </w:r>
    </w:p>
    <w:p w14:paraId="3D5B820C" w14:textId="777D751C" w:rsidR="00501985" w:rsidRDefault="0050198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_Toc82678935 \h </w:instrText>
      </w:r>
      <w:r>
        <w:fldChar w:fldCharType="separate"/>
      </w:r>
      <w:r>
        <w:t>78</w:t>
      </w:r>
      <w:r>
        <w:fldChar w:fldCharType="end"/>
      </w:r>
    </w:p>
    <w:p w14:paraId="7A98E298" w14:textId="6C51A56E" w:rsidR="00501985" w:rsidRDefault="00501985">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_Toc82678936 \h </w:instrText>
      </w:r>
      <w:r>
        <w:fldChar w:fldCharType="separate"/>
      </w:r>
      <w:r>
        <w:t>78</w:t>
      </w:r>
      <w:r>
        <w:fldChar w:fldCharType="end"/>
      </w:r>
    </w:p>
    <w:p w14:paraId="5639D20F" w14:textId="493FD341" w:rsidR="00501985" w:rsidRDefault="00501985">
      <w:pPr>
        <w:pStyle w:val="TOC5"/>
        <w:rPr>
          <w:rFonts w:asciiTheme="minorHAnsi" w:eastAsiaTheme="minorEastAsia" w:hAnsiTheme="minorHAnsi" w:cstheme="minorBidi"/>
          <w:sz w:val="22"/>
          <w:szCs w:val="22"/>
          <w:lang w:eastAsia="en-GB"/>
        </w:rPr>
      </w:pPr>
      <w:r w:rsidRPr="00CD1B57">
        <w:rPr>
          <w:lang w:val="es-ES"/>
        </w:rPr>
        <w:t>6.1.2.2.3</w:t>
      </w:r>
      <w:r>
        <w:rPr>
          <w:rFonts w:asciiTheme="minorHAnsi" w:eastAsiaTheme="minorEastAsia" w:hAnsiTheme="minorHAnsi" w:cstheme="minorBidi"/>
          <w:sz w:val="22"/>
          <w:szCs w:val="22"/>
          <w:lang w:eastAsia="en-GB"/>
        </w:rPr>
        <w:tab/>
      </w:r>
      <w:r w:rsidRPr="00CD1B57">
        <w:rPr>
          <w:lang w:val="es-ES"/>
        </w:rPr>
        <w:t>Cache-Control</w:t>
      </w:r>
      <w:r>
        <w:tab/>
      </w:r>
      <w:r>
        <w:fldChar w:fldCharType="begin" w:fldLock="1"/>
      </w:r>
      <w:r>
        <w:instrText xml:space="preserve"> PAGEREF _Toc82678937 \h </w:instrText>
      </w:r>
      <w:r>
        <w:fldChar w:fldCharType="separate"/>
      </w:r>
      <w:r>
        <w:t>78</w:t>
      </w:r>
      <w:r>
        <w:fldChar w:fldCharType="end"/>
      </w:r>
    </w:p>
    <w:p w14:paraId="033C7892" w14:textId="7B05C593" w:rsidR="00501985" w:rsidRDefault="00501985">
      <w:pPr>
        <w:pStyle w:val="TOC5"/>
        <w:rPr>
          <w:rFonts w:asciiTheme="minorHAnsi" w:eastAsiaTheme="minorEastAsia" w:hAnsiTheme="minorHAnsi" w:cstheme="minorBidi"/>
          <w:sz w:val="22"/>
          <w:szCs w:val="22"/>
          <w:lang w:eastAsia="en-GB"/>
        </w:rPr>
      </w:pPr>
      <w:r w:rsidRPr="00CD1B57">
        <w:rPr>
          <w:lang w:val="en-US"/>
        </w:rPr>
        <w:t>6.1.2.2.4</w:t>
      </w:r>
      <w:r>
        <w:rPr>
          <w:rFonts w:asciiTheme="minorHAnsi" w:eastAsiaTheme="minorEastAsia" w:hAnsiTheme="minorHAnsi" w:cstheme="minorBidi"/>
          <w:sz w:val="22"/>
          <w:szCs w:val="22"/>
          <w:lang w:eastAsia="en-GB"/>
        </w:rPr>
        <w:tab/>
      </w:r>
      <w:r w:rsidRPr="00CD1B57">
        <w:rPr>
          <w:lang w:val="en-US"/>
        </w:rPr>
        <w:t>ETag</w:t>
      </w:r>
      <w:r>
        <w:tab/>
      </w:r>
      <w:r>
        <w:fldChar w:fldCharType="begin" w:fldLock="1"/>
      </w:r>
      <w:r>
        <w:instrText xml:space="preserve"> PAGEREF _Toc82678938 \h </w:instrText>
      </w:r>
      <w:r>
        <w:fldChar w:fldCharType="separate"/>
      </w:r>
      <w:r>
        <w:t>79</w:t>
      </w:r>
      <w:r>
        <w:fldChar w:fldCharType="end"/>
      </w:r>
    </w:p>
    <w:p w14:paraId="41EA3AD4" w14:textId="5EFD6AA7" w:rsidR="00501985" w:rsidRDefault="00501985">
      <w:pPr>
        <w:pStyle w:val="TOC5"/>
        <w:rPr>
          <w:rFonts w:asciiTheme="minorHAnsi" w:eastAsiaTheme="minorEastAsia" w:hAnsiTheme="minorHAnsi" w:cstheme="minorBidi"/>
          <w:sz w:val="22"/>
          <w:szCs w:val="22"/>
          <w:lang w:eastAsia="en-GB"/>
        </w:rPr>
      </w:pPr>
      <w:r w:rsidRPr="00CD1B57">
        <w:rPr>
          <w:lang w:val="en-US"/>
        </w:rPr>
        <w:t>6.1.2.2.5</w:t>
      </w:r>
      <w:r>
        <w:rPr>
          <w:rFonts w:asciiTheme="minorHAnsi" w:eastAsiaTheme="minorEastAsia" w:hAnsiTheme="minorHAnsi" w:cstheme="minorBidi"/>
          <w:sz w:val="22"/>
          <w:szCs w:val="22"/>
          <w:lang w:eastAsia="en-GB"/>
        </w:rPr>
        <w:tab/>
      </w:r>
      <w:r w:rsidRPr="00CD1B57">
        <w:rPr>
          <w:lang w:val="en-US"/>
        </w:rPr>
        <w:t>If-None-Match</w:t>
      </w:r>
      <w:r>
        <w:tab/>
      </w:r>
      <w:r>
        <w:fldChar w:fldCharType="begin" w:fldLock="1"/>
      </w:r>
      <w:r>
        <w:instrText xml:space="preserve"> PAGEREF _Toc82678939 \h </w:instrText>
      </w:r>
      <w:r>
        <w:fldChar w:fldCharType="separate"/>
      </w:r>
      <w:r>
        <w:t>79</w:t>
      </w:r>
      <w:r>
        <w:fldChar w:fldCharType="end"/>
      </w:r>
    </w:p>
    <w:p w14:paraId="51DF9CED" w14:textId="5FE0A712" w:rsidR="00501985" w:rsidRDefault="00501985">
      <w:pPr>
        <w:pStyle w:val="TOC5"/>
        <w:rPr>
          <w:rFonts w:asciiTheme="minorHAnsi" w:eastAsiaTheme="minorEastAsia" w:hAnsiTheme="minorHAnsi" w:cstheme="minorBidi"/>
          <w:sz w:val="22"/>
          <w:szCs w:val="22"/>
          <w:lang w:eastAsia="en-GB"/>
        </w:rPr>
      </w:pPr>
      <w:r w:rsidRPr="00CD1B57">
        <w:rPr>
          <w:lang w:val="en-US"/>
        </w:rPr>
        <w:t>6.1.2.2.6</w:t>
      </w:r>
      <w:r>
        <w:rPr>
          <w:rFonts w:asciiTheme="minorHAnsi" w:eastAsiaTheme="minorEastAsia" w:hAnsiTheme="minorHAnsi" w:cstheme="minorBidi"/>
          <w:sz w:val="22"/>
          <w:szCs w:val="22"/>
          <w:lang w:eastAsia="en-GB"/>
        </w:rPr>
        <w:tab/>
      </w:r>
      <w:r w:rsidRPr="00CD1B57">
        <w:rPr>
          <w:lang w:val="en-US"/>
        </w:rPr>
        <w:t>Last-Modified</w:t>
      </w:r>
      <w:r>
        <w:tab/>
      </w:r>
      <w:r>
        <w:fldChar w:fldCharType="begin" w:fldLock="1"/>
      </w:r>
      <w:r>
        <w:instrText xml:space="preserve"> PAGEREF _Toc82678940 \h </w:instrText>
      </w:r>
      <w:r>
        <w:fldChar w:fldCharType="separate"/>
      </w:r>
      <w:r>
        <w:t>79</w:t>
      </w:r>
      <w:r>
        <w:fldChar w:fldCharType="end"/>
      </w:r>
    </w:p>
    <w:p w14:paraId="0A940CA3" w14:textId="064A70A0" w:rsidR="00501985" w:rsidRDefault="00501985">
      <w:pPr>
        <w:pStyle w:val="TOC5"/>
        <w:rPr>
          <w:rFonts w:asciiTheme="minorHAnsi" w:eastAsiaTheme="minorEastAsia" w:hAnsiTheme="minorHAnsi" w:cstheme="minorBidi"/>
          <w:sz w:val="22"/>
          <w:szCs w:val="22"/>
          <w:lang w:eastAsia="en-GB"/>
        </w:rPr>
      </w:pPr>
      <w:r w:rsidRPr="00CD1B57">
        <w:rPr>
          <w:lang w:val="en-US"/>
        </w:rPr>
        <w:t>6.1.2.2.7</w:t>
      </w:r>
      <w:r>
        <w:rPr>
          <w:rFonts w:asciiTheme="minorHAnsi" w:eastAsiaTheme="minorEastAsia" w:hAnsiTheme="minorHAnsi" w:cstheme="minorBidi"/>
          <w:sz w:val="22"/>
          <w:szCs w:val="22"/>
          <w:lang w:eastAsia="en-GB"/>
        </w:rPr>
        <w:tab/>
      </w:r>
      <w:r w:rsidRPr="00CD1B57">
        <w:rPr>
          <w:lang w:val="en-US"/>
        </w:rPr>
        <w:t>If-Modified-Since</w:t>
      </w:r>
      <w:r>
        <w:tab/>
      </w:r>
      <w:r>
        <w:fldChar w:fldCharType="begin" w:fldLock="1"/>
      </w:r>
      <w:r>
        <w:instrText xml:space="preserve"> PAGEREF _Toc82678941 \h </w:instrText>
      </w:r>
      <w:r>
        <w:fldChar w:fldCharType="separate"/>
      </w:r>
      <w:r>
        <w:t>79</w:t>
      </w:r>
      <w:r>
        <w:fldChar w:fldCharType="end"/>
      </w:r>
    </w:p>
    <w:p w14:paraId="6CB58934" w14:textId="5ED6DD8E" w:rsidR="00501985" w:rsidRDefault="00501985">
      <w:pPr>
        <w:pStyle w:val="TOC5"/>
        <w:rPr>
          <w:rFonts w:asciiTheme="minorHAnsi" w:eastAsiaTheme="minorEastAsia" w:hAnsiTheme="minorHAnsi" w:cstheme="minorBidi"/>
          <w:sz w:val="22"/>
          <w:szCs w:val="22"/>
          <w:lang w:eastAsia="en-GB"/>
        </w:rPr>
      </w:pPr>
      <w:r w:rsidRPr="00CD1B57">
        <w:rPr>
          <w:lang w:val="en-US"/>
        </w:rPr>
        <w:t>6.1.2.2.8</w:t>
      </w:r>
      <w:r>
        <w:rPr>
          <w:rFonts w:asciiTheme="minorHAnsi" w:eastAsiaTheme="minorEastAsia" w:hAnsiTheme="minorHAnsi" w:cstheme="minorBidi"/>
          <w:sz w:val="22"/>
          <w:szCs w:val="22"/>
          <w:lang w:eastAsia="en-GB"/>
        </w:rPr>
        <w:tab/>
      </w:r>
      <w:r w:rsidRPr="00CD1B57">
        <w:rPr>
          <w:lang w:val="en-US"/>
        </w:rPr>
        <w:t>When to Use Entity-Tags and Last-Modified Dates</w:t>
      </w:r>
      <w:r>
        <w:tab/>
      </w:r>
      <w:r>
        <w:fldChar w:fldCharType="begin" w:fldLock="1"/>
      </w:r>
      <w:r>
        <w:instrText xml:space="preserve"> PAGEREF _Toc82678942 \h </w:instrText>
      </w:r>
      <w:r>
        <w:fldChar w:fldCharType="separate"/>
      </w:r>
      <w:r>
        <w:t>79</w:t>
      </w:r>
      <w:r>
        <w:fldChar w:fldCharType="end"/>
      </w:r>
    </w:p>
    <w:p w14:paraId="0B5D6E61" w14:textId="589F9B46" w:rsidR="00501985" w:rsidRDefault="0050198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_Toc82678943 \h </w:instrText>
      </w:r>
      <w:r>
        <w:fldChar w:fldCharType="separate"/>
      </w:r>
      <w:r>
        <w:t>79</w:t>
      </w:r>
      <w:r>
        <w:fldChar w:fldCharType="end"/>
      </w:r>
    </w:p>
    <w:p w14:paraId="1A6034AA" w14:textId="0A45F199" w:rsidR="00501985" w:rsidRDefault="0050198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_Toc82678944 \h </w:instrText>
      </w:r>
      <w:r>
        <w:fldChar w:fldCharType="separate"/>
      </w:r>
      <w:r>
        <w:t>79</w:t>
      </w:r>
      <w:r>
        <w:fldChar w:fldCharType="end"/>
      </w:r>
    </w:p>
    <w:p w14:paraId="77D124C9" w14:textId="3D70F395" w:rsidR="00501985" w:rsidRDefault="0050198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_Toc82678945 \h </w:instrText>
      </w:r>
      <w:r>
        <w:fldChar w:fldCharType="separate"/>
      </w:r>
      <w:r>
        <w:t>79</w:t>
      </w:r>
      <w:r>
        <w:fldChar w:fldCharType="end"/>
      </w:r>
    </w:p>
    <w:p w14:paraId="2D7D3AB7" w14:textId="16F2C03D" w:rsidR="00501985" w:rsidRDefault="0050198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_Toc82678946 \h </w:instrText>
      </w:r>
      <w:r>
        <w:fldChar w:fldCharType="separate"/>
      </w:r>
      <w:r>
        <w:t>79</w:t>
      </w:r>
      <w:r>
        <w:fldChar w:fldCharType="end"/>
      </w:r>
    </w:p>
    <w:p w14:paraId="38425686" w14:textId="694A2D03" w:rsidR="00501985" w:rsidRDefault="0050198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_Toc82678947 \h </w:instrText>
      </w:r>
      <w:r>
        <w:fldChar w:fldCharType="separate"/>
      </w:r>
      <w:r>
        <w:t>83</w:t>
      </w:r>
      <w:r>
        <w:fldChar w:fldCharType="end"/>
      </w:r>
    </w:p>
    <w:p w14:paraId="63FE1690" w14:textId="1C62907D" w:rsidR="00501985" w:rsidRDefault="0050198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_Toc82678948 \h </w:instrText>
      </w:r>
      <w:r>
        <w:fldChar w:fldCharType="separate"/>
      </w:r>
      <w:r>
        <w:t>83</w:t>
      </w:r>
      <w:r>
        <w:fldChar w:fldCharType="end"/>
      </w:r>
    </w:p>
    <w:p w14:paraId="25B481E2" w14:textId="409473BE" w:rsidR="00501985" w:rsidRDefault="0050198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_Toc82678949 \h </w:instrText>
      </w:r>
      <w:r>
        <w:fldChar w:fldCharType="separate"/>
      </w:r>
      <w:r>
        <w:t>83</w:t>
      </w:r>
      <w:r>
        <w:fldChar w:fldCharType="end"/>
      </w:r>
    </w:p>
    <w:p w14:paraId="18E78057" w14:textId="710BBD76" w:rsidR="00501985" w:rsidRDefault="0050198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_Toc82678950 \h </w:instrText>
      </w:r>
      <w:r>
        <w:fldChar w:fldCharType="separate"/>
      </w:r>
      <w:r>
        <w:t>83</w:t>
      </w:r>
      <w:r>
        <w:fldChar w:fldCharType="end"/>
      </w:r>
    </w:p>
    <w:p w14:paraId="043336CB" w14:textId="4956ED37" w:rsidR="00501985" w:rsidRDefault="00501985">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_Toc82678951 \h </w:instrText>
      </w:r>
      <w:r>
        <w:fldChar w:fldCharType="separate"/>
      </w:r>
      <w:r>
        <w:t>83</w:t>
      </w:r>
      <w:r>
        <w:fldChar w:fldCharType="end"/>
      </w:r>
    </w:p>
    <w:p w14:paraId="3BC9AB2A" w14:textId="429AF071" w:rsidR="00501985" w:rsidRDefault="0050198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_Toc82678952 \h </w:instrText>
      </w:r>
      <w:r>
        <w:fldChar w:fldCharType="separate"/>
      </w:r>
      <w:r>
        <w:t>84</w:t>
      </w:r>
      <w:r>
        <w:fldChar w:fldCharType="end"/>
      </w:r>
    </w:p>
    <w:p w14:paraId="42B8448C" w14:textId="0CD40E46" w:rsidR="00501985" w:rsidRDefault="0050198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_Toc82678953 \h </w:instrText>
      </w:r>
      <w:r>
        <w:fldChar w:fldCharType="separate"/>
      </w:r>
      <w:r>
        <w:t>84</w:t>
      </w:r>
      <w:r>
        <w:fldChar w:fldCharType="end"/>
      </w:r>
    </w:p>
    <w:p w14:paraId="322A83FB" w14:textId="497B87F2" w:rsidR="00501985" w:rsidRDefault="0050198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_Toc82678954 \h </w:instrText>
      </w:r>
      <w:r>
        <w:fldChar w:fldCharType="separate"/>
      </w:r>
      <w:r>
        <w:t>84</w:t>
      </w:r>
      <w:r>
        <w:fldChar w:fldCharType="end"/>
      </w:r>
    </w:p>
    <w:p w14:paraId="2415F4D9" w14:textId="1A0BE8CB" w:rsidR="00501985" w:rsidRDefault="00501985">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_Toc82678955 \h </w:instrText>
      </w:r>
      <w:r>
        <w:fldChar w:fldCharType="separate"/>
      </w:r>
      <w:r>
        <w:t>85</w:t>
      </w:r>
      <w:r>
        <w:fldChar w:fldCharType="end"/>
      </w:r>
    </w:p>
    <w:p w14:paraId="795EF94D" w14:textId="00542577" w:rsidR="00501985" w:rsidRDefault="00501985">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_Toc82678956 \h </w:instrText>
      </w:r>
      <w:r>
        <w:fldChar w:fldCharType="separate"/>
      </w:r>
      <w:r>
        <w:t>85</w:t>
      </w:r>
      <w:r>
        <w:fldChar w:fldCharType="end"/>
      </w:r>
    </w:p>
    <w:p w14:paraId="4B8F0252" w14:textId="6DC3BD75" w:rsidR="00501985" w:rsidRDefault="00501985">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_Toc82678957 \h </w:instrText>
      </w:r>
      <w:r>
        <w:fldChar w:fldCharType="separate"/>
      </w:r>
      <w:r>
        <w:t>86</w:t>
      </w:r>
      <w:r>
        <w:fldChar w:fldCharType="end"/>
      </w:r>
    </w:p>
    <w:p w14:paraId="4858EDAA" w14:textId="2B27B32A" w:rsidR="00501985" w:rsidRDefault="00501985">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_Toc82678958 \h </w:instrText>
      </w:r>
      <w:r>
        <w:fldChar w:fldCharType="separate"/>
      </w:r>
      <w:r>
        <w:t>86</w:t>
      </w:r>
      <w:r>
        <w:fldChar w:fldCharType="end"/>
      </w:r>
    </w:p>
    <w:p w14:paraId="16A25F7D" w14:textId="0CDC6C08" w:rsidR="00501985" w:rsidRDefault="00501985">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_Toc82678959 \h </w:instrText>
      </w:r>
      <w:r>
        <w:fldChar w:fldCharType="separate"/>
      </w:r>
      <w:r>
        <w:t>86</w:t>
      </w:r>
      <w:r>
        <w:fldChar w:fldCharType="end"/>
      </w:r>
    </w:p>
    <w:p w14:paraId="6E35F1E2" w14:textId="42584D7F" w:rsidR="00501985" w:rsidRDefault="00501985">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_Toc82678960 \h </w:instrText>
      </w:r>
      <w:r>
        <w:fldChar w:fldCharType="separate"/>
      </w:r>
      <w:r>
        <w:t>86</w:t>
      </w:r>
      <w:r>
        <w:fldChar w:fldCharType="end"/>
      </w:r>
    </w:p>
    <w:p w14:paraId="268D6323" w14:textId="0748FE00" w:rsidR="00501985" w:rsidRDefault="00501985">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_Toc82678961 \h </w:instrText>
      </w:r>
      <w:r>
        <w:fldChar w:fldCharType="separate"/>
      </w:r>
      <w:r>
        <w:t>86</w:t>
      </w:r>
      <w:r>
        <w:fldChar w:fldCharType="end"/>
      </w:r>
    </w:p>
    <w:p w14:paraId="19210F42" w14:textId="7333228A" w:rsidR="00501985" w:rsidRDefault="00501985">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_Toc82678962 \h </w:instrText>
      </w:r>
      <w:r>
        <w:fldChar w:fldCharType="separate"/>
      </w:r>
      <w:r>
        <w:t>86</w:t>
      </w:r>
      <w:r>
        <w:fldChar w:fldCharType="end"/>
      </w:r>
    </w:p>
    <w:p w14:paraId="24530CC7" w14:textId="0B91297D" w:rsidR="00501985" w:rsidRDefault="00501985">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_Toc82678963 \h </w:instrText>
      </w:r>
      <w:r>
        <w:fldChar w:fldCharType="separate"/>
      </w:r>
      <w:r>
        <w:t>87</w:t>
      </w:r>
      <w:r>
        <w:fldChar w:fldCharType="end"/>
      </w:r>
    </w:p>
    <w:p w14:paraId="211DF1CE" w14:textId="5DE76C2A" w:rsidR="00501985" w:rsidRDefault="00501985">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_Toc82678964 \h </w:instrText>
      </w:r>
      <w:r>
        <w:fldChar w:fldCharType="separate"/>
      </w:r>
      <w:r>
        <w:t>87</w:t>
      </w:r>
      <w:r>
        <w:fldChar w:fldCharType="end"/>
      </w:r>
    </w:p>
    <w:p w14:paraId="14D23891" w14:textId="72C26AAA" w:rsidR="00501985" w:rsidRDefault="00501985">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_Toc82678965 \h </w:instrText>
      </w:r>
      <w:r>
        <w:fldChar w:fldCharType="separate"/>
      </w:r>
      <w:r>
        <w:t>87</w:t>
      </w:r>
      <w:r>
        <w:fldChar w:fldCharType="end"/>
      </w:r>
    </w:p>
    <w:p w14:paraId="5FD0C626" w14:textId="72097883" w:rsidR="00501985" w:rsidRDefault="00501985">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_Toc82678966 \h </w:instrText>
      </w:r>
      <w:r>
        <w:fldChar w:fldCharType="separate"/>
      </w:r>
      <w:r>
        <w:t>88</w:t>
      </w:r>
      <w:r>
        <w:fldChar w:fldCharType="end"/>
      </w:r>
    </w:p>
    <w:p w14:paraId="674E97D6" w14:textId="7D58974B" w:rsidR="00501985" w:rsidRDefault="00501985">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_Toc82678967 \h </w:instrText>
      </w:r>
      <w:r>
        <w:fldChar w:fldCharType="separate"/>
      </w:r>
      <w:r>
        <w:t>88</w:t>
      </w:r>
      <w:r>
        <w:fldChar w:fldCharType="end"/>
      </w:r>
    </w:p>
    <w:p w14:paraId="4D23EC7F" w14:textId="2396A06C" w:rsidR="00501985" w:rsidRDefault="00501985">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_Toc82678968 \h </w:instrText>
      </w:r>
      <w:r>
        <w:fldChar w:fldCharType="separate"/>
      </w:r>
      <w:r>
        <w:t>89</w:t>
      </w:r>
      <w:r>
        <w:fldChar w:fldCharType="end"/>
      </w:r>
    </w:p>
    <w:p w14:paraId="7634925C" w14:textId="7496F211" w:rsidR="00501985" w:rsidRDefault="00501985">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_Toc82678969 \h </w:instrText>
      </w:r>
      <w:r>
        <w:fldChar w:fldCharType="separate"/>
      </w:r>
      <w:r>
        <w:t>89</w:t>
      </w:r>
      <w:r>
        <w:fldChar w:fldCharType="end"/>
      </w:r>
    </w:p>
    <w:p w14:paraId="59DFC589" w14:textId="2E001E22" w:rsidR="00501985" w:rsidRDefault="00501985">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_Toc82678970 \h </w:instrText>
      </w:r>
      <w:r>
        <w:fldChar w:fldCharType="separate"/>
      </w:r>
      <w:r>
        <w:t>89</w:t>
      </w:r>
      <w:r>
        <w:fldChar w:fldCharType="end"/>
      </w:r>
    </w:p>
    <w:p w14:paraId="78AA0B2F" w14:textId="3A41EF1E" w:rsidR="00501985" w:rsidRDefault="00501985">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_Toc82678971 \h </w:instrText>
      </w:r>
      <w:r>
        <w:fldChar w:fldCharType="separate"/>
      </w:r>
      <w:r>
        <w:t>89</w:t>
      </w:r>
      <w:r>
        <w:fldChar w:fldCharType="end"/>
      </w:r>
    </w:p>
    <w:p w14:paraId="2E7BF1ED" w14:textId="667EFA1E" w:rsidR="00501985" w:rsidRDefault="00501985">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_Toc82678972 \h </w:instrText>
      </w:r>
      <w:r>
        <w:fldChar w:fldCharType="separate"/>
      </w:r>
      <w:r>
        <w:t>89</w:t>
      </w:r>
      <w:r>
        <w:fldChar w:fldCharType="end"/>
      </w:r>
    </w:p>
    <w:p w14:paraId="63FCE1A5" w14:textId="492F9F88" w:rsidR="00501985" w:rsidRDefault="00501985">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_Toc82678973 \h </w:instrText>
      </w:r>
      <w:r>
        <w:fldChar w:fldCharType="separate"/>
      </w:r>
      <w:r>
        <w:t>90</w:t>
      </w:r>
      <w:r>
        <w:fldChar w:fldCharType="end"/>
      </w:r>
    </w:p>
    <w:p w14:paraId="77695AE5" w14:textId="0CCA228B" w:rsidR="00501985" w:rsidRDefault="00501985">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_Toc82678974 \h </w:instrText>
      </w:r>
      <w:r>
        <w:fldChar w:fldCharType="separate"/>
      </w:r>
      <w:r>
        <w:t>90</w:t>
      </w:r>
      <w:r>
        <w:fldChar w:fldCharType="end"/>
      </w:r>
    </w:p>
    <w:p w14:paraId="1FD0E8DF" w14:textId="7BE5B95B" w:rsidR="00501985" w:rsidRDefault="00501985">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_Toc82678975 \h </w:instrText>
      </w:r>
      <w:r>
        <w:fldChar w:fldCharType="separate"/>
      </w:r>
      <w:r>
        <w:t>90</w:t>
      </w:r>
      <w:r>
        <w:fldChar w:fldCharType="end"/>
      </w:r>
    </w:p>
    <w:p w14:paraId="2C827939" w14:textId="4D85B203" w:rsidR="00501985" w:rsidRDefault="00501985">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_Toc82678976 \h </w:instrText>
      </w:r>
      <w:r>
        <w:fldChar w:fldCharType="separate"/>
      </w:r>
      <w:r>
        <w:t>90</w:t>
      </w:r>
      <w:r>
        <w:fldChar w:fldCharType="end"/>
      </w:r>
    </w:p>
    <w:p w14:paraId="24713AC1" w14:textId="3927BFB4" w:rsidR="00501985" w:rsidRDefault="00501985">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_Toc82678977 \h </w:instrText>
      </w:r>
      <w:r>
        <w:fldChar w:fldCharType="separate"/>
      </w:r>
      <w:r>
        <w:t>90</w:t>
      </w:r>
      <w:r>
        <w:fldChar w:fldCharType="end"/>
      </w:r>
    </w:p>
    <w:p w14:paraId="26E7B6B0" w14:textId="474B2F00" w:rsidR="00501985" w:rsidRDefault="00501985">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_Toc82678978 \h </w:instrText>
      </w:r>
      <w:r>
        <w:fldChar w:fldCharType="separate"/>
      </w:r>
      <w:r>
        <w:t>91</w:t>
      </w:r>
      <w:r>
        <w:fldChar w:fldCharType="end"/>
      </w:r>
    </w:p>
    <w:p w14:paraId="225836BC" w14:textId="380BD19F" w:rsidR="00501985" w:rsidRDefault="00501985">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_Toc82678979 \h </w:instrText>
      </w:r>
      <w:r>
        <w:fldChar w:fldCharType="separate"/>
      </w:r>
      <w:r>
        <w:t>91</w:t>
      </w:r>
      <w:r>
        <w:fldChar w:fldCharType="end"/>
      </w:r>
    </w:p>
    <w:p w14:paraId="2D389800" w14:textId="62146D6D" w:rsidR="00501985" w:rsidRDefault="00501985">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_Toc82678980 \h </w:instrText>
      </w:r>
      <w:r>
        <w:fldChar w:fldCharType="separate"/>
      </w:r>
      <w:r>
        <w:t>91</w:t>
      </w:r>
      <w:r>
        <w:fldChar w:fldCharType="end"/>
      </w:r>
    </w:p>
    <w:p w14:paraId="6F2BF956" w14:textId="707341FA" w:rsidR="00501985" w:rsidRDefault="00501985">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_Toc82678981 \h </w:instrText>
      </w:r>
      <w:r>
        <w:fldChar w:fldCharType="separate"/>
      </w:r>
      <w:r>
        <w:t>91</w:t>
      </w:r>
      <w:r>
        <w:fldChar w:fldCharType="end"/>
      </w:r>
    </w:p>
    <w:p w14:paraId="05094112" w14:textId="2291380D" w:rsidR="00501985" w:rsidRDefault="00501985">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_Toc82678982 \h </w:instrText>
      </w:r>
      <w:r>
        <w:fldChar w:fldCharType="separate"/>
      </w:r>
      <w:r>
        <w:t>91</w:t>
      </w:r>
      <w:r>
        <w:fldChar w:fldCharType="end"/>
      </w:r>
    </w:p>
    <w:p w14:paraId="4F120783" w14:textId="00A42497" w:rsidR="00501985" w:rsidRDefault="00501985">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_Toc82678983 \h </w:instrText>
      </w:r>
      <w:r>
        <w:fldChar w:fldCharType="separate"/>
      </w:r>
      <w:r>
        <w:t>92</w:t>
      </w:r>
      <w:r>
        <w:fldChar w:fldCharType="end"/>
      </w:r>
    </w:p>
    <w:p w14:paraId="01B6FA5F" w14:textId="7250945A" w:rsidR="00501985" w:rsidRDefault="00501985">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_Toc82678984 \h </w:instrText>
      </w:r>
      <w:r>
        <w:fldChar w:fldCharType="separate"/>
      </w:r>
      <w:r>
        <w:t>92</w:t>
      </w:r>
      <w:r>
        <w:fldChar w:fldCharType="end"/>
      </w:r>
    </w:p>
    <w:p w14:paraId="63AFB074" w14:textId="41AF9C00" w:rsidR="00501985" w:rsidRDefault="00501985">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_Toc82678985 \h </w:instrText>
      </w:r>
      <w:r>
        <w:fldChar w:fldCharType="separate"/>
      </w:r>
      <w:r>
        <w:t>92</w:t>
      </w:r>
      <w:r>
        <w:fldChar w:fldCharType="end"/>
      </w:r>
    </w:p>
    <w:p w14:paraId="661136D8" w14:textId="62B380A4" w:rsidR="00501985" w:rsidRDefault="00501985">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_Toc82678986 \h </w:instrText>
      </w:r>
      <w:r>
        <w:fldChar w:fldCharType="separate"/>
      </w:r>
      <w:r>
        <w:t>92</w:t>
      </w:r>
      <w:r>
        <w:fldChar w:fldCharType="end"/>
      </w:r>
    </w:p>
    <w:p w14:paraId="3D71F21B" w14:textId="2EA74896" w:rsidR="00501985" w:rsidRDefault="00501985">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_Toc82678987 \h </w:instrText>
      </w:r>
      <w:r>
        <w:fldChar w:fldCharType="separate"/>
      </w:r>
      <w:r>
        <w:t>92</w:t>
      </w:r>
      <w:r>
        <w:fldChar w:fldCharType="end"/>
      </w:r>
    </w:p>
    <w:p w14:paraId="5761D664" w14:textId="653D1A00" w:rsidR="00501985" w:rsidRDefault="00501985">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_Toc82678988 \h </w:instrText>
      </w:r>
      <w:r>
        <w:fldChar w:fldCharType="separate"/>
      </w:r>
      <w:r>
        <w:t>94</w:t>
      </w:r>
      <w:r>
        <w:fldChar w:fldCharType="end"/>
      </w:r>
    </w:p>
    <w:p w14:paraId="5F6A9956" w14:textId="72396198" w:rsidR="00501985" w:rsidRDefault="00501985">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_Toc82678989 \h </w:instrText>
      </w:r>
      <w:r>
        <w:fldChar w:fldCharType="separate"/>
      </w:r>
      <w:r>
        <w:t>94</w:t>
      </w:r>
      <w:r>
        <w:fldChar w:fldCharType="end"/>
      </w:r>
    </w:p>
    <w:p w14:paraId="17895E5F" w14:textId="2A2B99E4" w:rsidR="00501985" w:rsidRDefault="00501985">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_Toc82678990 \h </w:instrText>
      </w:r>
      <w:r>
        <w:fldChar w:fldCharType="separate"/>
      </w:r>
      <w:r>
        <w:t>94</w:t>
      </w:r>
      <w:r>
        <w:fldChar w:fldCharType="end"/>
      </w:r>
    </w:p>
    <w:p w14:paraId="0BF62C18" w14:textId="2880E08A" w:rsidR="00501985" w:rsidRDefault="00501985">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_Toc82678991 \h </w:instrText>
      </w:r>
      <w:r>
        <w:fldChar w:fldCharType="separate"/>
      </w:r>
      <w:r>
        <w:t>94</w:t>
      </w:r>
      <w:r>
        <w:fldChar w:fldCharType="end"/>
      </w:r>
    </w:p>
    <w:p w14:paraId="7E06566D" w14:textId="5BC2526F" w:rsidR="00501985" w:rsidRDefault="00501985">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_Toc82678992 \h </w:instrText>
      </w:r>
      <w:r>
        <w:fldChar w:fldCharType="separate"/>
      </w:r>
      <w:r>
        <w:t>94</w:t>
      </w:r>
      <w:r>
        <w:fldChar w:fldCharType="end"/>
      </w:r>
    </w:p>
    <w:p w14:paraId="542E9F43" w14:textId="2BAB46DB" w:rsidR="00501985" w:rsidRDefault="00501985">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_Toc82678993 \h </w:instrText>
      </w:r>
      <w:r>
        <w:fldChar w:fldCharType="separate"/>
      </w:r>
      <w:r>
        <w:t>95</w:t>
      </w:r>
      <w:r>
        <w:fldChar w:fldCharType="end"/>
      </w:r>
    </w:p>
    <w:p w14:paraId="1BA0BD5C" w14:textId="1CD33F38" w:rsidR="00501985" w:rsidRDefault="00501985">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_Toc82678994 \h </w:instrText>
      </w:r>
      <w:r>
        <w:fldChar w:fldCharType="separate"/>
      </w:r>
      <w:r>
        <w:t>95</w:t>
      </w:r>
      <w:r>
        <w:fldChar w:fldCharType="end"/>
      </w:r>
    </w:p>
    <w:p w14:paraId="008D3B1B" w14:textId="6C2A010B" w:rsidR="00501985" w:rsidRDefault="00501985">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_Toc82678995 \h </w:instrText>
      </w:r>
      <w:r>
        <w:fldChar w:fldCharType="separate"/>
      </w:r>
      <w:r>
        <w:t>95</w:t>
      </w:r>
      <w:r>
        <w:fldChar w:fldCharType="end"/>
      </w:r>
    </w:p>
    <w:p w14:paraId="452135A1" w14:textId="093B3205" w:rsidR="00501985" w:rsidRDefault="00501985">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_Toc82678996 \h </w:instrText>
      </w:r>
      <w:r>
        <w:fldChar w:fldCharType="separate"/>
      </w:r>
      <w:r>
        <w:t>96</w:t>
      </w:r>
      <w:r>
        <w:fldChar w:fldCharType="end"/>
      </w:r>
    </w:p>
    <w:p w14:paraId="26132B85" w14:textId="7D3C3F8A" w:rsidR="00501985" w:rsidRDefault="00501985">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_Toc82678997 \h </w:instrText>
      </w:r>
      <w:r>
        <w:fldChar w:fldCharType="separate"/>
      </w:r>
      <w:r>
        <w:t>96</w:t>
      </w:r>
      <w:r>
        <w:fldChar w:fldCharType="end"/>
      </w:r>
    </w:p>
    <w:p w14:paraId="48795DF0" w14:textId="3BAEECFE" w:rsidR="00501985" w:rsidRDefault="00501985">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_Toc82678998 \h </w:instrText>
      </w:r>
      <w:r>
        <w:fldChar w:fldCharType="separate"/>
      </w:r>
      <w:r>
        <w:t>96</w:t>
      </w:r>
      <w:r>
        <w:fldChar w:fldCharType="end"/>
      </w:r>
    </w:p>
    <w:p w14:paraId="7315AB1B" w14:textId="006D72EE" w:rsidR="00501985" w:rsidRDefault="00501985">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_Toc82678999 \h </w:instrText>
      </w:r>
      <w:r>
        <w:fldChar w:fldCharType="separate"/>
      </w:r>
      <w:r>
        <w:t>96</w:t>
      </w:r>
      <w:r>
        <w:fldChar w:fldCharType="end"/>
      </w:r>
    </w:p>
    <w:p w14:paraId="215232BB" w14:textId="198BF82C" w:rsidR="00501985" w:rsidRDefault="00501985">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_Toc82679000 \h </w:instrText>
      </w:r>
      <w:r>
        <w:fldChar w:fldCharType="separate"/>
      </w:r>
      <w:r>
        <w:t>97</w:t>
      </w:r>
      <w:r>
        <w:fldChar w:fldCharType="end"/>
      </w:r>
    </w:p>
    <w:p w14:paraId="6970F697" w14:textId="7981896C" w:rsidR="00501985" w:rsidRDefault="00501985">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_Toc82679001 \h </w:instrText>
      </w:r>
      <w:r>
        <w:fldChar w:fldCharType="separate"/>
      </w:r>
      <w:r>
        <w:t>97</w:t>
      </w:r>
      <w:r>
        <w:fldChar w:fldCharType="end"/>
      </w:r>
    </w:p>
    <w:p w14:paraId="2DB0E3B6" w14:textId="323F7629" w:rsidR="00501985" w:rsidRDefault="00501985">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_Toc82679002 \h </w:instrText>
      </w:r>
      <w:r>
        <w:fldChar w:fldCharType="separate"/>
      </w:r>
      <w:r>
        <w:t>97</w:t>
      </w:r>
      <w:r>
        <w:fldChar w:fldCharType="end"/>
      </w:r>
    </w:p>
    <w:p w14:paraId="761C8352" w14:textId="15E02E50" w:rsidR="00501985" w:rsidRDefault="00501985">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_Toc82679003 \h </w:instrText>
      </w:r>
      <w:r>
        <w:fldChar w:fldCharType="separate"/>
      </w:r>
      <w:r>
        <w:t>98</w:t>
      </w:r>
      <w:r>
        <w:fldChar w:fldCharType="end"/>
      </w:r>
    </w:p>
    <w:p w14:paraId="3EE6E88F" w14:textId="20E33954" w:rsidR="00501985" w:rsidRDefault="00501985">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_Toc82679004 \h </w:instrText>
      </w:r>
      <w:r>
        <w:fldChar w:fldCharType="separate"/>
      </w:r>
      <w:r>
        <w:t>98</w:t>
      </w:r>
      <w:r>
        <w:fldChar w:fldCharType="end"/>
      </w:r>
    </w:p>
    <w:p w14:paraId="3B7494E2" w14:textId="43A0CBBC" w:rsidR="00501985" w:rsidRDefault="00501985">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_Toc82679005 \h </w:instrText>
      </w:r>
      <w:r>
        <w:fldChar w:fldCharType="separate"/>
      </w:r>
      <w:r>
        <w:t>98</w:t>
      </w:r>
      <w:r>
        <w:fldChar w:fldCharType="end"/>
      </w:r>
    </w:p>
    <w:p w14:paraId="02808144" w14:textId="7952106A" w:rsidR="00501985" w:rsidRDefault="00501985">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_Toc82679006 \h </w:instrText>
      </w:r>
      <w:r>
        <w:fldChar w:fldCharType="separate"/>
      </w:r>
      <w:r>
        <w:t>98</w:t>
      </w:r>
      <w:r>
        <w:fldChar w:fldCharType="end"/>
      </w:r>
    </w:p>
    <w:p w14:paraId="16EBB50B" w14:textId="16A7930B" w:rsidR="00501985" w:rsidRDefault="00501985">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_Toc82679007 \h </w:instrText>
      </w:r>
      <w:r>
        <w:fldChar w:fldCharType="separate"/>
      </w:r>
      <w:r>
        <w:t>98</w:t>
      </w:r>
      <w:r>
        <w:fldChar w:fldCharType="end"/>
      </w:r>
    </w:p>
    <w:p w14:paraId="6B8D2855" w14:textId="634B9828" w:rsidR="00501985" w:rsidRDefault="00501985">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_Toc82679008 \h </w:instrText>
      </w:r>
      <w:r>
        <w:fldChar w:fldCharType="separate"/>
      </w:r>
      <w:r>
        <w:t>99</w:t>
      </w:r>
      <w:r>
        <w:fldChar w:fldCharType="end"/>
      </w:r>
    </w:p>
    <w:p w14:paraId="215144B5" w14:textId="3D6929D5" w:rsidR="00501985" w:rsidRDefault="00501985">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_Toc82679009 \h </w:instrText>
      </w:r>
      <w:r>
        <w:fldChar w:fldCharType="separate"/>
      </w:r>
      <w:r>
        <w:t>99</w:t>
      </w:r>
      <w:r>
        <w:fldChar w:fldCharType="end"/>
      </w:r>
    </w:p>
    <w:p w14:paraId="45C5A919" w14:textId="14D7FA97" w:rsidR="00501985" w:rsidRDefault="00501985">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_Toc82679010 \h </w:instrText>
      </w:r>
      <w:r>
        <w:fldChar w:fldCharType="separate"/>
      </w:r>
      <w:r>
        <w:t>99</w:t>
      </w:r>
      <w:r>
        <w:fldChar w:fldCharType="end"/>
      </w:r>
    </w:p>
    <w:p w14:paraId="4AF4F9A6" w14:textId="2EC30853" w:rsidR="00501985" w:rsidRDefault="00501985">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_Toc82679011 \h </w:instrText>
      </w:r>
      <w:r>
        <w:fldChar w:fldCharType="separate"/>
      </w:r>
      <w:r>
        <w:t>100</w:t>
      </w:r>
      <w:r>
        <w:fldChar w:fldCharType="end"/>
      </w:r>
    </w:p>
    <w:p w14:paraId="331A3FC7" w14:textId="5F81CEC1" w:rsidR="00501985" w:rsidRDefault="00501985">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_Toc82679012 \h </w:instrText>
      </w:r>
      <w:r>
        <w:fldChar w:fldCharType="separate"/>
      </w:r>
      <w:r>
        <w:t>100</w:t>
      </w:r>
      <w:r>
        <w:fldChar w:fldCharType="end"/>
      </w:r>
    </w:p>
    <w:p w14:paraId="110D9368" w14:textId="40EE57C2" w:rsidR="00501985" w:rsidRDefault="00501985">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_Toc82679013 \h </w:instrText>
      </w:r>
      <w:r>
        <w:fldChar w:fldCharType="separate"/>
      </w:r>
      <w:r>
        <w:t>100</w:t>
      </w:r>
      <w:r>
        <w:fldChar w:fldCharType="end"/>
      </w:r>
    </w:p>
    <w:p w14:paraId="50DCB5A7" w14:textId="772BF0E8" w:rsidR="00501985" w:rsidRDefault="00501985">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_Toc82679014 \h </w:instrText>
      </w:r>
      <w:r>
        <w:fldChar w:fldCharType="separate"/>
      </w:r>
      <w:r>
        <w:t>100</w:t>
      </w:r>
      <w:r>
        <w:fldChar w:fldCharType="end"/>
      </w:r>
    </w:p>
    <w:p w14:paraId="3E319C56" w14:textId="0C22AB72" w:rsidR="00501985" w:rsidRDefault="00501985">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_Toc82679015 \h </w:instrText>
      </w:r>
      <w:r>
        <w:fldChar w:fldCharType="separate"/>
      </w:r>
      <w:r>
        <w:t>100</w:t>
      </w:r>
      <w:r>
        <w:fldChar w:fldCharType="end"/>
      </w:r>
    </w:p>
    <w:p w14:paraId="104772D3" w14:textId="30D6EF61" w:rsidR="00501985" w:rsidRDefault="00501985">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_Toc82679016 \h </w:instrText>
      </w:r>
      <w:r>
        <w:fldChar w:fldCharType="separate"/>
      </w:r>
      <w:r>
        <w:t>100</w:t>
      </w:r>
      <w:r>
        <w:fldChar w:fldCharType="end"/>
      </w:r>
    </w:p>
    <w:p w14:paraId="200CCB7E" w14:textId="1281CFF2" w:rsidR="00501985" w:rsidRDefault="00501985">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_Toc82679017 \h </w:instrText>
      </w:r>
      <w:r>
        <w:fldChar w:fldCharType="separate"/>
      </w:r>
      <w:r>
        <w:t>100</w:t>
      </w:r>
      <w:r>
        <w:fldChar w:fldCharType="end"/>
      </w:r>
    </w:p>
    <w:p w14:paraId="25E75526" w14:textId="73921339" w:rsidR="00501985" w:rsidRDefault="00501985">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_Toc82679018 \h </w:instrText>
      </w:r>
      <w:r>
        <w:fldChar w:fldCharType="separate"/>
      </w:r>
      <w:r>
        <w:t>101</w:t>
      </w:r>
      <w:r>
        <w:fldChar w:fldCharType="end"/>
      </w:r>
    </w:p>
    <w:p w14:paraId="36BA6B5F" w14:textId="5B7E45C7" w:rsidR="00501985" w:rsidRDefault="00501985">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_Toc82679019 \h </w:instrText>
      </w:r>
      <w:r>
        <w:fldChar w:fldCharType="separate"/>
      </w:r>
      <w:r>
        <w:t>101</w:t>
      </w:r>
      <w:r>
        <w:fldChar w:fldCharType="end"/>
      </w:r>
    </w:p>
    <w:p w14:paraId="28B5E9D0" w14:textId="46740601" w:rsidR="00501985" w:rsidRDefault="00501985">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_Toc82679020 \h </w:instrText>
      </w:r>
      <w:r>
        <w:fldChar w:fldCharType="separate"/>
      </w:r>
      <w:r>
        <w:t>102</w:t>
      </w:r>
      <w:r>
        <w:fldChar w:fldCharType="end"/>
      </w:r>
    </w:p>
    <w:p w14:paraId="65D7A348" w14:textId="209D3FEC" w:rsidR="00501985" w:rsidRDefault="00501985">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_Toc82679021 \h </w:instrText>
      </w:r>
      <w:r>
        <w:fldChar w:fldCharType="separate"/>
      </w:r>
      <w:r>
        <w:t>102</w:t>
      </w:r>
      <w:r>
        <w:fldChar w:fldCharType="end"/>
      </w:r>
    </w:p>
    <w:p w14:paraId="1C9FEF61" w14:textId="622EACC1" w:rsidR="00501985" w:rsidRDefault="00501985">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_Toc82679022 \h </w:instrText>
      </w:r>
      <w:r>
        <w:fldChar w:fldCharType="separate"/>
      </w:r>
      <w:r>
        <w:t>102</w:t>
      </w:r>
      <w:r>
        <w:fldChar w:fldCharType="end"/>
      </w:r>
    </w:p>
    <w:p w14:paraId="3EAF1722" w14:textId="6CEEB5D8" w:rsidR="00501985" w:rsidRDefault="00501985">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_Toc82679023 \h </w:instrText>
      </w:r>
      <w:r>
        <w:fldChar w:fldCharType="separate"/>
      </w:r>
      <w:r>
        <w:t>103</w:t>
      </w:r>
      <w:r>
        <w:fldChar w:fldCharType="end"/>
      </w:r>
    </w:p>
    <w:p w14:paraId="5E174459" w14:textId="0B198FBD" w:rsidR="00501985" w:rsidRDefault="00501985">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_Toc82679024 \h </w:instrText>
      </w:r>
      <w:r>
        <w:fldChar w:fldCharType="separate"/>
      </w:r>
      <w:r>
        <w:t>103</w:t>
      </w:r>
      <w:r>
        <w:fldChar w:fldCharType="end"/>
      </w:r>
    </w:p>
    <w:p w14:paraId="3DA5F1BC" w14:textId="18150BA4" w:rsidR="00501985" w:rsidRDefault="00501985">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_Toc82679025 \h </w:instrText>
      </w:r>
      <w:r>
        <w:fldChar w:fldCharType="separate"/>
      </w:r>
      <w:r>
        <w:t>103</w:t>
      </w:r>
      <w:r>
        <w:fldChar w:fldCharType="end"/>
      </w:r>
    </w:p>
    <w:p w14:paraId="22378640" w14:textId="708B70AE" w:rsidR="00501985" w:rsidRDefault="00501985">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_Toc82679026 \h </w:instrText>
      </w:r>
      <w:r>
        <w:fldChar w:fldCharType="separate"/>
      </w:r>
      <w:r>
        <w:t>103</w:t>
      </w:r>
      <w:r>
        <w:fldChar w:fldCharType="end"/>
      </w:r>
    </w:p>
    <w:p w14:paraId="47260DA1" w14:textId="3A21C78F" w:rsidR="00501985" w:rsidRDefault="00501985">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_Toc82679027 \h </w:instrText>
      </w:r>
      <w:r>
        <w:fldChar w:fldCharType="separate"/>
      </w:r>
      <w:r>
        <w:t>103</w:t>
      </w:r>
      <w:r>
        <w:fldChar w:fldCharType="end"/>
      </w:r>
    </w:p>
    <w:p w14:paraId="19E5C52A" w14:textId="4B04BEAE" w:rsidR="00501985" w:rsidRDefault="00501985">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_Toc82679028 \h </w:instrText>
      </w:r>
      <w:r>
        <w:fldChar w:fldCharType="separate"/>
      </w:r>
      <w:r>
        <w:t>104</w:t>
      </w:r>
      <w:r>
        <w:fldChar w:fldCharType="end"/>
      </w:r>
    </w:p>
    <w:p w14:paraId="1EC99069" w14:textId="2F790A24" w:rsidR="00501985" w:rsidRDefault="00501985">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_Toc82679029 \h </w:instrText>
      </w:r>
      <w:r>
        <w:fldChar w:fldCharType="separate"/>
      </w:r>
      <w:r>
        <w:t>104</w:t>
      </w:r>
      <w:r>
        <w:fldChar w:fldCharType="end"/>
      </w:r>
    </w:p>
    <w:p w14:paraId="35B5CFCE" w14:textId="6F337A8F" w:rsidR="00501985" w:rsidRDefault="00501985">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_Toc82679030 \h </w:instrText>
      </w:r>
      <w:r>
        <w:fldChar w:fldCharType="separate"/>
      </w:r>
      <w:r>
        <w:t>104</w:t>
      </w:r>
      <w:r>
        <w:fldChar w:fldCharType="end"/>
      </w:r>
    </w:p>
    <w:p w14:paraId="1AF1EC80" w14:textId="60E0A062" w:rsidR="00501985" w:rsidRDefault="00501985">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_Toc82679031 \h </w:instrText>
      </w:r>
      <w:r>
        <w:fldChar w:fldCharType="separate"/>
      </w:r>
      <w:r>
        <w:t>104</w:t>
      </w:r>
      <w:r>
        <w:fldChar w:fldCharType="end"/>
      </w:r>
    </w:p>
    <w:p w14:paraId="4E0ABC19" w14:textId="642FC004" w:rsidR="00501985" w:rsidRDefault="00501985">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_Toc82679032 \h </w:instrText>
      </w:r>
      <w:r>
        <w:fldChar w:fldCharType="separate"/>
      </w:r>
      <w:r>
        <w:t>104</w:t>
      </w:r>
      <w:r>
        <w:fldChar w:fldCharType="end"/>
      </w:r>
    </w:p>
    <w:p w14:paraId="0CDEDD82" w14:textId="43216AC0" w:rsidR="00501985" w:rsidRDefault="00501985">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_Toc82679033 \h </w:instrText>
      </w:r>
      <w:r>
        <w:fldChar w:fldCharType="separate"/>
      </w:r>
      <w:r>
        <w:t>105</w:t>
      </w:r>
      <w:r>
        <w:fldChar w:fldCharType="end"/>
      </w:r>
    </w:p>
    <w:p w14:paraId="5CE47035" w14:textId="2DA79F75" w:rsidR="00501985" w:rsidRDefault="00501985">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_Toc82679034 \h </w:instrText>
      </w:r>
      <w:r>
        <w:fldChar w:fldCharType="separate"/>
      </w:r>
      <w:r>
        <w:t>106</w:t>
      </w:r>
      <w:r>
        <w:fldChar w:fldCharType="end"/>
      </w:r>
    </w:p>
    <w:p w14:paraId="42B192FF" w14:textId="53F2C0F0" w:rsidR="00501985" w:rsidRDefault="00501985">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_Toc82679035 \h </w:instrText>
      </w:r>
      <w:r>
        <w:fldChar w:fldCharType="separate"/>
      </w:r>
      <w:r>
        <w:t>106</w:t>
      </w:r>
      <w:r>
        <w:fldChar w:fldCharType="end"/>
      </w:r>
    </w:p>
    <w:p w14:paraId="31611023" w14:textId="2EA82B41" w:rsidR="00501985" w:rsidRDefault="00501985">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_Toc82679036 \h </w:instrText>
      </w:r>
      <w:r>
        <w:fldChar w:fldCharType="separate"/>
      </w:r>
      <w:r>
        <w:t>106</w:t>
      </w:r>
      <w:r>
        <w:fldChar w:fldCharType="end"/>
      </w:r>
    </w:p>
    <w:p w14:paraId="73B4DDD6" w14:textId="0E962D49" w:rsidR="00501985" w:rsidRDefault="00501985">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_Toc82679037 \h </w:instrText>
      </w:r>
      <w:r>
        <w:fldChar w:fldCharType="separate"/>
      </w:r>
      <w:r>
        <w:t>106</w:t>
      </w:r>
      <w:r>
        <w:fldChar w:fldCharType="end"/>
      </w:r>
    </w:p>
    <w:p w14:paraId="7CAF53BF" w14:textId="36117FB0" w:rsidR="00501985" w:rsidRDefault="00501985">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_Toc82679038 \h </w:instrText>
      </w:r>
      <w:r>
        <w:fldChar w:fldCharType="separate"/>
      </w:r>
      <w:r>
        <w:t>106</w:t>
      </w:r>
      <w:r>
        <w:fldChar w:fldCharType="end"/>
      </w:r>
    </w:p>
    <w:p w14:paraId="6D2CD413" w14:textId="4325A50C" w:rsidR="00501985" w:rsidRDefault="00501985">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_Toc82679039 \h </w:instrText>
      </w:r>
      <w:r>
        <w:fldChar w:fldCharType="separate"/>
      </w:r>
      <w:r>
        <w:t>107</w:t>
      </w:r>
      <w:r>
        <w:fldChar w:fldCharType="end"/>
      </w:r>
    </w:p>
    <w:p w14:paraId="6BD0C952" w14:textId="0E69AE79" w:rsidR="00501985" w:rsidRDefault="00501985">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_Toc82679040 \h </w:instrText>
      </w:r>
      <w:r>
        <w:fldChar w:fldCharType="separate"/>
      </w:r>
      <w:r>
        <w:t>107</w:t>
      </w:r>
      <w:r>
        <w:fldChar w:fldCharType="end"/>
      </w:r>
    </w:p>
    <w:p w14:paraId="43C848B3" w14:textId="2EB686CC" w:rsidR="00501985" w:rsidRDefault="00501985">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_Toc82679041 \h </w:instrText>
      </w:r>
      <w:r>
        <w:fldChar w:fldCharType="separate"/>
      </w:r>
      <w:r>
        <w:t>107</w:t>
      </w:r>
      <w:r>
        <w:fldChar w:fldCharType="end"/>
      </w:r>
    </w:p>
    <w:p w14:paraId="7599C2E1" w14:textId="421EAE72" w:rsidR="00501985" w:rsidRDefault="00501985">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_Toc82679042 \h </w:instrText>
      </w:r>
      <w:r>
        <w:fldChar w:fldCharType="separate"/>
      </w:r>
      <w:r>
        <w:t>107</w:t>
      </w:r>
      <w:r>
        <w:fldChar w:fldCharType="end"/>
      </w:r>
    </w:p>
    <w:p w14:paraId="26D6395C" w14:textId="6BEE3AC5" w:rsidR="00501985" w:rsidRDefault="00501985">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_Toc82679043 \h </w:instrText>
      </w:r>
      <w:r>
        <w:fldChar w:fldCharType="separate"/>
      </w:r>
      <w:r>
        <w:t>107</w:t>
      </w:r>
      <w:r>
        <w:fldChar w:fldCharType="end"/>
      </w:r>
    </w:p>
    <w:p w14:paraId="03634F93" w14:textId="261C56A8" w:rsidR="00501985" w:rsidRDefault="00501985">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_Toc82679044 \h </w:instrText>
      </w:r>
      <w:r>
        <w:fldChar w:fldCharType="separate"/>
      </w:r>
      <w:r>
        <w:t>108</w:t>
      </w:r>
      <w:r>
        <w:fldChar w:fldCharType="end"/>
      </w:r>
    </w:p>
    <w:p w14:paraId="13F06304" w14:textId="4450122C" w:rsidR="00501985" w:rsidRDefault="00501985">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_Toc82679045 \h </w:instrText>
      </w:r>
      <w:r>
        <w:fldChar w:fldCharType="separate"/>
      </w:r>
      <w:r>
        <w:t>108</w:t>
      </w:r>
      <w:r>
        <w:fldChar w:fldCharType="end"/>
      </w:r>
    </w:p>
    <w:p w14:paraId="0813552B" w14:textId="13325395" w:rsidR="00501985" w:rsidRDefault="00501985">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_Toc82679046 \h </w:instrText>
      </w:r>
      <w:r>
        <w:fldChar w:fldCharType="separate"/>
      </w:r>
      <w:r>
        <w:t>108</w:t>
      </w:r>
      <w:r>
        <w:fldChar w:fldCharType="end"/>
      </w:r>
    </w:p>
    <w:p w14:paraId="68B6F563" w14:textId="775531C4" w:rsidR="00501985" w:rsidRDefault="00501985">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_Toc82679047 \h </w:instrText>
      </w:r>
      <w:r>
        <w:fldChar w:fldCharType="separate"/>
      </w:r>
      <w:r>
        <w:t>108</w:t>
      </w:r>
      <w:r>
        <w:fldChar w:fldCharType="end"/>
      </w:r>
    </w:p>
    <w:p w14:paraId="4DF0BB98" w14:textId="5D599C6B" w:rsidR="00501985" w:rsidRDefault="00501985">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_Toc82679048 \h </w:instrText>
      </w:r>
      <w:r>
        <w:fldChar w:fldCharType="separate"/>
      </w:r>
      <w:r>
        <w:t>108</w:t>
      </w:r>
      <w:r>
        <w:fldChar w:fldCharType="end"/>
      </w:r>
    </w:p>
    <w:p w14:paraId="27598DE3" w14:textId="7EDEB430" w:rsidR="00501985" w:rsidRDefault="00501985">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_Toc82679049 \h </w:instrText>
      </w:r>
      <w:r>
        <w:fldChar w:fldCharType="separate"/>
      </w:r>
      <w:r>
        <w:t>109</w:t>
      </w:r>
      <w:r>
        <w:fldChar w:fldCharType="end"/>
      </w:r>
    </w:p>
    <w:p w14:paraId="31A504DF" w14:textId="546C175E" w:rsidR="00501985" w:rsidRDefault="00501985">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_Toc82679050 \h </w:instrText>
      </w:r>
      <w:r>
        <w:fldChar w:fldCharType="separate"/>
      </w:r>
      <w:r>
        <w:t>109</w:t>
      </w:r>
      <w:r>
        <w:fldChar w:fldCharType="end"/>
      </w:r>
    </w:p>
    <w:p w14:paraId="22B8BCD3" w14:textId="33C4B670" w:rsidR="00501985" w:rsidRDefault="00501985">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_Toc82679051 \h </w:instrText>
      </w:r>
      <w:r>
        <w:fldChar w:fldCharType="separate"/>
      </w:r>
      <w:r>
        <w:t>109</w:t>
      </w:r>
      <w:r>
        <w:fldChar w:fldCharType="end"/>
      </w:r>
    </w:p>
    <w:p w14:paraId="2430AE04" w14:textId="70906C5A" w:rsidR="00501985" w:rsidRDefault="00501985">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_Toc82679052 \h </w:instrText>
      </w:r>
      <w:r>
        <w:fldChar w:fldCharType="separate"/>
      </w:r>
      <w:r>
        <w:t>110</w:t>
      </w:r>
      <w:r>
        <w:fldChar w:fldCharType="end"/>
      </w:r>
    </w:p>
    <w:p w14:paraId="7A908E3D" w14:textId="51A07EC4" w:rsidR="00501985" w:rsidRDefault="00501985">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_Toc82679053 \h </w:instrText>
      </w:r>
      <w:r>
        <w:fldChar w:fldCharType="separate"/>
      </w:r>
      <w:r>
        <w:t>110</w:t>
      </w:r>
      <w:r>
        <w:fldChar w:fldCharType="end"/>
      </w:r>
    </w:p>
    <w:p w14:paraId="16ADC29C" w14:textId="4D2E8514" w:rsidR="00501985" w:rsidRDefault="00501985">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_Toc82679054 \h </w:instrText>
      </w:r>
      <w:r>
        <w:fldChar w:fldCharType="separate"/>
      </w:r>
      <w:r>
        <w:t>110</w:t>
      </w:r>
      <w:r>
        <w:fldChar w:fldCharType="end"/>
      </w:r>
    </w:p>
    <w:p w14:paraId="230F854F" w14:textId="3F97A5D7" w:rsidR="00501985" w:rsidRDefault="00501985">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_Toc82679055 \h </w:instrText>
      </w:r>
      <w:r>
        <w:fldChar w:fldCharType="separate"/>
      </w:r>
      <w:r>
        <w:t>110</w:t>
      </w:r>
      <w:r>
        <w:fldChar w:fldCharType="end"/>
      </w:r>
    </w:p>
    <w:p w14:paraId="2579E8BD" w14:textId="4A2DC370" w:rsidR="00501985" w:rsidRDefault="00501985">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_Toc82679056 \h </w:instrText>
      </w:r>
      <w:r>
        <w:fldChar w:fldCharType="separate"/>
      </w:r>
      <w:r>
        <w:t>110</w:t>
      </w:r>
      <w:r>
        <w:fldChar w:fldCharType="end"/>
      </w:r>
    </w:p>
    <w:p w14:paraId="50E2679C" w14:textId="3D8544A2" w:rsidR="00501985" w:rsidRDefault="00501985">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_Toc82679057 \h </w:instrText>
      </w:r>
      <w:r>
        <w:fldChar w:fldCharType="separate"/>
      </w:r>
      <w:r>
        <w:t>110</w:t>
      </w:r>
      <w:r>
        <w:fldChar w:fldCharType="end"/>
      </w:r>
    </w:p>
    <w:p w14:paraId="18ADBA6B" w14:textId="21740CA1" w:rsidR="00501985" w:rsidRDefault="00501985">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_Toc82679058 \h </w:instrText>
      </w:r>
      <w:r>
        <w:fldChar w:fldCharType="separate"/>
      </w:r>
      <w:r>
        <w:t>110</w:t>
      </w:r>
      <w:r>
        <w:fldChar w:fldCharType="end"/>
      </w:r>
    </w:p>
    <w:p w14:paraId="5BD5602E" w14:textId="1A1B5EC2" w:rsidR="00501985" w:rsidRDefault="00501985">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_Toc82679059 \h </w:instrText>
      </w:r>
      <w:r>
        <w:fldChar w:fldCharType="separate"/>
      </w:r>
      <w:r>
        <w:t>111</w:t>
      </w:r>
      <w:r>
        <w:fldChar w:fldCharType="end"/>
      </w:r>
    </w:p>
    <w:p w14:paraId="23D79F3A" w14:textId="6AFAFB89" w:rsidR="00501985" w:rsidRDefault="00501985">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_Toc82679060 \h </w:instrText>
      </w:r>
      <w:r>
        <w:fldChar w:fldCharType="separate"/>
      </w:r>
      <w:r>
        <w:t>111</w:t>
      </w:r>
      <w:r>
        <w:fldChar w:fldCharType="end"/>
      </w:r>
    </w:p>
    <w:p w14:paraId="220437BC" w14:textId="55FA6697" w:rsidR="00501985" w:rsidRDefault="00501985">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_Toc82679061 \h </w:instrText>
      </w:r>
      <w:r>
        <w:fldChar w:fldCharType="separate"/>
      </w:r>
      <w:r>
        <w:t>111</w:t>
      </w:r>
      <w:r>
        <w:fldChar w:fldCharType="end"/>
      </w:r>
    </w:p>
    <w:p w14:paraId="16DADB9A" w14:textId="3DF89E56" w:rsidR="00501985" w:rsidRDefault="00501985">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_Toc82679062 \h </w:instrText>
      </w:r>
      <w:r>
        <w:fldChar w:fldCharType="separate"/>
      </w:r>
      <w:r>
        <w:t>111</w:t>
      </w:r>
      <w:r>
        <w:fldChar w:fldCharType="end"/>
      </w:r>
    </w:p>
    <w:p w14:paraId="65274E2D" w14:textId="1BAEFB2B" w:rsidR="00501985" w:rsidRDefault="00501985">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_Toc82679063 \h </w:instrText>
      </w:r>
      <w:r>
        <w:fldChar w:fldCharType="separate"/>
      </w:r>
      <w:r>
        <w:t>111</w:t>
      </w:r>
      <w:r>
        <w:fldChar w:fldCharType="end"/>
      </w:r>
    </w:p>
    <w:p w14:paraId="2FEF0D22" w14:textId="19B32D87" w:rsidR="00501985" w:rsidRDefault="00501985">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_Toc82679064 \h </w:instrText>
      </w:r>
      <w:r>
        <w:fldChar w:fldCharType="separate"/>
      </w:r>
      <w:r>
        <w:t>112</w:t>
      </w:r>
      <w:r>
        <w:fldChar w:fldCharType="end"/>
      </w:r>
    </w:p>
    <w:p w14:paraId="00D7A3B4" w14:textId="092F8821" w:rsidR="00501985" w:rsidRDefault="00501985">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_Toc82679065 \h </w:instrText>
      </w:r>
      <w:r>
        <w:fldChar w:fldCharType="separate"/>
      </w:r>
      <w:r>
        <w:t>112</w:t>
      </w:r>
      <w:r>
        <w:fldChar w:fldCharType="end"/>
      </w:r>
    </w:p>
    <w:p w14:paraId="6BAFD567" w14:textId="2D48B366" w:rsidR="00501985" w:rsidRDefault="00501985">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_Toc82679066 \h </w:instrText>
      </w:r>
      <w:r>
        <w:fldChar w:fldCharType="separate"/>
      </w:r>
      <w:r>
        <w:t>112</w:t>
      </w:r>
      <w:r>
        <w:fldChar w:fldCharType="end"/>
      </w:r>
    </w:p>
    <w:p w14:paraId="539AC648" w14:textId="4B207A88" w:rsidR="00501985" w:rsidRDefault="00501985">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_Toc82679067 \h </w:instrText>
      </w:r>
      <w:r>
        <w:fldChar w:fldCharType="separate"/>
      </w:r>
      <w:r>
        <w:t>112</w:t>
      </w:r>
      <w:r>
        <w:fldChar w:fldCharType="end"/>
      </w:r>
    </w:p>
    <w:p w14:paraId="73B592E4" w14:textId="2A6D789A" w:rsidR="00501985" w:rsidRDefault="00501985">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_Toc82679068 \h </w:instrText>
      </w:r>
      <w:r>
        <w:fldChar w:fldCharType="separate"/>
      </w:r>
      <w:r>
        <w:t>112</w:t>
      </w:r>
      <w:r>
        <w:fldChar w:fldCharType="end"/>
      </w:r>
    </w:p>
    <w:p w14:paraId="17D133C2" w14:textId="2E6712E2" w:rsidR="00501985" w:rsidRDefault="00501985">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_Toc82679069 \h </w:instrText>
      </w:r>
      <w:r>
        <w:fldChar w:fldCharType="separate"/>
      </w:r>
      <w:r>
        <w:t>113</w:t>
      </w:r>
      <w:r>
        <w:fldChar w:fldCharType="end"/>
      </w:r>
    </w:p>
    <w:p w14:paraId="4FBB67ED" w14:textId="3661BDD6" w:rsidR="00501985" w:rsidRDefault="00501985">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_Toc82679070 \h </w:instrText>
      </w:r>
      <w:r>
        <w:fldChar w:fldCharType="separate"/>
      </w:r>
      <w:r>
        <w:t>113</w:t>
      </w:r>
      <w:r>
        <w:fldChar w:fldCharType="end"/>
      </w:r>
    </w:p>
    <w:p w14:paraId="638ECFC1" w14:textId="4188E691" w:rsidR="00501985" w:rsidRDefault="00501985">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_Toc82679071 \h </w:instrText>
      </w:r>
      <w:r>
        <w:fldChar w:fldCharType="separate"/>
      </w:r>
      <w:r>
        <w:t>113</w:t>
      </w:r>
      <w:r>
        <w:fldChar w:fldCharType="end"/>
      </w:r>
    </w:p>
    <w:p w14:paraId="78C50516" w14:textId="51B86BFB" w:rsidR="00501985" w:rsidRDefault="00501985">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_Toc82679072 \h </w:instrText>
      </w:r>
      <w:r>
        <w:fldChar w:fldCharType="separate"/>
      </w:r>
      <w:r>
        <w:t>113</w:t>
      </w:r>
      <w:r>
        <w:fldChar w:fldCharType="end"/>
      </w:r>
    </w:p>
    <w:p w14:paraId="3961255D" w14:textId="526DC7E3" w:rsidR="00501985" w:rsidRDefault="00501985">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_Toc82679073 \h </w:instrText>
      </w:r>
      <w:r>
        <w:fldChar w:fldCharType="separate"/>
      </w:r>
      <w:r>
        <w:t>113</w:t>
      </w:r>
      <w:r>
        <w:fldChar w:fldCharType="end"/>
      </w:r>
    </w:p>
    <w:p w14:paraId="5EE32ABD" w14:textId="3240F78D" w:rsidR="00501985" w:rsidRDefault="00501985">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_Toc82679074 \h </w:instrText>
      </w:r>
      <w:r>
        <w:fldChar w:fldCharType="separate"/>
      </w:r>
      <w:r>
        <w:t>114</w:t>
      </w:r>
      <w:r>
        <w:fldChar w:fldCharType="end"/>
      </w:r>
    </w:p>
    <w:p w14:paraId="4BEB7937" w14:textId="26B2FA92" w:rsidR="00501985" w:rsidRDefault="00501985">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_Toc82679075 \h </w:instrText>
      </w:r>
      <w:r>
        <w:fldChar w:fldCharType="separate"/>
      </w:r>
      <w:r>
        <w:t>114</w:t>
      </w:r>
      <w:r>
        <w:fldChar w:fldCharType="end"/>
      </w:r>
    </w:p>
    <w:p w14:paraId="239603AE" w14:textId="17488F59" w:rsidR="00501985" w:rsidRDefault="00501985">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_Toc82679076 \h </w:instrText>
      </w:r>
      <w:r>
        <w:fldChar w:fldCharType="separate"/>
      </w:r>
      <w:r>
        <w:t>114</w:t>
      </w:r>
      <w:r>
        <w:fldChar w:fldCharType="end"/>
      </w:r>
    </w:p>
    <w:p w14:paraId="4D17F5BD" w14:textId="2DE6BDC9" w:rsidR="00501985" w:rsidRDefault="00501985">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_Toc82679077 \h </w:instrText>
      </w:r>
      <w:r>
        <w:fldChar w:fldCharType="separate"/>
      </w:r>
      <w:r>
        <w:t>114</w:t>
      </w:r>
      <w:r>
        <w:fldChar w:fldCharType="end"/>
      </w:r>
    </w:p>
    <w:p w14:paraId="2B3B3119" w14:textId="4F5ABE6B" w:rsidR="00501985" w:rsidRDefault="00501985">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_Toc82679078 \h </w:instrText>
      </w:r>
      <w:r>
        <w:fldChar w:fldCharType="separate"/>
      </w:r>
      <w:r>
        <w:t>114</w:t>
      </w:r>
      <w:r>
        <w:fldChar w:fldCharType="end"/>
      </w:r>
    </w:p>
    <w:p w14:paraId="18D752F8" w14:textId="3B26DBE1" w:rsidR="00501985" w:rsidRDefault="00501985">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_Toc82679079 \h </w:instrText>
      </w:r>
      <w:r>
        <w:fldChar w:fldCharType="separate"/>
      </w:r>
      <w:r>
        <w:t>115</w:t>
      </w:r>
      <w:r>
        <w:fldChar w:fldCharType="end"/>
      </w:r>
    </w:p>
    <w:p w14:paraId="1796A121" w14:textId="575D127E" w:rsidR="00501985" w:rsidRDefault="00501985">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_Toc82679080 \h </w:instrText>
      </w:r>
      <w:r>
        <w:fldChar w:fldCharType="separate"/>
      </w:r>
      <w:r>
        <w:t>115</w:t>
      </w:r>
      <w:r>
        <w:fldChar w:fldCharType="end"/>
      </w:r>
    </w:p>
    <w:p w14:paraId="08B028D6" w14:textId="0061F437" w:rsidR="00501985" w:rsidRDefault="00501985">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_Toc82679081 \h </w:instrText>
      </w:r>
      <w:r>
        <w:fldChar w:fldCharType="separate"/>
      </w:r>
      <w:r>
        <w:t>115</w:t>
      </w:r>
      <w:r>
        <w:fldChar w:fldCharType="end"/>
      </w:r>
    </w:p>
    <w:p w14:paraId="691B55E8" w14:textId="0B739E66" w:rsidR="00501985" w:rsidRDefault="00501985">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_Toc82679082 \h </w:instrText>
      </w:r>
      <w:r>
        <w:fldChar w:fldCharType="separate"/>
      </w:r>
      <w:r>
        <w:t>115</w:t>
      </w:r>
      <w:r>
        <w:fldChar w:fldCharType="end"/>
      </w:r>
    </w:p>
    <w:p w14:paraId="58BBA003" w14:textId="45C261F0" w:rsidR="00501985" w:rsidRDefault="00501985">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_Toc82679083 \h </w:instrText>
      </w:r>
      <w:r>
        <w:fldChar w:fldCharType="separate"/>
      </w:r>
      <w:r>
        <w:t>115</w:t>
      </w:r>
      <w:r>
        <w:fldChar w:fldCharType="end"/>
      </w:r>
    </w:p>
    <w:p w14:paraId="30F68129" w14:textId="7267EFBA" w:rsidR="00501985" w:rsidRDefault="00501985">
      <w:pPr>
        <w:pStyle w:val="TOC4"/>
        <w:rPr>
          <w:rFonts w:asciiTheme="minorHAnsi" w:eastAsiaTheme="minorEastAsia" w:hAnsiTheme="minorHAnsi" w:cstheme="minorBidi"/>
          <w:sz w:val="22"/>
          <w:szCs w:val="22"/>
          <w:lang w:eastAsia="en-GB"/>
        </w:rPr>
      </w:pPr>
      <w:r>
        <w:t>6.1.3.29</w:t>
      </w:r>
      <w:r>
        <w:rPr>
          <w:rFonts w:asciiTheme="minorHAnsi" w:eastAsiaTheme="minorEastAsia" w:hAnsiTheme="minorHAnsi" w:cstheme="minorBidi"/>
          <w:sz w:val="22"/>
          <w:szCs w:val="22"/>
          <w:lang w:eastAsia="en-GB"/>
        </w:rPr>
        <w:tab/>
      </w:r>
      <w:r>
        <w:t>Resource: IndividualSharedData (Document)</w:t>
      </w:r>
      <w:r>
        <w:tab/>
      </w:r>
      <w:r>
        <w:fldChar w:fldCharType="begin" w:fldLock="1"/>
      </w:r>
      <w:r>
        <w:instrText xml:space="preserve"> PAGEREF _Toc82679084 \h </w:instrText>
      </w:r>
      <w:r>
        <w:fldChar w:fldCharType="separate"/>
      </w:r>
      <w:r>
        <w:t>117</w:t>
      </w:r>
      <w:r>
        <w:fldChar w:fldCharType="end"/>
      </w:r>
    </w:p>
    <w:p w14:paraId="7BC5D536" w14:textId="1E9CE0F4" w:rsidR="00501985" w:rsidRDefault="00501985">
      <w:pPr>
        <w:pStyle w:val="TOC5"/>
        <w:rPr>
          <w:rFonts w:asciiTheme="minorHAnsi" w:eastAsiaTheme="minorEastAsia" w:hAnsiTheme="minorHAnsi" w:cstheme="minorBidi"/>
          <w:sz w:val="22"/>
          <w:szCs w:val="22"/>
          <w:lang w:eastAsia="en-GB"/>
        </w:rPr>
      </w:pPr>
      <w:r>
        <w:t>6.1.3.29.1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_Toc82679085 \h </w:instrText>
      </w:r>
      <w:r>
        <w:fldChar w:fldCharType="separate"/>
      </w:r>
      <w:r>
        <w:t>117</w:t>
      </w:r>
      <w:r>
        <w:fldChar w:fldCharType="end"/>
      </w:r>
    </w:p>
    <w:p w14:paraId="6F917838" w14:textId="151ECD2A" w:rsidR="00501985" w:rsidRDefault="00501985">
      <w:pPr>
        <w:pStyle w:val="TOC5"/>
        <w:rPr>
          <w:rFonts w:asciiTheme="minorHAnsi" w:eastAsiaTheme="minorEastAsia" w:hAnsiTheme="minorHAnsi" w:cstheme="minorBidi"/>
          <w:sz w:val="22"/>
          <w:szCs w:val="22"/>
          <w:lang w:eastAsia="en-GB"/>
        </w:rPr>
      </w:pPr>
      <w:r>
        <w:t>6.1.3.29.2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_Toc82679086 \h </w:instrText>
      </w:r>
      <w:r>
        <w:fldChar w:fldCharType="separate"/>
      </w:r>
      <w:r>
        <w:t>117</w:t>
      </w:r>
      <w:r>
        <w:fldChar w:fldCharType="end"/>
      </w:r>
    </w:p>
    <w:p w14:paraId="3ABDE312" w14:textId="0B14200C" w:rsidR="00501985" w:rsidRDefault="00501985">
      <w:pPr>
        <w:pStyle w:val="TOC5"/>
        <w:rPr>
          <w:rFonts w:asciiTheme="minorHAnsi" w:eastAsiaTheme="minorEastAsia" w:hAnsiTheme="minorHAnsi" w:cstheme="minorBidi"/>
          <w:sz w:val="22"/>
          <w:szCs w:val="22"/>
          <w:lang w:eastAsia="en-GB"/>
        </w:rPr>
      </w:pPr>
      <w:r>
        <w:t>6.1.3.29.3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_Toc82679087 \h </w:instrText>
      </w:r>
      <w:r>
        <w:fldChar w:fldCharType="separate"/>
      </w:r>
      <w:r>
        <w:t>117</w:t>
      </w:r>
      <w:r>
        <w:fldChar w:fldCharType="end"/>
      </w:r>
    </w:p>
    <w:p w14:paraId="21BD0494" w14:textId="07C2EB99" w:rsidR="00501985" w:rsidRDefault="00501985">
      <w:pPr>
        <w:pStyle w:val="TOC6"/>
        <w:rPr>
          <w:rFonts w:asciiTheme="minorHAnsi" w:eastAsiaTheme="minorEastAsia" w:hAnsiTheme="minorHAnsi" w:cstheme="minorBidi"/>
          <w:sz w:val="22"/>
          <w:szCs w:val="22"/>
          <w:lang w:eastAsia="en-GB"/>
        </w:rPr>
      </w:pPr>
      <w:r>
        <w:t>6.1.3.29.3.1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_Toc82679088 \h </w:instrText>
      </w:r>
      <w:r>
        <w:fldChar w:fldCharType="separate"/>
      </w:r>
      <w:r>
        <w:t>117</w:t>
      </w:r>
      <w:r>
        <w:fldChar w:fldCharType="end"/>
      </w:r>
    </w:p>
    <w:p w14:paraId="6B656FD7" w14:textId="0991E70A" w:rsidR="00501985" w:rsidRDefault="0050198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_Toc82679089 \h </w:instrText>
      </w:r>
      <w:r>
        <w:fldChar w:fldCharType="separate"/>
      </w:r>
      <w:r>
        <w:t>118</w:t>
      </w:r>
      <w:r>
        <w:fldChar w:fldCharType="end"/>
      </w:r>
    </w:p>
    <w:p w14:paraId="2D806F49" w14:textId="2F4678C5" w:rsidR="00501985" w:rsidRDefault="0050198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_Toc82679090 \h </w:instrText>
      </w:r>
      <w:r>
        <w:fldChar w:fldCharType="separate"/>
      </w:r>
      <w:r>
        <w:t>118</w:t>
      </w:r>
      <w:r>
        <w:fldChar w:fldCharType="end"/>
      </w:r>
    </w:p>
    <w:p w14:paraId="333A17D1" w14:textId="1B90BC01" w:rsidR="00501985" w:rsidRDefault="00501985">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_Toc82679091 \h </w:instrText>
      </w:r>
      <w:r>
        <w:fldChar w:fldCharType="separate"/>
      </w:r>
      <w:r>
        <w:t>118</w:t>
      </w:r>
      <w:r>
        <w:fldChar w:fldCharType="end"/>
      </w:r>
    </w:p>
    <w:p w14:paraId="56B06DAA" w14:textId="1B14C113" w:rsidR="00501985" w:rsidRDefault="0050198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_Toc82679092 \h </w:instrText>
      </w:r>
      <w:r>
        <w:fldChar w:fldCharType="separate"/>
      </w:r>
      <w:r>
        <w:t>118</w:t>
      </w:r>
      <w:r>
        <w:fldChar w:fldCharType="end"/>
      </w:r>
    </w:p>
    <w:p w14:paraId="496BEA33" w14:textId="583A82E0" w:rsidR="00501985" w:rsidRDefault="0050198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_Toc82679093 \h </w:instrText>
      </w:r>
      <w:r>
        <w:fldChar w:fldCharType="separate"/>
      </w:r>
      <w:r>
        <w:t>119</w:t>
      </w:r>
      <w:r>
        <w:fldChar w:fldCharType="end"/>
      </w:r>
    </w:p>
    <w:p w14:paraId="4C047F64" w14:textId="5B063627" w:rsidR="00501985" w:rsidRDefault="0050198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_Toc82679094 \h </w:instrText>
      </w:r>
      <w:r>
        <w:fldChar w:fldCharType="separate"/>
      </w:r>
      <w:r>
        <w:t>119</w:t>
      </w:r>
      <w:r>
        <w:fldChar w:fldCharType="end"/>
      </w:r>
    </w:p>
    <w:p w14:paraId="63980980" w14:textId="6B5C69DE" w:rsidR="00501985" w:rsidRDefault="00501985">
      <w:pPr>
        <w:pStyle w:val="TOC4"/>
        <w:rPr>
          <w:rFonts w:asciiTheme="minorHAnsi" w:eastAsiaTheme="minorEastAsia" w:hAnsiTheme="minorHAnsi" w:cstheme="minorBidi"/>
          <w:sz w:val="22"/>
          <w:szCs w:val="22"/>
          <w:lang w:eastAsia="en-GB"/>
        </w:rPr>
      </w:pPr>
      <w:r w:rsidRPr="00CD1B57">
        <w:rPr>
          <w:lang w:val="en-US"/>
        </w:rPr>
        <w:t>6.1.6.2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_Toc82679095 \h </w:instrText>
      </w:r>
      <w:r>
        <w:fldChar w:fldCharType="separate"/>
      </w:r>
      <w:r>
        <w:t>125</w:t>
      </w:r>
      <w:r>
        <w:fldChar w:fldCharType="end"/>
      </w:r>
    </w:p>
    <w:p w14:paraId="5AB15C19" w14:textId="2B2E6CF8" w:rsidR="00501985" w:rsidRDefault="0050198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_Toc82679096 \h </w:instrText>
      </w:r>
      <w:r>
        <w:fldChar w:fldCharType="separate"/>
      </w:r>
      <w:r>
        <w:t>125</w:t>
      </w:r>
      <w:r>
        <w:fldChar w:fldCharType="end"/>
      </w:r>
    </w:p>
    <w:p w14:paraId="61271ACC" w14:textId="4824D7CD" w:rsidR="00501985" w:rsidRDefault="0050198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_Toc82679097 \h </w:instrText>
      </w:r>
      <w:r>
        <w:fldChar w:fldCharType="separate"/>
      </w:r>
      <w:r>
        <w:t>125</w:t>
      </w:r>
      <w:r>
        <w:fldChar w:fldCharType="end"/>
      </w:r>
    </w:p>
    <w:p w14:paraId="343BFDA5" w14:textId="7D2A5E0C" w:rsidR="00501985" w:rsidRDefault="0050198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_Toc82679098 \h </w:instrText>
      </w:r>
      <w:r>
        <w:fldChar w:fldCharType="separate"/>
      </w:r>
      <w:r>
        <w:t>126</w:t>
      </w:r>
      <w:r>
        <w:fldChar w:fldCharType="end"/>
      </w:r>
    </w:p>
    <w:p w14:paraId="7C7E6E3E" w14:textId="4B5FAD8C" w:rsidR="00501985" w:rsidRDefault="00501985">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_Toc82679099 \h </w:instrText>
      </w:r>
      <w:r>
        <w:fldChar w:fldCharType="separate"/>
      </w:r>
      <w:r>
        <w:t>129</w:t>
      </w:r>
      <w:r>
        <w:fldChar w:fldCharType="end"/>
      </w:r>
    </w:p>
    <w:p w14:paraId="19582F6C" w14:textId="77A60522" w:rsidR="00501985" w:rsidRDefault="0050198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_Toc82679100 \h </w:instrText>
      </w:r>
      <w:r>
        <w:fldChar w:fldCharType="separate"/>
      </w:r>
      <w:r>
        <w:t>133</w:t>
      </w:r>
      <w:r>
        <w:fldChar w:fldCharType="end"/>
      </w:r>
    </w:p>
    <w:p w14:paraId="671FEF1D" w14:textId="34E414A5" w:rsidR="00501985" w:rsidRDefault="0050198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_Toc82679101 \h </w:instrText>
      </w:r>
      <w:r>
        <w:fldChar w:fldCharType="separate"/>
      </w:r>
      <w:r>
        <w:t>134</w:t>
      </w:r>
      <w:r>
        <w:fldChar w:fldCharType="end"/>
      </w:r>
    </w:p>
    <w:p w14:paraId="4F25242B" w14:textId="455E339C" w:rsidR="00501985" w:rsidRDefault="0050198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_Toc82679102 \h </w:instrText>
      </w:r>
      <w:r>
        <w:fldChar w:fldCharType="separate"/>
      </w:r>
      <w:r>
        <w:t>134</w:t>
      </w:r>
      <w:r>
        <w:fldChar w:fldCharType="end"/>
      </w:r>
    </w:p>
    <w:p w14:paraId="5EE97064" w14:textId="12BA1449" w:rsidR="00501985" w:rsidRDefault="00501985">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_Toc82679103 \h </w:instrText>
      </w:r>
      <w:r>
        <w:fldChar w:fldCharType="separate"/>
      </w:r>
      <w:r>
        <w:t>135</w:t>
      </w:r>
      <w:r>
        <w:fldChar w:fldCharType="end"/>
      </w:r>
    </w:p>
    <w:p w14:paraId="3C89A650" w14:textId="38AD74C6" w:rsidR="00501985" w:rsidRDefault="0050198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_Toc82679104 \h </w:instrText>
      </w:r>
      <w:r>
        <w:fldChar w:fldCharType="separate"/>
      </w:r>
      <w:r>
        <w:t>136</w:t>
      </w:r>
      <w:r>
        <w:fldChar w:fldCharType="end"/>
      </w:r>
    </w:p>
    <w:p w14:paraId="07BE19D1" w14:textId="26ECD2D6" w:rsidR="00501985" w:rsidRDefault="0050198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_Toc82679105 \h </w:instrText>
      </w:r>
      <w:r>
        <w:fldChar w:fldCharType="separate"/>
      </w:r>
      <w:r>
        <w:t>138</w:t>
      </w:r>
      <w:r>
        <w:fldChar w:fldCharType="end"/>
      </w:r>
    </w:p>
    <w:p w14:paraId="22F116BB" w14:textId="21326938" w:rsidR="00501985" w:rsidRDefault="00501985">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_Toc82679106 \h </w:instrText>
      </w:r>
      <w:r>
        <w:fldChar w:fldCharType="separate"/>
      </w:r>
      <w:r>
        <w:t>138</w:t>
      </w:r>
      <w:r>
        <w:fldChar w:fldCharType="end"/>
      </w:r>
    </w:p>
    <w:p w14:paraId="1601D96E" w14:textId="3A45B982" w:rsidR="00501985" w:rsidRDefault="0050198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_Toc82679107 \h </w:instrText>
      </w:r>
      <w:r>
        <w:fldChar w:fldCharType="separate"/>
      </w:r>
      <w:r>
        <w:t>138</w:t>
      </w:r>
      <w:r>
        <w:fldChar w:fldCharType="end"/>
      </w:r>
    </w:p>
    <w:p w14:paraId="5FFF0E1A" w14:textId="29F54CEB" w:rsidR="00501985" w:rsidRDefault="0050198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_Toc82679108 \h </w:instrText>
      </w:r>
      <w:r>
        <w:fldChar w:fldCharType="separate"/>
      </w:r>
      <w:r>
        <w:t>138</w:t>
      </w:r>
      <w:r>
        <w:fldChar w:fldCharType="end"/>
      </w:r>
    </w:p>
    <w:p w14:paraId="56CCDDAD" w14:textId="5B4A13D7" w:rsidR="00501985" w:rsidRDefault="0050198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_Toc82679109 \h </w:instrText>
      </w:r>
      <w:r>
        <w:fldChar w:fldCharType="separate"/>
      </w:r>
      <w:r>
        <w:t>139</w:t>
      </w:r>
      <w:r>
        <w:fldChar w:fldCharType="end"/>
      </w:r>
    </w:p>
    <w:p w14:paraId="0C6114B6" w14:textId="4E76F9AA" w:rsidR="00501985" w:rsidRDefault="0050198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_Toc82679110 \h </w:instrText>
      </w:r>
      <w:r>
        <w:fldChar w:fldCharType="separate"/>
      </w:r>
      <w:r>
        <w:t>139</w:t>
      </w:r>
      <w:r>
        <w:fldChar w:fldCharType="end"/>
      </w:r>
    </w:p>
    <w:p w14:paraId="03643BF3" w14:textId="66C864DE" w:rsidR="00501985" w:rsidRDefault="00501985">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_Toc82679111 \h </w:instrText>
      </w:r>
      <w:r>
        <w:fldChar w:fldCharType="separate"/>
      </w:r>
      <w:r>
        <w:t>140</w:t>
      </w:r>
      <w:r>
        <w:fldChar w:fldCharType="end"/>
      </w:r>
    </w:p>
    <w:p w14:paraId="375C84BD" w14:textId="7F0FC346" w:rsidR="00501985" w:rsidRDefault="00501985">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_Toc82679112 \h </w:instrText>
      </w:r>
      <w:r>
        <w:fldChar w:fldCharType="separate"/>
      </w:r>
      <w:r>
        <w:t>140</w:t>
      </w:r>
      <w:r>
        <w:fldChar w:fldCharType="end"/>
      </w:r>
    </w:p>
    <w:p w14:paraId="735D079F" w14:textId="7D501B43" w:rsidR="00501985" w:rsidRDefault="00501985">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_Toc82679113 \h </w:instrText>
      </w:r>
      <w:r>
        <w:fldChar w:fldCharType="separate"/>
      </w:r>
      <w:r>
        <w:t>140</w:t>
      </w:r>
      <w:r>
        <w:fldChar w:fldCharType="end"/>
      </w:r>
    </w:p>
    <w:p w14:paraId="52FA4B1B" w14:textId="6EF0D2DB" w:rsidR="00501985" w:rsidRDefault="00501985">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_Toc82679114 \h </w:instrText>
      </w:r>
      <w:r>
        <w:fldChar w:fldCharType="separate"/>
      </w:r>
      <w:r>
        <w:t>140</w:t>
      </w:r>
      <w:r>
        <w:fldChar w:fldCharType="end"/>
      </w:r>
    </w:p>
    <w:p w14:paraId="67203DD2" w14:textId="68D09FA5" w:rsidR="00501985" w:rsidRDefault="00501985">
      <w:pPr>
        <w:pStyle w:val="TOC5"/>
        <w:rPr>
          <w:rFonts w:asciiTheme="minorHAnsi" w:eastAsiaTheme="minorEastAsia" w:hAnsiTheme="minorHAnsi" w:cstheme="minorBidi"/>
          <w:sz w:val="22"/>
          <w:szCs w:val="22"/>
          <w:lang w:eastAsia="en-GB"/>
        </w:rPr>
      </w:pPr>
      <w:r>
        <w:lastRenderedPageBreak/>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_Toc82679115 \h </w:instrText>
      </w:r>
      <w:r>
        <w:fldChar w:fldCharType="separate"/>
      </w:r>
      <w:r>
        <w:t>140</w:t>
      </w:r>
      <w:r>
        <w:fldChar w:fldCharType="end"/>
      </w:r>
    </w:p>
    <w:p w14:paraId="5AF09A86" w14:textId="71BA91F4" w:rsidR="00501985" w:rsidRDefault="00501985">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_Toc82679116 \h </w:instrText>
      </w:r>
      <w:r>
        <w:fldChar w:fldCharType="separate"/>
      </w:r>
      <w:r>
        <w:t>140</w:t>
      </w:r>
      <w:r>
        <w:fldChar w:fldCharType="end"/>
      </w:r>
    </w:p>
    <w:p w14:paraId="5B64DC79" w14:textId="0DE87052" w:rsidR="00501985" w:rsidRDefault="00501985">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_Toc82679117 \h </w:instrText>
      </w:r>
      <w:r>
        <w:fldChar w:fldCharType="separate"/>
      </w:r>
      <w:r>
        <w:t>140</w:t>
      </w:r>
      <w:r>
        <w:fldChar w:fldCharType="end"/>
      </w:r>
    </w:p>
    <w:p w14:paraId="476AE6F9" w14:textId="6CC087CA" w:rsidR="00501985" w:rsidRDefault="00501985">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_Toc82679118 \h </w:instrText>
      </w:r>
      <w:r>
        <w:fldChar w:fldCharType="separate"/>
      </w:r>
      <w:r>
        <w:t>141</w:t>
      </w:r>
      <w:r>
        <w:fldChar w:fldCharType="end"/>
      </w:r>
    </w:p>
    <w:p w14:paraId="6B2BB034" w14:textId="0D44AA00" w:rsidR="00501985" w:rsidRDefault="00501985">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_Toc82679119 \h </w:instrText>
      </w:r>
      <w:r>
        <w:fldChar w:fldCharType="separate"/>
      </w:r>
      <w:r>
        <w:t>141</w:t>
      </w:r>
      <w:r>
        <w:fldChar w:fldCharType="end"/>
      </w:r>
    </w:p>
    <w:p w14:paraId="06139B41" w14:textId="1509C6B3" w:rsidR="00501985" w:rsidRDefault="00501985">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_Toc82679120 \h </w:instrText>
      </w:r>
      <w:r>
        <w:fldChar w:fldCharType="separate"/>
      </w:r>
      <w:r>
        <w:t>141</w:t>
      </w:r>
      <w:r>
        <w:fldChar w:fldCharType="end"/>
      </w:r>
    </w:p>
    <w:p w14:paraId="3937B081" w14:textId="4B6DBD47" w:rsidR="00501985" w:rsidRDefault="00501985">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_Toc82679121 \h </w:instrText>
      </w:r>
      <w:r>
        <w:fldChar w:fldCharType="separate"/>
      </w:r>
      <w:r>
        <w:t>142</w:t>
      </w:r>
      <w:r>
        <w:fldChar w:fldCharType="end"/>
      </w:r>
    </w:p>
    <w:p w14:paraId="287B1EEE" w14:textId="2F193193" w:rsidR="00501985" w:rsidRDefault="00501985">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_Toc82679122 \h </w:instrText>
      </w:r>
      <w:r>
        <w:fldChar w:fldCharType="separate"/>
      </w:r>
      <w:r>
        <w:t>142</w:t>
      </w:r>
      <w:r>
        <w:fldChar w:fldCharType="end"/>
      </w:r>
    </w:p>
    <w:p w14:paraId="165E50AD" w14:textId="171AC814" w:rsidR="00501985" w:rsidRDefault="00501985">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_Toc82679123 \h </w:instrText>
      </w:r>
      <w:r>
        <w:fldChar w:fldCharType="separate"/>
      </w:r>
      <w:r>
        <w:t>143</w:t>
      </w:r>
      <w:r>
        <w:fldChar w:fldCharType="end"/>
      </w:r>
    </w:p>
    <w:p w14:paraId="3B49C9E0" w14:textId="17133D2E" w:rsidR="00501985" w:rsidRDefault="00501985">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_Toc82679124 \h </w:instrText>
      </w:r>
      <w:r>
        <w:fldChar w:fldCharType="separate"/>
      </w:r>
      <w:r>
        <w:t>143</w:t>
      </w:r>
      <w:r>
        <w:fldChar w:fldCharType="end"/>
      </w:r>
    </w:p>
    <w:p w14:paraId="18D265BA" w14:textId="3F7EDD95" w:rsidR="00501985" w:rsidRDefault="00501985">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_Toc82679125 \h </w:instrText>
      </w:r>
      <w:r>
        <w:fldChar w:fldCharType="separate"/>
      </w:r>
      <w:r>
        <w:t>143</w:t>
      </w:r>
      <w:r>
        <w:fldChar w:fldCharType="end"/>
      </w:r>
    </w:p>
    <w:p w14:paraId="5A9551C2" w14:textId="2B7D229D" w:rsidR="00501985" w:rsidRDefault="00501985">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_Toc82679126 \h </w:instrText>
      </w:r>
      <w:r>
        <w:fldChar w:fldCharType="separate"/>
      </w:r>
      <w:r>
        <w:t>143</w:t>
      </w:r>
      <w:r>
        <w:fldChar w:fldCharType="end"/>
      </w:r>
    </w:p>
    <w:p w14:paraId="2D6E5A5E" w14:textId="57C8C92E" w:rsidR="00501985" w:rsidRDefault="00501985">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_Toc82679127 \h </w:instrText>
      </w:r>
      <w:r>
        <w:fldChar w:fldCharType="separate"/>
      </w:r>
      <w:r>
        <w:t>144</w:t>
      </w:r>
      <w:r>
        <w:fldChar w:fldCharType="end"/>
      </w:r>
    </w:p>
    <w:p w14:paraId="7D8D8849" w14:textId="350255E4" w:rsidR="00501985" w:rsidRDefault="00501985">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_Toc82679128 \h </w:instrText>
      </w:r>
      <w:r>
        <w:fldChar w:fldCharType="separate"/>
      </w:r>
      <w:r>
        <w:t>144</w:t>
      </w:r>
      <w:r>
        <w:fldChar w:fldCharType="end"/>
      </w:r>
    </w:p>
    <w:p w14:paraId="39B244F1" w14:textId="0B556995" w:rsidR="00501985" w:rsidRDefault="00501985">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_Toc82679129 \h </w:instrText>
      </w:r>
      <w:r>
        <w:fldChar w:fldCharType="separate"/>
      </w:r>
      <w:r>
        <w:t>144</w:t>
      </w:r>
      <w:r>
        <w:fldChar w:fldCharType="end"/>
      </w:r>
    </w:p>
    <w:p w14:paraId="070BA51A" w14:textId="735D90B6" w:rsidR="00501985" w:rsidRDefault="00501985">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_Toc82679130 \h </w:instrText>
      </w:r>
      <w:r>
        <w:fldChar w:fldCharType="separate"/>
      </w:r>
      <w:r>
        <w:t>145</w:t>
      </w:r>
      <w:r>
        <w:fldChar w:fldCharType="end"/>
      </w:r>
    </w:p>
    <w:p w14:paraId="64C977DD" w14:textId="5C2A7F8C" w:rsidR="00501985" w:rsidRDefault="00501985">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_Toc82679131 \h </w:instrText>
      </w:r>
      <w:r>
        <w:fldChar w:fldCharType="separate"/>
      </w:r>
      <w:r>
        <w:t>145</w:t>
      </w:r>
      <w:r>
        <w:fldChar w:fldCharType="end"/>
      </w:r>
    </w:p>
    <w:p w14:paraId="20083393" w14:textId="17CBC697" w:rsidR="00501985" w:rsidRDefault="00501985">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_Toc82679132 \h </w:instrText>
      </w:r>
      <w:r>
        <w:fldChar w:fldCharType="separate"/>
      </w:r>
      <w:r>
        <w:t>145</w:t>
      </w:r>
      <w:r>
        <w:fldChar w:fldCharType="end"/>
      </w:r>
    </w:p>
    <w:p w14:paraId="75AF6385" w14:textId="3CEF4B67" w:rsidR="00501985" w:rsidRDefault="00501985">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_Toc82679133 \h </w:instrText>
      </w:r>
      <w:r>
        <w:fldChar w:fldCharType="separate"/>
      </w:r>
      <w:r>
        <w:t>146</w:t>
      </w:r>
      <w:r>
        <w:fldChar w:fldCharType="end"/>
      </w:r>
    </w:p>
    <w:p w14:paraId="6489CC57" w14:textId="6DF2806B" w:rsidR="00501985" w:rsidRDefault="00501985">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_Toc82679134 \h </w:instrText>
      </w:r>
      <w:r>
        <w:fldChar w:fldCharType="separate"/>
      </w:r>
      <w:r>
        <w:t>146</w:t>
      </w:r>
      <w:r>
        <w:fldChar w:fldCharType="end"/>
      </w:r>
    </w:p>
    <w:p w14:paraId="15711C85" w14:textId="41D6BB48" w:rsidR="00501985" w:rsidRDefault="00501985">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_Toc82679135 \h </w:instrText>
      </w:r>
      <w:r>
        <w:fldChar w:fldCharType="separate"/>
      </w:r>
      <w:r>
        <w:t>146</w:t>
      </w:r>
      <w:r>
        <w:fldChar w:fldCharType="end"/>
      </w:r>
    </w:p>
    <w:p w14:paraId="2F5FD7E9" w14:textId="7CD8332B" w:rsidR="00501985" w:rsidRDefault="00501985">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_Toc82679136 \h </w:instrText>
      </w:r>
      <w:r>
        <w:fldChar w:fldCharType="separate"/>
      </w:r>
      <w:r>
        <w:t>146</w:t>
      </w:r>
      <w:r>
        <w:fldChar w:fldCharType="end"/>
      </w:r>
    </w:p>
    <w:p w14:paraId="0AEAC4F6" w14:textId="57AC89B5" w:rsidR="00501985" w:rsidRDefault="00501985">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_Toc82679137 \h </w:instrText>
      </w:r>
      <w:r>
        <w:fldChar w:fldCharType="separate"/>
      </w:r>
      <w:r>
        <w:t>146</w:t>
      </w:r>
      <w:r>
        <w:fldChar w:fldCharType="end"/>
      </w:r>
    </w:p>
    <w:p w14:paraId="6B92D77F" w14:textId="798B474F" w:rsidR="00501985" w:rsidRDefault="00501985">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_Toc82679138 \h </w:instrText>
      </w:r>
      <w:r>
        <w:fldChar w:fldCharType="separate"/>
      </w:r>
      <w:r>
        <w:t>147</w:t>
      </w:r>
      <w:r>
        <w:fldChar w:fldCharType="end"/>
      </w:r>
    </w:p>
    <w:p w14:paraId="7B6223EF" w14:textId="322A2A7A" w:rsidR="00501985" w:rsidRDefault="00501985">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_Toc82679139 \h </w:instrText>
      </w:r>
      <w:r>
        <w:fldChar w:fldCharType="separate"/>
      </w:r>
      <w:r>
        <w:t>147</w:t>
      </w:r>
      <w:r>
        <w:fldChar w:fldCharType="end"/>
      </w:r>
    </w:p>
    <w:p w14:paraId="7F099150" w14:textId="6B22E6FA" w:rsidR="00501985" w:rsidRDefault="00501985">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_Toc82679140 \h </w:instrText>
      </w:r>
      <w:r>
        <w:fldChar w:fldCharType="separate"/>
      </w:r>
      <w:r>
        <w:t>147</w:t>
      </w:r>
      <w:r>
        <w:fldChar w:fldCharType="end"/>
      </w:r>
    </w:p>
    <w:p w14:paraId="2D18B641" w14:textId="04487406" w:rsidR="00501985" w:rsidRDefault="00501985">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_Toc82679141 \h </w:instrText>
      </w:r>
      <w:r>
        <w:fldChar w:fldCharType="separate"/>
      </w:r>
      <w:r>
        <w:t>147</w:t>
      </w:r>
      <w:r>
        <w:fldChar w:fldCharType="end"/>
      </w:r>
    </w:p>
    <w:p w14:paraId="2814AFC2" w14:textId="5A9FBA56" w:rsidR="00501985" w:rsidRDefault="00501985">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_Toc82679142 \h </w:instrText>
      </w:r>
      <w:r>
        <w:fldChar w:fldCharType="separate"/>
      </w:r>
      <w:r>
        <w:t>148</w:t>
      </w:r>
      <w:r>
        <w:fldChar w:fldCharType="end"/>
      </w:r>
    </w:p>
    <w:p w14:paraId="3CA77EA4" w14:textId="6034C720" w:rsidR="00501985" w:rsidRDefault="00501985">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_Toc82679143 \h </w:instrText>
      </w:r>
      <w:r>
        <w:fldChar w:fldCharType="separate"/>
      </w:r>
      <w:r>
        <w:t>148</w:t>
      </w:r>
      <w:r>
        <w:fldChar w:fldCharType="end"/>
      </w:r>
    </w:p>
    <w:p w14:paraId="00B23944" w14:textId="62AE0916" w:rsidR="00501985" w:rsidRDefault="00501985">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_Toc82679144 \h </w:instrText>
      </w:r>
      <w:r>
        <w:fldChar w:fldCharType="separate"/>
      </w:r>
      <w:r>
        <w:t>149</w:t>
      </w:r>
      <w:r>
        <w:fldChar w:fldCharType="end"/>
      </w:r>
    </w:p>
    <w:p w14:paraId="504B9774" w14:textId="4ABB7CFC" w:rsidR="00501985" w:rsidRDefault="00501985">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_Toc82679145 \h </w:instrText>
      </w:r>
      <w:r>
        <w:fldChar w:fldCharType="separate"/>
      </w:r>
      <w:r>
        <w:t>149</w:t>
      </w:r>
      <w:r>
        <w:fldChar w:fldCharType="end"/>
      </w:r>
    </w:p>
    <w:p w14:paraId="7EFE2E5B" w14:textId="14C632DD" w:rsidR="00501985" w:rsidRDefault="00501985">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_Toc82679146 \h </w:instrText>
      </w:r>
      <w:r>
        <w:fldChar w:fldCharType="separate"/>
      </w:r>
      <w:r>
        <w:t>149</w:t>
      </w:r>
      <w:r>
        <w:fldChar w:fldCharType="end"/>
      </w:r>
    </w:p>
    <w:p w14:paraId="78454FF7" w14:textId="19AB1C30" w:rsidR="00501985" w:rsidRDefault="00501985">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CD1B57">
        <w:rPr>
          <w:rFonts w:eastAsia="Malgun Gothic"/>
        </w:rPr>
        <w:t>SuggestedPacketNumDl</w:t>
      </w:r>
      <w:r>
        <w:tab/>
      </w:r>
      <w:r>
        <w:fldChar w:fldCharType="begin" w:fldLock="1"/>
      </w:r>
      <w:r>
        <w:instrText xml:space="preserve"> PAGEREF _Toc82679147 \h </w:instrText>
      </w:r>
      <w:r>
        <w:fldChar w:fldCharType="separate"/>
      </w:r>
      <w:r>
        <w:t>149</w:t>
      </w:r>
      <w:r>
        <w:fldChar w:fldCharType="end"/>
      </w:r>
    </w:p>
    <w:p w14:paraId="1619C120" w14:textId="49831693" w:rsidR="00501985" w:rsidRDefault="00501985">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_Toc82679148 \h </w:instrText>
      </w:r>
      <w:r>
        <w:fldChar w:fldCharType="separate"/>
      </w:r>
      <w:r>
        <w:t>150</w:t>
      </w:r>
      <w:r>
        <w:fldChar w:fldCharType="end"/>
      </w:r>
    </w:p>
    <w:p w14:paraId="7512AEFB" w14:textId="3C553559" w:rsidR="00501985" w:rsidRDefault="00501985">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_Toc82679149 \h </w:instrText>
      </w:r>
      <w:r>
        <w:fldChar w:fldCharType="separate"/>
      </w:r>
      <w:r>
        <w:t>150</w:t>
      </w:r>
      <w:r>
        <w:fldChar w:fldCharType="end"/>
      </w:r>
    </w:p>
    <w:p w14:paraId="68CFC286" w14:textId="77249559" w:rsidR="00501985" w:rsidRDefault="00501985">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_Toc82679150 \h </w:instrText>
      </w:r>
      <w:r>
        <w:fldChar w:fldCharType="separate"/>
      </w:r>
      <w:r>
        <w:t>150</w:t>
      </w:r>
      <w:r>
        <w:fldChar w:fldCharType="end"/>
      </w:r>
    </w:p>
    <w:p w14:paraId="05668BE4" w14:textId="47317412" w:rsidR="00501985" w:rsidRDefault="00501985">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_Toc82679151 \h </w:instrText>
      </w:r>
      <w:r>
        <w:fldChar w:fldCharType="separate"/>
      </w:r>
      <w:r>
        <w:t>150</w:t>
      </w:r>
      <w:r>
        <w:fldChar w:fldCharType="end"/>
      </w:r>
    </w:p>
    <w:p w14:paraId="4A114AF2" w14:textId="06CA6732" w:rsidR="00501985" w:rsidRDefault="00501985">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_Toc82679152 \h </w:instrText>
      </w:r>
      <w:r>
        <w:fldChar w:fldCharType="separate"/>
      </w:r>
      <w:r>
        <w:t>150</w:t>
      </w:r>
      <w:r>
        <w:fldChar w:fldCharType="end"/>
      </w:r>
    </w:p>
    <w:p w14:paraId="14750AB2" w14:textId="213D4660" w:rsidR="00501985" w:rsidRDefault="00501985">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_Toc82679153 \h </w:instrText>
      </w:r>
      <w:r>
        <w:fldChar w:fldCharType="separate"/>
      </w:r>
      <w:r>
        <w:t>151</w:t>
      </w:r>
      <w:r>
        <w:fldChar w:fldCharType="end"/>
      </w:r>
    </w:p>
    <w:p w14:paraId="69280DE7" w14:textId="3371E02C" w:rsidR="00501985" w:rsidRDefault="00501985">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_Toc82679154 \h </w:instrText>
      </w:r>
      <w:r>
        <w:fldChar w:fldCharType="separate"/>
      </w:r>
      <w:r>
        <w:t>151</w:t>
      </w:r>
      <w:r>
        <w:fldChar w:fldCharType="end"/>
      </w:r>
    </w:p>
    <w:p w14:paraId="40AA3C72" w14:textId="678E369E" w:rsidR="00501985" w:rsidRDefault="00501985">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_Toc82679155 \h </w:instrText>
      </w:r>
      <w:r>
        <w:fldChar w:fldCharType="separate"/>
      </w:r>
      <w:r>
        <w:t>151</w:t>
      </w:r>
      <w:r>
        <w:fldChar w:fldCharType="end"/>
      </w:r>
    </w:p>
    <w:p w14:paraId="5DDDBFF9" w14:textId="32E53220" w:rsidR="00501985" w:rsidRDefault="00501985">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_Toc82679156 \h </w:instrText>
      </w:r>
      <w:r>
        <w:fldChar w:fldCharType="separate"/>
      </w:r>
      <w:r>
        <w:t>151</w:t>
      </w:r>
      <w:r>
        <w:fldChar w:fldCharType="end"/>
      </w:r>
    </w:p>
    <w:p w14:paraId="1F1A9624" w14:textId="77A61DDA" w:rsidR="00501985" w:rsidRDefault="00501985">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_Toc82679157 \h </w:instrText>
      </w:r>
      <w:r>
        <w:fldChar w:fldCharType="separate"/>
      </w:r>
      <w:r>
        <w:t>151</w:t>
      </w:r>
      <w:r>
        <w:fldChar w:fldCharType="end"/>
      </w:r>
    </w:p>
    <w:p w14:paraId="59FE9F05" w14:textId="434E19BA" w:rsidR="00501985" w:rsidRDefault="00501985">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_Toc82679158 \h </w:instrText>
      </w:r>
      <w:r>
        <w:fldChar w:fldCharType="separate"/>
      </w:r>
      <w:r>
        <w:t>151</w:t>
      </w:r>
      <w:r>
        <w:fldChar w:fldCharType="end"/>
      </w:r>
    </w:p>
    <w:p w14:paraId="182768A6" w14:textId="0F605EE0" w:rsidR="00501985" w:rsidRDefault="00501985">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_Toc82679159 \h </w:instrText>
      </w:r>
      <w:r>
        <w:fldChar w:fldCharType="separate"/>
      </w:r>
      <w:r>
        <w:t>152</w:t>
      </w:r>
      <w:r>
        <w:fldChar w:fldCharType="end"/>
      </w:r>
    </w:p>
    <w:p w14:paraId="3AE65603" w14:textId="716E05DF" w:rsidR="00501985" w:rsidRDefault="00501985">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_Toc82679160 \h </w:instrText>
      </w:r>
      <w:r>
        <w:fldChar w:fldCharType="separate"/>
      </w:r>
      <w:r>
        <w:t>152</w:t>
      </w:r>
      <w:r>
        <w:fldChar w:fldCharType="end"/>
      </w:r>
    </w:p>
    <w:p w14:paraId="317E834A" w14:textId="39AC7A6A" w:rsidR="00501985" w:rsidRDefault="00501985">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_Toc82679161 \h </w:instrText>
      </w:r>
      <w:r>
        <w:fldChar w:fldCharType="separate"/>
      </w:r>
      <w:r>
        <w:t>152</w:t>
      </w:r>
      <w:r>
        <w:fldChar w:fldCharType="end"/>
      </w:r>
    </w:p>
    <w:p w14:paraId="5D7F6B53" w14:textId="70769AC5" w:rsidR="00501985" w:rsidRDefault="00501985">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_Toc82679162 \h </w:instrText>
      </w:r>
      <w:r>
        <w:fldChar w:fldCharType="separate"/>
      </w:r>
      <w:r>
        <w:t>153</w:t>
      </w:r>
      <w:r>
        <w:fldChar w:fldCharType="end"/>
      </w:r>
    </w:p>
    <w:p w14:paraId="7C4526E4" w14:textId="6D206B65" w:rsidR="00501985" w:rsidRDefault="00501985">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_Toc82679163 \h </w:instrText>
      </w:r>
      <w:r>
        <w:fldChar w:fldCharType="separate"/>
      </w:r>
      <w:r>
        <w:t>153</w:t>
      </w:r>
      <w:r>
        <w:fldChar w:fldCharType="end"/>
      </w:r>
    </w:p>
    <w:p w14:paraId="03F1ED92" w14:textId="1B4E5A10" w:rsidR="00501985" w:rsidRDefault="00501985">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_Toc82679164 \h </w:instrText>
      </w:r>
      <w:r>
        <w:fldChar w:fldCharType="separate"/>
      </w:r>
      <w:r>
        <w:t>153</w:t>
      </w:r>
      <w:r>
        <w:fldChar w:fldCharType="end"/>
      </w:r>
    </w:p>
    <w:p w14:paraId="7333AD83" w14:textId="0A6DB49E" w:rsidR="00501985" w:rsidRDefault="00501985">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_Toc82679165 \h </w:instrText>
      </w:r>
      <w:r>
        <w:fldChar w:fldCharType="separate"/>
      </w:r>
      <w:r>
        <w:t>153</w:t>
      </w:r>
      <w:r>
        <w:fldChar w:fldCharType="end"/>
      </w:r>
    </w:p>
    <w:p w14:paraId="209472A1" w14:textId="60C996D4" w:rsidR="00501985" w:rsidRDefault="00501985">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_Toc82679166 \h </w:instrText>
      </w:r>
      <w:r>
        <w:fldChar w:fldCharType="separate"/>
      </w:r>
      <w:r>
        <w:t>154</w:t>
      </w:r>
      <w:r>
        <w:fldChar w:fldCharType="end"/>
      </w:r>
    </w:p>
    <w:p w14:paraId="79FE3DA9" w14:textId="6BEF352E" w:rsidR="00501985" w:rsidRDefault="00501985">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_Toc82679167 \h </w:instrText>
      </w:r>
      <w:r>
        <w:fldChar w:fldCharType="separate"/>
      </w:r>
      <w:r>
        <w:t>155</w:t>
      </w:r>
      <w:r>
        <w:fldChar w:fldCharType="end"/>
      </w:r>
    </w:p>
    <w:p w14:paraId="29907EEC" w14:textId="558D2D01" w:rsidR="00501985" w:rsidRDefault="00501985">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_Toc82679168 \h </w:instrText>
      </w:r>
      <w:r>
        <w:fldChar w:fldCharType="separate"/>
      </w:r>
      <w:r>
        <w:t>158</w:t>
      </w:r>
      <w:r>
        <w:fldChar w:fldCharType="end"/>
      </w:r>
    </w:p>
    <w:p w14:paraId="2761E765" w14:textId="7A8C760B" w:rsidR="00501985" w:rsidRDefault="00501985">
      <w:pPr>
        <w:pStyle w:val="TOC4"/>
        <w:rPr>
          <w:rFonts w:asciiTheme="minorHAnsi" w:eastAsiaTheme="minorEastAsia" w:hAnsiTheme="minorHAnsi" w:cstheme="minorBidi"/>
          <w:sz w:val="22"/>
          <w:szCs w:val="22"/>
          <w:lang w:eastAsia="en-GB"/>
        </w:rPr>
      </w:pPr>
      <w:r w:rsidRPr="00CD1B57">
        <w:rPr>
          <w:lang w:val="en-US"/>
        </w:rPr>
        <w:t>6.1.6.3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_Toc82679169 \h </w:instrText>
      </w:r>
      <w:r>
        <w:fldChar w:fldCharType="separate"/>
      </w:r>
      <w:r>
        <w:t>158</w:t>
      </w:r>
      <w:r>
        <w:fldChar w:fldCharType="end"/>
      </w:r>
    </w:p>
    <w:p w14:paraId="71F6E85A" w14:textId="6EA80B66" w:rsidR="00501985" w:rsidRDefault="0050198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_Toc82679170 \h </w:instrText>
      </w:r>
      <w:r>
        <w:fldChar w:fldCharType="separate"/>
      </w:r>
      <w:r>
        <w:t>158</w:t>
      </w:r>
      <w:r>
        <w:fldChar w:fldCharType="end"/>
      </w:r>
    </w:p>
    <w:p w14:paraId="283CBCA8" w14:textId="31DFDF99" w:rsidR="00501985" w:rsidRDefault="0050198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_Toc82679171 \h </w:instrText>
      </w:r>
      <w:r>
        <w:fldChar w:fldCharType="separate"/>
      </w:r>
      <w:r>
        <w:t>158</w:t>
      </w:r>
      <w:r>
        <w:fldChar w:fldCharType="end"/>
      </w:r>
    </w:p>
    <w:p w14:paraId="3D1E4B87" w14:textId="4AF68482" w:rsidR="00501985" w:rsidRDefault="0050198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_Toc82679172 \h </w:instrText>
      </w:r>
      <w:r>
        <w:fldChar w:fldCharType="separate"/>
      </w:r>
      <w:r>
        <w:t>160</w:t>
      </w:r>
      <w:r>
        <w:fldChar w:fldCharType="end"/>
      </w:r>
    </w:p>
    <w:p w14:paraId="4E44535B" w14:textId="4CDF6B79" w:rsidR="00501985" w:rsidRDefault="00501985">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_Toc82679173 \h </w:instrText>
      </w:r>
      <w:r>
        <w:fldChar w:fldCharType="separate"/>
      </w:r>
      <w:r>
        <w:t>160</w:t>
      </w:r>
      <w:r>
        <w:fldChar w:fldCharType="end"/>
      </w:r>
    </w:p>
    <w:p w14:paraId="2E3EB7AE" w14:textId="0F7C45B0" w:rsidR="00501985" w:rsidRDefault="0050198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_Toc82679174 \h </w:instrText>
      </w:r>
      <w:r>
        <w:fldChar w:fldCharType="separate"/>
      </w:r>
      <w:r>
        <w:t>160</w:t>
      </w:r>
      <w:r>
        <w:fldChar w:fldCharType="end"/>
      </w:r>
    </w:p>
    <w:p w14:paraId="37195E16" w14:textId="72CFAE41" w:rsidR="00501985" w:rsidRDefault="0050198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_Toc82679175 \h </w:instrText>
      </w:r>
      <w:r>
        <w:fldChar w:fldCharType="separate"/>
      </w:r>
      <w:r>
        <w:t>160</w:t>
      </w:r>
      <w:r>
        <w:fldChar w:fldCharType="end"/>
      </w:r>
    </w:p>
    <w:p w14:paraId="633B3D98" w14:textId="63E1546F" w:rsidR="00501985" w:rsidRDefault="00501985">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_Toc82679176 \h </w:instrText>
      </w:r>
      <w:r>
        <w:fldChar w:fldCharType="separate"/>
      </w:r>
      <w:r>
        <w:t>160</w:t>
      </w:r>
      <w:r>
        <w:fldChar w:fldCharType="end"/>
      </w:r>
    </w:p>
    <w:p w14:paraId="72B6D49F" w14:textId="0EF6AD83" w:rsidR="00501985" w:rsidRDefault="00501985">
      <w:pPr>
        <w:pStyle w:val="TOC5"/>
        <w:rPr>
          <w:rFonts w:asciiTheme="minorHAnsi" w:eastAsiaTheme="minorEastAsia" w:hAnsiTheme="minorHAnsi" w:cstheme="minorBidi"/>
          <w:sz w:val="22"/>
          <w:szCs w:val="22"/>
          <w:lang w:eastAsia="en-GB"/>
        </w:rPr>
      </w:pPr>
      <w:r>
        <w:lastRenderedPageBreak/>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_Toc82679177 \h </w:instrText>
      </w:r>
      <w:r>
        <w:fldChar w:fldCharType="separate"/>
      </w:r>
      <w:r>
        <w:t>160</w:t>
      </w:r>
      <w:r>
        <w:fldChar w:fldCharType="end"/>
      </w:r>
    </w:p>
    <w:p w14:paraId="6B07C0E2" w14:textId="0DCF1C77" w:rsidR="00501985" w:rsidRDefault="00501985">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_Toc82679178 \h </w:instrText>
      </w:r>
      <w:r>
        <w:fldChar w:fldCharType="separate"/>
      </w:r>
      <w:r>
        <w:t>161</w:t>
      </w:r>
      <w:r>
        <w:fldChar w:fldCharType="end"/>
      </w:r>
    </w:p>
    <w:p w14:paraId="237F9850" w14:textId="4CE55F1D" w:rsidR="00501985" w:rsidRDefault="00501985">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_Toc82679179 \h </w:instrText>
      </w:r>
      <w:r>
        <w:fldChar w:fldCharType="separate"/>
      </w:r>
      <w:r>
        <w:t>161</w:t>
      </w:r>
      <w:r>
        <w:fldChar w:fldCharType="end"/>
      </w:r>
    </w:p>
    <w:p w14:paraId="7102F26D" w14:textId="343743D3" w:rsidR="00501985" w:rsidRDefault="00501985">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_Toc82679180 \h </w:instrText>
      </w:r>
      <w:r>
        <w:fldChar w:fldCharType="separate"/>
      </w:r>
      <w:r>
        <w:t>161</w:t>
      </w:r>
      <w:r>
        <w:fldChar w:fldCharType="end"/>
      </w:r>
    </w:p>
    <w:p w14:paraId="191B36BD" w14:textId="5F2C50A3" w:rsidR="00501985" w:rsidRDefault="00501985">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_Toc82679181 \h </w:instrText>
      </w:r>
      <w:r>
        <w:fldChar w:fldCharType="separate"/>
      </w:r>
      <w:r>
        <w:t>161</w:t>
      </w:r>
      <w:r>
        <w:fldChar w:fldCharType="end"/>
      </w:r>
    </w:p>
    <w:p w14:paraId="440F9CF1" w14:textId="39689B0D" w:rsidR="00501985" w:rsidRDefault="00501985">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_Toc82679182 \h </w:instrText>
      </w:r>
      <w:r>
        <w:fldChar w:fldCharType="separate"/>
      </w:r>
      <w:r>
        <w:t>161</w:t>
      </w:r>
      <w:r>
        <w:fldChar w:fldCharType="end"/>
      </w:r>
    </w:p>
    <w:p w14:paraId="2604B0CE" w14:textId="6122E2E3" w:rsidR="00501985" w:rsidRDefault="00501985">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_Toc82679183 \h </w:instrText>
      </w:r>
      <w:r>
        <w:fldChar w:fldCharType="separate"/>
      </w:r>
      <w:r>
        <w:t>162</w:t>
      </w:r>
      <w:r>
        <w:fldChar w:fldCharType="end"/>
      </w:r>
    </w:p>
    <w:p w14:paraId="1CFF8DDA" w14:textId="4AA32BCD" w:rsidR="00501985" w:rsidRDefault="00501985">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_Toc82679184 \h </w:instrText>
      </w:r>
      <w:r>
        <w:fldChar w:fldCharType="separate"/>
      </w:r>
      <w:r>
        <w:t>162</w:t>
      </w:r>
      <w:r>
        <w:fldChar w:fldCharType="end"/>
      </w:r>
    </w:p>
    <w:p w14:paraId="12F1B4D2" w14:textId="0AA44229" w:rsidR="00501985" w:rsidRDefault="0050198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_Toc82679185 \h </w:instrText>
      </w:r>
      <w:r>
        <w:fldChar w:fldCharType="separate"/>
      </w:r>
      <w:r>
        <w:t>162</w:t>
      </w:r>
      <w:r>
        <w:fldChar w:fldCharType="end"/>
      </w:r>
    </w:p>
    <w:p w14:paraId="5DB2A0D9" w14:textId="0274C1A6" w:rsidR="00501985" w:rsidRDefault="0050198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_Toc82679186 \h </w:instrText>
      </w:r>
      <w:r>
        <w:fldChar w:fldCharType="separate"/>
      </w:r>
      <w:r>
        <w:t>162</w:t>
      </w:r>
      <w:r>
        <w:fldChar w:fldCharType="end"/>
      </w:r>
    </w:p>
    <w:p w14:paraId="28D18664" w14:textId="709DE5B7" w:rsidR="00501985" w:rsidRDefault="0050198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_Toc82679187 \h </w:instrText>
      </w:r>
      <w:r>
        <w:fldChar w:fldCharType="separate"/>
      </w:r>
      <w:r>
        <w:t>162</w:t>
      </w:r>
      <w:r>
        <w:fldChar w:fldCharType="end"/>
      </w:r>
    </w:p>
    <w:p w14:paraId="091D70D7" w14:textId="33C70C79" w:rsidR="00501985" w:rsidRDefault="0050198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_Toc82679188 \h </w:instrText>
      </w:r>
      <w:r>
        <w:fldChar w:fldCharType="separate"/>
      </w:r>
      <w:r>
        <w:t>162</w:t>
      </w:r>
      <w:r>
        <w:fldChar w:fldCharType="end"/>
      </w:r>
    </w:p>
    <w:p w14:paraId="497E98A9" w14:textId="5257CA2A" w:rsidR="00501985" w:rsidRDefault="00501985">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_Toc82679189 \h </w:instrText>
      </w:r>
      <w:r>
        <w:fldChar w:fldCharType="separate"/>
      </w:r>
      <w:r>
        <w:t>163</w:t>
      </w:r>
      <w:r>
        <w:fldChar w:fldCharType="end"/>
      </w:r>
    </w:p>
    <w:p w14:paraId="18B359D9" w14:textId="3B51B187" w:rsidR="00501985" w:rsidRDefault="00501985">
      <w:pPr>
        <w:pStyle w:val="TOC3"/>
        <w:rPr>
          <w:rFonts w:asciiTheme="minorHAnsi" w:eastAsiaTheme="minorEastAsia" w:hAnsiTheme="minorHAnsi" w:cstheme="minorBidi"/>
          <w:sz w:val="22"/>
          <w:szCs w:val="22"/>
          <w:lang w:eastAsia="en-GB"/>
        </w:rPr>
      </w:pPr>
      <w:r w:rsidRPr="00CD1B57">
        <w:rPr>
          <w:lang w:val="en-US"/>
        </w:rPr>
        <w:t>6.1.9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_Toc82679190 \h </w:instrText>
      </w:r>
      <w:r>
        <w:fldChar w:fldCharType="separate"/>
      </w:r>
      <w:r>
        <w:t>163</w:t>
      </w:r>
      <w:r>
        <w:fldChar w:fldCharType="end"/>
      </w:r>
    </w:p>
    <w:p w14:paraId="338A9421" w14:textId="2C6C7924" w:rsidR="00501985" w:rsidRDefault="0050198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_Toc82679191 \h </w:instrText>
      </w:r>
      <w:r>
        <w:fldChar w:fldCharType="separate"/>
      </w:r>
      <w:r>
        <w:t>163</w:t>
      </w:r>
      <w:r>
        <w:fldChar w:fldCharType="end"/>
      </w:r>
    </w:p>
    <w:p w14:paraId="6661759A" w14:textId="54D73962" w:rsidR="00501985" w:rsidRDefault="0050198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_Toc82679192 \h </w:instrText>
      </w:r>
      <w:r>
        <w:fldChar w:fldCharType="separate"/>
      </w:r>
      <w:r>
        <w:t>163</w:t>
      </w:r>
      <w:r>
        <w:fldChar w:fldCharType="end"/>
      </w:r>
    </w:p>
    <w:p w14:paraId="43E976F4" w14:textId="70B9DDA2" w:rsidR="00501985" w:rsidRDefault="0050198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_Toc82679193 \h </w:instrText>
      </w:r>
      <w:r>
        <w:fldChar w:fldCharType="separate"/>
      </w:r>
      <w:r>
        <w:t>164</w:t>
      </w:r>
      <w:r>
        <w:fldChar w:fldCharType="end"/>
      </w:r>
    </w:p>
    <w:p w14:paraId="6E853898" w14:textId="72D461B6" w:rsidR="00501985" w:rsidRDefault="0050198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_Toc82679194 \h </w:instrText>
      </w:r>
      <w:r>
        <w:fldChar w:fldCharType="separate"/>
      </w:r>
      <w:r>
        <w:t>164</w:t>
      </w:r>
      <w:r>
        <w:fldChar w:fldCharType="end"/>
      </w:r>
    </w:p>
    <w:p w14:paraId="07D903C7" w14:textId="210471A5" w:rsidR="00501985" w:rsidRDefault="0050198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_Toc82679195 \h </w:instrText>
      </w:r>
      <w:r>
        <w:fldChar w:fldCharType="separate"/>
      </w:r>
      <w:r>
        <w:t>164</w:t>
      </w:r>
      <w:r>
        <w:fldChar w:fldCharType="end"/>
      </w:r>
    </w:p>
    <w:p w14:paraId="2B7293C7" w14:textId="55379286" w:rsidR="00501985" w:rsidRDefault="00501985">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_Toc82679196 \h </w:instrText>
      </w:r>
      <w:r>
        <w:fldChar w:fldCharType="separate"/>
      </w:r>
      <w:r>
        <w:t>164</w:t>
      </w:r>
      <w:r>
        <w:fldChar w:fldCharType="end"/>
      </w:r>
    </w:p>
    <w:p w14:paraId="659C12C1" w14:textId="5F23F461" w:rsidR="00501985" w:rsidRDefault="0050198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_Toc82679197 \h </w:instrText>
      </w:r>
      <w:r>
        <w:fldChar w:fldCharType="separate"/>
      </w:r>
      <w:r>
        <w:t>164</w:t>
      </w:r>
      <w:r>
        <w:fldChar w:fldCharType="end"/>
      </w:r>
    </w:p>
    <w:p w14:paraId="2F8871AC" w14:textId="340030F0" w:rsidR="00501985" w:rsidRDefault="0050198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_Toc82679198 \h </w:instrText>
      </w:r>
      <w:r>
        <w:fldChar w:fldCharType="separate"/>
      </w:r>
      <w:r>
        <w:t>164</w:t>
      </w:r>
      <w:r>
        <w:fldChar w:fldCharType="end"/>
      </w:r>
    </w:p>
    <w:p w14:paraId="207D9B1E" w14:textId="76B3694D" w:rsidR="00501985" w:rsidRDefault="00501985">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_Toc82679199 \h </w:instrText>
      </w:r>
      <w:r>
        <w:fldChar w:fldCharType="separate"/>
      </w:r>
      <w:r>
        <w:t>164</w:t>
      </w:r>
      <w:r>
        <w:fldChar w:fldCharType="end"/>
      </w:r>
    </w:p>
    <w:p w14:paraId="0DB49A41" w14:textId="219DD5ED" w:rsidR="00501985" w:rsidRDefault="0050198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_Toc82679200 \h </w:instrText>
      </w:r>
      <w:r>
        <w:fldChar w:fldCharType="separate"/>
      </w:r>
      <w:r>
        <w:t>165</w:t>
      </w:r>
      <w:r>
        <w:fldChar w:fldCharType="end"/>
      </w:r>
    </w:p>
    <w:p w14:paraId="648E669C" w14:textId="459A5CDE" w:rsidR="00501985" w:rsidRDefault="0050198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_Toc82679201 \h </w:instrText>
      </w:r>
      <w:r>
        <w:fldChar w:fldCharType="separate"/>
      </w:r>
      <w:r>
        <w:t>165</w:t>
      </w:r>
      <w:r>
        <w:fldChar w:fldCharType="end"/>
      </w:r>
    </w:p>
    <w:p w14:paraId="460354F3" w14:textId="6276FAAF" w:rsidR="00501985" w:rsidRDefault="0050198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_Toc82679202 \h </w:instrText>
      </w:r>
      <w:r>
        <w:fldChar w:fldCharType="separate"/>
      </w:r>
      <w:r>
        <w:t>167</w:t>
      </w:r>
      <w:r>
        <w:fldChar w:fldCharType="end"/>
      </w:r>
    </w:p>
    <w:p w14:paraId="08DEC5CC" w14:textId="12184D57" w:rsidR="00501985" w:rsidRDefault="0050198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_Toc82679203 \h </w:instrText>
      </w:r>
      <w:r>
        <w:fldChar w:fldCharType="separate"/>
      </w:r>
      <w:r>
        <w:t>167</w:t>
      </w:r>
      <w:r>
        <w:fldChar w:fldCharType="end"/>
      </w:r>
    </w:p>
    <w:p w14:paraId="6556DC94" w14:textId="0DF1BE80" w:rsidR="00501985" w:rsidRDefault="0050198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_Toc82679204 \h </w:instrText>
      </w:r>
      <w:r>
        <w:fldChar w:fldCharType="separate"/>
      </w:r>
      <w:r>
        <w:t>167</w:t>
      </w:r>
      <w:r>
        <w:fldChar w:fldCharType="end"/>
      </w:r>
    </w:p>
    <w:p w14:paraId="5058FFD1" w14:textId="482537BC" w:rsidR="00501985" w:rsidRDefault="0050198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_Toc82679205 \h </w:instrText>
      </w:r>
      <w:r>
        <w:fldChar w:fldCharType="separate"/>
      </w:r>
      <w:r>
        <w:t>167</w:t>
      </w:r>
      <w:r>
        <w:fldChar w:fldCharType="end"/>
      </w:r>
    </w:p>
    <w:p w14:paraId="015ADDE8" w14:textId="533A8732" w:rsidR="00501985" w:rsidRDefault="00501985">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_Toc82679206 \h </w:instrText>
      </w:r>
      <w:r>
        <w:fldChar w:fldCharType="separate"/>
      </w:r>
      <w:r>
        <w:t>167</w:t>
      </w:r>
      <w:r>
        <w:fldChar w:fldCharType="end"/>
      </w:r>
    </w:p>
    <w:p w14:paraId="15FFACC1" w14:textId="3291EAD7" w:rsidR="00501985" w:rsidRDefault="00501985">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_Toc82679207 \h </w:instrText>
      </w:r>
      <w:r>
        <w:fldChar w:fldCharType="separate"/>
      </w:r>
      <w:r>
        <w:t>168</w:t>
      </w:r>
      <w:r>
        <w:fldChar w:fldCharType="end"/>
      </w:r>
    </w:p>
    <w:p w14:paraId="0C9326AF" w14:textId="7594ACB1" w:rsidR="00501985" w:rsidRDefault="00501985">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_Toc82679208 \h </w:instrText>
      </w:r>
      <w:r>
        <w:fldChar w:fldCharType="separate"/>
      </w:r>
      <w:r>
        <w:t>169</w:t>
      </w:r>
      <w:r>
        <w:fldChar w:fldCharType="end"/>
      </w:r>
    </w:p>
    <w:p w14:paraId="043FB9E4" w14:textId="628BA429" w:rsidR="00501985" w:rsidRDefault="0050198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_Toc82679209 \h </w:instrText>
      </w:r>
      <w:r>
        <w:fldChar w:fldCharType="separate"/>
      </w:r>
      <w:r>
        <w:t>170</w:t>
      </w:r>
      <w:r>
        <w:fldChar w:fldCharType="end"/>
      </w:r>
    </w:p>
    <w:p w14:paraId="1BCB2567" w14:textId="49E10084" w:rsidR="00501985" w:rsidRDefault="00501985">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_Toc82679210 \h </w:instrText>
      </w:r>
      <w:r>
        <w:fldChar w:fldCharType="separate"/>
      </w:r>
      <w:r>
        <w:t>170</w:t>
      </w:r>
      <w:r>
        <w:fldChar w:fldCharType="end"/>
      </w:r>
    </w:p>
    <w:p w14:paraId="5B6699C6" w14:textId="20DF915F" w:rsidR="00501985" w:rsidRDefault="00501985">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_Toc82679211 \h </w:instrText>
      </w:r>
      <w:r>
        <w:fldChar w:fldCharType="separate"/>
      </w:r>
      <w:r>
        <w:t>170</w:t>
      </w:r>
      <w:r>
        <w:fldChar w:fldCharType="end"/>
      </w:r>
    </w:p>
    <w:p w14:paraId="0A262FB7" w14:textId="195ED506" w:rsidR="00501985" w:rsidRDefault="00501985">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_Toc82679212 \h </w:instrText>
      </w:r>
      <w:r>
        <w:fldChar w:fldCharType="separate"/>
      </w:r>
      <w:r>
        <w:t>170</w:t>
      </w:r>
      <w:r>
        <w:fldChar w:fldCharType="end"/>
      </w:r>
    </w:p>
    <w:p w14:paraId="76013520" w14:textId="5814A374" w:rsidR="00501985" w:rsidRDefault="00501985">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_Toc82679213 \h </w:instrText>
      </w:r>
      <w:r>
        <w:fldChar w:fldCharType="separate"/>
      </w:r>
      <w:r>
        <w:t>170</w:t>
      </w:r>
      <w:r>
        <w:fldChar w:fldCharType="end"/>
      </w:r>
    </w:p>
    <w:p w14:paraId="27600EED" w14:textId="7019161F" w:rsidR="00501985" w:rsidRDefault="00501985">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_Toc82679214 \h </w:instrText>
      </w:r>
      <w:r>
        <w:fldChar w:fldCharType="separate"/>
      </w:r>
      <w:r>
        <w:t>170</w:t>
      </w:r>
      <w:r>
        <w:fldChar w:fldCharType="end"/>
      </w:r>
    </w:p>
    <w:p w14:paraId="2B296F25" w14:textId="39027AFC" w:rsidR="00501985" w:rsidRDefault="00501985">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_Toc82679215 \h </w:instrText>
      </w:r>
      <w:r>
        <w:fldChar w:fldCharType="separate"/>
      </w:r>
      <w:r>
        <w:t>170</w:t>
      </w:r>
      <w:r>
        <w:fldChar w:fldCharType="end"/>
      </w:r>
    </w:p>
    <w:p w14:paraId="6F999822" w14:textId="3661BA19" w:rsidR="00501985" w:rsidRDefault="00501985">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_Toc82679216 \h </w:instrText>
      </w:r>
      <w:r>
        <w:fldChar w:fldCharType="separate"/>
      </w:r>
      <w:r>
        <w:t>170</w:t>
      </w:r>
      <w:r>
        <w:fldChar w:fldCharType="end"/>
      </w:r>
    </w:p>
    <w:p w14:paraId="726E4B4E" w14:textId="7D6D5F1D" w:rsidR="00501985" w:rsidRDefault="0050198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_Toc82679217 \h </w:instrText>
      </w:r>
      <w:r>
        <w:fldChar w:fldCharType="separate"/>
      </w:r>
      <w:r>
        <w:t>171</w:t>
      </w:r>
      <w:r>
        <w:fldChar w:fldCharType="end"/>
      </w:r>
    </w:p>
    <w:p w14:paraId="0C4BF264" w14:textId="7B325EDC" w:rsidR="00501985" w:rsidRDefault="0050198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_Toc82679218 \h </w:instrText>
      </w:r>
      <w:r>
        <w:fldChar w:fldCharType="separate"/>
      </w:r>
      <w:r>
        <w:t>171</w:t>
      </w:r>
      <w:r>
        <w:fldChar w:fldCharType="end"/>
      </w:r>
    </w:p>
    <w:p w14:paraId="589E8DF7" w14:textId="0B1A776D" w:rsidR="00501985" w:rsidRDefault="0050198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_Toc82679219 \h </w:instrText>
      </w:r>
      <w:r>
        <w:fldChar w:fldCharType="separate"/>
      </w:r>
      <w:r>
        <w:t>171</w:t>
      </w:r>
      <w:r>
        <w:fldChar w:fldCharType="end"/>
      </w:r>
    </w:p>
    <w:p w14:paraId="55B919F1" w14:textId="1B245394" w:rsidR="00501985" w:rsidRDefault="0050198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_Toc82679220 \h </w:instrText>
      </w:r>
      <w:r>
        <w:fldChar w:fldCharType="separate"/>
      </w:r>
      <w:r>
        <w:t>171</w:t>
      </w:r>
      <w:r>
        <w:fldChar w:fldCharType="end"/>
      </w:r>
    </w:p>
    <w:p w14:paraId="39250AE4" w14:textId="5B742E6B" w:rsidR="00501985" w:rsidRDefault="00501985">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_Toc82679221 \h </w:instrText>
      </w:r>
      <w:r>
        <w:fldChar w:fldCharType="separate"/>
      </w:r>
      <w:r>
        <w:t>171</w:t>
      </w:r>
      <w:r>
        <w:fldChar w:fldCharType="end"/>
      </w:r>
    </w:p>
    <w:p w14:paraId="5D1FAC96" w14:textId="3717DB08" w:rsidR="00501985" w:rsidRDefault="00501985">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_Toc82679222 \h </w:instrText>
      </w:r>
      <w:r>
        <w:fldChar w:fldCharType="separate"/>
      </w:r>
      <w:r>
        <w:t>172</w:t>
      </w:r>
      <w:r>
        <w:fldChar w:fldCharType="end"/>
      </w:r>
    </w:p>
    <w:p w14:paraId="232CD594" w14:textId="081A5A0A" w:rsidR="00501985" w:rsidRDefault="00501985">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_Toc82679223 \h </w:instrText>
      </w:r>
      <w:r>
        <w:fldChar w:fldCharType="separate"/>
      </w:r>
      <w:r>
        <w:t>173</w:t>
      </w:r>
      <w:r>
        <w:fldChar w:fldCharType="end"/>
      </w:r>
    </w:p>
    <w:p w14:paraId="0A0A5580" w14:textId="1E4A14D6" w:rsidR="00501985" w:rsidRDefault="0050198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_Toc82679224 \h </w:instrText>
      </w:r>
      <w:r>
        <w:fldChar w:fldCharType="separate"/>
      </w:r>
      <w:r>
        <w:t>173</w:t>
      </w:r>
      <w:r>
        <w:fldChar w:fldCharType="end"/>
      </w:r>
    </w:p>
    <w:p w14:paraId="497ED4F5" w14:textId="5B4619A5" w:rsidR="00501985" w:rsidRDefault="0050198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_Toc82679225 \h </w:instrText>
      </w:r>
      <w:r>
        <w:fldChar w:fldCharType="separate"/>
      </w:r>
      <w:r>
        <w:t>173</w:t>
      </w:r>
      <w:r>
        <w:fldChar w:fldCharType="end"/>
      </w:r>
    </w:p>
    <w:p w14:paraId="21BCA375" w14:textId="1D46ABDC" w:rsidR="00501985" w:rsidRDefault="0050198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_Toc82679226 \h </w:instrText>
      </w:r>
      <w:r>
        <w:fldChar w:fldCharType="separate"/>
      </w:r>
      <w:r>
        <w:t>173</w:t>
      </w:r>
      <w:r>
        <w:fldChar w:fldCharType="end"/>
      </w:r>
    </w:p>
    <w:p w14:paraId="5CD77AEC" w14:textId="17C8099B" w:rsidR="00501985" w:rsidRDefault="00501985">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_Toc82679227 \h </w:instrText>
      </w:r>
      <w:r>
        <w:fldChar w:fldCharType="separate"/>
      </w:r>
      <w:r>
        <w:t>174</w:t>
      </w:r>
      <w:r>
        <w:fldChar w:fldCharType="end"/>
      </w:r>
    </w:p>
    <w:p w14:paraId="51938B25" w14:textId="71673B25" w:rsidR="00501985" w:rsidRDefault="00501985">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_Toc82679228 \h </w:instrText>
      </w:r>
      <w:r>
        <w:fldChar w:fldCharType="separate"/>
      </w:r>
      <w:r>
        <w:t>174</w:t>
      </w:r>
      <w:r>
        <w:fldChar w:fldCharType="end"/>
      </w:r>
    </w:p>
    <w:p w14:paraId="244DFB5C" w14:textId="5DC1CFEC" w:rsidR="00501985" w:rsidRDefault="0050198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_Toc82679229 \h </w:instrText>
      </w:r>
      <w:r>
        <w:fldChar w:fldCharType="separate"/>
      </w:r>
      <w:r>
        <w:t>175</w:t>
      </w:r>
      <w:r>
        <w:fldChar w:fldCharType="end"/>
      </w:r>
    </w:p>
    <w:p w14:paraId="5EB0C7FF" w14:textId="3737A0C5" w:rsidR="00501985" w:rsidRDefault="00501985">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_Toc82679230 \h </w:instrText>
      </w:r>
      <w:r>
        <w:fldChar w:fldCharType="separate"/>
      </w:r>
      <w:r>
        <w:t>175</w:t>
      </w:r>
      <w:r>
        <w:fldChar w:fldCharType="end"/>
      </w:r>
    </w:p>
    <w:p w14:paraId="3EF557BB" w14:textId="71086CC5" w:rsidR="00501985" w:rsidRDefault="00501985">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_Toc82679231 \h </w:instrText>
      </w:r>
      <w:r>
        <w:fldChar w:fldCharType="separate"/>
      </w:r>
      <w:r>
        <w:t>175</w:t>
      </w:r>
      <w:r>
        <w:fldChar w:fldCharType="end"/>
      </w:r>
    </w:p>
    <w:p w14:paraId="65336F75" w14:textId="355A9041" w:rsidR="00501985" w:rsidRDefault="00501985">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_Toc82679232 \h </w:instrText>
      </w:r>
      <w:r>
        <w:fldChar w:fldCharType="separate"/>
      </w:r>
      <w:r>
        <w:t>175</w:t>
      </w:r>
      <w:r>
        <w:fldChar w:fldCharType="end"/>
      </w:r>
    </w:p>
    <w:p w14:paraId="0147C322" w14:textId="71E9C700" w:rsidR="00501985" w:rsidRDefault="00501985">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_Toc82679233 \h </w:instrText>
      </w:r>
      <w:r>
        <w:fldChar w:fldCharType="separate"/>
      </w:r>
      <w:r>
        <w:t>176</w:t>
      </w:r>
      <w:r>
        <w:fldChar w:fldCharType="end"/>
      </w:r>
    </w:p>
    <w:p w14:paraId="3915AAD8" w14:textId="217A7D2B" w:rsidR="00501985" w:rsidRDefault="00501985">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_Toc82679234 \h </w:instrText>
      </w:r>
      <w:r>
        <w:fldChar w:fldCharType="separate"/>
      </w:r>
      <w:r>
        <w:t>176</w:t>
      </w:r>
      <w:r>
        <w:fldChar w:fldCharType="end"/>
      </w:r>
    </w:p>
    <w:p w14:paraId="0F4802DB" w14:textId="6641A197" w:rsidR="00501985" w:rsidRDefault="0050198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_Toc82679235 \h </w:instrText>
      </w:r>
      <w:r>
        <w:fldChar w:fldCharType="separate"/>
      </w:r>
      <w:r>
        <w:t>177</w:t>
      </w:r>
      <w:r>
        <w:fldChar w:fldCharType="end"/>
      </w:r>
    </w:p>
    <w:p w14:paraId="58A23717" w14:textId="54308A05" w:rsidR="00501985" w:rsidRDefault="00501985">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_Toc82679236 \h </w:instrText>
      </w:r>
      <w:r>
        <w:fldChar w:fldCharType="separate"/>
      </w:r>
      <w:r>
        <w:t>177</w:t>
      </w:r>
      <w:r>
        <w:fldChar w:fldCharType="end"/>
      </w:r>
    </w:p>
    <w:p w14:paraId="62285BA6" w14:textId="75F2A00E" w:rsidR="00501985" w:rsidRDefault="00501985">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_Toc82679237 \h </w:instrText>
      </w:r>
      <w:r>
        <w:fldChar w:fldCharType="separate"/>
      </w:r>
      <w:r>
        <w:t>177</w:t>
      </w:r>
      <w:r>
        <w:fldChar w:fldCharType="end"/>
      </w:r>
    </w:p>
    <w:p w14:paraId="4150D788" w14:textId="6AAB1A34" w:rsidR="00501985" w:rsidRDefault="00501985">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_Toc82679238 \h </w:instrText>
      </w:r>
      <w:r>
        <w:fldChar w:fldCharType="separate"/>
      </w:r>
      <w:r>
        <w:t>177</w:t>
      </w:r>
      <w:r>
        <w:fldChar w:fldCharType="end"/>
      </w:r>
    </w:p>
    <w:p w14:paraId="55694948" w14:textId="696860E7" w:rsidR="00501985" w:rsidRDefault="00501985">
      <w:pPr>
        <w:pStyle w:val="TOC6"/>
        <w:rPr>
          <w:rFonts w:asciiTheme="minorHAnsi" w:eastAsiaTheme="minorEastAsia" w:hAnsiTheme="minorHAnsi" w:cstheme="minorBidi"/>
          <w:sz w:val="22"/>
          <w:szCs w:val="22"/>
          <w:lang w:eastAsia="en-GB"/>
        </w:rPr>
      </w:pPr>
      <w:r>
        <w:lastRenderedPageBreak/>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_Toc82679239 \h </w:instrText>
      </w:r>
      <w:r>
        <w:fldChar w:fldCharType="separate"/>
      </w:r>
      <w:r>
        <w:t>177</w:t>
      </w:r>
      <w:r>
        <w:fldChar w:fldCharType="end"/>
      </w:r>
    </w:p>
    <w:p w14:paraId="432D36EF" w14:textId="561A01F3" w:rsidR="00501985" w:rsidRDefault="00501985">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_Toc82679240 \h </w:instrText>
      </w:r>
      <w:r>
        <w:fldChar w:fldCharType="separate"/>
      </w:r>
      <w:r>
        <w:t>178</w:t>
      </w:r>
      <w:r>
        <w:fldChar w:fldCharType="end"/>
      </w:r>
    </w:p>
    <w:p w14:paraId="38A13841" w14:textId="20515B05" w:rsidR="00501985" w:rsidRDefault="00501985">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_Toc82679241 \h </w:instrText>
      </w:r>
      <w:r>
        <w:fldChar w:fldCharType="separate"/>
      </w:r>
      <w:r>
        <w:t>179</w:t>
      </w:r>
      <w:r>
        <w:fldChar w:fldCharType="end"/>
      </w:r>
    </w:p>
    <w:p w14:paraId="1BF7EFC1" w14:textId="366471C5" w:rsidR="00501985" w:rsidRDefault="00501985">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_Toc82679242 \h </w:instrText>
      </w:r>
      <w:r>
        <w:fldChar w:fldCharType="separate"/>
      </w:r>
      <w:r>
        <w:t>179</w:t>
      </w:r>
      <w:r>
        <w:fldChar w:fldCharType="end"/>
      </w:r>
    </w:p>
    <w:p w14:paraId="11B5864C" w14:textId="1D0D91ED" w:rsidR="00501985" w:rsidRDefault="00501985">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_Toc82679243 \h </w:instrText>
      </w:r>
      <w:r>
        <w:fldChar w:fldCharType="separate"/>
      </w:r>
      <w:r>
        <w:t>179</w:t>
      </w:r>
      <w:r>
        <w:fldChar w:fldCharType="end"/>
      </w:r>
    </w:p>
    <w:p w14:paraId="7BEDDA83" w14:textId="4E41DEFE" w:rsidR="00501985" w:rsidRDefault="00501985">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_Toc82679244 \h </w:instrText>
      </w:r>
      <w:r>
        <w:fldChar w:fldCharType="separate"/>
      </w:r>
      <w:r>
        <w:t>179</w:t>
      </w:r>
      <w:r>
        <w:fldChar w:fldCharType="end"/>
      </w:r>
    </w:p>
    <w:p w14:paraId="6EE4C9AD" w14:textId="207B4A09" w:rsidR="00501985" w:rsidRDefault="00501985">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_Toc82679245 \h </w:instrText>
      </w:r>
      <w:r>
        <w:fldChar w:fldCharType="separate"/>
      </w:r>
      <w:r>
        <w:t>179</w:t>
      </w:r>
      <w:r>
        <w:fldChar w:fldCharType="end"/>
      </w:r>
    </w:p>
    <w:p w14:paraId="5A19D5E0" w14:textId="268E91C1" w:rsidR="00501985" w:rsidRDefault="00501985">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_Toc82679246 \h </w:instrText>
      </w:r>
      <w:r>
        <w:fldChar w:fldCharType="separate"/>
      </w:r>
      <w:r>
        <w:t>179</w:t>
      </w:r>
      <w:r>
        <w:fldChar w:fldCharType="end"/>
      </w:r>
    </w:p>
    <w:p w14:paraId="2C2EDF19" w14:textId="4E670AEE" w:rsidR="00501985" w:rsidRDefault="00501985">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_Toc82679247 \h </w:instrText>
      </w:r>
      <w:r>
        <w:fldChar w:fldCharType="separate"/>
      </w:r>
      <w:r>
        <w:t>180</w:t>
      </w:r>
      <w:r>
        <w:fldChar w:fldCharType="end"/>
      </w:r>
    </w:p>
    <w:p w14:paraId="1D318B11" w14:textId="537965B5" w:rsidR="00501985" w:rsidRDefault="00501985">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_Toc82679248 \h </w:instrText>
      </w:r>
      <w:r>
        <w:fldChar w:fldCharType="separate"/>
      </w:r>
      <w:r>
        <w:t>181</w:t>
      </w:r>
      <w:r>
        <w:fldChar w:fldCharType="end"/>
      </w:r>
    </w:p>
    <w:p w14:paraId="10B0BB82" w14:textId="7F8B3C1E" w:rsidR="00501985" w:rsidRDefault="00501985">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_Toc82679249 \h </w:instrText>
      </w:r>
      <w:r>
        <w:fldChar w:fldCharType="separate"/>
      </w:r>
      <w:r>
        <w:t>181</w:t>
      </w:r>
      <w:r>
        <w:fldChar w:fldCharType="end"/>
      </w:r>
    </w:p>
    <w:p w14:paraId="671623C5" w14:textId="677EF7F6" w:rsidR="00501985" w:rsidRDefault="00501985">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_Toc82679250 \h </w:instrText>
      </w:r>
      <w:r>
        <w:fldChar w:fldCharType="separate"/>
      </w:r>
      <w:r>
        <w:t>181</w:t>
      </w:r>
      <w:r>
        <w:fldChar w:fldCharType="end"/>
      </w:r>
    </w:p>
    <w:p w14:paraId="57672996" w14:textId="4D45BD86" w:rsidR="00501985" w:rsidRDefault="00501985">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_Toc82679251 \h </w:instrText>
      </w:r>
      <w:r>
        <w:fldChar w:fldCharType="separate"/>
      </w:r>
      <w:r>
        <w:t>181</w:t>
      </w:r>
      <w:r>
        <w:fldChar w:fldCharType="end"/>
      </w:r>
    </w:p>
    <w:p w14:paraId="2BB34459" w14:textId="695BC469" w:rsidR="00501985" w:rsidRDefault="00501985">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_Toc82679252 \h </w:instrText>
      </w:r>
      <w:r>
        <w:fldChar w:fldCharType="separate"/>
      </w:r>
      <w:r>
        <w:t>182</w:t>
      </w:r>
      <w:r>
        <w:fldChar w:fldCharType="end"/>
      </w:r>
    </w:p>
    <w:p w14:paraId="1751D08B" w14:textId="44F25E3E" w:rsidR="00501985" w:rsidRDefault="00501985">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_Toc82679253 \h </w:instrText>
      </w:r>
      <w:r>
        <w:fldChar w:fldCharType="separate"/>
      </w:r>
      <w:r>
        <w:t>182</w:t>
      </w:r>
      <w:r>
        <w:fldChar w:fldCharType="end"/>
      </w:r>
    </w:p>
    <w:p w14:paraId="38BA1F8A" w14:textId="37751D9B" w:rsidR="00501985" w:rsidRDefault="00501985">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_Toc82679254 \h </w:instrText>
      </w:r>
      <w:r>
        <w:fldChar w:fldCharType="separate"/>
      </w:r>
      <w:r>
        <w:t>182</w:t>
      </w:r>
      <w:r>
        <w:fldChar w:fldCharType="end"/>
      </w:r>
    </w:p>
    <w:p w14:paraId="5758D011" w14:textId="09D07224" w:rsidR="00501985" w:rsidRDefault="00501985">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_Toc82679255 \h </w:instrText>
      </w:r>
      <w:r>
        <w:fldChar w:fldCharType="separate"/>
      </w:r>
      <w:r>
        <w:t>182</w:t>
      </w:r>
      <w:r>
        <w:fldChar w:fldCharType="end"/>
      </w:r>
    </w:p>
    <w:p w14:paraId="0532FB57" w14:textId="5DCCCF66" w:rsidR="00501985" w:rsidRDefault="00501985">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_Toc82679256 \h </w:instrText>
      </w:r>
      <w:r>
        <w:fldChar w:fldCharType="separate"/>
      </w:r>
      <w:r>
        <w:t>182</w:t>
      </w:r>
      <w:r>
        <w:fldChar w:fldCharType="end"/>
      </w:r>
    </w:p>
    <w:p w14:paraId="0FE0DFF2" w14:textId="326588CB" w:rsidR="00501985" w:rsidRDefault="00501985">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_Toc82679257 \h </w:instrText>
      </w:r>
      <w:r>
        <w:fldChar w:fldCharType="separate"/>
      </w:r>
      <w:r>
        <w:t>183</w:t>
      </w:r>
      <w:r>
        <w:fldChar w:fldCharType="end"/>
      </w:r>
    </w:p>
    <w:p w14:paraId="40FC0840" w14:textId="36BB4B4D" w:rsidR="00501985" w:rsidRDefault="00501985">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_Toc82679258 \h </w:instrText>
      </w:r>
      <w:r>
        <w:fldChar w:fldCharType="separate"/>
      </w:r>
      <w:r>
        <w:t>183</w:t>
      </w:r>
      <w:r>
        <w:fldChar w:fldCharType="end"/>
      </w:r>
    </w:p>
    <w:p w14:paraId="1FD56814" w14:textId="6CD5884B" w:rsidR="00501985" w:rsidRDefault="00501985">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_Toc82679259 \h </w:instrText>
      </w:r>
      <w:r>
        <w:fldChar w:fldCharType="separate"/>
      </w:r>
      <w:r>
        <w:t>183</w:t>
      </w:r>
      <w:r>
        <w:fldChar w:fldCharType="end"/>
      </w:r>
    </w:p>
    <w:p w14:paraId="59067F29" w14:textId="37740C88" w:rsidR="00501985" w:rsidRDefault="00501985">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_Toc82679260 \h </w:instrText>
      </w:r>
      <w:r>
        <w:fldChar w:fldCharType="separate"/>
      </w:r>
      <w:r>
        <w:t>183</w:t>
      </w:r>
      <w:r>
        <w:fldChar w:fldCharType="end"/>
      </w:r>
    </w:p>
    <w:p w14:paraId="69493510" w14:textId="45289ACF" w:rsidR="00501985" w:rsidRDefault="00501985">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_Toc82679261 \h </w:instrText>
      </w:r>
      <w:r>
        <w:fldChar w:fldCharType="separate"/>
      </w:r>
      <w:r>
        <w:t>183</w:t>
      </w:r>
      <w:r>
        <w:fldChar w:fldCharType="end"/>
      </w:r>
    </w:p>
    <w:p w14:paraId="3885999A" w14:textId="0C20E706" w:rsidR="00501985" w:rsidRDefault="00501985">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_Toc82679262 \h </w:instrText>
      </w:r>
      <w:r>
        <w:fldChar w:fldCharType="separate"/>
      </w:r>
      <w:r>
        <w:t>184</w:t>
      </w:r>
      <w:r>
        <w:fldChar w:fldCharType="end"/>
      </w:r>
    </w:p>
    <w:p w14:paraId="78628D45" w14:textId="15B39C38" w:rsidR="00501985" w:rsidRDefault="00501985">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_Toc82679263 \h </w:instrText>
      </w:r>
      <w:r>
        <w:fldChar w:fldCharType="separate"/>
      </w:r>
      <w:r>
        <w:t>184</w:t>
      </w:r>
      <w:r>
        <w:fldChar w:fldCharType="end"/>
      </w:r>
    </w:p>
    <w:p w14:paraId="77D29895" w14:textId="30B75EE6" w:rsidR="00501985" w:rsidRDefault="00501985">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_Toc82679264 \h </w:instrText>
      </w:r>
      <w:r>
        <w:fldChar w:fldCharType="separate"/>
      </w:r>
      <w:r>
        <w:t>184</w:t>
      </w:r>
      <w:r>
        <w:fldChar w:fldCharType="end"/>
      </w:r>
    </w:p>
    <w:p w14:paraId="65348A88" w14:textId="5831E7D4" w:rsidR="00501985" w:rsidRDefault="00501985">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_Toc82679265 \h </w:instrText>
      </w:r>
      <w:r>
        <w:fldChar w:fldCharType="separate"/>
      </w:r>
      <w:r>
        <w:t>185</w:t>
      </w:r>
      <w:r>
        <w:fldChar w:fldCharType="end"/>
      </w:r>
    </w:p>
    <w:p w14:paraId="2BB36DBB" w14:textId="07E85E10" w:rsidR="00501985" w:rsidRDefault="0050198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_Toc82679266 \h </w:instrText>
      </w:r>
      <w:r>
        <w:fldChar w:fldCharType="separate"/>
      </w:r>
      <w:r>
        <w:t>185</w:t>
      </w:r>
      <w:r>
        <w:fldChar w:fldCharType="end"/>
      </w:r>
    </w:p>
    <w:p w14:paraId="1D856F1C" w14:textId="04893D40" w:rsidR="00501985" w:rsidRDefault="00501985">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_Toc82679267 \h </w:instrText>
      </w:r>
      <w:r>
        <w:fldChar w:fldCharType="separate"/>
      </w:r>
      <w:r>
        <w:t>185</w:t>
      </w:r>
      <w:r>
        <w:fldChar w:fldCharType="end"/>
      </w:r>
    </w:p>
    <w:p w14:paraId="23044649" w14:textId="79EF2824" w:rsidR="00501985" w:rsidRDefault="00501985">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_Toc82679268 \h </w:instrText>
      </w:r>
      <w:r>
        <w:fldChar w:fldCharType="separate"/>
      </w:r>
      <w:r>
        <w:t>186</w:t>
      </w:r>
      <w:r>
        <w:fldChar w:fldCharType="end"/>
      </w:r>
    </w:p>
    <w:p w14:paraId="76093270" w14:textId="5980AA67" w:rsidR="00501985" w:rsidRDefault="00501985">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_Toc82679269 \h </w:instrText>
      </w:r>
      <w:r>
        <w:fldChar w:fldCharType="separate"/>
      </w:r>
      <w:r>
        <w:t>186</w:t>
      </w:r>
      <w:r>
        <w:fldChar w:fldCharType="end"/>
      </w:r>
    </w:p>
    <w:p w14:paraId="59E0DD4F" w14:textId="72F3294A" w:rsidR="00501985" w:rsidRDefault="00501985">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_Toc82679270 \h </w:instrText>
      </w:r>
      <w:r>
        <w:fldChar w:fldCharType="separate"/>
      </w:r>
      <w:r>
        <w:t>186</w:t>
      </w:r>
      <w:r>
        <w:fldChar w:fldCharType="end"/>
      </w:r>
    </w:p>
    <w:p w14:paraId="22970BD3" w14:textId="4ED5CCE3" w:rsidR="00501985" w:rsidRDefault="0050198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_Toc82679271 \h </w:instrText>
      </w:r>
      <w:r>
        <w:fldChar w:fldCharType="separate"/>
      </w:r>
      <w:r>
        <w:t>186</w:t>
      </w:r>
      <w:r>
        <w:fldChar w:fldCharType="end"/>
      </w:r>
    </w:p>
    <w:p w14:paraId="17AD5540" w14:textId="0C562DA0" w:rsidR="00501985" w:rsidRDefault="0050198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_Toc82679272 \h </w:instrText>
      </w:r>
      <w:r>
        <w:fldChar w:fldCharType="separate"/>
      </w:r>
      <w:r>
        <w:t>186</w:t>
      </w:r>
      <w:r>
        <w:fldChar w:fldCharType="end"/>
      </w:r>
    </w:p>
    <w:p w14:paraId="6FAC498B" w14:textId="7B03C9AE" w:rsidR="00501985" w:rsidRDefault="0050198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_Toc82679273 \h </w:instrText>
      </w:r>
      <w:r>
        <w:fldChar w:fldCharType="separate"/>
      </w:r>
      <w:r>
        <w:t>186</w:t>
      </w:r>
      <w:r>
        <w:fldChar w:fldCharType="end"/>
      </w:r>
    </w:p>
    <w:p w14:paraId="3F8E5CC5" w14:textId="1BFEC061" w:rsidR="00501985" w:rsidRDefault="0050198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_Toc82679274 \h </w:instrText>
      </w:r>
      <w:r>
        <w:fldChar w:fldCharType="separate"/>
      </w:r>
      <w:r>
        <w:t>188</w:t>
      </w:r>
      <w:r>
        <w:fldChar w:fldCharType="end"/>
      </w:r>
    </w:p>
    <w:p w14:paraId="5389D465" w14:textId="205C7E91" w:rsidR="00501985" w:rsidRDefault="0050198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_Toc82679275 \h </w:instrText>
      </w:r>
      <w:r>
        <w:fldChar w:fldCharType="separate"/>
      </w:r>
      <w:r>
        <w:t>189</w:t>
      </w:r>
      <w:r>
        <w:fldChar w:fldCharType="end"/>
      </w:r>
    </w:p>
    <w:p w14:paraId="69A616EF" w14:textId="761E7C75" w:rsidR="00501985" w:rsidRDefault="0050198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_Toc82679276 \h </w:instrText>
      </w:r>
      <w:r>
        <w:fldChar w:fldCharType="separate"/>
      </w:r>
      <w:r>
        <w:t>189</w:t>
      </w:r>
      <w:r>
        <w:fldChar w:fldCharType="end"/>
      </w:r>
    </w:p>
    <w:p w14:paraId="23CAAC69" w14:textId="2D185492" w:rsidR="00501985" w:rsidRDefault="00501985">
      <w:pPr>
        <w:pStyle w:val="TOC4"/>
        <w:rPr>
          <w:rFonts w:asciiTheme="minorHAnsi" w:eastAsiaTheme="minorEastAsia" w:hAnsiTheme="minorHAnsi" w:cstheme="minorBidi"/>
          <w:sz w:val="22"/>
          <w:szCs w:val="22"/>
          <w:lang w:eastAsia="en-GB"/>
        </w:rPr>
      </w:pPr>
      <w:r w:rsidRPr="00CD1B57">
        <w:rPr>
          <w:lang w:val="en-US"/>
        </w:rPr>
        <w:t>6.2.6.2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_Toc82679277 \h </w:instrText>
      </w:r>
      <w:r>
        <w:fldChar w:fldCharType="separate"/>
      </w:r>
      <w:r>
        <w:t>190</w:t>
      </w:r>
      <w:r>
        <w:fldChar w:fldCharType="end"/>
      </w:r>
    </w:p>
    <w:p w14:paraId="31450CF7" w14:textId="1B1F5316" w:rsidR="00501985" w:rsidRDefault="00501985">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_Toc82679278 \h </w:instrText>
      </w:r>
      <w:r>
        <w:fldChar w:fldCharType="separate"/>
      </w:r>
      <w:r>
        <w:t>190</w:t>
      </w:r>
      <w:r>
        <w:fldChar w:fldCharType="end"/>
      </w:r>
    </w:p>
    <w:p w14:paraId="410F2AE2" w14:textId="1513D0E0" w:rsidR="00501985" w:rsidRDefault="00501985">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_Toc82679279 \h </w:instrText>
      </w:r>
      <w:r>
        <w:fldChar w:fldCharType="separate"/>
      </w:r>
      <w:r>
        <w:t>191</w:t>
      </w:r>
      <w:r>
        <w:fldChar w:fldCharType="end"/>
      </w:r>
    </w:p>
    <w:p w14:paraId="7DED010E" w14:textId="03DE7FD1" w:rsidR="00501985" w:rsidRDefault="00501985">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_Toc82679280 \h </w:instrText>
      </w:r>
      <w:r>
        <w:fldChar w:fldCharType="separate"/>
      </w:r>
      <w:r>
        <w:t>194</w:t>
      </w:r>
      <w:r>
        <w:fldChar w:fldCharType="end"/>
      </w:r>
    </w:p>
    <w:p w14:paraId="084E77F1" w14:textId="3D882C9D" w:rsidR="00501985" w:rsidRDefault="00501985">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_Toc82679281 \h </w:instrText>
      </w:r>
      <w:r>
        <w:fldChar w:fldCharType="separate"/>
      </w:r>
      <w:r>
        <w:t>197</w:t>
      </w:r>
      <w:r>
        <w:fldChar w:fldCharType="end"/>
      </w:r>
    </w:p>
    <w:p w14:paraId="455C03C9" w14:textId="667976FF" w:rsidR="00501985" w:rsidRDefault="00501985">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_Toc82679282 \h </w:instrText>
      </w:r>
      <w:r>
        <w:fldChar w:fldCharType="separate"/>
      </w:r>
      <w:r>
        <w:t>197</w:t>
      </w:r>
      <w:r>
        <w:fldChar w:fldCharType="end"/>
      </w:r>
    </w:p>
    <w:p w14:paraId="760A0870" w14:textId="75DE9EE1" w:rsidR="00501985" w:rsidRDefault="00501985">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_Toc82679283 \h </w:instrText>
      </w:r>
      <w:r>
        <w:fldChar w:fldCharType="separate"/>
      </w:r>
      <w:r>
        <w:t>198</w:t>
      </w:r>
      <w:r>
        <w:fldChar w:fldCharType="end"/>
      </w:r>
    </w:p>
    <w:p w14:paraId="79F2A965" w14:textId="4EF76A02" w:rsidR="00501985" w:rsidRDefault="00501985">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_Toc82679284 \h </w:instrText>
      </w:r>
      <w:r>
        <w:fldChar w:fldCharType="separate"/>
      </w:r>
      <w:r>
        <w:t>198</w:t>
      </w:r>
      <w:r>
        <w:fldChar w:fldCharType="end"/>
      </w:r>
    </w:p>
    <w:p w14:paraId="6D597981" w14:textId="79591C5F" w:rsidR="00501985" w:rsidRDefault="00501985">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_Toc82679285 \h </w:instrText>
      </w:r>
      <w:r>
        <w:fldChar w:fldCharType="separate"/>
      </w:r>
      <w:r>
        <w:t>199</w:t>
      </w:r>
      <w:r>
        <w:fldChar w:fldCharType="end"/>
      </w:r>
    </w:p>
    <w:p w14:paraId="1C9746C5" w14:textId="288B1594" w:rsidR="00501985" w:rsidRDefault="00501985">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_Toc82679286 \h </w:instrText>
      </w:r>
      <w:r>
        <w:fldChar w:fldCharType="separate"/>
      </w:r>
      <w:r>
        <w:t>200</w:t>
      </w:r>
      <w:r>
        <w:fldChar w:fldCharType="end"/>
      </w:r>
    </w:p>
    <w:p w14:paraId="7282C59C" w14:textId="1250BF7A" w:rsidR="00501985" w:rsidRDefault="00501985">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_Toc82679287 \h </w:instrText>
      </w:r>
      <w:r>
        <w:fldChar w:fldCharType="separate"/>
      </w:r>
      <w:r>
        <w:t>200</w:t>
      </w:r>
      <w:r>
        <w:fldChar w:fldCharType="end"/>
      </w:r>
    </w:p>
    <w:p w14:paraId="1DE3EDE8" w14:textId="1C935268" w:rsidR="00501985" w:rsidRDefault="00501985">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_Toc82679288 \h </w:instrText>
      </w:r>
      <w:r>
        <w:fldChar w:fldCharType="separate"/>
      </w:r>
      <w:r>
        <w:t>200</w:t>
      </w:r>
      <w:r>
        <w:fldChar w:fldCharType="end"/>
      </w:r>
    </w:p>
    <w:p w14:paraId="4C2A970D" w14:textId="6F1CB972" w:rsidR="00501985" w:rsidRDefault="00501985">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_Toc82679289 \h </w:instrText>
      </w:r>
      <w:r>
        <w:fldChar w:fldCharType="separate"/>
      </w:r>
      <w:r>
        <w:t>200</w:t>
      </w:r>
      <w:r>
        <w:fldChar w:fldCharType="end"/>
      </w:r>
    </w:p>
    <w:p w14:paraId="18F1A94A" w14:textId="0CF486A2" w:rsidR="00501985" w:rsidRDefault="00501985">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_Toc82679290 \h </w:instrText>
      </w:r>
      <w:r>
        <w:fldChar w:fldCharType="separate"/>
      </w:r>
      <w:r>
        <w:t>201</w:t>
      </w:r>
      <w:r>
        <w:fldChar w:fldCharType="end"/>
      </w:r>
    </w:p>
    <w:p w14:paraId="09F82E03" w14:textId="69DA1A49" w:rsidR="00501985" w:rsidRDefault="00501985">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_Toc82679291 \h </w:instrText>
      </w:r>
      <w:r>
        <w:fldChar w:fldCharType="separate"/>
      </w:r>
      <w:r>
        <w:t>201</w:t>
      </w:r>
      <w:r>
        <w:fldChar w:fldCharType="end"/>
      </w:r>
    </w:p>
    <w:p w14:paraId="1109F06D" w14:textId="572BF57F" w:rsidR="00501985" w:rsidRDefault="00501985">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_Toc82679292 \h </w:instrText>
      </w:r>
      <w:r>
        <w:fldChar w:fldCharType="separate"/>
      </w:r>
      <w:r>
        <w:t>201</w:t>
      </w:r>
      <w:r>
        <w:fldChar w:fldCharType="end"/>
      </w:r>
    </w:p>
    <w:p w14:paraId="45593614" w14:textId="3E610971" w:rsidR="00501985" w:rsidRDefault="00501985">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_Toc82679293 \h </w:instrText>
      </w:r>
      <w:r>
        <w:fldChar w:fldCharType="separate"/>
      </w:r>
      <w:r>
        <w:t>201</w:t>
      </w:r>
      <w:r>
        <w:fldChar w:fldCharType="end"/>
      </w:r>
    </w:p>
    <w:p w14:paraId="0A7C64C0" w14:textId="0AEAD92D" w:rsidR="00501985" w:rsidRDefault="00501985">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_Toc82679294 \h </w:instrText>
      </w:r>
      <w:r>
        <w:fldChar w:fldCharType="separate"/>
      </w:r>
      <w:r>
        <w:t>201</w:t>
      </w:r>
      <w:r>
        <w:fldChar w:fldCharType="end"/>
      </w:r>
    </w:p>
    <w:p w14:paraId="6131D82A" w14:textId="7FCD23F9" w:rsidR="00501985" w:rsidRDefault="00501985">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_Toc82679295 \h </w:instrText>
      </w:r>
      <w:r>
        <w:fldChar w:fldCharType="separate"/>
      </w:r>
      <w:r>
        <w:t>202</w:t>
      </w:r>
      <w:r>
        <w:fldChar w:fldCharType="end"/>
      </w:r>
    </w:p>
    <w:p w14:paraId="503EA8DC" w14:textId="05E6B639" w:rsidR="00501985" w:rsidRDefault="00501985">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_Toc82679296 \h </w:instrText>
      </w:r>
      <w:r>
        <w:fldChar w:fldCharType="separate"/>
      </w:r>
      <w:r>
        <w:t>202</w:t>
      </w:r>
      <w:r>
        <w:fldChar w:fldCharType="end"/>
      </w:r>
    </w:p>
    <w:p w14:paraId="0EE0E574" w14:textId="4100DE86" w:rsidR="00501985" w:rsidRDefault="00501985">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_Toc82679297 \h </w:instrText>
      </w:r>
      <w:r>
        <w:fldChar w:fldCharType="separate"/>
      </w:r>
      <w:r>
        <w:t>202</w:t>
      </w:r>
      <w:r>
        <w:fldChar w:fldCharType="end"/>
      </w:r>
    </w:p>
    <w:p w14:paraId="64CF4B56" w14:textId="2E89E971" w:rsidR="00501985" w:rsidRDefault="00501985">
      <w:pPr>
        <w:pStyle w:val="TOC4"/>
        <w:rPr>
          <w:rFonts w:asciiTheme="minorHAnsi" w:eastAsiaTheme="minorEastAsia" w:hAnsiTheme="minorHAnsi" w:cstheme="minorBidi"/>
          <w:sz w:val="22"/>
          <w:szCs w:val="22"/>
          <w:lang w:eastAsia="en-GB"/>
        </w:rPr>
      </w:pPr>
      <w:r w:rsidRPr="00CD1B57">
        <w:rPr>
          <w:lang w:val="en-US"/>
        </w:rPr>
        <w:t>6.2.6.3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_Toc82679298 \h </w:instrText>
      </w:r>
      <w:r>
        <w:fldChar w:fldCharType="separate"/>
      </w:r>
      <w:r>
        <w:t>202</w:t>
      </w:r>
      <w:r>
        <w:fldChar w:fldCharType="end"/>
      </w:r>
    </w:p>
    <w:p w14:paraId="7F8A04EB" w14:textId="2617D788" w:rsidR="00501985" w:rsidRDefault="00501985">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_Toc82679299 \h </w:instrText>
      </w:r>
      <w:r>
        <w:fldChar w:fldCharType="separate"/>
      </w:r>
      <w:r>
        <w:t>202</w:t>
      </w:r>
      <w:r>
        <w:fldChar w:fldCharType="end"/>
      </w:r>
    </w:p>
    <w:p w14:paraId="6CEBB40A" w14:textId="206C33A6" w:rsidR="00501985" w:rsidRDefault="00501985">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_Toc82679300 \h </w:instrText>
      </w:r>
      <w:r>
        <w:fldChar w:fldCharType="separate"/>
      </w:r>
      <w:r>
        <w:t>202</w:t>
      </w:r>
      <w:r>
        <w:fldChar w:fldCharType="end"/>
      </w:r>
    </w:p>
    <w:p w14:paraId="2966C976" w14:textId="54FF7BF0" w:rsidR="00501985" w:rsidRDefault="00501985">
      <w:pPr>
        <w:pStyle w:val="TOC5"/>
        <w:rPr>
          <w:rFonts w:asciiTheme="minorHAnsi" w:eastAsiaTheme="minorEastAsia" w:hAnsiTheme="minorHAnsi" w:cstheme="minorBidi"/>
          <w:sz w:val="22"/>
          <w:szCs w:val="22"/>
          <w:lang w:eastAsia="en-GB"/>
        </w:rPr>
      </w:pPr>
      <w:r>
        <w:lastRenderedPageBreak/>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_Toc82679301 \h </w:instrText>
      </w:r>
      <w:r>
        <w:fldChar w:fldCharType="separate"/>
      </w:r>
      <w:r>
        <w:t>203</w:t>
      </w:r>
      <w:r>
        <w:fldChar w:fldCharType="end"/>
      </w:r>
    </w:p>
    <w:p w14:paraId="674B8802" w14:textId="001979D2" w:rsidR="00501985" w:rsidRDefault="00501985">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_Toc82679302 \h </w:instrText>
      </w:r>
      <w:r>
        <w:fldChar w:fldCharType="separate"/>
      </w:r>
      <w:r>
        <w:t>203</w:t>
      </w:r>
      <w:r>
        <w:fldChar w:fldCharType="end"/>
      </w:r>
    </w:p>
    <w:p w14:paraId="57ADB441" w14:textId="495D899F" w:rsidR="00501985" w:rsidRDefault="00501985">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_Toc82679303 \h </w:instrText>
      </w:r>
      <w:r>
        <w:fldChar w:fldCharType="separate"/>
      </w:r>
      <w:r>
        <w:t>203</w:t>
      </w:r>
      <w:r>
        <w:fldChar w:fldCharType="end"/>
      </w:r>
    </w:p>
    <w:p w14:paraId="3DE9014C" w14:textId="4E51BAFC" w:rsidR="00501985" w:rsidRDefault="00501985">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_Toc82679304 \h </w:instrText>
      </w:r>
      <w:r>
        <w:fldChar w:fldCharType="separate"/>
      </w:r>
      <w:r>
        <w:t>204</w:t>
      </w:r>
      <w:r>
        <w:fldChar w:fldCharType="end"/>
      </w:r>
    </w:p>
    <w:p w14:paraId="2EE398BA" w14:textId="0D65D195" w:rsidR="00501985" w:rsidRDefault="0050198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_Toc82679305 \h </w:instrText>
      </w:r>
      <w:r>
        <w:fldChar w:fldCharType="separate"/>
      </w:r>
      <w:r>
        <w:t>204</w:t>
      </w:r>
      <w:r>
        <w:fldChar w:fldCharType="end"/>
      </w:r>
    </w:p>
    <w:p w14:paraId="6C66E26C" w14:textId="37B30161" w:rsidR="00501985" w:rsidRDefault="00501985">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_Toc82679306 \h </w:instrText>
      </w:r>
      <w:r>
        <w:fldChar w:fldCharType="separate"/>
      </w:r>
      <w:r>
        <w:t>204</w:t>
      </w:r>
      <w:r>
        <w:fldChar w:fldCharType="end"/>
      </w:r>
    </w:p>
    <w:p w14:paraId="420934AF" w14:textId="43924A82" w:rsidR="00501985" w:rsidRDefault="00501985">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_Toc82679307 \h </w:instrText>
      </w:r>
      <w:r>
        <w:fldChar w:fldCharType="separate"/>
      </w:r>
      <w:r>
        <w:t>204</w:t>
      </w:r>
      <w:r>
        <w:fldChar w:fldCharType="end"/>
      </w:r>
    </w:p>
    <w:p w14:paraId="7636E354" w14:textId="02D99ADE" w:rsidR="00501985" w:rsidRDefault="00501985">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_Toc82679308 \h </w:instrText>
      </w:r>
      <w:r>
        <w:fldChar w:fldCharType="separate"/>
      </w:r>
      <w:r>
        <w:t>204</w:t>
      </w:r>
      <w:r>
        <w:fldChar w:fldCharType="end"/>
      </w:r>
    </w:p>
    <w:p w14:paraId="32BC11D7" w14:textId="1E4D513D" w:rsidR="00501985" w:rsidRDefault="0050198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_Toc82679309 \h </w:instrText>
      </w:r>
      <w:r>
        <w:fldChar w:fldCharType="separate"/>
      </w:r>
      <w:r>
        <w:t>205</w:t>
      </w:r>
      <w:r>
        <w:fldChar w:fldCharType="end"/>
      </w:r>
    </w:p>
    <w:p w14:paraId="7405368D" w14:textId="110638AA" w:rsidR="00501985" w:rsidRDefault="00501985">
      <w:pPr>
        <w:pStyle w:val="TOC3"/>
        <w:rPr>
          <w:rFonts w:asciiTheme="minorHAnsi" w:eastAsiaTheme="minorEastAsia" w:hAnsiTheme="minorHAnsi" w:cstheme="minorBidi"/>
          <w:sz w:val="22"/>
          <w:szCs w:val="22"/>
          <w:lang w:eastAsia="en-GB"/>
        </w:rPr>
      </w:pPr>
      <w:r w:rsidRPr="00CD1B57">
        <w:rPr>
          <w:lang w:val="en-US"/>
        </w:rPr>
        <w:t>6.2.9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_Toc82679310 \h </w:instrText>
      </w:r>
      <w:r>
        <w:fldChar w:fldCharType="separate"/>
      </w:r>
      <w:r>
        <w:t>205</w:t>
      </w:r>
      <w:r>
        <w:fldChar w:fldCharType="end"/>
      </w:r>
    </w:p>
    <w:p w14:paraId="070AAA13" w14:textId="4F783809" w:rsidR="00501985" w:rsidRDefault="0050198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_Toc82679311 \h </w:instrText>
      </w:r>
      <w:r>
        <w:fldChar w:fldCharType="separate"/>
      </w:r>
      <w:r>
        <w:t>206</w:t>
      </w:r>
      <w:r>
        <w:fldChar w:fldCharType="end"/>
      </w:r>
    </w:p>
    <w:p w14:paraId="3F2B4F47" w14:textId="28EB1DFF" w:rsidR="00501985" w:rsidRDefault="0050198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_Toc82679312 \h </w:instrText>
      </w:r>
      <w:r>
        <w:fldChar w:fldCharType="separate"/>
      </w:r>
      <w:r>
        <w:t>206</w:t>
      </w:r>
      <w:r>
        <w:fldChar w:fldCharType="end"/>
      </w:r>
    </w:p>
    <w:p w14:paraId="7B8D2F5B" w14:textId="699B7121" w:rsidR="00501985" w:rsidRDefault="0050198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_Toc82679313 \h </w:instrText>
      </w:r>
      <w:r>
        <w:fldChar w:fldCharType="separate"/>
      </w:r>
      <w:r>
        <w:t>206</w:t>
      </w:r>
      <w:r>
        <w:fldChar w:fldCharType="end"/>
      </w:r>
    </w:p>
    <w:p w14:paraId="725EAAB8" w14:textId="2C3491A1" w:rsidR="00501985" w:rsidRDefault="0050198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_Toc82679314 \h </w:instrText>
      </w:r>
      <w:r>
        <w:fldChar w:fldCharType="separate"/>
      </w:r>
      <w:r>
        <w:t>206</w:t>
      </w:r>
      <w:r>
        <w:fldChar w:fldCharType="end"/>
      </w:r>
    </w:p>
    <w:p w14:paraId="34C84E01" w14:textId="70595868" w:rsidR="00501985" w:rsidRDefault="0050198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_Toc82679315 \h </w:instrText>
      </w:r>
      <w:r>
        <w:fldChar w:fldCharType="separate"/>
      </w:r>
      <w:r>
        <w:t>206</w:t>
      </w:r>
      <w:r>
        <w:fldChar w:fldCharType="end"/>
      </w:r>
    </w:p>
    <w:p w14:paraId="03654B44" w14:textId="2D5B6E45" w:rsidR="00501985" w:rsidRDefault="0050198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_Toc82679316 \h </w:instrText>
      </w:r>
      <w:r>
        <w:fldChar w:fldCharType="separate"/>
      </w:r>
      <w:r>
        <w:t>206</w:t>
      </w:r>
      <w:r>
        <w:fldChar w:fldCharType="end"/>
      </w:r>
    </w:p>
    <w:p w14:paraId="60052D71" w14:textId="20FE91FD" w:rsidR="00501985" w:rsidRDefault="0050198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_Toc82679317 \h </w:instrText>
      </w:r>
      <w:r>
        <w:fldChar w:fldCharType="separate"/>
      </w:r>
      <w:r>
        <w:t>206</w:t>
      </w:r>
      <w:r>
        <w:fldChar w:fldCharType="end"/>
      </w:r>
    </w:p>
    <w:p w14:paraId="41AD3BAA" w14:textId="65B80368" w:rsidR="00501985" w:rsidRDefault="0050198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_Toc82679318 \h </w:instrText>
      </w:r>
      <w:r>
        <w:fldChar w:fldCharType="separate"/>
      </w:r>
      <w:r>
        <w:t>207</w:t>
      </w:r>
      <w:r>
        <w:fldChar w:fldCharType="end"/>
      </w:r>
    </w:p>
    <w:p w14:paraId="2DD6CD03" w14:textId="1FD994AB" w:rsidR="00501985" w:rsidRDefault="0050198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_Toc82679319 \h </w:instrText>
      </w:r>
      <w:r>
        <w:fldChar w:fldCharType="separate"/>
      </w:r>
      <w:r>
        <w:t>207</w:t>
      </w:r>
      <w:r>
        <w:fldChar w:fldCharType="end"/>
      </w:r>
    </w:p>
    <w:p w14:paraId="2483C748" w14:textId="01254DB9" w:rsidR="00501985" w:rsidRDefault="0050198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_Toc82679320 \h </w:instrText>
      </w:r>
      <w:r>
        <w:fldChar w:fldCharType="separate"/>
      </w:r>
      <w:r>
        <w:t>207</w:t>
      </w:r>
      <w:r>
        <w:fldChar w:fldCharType="end"/>
      </w:r>
    </w:p>
    <w:p w14:paraId="6E80CACD" w14:textId="779853C4" w:rsidR="00501985" w:rsidRDefault="0050198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_Toc82679321 \h </w:instrText>
      </w:r>
      <w:r>
        <w:fldChar w:fldCharType="separate"/>
      </w:r>
      <w:r>
        <w:t>207</w:t>
      </w:r>
      <w:r>
        <w:fldChar w:fldCharType="end"/>
      </w:r>
    </w:p>
    <w:p w14:paraId="5DF11CC5" w14:textId="2FFE11D1" w:rsidR="00501985" w:rsidRDefault="0050198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_Toc82679322 \h </w:instrText>
      </w:r>
      <w:r>
        <w:fldChar w:fldCharType="separate"/>
      </w:r>
      <w:r>
        <w:t>208</w:t>
      </w:r>
      <w:r>
        <w:fldChar w:fldCharType="end"/>
      </w:r>
    </w:p>
    <w:p w14:paraId="05E9ACFA" w14:textId="7C58697A" w:rsidR="00501985" w:rsidRDefault="0050198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_Toc82679323 \h </w:instrText>
      </w:r>
      <w:r>
        <w:fldChar w:fldCharType="separate"/>
      </w:r>
      <w:r>
        <w:t>208</w:t>
      </w:r>
      <w:r>
        <w:fldChar w:fldCharType="end"/>
      </w:r>
    </w:p>
    <w:p w14:paraId="709DAC83" w14:textId="225FBF64" w:rsidR="00501985" w:rsidRDefault="00501985">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_Toc82679324 \h </w:instrText>
      </w:r>
      <w:r>
        <w:fldChar w:fldCharType="separate"/>
      </w:r>
      <w:r>
        <w:t>208</w:t>
      </w:r>
      <w:r>
        <w:fldChar w:fldCharType="end"/>
      </w:r>
    </w:p>
    <w:p w14:paraId="6BF0188B" w14:textId="7C8119C6" w:rsidR="00501985" w:rsidRDefault="00501985">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_Toc82679325 \h </w:instrText>
      </w:r>
      <w:r>
        <w:fldChar w:fldCharType="separate"/>
      </w:r>
      <w:r>
        <w:t>209</w:t>
      </w:r>
      <w:r>
        <w:fldChar w:fldCharType="end"/>
      </w:r>
    </w:p>
    <w:p w14:paraId="74EA8F8B" w14:textId="0630A521" w:rsidR="00501985" w:rsidRDefault="00501985">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_Toc82679326 \h </w:instrText>
      </w:r>
      <w:r>
        <w:fldChar w:fldCharType="separate"/>
      </w:r>
      <w:r>
        <w:t>209</w:t>
      </w:r>
      <w:r>
        <w:fldChar w:fldCharType="end"/>
      </w:r>
    </w:p>
    <w:p w14:paraId="6591BBDC" w14:textId="3700A3C9" w:rsidR="00501985" w:rsidRDefault="00501985">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_Toc82679327 \h </w:instrText>
      </w:r>
      <w:r>
        <w:fldChar w:fldCharType="separate"/>
      </w:r>
      <w:r>
        <w:t>209</w:t>
      </w:r>
      <w:r>
        <w:fldChar w:fldCharType="end"/>
      </w:r>
    </w:p>
    <w:p w14:paraId="22E0C436" w14:textId="1E6579FD" w:rsidR="00501985" w:rsidRDefault="00501985">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_Toc82679328 \h </w:instrText>
      </w:r>
      <w:r>
        <w:fldChar w:fldCharType="separate"/>
      </w:r>
      <w:r>
        <w:t>209</w:t>
      </w:r>
      <w:r>
        <w:fldChar w:fldCharType="end"/>
      </w:r>
    </w:p>
    <w:p w14:paraId="23D40491" w14:textId="7084196E" w:rsidR="00501985" w:rsidRDefault="00501985">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_Toc82679329 \h </w:instrText>
      </w:r>
      <w:r>
        <w:fldChar w:fldCharType="separate"/>
      </w:r>
      <w:r>
        <w:t>209</w:t>
      </w:r>
      <w:r>
        <w:fldChar w:fldCharType="end"/>
      </w:r>
    </w:p>
    <w:p w14:paraId="17BFE3F4" w14:textId="3456E8CE" w:rsidR="00501985" w:rsidRDefault="00501985">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_Toc82679330 \h </w:instrText>
      </w:r>
      <w:r>
        <w:fldChar w:fldCharType="separate"/>
      </w:r>
      <w:r>
        <w:t>209</w:t>
      </w:r>
      <w:r>
        <w:fldChar w:fldCharType="end"/>
      </w:r>
    </w:p>
    <w:p w14:paraId="3798C0BD" w14:textId="2E67C922" w:rsidR="00501985" w:rsidRDefault="0050198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_Toc82679331 \h </w:instrText>
      </w:r>
      <w:r>
        <w:fldChar w:fldCharType="separate"/>
      </w:r>
      <w:r>
        <w:t>210</w:t>
      </w:r>
      <w:r>
        <w:fldChar w:fldCharType="end"/>
      </w:r>
    </w:p>
    <w:p w14:paraId="7A26D5DE" w14:textId="329AF37B" w:rsidR="00501985" w:rsidRDefault="00501985">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_Toc82679332 \h </w:instrText>
      </w:r>
      <w:r>
        <w:fldChar w:fldCharType="separate"/>
      </w:r>
      <w:r>
        <w:t>210</w:t>
      </w:r>
      <w:r>
        <w:fldChar w:fldCharType="end"/>
      </w:r>
    </w:p>
    <w:p w14:paraId="3EE7A33B" w14:textId="5A1D52BA" w:rsidR="00501985" w:rsidRDefault="00501985">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_Toc82679333 \h </w:instrText>
      </w:r>
      <w:r>
        <w:fldChar w:fldCharType="separate"/>
      </w:r>
      <w:r>
        <w:t>210</w:t>
      </w:r>
      <w:r>
        <w:fldChar w:fldCharType="end"/>
      </w:r>
    </w:p>
    <w:p w14:paraId="576DD264" w14:textId="27010890" w:rsidR="00501985" w:rsidRDefault="00501985">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_Toc82679334 \h </w:instrText>
      </w:r>
      <w:r>
        <w:fldChar w:fldCharType="separate"/>
      </w:r>
      <w:r>
        <w:t>210</w:t>
      </w:r>
      <w:r>
        <w:fldChar w:fldCharType="end"/>
      </w:r>
    </w:p>
    <w:p w14:paraId="2B2D3CDE" w14:textId="332275C2" w:rsidR="00501985" w:rsidRDefault="00501985">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_Toc82679335 \h </w:instrText>
      </w:r>
      <w:r>
        <w:fldChar w:fldCharType="separate"/>
      </w:r>
      <w:r>
        <w:t>210</w:t>
      </w:r>
      <w:r>
        <w:fldChar w:fldCharType="end"/>
      </w:r>
    </w:p>
    <w:p w14:paraId="0184D1C4" w14:textId="08A2B6B3" w:rsidR="00501985" w:rsidRDefault="0050198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_Toc82679336 \h </w:instrText>
      </w:r>
      <w:r>
        <w:fldChar w:fldCharType="separate"/>
      </w:r>
      <w:r>
        <w:t>211</w:t>
      </w:r>
      <w:r>
        <w:fldChar w:fldCharType="end"/>
      </w:r>
    </w:p>
    <w:p w14:paraId="5F6FF9C2" w14:textId="3E2AD747" w:rsidR="00501985" w:rsidRDefault="00501985">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_Toc82679337 \h </w:instrText>
      </w:r>
      <w:r>
        <w:fldChar w:fldCharType="separate"/>
      </w:r>
      <w:r>
        <w:t>211</w:t>
      </w:r>
      <w:r>
        <w:fldChar w:fldCharType="end"/>
      </w:r>
    </w:p>
    <w:p w14:paraId="65CD7219" w14:textId="44ABE5A5" w:rsidR="00501985" w:rsidRDefault="00501985">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_Toc82679338 \h </w:instrText>
      </w:r>
      <w:r>
        <w:fldChar w:fldCharType="separate"/>
      </w:r>
      <w:r>
        <w:t>211</w:t>
      </w:r>
      <w:r>
        <w:fldChar w:fldCharType="end"/>
      </w:r>
    </w:p>
    <w:p w14:paraId="159F2098" w14:textId="5FF9E6C0" w:rsidR="00501985" w:rsidRDefault="00501985">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_Toc82679339 \h </w:instrText>
      </w:r>
      <w:r>
        <w:fldChar w:fldCharType="separate"/>
      </w:r>
      <w:r>
        <w:t>211</w:t>
      </w:r>
      <w:r>
        <w:fldChar w:fldCharType="end"/>
      </w:r>
    </w:p>
    <w:p w14:paraId="14B23632" w14:textId="0234AA9F" w:rsidR="00501985" w:rsidRDefault="00501985">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_Toc82679340 \h </w:instrText>
      </w:r>
      <w:r>
        <w:fldChar w:fldCharType="separate"/>
      </w:r>
      <w:r>
        <w:t>211</w:t>
      </w:r>
      <w:r>
        <w:fldChar w:fldCharType="end"/>
      </w:r>
    </w:p>
    <w:p w14:paraId="13D5E0E0" w14:textId="31CFEC97" w:rsidR="00501985" w:rsidRDefault="0050198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_Toc82679341 \h </w:instrText>
      </w:r>
      <w:r>
        <w:fldChar w:fldCharType="separate"/>
      </w:r>
      <w:r>
        <w:t>212</w:t>
      </w:r>
      <w:r>
        <w:fldChar w:fldCharType="end"/>
      </w:r>
    </w:p>
    <w:p w14:paraId="0F20BA82" w14:textId="434AB0DE" w:rsidR="00501985" w:rsidRDefault="00501985">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_Toc82679342 \h </w:instrText>
      </w:r>
      <w:r>
        <w:fldChar w:fldCharType="separate"/>
      </w:r>
      <w:r>
        <w:t>212</w:t>
      </w:r>
      <w:r>
        <w:fldChar w:fldCharType="end"/>
      </w:r>
    </w:p>
    <w:p w14:paraId="759FCB7D" w14:textId="78592238" w:rsidR="00501985" w:rsidRDefault="00501985">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_Toc82679343 \h </w:instrText>
      </w:r>
      <w:r>
        <w:fldChar w:fldCharType="separate"/>
      </w:r>
      <w:r>
        <w:t>212</w:t>
      </w:r>
      <w:r>
        <w:fldChar w:fldCharType="end"/>
      </w:r>
    </w:p>
    <w:p w14:paraId="0E4E7871" w14:textId="09E1E4A5" w:rsidR="00501985" w:rsidRDefault="00501985">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_Toc82679344 \h </w:instrText>
      </w:r>
      <w:r>
        <w:fldChar w:fldCharType="separate"/>
      </w:r>
      <w:r>
        <w:t>213</w:t>
      </w:r>
      <w:r>
        <w:fldChar w:fldCharType="end"/>
      </w:r>
    </w:p>
    <w:p w14:paraId="736F4E9B" w14:textId="020EC3B2" w:rsidR="00501985" w:rsidRDefault="00501985">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_Toc82679345 \h </w:instrText>
      </w:r>
      <w:r>
        <w:fldChar w:fldCharType="separate"/>
      </w:r>
      <w:r>
        <w:t>213</w:t>
      </w:r>
      <w:r>
        <w:fldChar w:fldCharType="end"/>
      </w:r>
    </w:p>
    <w:p w14:paraId="10277C0F" w14:textId="54B13C26" w:rsidR="00501985" w:rsidRDefault="00501985">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_Toc82679346 \h </w:instrText>
      </w:r>
      <w:r>
        <w:fldChar w:fldCharType="separate"/>
      </w:r>
      <w:r>
        <w:t>213</w:t>
      </w:r>
      <w:r>
        <w:fldChar w:fldCharType="end"/>
      </w:r>
    </w:p>
    <w:p w14:paraId="55CF06B7" w14:textId="6F1C0801" w:rsidR="00501985" w:rsidRDefault="00501985">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_Toc82679347 \h </w:instrText>
      </w:r>
      <w:r>
        <w:fldChar w:fldCharType="separate"/>
      </w:r>
      <w:r>
        <w:t>213</w:t>
      </w:r>
      <w:r>
        <w:fldChar w:fldCharType="end"/>
      </w:r>
    </w:p>
    <w:p w14:paraId="02418E53" w14:textId="140E446E" w:rsidR="00501985" w:rsidRDefault="00501985">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_Toc82679348 \h </w:instrText>
      </w:r>
      <w:r>
        <w:fldChar w:fldCharType="separate"/>
      </w:r>
      <w:r>
        <w:t>213</w:t>
      </w:r>
      <w:r>
        <w:fldChar w:fldCharType="end"/>
      </w:r>
    </w:p>
    <w:p w14:paraId="27FDB296" w14:textId="26A11100" w:rsidR="00501985" w:rsidRDefault="00501985">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_Toc82679349 \h </w:instrText>
      </w:r>
      <w:r>
        <w:fldChar w:fldCharType="separate"/>
      </w:r>
      <w:r>
        <w:t>213</w:t>
      </w:r>
      <w:r>
        <w:fldChar w:fldCharType="end"/>
      </w:r>
    </w:p>
    <w:p w14:paraId="4AB8F352" w14:textId="71DECBFB" w:rsidR="00501985" w:rsidRDefault="0050198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_Toc82679350 \h </w:instrText>
      </w:r>
      <w:r>
        <w:fldChar w:fldCharType="separate"/>
      </w:r>
      <w:r>
        <w:t>213</w:t>
      </w:r>
      <w:r>
        <w:fldChar w:fldCharType="end"/>
      </w:r>
    </w:p>
    <w:p w14:paraId="345B5E91" w14:textId="2CDA231F" w:rsidR="00501985" w:rsidRDefault="00501985">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_Toc82679351 \h </w:instrText>
      </w:r>
      <w:r>
        <w:fldChar w:fldCharType="separate"/>
      </w:r>
      <w:r>
        <w:t>213</w:t>
      </w:r>
      <w:r>
        <w:fldChar w:fldCharType="end"/>
      </w:r>
    </w:p>
    <w:p w14:paraId="3047A8FC" w14:textId="0628E7D3" w:rsidR="00501985" w:rsidRDefault="00501985">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_Toc82679352 \h </w:instrText>
      </w:r>
      <w:r>
        <w:fldChar w:fldCharType="separate"/>
      </w:r>
      <w:r>
        <w:t>214</w:t>
      </w:r>
      <w:r>
        <w:fldChar w:fldCharType="end"/>
      </w:r>
    </w:p>
    <w:p w14:paraId="482A89E3" w14:textId="34483466" w:rsidR="00501985" w:rsidRDefault="00501985">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_Toc82679353 \h </w:instrText>
      </w:r>
      <w:r>
        <w:fldChar w:fldCharType="separate"/>
      </w:r>
      <w:r>
        <w:t>214</w:t>
      </w:r>
      <w:r>
        <w:fldChar w:fldCharType="end"/>
      </w:r>
    </w:p>
    <w:p w14:paraId="22F8A81A" w14:textId="7BC39CAA" w:rsidR="00501985" w:rsidRDefault="0050198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_Toc82679354 \h </w:instrText>
      </w:r>
      <w:r>
        <w:fldChar w:fldCharType="separate"/>
      </w:r>
      <w:r>
        <w:t>214</w:t>
      </w:r>
      <w:r>
        <w:fldChar w:fldCharType="end"/>
      </w:r>
    </w:p>
    <w:p w14:paraId="3855B0BB" w14:textId="794954F8" w:rsidR="00501985" w:rsidRDefault="0050198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_Toc82679355 \h </w:instrText>
      </w:r>
      <w:r>
        <w:fldChar w:fldCharType="separate"/>
      </w:r>
      <w:r>
        <w:t>214</w:t>
      </w:r>
      <w:r>
        <w:fldChar w:fldCharType="end"/>
      </w:r>
    </w:p>
    <w:p w14:paraId="4A69D41E" w14:textId="7142D921" w:rsidR="00501985" w:rsidRDefault="0050198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_Toc82679356 \h </w:instrText>
      </w:r>
      <w:r>
        <w:fldChar w:fldCharType="separate"/>
      </w:r>
      <w:r>
        <w:t>214</w:t>
      </w:r>
      <w:r>
        <w:fldChar w:fldCharType="end"/>
      </w:r>
    </w:p>
    <w:p w14:paraId="58FB6919" w14:textId="4D6C3BC6" w:rsidR="00501985" w:rsidRDefault="0050198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_Toc82679357 \h </w:instrText>
      </w:r>
      <w:r>
        <w:fldChar w:fldCharType="separate"/>
      </w:r>
      <w:r>
        <w:t>214</w:t>
      </w:r>
      <w:r>
        <w:fldChar w:fldCharType="end"/>
      </w:r>
    </w:p>
    <w:p w14:paraId="3FFBDAFE" w14:textId="21820E54" w:rsidR="00501985" w:rsidRDefault="00501985">
      <w:pPr>
        <w:pStyle w:val="TOC4"/>
        <w:rPr>
          <w:rFonts w:asciiTheme="minorHAnsi" w:eastAsiaTheme="minorEastAsia" w:hAnsiTheme="minorHAnsi" w:cstheme="minorBidi"/>
          <w:sz w:val="22"/>
          <w:szCs w:val="22"/>
          <w:lang w:eastAsia="en-GB"/>
        </w:rPr>
      </w:pPr>
      <w:r w:rsidRPr="00CD1B57">
        <w:rPr>
          <w:lang w:val="en-US"/>
        </w:rPr>
        <w:t>6.3.6.2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_Toc82679358 \h </w:instrText>
      </w:r>
      <w:r>
        <w:fldChar w:fldCharType="separate"/>
      </w:r>
      <w:r>
        <w:t>216</w:t>
      </w:r>
      <w:r>
        <w:fldChar w:fldCharType="end"/>
      </w:r>
    </w:p>
    <w:p w14:paraId="3C0D263A" w14:textId="214FB711" w:rsidR="00501985" w:rsidRDefault="00501985">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_Toc82679359 \h </w:instrText>
      </w:r>
      <w:r>
        <w:fldChar w:fldCharType="separate"/>
      </w:r>
      <w:r>
        <w:t>216</w:t>
      </w:r>
      <w:r>
        <w:fldChar w:fldCharType="end"/>
      </w:r>
    </w:p>
    <w:p w14:paraId="5F8064BF" w14:textId="53F87E97" w:rsidR="00501985" w:rsidRDefault="00501985">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_Toc82679360 \h </w:instrText>
      </w:r>
      <w:r>
        <w:fldChar w:fldCharType="separate"/>
      </w:r>
      <w:r>
        <w:t>216</w:t>
      </w:r>
      <w:r>
        <w:fldChar w:fldCharType="end"/>
      </w:r>
    </w:p>
    <w:p w14:paraId="5BA5DFE2" w14:textId="18FD25A1" w:rsidR="00501985" w:rsidRDefault="00501985">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_Toc82679361 \h </w:instrText>
      </w:r>
      <w:r>
        <w:fldChar w:fldCharType="separate"/>
      </w:r>
      <w:r>
        <w:t>216</w:t>
      </w:r>
      <w:r>
        <w:fldChar w:fldCharType="end"/>
      </w:r>
    </w:p>
    <w:p w14:paraId="058ABB8B" w14:textId="7B421F34" w:rsidR="00501985" w:rsidRDefault="00501985">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_Toc82679362 \h </w:instrText>
      </w:r>
      <w:r>
        <w:fldChar w:fldCharType="separate"/>
      </w:r>
      <w:r>
        <w:t>216</w:t>
      </w:r>
      <w:r>
        <w:fldChar w:fldCharType="end"/>
      </w:r>
    </w:p>
    <w:p w14:paraId="36498030" w14:textId="4CABDF7E" w:rsidR="00501985" w:rsidRDefault="00501985">
      <w:pPr>
        <w:pStyle w:val="TOC5"/>
        <w:rPr>
          <w:rFonts w:asciiTheme="minorHAnsi" w:eastAsiaTheme="minorEastAsia" w:hAnsiTheme="minorHAnsi" w:cstheme="minorBidi"/>
          <w:sz w:val="22"/>
          <w:szCs w:val="22"/>
          <w:lang w:eastAsia="en-GB"/>
        </w:rPr>
      </w:pPr>
      <w:r>
        <w:lastRenderedPageBreak/>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_Toc82679363 \h </w:instrText>
      </w:r>
      <w:r>
        <w:fldChar w:fldCharType="separate"/>
      </w:r>
      <w:r>
        <w:t>217</w:t>
      </w:r>
      <w:r>
        <w:fldChar w:fldCharType="end"/>
      </w:r>
    </w:p>
    <w:p w14:paraId="3CC79039" w14:textId="75C55BCB" w:rsidR="00501985" w:rsidRDefault="00501985">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_Toc82679364 \h </w:instrText>
      </w:r>
      <w:r>
        <w:fldChar w:fldCharType="separate"/>
      </w:r>
      <w:r>
        <w:t>217</w:t>
      </w:r>
      <w:r>
        <w:fldChar w:fldCharType="end"/>
      </w:r>
    </w:p>
    <w:p w14:paraId="4EF4ABEE" w14:textId="39997582" w:rsidR="00501985" w:rsidRDefault="00501985">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_Toc82679365 \h </w:instrText>
      </w:r>
      <w:r>
        <w:fldChar w:fldCharType="separate"/>
      </w:r>
      <w:r>
        <w:t>217</w:t>
      </w:r>
      <w:r>
        <w:fldChar w:fldCharType="end"/>
      </w:r>
    </w:p>
    <w:p w14:paraId="1B749F68" w14:textId="3CC9D986" w:rsidR="00501985" w:rsidRDefault="00501985">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_Toc82679366 \h </w:instrText>
      </w:r>
      <w:r>
        <w:fldChar w:fldCharType="separate"/>
      </w:r>
      <w:r>
        <w:t>217</w:t>
      </w:r>
      <w:r>
        <w:fldChar w:fldCharType="end"/>
      </w:r>
    </w:p>
    <w:p w14:paraId="6414195E" w14:textId="0EBED9CF" w:rsidR="00501985" w:rsidRDefault="00501985">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_Toc82679367 \h </w:instrText>
      </w:r>
      <w:r>
        <w:fldChar w:fldCharType="separate"/>
      </w:r>
      <w:r>
        <w:t>218</w:t>
      </w:r>
      <w:r>
        <w:fldChar w:fldCharType="end"/>
      </w:r>
    </w:p>
    <w:p w14:paraId="721E1B03" w14:textId="2F888C05" w:rsidR="00501985" w:rsidRDefault="00501985">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_Toc82679368 \h </w:instrText>
      </w:r>
      <w:r>
        <w:fldChar w:fldCharType="separate"/>
      </w:r>
      <w:r>
        <w:t>218</w:t>
      </w:r>
      <w:r>
        <w:fldChar w:fldCharType="end"/>
      </w:r>
    </w:p>
    <w:p w14:paraId="07FF4990" w14:textId="6C330749" w:rsidR="00501985" w:rsidRDefault="00501985">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_Toc82679369 \h </w:instrText>
      </w:r>
      <w:r>
        <w:fldChar w:fldCharType="separate"/>
      </w:r>
      <w:r>
        <w:t>218</w:t>
      </w:r>
      <w:r>
        <w:fldChar w:fldCharType="end"/>
      </w:r>
    </w:p>
    <w:p w14:paraId="67B5DC5F" w14:textId="0230F09A" w:rsidR="00501985" w:rsidRDefault="00501985">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_Toc82679370 \h </w:instrText>
      </w:r>
      <w:r>
        <w:fldChar w:fldCharType="separate"/>
      </w:r>
      <w:r>
        <w:t>218</w:t>
      </w:r>
      <w:r>
        <w:fldChar w:fldCharType="end"/>
      </w:r>
    </w:p>
    <w:p w14:paraId="46D41828" w14:textId="0F5AC320" w:rsidR="00501985" w:rsidRDefault="00501985">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_Toc82679371 \h </w:instrText>
      </w:r>
      <w:r>
        <w:fldChar w:fldCharType="separate"/>
      </w:r>
      <w:r>
        <w:t>219</w:t>
      </w:r>
      <w:r>
        <w:fldChar w:fldCharType="end"/>
      </w:r>
    </w:p>
    <w:p w14:paraId="51AF82BC" w14:textId="10805CC0" w:rsidR="00501985" w:rsidRDefault="00501985">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_Toc82679372 \h </w:instrText>
      </w:r>
      <w:r>
        <w:fldChar w:fldCharType="separate"/>
      </w:r>
      <w:r>
        <w:t>219</w:t>
      </w:r>
      <w:r>
        <w:fldChar w:fldCharType="end"/>
      </w:r>
    </w:p>
    <w:p w14:paraId="553735B8" w14:textId="6DFF85A1" w:rsidR="00501985" w:rsidRDefault="00501985">
      <w:pPr>
        <w:pStyle w:val="TOC4"/>
        <w:rPr>
          <w:rFonts w:asciiTheme="minorHAnsi" w:eastAsiaTheme="minorEastAsia" w:hAnsiTheme="minorHAnsi" w:cstheme="minorBidi"/>
          <w:sz w:val="22"/>
          <w:szCs w:val="22"/>
          <w:lang w:eastAsia="en-GB"/>
        </w:rPr>
      </w:pPr>
      <w:r w:rsidRPr="00CD1B57">
        <w:rPr>
          <w:lang w:val="en-US"/>
        </w:rPr>
        <w:t>6.3.6.3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_Toc82679373 \h </w:instrText>
      </w:r>
      <w:r>
        <w:fldChar w:fldCharType="separate"/>
      </w:r>
      <w:r>
        <w:t>219</w:t>
      </w:r>
      <w:r>
        <w:fldChar w:fldCharType="end"/>
      </w:r>
    </w:p>
    <w:p w14:paraId="4214C25D" w14:textId="27F987BA" w:rsidR="00501985" w:rsidRDefault="00501985">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_Toc82679374 \h </w:instrText>
      </w:r>
      <w:r>
        <w:fldChar w:fldCharType="separate"/>
      </w:r>
      <w:r>
        <w:t>219</w:t>
      </w:r>
      <w:r>
        <w:fldChar w:fldCharType="end"/>
      </w:r>
    </w:p>
    <w:p w14:paraId="3171408E" w14:textId="07797CCA" w:rsidR="00501985" w:rsidRDefault="00501985">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_Toc82679375 \h </w:instrText>
      </w:r>
      <w:r>
        <w:fldChar w:fldCharType="separate"/>
      </w:r>
      <w:r>
        <w:t>219</w:t>
      </w:r>
      <w:r>
        <w:fldChar w:fldCharType="end"/>
      </w:r>
    </w:p>
    <w:p w14:paraId="60C64819" w14:textId="2EDFD2FA" w:rsidR="00501985" w:rsidRDefault="00501985">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_Toc82679376 \h </w:instrText>
      </w:r>
      <w:r>
        <w:fldChar w:fldCharType="separate"/>
      </w:r>
      <w:r>
        <w:t>220</w:t>
      </w:r>
      <w:r>
        <w:fldChar w:fldCharType="end"/>
      </w:r>
    </w:p>
    <w:p w14:paraId="31C8CFFC" w14:textId="41A4CC46" w:rsidR="00501985" w:rsidRDefault="00501985">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_Toc82679377 \h </w:instrText>
      </w:r>
      <w:r>
        <w:fldChar w:fldCharType="separate"/>
      </w:r>
      <w:r>
        <w:t>220</w:t>
      </w:r>
      <w:r>
        <w:fldChar w:fldCharType="end"/>
      </w:r>
    </w:p>
    <w:p w14:paraId="7FDFB568" w14:textId="3EAE7498" w:rsidR="00501985" w:rsidRDefault="00501985">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_Toc82679378 \h </w:instrText>
      </w:r>
      <w:r>
        <w:fldChar w:fldCharType="separate"/>
      </w:r>
      <w:r>
        <w:t>220</w:t>
      </w:r>
      <w:r>
        <w:fldChar w:fldCharType="end"/>
      </w:r>
    </w:p>
    <w:p w14:paraId="443F6632" w14:textId="333C4F57" w:rsidR="00501985" w:rsidRDefault="00501985">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_Toc82679379 \h </w:instrText>
      </w:r>
      <w:r>
        <w:fldChar w:fldCharType="separate"/>
      </w:r>
      <w:r>
        <w:t>220</w:t>
      </w:r>
      <w:r>
        <w:fldChar w:fldCharType="end"/>
      </w:r>
    </w:p>
    <w:p w14:paraId="4F40591D" w14:textId="74E58AC4" w:rsidR="00501985" w:rsidRDefault="00501985">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_Toc82679380 \h </w:instrText>
      </w:r>
      <w:r>
        <w:fldChar w:fldCharType="separate"/>
      </w:r>
      <w:r>
        <w:t>220</w:t>
      </w:r>
      <w:r>
        <w:fldChar w:fldCharType="end"/>
      </w:r>
    </w:p>
    <w:p w14:paraId="72A79C47" w14:textId="0B87D416" w:rsidR="00501985" w:rsidRDefault="00501985">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_Toc82679381 \h </w:instrText>
      </w:r>
      <w:r>
        <w:fldChar w:fldCharType="separate"/>
      </w:r>
      <w:r>
        <w:t>221</w:t>
      </w:r>
      <w:r>
        <w:fldChar w:fldCharType="end"/>
      </w:r>
    </w:p>
    <w:p w14:paraId="23233B78" w14:textId="13B87C71" w:rsidR="00501985" w:rsidRDefault="00501985">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_Toc82679382 \h </w:instrText>
      </w:r>
      <w:r>
        <w:fldChar w:fldCharType="separate"/>
      </w:r>
      <w:r>
        <w:t>221</w:t>
      </w:r>
      <w:r>
        <w:fldChar w:fldCharType="end"/>
      </w:r>
    </w:p>
    <w:p w14:paraId="19AD1ED2" w14:textId="2BB9996D" w:rsidR="00501985" w:rsidRDefault="0050198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_Toc82679383 \h </w:instrText>
      </w:r>
      <w:r>
        <w:fldChar w:fldCharType="separate"/>
      </w:r>
      <w:r>
        <w:t>221</w:t>
      </w:r>
      <w:r>
        <w:fldChar w:fldCharType="end"/>
      </w:r>
    </w:p>
    <w:p w14:paraId="218428EB" w14:textId="1A5F8B7E" w:rsidR="00501985" w:rsidRDefault="00501985">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_Toc82679384 \h </w:instrText>
      </w:r>
      <w:r>
        <w:fldChar w:fldCharType="separate"/>
      </w:r>
      <w:r>
        <w:t>221</w:t>
      </w:r>
      <w:r>
        <w:fldChar w:fldCharType="end"/>
      </w:r>
    </w:p>
    <w:p w14:paraId="662295E9" w14:textId="214F4B86" w:rsidR="00501985" w:rsidRDefault="00501985">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_Toc82679385 \h </w:instrText>
      </w:r>
      <w:r>
        <w:fldChar w:fldCharType="separate"/>
      </w:r>
      <w:r>
        <w:t>221</w:t>
      </w:r>
      <w:r>
        <w:fldChar w:fldCharType="end"/>
      </w:r>
    </w:p>
    <w:p w14:paraId="57DE03FA" w14:textId="5048C831" w:rsidR="00501985" w:rsidRDefault="00501985">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_Toc82679386 \h </w:instrText>
      </w:r>
      <w:r>
        <w:fldChar w:fldCharType="separate"/>
      </w:r>
      <w:r>
        <w:t>221</w:t>
      </w:r>
      <w:r>
        <w:fldChar w:fldCharType="end"/>
      </w:r>
    </w:p>
    <w:p w14:paraId="7B4B8314" w14:textId="5AF77004" w:rsidR="00501985" w:rsidRDefault="0050198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_Toc82679387 \h </w:instrText>
      </w:r>
      <w:r>
        <w:fldChar w:fldCharType="separate"/>
      </w:r>
      <w:r>
        <w:t>222</w:t>
      </w:r>
      <w:r>
        <w:fldChar w:fldCharType="end"/>
      </w:r>
    </w:p>
    <w:p w14:paraId="1AF0A0BC" w14:textId="3E72917A" w:rsidR="00501985" w:rsidRDefault="00501985">
      <w:pPr>
        <w:pStyle w:val="TOC3"/>
        <w:rPr>
          <w:rFonts w:asciiTheme="minorHAnsi" w:eastAsiaTheme="minorEastAsia" w:hAnsiTheme="minorHAnsi" w:cstheme="minorBidi"/>
          <w:sz w:val="22"/>
          <w:szCs w:val="22"/>
          <w:lang w:eastAsia="en-GB"/>
        </w:rPr>
      </w:pPr>
      <w:r w:rsidRPr="00CD1B57">
        <w:rPr>
          <w:lang w:val="en-US"/>
        </w:rPr>
        <w:t>6.3.9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_Toc82679388 \h </w:instrText>
      </w:r>
      <w:r>
        <w:fldChar w:fldCharType="separate"/>
      </w:r>
      <w:r>
        <w:t>222</w:t>
      </w:r>
      <w:r>
        <w:fldChar w:fldCharType="end"/>
      </w:r>
    </w:p>
    <w:p w14:paraId="1C53198D" w14:textId="3109D29F" w:rsidR="00501985" w:rsidRDefault="0050198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_Toc82679389 \h </w:instrText>
      </w:r>
      <w:r>
        <w:fldChar w:fldCharType="separate"/>
      </w:r>
      <w:r>
        <w:t>222</w:t>
      </w:r>
      <w:r>
        <w:fldChar w:fldCharType="end"/>
      </w:r>
    </w:p>
    <w:p w14:paraId="3B07F41D" w14:textId="5DD5B977" w:rsidR="00501985" w:rsidRDefault="0050198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_Toc82679390 \h </w:instrText>
      </w:r>
      <w:r>
        <w:fldChar w:fldCharType="separate"/>
      </w:r>
      <w:r>
        <w:t>222</w:t>
      </w:r>
      <w:r>
        <w:fldChar w:fldCharType="end"/>
      </w:r>
    </w:p>
    <w:p w14:paraId="3B2CD7B9" w14:textId="6397817A" w:rsidR="00501985" w:rsidRDefault="0050198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_Toc82679391 \h </w:instrText>
      </w:r>
      <w:r>
        <w:fldChar w:fldCharType="separate"/>
      </w:r>
      <w:r>
        <w:t>223</w:t>
      </w:r>
      <w:r>
        <w:fldChar w:fldCharType="end"/>
      </w:r>
    </w:p>
    <w:p w14:paraId="425CB038" w14:textId="0DCF2E1C" w:rsidR="00501985" w:rsidRDefault="0050198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_Toc82679392 \h </w:instrText>
      </w:r>
      <w:r>
        <w:fldChar w:fldCharType="separate"/>
      </w:r>
      <w:r>
        <w:t>223</w:t>
      </w:r>
      <w:r>
        <w:fldChar w:fldCharType="end"/>
      </w:r>
    </w:p>
    <w:p w14:paraId="78E13047" w14:textId="15E6EFA2" w:rsidR="00501985" w:rsidRDefault="0050198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_Toc82679393 \h </w:instrText>
      </w:r>
      <w:r>
        <w:fldChar w:fldCharType="separate"/>
      </w:r>
      <w:r>
        <w:t>223</w:t>
      </w:r>
      <w:r>
        <w:fldChar w:fldCharType="end"/>
      </w:r>
    </w:p>
    <w:p w14:paraId="72060F1F" w14:textId="78E48FE6" w:rsidR="00501985" w:rsidRDefault="0050198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_Toc82679394 \h </w:instrText>
      </w:r>
      <w:r>
        <w:fldChar w:fldCharType="separate"/>
      </w:r>
      <w:r>
        <w:t>223</w:t>
      </w:r>
      <w:r>
        <w:fldChar w:fldCharType="end"/>
      </w:r>
    </w:p>
    <w:p w14:paraId="6D7F17DD" w14:textId="1330564A" w:rsidR="00501985" w:rsidRDefault="0050198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_Toc82679395 \h </w:instrText>
      </w:r>
      <w:r>
        <w:fldChar w:fldCharType="separate"/>
      </w:r>
      <w:r>
        <w:t>223</w:t>
      </w:r>
      <w:r>
        <w:fldChar w:fldCharType="end"/>
      </w:r>
    </w:p>
    <w:p w14:paraId="3FC36003" w14:textId="57AB4DB2" w:rsidR="00501985" w:rsidRDefault="0050198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_Toc82679396 \h </w:instrText>
      </w:r>
      <w:r>
        <w:fldChar w:fldCharType="separate"/>
      </w:r>
      <w:r>
        <w:t>223</w:t>
      </w:r>
      <w:r>
        <w:fldChar w:fldCharType="end"/>
      </w:r>
    </w:p>
    <w:p w14:paraId="45472E21" w14:textId="38929003" w:rsidR="00501985" w:rsidRDefault="0050198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_Toc82679397 \h </w:instrText>
      </w:r>
      <w:r>
        <w:fldChar w:fldCharType="separate"/>
      </w:r>
      <w:r>
        <w:t>223</w:t>
      </w:r>
      <w:r>
        <w:fldChar w:fldCharType="end"/>
      </w:r>
    </w:p>
    <w:p w14:paraId="56C17610" w14:textId="66021DE6" w:rsidR="00501985" w:rsidRDefault="0050198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_Toc82679398 \h </w:instrText>
      </w:r>
      <w:r>
        <w:fldChar w:fldCharType="separate"/>
      </w:r>
      <w:r>
        <w:t>224</w:t>
      </w:r>
      <w:r>
        <w:fldChar w:fldCharType="end"/>
      </w:r>
    </w:p>
    <w:p w14:paraId="56DB27FE" w14:textId="1CD5CF25" w:rsidR="00501985" w:rsidRDefault="0050198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_Toc82679399 \h </w:instrText>
      </w:r>
      <w:r>
        <w:fldChar w:fldCharType="separate"/>
      </w:r>
      <w:r>
        <w:t>224</w:t>
      </w:r>
      <w:r>
        <w:fldChar w:fldCharType="end"/>
      </w:r>
    </w:p>
    <w:p w14:paraId="309A0F7E" w14:textId="60129F11" w:rsidR="00501985" w:rsidRDefault="0050198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_Toc82679400 \h </w:instrText>
      </w:r>
      <w:r>
        <w:fldChar w:fldCharType="separate"/>
      </w:r>
      <w:r>
        <w:t>224</w:t>
      </w:r>
      <w:r>
        <w:fldChar w:fldCharType="end"/>
      </w:r>
    </w:p>
    <w:p w14:paraId="215134E9" w14:textId="15B5B056" w:rsidR="00501985" w:rsidRDefault="00501985">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_Toc82679401 \h </w:instrText>
      </w:r>
      <w:r>
        <w:fldChar w:fldCharType="separate"/>
      </w:r>
      <w:r>
        <w:t>224</w:t>
      </w:r>
      <w:r>
        <w:fldChar w:fldCharType="end"/>
      </w:r>
    </w:p>
    <w:p w14:paraId="436783D8" w14:textId="00982EEF" w:rsidR="00501985" w:rsidRDefault="00501985">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_Toc82679402 \h </w:instrText>
      </w:r>
      <w:r>
        <w:fldChar w:fldCharType="separate"/>
      </w:r>
      <w:r>
        <w:t>224</w:t>
      </w:r>
      <w:r>
        <w:fldChar w:fldCharType="end"/>
      </w:r>
    </w:p>
    <w:p w14:paraId="7539CDF5" w14:textId="7E156C27" w:rsidR="00501985" w:rsidRDefault="00501985">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_Toc82679403 \h </w:instrText>
      </w:r>
      <w:r>
        <w:fldChar w:fldCharType="separate"/>
      </w:r>
      <w:r>
        <w:t>225</w:t>
      </w:r>
      <w:r>
        <w:fldChar w:fldCharType="end"/>
      </w:r>
    </w:p>
    <w:p w14:paraId="459F1DB3" w14:textId="749B54E8" w:rsidR="00501985" w:rsidRDefault="00501985">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_Toc82679404 \h </w:instrText>
      </w:r>
      <w:r>
        <w:fldChar w:fldCharType="separate"/>
      </w:r>
      <w:r>
        <w:t>225</w:t>
      </w:r>
      <w:r>
        <w:fldChar w:fldCharType="end"/>
      </w:r>
    </w:p>
    <w:p w14:paraId="044332E0" w14:textId="656D9551" w:rsidR="00501985" w:rsidRDefault="0050198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_Toc82679405 \h </w:instrText>
      </w:r>
      <w:r>
        <w:fldChar w:fldCharType="separate"/>
      </w:r>
      <w:r>
        <w:t>226</w:t>
      </w:r>
      <w:r>
        <w:fldChar w:fldCharType="end"/>
      </w:r>
    </w:p>
    <w:p w14:paraId="21035C7F" w14:textId="3CD6B759" w:rsidR="00501985" w:rsidRDefault="00501985">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_Toc82679406 \h </w:instrText>
      </w:r>
      <w:r>
        <w:fldChar w:fldCharType="separate"/>
      </w:r>
      <w:r>
        <w:t>226</w:t>
      </w:r>
      <w:r>
        <w:fldChar w:fldCharType="end"/>
      </w:r>
    </w:p>
    <w:p w14:paraId="1900328E" w14:textId="70CE68AC" w:rsidR="00501985" w:rsidRDefault="00501985">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_Toc82679407 \h </w:instrText>
      </w:r>
      <w:r>
        <w:fldChar w:fldCharType="separate"/>
      </w:r>
      <w:r>
        <w:t>226</w:t>
      </w:r>
      <w:r>
        <w:fldChar w:fldCharType="end"/>
      </w:r>
    </w:p>
    <w:p w14:paraId="37A030D4" w14:textId="24B68336" w:rsidR="00501985" w:rsidRDefault="00501985">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_Toc82679408 \h </w:instrText>
      </w:r>
      <w:r>
        <w:fldChar w:fldCharType="separate"/>
      </w:r>
      <w:r>
        <w:t>226</w:t>
      </w:r>
      <w:r>
        <w:fldChar w:fldCharType="end"/>
      </w:r>
    </w:p>
    <w:p w14:paraId="177DF42F" w14:textId="6787941B" w:rsidR="00501985" w:rsidRDefault="00501985">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_Toc82679409 \h </w:instrText>
      </w:r>
      <w:r>
        <w:fldChar w:fldCharType="separate"/>
      </w:r>
      <w:r>
        <w:t>227</w:t>
      </w:r>
      <w:r>
        <w:fldChar w:fldCharType="end"/>
      </w:r>
    </w:p>
    <w:p w14:paraId="560D6745" w14:textId="0FBE4D0B" w:rsidR="00501985" w:rsidRDefault="0050198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_Toc82679410 \h </w:instrText>
      </w:r>
      <w:r>
        <w:fldChar w:fldCharType="separate"/>
      </w:r>
      <w:r>
        <w:t>228</w:t>
      </w:r>
      <w:r>
        <w:fldChar w:fldCharType="end"/>
      </w:r>
    </w:p>
    <w:p w14:paraId="5B3FA4BF" w14:textId="6D8D7FF8" w:rsidR="00501985" w:rsidRDefault="0050198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_Toc82679411 \h </w:instrText>
      </w:r>
      <w:r>
        <w:fldChar w:fldCharType="separate"/>
      </w:r>
      <w:r>
        <w:t>228</w:t>
      </w:r>
      <w:r>
        <w:fldChar w:fldCharType="end"/>
      </w:r>
    </w:p>
    <w:p w14:paraId="33A015B2" w14:textId="51C44DB3" w:rsidR="00501985" w:rsidRDefault="00501985">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_Toc82679412 \h </w:instrText>
      </w:r>
      <w:r>
        <w:fldChar w:fldCharType="separate"/>
      </w:r>
      <w:r>
        <w:t>228</w:t>
      </w:r>
      <w:r>
        <w:fldChar w:fldCharType="end"/>
      </w:r>
    </w:p>
    <w:p w14:paraId="1F6D0D21" w14:textId="25E46F49" w:rsidR="00501985" w:rsidRDefault="00501985">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_Toc82679413 \h </w:instrText>
      </w:r>
      <w:r>
        <w:fldChar w:fldCharType="separate"/>
      </w:r>
      <w:r>
        <w:t>228</w:t>
      </w:r>
      <w:r>
        <w:fldChar w:fldCharType="end"/>
      </w:r>
    </w:p>
    <w:p w14:paraId="359D7F0F" w14:textId="7D344066" w:rsidR="00501985" w:rsidRDefault="0050198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_Toc82679414 \h </w:instrText>
      </w:r>
      <w:r>
        <w:fldChar w:fldCharType="separate"/>
      </w:r>
      <w:r>
        <w:t>229</w:t>
      </w:r>
      <w:r>
        <w:fldChar w:fldCharType="end"/>
      </w:r>
    </w:p>
    <w:p w14:paraId="762034A4" w14:textId="32447A37" w:rsidR="00501985" w:rsidRDefault="00501985">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_Toc82679415 \h </w:instrText>
      </w:r>
      <w:r>
        <w:fldChar w:fldCharType="separate"/>
      </w:r>
      <w:r>
        <w:t>229</w:t>
      </w:r>
      <w:r>
        <w:fldChar w:fldCharType="end"/>
      </w:r>
    </w:p>
    <w:p w14:paraId="4C9081BF" w14:textId="693FF048" w:rsidR="00501985" w:rsidRDefault="00501985">
      <w:pPr>
        <w:pStyle w:val="TOC4"/>
        <w:rPr>
          <w:rFonts w:asciiTheme="minorHAnsi" w:eastAsiaTheme="minorEastAsia" w:hAnsiTheme="minorHAnsi" w:cstheme="minorBidi"/>
          <w:sz w:val="22"/>
          <w:szCs w:val="22"/>
          <w:lang w:eastAsia="en-GB"/>
        </w:rPr>
      </w:pPr>
      <w:r w:rsidRPr="00CD1B57">
        <w:rPr>
          <w:lang w:val="en-US"/>
        </w:rPr>
        <w:t>6.4.6.2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_Toc82679416 \h </w:instrText>
      </w:r>
      <w:r>
        <w:fldChar w:fldCharType="separate"/>
      </w:r>
      <w:r>
        <w:t>231</w:t>
      </w:r>
      <w:r>
        <w:fldChar w:fldCharType="end"/>
      </w:r>
    </w:p>
    <w:p w14:paraId="5ECE5420" w14:textId="353407B5" w:rsidR="00501985" w:rsidRDefault="00501985">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_Toc82679417 \h </w:instrText>
      </w:r>
      <w:r>
        <w:fldChar w:fldCharType="separate"/>
      </w:r>
      <w:r>
        <w:t>231</w:t>
      </w:r>
      <w:r>
        <w:fldChar w:fldCharType="end"/>
      </w:r>
    </w:p>
    <w:p w14:paraId="2C7E445D" w14:textId="66C20A33" w:rsidR="00501985" w:rsidRDefault="00501985">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_Toc82679418 \h </w:instrText>
      </w:r>
      <w:r>
        <w:fldChar w:fldCharType="separate"/>
      </w:r>
      <w:r>
        <w:t>232</w:t>
      </w:r>
      <w:r>
        <w:fldChar w:fldCharType="end"/>
      </w:r>
    </w:p>
    <w:p w14:paraId="03117D7A" w14:textId="1B59F9A7" w:rsidR="00501985" w:rsidRDefault="00501985">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_Toc82679419 \h </w:instrText>
      </w:r>
      <w:r>
        <w:fldChar w:fldCharType="separate"/>
      </w:r>
      <w:r>
        <w:t>233</w:t>
      </w:r>
      <w:r>
        <w:fldChar w:fldCharType="end"/>
      </w:r>
    </w:p>
    <w:p w14:paraId="5107750E" w14:textId="4AD5B5A7" w:rsidR="00501985" w:rsidRDefault="00501985">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_Toc82679420 \h </w:instrText>
      </w:r>
      <w:r>
        <w:fldChar w:fldCharType="separate"/>
      </w:r>
      <w:r>
        <w:t>235</w:t>
      </w:r>
      <w:r>
        <w:fldChar w:fldCharType="end"/>
      </w:r>
    </w:p>
    <w:p w14:paraId="26227BB9" w14:textId="09E9CB7E" w:rsidR="00501985" w:rsidRDefault="00501985">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_Toc82679421 \h </w:instrText>
      </w:r>
      <w:r>
        <w:fldChar w:fldCharType="separate"/>
      </w:r>
      <w:r>
        <w:t>235</w:t>
      </w:r>
      <w:r>
        <w:fldChar w:fldCharType="end"/>
      </w:r>
    </w:p>
    <w:p w14:paraId="13F12653" w14:textId="6206E9CF" w:rsidR="00501985" w:rsidRDefault="00501985">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_Toc82679422 \h </w:instrText>
      </w:r>
      <w:r>
        <w:fldChar w:fldCharType="separate"/>
      </w:r>
      <w:r>
        <w:t>236</w:t>
      </w:r>
      <w:r>
        <w:fldChar w:fldCharType="end"/>
      </w:r>
    </w:p>
    <w:p w14:paraId="255807E2" w14:textId="138A8107" w:rsidR="00501985" w:rsidRDefault="00501985">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_Toc82679423 \h </w:instrText>
      </w:r>
      <w:r>
        <w:fldChar w:fldCharType="separate"/>
      </w:r>
      <w:r>
        <w:t>236</w:t>
      </w:r>
      <w:r>
        <w:fldChar w:fldCharType="end"/>
      </w:r>
    </w:p>
    <w:p w14:paraId="3D3338C0" w14:textId="5386C927" w:rsidR="00501985" w:rsidRDefault="00501985">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_Toc82679424 \h </w:instrText>
      </w:r>
      <w:r>
        <w:fldChar w:fldCharType="separate"/>
      </w:r>
      <w:r>
        <w:t>236</w:t>
      </w:r>
      <w:r>
        <w:fldChar w:fldCharType="end"/>
      </w:r>
    </w:p>
    <w:p w14:paraId="7114FACF" w14:textId="4BB3765B" w:rsidR="00501985" w:rsidRDefault="00501985">
      <w:pPr>
        <w:pStyle w:val="TOC5"/>
        <w:rPr>
          <w:rFonts w:asciiTheme="minorHAnsi" w:eastAsiaTheme="minorEastAsia" w:hAnsiTheme="minorHAnsi" w:cstheme="minorBidi"/>
          <w:sz w:val="22"/>
          <w:szCs w:val="22"/>
          <w:lang w:eastAsia="en-GB"/>
        </w:rPr>
      </w:pPr>
      <w:r>
        <w:lastRenderedPageBreak/>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_Toc82679425 \h </w:instrText>
      </w:r>
      <w:r>
        <w:fldChar w:fldCharType="separate"/>
      </w:r>
      <w:r>
        <w:t>237</w:t>
      </w:r>
      <w:r>
        <w:fldChar w:fldCharType="end"/>
      </w:r>
    </w:p>
    <w:p w14:paraId="4CE6C7F7" w14:textId="4041EDD2" w:rsidR="00501985" w:rsidRDefault="00501985">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_Toc82679426 \h </w:instrText>
      </w:r>
      <w:r>
        <w:fldChar w:fldCharType="separate"/>
      </w:r>
      <w:r>
        <w:t>237</w:t>
      </w:r>
      <w:r>
        <w:fldChar w:fldCharType="end"/>
      </w:r>
    </w:p>
    <w:p w14:paraId="4C9236CE" w14:textId="7352EF87" w:rsidR="00501985" w:rsidRDefault="00501985">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_Toc82679427 \h </w:instrText>
      </w:r>
      <w:r>
        <w:fldChar w:fldCharType="separate"/>
      </w:r>
      <w:r>
        <w:t>237</w:t>
      </w:r>
      <w:r>
        <w:fldChar w:fldCharType="end"/>
      </w:r>
    </w:p>
    <w:p w14:paraId="204D6224" w14:textId="1F555D36" w:rsidR="00501985" w:rsidRDefault="00501985">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_Toc82679428 \h </w:instrText>
      </w:r>
      <w:r>
        <w:fldChar w:fldCharType="separate"/>
      </w:r>
      <w:r>
        <w:t>238</w:t>
      </w:r>
      <w:r>
        <w:fldChar w:fldCharType="end"/>
      </w:r>
    </w:p>
    <w:p w14:paraId="53BAC8BB" w14:textId="22BE86FC" w:rsidR="00501985" w:rsidRDefault="00501985">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_Toc82679429 \h </w:instrText>
      </w:r>
      <w:r>
        <w:fldChar w:fldCharType="separate"/>
      </w:r>
      <w:r>
        <w:t>238</w:t>
      </w:r>
      <w:r>
        <w:fldChar w:fldCharType="end"/>
      </w:r>
    </w:p>
    <w:p w14:paraId="3FB39CFA" w14:textId="192F7FCB" w:rsidR="00501985" w:rsidRDefault="00501985">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_Toc82679430 \h </w:instrText>
      </w:r>
      <w:r>
        <w:fldChar w:fldCharType="separate"/>
      </w:r>
      <w:r>
        <w:t>238</w:t>
      </w:r>
      <w:r>
        <w:fldChar w:fldCharType="end"/>
      </w:r>
    </w:p>
    <w:p w14:paraId="689A0400" w14:textId="7817C005" w:rsidR="00501985" w:rsidRDefault="00501985">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_Toc82679431 \h </w:instrText>
      </w:r>
      <w:r>
        <w:fldChar w:fldCharType="separate"/>
      </w:r>
      <w:r>
        <w:t>238</w:t>
      </w:r>
      <w:r>
        <w:fldChar w:fldCharType="end"/>
      </w:r>
    </w:p>
    <w:p w14:paraId="77986464" w14:textId="34162D5A" w:rsidR="00501985" w:rsidRDefault="00501985">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_Toc82679432 \h </w:instrText>
      </w:r>
      <w:r>
        <w:fldChar w:fldCharType="separate"/>
      </w:r>
      <w:r>
        <w:t>239</w:t>
      </w:r>
      <w:r>
        <w:fldChar w:fldCharType="end"/>
      </w:r>
    </w:p>
    <w:p w14:paraId="2C503BDA" w14:textId="2F8BF1D8" w:rsidR="00501985" w:rsidRDefault="00501985">
      <w:pPr>
        <w:pStyle w:val="TOC5"/>
        <w:rPr>
          <w:rFonts w:asciiTheme="minorHAnsi" w:eastAsiaTheme="minorEastAsia" w:hAnsiTheme="minorHAnsi" w:cstheme="minorBidi"/>
          <w:sz w:val="22"/>
          <w:szCs w:val="22"/>
          <w:lang w:eastAsia="en-GB"/>
        </w:rPr>
      </w:pPr>
      <w:r>
        <w:t>6.4.6.2.17</w:t>
      </w:r>
      <w:r>
        <w:rPr>
          <w:rFonts w:asciiTheme="minorHAnsi" w:eastAsiaTheme="minorEastAsia" w:hAnsiTheme="minorHAnsi" w:cstheme="minorBidi"/>
          <w:sz w:val="22"/>
          <w:szCs w:val="22"/>
          <w:lang w:eastAsia="en-GB"/>
        </w:rPr>
        <w:tab/>
      </w:r>
      <w:r>
        <w:t>Type: LossConnectivityReport</w:t>
      </w:r>
      <w:r>
        <w:tab/>
      </w:r>
      <w:r>
        <w:fldChar w:fldCharType="begin" w:fldLock="1"/>
      </w:r>
      <w:r>
        <w:instrText xml:space="preserve"> PAGEREF _Toc82679433 \h </w:instrText>
      </w:r>
      <w:r>
        <w:fldChar w:fldCharType="separate"/>
      </w:r>
      <w:r>
        <w:t>239</w:t>
      </w:r>
      <w:r>
        <w:fldChar w:fldCharType="end"/>
      </w:r>
    </w:p>
    <w:p w14:paraId="1D14E6D9" w14:textId="0FC898E3" w:rsidR="00501985" w:rsidRDefault="00501985">
      <w:pPr>
        <w:pStyle w:val="TOC5"/>
        <w:rPr>
          <w:rFonts w:asciiTheme="minorHAnsi" w:eastAsiaTheme="minorEastAsia" w:hAnsiTheme="minorHAnsi" w:cstheme="minorBidi"/>
          <w:sz w:val="22"/>
          <w:szCs w:val="22"/>
          <w:lang w:eastAsia="en-GB"/>
        </w:rPr>
      </w:pPr>
      <w:r>
        <w:t>6.4.6.2.18</w:t>
      </w:r>
      <w:r>
        <w:rPr>
          <w:rFonts w:asciiTheme="minorHAnsi" w:eastAsiaTheme="minorEastAsia" w:hAnsiTheme="minorHAnsi" w:cstheme="minorBidi"/>
          <w:sz w:val="22"/>
          <w:szCs w:val="22"/>
          <w:lang w:eastAsia="en-GB"/>
        </w:rPr>
        <w:tab/>
      </w:r>
      <w:r>
        <w:t>Type: LocationReport</w:t>
      </w:r>
      <w:r>
        <w:tab/>
      </w:r>
      <w:r>
        <w:fldChar w:fldCharType="begin" w:fldLock="1"/>
      </w:r>
      <w:r>
        <w:instrText xml:space="preserve"> PAGEREF _Toc82679434 \h </w:instrText>
      </w:r>
      <w:r>
        <w:fldChar w:fldCharType="separate"/>
      </w:r>
      <w:r>
        <w:t>239</w:t>
      </w:r>
      <w:r>
        <w:fldChar w:fldCharType="end"/>
      </w:r>
    </w:p>
    <w:p w14:paraId="45E8E5B4" w14:textId="78968EF8" w:rsidR="00501985" w:rsidRDefault="00501985">
      <w:pPr>
        <w:pStyle w:val="TOC5"/>
        <w:rPr>
          <w:rFonts w:asciiTheme="minorHAnsi" w:eastAsiaTheme="minorEastAsia" w:hAnsiTheme="minorHAnsi" w:cstheme="minorBidi"/>
          <w:sz w:val="22"/>
          <w:szCs w:val="22"/>
          <w:lang w:eastAsia="en-GB"/>
        </w:rPr>
      </w:pPr>
      <w:r>
        <w:t>6.4.6.2.19</w:t>
      </w:r>
      <w:r>
        <w:rPr>
          <w:rFonts w:asciiTheme="minorHAnsi" w:eastAsiaTheme="minorEastAsia" w:hAnsiTheme="minorHAnsi" w:cstheme="minorBidi"/>
          <w:sz w:val="22"/>
          <w:szCs w:val="22"/>
          <w:lang w:eastAsia="en-GB"/>
        </w:rPr>
        <w:tab/>
      </w:r>
      <w:r>
        <w:t>Type: PdnConnectivityStatReport</w:t>
      </w:r>
      <w:r>
        <w:tab/>
      </w:r>
      <w:r>
        <w:fldChar w:fldCharType="begin" w:fldLock="1"/>
      </w:r>
      <w:r>
        <w:instrText xml:space="preserve"> PAGEREF _Toc82679435 \h </w:instrText>
      </w:r>
      <w:r>
        <w:fldChar w:fldCharType="separate"/>
      </w:r>
      <w:r>
        <w:t>239</w:t>
      </w:r>
      <w:r>
        <w:fldChar w:fldCharType="end"/>
      </w:r>
    </w:p>
    <w:p w14:paraId="12C10030" w14:textId="4863FBDE" w:rsidR="00501985" w:rsidRDefault="00501985">
      <w:pPr>
        <w:pStyle w:val="TOC4"/>
        <w:rPr>
          <w:rFonts w:asciiTheme="minorHAnsi" w:eastAsiaTheme="minorEastAsia" w:hAnsiTheme="minorHAnsi" w:cstheme="minorBidi"/>
          <w:sz w:val="22"/>
          <w:szCs w:val="22"/>
          <w:lang w:eastAsia="en-GB"/>
        </w:rPr>
      </w:pPr>
      <w:r w:rsidRPr="00CD1B57">
        <w:rPr>
          <w:lang w:val="en-US"/>
        </w:rPr>
        <w:t>6.4.6.3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_Toc82679436 \h </w:instrText>
      </w:r>
      <w:r>
        <w:fldChar w:fldCharType="separate"/>
      </w:r>
      <w:r>
        <w:t>239</w:t>
      </w:r>
      <w:r>
        <w:fldChar w:fldCharType="end"/>
      </w:r>
    </w:p>
    <w:p w14:paraId="1130E418" w14:textId="27B3D49C" w:rsidR="00501985" w:rsidRDefault="00501985">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_Toc82679437 \h </w:instrText>
      </w:r>
      <w:r>
        <w:fldChar w:fldCharType="separate"/>
      </w:r>
      <w:r>
        <w:t>239</w:t>
      </w:r>
      <w:r>
        <w:fldChar w:fldCharType="end"/>
      </w:r>
    </w:p>
    <w:p w14:paraId="1BAB181B" w14:textId="15C3C9A6" w:rsidR="00501985" w:rsidRDefault="00501985">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_Toc82679438 \h </w:instrText>
      </w:r>
      <w:r>
        <w:fldChar w:fldCharType="separate"/>
      </w:r>
      <w:r>
        <w:t>239</w:t>
      </w:r>
      <w:r>
        <w:fldChar w:fldCharType="end"/>
      </w:r>
    </w:p>
    <w:p w14:paraId="0DC87DCE" w14:textId="549CD178" w:rsidR="00501985" w:rsidRDefault="00501985">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_Toc82679439 \h </w:instrText>
      </w:r>
      <w:r>
        <w:fldChar w:fldCharType="separate"/>
      </w:r>
      <w:r>
        <w:t>240</w:t>
      </w:r>
      <w:r>
        <w:fldChar w:fldCharType="end"/>
      </w:r>
    </w:p>
    <w:p w14:paraId="5F8F11F0" w14:textId="13A451CA" w:rsidR="00501985" w:rsidRDefault="00501985">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_Toc82679440 \h </w:instrText>
      </w:r>
      <w:r>
        <w:fldChar w:fldCharType="separate"/>
      </w:r>
      <w:r>
        <w:t>241</w:t>
      </w:r>
      <w:r>
        <w:fldChar w:fldCharType="end"/>
      </w:r>
    </w:p>
    <w:p w14:paraId="0EB016AE" w14:textId="724A3165" w:rsidR="00501985" w:rsidRDefault="00501985">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_Toc82679441 \h </w:instrText>
      </w:r>
      <w:r>
        <w:fldChar w:fldCharType="separate"/>
      </w:r>
      <w:r>
        <w:t>241</w:t>
      </w:r>
      <w:r>
        <w:fldChar w:fldCharType="end"/>
      </w:r>
    </w:p>
    <w:p w14:paraId="1462D9AB" w14:textId="73CE4544" w:rsidR="00501985" w:rsidRDefault="00501985">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_Toc82679442 \h </w:instrText>
      </w:r>
      <w:r>
        <w:fldChar w:fldCharType="separate"/>
      </w:r>
      <w:r>
        <w:t>241</w:t>
      </w:r>
      <w:r>
        <w:fldChar w:fldCharType="end"/>
      </w:r>
    </w:p>
    <w:p w14:paraId="2F454166" w14:textId="5485272C" w:rsidR="00501985" w:rsidRDefault="00501985">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_Toc82679443 \h </w:instrText>
      </w:r>
      <w:r>
        <w:fldChar w:fldCharType="separate"/>
      </w:r>
      <w:r>
        <w:t>241</w:t>
      </w:r>
      <w:r>
        <w:fldChar w:fldCharType="end"/>
      </w:r>
    </w:p>
    <w:p w14:paraId="0EEABC73" w14:textId="040570EB" w:rsidR="00501985" w:rsidRDefault="00501985">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_Toc82679444 \h </w:instrText>
      </w:r>
      <w:r>
        <w:fldChar w:fldCharType="separate"/>
      </w:r>
      <w:r>
        <w:t>241</w:t>
      </w:r>
      <w:r>
        <w:fldChar w:fldCharType="end"/>
      </w:r>
    </w:p>
    <w:p w14:paraId="5E4C4BD0" w14:textId="7082EA12" w:rsidR="00501985" w:rsidRDefault="00501985">
      <w:pPr>
        <w:pStyle w:val="TOC5"/>
        <w:rPr>
          <w:rFonts w:asciiTheme="minorHAnsi" w:eastAsiaTheme="minorEastAsia" w:hAnsiTheme="minorHAnsi" w:cstheme="minorBidi"/>
          <w:sz w:val="22"/>
          <w:szCs w:val="22"/>
          <w:lang w:eastAsia="en-GB"/>
        </w:rPr>
      </w:pPr>
      <w:r>
        <w:t>6.4.6.3.9</w:t>
      </w:r>
      <w:r>
        <w:rPr>
          <w:rFonts w:asciiTheme="minorHAnsi" w:eastAsiaTheme="minorEastAsia" w:hAnsiTheme="minorHAnsi" w:cstheme="minorBidi"/>
          <w:sz w:val="22"/>
          <w:szCs w:val="22"/>
          <w:lang w:eastAsia="en-GB"/>
        </w:rPr>
        <w:tab/>
      </w:r>
      <w:r>
        <w:t>Enumeration: PdnConnectivityStatus</w:t>
      </w:r>
      <w:r>
        <w:tab/>
      </w:r>
      <w:r>
        <w:fldChar w:fldCharType="begin" w:fldLock="1"/>
      </w:r>
      <w:r>
        <w:instrText xml:space="preserve"> PAGEREF _Toc82679445 \h </w:instrText>
      </w:r>
      <w:r>
        <w:fldChar w:fldCharType="separate"/>
      </w:r>
      <w:r>
        <w:t>242</w:t>
      </w:r>
      <w:r>
        <w:fldChar w:fldCharType="end"/>
      </w:r>
    </w:p>
    <w:p w14:paraId="300541B5" w14:textId="581BF205" w:rsidR="00501985" w:rsidRDefault="00501985">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_Toc82679446 \h </w:instrText>
      </w:r>
      <w:r>
        <w:fldChar w:fldCharType="separate"/>
      </w:r>
      <w:r>
        <w:t>242</w:t>
      </w:r>
      <w:r>
        <w:fldChar w:fldCharType="end"/>
      </w:r>
    </w:p>
    <w:p w14:paraId="54B679BF" w14:textId="6667C538" w:rsidR="00501985" w:rsidRDefault="00501985">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_Toc82679447 \h </w:instrText>
      </w:r>
      <w:r>
        <w:fldChar w:fldCharType="separate"/>
      </w:r>
      <w:r>
        <w:t>242</w:t>
      </w:r>
      <w:r>
        <w:fldChar w:fldCharType="end"/>
      </w:r>
    </w:p>
    <w:p w14:paraId="776968AE" w14:textId="7F4CE5EB" w:rsidR="00501985" w:rsidRDefault="00501985">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_Toc82679448 \h </w:instrText>
      </w:r>
      <w:r>
        <w:fldChar w:fldCharType="separate"/>
      </w:r>
      <w:r>
        <w:t>242</w:t>
      </w:r>
      <w:r>
        <w:fldChar w:fldCharType="end"/>
      </w:r>
    </w:p>
    <w:p w14:paraId="21E1C250" w14:textId="67C40CD2" w:rsidR="00501985" w:rsidRDefault="00501985">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_Toc82679449 \h </w:instrText>
      </w:r>
      <w:r>
        <w:fldChar w:fldCharType="separate"/>
      </w:r>
      <w:r>
        <w:t>242</w:t>
      </w:r>
      <w:r>
        <w:fldChar w:fldCharType="end"/>
      </w:r>
    </w:p>
    <w:p w14:paraId="6CE84E80" w14:textId="5A17B909" w:rsidR="00501985" w:rsidRDefault="00501985">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_Toc82679450 \h </w:instrText>
      </w:r>
      <w:r>
        <w:fldChar w:fldCharType="separate"/>
      </w:r>
      <w:r>
        <w:t>243</w:t>
      </w:r>
      <w:r>
        <w:fldChar w:fldCharType="end"/>
      </w:r>
    </w:p>
    <w:p w14:paraId="271883BB" w14:textId="0CFC4E13" w:rsidR="00501985" w:rsidRDefault="00501985">
      <w:pPr>
        <w:pStyle w:val="TOC3"/>
        <w:rPr>
          <w:rFonts w:asciiTheme="minorHAnsi" w:eastAsiaTheme="minorEastAsia" w:hAnsiTheme="minorHAnsi" w:cstheme="minorBidi"/>
          <w:sz w:val="22"/>
          <w:szCs w:val="22"/>
          <w:lang w:eastAsia="en-GB"/>
        </w:rPr>
      </w:pPr>
      <w:r w:rsidRPr="00CD1B57">
        <w:rPr>
          <w:lang w:val="en-US"/>
        </w:rPr>
        <w:t>6.4.9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_Toc82679451 \h </w:instrText>
      </w:r>
      <w:r>
        <w:fldChar w:fldCharType="separate"/>
      </w:r>
      <w:r>
        <w:t>243</w:t>
      </w:r>
      <w:r>
        <w:fldChar w:fldCharType="end"/>
      </w:r>
    </w:p>
    <w:p w14:paraId="728260E4" w14:textId="2990EF02" w:rsidR="00501985" w:rsidRDefault="0050198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_Toc82679452 \h </w:instrText>
      </w:r>
      <w:r>
        <w:fldChar w:fldCharType="separate"/>
      </w:r>
      <w:r>
        <w:t>243</w:t>
      </w:r>
      <w:r>
        <w:fldChar w:fldCharType="end"/>
      </w:r>
    </w:p>
    <w:p w14:paraId="0ECC015E" w14:textId="2D29CA81" w:rsidR="00501985" w:rsidRDefault="0050198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_Toc82679453 \h </w:instrText>
      </w:r>
      <w:r>
        <w:fldChar w:fldCharType="separate"/>
      </w:r>
      <w:r>
        <w:t>243</w:t>
      </w:r>
      <w:r>
        <w:fldChar w:fldCharType="end"/>
      </w:r>
    </w:p>
    <w:p w14:paraId="435D3469" w14:textId="7E304620" w:rsidR="00501985" w:rsidRDefault="0050198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_Toc82679454 \h </w:instrText>
      </w:r>
      <w:r>
        <w:fldChar w:fldCharType="separate"/>
      </w:r>
      <w:r>
        <w:t>243</w:t>
      </w:r>
      <w:r>
        <w:fldChar w:fldCharType="end"/>
      </w:r>
    </w:p>
    <w:p w14:paraId="69B08200" w14:textId="495BCAF7" w:rsidR="00501985" w:rsidRDefault="0050198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_Toc82679455 \h </w:instrText>
      </w:r>
      <w:r>
        <w:fldChar w:fldCharType="separate"/>
      </w:r>
      <w:r>
        <w:t>243</w:t>
      </w:r>
      <w:r>
        <w:fldChar w:fldCharType="end"/>
      </w:r>
    </w:p>
    <w:p w14:paraId="33781C62" w14:textId="6EA588A9" w:rsidR="00501985" w:rsidRDefault="0050198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_Toc82679456 \h </w:instrText>
      </w:r>
      <w:r>
        <w:fldChar w:fldCharType="separate"/>
      </w:r>
      <w:r>
        <w:t>244</w:t>
      </w:r>
      <w:r>
        <w:fldChar w:fldCharType="end"/>
      </w:r>
    </w:p>
    <w:p w14:paraId="21E5A209" w14:textId="33AB627D" w:rsidR="00501985" w:rsidRDefault="00501985">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_Toc82679457 \h </w:instrText>
      </w:r>
      <w:r>
        <w:fldChar w:fldCharType="separate"/>
      </w:r>
      <w:r>
        <w:t>244</w:t>
      </w:r>
      <w:r>
        <w:fldChar w:fldCharType="end"/>
      </w:r>
    </w:p>
    <w:p w14:paraId="01860339" w14:textId="021AED35" w:rsidR="00501985" w:rsidRDefault="00501985">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_Toc82679458 \h </w:instrText>
      </w:r>
      <w:r>
        <w:fldChar w:fldCharType="separate"/>
      </w:r>
      <w:r>
        <w:t>244</w:t>
      </w:r>
      <w:r>
        <w:fldChar w:fldCharType="end"/>
      </w:r>
    </w:p>
    <w:p w14:paraId="0D364DEB" w14:textId="24ADD11F" w:rsidR="00501985" w:rsidRDefault="0050198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_Toc82679459 \h </w:instrText>
      </w:r>
      <w:r>
        <w:fldChar w:fldCharType="separate"/>
      </w:r>
      <w:r>
        <w:t>244</w:t>
      </w:r>
      <w:r>
        <w:fldChar w:fldCharType="end"/>
      </w:r>
    </w:p>
    <w:p w14:paraId="7757EA4A" w14:textId="6E7EFD94" w:rsidR="00501985" w:rsidRDefault="00501985">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_Toc82679460 \h </w:instrText>
      </w:r>
      <w:r>
        <w:fldChar w:fldCharType="separate"/>
      </w:r>
      <w:r>
        <w:t>244</w:t>
      </w:r>
      <w:r>
        <w:fldChar w:fldCharType="end"/>
      </w:r>
    </w:p>
    <w:p w14:paraId="02C40DE3" w14:textId="03D90FE4" w:rsidR="00501985" w:rsidRDefault="0050198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_Toc82679461 \h </w:instrText>
      </w:r>
      <w:r>
        <w:fldChar w:fldCharType="separate"/>
      </w:r>
      <w:r>
        <w:t>245</w:t>
      </w:r>
      <w:r>
        <w:fldChar w:fldCharType="end"/>
      </w:r>
    </w:p>
    <w:p w14:paraId="36557609" w14:textId="1A669C0D" w:rsidR="00501985" w:rsidRDefault="0050198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_Toc82679462 \h </w:instrText>
      </w:r>
      <w:r>
        <w:fldChar w:fldCharType="separate"/>
      </w:r>
      <w:r>
        <w:t>245</w:t>
      </w:r>
      <w:r>
        <w:fldChar w:fldCharType="end"/>
      </w:r>
    </w:p>
    <w:p w14:paraId="079E166F" w14:textId="19755FA6" w:rsidR="00501985" w:rsidRDefault="0050198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_Toc82679463 \h </w:instrText>
      </w:r>
      <w:r>
        <w:fldChar w:fldCharType="separate"/>
      </w:r>
      <w:r>
        <w:t>246</w:t>
      </w:r>
      <w:r>
        <w:fldChar w:fldCharType="end"/>
      </w:r>
    </w:p>
    <w:p w14:paraId="56CF5EAA" w14:textId="6161ACCA" w:rsidR="00501985" w:rsidRDefault="0050198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_Toc82679464 \h </w:instrText>
      </w:r>
      <w:r>
        <w:fldChar w:fldCharType="separate"/>
      </w:r>
      <w:r>
        <w:t>246</w:t>
      </w:r>
      <w:r>
        <w:fldChar w:fldCharType="end"/>
      </w:r>
    </w:p>
    <w:p w14:paraId="6C6F7E64" w14:textId="2953BD09" w:rsidR="00501985" w:rsidRDefault="00501985">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_Toc82679465 \h </w:instrText>
      </w:r>
      <w:r>
        <w:fldChar w:fldCharType="separate"/>
      </w:r>
      <w:r>
        <w:t>246</w:t>
      </w:r>
      <w:r>
        <w:fldChar w:fldCharType="end"/>
      </w:r>
    </w:p>
    <w:p w14:paraId="0C50ABFB" w14:textId="5EE7C645" w:rsidR="00501985" w:rsidRDefault="00501985">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_Toc82679466 \h </w:instrText>
      </w:r>
      <w:r>
        <w:fldChar w:fldCharType="separate"/>
      </w:r>
      <w:r>
        <w:t>246</w:t>
      </w:r>
      <w:r>
        <w:fldChar w:fldCharType="end"/>
      </w:r>
    </w:p>
    <w:p w14:paraId="0DE27429" w14:textId="605AFD3E" w:rsidR="00501985" w:rsidRDefault="00501985">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_Toc82679467 \h </w:instrText>
      </w:r>
      <w:r>
        <w:fldChar w:fldCharType="separate"/>
      </w:r>
      <w:r>
        <w:t>246</w:t>
      </w:r>
      <w:r>
        <w:fldChar w:fldCharType="end"/>
      </w:r>
    </w:p>
    <w:p w14:paraId="438EF04F" w14:textId="47EAFAD3" w:rsidR="00501985" w:rsidRDefault="0050198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_Toc82679468 \h </w:instrText>
      </w:r>
      <w:r>
        <w:fldChar w:fldCharType="separate"/>
      </w:r>
      <w:r>
        <w:t>247</w:t>
      </w:r>
      <w:r>
        <w:fldChar w:fldCharType="end"/>
      </w:r>
    </w:p>
    <w:p w14:paraId="5DA5CF01" w14:textId="7B81C55C" w:rsidR="00501985" w:rsidRDefault="00501985">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_Toc82679469 \h </w:instrText>
      </w:r>
      <w:r>
        <w:fldChar w:fldCharType="separate"/>
      </w:r>
      <w:r>
        <w:t>247</w:t>
      </w:r>
      <w:r>
        <w:fldChar w:fldCharType="end"/>
      </w:r>
    </w:p>
    <w:p w14:paraId="3D033E11" w14:textId="53320B41" w:rsidR="00501985" w:rsidRDefault="00501985">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_Toc82679470 \h </w:instrText>
      </w:r>
      <w:r>
        <w:fldChar w:fldCharType="separate"/>
      </w:r>
      <w:r>
        <w:t>247</w:t>
      </w:r>
      <w:r>
        <w:fldChar w:fldCharType="end"/>
      </w:r>
    </w:p>
    <w:p w14:paraId="4070F0CF" w14:textId="43A79EBC" w:rsidR="00501985" w:rsidRDefault="00501985">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_Toc82679471 \h </w:instrText>
      </w:r>
      <w:r>
        <w:fldChar w:fldCharType="separate"/>
      </w:r>
      <w:r>
        <w:t>247</w:t>
      </w:r>
      <w:r>
        <w:fldChar w:fldCharType="end"/>
      </w:r>
    </w:p>
    <w:p w14:paraId="47D31ED9" w14:textId="1787AE39" w:rsidR="00501985" w:rsidRDefault="00501985">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_Toc82679472 \h </w:instrText>
      </w:r>
      <w:r>
        <w:fldChar w:fldCharType="separate"/>
      </w:r>
      <w:r>
        <w:t>247</w:t>
      </w:r>
      <w:r>
        <w:fldChar w:fldCharType="end"/>
      </w:r>
    </w:p>
    <w:p w14:paraId="09534905" w14:textId="1148820A" w:rsidR="00501985" w:rsidRDefault="00501985">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_Toc82679473 \h </w:instrText>
      </w:r>
      <w:r>
        <w:fldChar w:fldCharType="separate"/>
      </w:r>
      <w:r>
        <w:t>248</w:t>
      </w:r>
      <w:r>
        <w:fldChar w:fldCharType="end"/>
      </w:r>
    </w:p>
    <w:p w14:paraId="5B2504A7" w14:textId="7F59650D" w:rsidR="00501985" w:rsidRDefault="00501985">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_Toc82679474 \h </w:instrText>
      </w:r>
      <w:r>
        <w:fldChar w:fldCharType="separate"/>
      </w:r>
      <w:r>
        <w:t>249</w:t>
      </w:r>
      <w:r>
        <w:fldChar w:fldCharType="end"/>
      </w:r>
    </w:p>
    <w:p w14:paraId="36307195" w14:textId="044313CE" w:rsidR="00501985" w:rsidRDefault="00501985">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_Toc82679475 \h </w:instrText>
      </w:r>
      <w:r>
        <w:fldChar w:fldCharType="separate"/>
      </w:r>
      <w:r>
        <w:t>249</w:t>
      </w:r>
      <w:r>
        <w:fldChar w:fldCharType="end"/>
      </w:r>
    </w:p>
    <w:p w14:paraId="7B821EB7" w14:textId="775522A5" w:rsidR="00501985" w:rsidRDefault="0050198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_Toc82679476 \h </w:instrText>
      </w:r>
      <w:r>
        <w:fldChar w:fldCharType="separate"/>
      </w:r>
      <w:r>
        <w:t>250</w:t>
      </w:r>
      <w:r>
        <w:fldChar w:fldCharType="end"/>
      </w:r>
    </w:p>
    <w:p w14:paraId="49E15E85" w14:textId="2075F792" w:rsidR="00501985" w:rsidRDefault="0050198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_Toc82679477 \h </w:instrText>
      </w:r>
      <w:r>
        <w:fldChar w:fldCharType="separate"/>
      </w:r>
      <w:r>
        <w:t>250</w:t>
      </w:r>
      <w:r>
        <w:fldChar w:fldCharType="end"/>
      </w:r>
    </w:p>
    <w:p w14:paraId="65F400E3" w14:textId="65CDF667" w:rsidR="00501985" w:rsidRDefault="00501985">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_Toc82679478 \h </w:instrText>
      </w:r>
      <w:r>
        <w:fldChar w:fldCharType="separate"/>
      </w:r>
      <w:r>
        <w:t>250</w:t>
      </w:r>
      <w:r>
        <w:fldChar w:fldCharType="end"/>
      </w:r>
    </w:p>
    <w:p w14:paraId="5CD2E5DF" w14:textId="72D630EB" w:rsidR="00501985" w:rsidRDefault="00501985">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_Toc82679479 \h </w:instrText>
      </w:r>
      <w:r>
        <w:fldChar w:fldCharType="separate"/>
      </w:r>
      <w:r>
        <w:t>250</w:t>
      </w:r>
      <w:r>
        <w:fldChar w:fldCharType="end"/>
      </w:r>
    </w:p>
    <w:p w14:paraId="21C97AF3" w14:textId="1C1CAD13" w:rsidR="00501985" w:rsidRDefault="00501985">
      <w:pPr>
        <w:pStyle w:val="TOC4"/>
        <w:rPr>
          <w:rFonts w:asciiTheme="minorHAnsi" w:eastAsiaTheme="minorEastAsia" w:hAnsiTheme="minorHAnsi" w:cstheme="minorBidi"/>
          <w:sz w:val="22"/>
          <w:szCs w:val="22"/>
          <w:lang w:eastAsia="en-GB"/>
        </w:rPr>
      </w:pPr>
      <w:r w:rsidRPr="00CD1B57">
        <w:rPr>
          <w:lang w:val="en-US"/>
        </w:rPr>
        <w:t>6.5.6.2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_Toc82679480 \h </w:instrText>
      </w:r>
      <w:r>
        <w:fldChar w:fldCharType="separate"/>
      </w:r>
      <w:r>
        <w:t>251</w:t>
      </w:r>
      <w:r>
        <w:fldChar w:fldCharType="end"/>
      </w:r>
    </w:p>
    <w:p w14:paraId="497E7513" w14:textId="026BE143" w:rsidR="00501985" w:rsidRDefault="00501985">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_Toc82679481 \h </w:instrText>
      </w:r>
      <w:r>
        <w:fldChar w:fldCharType="separate"/>
      </w:r>
      <w:r>
        <w:t>251</w:t>
      </w:r>
      <w:r>
        <w:fldChar w:fldCharType="end"/>
      </w:r>
    </w:p>
    <w:p w14:paraId="135E279B" w14:textId="6F781104" w:rsidR="00501985" w:rsidRDefault="00501985">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_Toc82679482 \h </w:instrText>
      </w:r>
      <w:r>
        <w:fldChar w:fldCharType="separate"/>
      </w:r>
      <w:r>
        <w:t>251</w:t>
      </w:r>
      <w:r>
        <w:fldChar w:fldCharType="end"/>
      </w:r>
    </w:p>
    <w:p w14:paraId="1E2226A6" w14:textId="7FF86704" w:rsidR="00501985" w:rsidRDefault="00501985">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_Toc82679483 \h </w:instrText>
      </w:r>
      <w:r>
        <w:fldChar w:fldCharType="separate"/>
      </w:r>
      <w:r>
        <w:t>252</w:t>
      </w:r>
      <w:r>
        <w:fldChar w:fldCharType="end"/>
      </w:r>
    </w:p>
    <w:p w14:paraId="1F3170C5" w14:textId="40775186" w:rsidR="00501985" w:rsidRDefault="00501985">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_Toc82679484 \h </w:instrText>
      </w:r>
      <w:r>
        <w:fldChar w:fldCharType="separate"/>
      </w:r>
      <w:r>
        <w:t>252</w:t>
      </w:r>
      <w:r>
        <w:fldChar w:fldCharType="end"/>
      </w:r>
    </w:p>
    <w:p w14:paraId="46BFED76" w14:textId="5DA254B6" w:rsidR="00501985" w:rsidRDefault="00501985">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_Toc82679485 \h </w:instrText>
      </w:r>
      <w:r>
        <w:fldChar w:fldCharType="separate"/>
      </w:r>
      <w:r>
        <w:t>253</w:t>
      </w:r>
      <w:r>
        <w:fldChar w:fldCharType="end"/>
      </w:r>
    </w:p>
    <w:p w14:paraId="4C05B50A" w14:textId="4C6B0D4D" w:rsidR="00501985" w:rsidRDefault="00501985">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_Toc82679486 \h </w:instrText>
      </w:r>
      <w:r>
        <w:fldChar w:fldCharType="separate"/>
      </w:r>
      <w:r>
        <w:t>253</w:t>
      </w:r>
      <w:r>
        <w:fldChar w:fldCharType="end"/>
      </w:r>
    </w:p>
    <w:p w14:paraId="11FF0D10" w14:textId="30417D58" w:rsidR="00501985" w:rsidRDefault="00501985">
      <w:pPr>
        <w:pStyle w:val="TOC5"/>
        <w:rPr>
          <w:rFonts w:asciiTheme="minorHAnsi" w:eastAsiaTheme="minorEastAsia" w:hAnsiTheme="minorHAnsi" w:cstheme="minorBidi"/>
          <w:sz w:val="22"/>
          <w:szCs w:val="22"/>
          <w:lang w:eastAsia="en-GB"/>
        </w:rPr>
      </w:pPr>
      <w:r>
        <w:lastRenderedPageBreak/>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_Toc82679487 \h </w:instrText>
      </w:r>
      <w:r>
        <w:fldChar w:fldCharType="separate"/>
      </w:r>
      <w:r>
        <w:t>254</w:t>
      </w:r>
      <w:r>
        <w:fldChar w:fldCharType="end"/>
      </w:r>
    </w:p>
    <w:p w14:paraId="00A4DCC8" w14:textId="10042D23" w:rsidR="00501985" w:rsidRDefault="00501985">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_Toc82679488 \h </w:instrText>
      </w:r>
      <w:r>
        <w:fldChar w:fldCharType="separate"/>
      </w:r>
      <w:r>
        <w:t>255</w:t>
      </w:r>
      <w:r>
        <w:fldChar w:fldCharType="end"/>
      </w:r>
    </w:p>
    <w:p w14:paraId="4FB6A073" w14:textId="1855B9FC" w:rsidR="00501985" w:rsidRDefault="00501985">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_Toc82679489 \h </w:instrText>
      </w:r>
      <w:r>
        <w:fldChar w:fldCharType="separate"/>
      </w:r>
      <w:r>
        <w:t>256</w:t>
      </w:r>
      <w:r>
        <w:fldChar w:fldCharType="end"/>
      </w:r>
    </w:p>
    <w:p w14:paraId="2C3633AC" w14:textId="1BC82FAA" w:rsidR="00501985" w:rsidRDefault="00501985">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_Toc82679490 \h </w:instrText>
      </w:r>
      <w:r>
        <w:fldChar w:fldCharType="separate"/>
      </w:r>
      <w:r>
        <w:t>256</w:t>
      </w:r>
      <w:r>
        <w:fldChar w:fldCharType="end"/>
      </w:r>
    </w:p>
    <w:p w14:paraId="36690EE6" w14:textId="4AA8A756" w:rsidR="00501985" w:rsidRDefault="00501985">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_Toc82679491 \h </w:instrText>
      </w:r>
      <w:r>
        <w:fldChar w:fldCharType="separate"/>
      </w:r>
      <w:r>
        <w:t>256</w:t>
      </w:r>
      <w:r>
        <w:fldChar w:fldCharType="end"/>
      </w:r>
    </w:p>
    <w:p w14:paraId="776D56FB" w14:textId="6418F609" w:rsidR="00501985" w:rsidRDefault="00501985">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_Toc82679492 \h </w:instrText>
      </w:r>
      <w:r>
        <w:fldChar w:fldCharType="separate"/>
      </w:r>
      <w:r>
        <w:t>256</w:t>
      </w:r>
      <w:r>
        <w:fldChar w:fldCharType="end"/>
      </w:r>
    </w:p>
    <w:p w14:paraId="38AEDBB0" w14:textId="5785C567" w:rsidR="00501985" w:rsidRDefault="00501985">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_Toc82679493 \h </w:instrText>
      </w:r>
      <w:r>
        <w:fldChar w:fldCharType="separate"/>
      </w:r>
      <w:r>
        <w:t>257</w:t>
      </w:r>
      <w:r>
        <w:fldChar w:fldCharType="end"/>
      </w:r>
    </w:p>
    <w:p w14:paraId="272EB632" w14:textId="6A3D409A" w:rsidR="00501985" w:rsidRDefault="00501985">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_Toc82679494 \h </w:instrText>
      </w:r>
      <w:r>
        <w:fldChar w:fldCharType="separate"/>
      </w:r>
      <w:r>
        <w:t>257</w:t>
      </w:r>
      <w:r>
        <w:fldChar w:fldCharType="end"/>
      </w:r>
    </w:p>
    <w:p w14:paraId="46106C0A" w14:textId="4BE3D32F" w:rsidR="00501985" w:rsidRDefault="00501985">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CD1B57">
        <w:rPr>
          <w:rFonts w:eastAsia="Malgun Gothic"/>
        </w:rPr>
        <w:t>MaximumResponseTime</w:t>
      </w:r>
      <w:r>
        <w:tab/>
      </w:r>
      <w:r>
        <w:fldChar w:fldCharType="begin" w:fldLock="1"/>
      </w:r>
      <w:r>
        <w:instrText xml:space="preserve"> PAGEREF _Toc82679495 \h </w:instrText>
      </w:r>
      <w:r>
        <w:fldChar w:fldCharType="separate"/>
      </w:r>
      <w:r>
        <w:t>258</w:t>
      </w:r>
      <w:r>
        <w:fldChar w:fldCharType="end"/>
      </w:r>
    </w:p>
    <w:p w14:paraId="7F0D873B" w14:textId="39BA251F" w:rsidR="00501985" w:rsidRDefault="00501985">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CD1B57">
        <w:rPr>
          <w:rFonts w:eastAsia="Malgun Gothic"/>
        </w:rPr>
        <w:t>PpMaximumLatency</w:t>
      </w:r>
      <w:r>
        <w:tab/>
      </w:r>
      <w:r>
        <w:fldChar w:fldCharType="begin" w:fldLock="1"/>
      </w:r>
      <w:r>
        <w:instrText xml:space="preserve"> PAGEREF _Toc82679496 \h </w:instrText>
      </w:r>
      <w:r>
        <w:fldChar w:fldCharType="separate"/>
      </w:r>
      <w:r>
        <w:t>258</w:t>
      </w:r>
      <w:r>
        <w:fldChar w:fldCharType="end"/>
      </w:r>
    </w:p>
    <w:p w14:paraId="4509ED33" w14:textId="4CABC6C6" w:rsidR="00501985" w:rsidRDefault="00501985">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_Toc82679497 \h </w:instrText>
      </w:r>
      <w:r>
        <w:fldChar w:fldCharType="separate"/>
      </w:r>
      <w:r>
        <w:t>259</w:t>
      </w:r>
      <w:r>
        <w:fldChar w:fldCharType="end"/>
      </w:r>
    </w:p>
    <w:p w14:paraId="28DDA6A7" w14:textId="5EFF5812" w:rsidR="00501985" w:rsidRDefault="00501985">
      <w:pPr>
        <w:pStyle w:val="TOC4"/>
        <w:rPr>
          <w:rFonts w:asciiTheme="minorHAnsi" w:eastAsiaTheme="minorEastAsia" w:hAnsiTheme="minorHAnsi" w:cstheme="minorBidi"/>
          <w:sz w:val="22"/>
          <w:szCs w:val="22"/>
          <w:lang w:eastAsia="en-GB"/>
        </w:rPr>
      </w:pPr>
      <w:r w:rsidRPr="00CD1B57">
        <w:rPr>
          <w:lang w:val="en-US"/>
        </w:rPr>
        <w:t>6.5.6.3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_Toc82679498 \h </w:instrText>
      </w:r>
      <w:r>
        <w:fldChar w:fldCharType="separate"/>
      </w:r>
      <w:r>
        <w:t>259</w:t>
      </w:r>
      <w:r>
        <w:fldChar w:fldCharType="end"/>
      </w:r>
    </w:p>
    <w:p w14:paraId="5A4F2870" w14:textId="5120FA88" w:rsidR="00501985" w:rsidRDefault="00501985">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_Toc82679499 \h </w:instrText>
      </w:r>
      <w:r>
        <w:fldChar w:fldCharType="separate"/>
      </w:r>
      <w:r>
        <w:t>259</w:t>
      </w:r>
      <w:r>
        <w:fldChar w:fldCharType="end"/>
      </w:r>
    </w:p>
    <w:p w14:paraId="29CF2D60" w14:textId="583963DD" w:rsidR="00501985" w:rsidRDefault="00501985">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_Toc82679500 \h </w:instrText>
      </w:r>
      <w:r>
        <w:fldChar w:fldCharType="separate"/>
      </w:r>
      <w:r>
        <w:t>259</w:t>
      </w:r>
      <w:r>
        <w:fldChar w:fldCharType="end"/>
      </w:r>
    </w:p>
    <w:p w14:paraId="0C0C89CE" w14:textId="7E41CC60" w:rsidR="00501985" w:rsidRDefault="00501985">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_Toc82679501 \h </w:instrText>
      </w:r>
      <w:r>
        <w:fldChar w:fldCharType="separate"/>
      </w:r>
      <w:r>
        <w:t>259</w:t>
      </w:r>
      <w:r>
        <w:fldChar w:fldCharType="end"/>
      </w:r>
    </w:p>
    <w:p w14:paraId="580F53B7" w14:textId="38A48F69" w:rsidR="00501985" w:rsidRDefault="00501985">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_Toc82679502 \h </w:instrText>
      </w:r>
      <w:r>
        <w:fldChar w:fldCharType="separate"/>
      </w:r>
      <w:r>
        <w:t>259</w:t>
      </w:r>
      <w:r>
        <w:fldChar w:fldCharType="end"/>
      </w:r>
    </w:p>
    <w:p w14:paraId="5F0B6FF1" w14:textId="6DF16C99" w:rsidR="00501985" w:rsidRDefault="00501985">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_Toc82679503 \h </w:instrText>
      </w:r>
      <w:r>
        <w:fldChar w:fldCharType="separate"/>
      </w:r>
      <w:r>
        <w:t>259</w:t>
      </w:r>
      <w:r>
        <w:fldChar w:fldCharType="end"/>
      </w:r>
    </w:p>
    <w:p w14:paraId="54D24FEF" w14:textId="599D9103" w:rsidR="00501985" w:rsidRDefault="00501985">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_Toc82679504 \h </w:instrText>
      </w:r>
      <w:r>
        <w:fldChar w:fldCharType="separate"/>
      </w:r>
      <w:r>
        <w:t>259</w:t>
      </w:r>
      <w:r>
        <w:fldChar w:fldCharType="end"/>
      </w:r>
    </w:p>
    <w:p w14:paraId="2351666F" w14:textId="5868D720" w:rsidR="00501985" w:rsidRDefault="00501985">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_Toc82679505 \h </w:instrText>
      </w:r>
      <w:r>
        <w:fldChar w:fldCharType="separate"/>
      </w:r>
      <w:r>
        <w:t>259</w:t>
      </w:r>
      <w:r>
        <w:fldChar w:fldCharType="end"/>
      </w:r>
    </w:p>
    <w:p w14:paraId="04D3654D" w14:textId="166A9222" w:rsidR="00501985" w:rsidRDefault="00501985">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_Toc82679506 \h </w:instrText>
      </w:r>
      <w:r>
        <w:fldChar w:fldCharType="separate"/>
      </w:r>
      <w:r>
        <w:t>260</w:t>
      </w:r>
      <w:r>
        <w:fldChar w:fldCharType="end"/>
      </w:r>
    </w:p>
    <w:p w14:paraId="3CE1FE8F" w14:textId="1478A770" w:rsidR="00501985" w:rsidRDefault="00501985">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_Toc82679507 \h </w:instrText>
      </w:r>
      <w:r>
        <w:fldChar w:fldCharType="separate"/>
      </w:r>
      <w:r>
        <w:t>260</w:t>
      </w:r>
      <w:r>
        <w:fldChar w:fldCharType="end"/>
      </w:r>
    </w:p>
    <w:p w14:paraId="44EF87A5" w14:textId="430B595B" w:rsidR="00501985" w:rsidRDefault="00501985">
      <w:pPr>
        <w:pStyle w:val="TOC3"/>
        <w:rPr>
          <w:rFonts w:asciiTheme="minorHAnsi" w:eastAsiaTheme="minorEastAsia" w:hAnsiTheme="minorHAnsi" w:cstheme="minorBidi"/>
          <w:sz w:val="22"/>
          <w:szCs w:val="22"/>
          <w:lang w:eastAsia="en-GB"/>
        </w:rPr>
      </w:pPr>
      <w:r w:rsidRPr="00CD1B57">
        <w:rPr>
          <w:lang w:val="en-US"/>
        </w:rPr>
        <w:t>6.5.9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_Toc82679508 \h </w:instrText>
      </w:r>
      <w:r>
        <w:fldChar w:fldCharType="separate"/>
      </w:r>
      <w:r>
        <w:t>260</w:t>
      </w:r>
      <w:r>
        <w:fldChar w:fldCharType="end"/>
      </w:r>
    </w:p>
    <w:p w14:paraId="34339AA9" w14:textId="1AA82759" w:rsidR="00501985" w:rsidRDefault="0050198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_Toc82679509 \h </w:instrText>
      </w:r>
      <w:r>
        <w:fldChar w:fldCharType="separate"/>
      </w:r>
      <w:r>
        <w:t>260</w:t>
      </w:r>
      <w:r>
        <w:fldChar w:fldCharType="end"/>
      </w:r>
    </w:p>
    <w:p w14:paraId="3AC11771" w14:textId="300E43CE" w:rsidR="00501985" w:rsidRDefault="0050198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_Toc82679510 \h </w:instrText>
      </w:r>
      <w:r>
        <w:fldChar w:fldCharType="separate"/>
      </w:r>
      <w:r>
        <w:t>260</w:t>
      </w:r>
      <w:r>
        <w:fldChar w:fldCharType="end"/>
      </w:r>
    </w:p>
    <w:p w14:paraId="1CAD1FEC" w14:textId="6664CC93" w:rsidR="00501985" w:rsidRDefault="0050198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_Toc82679511 \h </w:instrText>
      </w:r>
      <w:r>
        <w:fldChar w:fldCharType="separate"/>
      </w:r>
      <w:r>
        <w:t>261</w:t>
      </w:r>
      <w:r>
        <w:fldChar w:fldCharType="end"/>
      </w:r>
    </w:p>
    <w:p w14:paraId="38AE5A5B" w14:textId="4D1CB2E7" w:rsidR="00501985" w:rsidRDefault="0050198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_Toc82679512 \h </w:instrText>
      </w:r>
      <w:r>
        <w:fldChar w:fldCharType="separate"/>
      </w:r>
      <w:r>
        <w:t>261</w:t>
      </w:r>
      <w:r>
        <w:fldChar w:fldCharType="end"/>
      </w:r>
    </w:p>
    <w:p w14:paraId="13CD22B0" w14:textId="451EF6C8" w:rsidR="00501985" w:rsidRDefault="0050198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_Toc82679513 \h </w:instrText>
      </w:r>
      <w:r>
        <w:fldChar w:fldCharType="separate"/>
      </w:r>
      <w:r>
        <w:t>261</w:t>
      </w:r>
      <w:r>
        <w:fldChar w:fldCharType="end"/>
      </w:r>
    </w:p>
    <w:p w14:paraId="3FB8744F" w14:textId="4AA13F83" w:rsidR="00501985" w:rsidRDefault="00501985">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_Toc82679514 \h </w:instrText>
      </w:r>
      <w:r>
        <w:fldChar w:fldCharType="separate"/>
      </w:r>
      <w:r>
        <w:t>261</w:t>
      </w:r>
      <w:r>
        <w:fldChar w:fldCharType="end"/>
      </w:r>
    </w:p>
    <w:p w14:paraId="2252C149" w14:textId="5D6515CD" w:rsidR="00501985" w:rsidRDefault="00501985">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_Toc82679515 \h </w:instrText>
      </w:r>
      <w:r>
        <w:fldChar w:fldCharType="separate"/>
      </w:r>
      <w:r>
        <w:t>261</w:t>
      </w:r>
      <w:r>
        <w:fldChar w:fldCharType="end"/>
      </w:r>
    </w:p>
    <w:p w14:paraId="5BCDC50A" w14:textId="2614E459" w:rsidR="00501985" w:rsidRDefault="00501985">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_Toc82679516 \h </w:instrText>
      </w:r>
      <w:r>
        <w:fldChar w:fldCharType="separate"/>
      </w:r>
      <w:r>
        <w:t>261</w:t>
      </w:r>
      <w:r>
        <w:fldChar w:fldCharType="end"/>
      </w:r>
    </w:p>
    <w:p w14:paraId="000D0154" w14:textId="569F5EA4" w:rsidR="00501985" w:rsidRDefault="00501985">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_Toc82679517 \h </w:instrText>
      </w:r>
      <w:r>
        <w:fldChar w:fldCharType="separate"/>
      </w:r>
      <w:r>
        <w:t>261</w:t>
      </w:r>
      <w:r>
        <w:fldChar w:fldCharType="end"/>
      </w:r>
    </w:p>
    <w:p w14:paraId="0DF8AE30" w14:textId="20949A03" w:rsidR="00501985" w:rsidRDefault="0050198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_Toc82679518 \h </w:instrText>
      </w:r>
      <w:r>
        <w:fldChar w:fldCharType="separate"/>
      </w:r>
      <w:r>
        <w:t>261</w:t>
      </w:r>
      <w:r>
        <w:fldChar w:fldCharType="end"/>
      </w:r>
    </w:p>
    <w:p w14:paraId="183F2389" w14:textId="10391A65" w:rsidR="00501985" w:rsidRDefault="0050198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_Toc82679519 \h </w:instrText>
      </w:r>
      <w:r>
        <w:fldChar w:fldCharType="separate"/>
      </w:r>
      <w:r>
        <w:t>261</w:t>
      </w:r>
      <w:r>
        <w:fldChar w:fldCharType="end"/>
      </w:r>
    </w:p>
    <w:p w14:paraId="4942F376" w14:textId="4FEE4160" w:rsidR="00501985" w:rsidRDefault="0050198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_Toc82679520 \h </w:instrText>
      </w:r>
      <w:r>
        <w:fldChar w:fldCharType="separate"/>
      </w:r>
      <w:r>
        <w:t>262</w:t>
      </w:r>
      <w:r>
        <w:fldChar w:fldCharType="end"/>
      </w:r>
    </w:p>
    <w:p w14:paraId="2882E275" w14:textId="09B3FDB8" w:rsidR="00501985" w:rsidRDefault="00501985">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_Toc82679521 \h </w:instrText>
      </w:r>
      <w:r>
        <w:fldChar w:fldCharType="separate"/>
      </w:r>
      <w:r>
        <w:t>262</w:t>
      </w:r>
      <w:r>
        <w:fldChar w:fldCharType="end"/>
      </w:r>
    </w:p>
    <w:p w14:paraId="40367C0B" w14:textId="66AEF753" w:rsidR="00501985" w:rsidRDefault="00501985">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_Toc82679522 \h </w:instrText>
      </w:r>
      <w:r>
        <w:fldChar w:fldCharType="separate"/>
      </w:r>
      <w:r>
        <w:t>262</w:t>
      </w:r>
      <w:r>
        <w:fldChar w:fldCharType="end"/>
      </w:r>
    </w:p>
    <w:p w14:paraId="05418E29" w14:textId="27DFD6A9" w:rsidR="00501985" w:rsidRDefault="00501985">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_Toc82679523 \h </w:instrText>
      </w:r>
      <w:r>
        <w:fldChar w:fldCharType="separate"/>
      </w:r>
      <w:r>
        <w:t>262</w:t>
      </w:r>
      <w:r>
        <w:fldChar w:fldCharType="end"/>
      </w:r>
    </w:p>
    <w:p w14:paraId="3EF77E68" w14:textId="03BF4FA8" w:rsidR="00501985" w:rsidRDefault="00501985">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_Toc82679524 \h </w:instrText>
      </w:r>
      <w:r>
        <w:fldChar w:fldCharType="separate"/>
      </w:r>
      <w:r>
        <w:t>262</w:t>
      </w:r>
      <w:r>
        <w:fldChar w:fldCharType="end"/>
      </w:r>
    </w:p>
    <w:p w14:paraId="37B92882" w14:textId="3411DA42" w:rsidR="00501985" w:rsidRDefault="00501985">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_Toc82679525 \h </w:instrText>
      </w:r>
      <w:r>
        <w:fldChar w:fldCharType="separate"/>
      </w:r>
      <w:r>
        <w:t>262</w:t>
      </w:r>
      <w:r>
        <w:fldChar w:fldCharType="end"/>
      </w:r>
    </w:p>
    <w:p w14:paraId="5553DD11" w14:textId="784C937D" w:rsidR="00501985" w:rsidRDefault="00501985">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_Toc82679526 \h </w:instrText>
      </w:r>
      <w:r>
        <w:fldChar w:fldCharType="separate"/>
      </w:r>
      <w:r>
        <w:t>263</w:t>
      </w:r>
      <w:r>
        <w:fldChar w:fldCharType="end"/>
      </w:r>
    </w:p>
    <w:p w14:paraId="0D54A6DA" w14:textId="44AFC68A" w:rsidR="00501985" w:rsidRDefault="00501985">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_Toc82679527 \h </w:instrText>
      </w:r>
      <w:r>
        <w:fldChar w:fldCharType="separate"/>
      </w:r>
      <w:r>
        <w:t>263</w:t>
      </w:r>
      <w:r>
        <w:fldChar w:fldCharType="end"/>
      </w:r>
    </w:p>
    <w:p w14:paraId="0391AC3A" w14:textId="5D0C0701" w:rsidR="00501985" w:rsidRDefault="00501985">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_Toc82679528 \h </w:instrText>
      </w:r>
      <w:r>
        <w:fldChar w:fldCharType="separate"/>
      </w:r>
      <w:r>
        <w:t>263</w:t>
      </w:r>
      <w:r>
        <w:fldChar w:fldCharType="end"/>
      </w:r>
    </w:p>
    <w:p w14:paraId="0688D4F0" w14:textId="0D1536CC" w:rsidR="00501985" w:rsidRDefault="0050198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_Toc82679529 \h </w:instrText>
      </w:r>
      <w:r>
        <w:fldChar w:fldCharType="separate"/>
      </w:r>
      <w:r>
        <w:t>263</w:t>
      </w:r>
      <w:r>
        <w:fldChar w:fldCharType="end"/>
      </w:r>
    </w:p>
    <w:p w14:paraId="4A5DA094" w14:textId="048D6901" w:rsidR="00501985" w:rsidRDefault="0050198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_Toc82679530 \h </w:instrText>
      </w:r>
      <w:r>
        <w:fldChar w:fldCharType="separate"/>
      </w:r>
      <w:r>
        <w:t>263</w:t>
      </w:r>
      <w:r>
        <w:fldChar w:fldCharType="end"/>
      </w:r>
    </w:p>
    <w:p w14:paraId="04E619BF" w14:textId="6263D0C4" w:rsidR="00501985" w:rsidRDefault="0050198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_Toc82679531 \h </w:instrText>
      </w:r>
      <w:r>
        <w:fldChar w:fldCharType="separate"/>
      </w:r>
      <w:r>
        <w:t>263</w:t>
      </w:r>
      <w:r>
        <w:fldChar w:fldCharType="end"/>
      </w:r>
    </w:p>
    <w:p w14:paraId="0A766EE9" w14:textId="42CBFAF2" w:rsidR="00501985" w:rsidRDefault="0050198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_Toc82679532 \h </w:instrText>
      </w:r>
      <w:r>
        <w:fldChar w:fldCharType="separate"/>
      </w:r>
      <w:r>
        <w:t>263</w:t>
      </w:r>
      <w:r>
        <w:fldChar w:fldCharType="end"/>
      </w:r>
    </w:p>
    <w:p w14:paraId="7C898ECC" w14:textId="46C31E7A" w:rsidR="00501985" w:rsidRDefault="0050198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_Toc82679533 \h </w:instrText>
      </w:r>
      <w:r>
        <w:fldChar w:fldCharType="separate"/>
      </w:r>
      <w:r>
        <w:t>264</w:t>
      </w:r>
      <w:r>
        <w:fldChar w:fldCharType="end"/>
      </w:r>
    </w:p>
    <w:p w14:paraId="4438241E" w14:textId="5A6A8356" w:rsidR="00501985" w:rsidRDefault="0050198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_Toc82679534 \h </w:instrText>
      </w:r>
      <w:r>
        <w:fldChar w:fldCharType="separate"/>
      </w:r>
      <w:r>
        <w:t>264</w:t>
      </w:r>
      <w:r>
        <w:fldChar w:fldCharType="end"/>
      </w:r>
    </w:p>
    <w:p w14:paraId="38CE5E0D" w14:textId="43AE9BA6" w:rsidR="00501985" w:rsidRDefault="00501985">
      <w:pPr>
        <w:pStyle w:val="TOC4"/>
        <w:rPr>
          <w:rFonts w:asciiTheme="minorHAnsi" w:eastAsiaTheme="minorEastAsia" w:hAnsiTheme="minorHAnsi" w:cstheme="minorBidi"/>
          <w:sz w:val="22"/>
          <w:szCs w:val="22"/>
          <w:lang w:eastAsia="en-GB"/>
        </w:rPr>
      </w:pPr>
      <w:r w:rsidRPr="00CD1B57">
        <w:rPr>
          <w:lang w:val="en-US"/>
        </w:rPr>
        <w:t>6.6.6.2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_Toc82679535 \h </w:instrText>
      </w:r>
      <w:r>
        <w:fldChar w:fldCharType="separate"/>
      </w:r>
      <w:r>
        <w:t>265</w:t>
      </w:r>
      <w:r>
        <w:fldChar w:fldCharType="end"/>
      </w:r>
    </w:p>
    <w:p w14:paraId="5FFAF9AE" w14:textId="594DD547" w:rsidR="00501985" w:rsidRDefault="00501985">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_Toc82679536 \h </w:instrText>
      </w:r>
      <w:r>
        <w:fldChar w:fldCharType="separate"/>
      </w:r>
      <w:r>
        <w:t>265</w:t>
      </w:r>
      <w:r>
        <w:fldChar w:fldCharType="end"/>
      </w:r>
    </w:p>
    <w:p w14:paraId="3A4963B3" w14:textId="106B55D2" w:rsidR="00501985" w:rsidRDefault="00501985">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_Toc82679537 \h </w:instrText>
      </w:r>
      <w:r>
        <w:fldChar w:fldCharType="separate"/>
      </w:r>
      <w:r>
        <w:t>265</w:t>
      </w:r>
      <w:r>
        <w:fldChar w:fldCharType="end"/>
      </w:r>
    </w:p>
    <w:p w14:paraId="2C829B8D" w14:textId="3F06445F" w:rsidR="00501985" w:rsidRDefault="00501985">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_Toc82679538 \h </w:instrText>
      </w:r>
      <w:r>
        <w:fldChar w:fldCharType="separate"/>
      </w:r>
      <w:r>
        <w:t>265</w:t>
      </w:r>
      <w:r>
        <w:fldChar w:fldCharType="end"/>
      </w:r>
    </w:p>
    <w:p w14:paraId="29963BAD" w14:textId="2F6B6CBB" w:rsidR="00501985" w:rsidRDefault="00501985">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_Toc82679539 \h </w:instrText>
      </w:r>
      <w:r>
        <w:fldChar w:fldCharType="separate"/>
      </w:r>
      <w:r>
        <w:t>265</w:t>
      </w:r>
      <w:r>
        <w:fldChar w:fldCharType="end"/>
      </w:r>
    </w:p>
    <w:p w14:paraId="037C3252" w14:textId="3DA669F1" w:rsidR="00501985" w:rsidRDefault="00501985">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_Toc82679540 \h </w:instrText>
      </w:r>
      <w:r>
        <w:fldChar w:fldCharType="separate"/>
      </w:r>
      <w:r>
        <w:t>265</w:t>
      </w:r>
      <w:r>
        <w:fldChar w:fldCharType="end"/>
      </w:r>
    </w:p>
    <w:p w14:paraId="4EA3186E" w14:textId="7B9AB962" w:rsidR="00501985" w:rsidRDefault="00501985">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_Toc82679541 \h </w:instrText>
      </w:r>
      <w:r>
        <w:fldChar w:fldCharType="separate"/>
      </w:r>
      <w:r>
        <w:t>266</w:t>
      </w:r>
      <w:r>
        <w:fldChar w:fldCharType="end"/>
      </w:r>
    </w:p>
    <w:p w14:paraId="61ED06FB" w14:textId="1DC539A3" w:rsidR="00501985" w:rsidRDefault="00501985">
      <w:pPr>
        <w:pStyle w:val="TOC4"/>
        <w:rPr>
          <w:rFonts w:asciiTheme="minorHAnsi" w:eastAsiaTheme="minorEastAsia" w:hAnsiTheme="minorHAnsi" w:cstheme="minorBidi"/>
          <w:sz w:val="22"/>
          <w:szCs w:val="22"/>
          <w:lang w:eastAsia="en-GB"/>
        </w:rPr>
      </w:pPr>
      <w:r w:rsidRPr="00CD1B57">
        <w:rPr>
          <w:lang w:val="en-US"/>
        </w:rPr>
        <w:t>6.6.6.3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_Toc82679542 \h </w:instrText>
      </w:r>
      <w:r>
        <w:fldChar w:fldCharType="separate"/>
      </w:r>
      <w:r>
        <w:t>266</w:t>
      </w:r>
      <w:r>
        <w:fldChar w:fldCharType="end"/>
      </w:r>
    </w:p>
    <w:p w14:paraId="5D31AEE9" w14:textId="76C96965" w:rsidR="00501985" w:rsidRDefault="00501985">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_Toc82679543 \h </w:instrText>
      </w:r>
      <w:r>
        <w:fldChar w:fldCharType="separate"/>
      </w:r>
      <w:r>
        <w:t>266</w:t>
      </w:r>
      <w:r>
        <w:fldChar w:fldCharType="end"/>
      </w:r>
    </w:p>
    <w:p w14:paraId="561017C8" w14:textId="5F321138" w:rsidR="00501985" w:rsidRDefault="00501985">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_Toc82679544 \h </w:instrText>
      </w:r>
      <w:r>
        <w:fldChar w:fldCharType="separate"/>
      </w:r>
      <w:r>
        <w:t>266</w:t>
      </w:r>
      <w:r>
        <w:fldChar w:fldCharType="end"/>
      </w:r>
    </w:p>
    <w:p w14:paraId="426D2627" w14:textId="773E21F6" w:rsidR="00501985" w:rsidRDefault="00501985">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_Toc82679545 \h </w:instrText>
      </w:r>
      <w:r>
        <w:fldChar w:fldCharType="separate"/>
      </w:r>
      <w:r>
        <w:t>266</w:t>
      </w:r>
      <w:r>
        <w:fldChar w:fldCharType="end"/>
      </w:r>
    </w:p>
    <w:p w14:paraId="705D7F7B" w14:textId="51A2C326" w:rsidR="00501985" w:rsidRDefault="00501985">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_Toc82679546 \h </w:instrText>
      </w:r>
      <w:r>
        <w:fldChar w:fldCharType="separate"/>
      </w:r>
      <w:r>
        <w:t>266</w:t>
      </w:r>
      <w:r>
        <w:fldChar w:fldCharType="end"/>
      </w:r>
    </w:p>
    <w:p w14:paraId="4DF07F4E" w14:textId="4A84FB74" w:rsidR="00501985" w:rsidRDefault="00501985">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_Toc82679547 \h </w:instrText>
      </w:r>
      <w:r>
        <w:fldChar w:fldCharType="separate"/>
      </w:r>
      <w:r>
        <w:t>266</w:t>
      </w:r>
      <w:r>
        <w:fldChar w:fldCharType="end"/>
      </w:r>
    </w:p>
    <w:p w14:paraId="1E50A349" w14:textId="2CCD20D1" w:rsidR="00501985" w:rsidRDefault="00501985">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_Toc82679548 \h </w:instrText>
      </w:r>
      <w:r>
        <w:fldChar w:fldCharType="separate"/>
      </w:r>
      <w:r>
        <w:t>267</w:t>
      </w:r>
      <w:r>
        <w:fldChar w:fldCharType="end"/>
      </w:r>
    </w:p>
    <w:p w14:paraId="1694FA18" w14:textId="56080E16" w:rsidR="00501985" w:rsidRDefault="00501985">
      <w:pPr>
        <w:pStyle w:val="TOC3"/>
        <w:rPr>
          <w:rFonts w:asciiTheme="minorHAnsi" w:eastAsiaTheme="minorEastAsia" w:hAnsiTheme="minorHAnsi" w:cstheme="minorBidi"/>
          <w:sz w:val="22"/>
          <w:szCs w:val="22"/>
          <w:lang w:eastAsia="en-GB"/>
        </w:rPr>
      </w:pPr>
      <w:r>
        <w:lastRenderedPageBreak/>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_Toc82679549 \h </w:instrText>
      </w:r>
      <w:r>
        <w:fldChar w:fldCharType="separate"/>
      </w:r>
      <w:r>
        <w:t>267</w:t>
      </w:r>
      <w:r>
        <w:fldChar w:fldCharType="end"/>
      </w:r>
    </w:p>
    <w:p w14:paraId="6C4B24A3" w14:textId="16504CB8" w:rsidR="00501985" w:rsidRDefault="00501985">
      <w:pPr>
        <w:pStyle w:val="TOC3"/>
        <w:rPr>
          <w:rFonts w:asciiTheme="minorHAnsi" w:eastAsiaTheme="minorEastAsia" w:hAnsiTheme="minorHAnsi" w:cstheme="minorBidi"/>
          <w:sz w:val="22"/>
          <w:szCs w:val="22"/>
          <w:lang w:eastAsia="en-GB"/>
        </w:rPr>
      </w:pPr>
      <w:r w:rsidRPr="00CD1B57">
        <w:rPr>
          <w:lang w:val="en-US"/>
        </w:rPr>
        <w:t>6.6.9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_Toc82679550 \h </w:instrText>
      </w:r>
      <w:r>
        <w:fldChar w:fldCharType="separate"/>
      </w:r>
      <w:r>
        <w:t>267</w:t>
      </w:r>
      <w:r>
        <w:fldChar w:fldCharType="end"/>
      </w:r>
    </w:p>
    <w:p w14:paraId="19C96AB7" w14:textId="5082B32C" w:rsidR="00501985" w:rsidRDefault="0050198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_Toc82679551 \h </w:instrText>
      </w:r>
      <w:r>
        <w:fldChar w:fldCharType="separate"/>
      </w:r>
      <w:r>
        <w:t>267</w:t>
      </w:r>
      <w:r>
        <w:fldChar w:fldCharType="end"/>
      </w:r>
    </w:p>
    <w:p w14:paraId="5F0FBEBA" w14:textId="4712361E" w:rsidR="00501985" w:rsidRDefault="0050198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_Toc82679552 \h </w:instrText>
      </w:r>
      <w:r>
        <w:fldChar w:fldCharType="separate"/>
      </w:r>
      <w:r>
        <w:t>267</w:t>
      </w:r>
      <w:r>
        <w:fldChar w:fldCharType="end"/>
      </w:r>
    </w:p>
    <w:p w14:paraId="7A14D403" w14:textId="54FD7208" w:rsidR="00501985" w:rsidRDefault="0050198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_Toc82679553 \h </w:instrText>
      </w:r>
      <w:r>
        <w:fldChar w:fldCharType="separate"/>
      </w:r>
      <w:r>
        <w:t>268</w:t>
      </w:r>
      <w:r>
        <w:fldChar w:fldCharType="end"/>
      </w:r>
    </w:p>
    <w:p w14:paraId="0C166D41" w14:textId="2D569F9F" w:rsidR="00501985" w:rsidRDefault="00501985">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_Toc82679554 \h </w:instrText>
      </w:r>
      <w:r>
        <w:fldChar w:fldCharType="separate"/>
      </w:r>
      <w:r>
        <w:t>268</w:t>
      </w:r>
      <w:r>
        <w:fldChar w:fldCharType="end"/>
      </w:r>
    </w:p>
    <w:p w14:paraId="536A1B52" w14:textId="55FF17AE" w:rsidR="00501985" w:rsidRDefault="00501985">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_Toc82679555 \h </w:instrText>
      </w:r>
      <w:r>
        <w:fldChar w:fldCharType="separate"/>
      </w:r>
      <w:r>
        <w:t>268</w:t>
      </w:r>
      <w:r>
        <w:fldChar w:fldCharType="end"/>
      </w:r>
    </w:p>
    <w:p w14:paraId="28A70849" w14:textId="3D324974" w:rsidR="00501985" w:rsidRDefault="00501985">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_Toc82679556 \h </w:instrText>
      </w:r>
      <w:r>
        <w:fldChar w:fldCharType="separate"/>
      </w:r>
      <w:r>
        <w:t>268</w:t>
      </w:r>
      <w:r>
        <w:fldChar w:fldCharType="end"/>
      </w:r>
    </w:p>
    <w:p w14:paraId="2AF596C9" w14:textId="5BBBC2B2" w:rsidR="00501985" w:rsidRDefault="00501985">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_Toc82679557 \h </w:instrText>
      </w:r>
      <w:r>
        <w:fldChar w:fldCharType="separate"/>
      </w:r>
      <w:r>
        <w:t>268</w:t>
      </w:r>
      <w:r>
        <w:fldChar w:fldCharType="end"/>
      </w:r>
    </w:p>
    <w:p w14:paraId="2AA674B0" w14:textId="67D4C2DF" w:rsidR="00501985" w:rsidRDefault="00501985">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_Toc82679558 \h </w:instrText>
      </w:r>
      <w:r>
        <w:fldChar w:fldCharType="separate"/>
      </w:r>
      <w:r>
        <w:t>268</w:t>
      </w:r>
      <w:r>
        <w:fldChar w:fldCharType="end"/>
      </w:r>
    </w:p>
    <w:p w14:paraId="4ED74B58" w14:textId="58048D83" w:rsidR="00501985" w:rsidRDefault="00501985">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_Toc82679559 \h </w:instrText>
      </w:r>
      <w:r>
        <w:fldChar w:fldCharType="separate"/>
      </w:r>
      <w:r>
        <w:t>268</w:t>
      </w:r>
      <w:r>
        <w:fldChar w:fldCharType="end"/>
      </w:r>
    </w:p>
    <w:p w14:paraId="34724CC8" w14:textId="359E938D" w:rsidR="00501985" w:rsidRDefault="00501985">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_Toc82679560 \h </w:instrText>
      </w:r>
      <w:r>
        <w:fldChar w:fldCharType="separate"/>
      </w:r>
      <w:r>
        <w:t>268</w:t>
      </w:r>
      <w:r>
        <w:fldChar w:fldCharType="end"/>
      </w:r>
    </w:p>
    <w:p w14:paraId="1FF85805" w14:textId="5CD9A5E1" w:rsidR="00501985" w:rsidRDefault="00501985">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_Toc82679561 \h </w:instrText>
      </w:r>
      <w:r>
        <w:fldChar w:fldCharType="separate"/>
      </w:r>
      <w:r>
        <w:t>268</w:t>
      </w:r>
      <w:r>
        <w:fldChar w:fldCharType="end"/>
      </w:r>
    </w:p>
    <w:p w14:paraId="1555769C" w14:textId="2985E638" w:rsidR="00501985" w:rsidRDefault="00501985">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_Toc82679562 \h </w:instrText>
      </w:r>
      <w:r>
        <w:fldChar w:fldCharType="separate"/>
      </w:r>
      <w:r>
        <w:t>269</w:t>
      </w:r>
      <w:r>
        <w:fldChar w:fldCharType="end"/>
      </w:r>
    </w:p>
    <w:p w14:paraId="0AB3FA65" w14:textId="16843F6C" w:rsidR="00501985" w:rsidRDefault="00501985">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_Toc82679563 \h </w:instrText>
      </w:r>
      <w:r>
        <w:fldChar w:fldCharType="separate"/>
      </w:r>
      <w:r>
        <w:t>269</w:t>
      </w:r>
      <w:r>
        <w:fldChar w:fldCharType="end"/>
      </w:r>
    </w:p>
    <w:p w14:paraId="35999F40" w14:textId="47CC9301" w:rsidR="00501985" w:rsidRDefault="00501985">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_Toc82679564 \h </w:instrText>
      </w:r>
      <w:r>
        <w:fldChar w:fldCharType="separate"/>
      </w:r>
      <w:r>
        <w:t>269</w:t>
      </w:r>
      <w:r>
        <w:fldChar w:fldCharType="end"/>
      </w:r>
    </w:p>
    <w:p w14:paraId="617F3AAE" w14:textId="3DA0C0D5" w:rsidR="00501985" w:rsidRDefault="00501985">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_Toc82679565 \h </w:instrText>
      </w:r>
      <w:r>
        <w:fldChar w:fldCharType="separate"/>
      </w:r>
      <w:r>
        <w:t>269</w:t>
      </w:r>
      <w:r>
        <w:fldChar w:fldCharType="end"/>
      </w:r>
    </w:p>
    <w:p w14:paraId="68FB1CA5" w14:textId="3056EB4D" w:rsidR="00501985" w:rsidRDefault="00501985">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_Toc82679566 \h </w:instrText>
      </w:r>
      <w:r>
        <w:fldChar w:fldCharType="separate"/>
      </w:r>
      <w:r>
        <w:t>269</w:t>
      </w:r>
      <w:r>
        <w:fldChar w:fldCharType="end"/>
      </w:r>
    </w:p>
    <w:p w14:paraId="0486D451" w14:textId="6F70DA5E" w:rsidR="00501985" w:rsidRDefault="00501985">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_Toc82679567 \h </w:instrText>
      </w:r>
      <w:r>
        <w:fldChar w:fldCharType="separate"/>
      </w:r>
      <w:r>
        <w:t>270</w:t>
      </w:r>
      <w:r>
        <w:fldChar w:fldCharType="end"/>
      </w:r>
    </w:p>
    <w:p w14:paraId="438BC9E5" w14:textId="16EB616B" w:rsidR="00501985" w:rsidRDefault="00501985">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_Toc82679568 \h </w:instrText>
      </w:r>
      <w:r>
        <w:fldChar w:fldCharType="separate"/>
      </w:r>
      <w:r>
        <w:t>270</w:t>
      </w:r>
      <w:r>
        <w:fldChar w:fldCharType="end"/>
      </w:r>
    </w:p>
    <w:p w14:paraId="64CD1EF2" w14:textId="45B9C2F0" w:rsidR="00501985" w:rsidRDefault="00501985">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_Toc82679569 \h </w:instrText>
      </w:r>
      <w:r>
        <w:fldChar w:fldCharType="separate"/>
      </w:r>
      <w:r>
        <w:t>270</w:t>
      </w:r>
      <w:r>
        <w:fldChar w:fldCharType="end"/>
      </w:r>
    </w:p>
    <w:p w14:paraId="2C291211" w14:textId="6794EE45" w:rsidR="00501985" w:rsidRDefault="00501985">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_Toc82679570 \h </w:instrText>
      </w:r>
      <w:r>
        <w:fldChar w:fldCharType="separate"/>
      </w:r>
      <w:r>
        <w:t>270</w:t>
      </w:r>
      <w:r>
        <w:fldChar w:fldCharType="end"/>
      </w:r>
    </w:p>
    <w:p w14:paraId="3EA6DC16" w14:textId="30AEB5E0" w:rsidR="00501985" w:rsidRDefault="00501985">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_Toc82679571 \h </w:instrText>
      </w:r>
      <w:r>
        <w:fldChar w:fldCharType="separate"/>
      </w:r>
      <w:r>
        <w:t>270</w:t>
      </w:r>
      <w:r>
        <w:fldChar w:fldCharType="end"/>
      </w:r>
    </w:p>
    <w:p w14:paraId="2255FD87" w14:textId="3153CA26" w:rsidR="00501985" w:rsidRDefault="00501985">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_Toc82679572 \h </w:instrText>
      </w:r>
      <w:r>
        <w:fldChar w:fldCharType="separate"/>
      </w:r>
      <w:r>
        <w:t>270</w:t>
      </w:r>
      <w:r>
        <w:fldChar w:fldCharType="end"/>
      </w:r>
    </w:p>
    <w:p w14:paraId="57EBED19" w14:textId="2A7336E9" w:rsidR="00501985" w:rsidRDefault="00501985">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_Toc82679573 \h </w:instrText>
      </w:r>
      <w:r>
        <w:fldChar w:fldCharType="separate"/>
      </w:r>
      <w:r>
        <w:t>270</w:t>
      </w:r>
      <w:r>
        <w:fldChar w:fldCharType="end"/>
      </w:r>
    </w:p>
    <w:p w14:paraId="10F3B5BF" w14:textId="7716D501" w:rsidR="00501985" w:rsidRDefault="00501985">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_Toc82679574 \h </w:instrText>
      </w:r>
      <w:r>
        <w:fldChar w:fldCharType="separate"/>
      </w:r>
      <w:r>
        <w:t>270</w:t>
      </w:r>
      <w:r>
        <w:fldChar w:fldCharType="end"/>
      </w:r>
    </w:p>
    <w:p w14:paraId="709015CF" w14:textId="38684952" w:rsidR="00501985" w:rsidRDefault="00501985">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_Toc82679575 \h </w:instrText>
      </w:r>
      <w:r>
        <w:fldChar w:fldCharType="separate"/>
      </w:r>
      <w:r>
        <w:t>270</w:t>
      </w:r>
      <w:r>
        <w:fldChar w:fldCharType="end"/>
      </w:r>
    </w:p>
    <w:p w14:paraId="62A19398" w14:textId="149A7590" w:rsidR="00501985" w:rsidRDefault="0050198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_Toc82679576 \h </w:instrText>
      </w:r>
      <w:r>
        <w:fldChar w:fldCharType="separate"/>
      </w:r>
      <w:r>
        <w:t>271</w:t>
      </w:r>
      <w:r>
        <w:fldChar w:fldCharType="end"/>
      </w:r>
    </w:p>
    <w:p w14:paraId="6BA80F8C" w14:textId="6BE26CBA" w:rsidR="00501985" w:rsidRDefault="00501985">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_Toc82679577 \h </w:instrText>
      </w:r>
      <w:r>
        <w:fldChar w:fldCharType="separate"/>
      </w:r>
      <w:r>
        <w:t>271</w:t>
      </w:r>
      <w:r>
        <w:fldChar w:fldCharType="end"/>
      </w:r>
    </w:p>
    <w:p w14:paraId="29696C31" w14:textId="29371888" w:rsidR="00501985" w:rsidRDefault="00501985">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_Toc82679578 \h </w:instrText>
      </w:r>
      <w:r>
        <w:fldChar w:fldCharType="separate"/>
      </w:r>
      <w:r>
        <w:t>271</w:t>
      </w:r>
      <w:r>
        <w:fldChar w:fldCharType="end"/>
      </w:r>
    </w:p>
    <w:p w14:paraId="4C6850DE" w14:textId="5BDE1F12" w:rsidR="00501985" w:rsidRDefault="00501985">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_Toc82679579 \h </w:instrText>
      </w:r>
      <w:r>
        <w:fldChar w:fldCharType="separate"/>
      </w:r>
      <w:r>
        <w:t>271</w:t>
      </w:r>
      <w:r>
        <w:fldChar w:fldCharType="end"/>
      </w:r>
    </w:p>
    <w:p w14:paraId="58F32FE9" w14:textId="2EFC25D1" w:rsidR="00501985" w:rsidRDefault="00501985">
      <w:pPr>
        <w:pStyle w:val="TOC4"/>
        <w:rPr>
          <w:rFonts w:asciiTheme="minorHAnsi" w:eastAsiaTheme="minorEastAsia" w:hAnsiTheme="minorHAnsi" w:cstheme="minorBidi"/>
          <w:sz w:val="22"/>
          <w:szCs w:val="22"/>
          <w:lang w:eastAsia="en-GB"/>
        </w:rPr>
      </w:pPr>
      <w:r w:rsidRPr="00CD1B57">
        <w:rPr>
          <w:lang w:val="en-US"/>
        </w:rPr>
        <w:t>6.7.6.2</w:t>
      </w:r>
      <w:r>
        <w:rPr>
          <w:rFonts w:asciiTheme="minorHAnsi" w:eastAsiaTheme="minorEastAsia" w:hAnsiTheme="minorHAnsi" w:cstheme="minorBidi"/>
          <w:sz w:val="22"/>
          <w:szCs w:val="22"/>
          <w:lang w:eastAsia="en-GB"/>
        </w:rPr>
        <w:tab/>
      </w:r>
      <w:r w:rsidRPr="00CD1B57">
        <w:rPr>
          <w:lang w:val="en-US"/>
        </w:rPr>
        <w:t>Structured data types</w:t>
      </w:r>
      <w:r>
        <w:tab/>
      </w:r>
      <w:r>
        <w:fldChar w:fldCharType="begin" w:fldLock="1"/>
      </w:r>
      <w:r>
        <w:instrText xml:space="preserve"> PAGEREF _Toc82679580 \h </w:instrText>
      </w:r>
      <w:r>
        <w:fldChar w:fldCharType="separate"/>
      </w:r>
      <w:r>
        <w:t>272</w:t>
      </w:r>
      <w:r>
        <w:fldChar w:fldCharType="end"/>
      </w:r>
    </w:p>
    <w:p w14:paraId="0481E0A1" w14:textId="692E1EF2" w:rsidR="00501985" w:rsidRDefault="00501985">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_Toc82679581 \h </w:instrText>
      </w:r>
      <w:r>
        <w:fldChar w:fldCharType="separate"/>
      </w:r>
      <w:r>
        <w:t>272</w:t>
      </w:r>
      <w:r>
        <w:fldChar w:fldCharType="end"/>
      </w:r>
    </w:p>
    <w:p w14:paraId="059331F2" w14:textId="4B2D584E" w:rsidR="00501985" w:rsidRDefault="00501985">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_Toc82679582 \h </w:instrText>
      </w:r>
      <w:r>
        <w:fldChar w:fldCharType="separate"/>
      </w:r>
      <w:r>
        <w:t>272</w:t>
      </w:r>
      <w:r>
        <w:fldChar w:fldCharType="end"/>
      </w:r>
    </w:p>
    <w:p w14:paraId="7AEFBFE4" w14:textId="2544E19D" w:rsidR="00501985" w:rsidRDefault="00501985">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_Toc82679583 \h </w:instrText>
      </w:r>
      <w:r>
        <w:fldChar w:fldCharType="separate"/>
      </w:r>
      <w:r>
        <w:t>273</w:t>
      </w:r>
      <w:r>
        <w:fldChar w:fldCharType="end"/>
      </w:r>
    </w:p>
    <w:p w14:paraId="5AA189C2" w14:textId="7E46C4B8" w:rsidR="00501985" w:rsidRDefault="00501985">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_Toc82679584 \h </w:instrText>
      </w:r>
      <w:r>
        <w:fldChar w:fldCharType="separate"/>
      </w:r>
      <w:r>
        <w:t>274</w:t>
      </w:r>
      <w:r>
        <w:fldChar w:fldCharType="end"/>
      </w:r>
    </w:p>
    <w:p w14:paraId="022EC21B" w14:textId="7B1FBB1D" w:rsidR="00501985" w:rsidRDefault="00501985">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_Toc82679585 \h </w:instrText>
      </w:r>
      <w:r>
        <w:fldChar w:fldCharType="separate"/>
      </w:r>
      <w:r>
        <w:t>274</w:t>
      </w:r>
      <w:r>
        <w:fldChar w:fldCharType="end"/>
      </w:r>
    </w:p>
    <w:p w14:paraId="56D92521" w14:textId="548B9530" w:rsidR="00501985" w:rsidRDefault="00501985">
      <w:pPr>
        <w:pStyle w:val="TOC4"/>
        <w:rPr>
          <w:rFonts w:asciiTheme="minorHAnsi" w:eastAsiaTheme="minorEastAsia" w:hAnsiTheme="minorHAnsi" w:cstheme="minorBidi"/>
          <w:sz w:val="22"/>
          <w:szCs w:val="22"/>
          <w:lang w:eastAsia="en-GB"/>
        </w:rPr>
      </w:pPr>
      <w:r w:rsidRPr="00CD1B57">
        <w:rPr>
          <w:lang w:val="en-US"/>
        </w:rPr>
        <w:t>6.7.6.3</w:t>
      </w:r>
      <w:r>
        <w:rPr>
          <w:rFonts w:asciiTheme="minorHAnsi" w:eastAsiaTheme="minorEastAsia" w:hAnsiTheme="minorHAnsi" w:cstheme="minorBidi"/>
          <w:sz w:val="22"/>
          <w:szCs w:val="22"/>
          <w:lang w:eastAsia="en-GB"/>
        </w:rPr>
        <w:tab/>
      </w:r>
      <w:r w:rsidRPr="00CD1B57">
        <w:rPr>
          <w:lang w:val="en-US"/>
        </w:rPr>
        <w:t>Simple data types and enumerations</w:t>
      </w:r>
      <w:r>
        <w:tab/>
      </w:r>
      <w:r>
        <w:fldChar w:fldCharType="begin" w:fldLock="1"/>
      </w:r>
      <w:r>
        <w:instrText xml:space="preserve"> PAGEREF _Toc82679586 \h </w:instrText>
      </w:r>
      <w:r>
        <w:fldChar w:fldCharType="separate"/>
      </w:r>
      <w:r>
        <w:t>274</w:t>
      </w:r>
      <w:r>
        <w:fldChar w:fldCharType="end"/>
      </w:r>
    </w:p>
    <w:p w14:paraId="637239FB" w14:textId="12737378" w:rsidR="00501985" w:rsidRDefault="00501985">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_Toc82679587 \h </w:instrText>
      </w:r>
      <w:r>
        <w:fldChar w:fldCharType="separate"/>
      </w:r>
      <w:r>
        <w:t>274</w:t>
      </w:r>
      <w:r>
        <w:fldChar w:fldCharType="end"/>
      </w:r>
    </w:p>
    <w:p w14:paraId="30273E9B" w14:textId="2B540542" w:rsidR="00501985" w:rsidRDefault="00501985">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_Toc82679588 \h </w:instrText>
      </w:r>
      <w:r>
        <w:fldChar w:fldCharType="separate"/>
      </w:r>
      <w:r>
        <w:t>274</w:t>
      </w:r>
      <w:r>
        <w:fldChar w:fldCharType="end"/>
      </w:r>
    </w:p>
    <w:p w14:paraId="6C9993C7" w14:textId="548EF199" w:rsidR="00501985" w:rsidRDefault="00501985">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_Toc82679589 \h </w:instrText>
      </w:r>
      <w:r>
        <w:fldChar w:fldCharType="separate"/>
      </w:r>
      <w:r>
        <w:t>274</w:t>
      </w:r>
      <w:r>
        <w:fldChar w:fldCharType="end"/>
      </w:r>
    </w:p>
    <w:p w14:paraId="5AC72078" w14:textId="7ABF60D2" w:rsidR="00501985" w:rsidRDefault="00501985">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_Toc82679590 \h </w:instrText>
      </w:r>
      <w:r>
        <w:fldChar w:fldCharType="separate"/>
      </w:r>
      <w:r>
        <w:t>274</w:t>
      </w:r>
      <w:r>
        <w:fldChar w:fldCharType="end"/>
      </w:r>
    </w:p>
    <w:p w14:paraId="24357A15" w14:textId="7F18709D" w:rsidR="00501985" w:rsidRDefault="00501985">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_Toc82679591 \h </w:instrText>
      </w:r>
      <w:r>
        <w:fldChar w:fldCharType="separate"/>
      </w:r>
      <w:r>
        <w:t>275</w:t>
      </w:r>
      <w:r>
        <w:fldChar w:fldCharType="end"/>
      </w:r>
    </w:p>
    <w:p w14:paraId="32992CFB" w14:textId="23FEDBAA" w:rsidR="00501985" w:rsidRDefault="00501985">
      <w:pPr>
        <w:pStyle w:val="TOC3"/>
        <w:rPr>
          <w:rFonts w:asciiTheme="minorHAnsi" w:eastAsiaTheme="minorEastAsia" w:hAnsiTheme="minorHAnsi" w:cstheme="minorBidi"/>
          <w:sz w:val="22"/>
          <w:szCs w:val="22"/>
          <w:lang w:eastAsia="en-GB"/>
        </w:rPr>
      </w:pPr>
      <w:r w:rsidRPr="00CD1B57">
        <w:rPr>
          <w:lang w:val="en-US"/>
        </w:rPr>
        <w:t>6.7.9</w:t>
      </w:r>
      <w:r>
        <w:rPr>
          <w:rFonts w:asciiTheme="minorHAnsi" w:eastAsiaTheme="minorEastAsia" w:hAnsiTheme="minorHAnsi" w:cstheme="minorBidi"/>
          <w:sz w:val="22"/>
          <w:szCs w:val="22"/>
          <w:lang w:eastAsia="en-GB"/>
        </w:rPr>
        <w:tab/>
      </w:r>
      <w:r w:rsidRPr="00CD1B57">
        <w:rPr>
          <w:lang w:val="en-US"/>
        </w:rPr>
        <w:t>Security</w:t>
      </w:r>
      <w:r>
        <w:tab/>
      </w:r>
      <w:r>
        <w:fldChar w:fldCharType="begin" w:fldLock="1"/>
      </w:r>
      <w:r>
        <w:instrText xml:space="preserve"> PAGEREF _Toc82679592 \h </w:instrText>
      </w:r>
      <w:r>
        <w:fldChar w:fldCharType="separate"/>
      </w:r>
      <w:r>
        <w:t>275</w:t>
      </w:r>
      <w:r>
        <w:fldChar w:fldCharType="end"/>
      </w:r>
    </w:p>
    <w:p w14:paraId="395F593F" w14:textId="7F764220" w:rsidR="00501985" w:rsidRDefault="00501985">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_Toc82679593 \h </w:instrText>
      </w:r>
      <w:r>
        <w:fldChar w:fldCharType="separate"/>
      </w:r>
      <w:r>
        <w:t>275</w:t>
      </w:r>
      <w:r>
        <w:fldChar w:fldCharType="end"/>
      </w:r>
    </w:p>
    <w:p w14:paraId="19EFAB58" w14:textId="15225245" w:rsidR="00501985" w:rsidRDefault="0050198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_Toc82679594 \h </w:instrText>
      </w:r>
      <w:r>
        <w:fldChar w:fldCharType="separate"/>
      </w:r>
      <w:r>
        <w:t>275</w:t>
      </w:r>
      <w:r>
        <w:fldChar w:fldCharType="end"/>
      </w:r>
    </w:p>
    <w:p w14:paraId="1A8D0033" w14:textId="05957DD2" w:rsidR="00501985" w:rsidRDefault="0050198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_Toc82679595 \h </w:instrText>
      </w:r>
      <w:r>
        <w:fldChar w:fldCharType="separate"/>
      </w:r>
      <w:r>
        <w:t>275</w:t>
      </w:r>
      <w:r>
        <w:fldChar w:fldCharType="end"/>
      </w:r>
    </w:p>
    <w:p w14:paraId="2E4D64F8" w14:textId="628A95B5" w:rsidR="00501985" w:rsidRDefault="0050198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_Toc82679596 \h </w:instrText>
      </w:r>
      <w:r>
        <w:fldChar w:fldCharType="separate"/>
      </w:r>
      <w:r>
        <w:t>314</w:t>
      </w:r>
      <w:r>
        <w:fldChar w:fldCharType="end"/>
      </w:r>
    </w:p>
    <w:p w14:paraId="6A2739A9" w14:textId="091663F1" w:rsidR="00501985" w:rsidRDefault="0050198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_Toc82679597 \h </w:instrText>
      </w:r>
      <w:r>
        <w:fldChar w:fldCharType="separate"/>
      </w:r>
      <w:r>
        <w:t>335</w:t>
      </w:r>
      <w:r>
        <w:fldChar w:fldCharType="end"/>
      </w:r>
    </w:p>
    <w:p w14:paraId="7DDBF1BE" w14:textId="34020C5B" w:rsidR="00501985" w:rsidRDefault="0050198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_Toc82679598 \h </w:instrText>
      </w:r>
      <w:r>
        <w:fldChar w:fldCharType="separate"/>
      </w:r>
      <w:r>
        <w:t>343</w:t>
      </w:r>
      <w:r>
        <w:fldChar w:fldCharType="end"/>
      </w:r>
    </w:p>
    <w:p w14:paraId="79D5EEB2" w14:textId="33D7ED54" w:rsidR="00501985" w:rsidRDefault="00501985">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_Toc82679599 \h </w:instrText>
      </w:r>
      <w:r>
        <w:fldChar w:fldCharType="separate"/>
      </w:r>
      <w:r>
        <w:t>351</w:t>
      </w:r>
      <w:r>
        <w:fldChar w:fldCharType="end"/>
      </w:r>
    </w:p>
    <w:p w14:paraId="1F33196E" w14:textId="1CFD64B9" w:rsidR="00501985" w:rsidRDefault="00501985">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_Toc82679600 \h </w:instrText>
      </w:r>
      <w:r>
        <w:fldChar w:fldCharType="separate"/>
      </w:r>
      <w:r>
        <w:t>358</w:t>
      </w:r>
      <w:r>
        <w:fldChar w:fldCharType="end"/>
      </w:r>
    </w:p>
    <w:p w14:paraId="066340B2" w14:textId="33E405B6" w:rsidR="00501985" w:rsidRDefault="00501985">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_Toc82679601 \h </w:instrText>
      </w:r>
      <w:r>
        <w:fldChar w:fldCharType="separate"/>
      </w:r>
      <w:r>
        <w:t>360</w:t>
      </w:r>
      <w:r>
        <w:fldChar w:fldCharType="end"/>
      </w:r>
    </w:p>
    <w:p w14:paraId="28B594D4" w14:textId="7C2C174A" w:rsidR="00501985" w:rsidRDefault="00501985">
      <w:pPr>
        <w:pStyle w:val="TOC8"/>
        <w:rPr>
          <w:rFonts w:asciiTheme="minorHAnsi" w:eastAsiaTheme="minorEastAsia" w:hAnsiTheme="minorHAnsi" w:cstheme="minorBidi"/>
          <w:b w:val="0"/>
          <w:szCs w:val="22"/>
          <w:lang w:eastAsia="en-GB"/>
        </w:rPr>
      </w:pPr>
      <w:r>
        <w:t>Annex B (informative): Stateless UDMs</w:t>
      </w:r>
      <w:r>
        <w:tab/>
      </w:r>
      <w:r>
        <w:fldChar w:fldCharType="begin" w:fldLock="1"/>
      </w:r>
      <w:r>
        <w:instrText xml:space="preserve"> PAGEREF _Toc82679602 \h </w:instrText>
      </w:r>
      <w:r>
        <w:fldChar w:fldCharType="separate"/>
      </w:r>
      <w:r>
        <w:t>363</w:t>
      </w:r>
      <w:r>
        <w:fldChar w:fldCharType="end"/>
      </w:r>
    </w:p>
    <w:p w14:paraId="591B4A47" w14:textId="36832E6B" w:rsidR="00501985" w:rsidRDefault="00501985">
      <w:pPr>
        <w:pStyle w:val="TOC8"/>
        <w:rPr>
          <w:rFonts w:asciiTheme="minorHAnsi" w:eastAsiaTheme="minorEastAsia" w:hAnsiTheme="minorHAnsi" w:cstheme="minorBidi"/>
          <w:b w:val="0"/>
          <w:szCs w:val="22"/>
          <w:lang w:eastAsia="en-GB"/>
        </w:rPr>
      </w:pPr>
      <w:r>
        <w:t>Annex C (informative): SUCI encoding</w:t>
      </w:r>
      <w:r>
        <w:tab/>
      </w:r>
      <w:r>
        <w:fldChar w:fldCharType="begin" w:fldLock="1"/>
      </w:r>
      <w:r>
        <w:instrText xml:space="preserve"> PAGEREF _Toc82679603 \h </w:instrText>
      </w:r>
      <w:r>
        <w:fldChar w:fldCharType="separate"/>
      </w:r>
      <w:r>
        <w:t>366</w:t>
      </w:r>
      <w:r>
        <w:fldChar w:fldCharType="end"/>
      </w:r>
    </w:p>
    <w:p w14:paraId="06FD67A7" w14:textId="7C1CFE0B" w:rsidR="00501985" w:rsidRDefault="00501985">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_Toc82679604 \h </w:instrText>
      </w:r>
      <w:r>
        <w:fldChar w:fldCharType="separate"/>
      </w:r>
      <w:r>
        <w:t>369</w:t>
      </w:r>
      <w:r>
        <w:fldChar w:fldCharType="end"/>
      </w:r>
    </w:p>
    <w:p w14:paraId="792AE463" w14:textId="427E2DB0"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82678751"/>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82678752"/>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82678753"/>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32" w:name="OLE_LINK1"/>
      <w:bookmarkStart w:id="33" w:name="OLE_LINK2"/>
      <w:bookmarkStart w:id="34" w:name="OLE_LINK3"/>
      <w:bookmarkStart w:id="35"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32"/>
    <w:bookmarkEnd w:id="33"/>
    <w:bookmarkEnd w:id="34"/>
    <w:bookmarkEnd w:id="35"/>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6"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62B4D37A" w14:textId="58F54D17" w:rsidR="004D7472" w:rsidRPr="00B3056F" w:rsidRDefault="000A6B0C" w:rsidP="004D7472">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7" w:name="_Toc27584939"/>
      <w:bookmarkStart w:id="38" w:name="_Toc36456881"/>
      <w:bookmarkStart w:id="39" w:name="_Toc45027759"/>
      <w:bookmarkStart w:id="40" w:name="_Toc45028594"/>
      <w:bookmarkStart w:id="41" w:name="_Toc51867355"/>
      <w:bookmarkStart w:id="42" w:name="_Toc82678754"/>
      <w:r w:rsidRPr="00B3056F">
        <w:t>3</w:t>
      </w:r>
      <w:r w:rsidRPr="00B3056F">
        <w:tab/>
      </w:r>
      <w:r w:rsidRPr="00B3056F">
        <w:rPr>
          <w:rFonts w:eastAsia="SimSun"/>
        </w:rPr>
        <w:t>Definitions and abbreviations</w:t>
      </w:r>
      <w:bookmarkEnd w:id="36"/>
      <w:bookmarkEnd w:id="37"/>
      <w:bookmarkEnd w:id="38"/>
      <w:bookmarkEnd w:id="39"/>
      <w:bookmarkEnd w:id="40"/>
      <w:bookmarkEnd w:id="41"/>
      <w:bookmarkEnd w:id="42"/>
    </w:p>
    <w:p w14:paraId="100F4F3B" w14:textId="77777777" w:rsidR="00EF45DA" w:rsidRPr="00B3056F" w:rsidRDefault="00EF45DA" w:rsidP="00EF45DA">
      <w:pPr>
        <w:pStyle w:val="Heading2"/>
        <w:rPr>
          <w:rFonts w:eastAsia="SimSun"/>
        </w:rPr>
      </w:pPr>
      <w:bookmarkStart w:id="43" w:name="_Toc11338337"/>
      <w:bookmarkStart w:id="44" w:name="_Toc27584940"/>
      <w:bookmarkStart w:id="45" w:name="_Toc36456882"/>
      <w:bookmarkStart w:id="46" w:name="_Toc45027760"/>
      <w:bookmarkStart w:id="47" w:name="_Toc45028595"/>
      <w:bookmarkStart w:id="48" w:name="_Toc51867356"/>
      <w:bookmarkStart w:id="49" w:name="_Toc82678755"/>
      <w:r w:rsidRPr="00B3056F">
        <w:rPr>
          <w:rFonts w:eastAsia="SimSun"/>
        </w:rPr>
        <w:t>3.1</w:t>
      </w:r>
      <w:r w:rsidRPr="00B3056F">
        <w:rPr>
          <w:rFonts w:eastAsia="SimSun"/>
        </w:rPr>
        <w:tab/>
        <w:t>Definitions</w:t>
      </w:r>
      <w:bookmarkEnd w:id="43"/>
      <w:bookmarkEnd w:id="44"/>
      <w:bookmarkEnd w:id="45"/>
      <w:bookmarkEnd w:id="46"/>
      <w:bookmarkEnd w:id="47"/>
      <w:bookmarkEnd w:id="48"/>
      <w:bookmarkEnd w:id="4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50" w:name="OLE_LINK8"/>
      <w:bookmarkStart w:id="51" w:name="OLE_LINK7"/>
      <w:bookmarkStart w:id="52" w:name="OLE_LINK6"/>
      <w:r w:rsidRPr="00B3056F">
        <w:t xml:space="preserve">3GPP </w:t>
      </w:r>
      <w:bookmarkEnd w:id="50"/>
      <w:bookmarkEnd w:id="51"/>
      <w:bookmarkEnd w:id="5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82678756"/>
      <w:r w:rsidRPr="00B3056F">
        <w:t>3.2</w:t>
      </w:r>
      <w:r w:rsidRPr="00B3056F">
        <w:tab/>
        <w:t>Abbreviations</w:t>
      </w:r>
      <w:bookmarkEnd w:id="53"/>
      <w:bookmarkEnd w:id="54"/>
      <w:bookmarkEnd w:id="55"/>
      <w:bookmarkEnd w:id="56"/>
      <w:bookmarkEnd w:id="57"/>
      <w:bookmarkEnd w:id="58"/>
      <w:bookmarkEnd w:id="59"/>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lastRenderedPageBreak/>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82678757"/>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82678758"/>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5" type="#_x0000_t75" style="width:324.25pt;height:396.25pt" o:ole="">
            <v:imagedata r:id="rId12" o:title=""/>
          </v:shape>
          <o:OLEObject Type="Embed" ProgID="Visio.Drawing.11" ShapeID="_x0000_i1025" DrawAspect="Content" ObjectID="_1693292554"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82678759"/>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82678760"/>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82678761"/>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82678762"/>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82678763"/>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82678764"/>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12EEAD86"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82678765"/>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82678766"/>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lastRenderedPageBreak/>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A8E2ED" w14:textId="77777777" w:rsidR="008A4B80" w:rsidRDefault="00434502" w:rsidP="008A4B80">
      <w:pPr>
        <w:pStyle w:val="B1"/>
      </w:pPr>
      <w:r w:rsidRPr="00110F97">
        <w:rPr>
          <w:rFonts w:hint="eastAsia"/>
          <w:lang w:eastAsia="zh-CN"/>
        </w:rPr>
        <w:t>-</w:t>
      </w:r>
      <w:r w:rsidRPr="00110F97">
        <w:tab/>
      </w:r>
      <w:r>
        <w:t xml:space="preserve">LCS Broadcast Assistance </w:t>
      </w:r>
      <w:bookmarkStart w:id="130" w:name="_Hlk42359067"/>
      <w:r>
        <w:t xml:space="preserve">Subscription </w:t>
      </w:r>
      <w:bookmarkEnd w:id="130"/>
      <w:r>
        <w:t>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77777777"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1" w:name="_Toc11338349"/>
      <w:bookmarkStart w:id="132" w:name="_Toc27584952"/>
      <w:bookmarkStart w:id="133" w:name="_Toc36456894"/>
      <w:bookmarkStart w:id="134" w:name="_Toc45027772"/>
      <w:bookmarkStart w:id="135" w:name="_Toc45028607"/>
      <w:bookmarkStart w:id="136" w:name="_Toc51867368"/>
      <w:bookmarkStart w:id="137" w:name="_Toc82678767"/>
      <w:r w:rsidRPr="00B3056F">
        <w:t>5.2.2.2.2</w:t>
      </w:r>
      <w:r w:rsidRPr="00B3056F">
        <w:tab/>
        <w:t>Slice Selection Subscription Data Retrieval</w:t>
      </w:r>
      <w:bookmarkEnd w:id="131"/>
      <w:bookmarkEnd w:id="132"/>
      <w:bookmarkEnd w:id="133"/>
      <w:bookmarkEnd w:id="134"/>
      <w:bookmarkEnd w:id="135"/>
      <w:bookmarkEnd w:id="136"/>
      <w:bookmarkEnd w:id="137"/>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4.75pt;height:119.7pt" o:ole="">
            <v:imagedata r:id="rId14" o:title=""/>
          </v:shape>
          <o:OLEObject Type="Embed" ProgID="Visio.Drawing.11" ShapeID="_x0000_i1026" DrawAspect="Content" ObjectID="_1693292555"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8" w:name="_Toc11338350"/>
      <w:bookmarkStart w:id="139" w:name="_Toc27584953"/>
      <w:bookmarkStart w:id="140" w:name="_Toc36456895"/>
      <w:bookmarkStart w:id="141" w:name="_Toc45027773"/>
      <w:bookmarkStart w:id="142" w:name="_Toc45028608"/>
      <w:bookmarkStart w:id="143" w:name="_Toc51867369"/>
      <w:bookmarkStart w:id="144" w:name="_Toc82678768"/>
      <w:r w:rsidRPr="00B3056F">
        <w:t>5.2.2.2.3</w:t>
      </w:r>
      <w:r w:rsidRPr="00B3056F">
        <w:tab/>
        <w:t>Access and Mobility Subscription Data Retrieval</w:t>
      </w:r>
      <w:bookmarkEnd w:id="138"/>
      <w:bookmarkEnd w:id="139"/>
      <w:bookmarkEnd w:id="140"/>
      <w:bookmarkEnd w:id="141"/>
      <w:bookmarkEnd w:id="142"/>
      <w:bookmarkEnd w:id="143"/>
      <w:bookmarkEnd w:id="144"/>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4.75pt;height:119.7pt" o:ole="">
            <v:imagedata r:id="rId16" o:title=""/>
          </v:shape>
          <o:OLEObject Type="Embed" ProgID="Visio.Drawing.11" ShapeID="_x0000_i1027" DrawAspect="Content" ObjectID="_1693292556"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5" w:name="_Toc11338351"/>
      <w:bookmarkStart w:id="146" w:name="_Toc27584954"/>
      <w:bookmarkStart w:id="147" w:name="_Toc36456896"/>
      <w:bookmarkStart w:id="148" w:name="_Toc45027774"/>
      <w:bookmarkStart w:id="149" w:name="_Toc45028609"/>
      <w:bookmarkStart w:id="150" w:name="_Toc51867370"/>
      <w:bookmarkStart w:id="151" w:name="_Toc82678769"/>
      <w:r w:rsidRPr="00B3056F">
        <w:t>5.2.2.2.4</w:t>
      </w:r>
      <w:r w:rsidRPr="00B3056F">
        <w:tab/>
        <w:t>SMF Selection Subscription Data Retrieval</w:t>
      </w:r>
      <w:bookmarkEnd w:id="145"/>
      <w:bookmarkEnd w:id="146"/>
      <w:bookmarkEnd w:id="147"/>
      <w:bookmarkEnd w:id="148"/>
      <w:bookmarkEnd w:id="149"/>
      <w:bookmarkEnd w:id="150"/>
      <w:bookmarkEnd w:id="151"/>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4.75pt;height:119.7pt" o:ole="">
            <v:imagedata r:id="rId18" o:title=""/>
          </v:shape>
          <o:OLEObject Type="Embed" ProgID="Visio.Drawing.11" ShapeID="_x0000_i1028" DrawAspect="Content" ObjectID="_1693292557"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2" w:name="_Toc11338352"/>
      <w:bookmarkStart w:id="153" w:name="_Toc27584955"/>
      <w:bookmarkStart w:id="154" w:name="_Toc36456897"/>
      <w:bookmarkStart w:id="155" w:name="_Toc45027775"/>
      <w:bookmarkStart w:id="156" w:name="_Toc45028610"/>
      <w:bookmarkStart w:id="157" w:name="_Toc51867371"/>
      <w:bookmarkStart w:id="158" w:name="_Toc82678770"/>
      <w:r w:rsidRPr="00B3056F">
        <w:t>5.2.2.2.5</w:t>
      </w:r>
      <w:r w:rsidRPr="00B3056F">
        <w:tab/>
        <w:t>Session Management Subscription Data Retrieval</w:t>
      </w:r>
      <w:bookmarkEnd w:id="152"/>
      <w:bookmarkEnd w:id="153"/>
      <w:bookmarkEnd w:id="154"/>
      <w:bookmarkEnd w:id="155"/>
      <w:bookmarkEnd w:id="156"/>
      <w:bookmarkEnd w:id="157"/>
      <w:bookmarkEnd w:id="15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3.85pt;height:119.7pt" o:ole="">
            <v:imagedata r:id="rId20" o:title=""/>
          </v:shape>
          <o:OLEObject Type="Embed" ProgID="Visio.Drawing.11" ShapeID="_x0000_i1029" DrawAspect="Content" ObjectID="_1693292558"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9" w:name="_Toc11338353"/>
      <w:bookmarkStart w:id="160" w:name="_Toc27584956"/>
      <w:bookmarkStart w:id="161" w:name="_Toc36456898"/>
      <w:bookmarkStart w:id="162" w:name="_Toc45027776"/>
      <w:bookmarkStart w:id="163" w:name="_Toc45028611"/>
      <w:bookmarkStart w:id="164" w:name="_Toc51867372"/>
      <w:bookmarkStart w:id="165" w:name="_Toc82678771"/>
      <w:r w:rsidRPr="00B3056F">
        <w:t>5.2.2.2.6</w:t>
      </w:r>
      <w:r w:rsidRPr="00B3056F">
        <w:tab/>
        <w:t xml:space="preserve">SMS Subscription Data </w:t>
      </w:r>
      <w:r w:rsidRPr="00B3056F">
        <w:rPr>
          <w:rFonts w:hint="eastAsia"/>
          <w:lang w:eastAsia="zh-CN"/>
        </w:rPr>
        <w:t>Retrieval</w:t>
      </w:r>
      <w:bookmarkEnd w:id="159"/>
      <w:bookmarkEnd w:id="160"/>
      <w:bookmarkEnd w:id="161"/>
      <w:bookmarkEnd w:id="162"/>
      <w:bookmarkEnd w:id="163"/>
      <w:bookmarkEnd w:id="164"/>
      <w:bookmarkEnd w:id="165"/>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85pt;height:118.3pt" o:ole="">
            <v:imagedata r:id="rId22" o:title=""/>
          </v:shape>
          <o:OLEObject Type="Embed" ProgID="Visio.Drawing.11" ShapeID="_x0000_i1030" DrawAspect="Content" ObjectID="_1693292559"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6" w:name="_Toc11338354"/>
      <w:bookmarkStart w:id="167" w:name="_Toc27584957"/>
      <w:bookmarkStart w:id="168" w:name="_Toc36456899"/>
      <w:bookmarkStart w:id="169" w:name="_Toc45027777"/>
      <w:bookmarkStart w:id="170" w:name="_Toc45028612"/>
      <w:bookmarkStart w:id="171" w:name="_Toc51867373"/>
      <w:bookmarkStart w:id="172" w:name="_Toc82678772"/>
      <w:r w:rsidRPr="00B3056F">
        <w:t>5.2.2.2.7</w:t>
      </w:r>
      <w:r w:rsidRPr="00B3056F">
        <w:tab/>
        <w:t xml:space="preserve">SMS Management Subscription Data </w:t>
      </w:r>
      <w:r w:rsidRPr="00B3056F">
        <w:rPr>
          <w:rFonts w:hint="eastAsia"/>
          <w:lang w:eastAsia="zh-CN"/>
        </w:rPr>
        <w:t>Retrieval</w:t>
      </w:r>
      <w:bookmarkEnd w:id="166"/>
      <w:bookmarkEnd w:id="167"/>
      <w:bookmarkEnd w:id="168"/>
      <w:bookmarkEnd w:id="169"/>
      <w:bookmarkEnd w:id="170"/>
      <w:bookmarkEnd w:id="171"/>
      <w:bookmarkEnd w:id="172"/>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85pt;height:118.3pt" o:ole="">
            <v:imagedata r:id="rId24" o:title=""/>
          </v:shape>
          <o:OLEObject Type="Embed" ProgID="Visio.Drawing.11" ShapeID="_x0000_i1031" DrawAspect="Content" ObjectID="_1693292560"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3" w:name="_Toc11338355"/>
      <w:bookmarkStart w:id="174" w:name="_Toc27584958"/>
      <w:bookmarkStart w:id="175" w:name="_Toc36456900"/>
      <w:bookmarkStart w:id="176" w:name="_Toc45027778"/>
      <w:bookmarkStart w:id="177" w:name="_Toc45028613"/>
      <w:bookmarkStart w:id="178" w:name="_Toc51867374"/>
      <w:bookmarkStart w:id="179" w:name="_Toc82678773"/>
      <w:r w:rsidRPr="00B3056F">
        <w:t>5.2.2.2.8</w:t>
      </w:r>
      <w:r w:rsidRPr="00B3056F">
        <w:tab/>
      </w:r>
      <w:bookmarkStart w:id="180" w:name="_Hlk532988155"/>
      <w:r w:rsidRPr="00B3056F">
        <w:t>UE Context In SMF Data Retrieval</w:t>
      </w:r>
      <w:bookmarkEnd w:id="173"/>
      <w:bookmarkEnd w:id="174"/>
      <w:bookmarkEnd w:id="175"/>
      <w:bookmarkEnd w:id="176"/>
      <w:bookmarkEnd w:id="177"/>
      <w:bookmarkEnd w:id="178"/>
      <w:bookmarkEnd w:id="179"/>
      <w:bookmarkEnd w:id="180"/>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85pt;height:118.3pt" o:ole="">
            <v:imagedata r:id="rId26" o:title=""/>
          </v:shape>
          <o:OLEObject Type="Embed" ProgID="Visio.Drawing.11" ShapeID="_x0000_i1032" DrawAspect="Content" ObjectID="_1693292561"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81" w:name="_Toc11338356"/>
      <w:bookmarkStart w:id="182" w:name="_Toc27584959"/>
      <w:bookmarkStart w:id="183" w:name="_Toc36456901"/>
      <w:bookmarkStart w:id="184" w:name="_Toc45027779"/>
      <w:bookmarkStart w:id="185" w:name="_Toc45028614"/>
      <w:bookmarkStart w:id="186" w:name="_Toc51867375"/>
      <w:bookmarkStart w:id="187" w:name="_Toc82678774"/>
      <w:r w:rsidRPr="00B3056F">
        <w:t>5.2.2.2.9</w:t>
      </w:r>
      <w:r w:rsidRPr="00B3056F">
        <w:tab/>
        <w:t>Retrieval Of Multiple Data Sets</w:t>
      </w:r>
      <w:bookmarkEnd w:id="181"/>
      <w:bookmarkEnd w:id="182"/>
      <w:bookmarkEnd w:id="183"/>
      <w:bookmarkEnd w:id="184"/>
      <w:bookmarkEnd w:id="185"/>
      <w:bookmarkEnd w:id="186"/>
      <w:bookmarkEnd w:id="187"/>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5.65pt;height:119.7pt" o:ole="">
            <v:imagedata r:id="rId28" o:title=""/>
          </v:shape>
          <o:OLEObject Type="Embed" ProgID="Visio.Drawing.11" ShapeID="_x0000_i1033" DrawAspect="Content" ObjectID="_1693292562"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8" w:name="_Toc11338357"/>
      <w:bookmarkStart w:id="189" w:name="_Toc27584960"/>
      <w:bookmarkStart w:id="190" w:name="_Toc36456902"/>
      <w:bookmarkStart w:id="191" w:name="_Toc45027780"/>
      <w:bookmarkStart w:id="192" w:name="_Toc45028615"/>
      <w:bookmarkStart w:id="193" w:name="_Toc51867376"/>
      <w:bookmarkStart w:id="194" w:name="_Toc82678775"/>
      <w:r w:rsidRPr="00B3056F">
        <w:lastRenderedPageBreak/>
        <w:t>5.2.2.2.10</w:t>
      </w:r>
      <w:r w:rsidRPr="00B3056F">
        <w:tab/>
        <w:t>Identifier Translation</w:t>
      </w:r>
      <w:bookmarkEnd w:id="188"/>
      <w:bookmarkEnd w:id="189"/>
      <w:bookmarkEnd w:id="190"/>
      <w:bookmarkEnd w:id="191"/>
      <w:bookmarkEnd w:id="192"/>
      <w:bookmarkEnd w:id="193"/>
      <w:bookmarkEnd w:id="194"/>
    </w:p>
    <w:p w14:paraId="75DEB0DA" w14:textId="77777777"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4" type="#_x0000_t75" style="width:435.2pt;height:118.3pt" o:ole="">
            <v:imagedata r:id="rId30" o:title=""/>
          </v:shape>
          <o:OLEObject Type="Embed" ProgID="Visio.Drawing.11" ShapeID="_x0000_i1034" DrawAspect="Content" ObjectID="_1693292563"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5" w:name="_Toc11338358"/>
      <w:bookmarkStart w:id="196" w:name="_Toc27584961"/>
      <w:bookmarkStart w:id="197" w:name="_Toc36456903"/>
      <w:bookmarkStart w:id="198" w:name="_Toc45027781"/>
      <w:bookmarkStart w:id="199" w:name="_Toc45028616"/>
      <w:bookmarkStart w:id="200" w:name="_Toc51867377"/>
      <w:bookmarkStart w:id="201" w:name="_Toc82678776"/>
      <w:r w:rsidRPr="00B3056F">
        <w:t>5.2.2.2.11</w:t>
      </w:r>
      <w:r w:rsidRPr="00B3056F">
        <w:tab/>
        <w:t>Shared Subscription Data Retrieval</w:t>
      </w:r>
      <w:bookmarkEnd w:id="195"/>
      <w:bookmarkEnd w:id="196"/>
      <w:bookmarkEnd w:id="197"/>
      <w:bookmarkEnd w:id="198"/>
      <w:bookmarkEnd w:id="199"/>
      <w:bookmarkEnd w:id="200"/>
      <w:bookmarkEnd w:id="201"/>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5.65pt;height:119.7pt" o:ole="">
            <v:imagedata r:id="rId32" o:title=""/>
          </v:shape>
          <o:OLEObject Type="Embed" ProgID="Visio.Drawing.11" ShapeID="_x0000_i1035" DrawAspect="Content" ObjectID="_1693292564"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2" w:name="_Toc11338359"/>
      <w:bookmarkStart w:id="203" w:name="_Toc27584962"/>
      <w:bookmarkStart w:id="204" w:name="_Toc36456904"/>
      <w:bookmarkStart w:id="205" w:name="_Toc45027782"/>
      <w:bookmarkStart w:id="206" w:name="_Toc45028617"/>
      <w:bookmarkStart w:id="207" w:name="_Toc51867378"/>
      <w:bookmarkStart w:id="208" w:name="_Toc82678777"/>
      <w:r w:rsidRPr="00B3056F">
        <w:t>5.2.2.2.12</w:t>
      </w:r>
      <w:r w:rsidRPr="00B3056F">
        <w:tab/>
      </w:r>
      <w:bookmarkStart w:id="209" w:name="_Hlk532988156"/>
      <w:r w:rsidRPr="00B3056F">
        <w:t>UE Context In SMSF Data Retrieval</w:t>
      </w:r>
      <w:bookmarkEnd w:id="202"/>
      <w:bookmarkEnd w:id="203"/>
      <w:bookmarkEnd w:id="204"/>
      <w:bookmarkEnd w:id="205"/>
      <w:bookmarkEnd w:id="206"/>
      <w:bookmarkEnd w:id="207"/>
      <w:bookmarkEnd w:id="208"/>
      <w:bookmarkEnd w:id="209"/>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3pt;height:119.7pt" o:ole="">
            <v:imagedata r:id="rId34" o:title=""/>
          </v:shape>
          <o:OLEObject Type="Embed" ProgID="Visio.Drawing.11" ShapeID="_x0000_i1036" DrawAspect="Content" ObjectID="_1693292565" r:id="rId35"/>
        </w:object>
      </w:r>
    </w:p>
    <w:p w14:paraId="4D1F7276" w14:textId="77777777" w:rsidR="00EF45DA" w:rsidRPr="00B3056F" w:rsidRDefault="00EF45DA" w:rsidP="00EF45DA">
      <w:pPr>
        <w:pStyle w:val="TF"/>
      </w:pPr>
      <w:r w:rsidRPr="00B3056F">
        <w:t xml:space="preserve">Figure </w:t>
      </w:r>
      <w:bookmarkStart w:id="210" w:name="_Hlk532988172"/>
      <w:r w:rsidRPr="00B3056F">
        <w:t>5.2.2.2.12-1</w:t>
      </w:r>
      <w:bookmarkEnd w:id="210"/>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11" w:name="_Toc11338360"/>
      <w:bookmarkStart w:id="212" w:name="_Toc27584963"/>
      <w:bookmarkStart w:id="213" w:name="_Toc36456905"/>
      <w:bookmarkStart w:id="214" w:name="_Toc45027783"/>
      <w:bookmarkStart w:id="215" w:name="_Toc45028618"/>
      <w:bookmarkStart w:id="216" w:name="_Toc51867379"/>
      <w:bookmarkStart w:id="217" w:name="_Toc82678778"/>
      <w:r w:rsidRPr="00B3056F">
        <w:t>5.2.2.2.13</w:t>
      </w:r>
      <w:r w:rsidRPr="00B3056F">
        <w:tab/>
        <w:t>Trace data Retrieval</w:t>
      </w:r>
      <w:bookmarkEnd w:id="211"/>
      <w:bookmarkEnd w:id="212"/>
      <w:bookmarkEnd w:id="213"/>
      <w:bookmarkEnd w:id="214"/>
      <w:bookmarkEnd w:id="215"/>
      <w:bookmarkEnd w:id="216"/>
      <w:bookmarkEnd w:id="21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7.9pt;height:87.6pt" o:ole="">
            <v:imagedata r:id="rId36" o:title=""/>
          </v:shape>
          <o:OLEObject Type="Embed" ProgID="Visio.Drawing.11" ShapeID="_x0000_i1037" DrawAspect="Content" ObjectID="_1693292566"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8" w:name="_Toc11338361"/>
      <w:bookmarkStart w:id="219" w:name="_Toc27584964"/>
      <w:bookmarkStart w:id="220" w:name="_Toc36456906"/>
      <w:bookmarkStart w:id="221" w:name="_Toc45027784"/>
      <w:bookmarkStart w:id="222" w:name="_Toc45028619"/>
      <w:bookmarkStart w:id="223" w:name="_Toc51867380"/>
      <w:bookmarkStart w:id="224" w:name="_Toc82678779"/>
      <w:r w:rsidRPr="00B3056F">
        <w:lastRenderedPageBreak/>
        <w:t>5.2.2.2.14</w:t>
      </w:r>
      <w:r w:rsidRPr="00B3056F">
        <w:tab/>
        <w:t>Group Identifier Translation</w:t>
      </w:r>
      <w:bookmarkEnd w:id="218"/>
      <w:bookmarkEnd w:id="219"/>
      <w:bookmarkEnd w:id="220"/>
      <w:bookmarkEnd w:id="221"/>
      <w:bookmarkEnd w:id="222"/>
      <w:bookmarkEnd w:id="223"/>
      <w:bookmarkEnd w:id="22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2.45pt;height:116.05pt" o:ole="">
            <v:imagedata r:id="rId38" o:title=""/>
          </v:shape>
          <o:OLEObject Type="Embed" ProgID="Visio.Drawing.11" ShapeID="_x0000_i1038" DrawAspect="Content" ObjectID="_1693292567"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4pt;height:118.3pt" o:ole="">
            <v:imagedata r:id="rId40" o:title=""/>
          </v:shape>
          <o:OLEObject Type="Embed" ProgID="Visio.Drawing.11" ShapeID="_x0000_i1039" DrawAspect="Content" ObjectID="_1693292568"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6" w:name="_Toc27584965"/>
      <w:bookmarkStart w:id="227" w:name="_Toc36456907"/>
      <w:bookmarkStart w:id="228" w:name="_Toc45027785"/>
      <w:bookmarkStart w:id="229" w:name="_Toc45028620"/>
      <w:bookmarkStart w:id="230" w:name="_Toc51867381"/>
      <w:bookmarkStart w:id="231" w:name="_Toc82678780"/>
      <w:r w:rsidRPr="00B3056F">
        <w:t>5.2.2.2.15</w:t>
      </w:r>
      <w:r w:rsidRPr="00B3056F">
        <w:tab/>
        <w:t>LCS Privacy Data Retrieval</w:t>
      </w:r>
      <w:bookmarkEnd w:id="226"/>
      <w:bookmarkEnd w:id="227"/>
      <w:bookmarkEnd w:id="228"/>
      <w:bookmarkEnd w:id="229"/>
      <w:bookmarkEnd w:id="230"/>
      <w:bookmarkEnd w:id="23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0" type="#_x0000_t75" style="width:436.15pt;height:118.3pt" o:ole="">
            <v:imagedata r:id="rId42" o:title=""/>
          </v:shape>
          <o:OLEObject Type="Embed" ProgID="Visio.Drawing.11" ShapeID="_x0000_i1040" DrawAspect="Content" ObjectID="_1693292569"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32" w:name="_Toc27584966"/>
      <w:bookmarkStart w:id="233" w:name="_Toc36456908"/>
      <w:bookmarkStart w:id="234" w:name="_Toc45027786"/>
      <w:bookmarkStart w:id="235" w:name="_Toc45028621"/>
      <w:bookmarkStart w:id="236" w:name="_Toc51867382"/>
      <w:bookmarkStart w:id="237" w:name="_Toc82678781"/>
      <w:r w:rsidRPr="00B3056F">
        <w:t>5.2.2.2.16</w:t>
      </w:r>
      <w:r w:rsidRPr="00B3056F">
        <w:tab/>
        <w:t>LCS Mobile Originated Data Retrieval</w:t>
      </w:r>
      <w:bookmarkEnd w:id="232"/>
      <w:bookmarkEnd w:id="233"/>
      <w:bookmarkEnd w:id="234"/>
      <w:bookmarkEnd w:id="235"/>
      <w:bookmarkEnd w:id="236"/>
      <w:bookmarkEnd w:id="23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65pt;height:118.3pt" o:ole="">
            <v:imagedata r:id="rId44" o:title=""/>
          </v:shape>
          <o:OLEObject Type="Embed" ProgID="Visio.Drawing.11" ShapeID="_x0000_i1041" DrawAspect="Content" ObjectID="_1693292570"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8" w:name="_Toc36456909"/>
      <w:bookmarkStart w:id="239" w:name="_Toc45027787"/>
      <w:bookmarkStart w:id="240" w:name="_Toc45028622"/>
      <w:bookmarkStart w:id="241" w:name="_Toc51867383"/>
      <w:bookmarkStart w:id="242" w:name="_Toc27584967"/>
      <w:bookmarkStart w:id="243" w:name="_Toc82678782"/>
      <w:r w:rsidRPr="00B3056F">
        <w:lastRenderedPageBreak/>
        <w:t>5.2.2.2.17</w:t>
      </w:r>
      <w:r w:rsidRPr="00B3056F">
        <w:tab/>
        <w:t>Enhanced Coverage Restriction Data Retrieval</w:t>
      </w:r>
      <w:bookmarkEnd w:id="238"/>
      <w:bookmarkEnd w:id="239"/>
      <w:bookmarkEnd w:id="240"/>
      <w:bookmarkEnd w:id="241"/>
      <w:bookmarkEnd w:id="243"/>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85pt;height:118.3pt" o:ole="">
            <v:imagedata r:id="rId46" o:title=""/>
          </v:shape>
          <o:OLEObject Type="Embed" ProgID="Visio.Drawing.11" ShapeID="_x0000_i1042" DrawAspect="Content" ObjectID="_1693292571"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4" w:name="_Toc45027788"/>
      <w:bookmarkStart w:id="245" w:name="_Toc45028623"/>
      <w:bookmarkStart w:id="246" w:name="_Toc51867384"/>
      <w:bookmarkStart w:id="247" w:name="_Toc36456910"/>
      <w:bookmarkStart w:id="248" w:name="_Toc82678783"/>
      <w:r>
        <w:t>5.2.2.2.</w:t>
      </w:r>
      <w:r w:rsidR="0043191A">
        <w:t>18</w:t>
      </w:r>
      <w:r>
        <w:tab/>
        <w:t xml:space="preserve">V2X </w:t>
      </w:r>
      <w:r w:rsidRPr="00490934">
        <w:rPr>
          <w:lang w:eastAsia="ko-KR"/>
        </w:rPr>
        <w:t>Subscription</w:t>
      </w:r>
      <w:r>
        <w:rPr>
          <w:lang w:eastAsia="ko-KR"/>
        </w:rPr>
        <w:t xml:space="preserve"> Data</w:t>
      </w:r>
      <w:r>
        <w:t xml:space="preserve"> Retrieval</w:t>
      </w:r>
      <w:bookmarkEnd w:id="244"/>
      <w:bookmarkEnd w:id="245"/>
      <w:bookmarkEnd w:id="246"/>
      <w:bookmarkEnd w:id="248"/>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3.85pt;height:118.3pt" o:ole="">
            <v:imagedata r:id="rId48" o:title=""/>
          </v:shape>
          <o:OLEObject Type="Embed" ProgID="Visio.Drawing.11" ShapeID="_x0000_i1043" DrawAspect="Content" ObjectID="_1693292572"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85pt;height:119.7pt" o:ole="">
            <v:imagedata r:id="rId50" o:title=""/>
          </v:shape>
          <o:OLEObject Type="Embed" ProgID="Visio.Drawing.11" ShapeID="_x0000_i1044" DrawAspect="Content" ObjectID="_1693292573"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434502">
      <w:pPr>
        <w:ind w:left="568" w:hanging="284"/>
      </w:pPr>
      <w:r w:rsidRPr="008B0D46">
        <w:t>1.</w:t>
      </w:r>
      <w:r w:rsidRPr="008B0D46">
        <w:tab/>
        <w:t xml:space="preserve">The NF service consumer (e.g. </w:t>
      </w:r>
      <w:r w:rsidR="00774B5A">
        <w:t>A</w:t>
      </w:r>
      <w:r>
        <w:t>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9" w:name="_Toc45027789"/>
      <w:bookmarkStart w:id="250" w:name="_Toc45028624"/>
      <w:bookmarkStart w:id="251" w:name="_Toc51867385"/>
      <w:bookmarkStart w:id="252" w:name="_Toc82678784"/>
      <w:r w:rsidRPr="00B3056F">
        <w:t>5.2.2.2.</w:t>
      </w:r>
      <w:r>
        <w:t>20</w:t>
      </w:r>
      <w:r w:rsidRPr="00B3056F">
        <w:tab/>
      </w:r>
      <w:r>
        <w:t>UE Context In AMF</w:t>
      </w:r>
      <w:r w:rsidRPr="00B3056F">
        <w:t xml:space="preserve"> Data Retrieval</w:t>
      </w:r>
      <w:bookmarkEnd w:id="252"/>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5" type="#_x0000_t75" style="width:433.85pt;height:117.85pt" o:ole="">
            <v:imagedata r:id="rId52" o:title=""/>
          </v:shape>
          <o:OLEObject Type="Embed" ProgID="Visio.Drawing.11" ShapeID="_x0000_i1045" DrawAspect="Content" ObjectID="_1693292574"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lastRenderedPageBreak/>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53" w:name="_Toc82678785"/>
      <w:r>
        <w:t>5.2.2.2.</w:t>
      </w:r>
      <w:r w:rsidR="002B4F2A">
        <w:t>21</w:t>
      </w:r>
      <w:r>
        <w:tab/>
        <w:t>Individual Shared Subscription Data Retrieval</w:t>
      </w:r>
      <w:bookmarkEnd w:id="253"/>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6" type="#_x0000_t75" style="width:435.2pt;height:118.8pt" o:ole="">
            <v:imagedata r:id="rId54" o:title=""/>
          </v:shape>
          <o:OLEObject Type="Embed" ProgID="Visio.Drawing.11" ShapeID="_x0000_i1046" DrawAspect="Content" ObjectID="_1693292575"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4" w:name="_Toc82678786"/>
      <w:r w:rsidRPr="00B3056F">
        <w:t>5.2.2.3</w:t>
      </w:r>
      <w:r w:rsidRPr="00B3056F">
        <w:tab/>
        <w:t>Subscribe</w:t>
      </w:r>
      <w:bookmarkEnd w:id="225"/>
      <w:bookmarkEnd w:id="242"/>
      <w:bookmarkEnd w:id="247"/>
      <w:bookmarkEnd w:id="249"/>
      <w:bookmarkEnd w:id="250"/>
      <w:bookmarkEnd w:id="251"/>
      <w:bookmarkEnd w:id="254"/>
    </w:p>
    <w:p w14:paraId="6475FD88" w14:textId="77777777" w:rsidR="00EF45DA" w:rsidRPr="00B3056F" w:rsidRDefault="00EF45DA" w:rsidP="00EF45DA">
      <w:pPr>
        <w:pStyle w:val="Heading5"/>
      </w:pPr>
      <w:bookmarkStart w:id="255" w:name="_Toc11338363"/>
      <w:bookmarkStart w:id="256" w:name="_Toc27584968"/>
      <w:bookmarkStart w:id="257" w:name="_Toc36456911"/>
      <w:bookmarkStart w:id="258" w:name="_Toc45027790"/>
      <w:bookmarkStart w:id="259" w:name="_Toc45028625"/>
      <w:bookmarkStart w:id="260" w:name="_Toc51867386"/>
      <w:bookmarkStart w:id="261" w:name="_Toc82678787"/>
      <w:r w:rsidRPr="00B3056F">
        <w:t>5.2.2.3.1</w:t>
      </w:r>
      <w:r w:rsidRPr="00B3056F">
        <w:tab/>
        <w:t>General</w:t>
      </w:r>
      <w:bookmarkEnd w:id="255"/>
      <w:bookmarkEnd w:id="256"/>
      <w:bookmarkEnd w:id="257"/>
      <w:bookmarkEnd w:id="258"/>
      <w:bookmarkEnd w:id="259"/>
      <w:bookmarkEnd w:id="260"/>
      <w:bookmarkEnd w:id="261"/>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62" w:name="_Toc11338364"/>
      <w:bookmarkStart w:id="263" w:name="_Toc27584969"/>
      <w:bookmarkStart w:id="264" w:name="_Toc36456912"/>
      <w:bookmarkStart w:id="265" w:name="_Toc45027791"/>
      <w:bookmarkStart w:id="266" w:name="_Toc45028626"/>
      <w:bookmarkStart w:id="267" w:name="_Toc51867387"/>
      <w:bookmarkStart w:id="268" w:name="_Toc82678788"/>
      <w:r w:rsidRPr="00B3056F">
        <w:t>5.2.2.3.2</w:t>
      </w:r>
      <w:r w:rsidRPr="00B3056F">
        <w:tab/>
        <w:t>Subscription to notifications of data change</w:t>
      </w:r>
      <w:bookmarkEnd w:id="262"/>
      <w:bookmarkEnd w:id="263"/>
      <w:bookmarkEnd w:id="264"/>
      <w:bookmarkEnd w:id="265"/>
      <w:bookmarkEnd w:id="266"/>
      <w:bookmarkEnd w:id="267"/>
      <w:bookmarkEnd w:id="268"/>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7" type="#_x0000_t75" style="width:435.65pt;height:121.55pt" o:ole="">
            <v:imagedata r:id="rId56" o:title=""/>
          </v:shape>
          <o:OLEObject Type="Embed" ProgID="Visio.Drawing.11" ShapeID="_x0000_i1047" DrawAspect="Content" ObjectID="_1693292576" r:id="rId57"/>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lastRenderedPageBreak/>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9" w:name="_Toc11338365"/>
      <w:bookmarkStart w:id="270" w:name="_Toc27584970"/>
      <w:bookmarkStart w:id="271" w:name="_Toc36456913"/>
      <w:bookmarkStart w:id="272" w:name="_Toc45027792"/>
      <w:bookmarkStart w:id="273" w:name="_Toc45028627"/>
      <w:bookmarkStart w:id="274" w:name="_Toc51867388"/>
      <w:bookmarkStart w:id="275" w:name="_Toc82678789"/>
      <w:r w:rsidRPr="00B3056F">
        <w:t>5.2.2.3.3</w:t>
      </w:r>
      <w:r w:rsidRPr="00B3056F">
        <w:tab/>
        <w:t>Subscription to notifications of shared data change</w:t>
      </w:r>
      <w:bookmarkEnd w:id="269"/>
      <w:bookmarkEnd w:id="270"/>
      <w:bookmarkEnd w:id="271"/>
      <w:bookmarkEnd w:id="272"/>
      <w:bookmarkEnd w:id="273"/>
      <w:bookmarkEnd w:id="274"/>
      <w:bookmarkEnd w:id="275"/>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8" type="#_x0000_t75" style="width:432.9pt;height:118.3pt" o:ole="">
            <v:imagedata r:id="rId58" o:title=""/>
          </v:shape>
          <o:OLEObject Type="Embed" ProgID="Visio.Drawing.11" ShapeID="_x0000_i1048" DrawAspect="Content" ObjectID="_1693292577"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0083843"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NF service consumer identified by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6" w:name="_Toc11338366"/>
      <w:bookmarkStart w:id="277" w:name="_Toc27584971"/>
      <w:bookmarkStart w:id="278" w:name="_Toc36456914"/>
      <w:bookmarkStart w:id="279" w:name="_Toc45027793"/>
      <w:bookmarkStart w:id="280" w:name="_Toc45028628"/>
      <w:bookmarkStart w:id="281" w:name="_Toc51867389"/>
      <w:bookmarkStart w:id="282" w:name="_Toc82678790"/>
      <w:r w:rsidRPr="00B3056F">
        <w:t>5.2.2.4</w:t>
      </w:r>
      <w:r w:rsidRPr="00B3056F">
        <w:tab/>
        <w:t>Unsubscribe</w:t>
      </w:r>
      <w:bookmarkEnd w:id="276"/>
      <w:bookmarkEnd w:id="277"/>
      <w:bookmarkEnd w:id="278"/>
      <w:bookmarkEnd w:id="279"/>
      <w:bookmarkEnd w:id="280"/>
      <w:bookmarkEnd w:id="281"/>
      <w:bookmarkEnd w:id="282"/>
    </w:p>
    <w:p w14:paraId="5E488A98" w14:textId="77777777" w:rsidR="00EF45DA" w:rsidRPr="00B3056F" w:rsidRDefault="00EF45DA" w:rsidP="00EF45DA">
      <w:pPr>
        <w:pStyle w:val="Heading5"/>
      </w:pPr>
      <w:bookmarkStart w:id="283" w:name="_Toc11338367"/>
      <w:bookmarkStart w:id="284" w:name="_Toc27584972"/>
      <w:bookmarkStart w:id="285" w:name="_Toc36456915"/>
      <w:bookmarkStart w:id="286" w:name="_Toc45027794"/>
      <w:bookmarkStart w:id="287" w:name="_Toc45028629"/>
      <w:bookmarkStart w:id="288" w:name="_Toc51867390"/>
      <w:bookmarkStart w:id="289" w:name="_Toc82678791"/>
      <w:r w:rsidRPr="00B3056F">
        <w:t>5.2.2.4.1</w:t>
      </w:r>
      <w:r w:rsidRPr="00B3056F">
        <w:tab/>
        <w:t>General</w:t>
      </w:r>
      <w:bookmarkEnd w:id="283"/>
      <w:bookmarkEnd w:id="284"/>
      <w:bookmarkEnd w:id="285"/>
      <w:bookmarkEnd w:id="286"/>
      <w:bookmarkEnd w:id="287"/>
      <w:bookmarkEnd w:id="288"/>
      <w:bookmarkEnd w:id="289"/>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90" w:name="_Toc11338368"/>
      <w:bookmarkStart w:id="291" w:name="_Toc27584973"/>
      <w:bookmarkStart w:id="292" w:name="_Toc36456916"/>
      <w:bookmarkStart w:id="293" w:name="_Toc45027795"/>
      <w:bookmarkStart w:id="294" w:name="_Toc45028630"/>
      <w:bookmarkStart w:id="295" w:name="_Toc51867391"/>
      <w:bookmarkStart w:id="296" w:name="_Toc82678792"/>
      <w:r w:rsidRPr="00B3056F">
        <w:lastRenderedPageBreak/>
        <w:t>5.2.2.4.2</w:t>
      </w:r>
      <w:r w:rsidRPr="00B3056F">
        <w:tab/>
        <w:t>Unsubscribe to notifications of data change</w:t>
      </w:r>
      <w:bookmarkEnd w:id="290"/>
      <w:bookmarkEnd w:id="291"/>
      <w:bookmarkEnd w:id="292"/>
      <w:bookmarkEnd w:id="293"/>
      <w:bookmarkEnd w:id="294"/>
      <w:bookmarkEnd w:id="295"/>
      <w:bookmarkEnd w:id="296"/>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9" type="#_x0000_t75" style="width:435.65pt;height:118.3pt" o:ole="">
            <v:imagedata r:id="rId60" o:title=""/>
          </v:shape>
          <o:OLEObject Type="Embed" ProgID="Visio.Drawing.11" ShapeID="_x0000_i1049" DrawAspect="Content" ObjectID="_1693292578"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7" w:name="_Toc11338369"/>
      <w:bookmarkStart w:id="298" w:name="_Toc27584974"/>
      <w:bookmarkStart w:id="299" w:name="_Toc36456917"/>
      <w:bookmarkStart w:id="300" w:name="_Toc45027796"/>
      <w:bookmarkStart w:id="301" w:name="_Toc45028631"/>
      <w:bookmarkStart w:id="302" w:name="_Toc51867392"/>
      <w:bookmarkStart w:id="303" w:name="_Toc82678793"/>
      <w:r w:rsidRPr="00B3056F">
        <w:t>5.2.2.4.3</w:t>
      </w:r>
      <w:r w:rsidRPr="00B3056F">
        <w:tab/>
        <w:t>Unsubscribe to notifications of shared data change</w:t>
      </w:r>
      <w:bookmarkEnd w:id="297"/>
      <w:bookmarkEnd w:id="298"/>
      <w:bookmarkEnd w:id="299"/>
      <w:bookmarkEnd w:id="300"/>
      <w:bookmarkEnd w:id="301"/>
      <w:bookmarkEnd w:id="302"/>
      <w:bookmarkEnd w:id="303"/>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0" type="#_x0000_t75" style="width:435.65pt;height:119.7pt" o:ole="">
            <v:imagedata r:id="rId62" o:title=""/>
          </v:shape>
          <o:OLEObject Type="Embed" ProgID="Visio.Drawing.11" ShapeID="_x0000_i1050" DrawAspect="Content" ObjectID="_1693292579"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4" w:name="_Toc11338370"/>
      <w:bookmarkStart w:id="305" w:name="_Toc27584975"/>
      <w:bookmarkStart w:id="306" w:name="_Toc36456918"/>
      <w:bookmarkStart w:id="307" w:name="_Toc45027797"/>
      <w:bookmarkStart w:id="308" w:name="_Toc45028632"/>
      <w:bookmarkStart w:id="309" w:name="_Toc51867393"/>
      <w:bookmarkStart w:id="310" w:name="_Toc82678794"/>
      <w:r w:rsidRPr="00B3056F">
        <w:t>5.2.2.5</w:t>
      </w:r>
      <w:r w:rsidRPr="00B3056F">
        <w:tab/>
        <w:t>Notification</w:t>
      </w:r>
      <w:bookmarkEnd w:id="304"/>
      <w:bookmarkEnd w:id="305"/>
      <w:bookmarkEnd w:id="306"/>
      <w:bookmarkEnd w:id="307"/>
      <w:bookmarkEnd w:id="308"/>
      <w:bookmarkEnd w:id="309"/>
      <w:bookmarkEnd w:id="310"/>
    </w:p>
    <w:p w14:paraId="321C96CC" w14:textId="10A2FFB6" w:rsidR="00EF45DA" w:rsidRPr="00B3056F" w:rsidRDefault="00EF45DA" w:rsidP="00EF45DA">
      <w:pPr>
        <w:pStyle w:val="Heading5"/>
      </w:pPr>
      <w:bookmarkStart w:id="311" w:name="_Toc11338371"/>
      <w:bookmarkStart w:id="312" w:name="_Toc27584976"/>
      <w:bookmarkStart w:id="313" w:name="_Toc36456919"/>
      <w:bookmarkStart w:id="314" w:name="_Toc45027798"/>
      <w:bookmarkStart w:id="315" w:name="_Toc45028633"/>
      <w:bookmarkStart w:id="316" w:name="_Toc51867394"/>
      <w:bookmarkStart w:id="317" w:name="_Toc82678795"/>
      <w:r w:rsidRPr="00B3056F">
        <w:t>5.2.2.5.1</w:t>
      </w:r>
      <w:r w:rsidRPr="00B3056F">
        <w:tab/>
        <w:t>General</w:t>
      </w:r>
      <w:bookmarkEnd w:id="311"/>
      <w:bookmarkEnd w:id="312"/>
      <w:bookmarkEnd w:id="313"/>
      <w:bookmarkEnd w:id="314"/>
      <w:bookmarkEnd w:id="315"/>
      <w:bookmarkEnd w:id="316"/>
      <w:bookmarkEnd w:id="317"/>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318" w:name="_Toc11338372"/>
      <w:bookmarkStart w:id="319" w:name="_Toc27584977"/>
      <w:bookmarkStart w:id="320" w:name="_Toc36456920"/>
      <w:bookmarkStart w:id="321" w:name="_Toc45027799"/>
      <w:bookmarkStart w:id="322" w:name="_Toc45028634"/>
      <w:bookmarkStart w:id="323" w:name="_Toc51867395"/>
      <w:bookmarkStart w:id="324" w:name="_Toc82678796"/>
      <w:r w:rsidRPr="00B3056F">
        <w:t>5.2.2.5.2</w:t>
      </w:r>
      <w:r w:rsidRPr="00B3056F">
        <w:tab/>
        <w:t>Data Change Notification To NF</w:t>
      </w:r>
      <w:bookmarkEnd w:id="318"/>
      <w:bookmarkEnd w:id="319"/>
      <w:bookmarkEnd w:id="320"/>
      <w:bookmarkEnd w:id="321"/>
      <w:bookmarkEnd w:id="322"/>
      <w:bookmarkEnd w:id="323"/>
      <w:bookmarkEnd w:id="324"/>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51" type="#_x0000_t75" style="width:435.65pt;height:116.05pt" o:ole="">
            <v:imagedata r:id="rId64" o:title=""/>
          </v:shape>
          <o:OLEObject Type="Embed" ProgID="Visio.Drawing.11" ShapeID="_x0000_i1051" DrawAspect="Content" ObjectID="_1693292580"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325" w:name="_Toc11338373"/>
      <w:bookmarkStart w:id="326" w:name="_Toc27584978"/>
      <w:bookmarkStart w:id="327" w:name="_Toc36456921"/>
      <w:bookmarkStart w:id="328" w:name="_Toc45027800"/>
      <w:bookmarkStart w:id="329" w:name="_Toc45028635"/>
      <w:bookmarkStart w:id="330" w:name="_Toc51867396"/>
      <w:bookmarkStart w:id="331" w:name="_Toc82678797"/>
      <w:r w:rsidRPr="00B3056F">
        <w:t>5.2.2.6</w:t>
      </w:r>
      <w:r w:rsidRPr="00B3056F">
        <w:tab/>
        <w:t>Info</w:t>
      </w:r>
      <w:bookmarkEnd w:id="325"/>
      <w:bookmarkEnd w:id="326"/>
      <w:bookmarkEnd w:id="327"/>
      <w:bookmarkEnd w:id="328"/>
      <w:bookmarkEnd w:id="329"/>
      <w:bookmarkEnd w:id="330"/>
      <w:bookmarkEnd w:id="331"/>
    </w:p>
    <w:p w14:paraId="7211CC50" w14:textId="5838B28C" w:rsidR="00EF45DA" w:rsidRPr="00B3056F" w:rsidRDefault="00EF45DA" w:rsidP="00EF45DA">
      <w:pPr>
        <w:pStyle w:val="Heading5"/>
      </w:pPr>
      <w:bookmarkStart w:id="332" w:name="_Toc11338374"/>
      <w:bookmarkStart w:id="333" w:name="_Toc27584979"/>
      <w:bookmarkStart w:id="334" w:name="_Toc36456922"/>
      <w:bookmarkStart w:id="335" w:name="_Toc45027801"/>
      <w:bookmarkStart w:id="336" w:name="_Toc45028636"/>
      <w:bookmarkStart w:id="337" w:name="_Toc51867397"/>
      <w:bookmarkStart w:id="338" w:name="_Toc82678798"/>
      <w:r w:rsidRPr="00B3056F">
        <w:t>5.2.2.6.1</w:t>
      </w:r>
      <w:r w:rsidRPr="00B3056F">
        <w:tab/>
        <w:t>General</w:t>
      </w:r>
      <w:bookmarkEnd w:id="332"/>
      <w:bookmarkEnd w:id="333"/>
      <w:bookmarkEnd w:id="334"/>
      <w:bookmarkEnd w:id="335"/>
      <w:bookmarkEnd w:id="336"/>
      <w:bookmarkEnd w:id="337"/>
      <w:bookmarkEnd w:id="338"/>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77777777" w:rsidR="007D0254" w:rsidRDefault="00EF45DA" w:rsidP="007D0254">
      <w:pPr>
        <w:pStyle w:val="B1"/>
      </w:pPr>
      <w:r w:rsidRPr="00B3056F">
        <w:t>-</w:t>
      </w:r>
      <w:r w:rsidRPr="00B3056F">
        <w:tab/>
        <w:t>Providing acknowledgement from the UE to UDM about successful delivery of CAG configuration (see 3GPP TS 23.501 [2] clause 5.30.3.3).</w:t>
      </w:r>
    </w:p>
    <w:p w14:paraId="56347DD7" w14:textId="302F3F3C" w:rsidR="00EF45DA" w:rsidRPr="00B3056F" w:rsidRDefault="007D0254" w:rsidP="007D0254">
      <w:pPr>
        <w:pStyle w:val="B1"/>
      </w:pPr>
      <w:r w:rsidRPr="00283CD6">
        <w:lastRenderedPageBreak/>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9" w:name="_Toc11338375"/>
      <w:bookmarkStart w:id="340" w:name="_Toc27584980"/>
      <w:bookmarkStart w:id="341" w:name="_Toc36456923"/>
      <w:bookmarkStart w:id="342" w:name="_Toc45027802"/>
      <w:bookmarkStart w:id="343" w:name="_Toc45028637"/>
      <w:bookmarkStart w:id="344" w:name="_Toc51867398"/>
      <w:bookmarkStart w:id="345" w:name="_Toc82678799"/>
      <w:r w:rsidRPr="00B3056F">
        <w:t>5.2.2.6.2</w:t>
      </w:r>
      <w:r w:rsidRPr="00B3056F">
        <w:tab/>
        <w:t xml:space="preserve">Providing acknowledgement of </w:t>
      </w:r>
      <w:r w:rsidRPr="00B3056F">
        <w:rPr>
          <w:lang w:eastAsia="zh-CN"/>
        </w:rPr>
        <w:t>Steering of Roaming</w:t>
      </w:r>
      <w:bookmarkEnd w:id="339"/>
      <w:bookmarkEnd w:id="340"/>
      <w:bookmarkEnd w:id="341"/>
      <w:bookmarkEnd w:id="342"/>
      <w:bookmarkEnd w:id="343"/>
      <w:bookmarkEnd w:id="344"/>
      <w:bookmarkEnd w:id="345"/>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2" type="#_x0000_t75" style="width:435.65pt;height:119.25pt" o:ole="">
            <v:imagedata r:id="rId66" o:title=""/>
          </v:shape>
          <o:OLEObject Type="Embed" ProgID="Visio.Drawing.11" ShapeID="_x0000_i1052" DrawAspect="Content" ObjectID="_1693292581"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6" w:name="_Toc11338376"/>
      <w:bookmarkStart w:id="347" w:name="_Toc27584981"/>
      <w:bookmarkStart w:id="348" w:name="_Toc36456924"/>
      <w:bookmarkStart w:id="349" w:name="_Toc45027803"/>
      <w:bookmarkStart w:id="350" w:name="_Toc45028638"/>
      <w:bookmarkStart w:id="351" w:name="_Toc51867399"/>
      <w:bookmarkStart w:id="352" w:name="_Toc82678800"/>
      <w:r w:rsidRPr="00B3056F">
        <w:t>5.2.2.6.3</w:t>
      </w:r>
      <w:r w:rsidRPr="00B3056F">
        <w:tab/>
        <w:t>Providing acknowledgement of UE parameters update</w:t>
      </w:r>
      <w:bookmarkEnd w:id="346"/>
      <w:bookmarkEnd w:id="347"/>
      <w:bookmarkEnd w:id="348"/>
      <w:bookmarkEnd w:id="349"/>
      <w:bookmarkEnd w:id="350"/>
      <w:bookmarkEnd w:id="351"/>
      <w:bookmarkEnd w:id="352"/>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3" type="#_x0000_t75" style="width:435.65pt;height:119.25pt" o:ole="">
            <v:imagedata r:id="rId68" o:title=""/>
          </v:shape>
          <o:OLEObject Type="Embed" ProgID="Visio.Drawing.11" ShapeID="_x0000_i1053" DrawAspect="Content" ObjectID="_1693292582"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3" w:name="_Toc27584982"/>
      <w:bookmarkStart w:id="354" w:name="_Toc36456925"/>
      <w:bookmarkStart w:id="355" w:name="_Toc45027804"/>
      <w:bookmarkStart w:id="356" w:name="_Toc45028639"/>
      <w:bookmarkStart w:id="357" w:name="_Toc51867400"/>
      <w:bookmarkStart w:id="358" w:name="_Toc11338377"/>
      <w:bookmarkStart w:id="359" w:name="_Toc82678801"/>
      <w:r w:rsidRPr="00B3056F">
        <w:t>5.2.2.6.4</w:t>
      </w:r>
      <w:r w:rsidRPr="00B3056F">
        <w:tab/>
        <w:t>Providing acknowledgement of UE for Network Slicing Subscription Change</w:t>
      </w:r>
      <w:bookmarkEnd w:id="353"/>
      <w:bookmarkEnd w:id="354"/>
      <w:bookmarkEnd w:id="355"/>
      <w:bookmarkEnd w:id="356"/>
      <w:bookmarkEnd w:id="357"/>
      <w:bookmarkEnd w:id="359"/>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4" type="#_x0000_t75" style="width:435.65pt;height:118.3pt" o:ole="">
            <v:imagedata r:id="rId70" o:title=""/>
          </v:shape>
          <o:OLEObject Type="Embed" ProgID="Visio.Drawing.11" ShapeID="_x0000_i1054" DrawAspect="Content" ObjectID="_1693292583"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60" w:name="_Toc27584983"/>
      <w:bookmarkStart w:id="361" w:name="_Toc36456926"/>
      <w:bookmarkStart w:id="362" w:name="_Toc45027805"/>
      <w:bookmarkStart w:id="363" w:name="_Toc45028640"/>
      <w:bookmarkStart w:id="364" w:name="_Toc51867401"/>
      <w:bookmarkStart w:id="365" w:name="_Toc82678802"/>
      <w:r w:rsidRPr="00B3056F">
        <w:t>5.2.2.6.5</w:t>
      </w:r>
      <w:r w:rsidRPr="00B3056F">
        <w:tab/>
        <w:t>Providing acknowledgement of UE for CAG configuration change</w:t>
      </w:r>
      <w:bookmarkEnd w:id="360"/>
      <w:bookmarkEnd w:id="361"/>
      <w:bookmarkEnd w:id="362"/>
      <w:bookmarkEnd w:id="363"/>
      <w:bookmarkEnd w:id="364"/>
      <w:bookmarkEnd w:id="365"/>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5" type="#_x0000_t75" style="width:435.65pt;height:118.3pt" o:ole="">
            <v:imagedata r:id="rId72" o:title=""/>
          </v:shape>
          <o:OLEObject Type="Embed" ProgID="Visio.Drawing.11" ShapeID="_x0000_i1055" DrawAspect="Content" ObjectID="_1693292584"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6" w:name="_Toc36456927"/>
      <w:bookmarkStart w:id="367" w:name="_Toc45027806"/>
      <w:bookmarkStart w:id="368" w:name="_Toc45028641"/>
      <w:bookmarkStart w:id="369" w:name="_Toc51867402"/>
      <w:bookmarkStart w:id="370" w:name="_Toc27584984"/>
      <w:bookmarkStart w:id="371" w:name="_Toc82678803"/>
      <w:r w:rsidRPr="00B3056F">
        <w:t>5.2.2.6.6</w:t>
      </w:r>
      <w:r w:rsidRPr="00B3056F">
        <w:tab/>
        <w:t>Triggering Update of Steering Of Roaming information</w:t>
      </w:r>
      <w:bookmarkEnd w:id="366"/>
      <w:bookmarkEnd w:id="367"/>
      <w:bookmarkEnd w:id="368"/>
      <w:bookmarkEnd w:id="369"/>
      <w:bookmarkEnd w:id="371"/>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6" type="#_x0000_t75" style="width:435.2pt;height:119.25pt" o:ole="">
            <v:imagedata r:id="rId74" o:title=""/>
          </v:shape>
          <o:OLEObject Type="Embed" ProgID="Visio.Drawing.11" ShapeID="_x0000_i1056" DrawAspect="Content" ObjectID="_1693292585"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2" w:name="_Toc36456928"/>
      <w:bookmarkStart w:id="373" w:name="_Toc45027807"/>
      <w:bookmarkStart w:id="374" w:name="_Toc45028642"/>
      <w:bookmarkStart w:id="375" w:name="_Toc51867403"/>
      <w:bookmarkStart w:id="376" w:name="_Toc82678804"/>
      <w:r w:rsidRPr="00B3056F">
        <w:t>5.2.2.7</w:t>
      </w:r>
      <w:r w:rsidRPr="00B3056F">
        <w:tab/>
        <w:t>ModifySubscription</w:t>
      </w:r>
      <w:bookmarkEnd w:id="358"/>
      <w:bookmarkEnd w:id="370"/>
      <w:bookmarkEnd w:id="372"/>
      <w:bookmarkEnd w:id="373"/>
      <w:bookmarkEnd w:id="374"/>
      <w:bookmarkEnd w:id="375"/>
      <w:bookmarkEnd w:id="376"/>
    </w:p>
    <w:p w14:paraId="6D7736CA" w14:textId="77777777" w:rsidR="00EF45DA" w:rsidRPr="00B3056F" w:rsidRDefault="00EF45DA" w:rsidP="00EF45DA">
      <w:pPr>
        <w:pStyle w:val="Heading5"/>
      </w:pPr>
      <w:bookmarkStart w:id="377" w:name="_Toc11338378"/>
      <w:bookmarkStart w:id="378" w:name="_Toc27584985"/>
      <w:bookmarkStart w:id="379" w:name="_Toc36456929"/>
      <w:bookmarkStart w:id="380" w:name="_Toc45027808"/>
      <w:bookmarkStart w:id="381" w:name="_Toc45028643"/>
      <w:bookmarkStart w:id="382" w:name="_Toc51867404"/>
      <w:bookmarkStart w:id="383" w:name="_Toc82678805"/>
      <w:r w:rsidRPr="00B3056F">
        <w:t>5.2.2.7.1</w:t>
      </w:r>
      <w:r w:rsidRPr="00B3056F">
        <w:tab/>
        <w:t>General</w:t>
      </w:r>
      <w:bookmarkEnd w:id="377"/>
      <w:bookmarkEnd w:id="378"/>
      <w:bookmarkEnd w:id="379"/>
      <w:bookmarkEnd w:id="380"/>
      <w:bookmarkEnd w:id="381"/>
      <w:bookmarkEnd w:id="382"/>
      <w:bookmarkEnd w:id="383"/>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4" w:name="_Toc11338379"/>
      <w:bookmarkStart w:id="385" w:name="_Toc27584986"/>
      <w:bookmarkStart w:id="386" w:name="_Toc36456930"/>
      <w:bookmarkStart w:id="387" w:name="_Toc45027809"/>
      <w:bookmarkStart w:id="388" w:name="_Toc45028644"/>
      <w:bookmarkStart w:id="389" w:name="_Toc51867405"/>
      <w:bookmarkStart w:id="390" w:name="_Toc82678806"/>
      <w:r w:rsidRPr="00B3056F">
        <w:t>5.2.2.7.2</w:t>
      </w:r>
      <w:r w:rsidRPr="00B3056F">
        <w:tab/>
        <w:t>Modification of a subscription to notifications of data change</w:t>
      </w:r>
      <w:bookmarkEnd w:id="384"/>
      <w:bookmarkEnd w:id="385"/>
      <w:bookmarkEnd w:id="386"/>
      <w:bookmarkEnd w:id="387"/>
      <w:bookmarkEnd w:id="388"/>
      <w:bookmarkEnd w:id="389"/>
      <w:bookmarkEnd w:id="390"/>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7" type="#_x0000_t75" style="width:435.65pt;height:121.55pt" o:ole="">
            <v:imagedata r:id="rId76" o:title=""/>
          </v:shape>
          <o:OLEObject Type="Embed" ProgID="Visio.Drawing.11" ShapeID="_x0000_i1057" DrawAspect="Content" ObjectID="_1693292586"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1" w:name="_Toc11338380"/>
      <w:bookmarkStart w:id="392" w:name="_Toc27584987"/>
      <w:bookmarkStart w:id="393" w:name="_Toc36456931"/>
      <w:bookmarkStart w:id="394" w:name="_Toc45027810"/>
      <w:bookmarkStart w:id="395" w:name="_Toc45028645"/>
      <w:bookmarkStart w:id="396" w:name="_Toc51867406"/>
      <w:bookmarkStart w:id="397" w:name="_Toc82678807"/>
      <w:r w:rsidRPr="00B3056F">
        <w:t>5.2.2.7.3</w:t>
      </w:r>
      <w:r w:rsidRPr="00B3056F">
        <w:tab/>
        <w:t>Modification of a subscription to notifications of shared data change</w:t>
      </w:r>
      <w:bookmarkEnd w:id="391"/>
      <w:bookmarkEnd w:id="392"/>
      <w:bookmarkEnd w:id="393"/>
      <w:bookmarkEnd w:id="394"/>
      <w:bookmarkEnd w:id="395"/>
      <w:bookmarkEnd w:id="396"/>
      <w:bookmarkEnd w:id="397"/>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8" type="#_x0000_t75" style="width:435.65pt;height:119.7pt" o:ole="">
            <v:imagedata r:id="rId78" o:title=""/>
          </v:shape>
          <o:OLEObject Type="Embed" ProgID="Visio.Drawing.11" ShapeID="_x0000_i1058" DrawAspect="Content" ObjectID="_1693292587"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8" w:name="_Toc11338381"/>
      <w:bookmarkStart w:id="399" w:name="_Toc27584988"/>
      <w:bookmarkStart w:id="400" w:name="_Toc36456932"/>
      <w:bookmarkStart w:id="401" w:name="_Toc45027811"/>
      <w:bookmarkStart w:id="402" w:name="_Toc45028646"/>
      <w:bookmarkStart w:id="403" w:name="_Toc51867407"/>
      <w:bookmarkStart w:id="404" w:name="_Toc82678808"/>
      <w:r w:rsidRPr="00B3056F">
        <w:t>5.3</w:t>
      </w:r>
      <w:r w:rsidRPr="00B3056F">
        <w:tab/>
        <w:t>Nudm_UEContextManagement Service</w:t>
      </w:r>
      <w:bookmarkEnd w:id="398"/>
      <w:bookmarkEnd w:id="399"/>
      <w:bookmarkEnd w:id="400"/>
      <w:bookmarkEnd w:id="401"/>
      <w:bookmarkEnd w:id="402"/>
      <w:bookmarkEnd w:id="403"/>
      <w:bookmarkEnd w:id="404"/>
    </w:p>
    <w:p w14:paraId="20908BE0" w14:textId="77777777" w:rsidR="00EF45DA" w:rsidRPr="00B3056F" w:rsidRDefault="00EF45DA" w:rsidP="00EF45DA">
      <w:pPr>
        <w:pStyle w:val="Heading3"/>
      </w:pPr>
      <w:bookmarkStart w:id="405" w:name="_Toc11338382"/>
      <w:bookmarkStart w:id="406" w:name="_Toc27584989"/>
      <w:bookmarkStart w:id="407" w:name="_Toc36456933"/>
      <w:bookmarkStart w:id="408" w:name="_Toc45027812"/>
      <w:bookmarkStart w:id="409" w:name="_Toc45028647"/>
      <w:bookmarkStart w:id="410" w:name="_Toc51867408"/>
      <w:bookmarkStart w:id="411" w:name="_Toc82678809"/>
      <w:r w:rsidRPr="00B3056F">
        <w:t>5.3.1</w:t>
      </w:r>
      <w:r w:rsidRPr="00B3056F">
        <w:tab/>
        <w:t>Service Description</w:t>
      </w:r>
      <w:bookmarkEnd w:id="405"/>
      <w:bookmarkEnd w:id="406"/>
      <w:bookmarkEnd w:id="407"/>
      <w:bookmarkEnd w:id="408"/>
      <w:bookmarkEnd w:id="409"/>
      <w:bookmarkEnd w:id="410"/>
      <w:bookmarkEnd w:id="411"/>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2" w:name="_Toc11338383"/>
      <w:bookmarkStart w:id="413" w:name="_Toc27584990"/>
      <w:bookmarkStart w:id="414" w:name="_Toc36456934"/>
      <w:bookmarkStart w:id="415" w:name="_Toc45027813"/>
      <w:bookmarkStart w:id="416" w:name="_Toc45028648"/>
      <w:bookmarkStart w:id="417" w:name="_Toc51867409"/>
      <w:bookmarkStart w:id="418" w:name="_Toc82678810"/>
      <w:r w:rsidRPr="00B3056F">
        <w:t>5.3.2</w:t>
      </w:r>
      <w:r w:rsidRPr="00B3056F">
        <w:tab/>
        <w:t>Service Operations</w:t>
      </w:r>
      <w:bookmarkEnd w:id="412"/>
      <w:bookmarkEnd w:id="413"/>
      <w:bookmarkEnd w:id="414"/>
      <w:bookmarkEnd w:id="415"/>
      <w:bookmarkEnd w:id="416"/>
      <w:bookmarkEnd w:id="417"/>
      <w:bookmarkEnd w:id="418"/>
    </w:p>
    <w:p w14:paraId="324A4F78" w14:textId="77777777" w:rsidR="00EF45DA" w:rsidRPr="00B3056F" w:rsidRDefault="00EF45DA" w:rsidP="00EF45DA">
      <w:pPr>
        <w:pStyle w:val="Heading4"/>
      </w:pPr>
      <w:bookmarkStart w:id="419" w:name="_Toc11338384"/>
      <w:bookmarkStart w:id="420" w:name="_Toc27584991"/>
      <w:bookmarkStart w:id="421" w:name="_Toc36456935"/>
      <w:bookmarkStart w:id="422" w:name="_Toc45027814"/>
      <w:bookmarkStart w:id="423" w:name="_Toc45028649"/>
      <w:bookmarkStart w:id="424" w:name="_Toc51867410"/>
      <w:bookmarkStart w:id="425" w:name="_Toc82678811"/>
      <w:r w:rsidRPr="00B3056F">
        <w:t>5.3.2.1</w:t>
      </w:r>
      <w:r w:rsidRPr="00B3056F">
        <w:tab/>
        <w:t>Introduction</w:t>
      </w:r>
      <w:bookmarkEnd w:id="419"/>
      <w:bookmarkEnd w:id="420"/>
      <w:bookmarkEnd w:id="421"/>
      <w:bookmarkEnd w:id="422"/>
      <w:bookmarkEnd w:id="423"/>
      <w:bookmarkEnd w:id="424"/>
      <w:bookmarkEnd w:id="425"/>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6" w:name="_Toc11338385"/>
      <w:bookmarkStart w:id="427" w:name="_Toc27584992"/>
      <w:bookmarkStart w:id="428" w:name="_Toc36456936"/>
      <w:bookmarkStart w:id="429" w:name="_Toc45027815"/>
      <w:bookmarkStart w:id="430" w:name="_Toc45028650"/>
      <w:bookmarkStart w:id="431" w:name="_Toc51867411"/>
      <w:bookmarkStart w:id="432" w:name="_Toc82678812"/>
      <w:r w:rsidRPr="00B3056F">
        <w:t>5.3.2.2</w:t>
      </w:r>
      <w:r w:rsidRPr="00B3056F">
        <w:tab/>
        <w:t>Registration</w:t>
      </w:r>
      <w:bookmarkEnd w:id="426"/>
      <w:bookmarkEnd w:id="427"/>
      <w:bookmarkEnd w:id="428"/>
      <w:bookmarkEnd w:id="429"/>
      <w:bookmarkEnd w:id="430"/>
      <w:bookmarkEnd w:id="431"/>
      <w:bookmarkEnd w:id="432"/>
    </w:p>
    <w:p w14:paraId="6AF7299A" w14:textId="77777777" w:rsidR="00EF45DA" w:rsidRPr="00B3056F" w:rsidRDefault="00EF45DA" w:rsidP="00EF45DA">
      <w:pPr>
        <w:pStyle w:val="Heading5"/>
      </w:pPr>
      <w:bookmarkStart w:id="433" w:name="_Toc11338386"/>
      <w:bookmarkStart w:id="434" w:name="_Toc27584993"/>
      <w:bookmarkStart w:id="435" w:name="_Toc36456937"/>
      <w:bookmarkStart w:id="436" w:name="_Toc45027816"/>
      <w:bookmarkStart w:id="437" w:name="_Toc45028651"/>
      <w:bookmarkStart w:id="438" w:name="_Toc51867412"/>
      <w:bookmarkStart w:id="439" w:name="_Toc82678813"/>
      <w:r w:rsidRPr="00B3056F">
        <w:t>5.3.2.2.1</w:t>
      </w:r>
      <w:r w:rsidRPr="00B3056F">
        <w:tab/>
        <w:t>General</w:t>
      </w:r>
      <w:bookmarkEnd w:id="433"/>
      <w:bookmarkEnd w:id="434"/>
      <w:bookmarkEnd w:id="435"/>
      <w:bookmarkEnd w:id="436"/>
      <w:bookmarkEnd w:id="437"/>
      <w:bookmarkEnd w:id="438"/>
      <w:bookmarkEnd w:id="439"/>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40" w:name="_Toc11338387"/>
      <w:bookmarkStart w:id="441" w:name="_Toc27584994"/>
      <w:bookmarkStart w:id="442" w:name="_Toc36456938"/>
      <w:bookmarkStart w:id="443" w:name="_Toc45027817"/>
      <w:bookmarkStart w:id="444" w:name="_Toc45028652"/>
      <w:bookmarkStart w:id="445" w:name="_Toc51867413"/>
      <w:bookmarkStart w:id="446" w:name="_Toc82678814"/>
      <w:r w:rsidRPr="00B3056F">
        <w:t>5.3.2.2.2</w:t>
      </w:r>
      <w:r w:rsidRPr="00B3056F">
        <w:tab/>
        <w:t>AMF registration for 3GPP access</w:t>
      </w:r>
      <w:bookmarkEnd w:id="440"/>
      <w:bookmarkEnd w:id="441"/>
      <w:bookmarkEnd w:id="442"/>
      <w:bookmarkEnd w:id="443"/>
      <w:bookmarkEnd w:id="444"/>
      <w:bookmarkEnd w:id="445"/>
      <w:bookmarkEnd w:id="446"/>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9" type="#_x0000_t75" style="width:435.2pt;height:113.25pt" o:ole="">
            <v:imagedata r:id="rId80" o:title=""/>
          </v:shape>
          <o:OLEObject Type="Embed" ProgID="Visio.Drawing.11" ShapeID="_x0000_i1059" DrawAspect="Content" ObjectID="_1693292588"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7"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7"/>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8" w:name="_Toc11338388"/>
      <w:bookmarkStart w:id="449" w:name="_Toc27584995"/>
      <w:bookmarkStart w:id="450" w:name="_Toc36456939"/>
      <w:bookmarkStart w:id="451" w:name="_Toc45027818"/>
      <w:bookmarkStart w:id="452" w:name="_Toc45028653"/>
      <w:bookmarkStart w:id="453" w:name="_Toc51867414"/>
      <w:bookmarkStart w:id="454" w:name="_Toc82678815"/>
      <w:r w:rsidRPr="00B3056F">
        <w:t>5.3.2.2.3</w:t>
      </w:r>
      <w:r w:rsidRPr="00B3056F">
        <w:tab/>
        <w:t>AMF registration for non 3GPP access</w:t>
      </w:r>
      <w:bookmarkEnd w:id="448"/>
      <w:bookmarkEnd w:id="449"/>
      <w:bookmarkEnd w:id="450"/>
      <w:bookmarkEnd w:id="451"/>
      <w:bookmarkEnd w:id="452"/>
      <w:bookmarkEnd w:id="453"/>
      <w:bookmarkEnd w:id="454"/>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0" type="#_x0000_t75" style="width:435.2pt;height:113.25pt" o:ole="">
            <v:imagedata r:id="rId82" o:title=""/>
          </v:shape>
          <o:OLEObject Type="Embed" ProgID="Visio.Drawing.11" ShapeID="_x0000_i1060" DrawAspect="Content" ObjectID="_1693292589"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5" w:name="_Toc11338389"/>
      <w:bookmarkStart w:id="456" w:name="_Toc27584996"/>
      <w:bookmarkStart w:id="457" w:name="_Toc36456940"/>
      <w:bookmarkStart w:id="458" w:name="_Toc45027819"/>
      <w:bookmarkStart w:id="459" w:name="_Toc45028654"/>
      <w:bookmarkStart w:id="460" w:name="_Toc51867415"/>
      <w:bookmarkStart w:id="461" w:name="_Toc82678816"/>
      <w:r w:rsidRPr="00B3056F">
        <w:t>5.3.2.2.4</w:t>
      </w:r>
      <w:r w:rsidRPr="00B3056F">
        <w:tab/>
        <w:t>SMF registration</w:t>
      </w:r>
      <w:bookmarkEnd w:id="455"/>
      <w:bookmarkEnd w:id="456"/>
      <w:bookmarkEnd w:id="457"/>
      <w:bookmarkEnd w:id="458"/>
      <w:bookmarkEnd w:id="459"/>
      <w:bookmarkEnd w:id="460"/>
      <w:bookmarkEnd w:id="461"/>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1" type="#_x0000_t75" style="width:435.2pt;height:123.8pt" o:ole="">
            <v:imagedata r:id="rId84" o:title=""/>
          </v:shape>
          <o:OLEObject Type="Embed" ProgID="Visio.Drawing.11" ShapeID="_x0000_i1061" DrawAspect="Content" ObjectID="_1693292590"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0C15019" w:rsidR="00EF45DA" w:rsidRPr="00B3056F" w:rsidRDefault="00EF45DA" w:rsidP="00EF45DA">
      <w:pPr>
        <w:pStyle w:val="B1"/>
      </w:pPr>
      <w:r w:rsidRPr="00B3056F">
        <w:tab/>
      </w:r>
      <w:r w:rsidR="00E50B12">
        <w:t xml:space="preserve">If the new SMF 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62" w:name="_Toc11338390"/>
      <w:bookmarkStart w:id="463" w:name="_Toc27584997"/>
      <w:bookmarkStart w:id="464" w:name="_Toc36456941"/>
      <w:bookmarkStart w:id="465" w:name="_Toc45027820"/>
      <w:bookmarkStart w:id="466" w:name="_Toc45028655"/>
      <w:bookmarkStart w:id="467" w:name="_Toc51867416"/>
      <w:bookmarkStart w:id="468" w:name="_Toc82678817"/>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2"/>
      <w:bookmarkEnd w:id="463"/>
      <w:bookmarkEnd w:id="464"/>
      <w:bookmarkEnd w:id="465"/>
      <w:bookmarkEnd w:id="466"/>
      <w:bookmarkEnd w:id="467"/>
      <w:bookmarkEnd w:id="468"/>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2" type="#_x0000_t75" style="width:435.2pt;height:107.3pt" o:ole="">
            <v:imagedata r:id="rId86" o:title=""/>
          </v:shape>
          <o:OLEObject Type="Embed" ProgID="Visio.Drawing.11" ShapeID="_x0000_i1062" DrawAspect="Content" ObjectID="_1693292591"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9" w:name="_Toc11338391"/>
      <w:bookmarkStart w:id="470" w:name="_Toc27584998"/>
      <w:bookmarkStart w:id="471" w:name="_Toc36456942"/>
      <w:bookmarkStart w:id="472" w:name="_Toc45027821"/>
      <w:bookmarkStart w:id="473" w:name="_Toc45028656"/>
      <w:bookmarkStart w:id="474" w:name="_Toc51867417"/>
      <w:bookmarkStart w:id="475" w:name="_Toc82678818"/>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9"/>
      <w:bookmarkEnd w:id="470"/>
      <w:bookmarkEnd w:id="471"/>
      <w:bookmarkEnd w:id="472"/>
      <w:bookmarkEnd w:id="473"/>
      <w:bookmarkEnd w:id="474"/>
      <w:bookmarkEnd w:id="475"/>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3" type="#_x0000_t75" style="width:435.2pt;height:107.3pt" o:ole="">
            <v:imagedata r:id="rId88" o:title=""/>
          </v:shape>
          <o:OLEObject Type="Embed" ProgID="Visio.Drawing.11" ShapeID="_x0000_i1063" DrawAspect="Content" ObjectID="_1693292592"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6" w:name="_Toc45027822"/>
      <w:bookmarkStart w:id="477" w:name="_Toc45028657"/>
      <w:bookmarkStart w:id="478" w:name="_Toc51867418"/>
      <w:bookmarkStart w:id="479" w:name="_Toc82678819"/>
      <w:r w:rsidRPr="006A7EE2">
        <w:t>5.3.2.2.</w:t>
      </w:r>
      <w:r w:rsidR="00FC531E">
        <w:t>7</w:t>
      </w:r>
      <w:r w:rsidRPr="006A7EE2">
        <w:tab/>
      </w:r>
      <w:r>
        <w:t>IP-SM-GW</w:t>
      </w:r>
      <w:r w:rsidRPr="006A7EE2">
        <w:t xml:space="preserve"> registration</w:t>
      </w:r>
      <w:bookmarkEnd w:id="476"/>
      <w:bookmarkEnd w:id="477"/>
      <w:bookmarkEnd w:id="478"/>
      <w:bookmarkEnd w:id="479"/>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4" type="#_x0000_t75" style="width:433.85pt;height:123.8pt" o:ole="">
            <v:imagedata r:id="rId90" o:title=""/>
          </v:shape>
          <o:OLEObject Type="Embed" ProgID="Visio.Drawing.11" ShapeID="_x0000_i1064" DrawAspect="Content" ObjectID="_1693292593"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80" w:name="_Toc11338392"/>
      <w:bookmarkStart w:id="481" w:name="_Toc27584999"/>
      <w:bookmarkStart w:id="482" w:name="_Toc36456943"/>
      <w:bookmarkStart w:id="483" w:name="_Toc45027823"/>
      <w:bookmarkStart w:id="484" w:name="_Toc45028658"/>
      <w:bookmarkStart w:id="485" w:name="_Toc51867419"/>
      <w:bookmarkStart w:id="486" w:name="_Toc82678820"/>
      <w:r w:rsidRPr="00B3056F">
        <w:lastRenderedPageBreak/>
        <w:t>5.3.2.3</w:t>
      </w:r>
      <w:r w:rsidRPr="00B3056F">
        <w:tab/>
        <w:t>DeregistrationNotification</w:t>
      </w:r>
      <w:bookmarkEnd w:id="480"/>
      <w:bookmarkEnd w:id="481"/>
      <w:bookmarkEnd w:id="482"/>
      <w:bookmarkEnd w:id="483"/>
      <w:bookmarkEnd w:id="484"/>
      <w:bookmarkEnd w:id="485"/>
      <w:bookmarkEnd w:id="486"/>
    </w:p>
    <w:p w14:paraId="548D5652" w14:textId="21A79608" w:rsidR="00EF45DA" w:rsidRPr="00B3056F" w:rsidRDefault="00EF45DA" w:rsidP="00EF45DA">
      <w:pPr>
        <w:pStyle w:val="Heading5"/>
      </w:pPr>
      <w:bookmarkStart w:id="487" w:name="_Toc11338393"/>
      <w:bookmarkStart w:id="488" w:name="_Toc27585000"/>
      <w:bookmarkStart w:id="489" w:name="_Toc36456944"/>
      <w:bookmarkStart w:id="490" w:name="_Toc45027824"/>
      <w:bookmarkStart w:id="491" w:name="_Toc45028659"/>
      <w:bookmarkStart w:id="492" w:name="_Toc51867420"/>
      <w:bookmarkStart w:id="493" w:name="_Toc82678821"/>
      <w:r w:rsidRPr="00B3056F">
        <w:t>5.3.2.3.1</w:t>
      </w:r>
      <w:r w:rsidRPr="00B3056F">
        <w:tab/>
        <w:t>General</w:t>
      </w:r>
      <w:bookmarkEnd w:id="487"/>
      <w:bookmarkEnd w:id="488"/>
      <w:bookmarkEnd w:id="489"/>
      <w:bookmarkEnd w:id="490"/>
      <w:bookmarkEnd w:id="491"/>
      <w:bookmarkEnd w:id="492"/>
      <w:bookmarkEnd w:id="493"/>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4" w:name="_Toc11338394"/>
      <w:bookmarkStart w:id="495" w:name="_Toc27585001"/>
      <w:bookmarkStart w:id="496" w:name="_Toc36456945"/>
      <w:bookmarkStart w:id="497" w:name="_Toc45027825"/>
      <w:bookmarkStart w:id="498" w:name="_Toc45028660"/>
      <w:bookmarkStart w:id="499" w:name="_Toc51867421"/>
      <w:bookmarkStart w:id="500" w:name="_Toc82678822"/>
      <w:r w:rsidRPr="00B3056F">
        <w:t>5.3.2.3.2</w:t>
      </w:r>
      <w:r w:rsidRPr="00B3056F">
        <w:tab/>
        <w:t>UDM initiated NF Deregistration</w:t>
      </w:r>
      <w:bookmarkEnd w:id="494"/>
      <w:bookmarkEnd w:id="495"/>
      <w:bookmarkEnd w:id="496"/>
      <w:bookmarkEnd w:id="497"/>
      <w:bookmarkEnd w:id="498"/>
      <w:bookmarkEnd w:id="499"/>
      <w:bookmarkEnd w:id="500"/>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5" type="#_x0000_t75" style="width:435.65pt;height:116.05pt" o:ole="">
            <v:imagedata r:id="rId92" o:title=""/>
          </v:shape>
          <o:OLEObject Type="Embed" ProgID="Visio.Drawing.11" ShapeID="_x0000_i1065" DrawAspect="Content" ObjectID="_1693292594"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1" w:name="_Toc11338395"/>
      <w:bookmarkStart w:id="502" w:name="_Toc27585002"/>
      <w:bookmarkStart w:id="503" w:name="_Toc36456946"/>
      <w:bookmarkStart w:id="504" w:name="_Toc45027826"/>
      <w:bookmarkStart w:id="505" w:name="_Toc45028661"/>
      <w:bookmarkStart w:id="506" w:name="_Toc51867422"/>
      <w:bookmarkStart w:id="507" w:name="_Toc82678823"/>
      <w:r w:rsidRPr="00B3056F">
        <w:t>5.3.2.4</w:t>
      </w:r>
      <w:r w:rsidRPr="00B3056F">
        <w:tab/>
        <w:t>Deregistration</w:t>
      </w:r>
      <w:bookmarkEnd w:id="501"/>
      <w:bookmarkEnd w:id="502"/>
      <w:bookmarkEnd w:id="503"/>
      <w:bookmarkEnd w:id="504"/>
      <w:bookmarkEnd w:id="505"/>
      <w:bookmarkEnd w:id="506"/>
      <w:bookmarkEnd w:id="507"/>
    </w:p>
    <w:p w14:paraId="5786CD61" w14:textId="2D3BF437" w:rsidR="00EF45DA" w:rsidRPr="00B3056F" w:rsidRDefault="00EF45DA" w:rsidP="00EF45DA">
      <w:pPr>
        <w:pStyle w:val="Heading5"/>
      </w:pPr>
      <w:bookmarkStart w:id="508" w:name="_Toc11338396"/>
      <w:bookmarkStart w:id="509" w:name="_Toc27585003"/>
      <w:bookmarkStart w:id="510" w:name="_Toc36456947"/>
      <w:bookmarkStart w:id="511" w:name="_Toc45027827"/>
      <w:bookmarkStart w:id="512" w:name="_Toc45028662"/>
      <w:bookmarkStart w:id="513" w:name="_Toc51867423"/>
      <w:bookmarkStart w:id="514" w:name="_Toc82678824"/>
      <w:r w:rsidRPr="00B3056F">
        <w:t>5.3.2.4.1</w:t>
      </w:r>
      <w:r w:rsidRPr="00B3056F">
        <w:tab/>
        <w:t>General</w:t>
      </w:r>
      <w:bookmarkEnd w:id="508"/>
      <w:bookmarkEnd w:id="509"/>
      <w:bookmarkEnd w:id="510"/>
      <w:bookmarkEnd w:id="511"/>
      <w:bookmarkEnd w:id="512"/>
      <w:bookmarkEnd w:id="513"/>
      <w:bookmarkEnd w:id="514"/>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5" w:name="_Toc11338397"/>
      <w:bookmarkStart w:id="516" w:name="_Toc27585004"/>
      <w:bookmarkStart w:id="517" w:name="_Toc36456948"/>
      <w:bookmarkStart w:id="518" w:name="_Toc45027828"/>
      <w:bookmarkStart w:id="519" w:name="_Toc45028663"/>
      <w:bookmarkStart w:id="520" w:name="_Toc51867424"/>
      <w:bookmarkStart w:id="521" w:name="_Toc82678825"/>
      <w:r w:rsidRPr="00B3056F">
        <w:lastRenderedPageBreak/>
        <w:t>5.3.2.4.2</w:t>
      </w:r>
      <w:r w:rsidRPr="00B3056F">
        <w:tab/>
        <w:t>AMF deregistration for 3GPP access</w:t>
      </w:r>
      <w:bookmarkEnd w:id="515"/>
      <w:bookmarkEnd w:id="516"/>
      <w:bookmarkEnd w:id="517"/>
      <w:bookmarkEnd w:id="518"/>
      <w:bookmarkEnd w:id="519"/>
      <w:bookmarkEnd w:id="520"/>
      <w:bookmarkEnd w:id="521"/>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6" type="#_x0000_t75" style="width:435.65pt;height:107.3pt" o:ole="">
            <v:imagedata r:id="rId94" o:title=""/>
          </v:shape>
          <o:OLEObject Type="Embed" ProgID="Visio.Drawing.11" ShapeID="_x0000_i1066" DrawAspect="Content" ObjectID="_1693292595"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2" w:name="_Toc11338398"/>
      <w:bookmarkStart w:id="523" w:name="_Toc27585005"/>
      <w:bookmarkStart w:id="524" w:name="_Toc36456949"/>
      <w:bookmarkStart w:id="525" w:name="_Toc45027829"/>
      <w:bookmarkStart w:id="526" w:name="_Toc45028664"/>
      <w:bookmarkStart w:id="527" w:name="_Toc51867425"/>
      <w:bookmarkStart w:id="528" w:name="_Toc82678826"/>
      <w:r w:rsidRPr="00B3056F">
        <w:t>5.3.2.4.3</w:t>
      </w:r>
      <w:r w:rsidRPr="00B3056F">
        <w:tab/>
        <w:t>AMF deregistration for non-3GPP access</w:t>
      </w:r>
      <w:bookmarkEnd w:id="522"/>
      <w:bookmarkEnd w:id="523"/>
      <w:bookmarkEnd w:id="524"/>
      <w:bookmarkEnd w:id="525"/>
      <w:bookmarkEnd w:id="526"/>
      <w:bookmarkEnd w:id="527"/>
      <w:bookmarkEnd w:id="528"/>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7" type="#_x0000_t75" style="width:435.65pt;height:107.3pt" o:ole="">
            <v:imagedata r:id="rId96" o:title=""/>
          </v:shape>
          <o:OLEObject Type="Embed" ProgID="Visio.Drawing.11" ShapeID="_x0000_i1067" DrawAspect="Content" ObjectID="_1693292596"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9" w:name="_Toc11338399"/>
      <w:bookmarkStart w:id="530" w:name="_Toc27585006"/>
      <w:bookmarkStart w:id="531" w:name="_Toc36456950"/>
      <w:bookmarkStart w:id="532" w:name="_Toc45027830"/>
      <w:bookmarkStart w:id="533" w:name="_Toc45028665"/>
      <w:bookmarkStart w:id="534" w:name="_Toc51867426"/>
      <w:bookmarkStart w:id="535" w:name="_Toc82678827"/>
      <w:r w:rsidRPr="00B3056F">
        <w:t>5.3.2.4.4</w:t>
      </w:r>
      <w:r w:rsidRPr="00B3056F">
        <w:tab/>
        <w:t>SMF deregistration</w:t>
      </w:r>
      <w:bookmarkEnd w:id="529"/>
      <w:bookmarkEnd w:id="530"/>
      <w:bookmarkEnd w:id="531"/>
      <w:bookmarkEnd w:id="532"/>
      <w:bookmarkEnd w:id="533"/>
      <w:bookmarkEnd w:id="534"/>
      <w:bookmarkEnd w:id="535"/>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8" type="#_x0000_t75" style="width:435.65pt;height:107.3pt" o:ole="">
            <v:imagedata r:id="rId98" o:title=""/>
          </v:shape>
          <o:OLEObject Type="Embed" ProgID="Visio.Drawing.11" ShapeID="_x0000_i1068" DrawAspect="Content" ObjectID="_1693292597"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6" w:name="_Toc11338400"/>
      <w:bookmarkStart w:id="537" w:name="_Toc27585007"/>
      <w:bookmarkStart w:id="538" w:name="_Toc36456951"/>
      <w:bookmarkStart w:id="539" w:name="_Toc45027831"/>
      <w:bookmarkStart w:id="540" w:name="_Toc45028666"/>
      <w:bookmarkStart w:id="541" w:name="_Toc51867427"/>
      <w:bookmarkStart w:id="542" w:name="_Toc82678828"/>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6"/>
      <w:bookmarkEnd w:id="537"/>
      <w:bookmarkEnd w:id="538"/>
      <w:bookmarkEnd w:id="539"/>
      <w:bookmarkEnd w:id="540"/>
      <w:bookmarkEnd w:id="541"/>
      <w:bookmarkEnd w:id="542"/>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9" type="#_x0000_t75" style="width:435.65pt;height:107.3pt" o:ole="">
            <v:imagedata r:id="rId100" o:title=""/>
          </v:shape>
          <o:OLEObject Type="Embed" ProgID="Visio.Drawing.11" ShapeID="_x0000_i1069" DrawAspect="Content" ObjectID="_1693292598"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3" w:name="_Toc11338401"/>
      <w:bookmarkStart w:id="544" w:name="_Toc27585008"/>
      <w:bookmarkStart w:id="545" w:name="_Toc36456952"/>
      <w:bookmarkStart w:id="546" w:name="_Toc45027832"/>
      <w:bookmarkStart w:id="547" w:name="_Toc45028667"/>
      <w:bookmarkStart w:id="548" w:name="_Toc51867428"/>
      <w:bookmarkStart w:id="549" w:name="_Toc82678829"/>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3"/>
      <w:bookmarkEnd w:id="544"/>
      <w:bookmarkEnd w:id="545"/>
      <w:bookmarkEnd w:id="546"/>
      <w:bookmarkEnd w:id="547"/>
      <w:bookmarkEnd w:id="548"/>
      <w:bookmarkEnd w:id="549"/>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0" type="#_x0000_t75" style="width:435.65pt;height:107.3pt" o:ole="">
            <v:imagedata r:id="rId102" o:title=""/>
          </v:shape>
          <o:OLEObject Type="Embed" ProgID="Visio.Drawing.11" ShapeID="_x0000_i1070" DrawAspect="Content" ObjectID="_1693292599"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50" w:name="_Toc45027833"/>
      <w:bookmarkStart w:id="551" w:name="_Toc45028668"/>
      <w:bookmarkStart w:id="552" w:name="_Toc51867429"/>
      <w:bookmarkStart w:id="553" w:name="_Toc82678830"/>
      <w:r w:rsidRPr="006A7EE2">
        <w:t>5.3.2.4.</w:t>
      </w:r>
      <w:r w:rsidR="00FC531E">
        <w:t>7</w:t>
      </w:r>
      <w:r w:rsidRPr="006A7EE2">
        <w:tab/>
      </w:r>
      <w:r>
        <w:t>IP-SM-GW</w:t>
      </w:r>
      <w:r w:rsidRPr="006A7EE2">
        <w:t xml:space="preserve"> deregistration</w:t>
      </w:r>
      <w:bookmarkEnd w:id="550"/>
      <w:bookmarkEnd w:id="551"/>
      <w:bookmarkEnd w:id="552"/>
      <w:bookmarkEnd w:id="553"/>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1" type="#_x0000_t75" style="width:433.85pt;height:107.3pt" o:ole="">
            <v:imagedata r:id="rId104" o:title=""/>
          </v:shape>
          <o:OLEObject Type="Embed" ProgID="Visio.Drawing.11" ShapeID="_x0000_i1071" DrawAspect="Content" ObjectID="_1693292600"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4" w:name="_Toc11338402"/>
      <w:bookmarkStart w:id="555" w:name="_Toc27585009"/>
      <w:bookmarkStart w:id="556" w:name="_Toc36456953"/>
      <w:bookmarkStart w:id="557" w:name="_Toc45027834"/>
      <w:bookmarkStart w:id="558" w:name="_Toc45028669"/>
      <w:bookmarkStart w:id="559" w:name="_Toc51867430"/>
      <w:bookmarkStart w:id="560" w:name="_Toc82678831"/>
      <w:r w:rsidRPr="00B3056F">
        <w:t>5.3.2.5</w:t>
      </w:r>
      <w:r w:rsidRPr="00B3056F">
        <w:tab/>
        <w:t>Get</w:t>
      </w:r>
      <w:bookmarkEnd w:id="554"/>
      <w:bookmarkEnd w:id="555"/>
      <w:bookmarkEnd w:id="556"/>
      <w:bookmarkEnd w:id="557"/>
      <w:bookmarkEnd w:id="558"/>
      <w:bookmarkEnd w:id="559"/>
      <w:bookmarkEnd w:id="560"/>
    </w:p>
    <w:p w14:paraId="168D0597" w14:textId="34DB7B52" w:rsidR="00EF45DA" w:rsidRPr="00B3056F" w:rsidRDefault="00EF45DA" w:rsidP="00EF45DA">
      <w:pPr>
        <w:pStyle w:val="Heading5"/>
      </w:pPr>
      <w:bookmarkStart w:id="561" w:name="_Toc11338403"/>
      <w:bookmarkStart w:id="562" w:name="_Toc27585010"/>
      <w:bookmarkStart w:id="563" w:name="_Toc36456954"/>
      <w:bookmarkStart w:id="564" w:name="_Toc45027835"/>
      <w:bookmarkStart w:id="565" w:name="_Toc45028670"/>
      <w:bookmarkStart w:id="566" w:name="_Toc51867431"/>
      <w:bookmarkStart w:id="567" w:name="_Toc82678832"/>
      <w:r w:rsidRPr="00B3056F">
        <w:t>5.3.2.5.1</w:t>
      </w:r>
      <w:r w:rsidRPr="00B3056F">
        <w:tab/>
        <w:t>General</w:t>
      </w:r>
      <w:bookmarkEnd w:id="561"/>
      <w:bookmarkEnd w:id="562"/>
      <w:bookmarkEnd w:id="563"/>
      <w:bookmarkEnd w:id="564"/>
      <w:bookmarkEnd w:id="565"/>
      <w:bookmarkEnd w:id="566"/>
      <w:bookmarkEnd w:id="567"/>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8" w:name="_Toc11338404"/>
      <w:bookmarkStart w:id="569" w:name="_Toc27585011"/>
      <w:bookmarkStart w:id="570" w:name="_Toc36456955"/>
      <w:bookmarkStart w:id="571" w:name="_Toc45027836"/>
      <w:bookmarkStart w:id="572" w:name="_Toc45028671"/>
      <w:bookmarkStart w:id="573" w:name="_Toc51867432"/>
      <w:bookmarkStart w:id="574" w:name="_Toc82678833"/>
      <w:r w:rsidRPr="00B3056F">
        <w:t>5.3.2.5.2</w:t>
      </w:r>
      <w:r w:rsidRPr="00B3056F">
        <w:tab/>
        <w:t>Amf3GppAccessRegistration Information Retrieval</w:t>
      </w:r>
      <w:bookmarkEnd w:id="568"/>
      <w:bookmarkEnd w:id="569"/>
      <w:bookmarkEnd w:id="570"/>
      <w:bookmarkEnd w:id="571"/>
      <w:bookmarkEnd w:id="572"/>
      <w:bookmarkEnd w:id="573"/>
      <w:bookmarkEnd w:id="574"/>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2" type="#_x0000_t75" style="width:435.65pt;height:119.7pt" o:ole="">
            <v:imagedata r:id="rId106" o:title=""/>
          </v:shape>
          <o:OLEObject Type="Embed" ProgID="Visio.Drawing.11" ShapeID="_x0000_i1072" DrawAspect="Content" ObjectID="_1693292601"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5" w:name="_Toc11338405"/>
      <w:bookmarkStart w:id="576" w:name="_Toc27585012"/>
      <w:bookmarkStart w:id="577" w:name="_Toc36456956"/>
      <w:bookmarkStart w:id="578" w:name="_Toc45027837"/>
      <w:bookmarkStart w:id="579" w:name="_Toc45028672"/>
      <w:bookmarkStart w:id="580" w:name="_Toc51867433"/>
      <w:bookmarkStart w:id="581" w:name="_Toc82678834"/>
      <w:r w:rsidRPr="00B3056F">
        <w:t>5.3.2.5.3</w:t>
      </w:r>
      <w:r w:rsidRPr="00B3056F">
        <w:tab/>
        <w:t>AmfNon3GppAccessRegistration Information Retrieval</w:t>
      </w:r>
      <w:bookmarkEnd w:id="575"/>
      <w:bookmarkEnd w:id="576"/>
      <w:bookmarkEnd w:id="577"/>
      <w:bookmarkEnd w:id="578"/>
      <w:bookmarkEnd w:id="579"/>
      <w:bookmarkEnd w:id="580"/>
      <w:bookmarkEnd w:id="581"/>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3" type="#_x0000_t75" style="width:435.65pt;height:119.7pt" o:ole="">
            <v:imagedata r:id="rId108" o:title=""/>
          </v:shape>
          <o:OLEObject Type="Embed" ProgID="Visio.Drawing.11" ShapeID="_x0000_i1073" DrawAspect="Content" ObjectID="_1693292602"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2" w:name="_Toc11338406"/>
      <w:bookmarkStart w:id="583" w:name="_Toc27585013"/>
      <w:bookmarkStart w:id="584" w:name="_Toc36456957"/>
      <w:bookmarkStart w:id="585" w:name="_Toc45027838"/>
      <w:bookmarkStart w:id="586" w:name="_Toc45028673"/>
      <w:bookmarkStart w:id="587" w:name="_Toc51867434"/>
      <w:bookmarkStart w:id="588" w:name="_Toc82678835"/>
      <w:r w:rsidRPr="00B3056F">
        <w:t>5.3.2.5.4</w:t>
      </w:r>
      <w:r w:rsidRPr="00B3056F">
        <w:tab/>
      </w:r>
      <w:bookmarkEnd w:id="582"/>
      <w:r w:rsidRPr="00B3056F">
        <w:t>Void</w:t>
      </w:r>
      <w:bookmarkEnd w:id="583"/>
      <w:bookmarkEnd w:id="584"/>
      <w:bookmarkEnd w:id="585"/>
      <w:bookmarkEnd w:id="586"/>
      <w:bookmarkEnd w:id="587"/>
      <w:bookmarkEnd w:id="588"/>
    </w:p>
    <w:p w14:paraId="5143C5BC" w14:textId="77777777" w:rsidR="00EF45DA" w:rsidRPr="00B3056F" w:rsidRDefault="00EF45DA" w:rsidP="00EF45DA">
      <w:pPr>
        <w:pStyle w:val="Heading5"/>
      </w:pPr>
      <w:bookmarkStart w:id="589" w:name="_Toc11338407"/>
      <w:bookmarkStart w:id="590" w:name="_Toc27585014"/>
      <w:bookmarkStart w:id="591" w:name="_Toc36456958"/>
      <w:bookmarkStart w:id="592" w:name="_Toc45027839"/>
      <w:bookmarkStart w:id="593" w:name="_Toc45028674"/>
      <w:bookmarkStart w:id="594" w:name="_Toc51867435"/>
      <w:bookmarkStart w:id="595" w:name="_Toc82678836"/>
      <w:r w:rsidRPr="00B3056F">
        <w:t>5.3.2.5.5</w:t>
      </w:r>
      <w:r w:rsidRPr="00B3056F">
        <w:tab/>
        <w:t>SmsfRegistration Information Retrieval for 3GPP Access</w:t>
      </w:r>
      <w:bookmarkEnd w:id="589"/>
      <w:bookmarkEnd w:id="590"/>
      <w:bookmarkEnd w:id="591"/>
      <w:bookmarkEnd w:id="592"/>
      <w:bookmarkEnd w:id="593"/>
      <w:bookmarkEnd w:id="594"/>
      <w:bookmarkEnd w:id="595"/>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4" type="#_x0000_t75" style="width:434.75pt;height:118.3pt" o:ole="">
            <v:imagedata r:id="rId110" o:title=""/>
          </v:shape>
          <o:OLEObject Type="Embed" ProgID="Visio.Drawing.15" ShapeID="_x0000_i1074" DrawAspect="Content" ObjectID="_1693292603"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6" w:name="_Toc11338408"/>
      <w:bookmarkStart w:id="597" w:name="_Toc27585015"/>
      <w:bookmarkStart w:id="598" w:name="_Toc36456959"/>
      <w:bookmarkStart w:id="599" w:name="_Toc45027840"/>
      <w:bookmarkStart w:id="600" w:name="_Toc45028675"/>
      <w:bookmarkStart w:id="601" w:name="_Toc51867436"/>
      <w:bookmarkStart w:id="602" w:name="_Toc82678837"/>
      <w:r w:rsidRPr="00B3056F">
        <w:t>5.3.2.5.6</w:t>
      </w:r>
      <w:r w:rsidRPr="00B3056F">
        <w:tab/>
        <w:t>SmsfRegistration Information Retrieval for Non-3GPP Access</w:t>
      </w:r>
      <w:bookmarkEnd w:id="596"/>
      <w:bookmarkEnd w:id="597"/>
      <w:bookmarkEnd w:id="598"/>
      <w:bookmarkEnd w:id="599"/>
      <w:bookmarkEnd w:id="600"/>
      <w:bookmarkEnd w:id="601"/>
      <w:bookmarkEnd w:id="602"/>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5" type="#_x0000_t75" style="width:434.75pt;height:118.3pt" o:ole="">
            <v:imagedata r:id="rId112" o:title=""/>
          </v:shape>
          <o:OLEObject Type="Embed" ProgID="Visio.Drawing.15" ShapeID="_x0000_i1075" DrawAspect="Content" ObjectID="_1693292604"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3" w:name="_Toc27585016"/>
      <w:bookmarkStart w:id="604" w:name="_Toc36456960"/>
      <w:bookmarkStart w:id="605" w:name="_Toc45027841"/>
      <w:bookmarkStart w:id="606" w:name="_Toc45028676"/>
      <w:bookmarkStart w:id="607" w:name="_Toc51867437"/>
      <w:bookmarkStart w:id="608" w:name="_Toc82678838"/>
      <w:r w:rsidRPr="00B3056F">
        <w:t>5.3.2.5.7</w:t>
      </w:r>
      <w:r w:rsidRPr="00B3056F">
        <w:tab/>
        <w:t>SmfRegistration Information Retrieval</w:t>
      </w:r>
      <w:bookmarkEnd w:id="603"/>
      <w:bookmarkEnd w:id="604"/>
      <w:bookmarkEnd w:id="605"/>
      <w:bookmarkEnd w:id="606"/>
      <w:bookmarkEnd w:id="607"/>
      <w:bookmarkEnd w:id="608"/>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6" type="#_x0000_t75" style="width:433.85pt;height:118.3pt" o:ole="">
            <v:imagedata r:id="rId114" o:title=""/>
          </v:shape>
          <o:OLEObject Type="Embed" ProgID="Visio.Drawing.11" ShapeID="_x0000_i1076" DrawAspect="Content" ObjectID="_1693292605"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9" w:name="_Toc36456961"/>
      <w:bookmarkStart w:id="610" w:name="_Toc45027842"/>
      <w:bookmarkStart w:id="611" w:name="_Toc45028677"/>
      <w:bookmarkStart w:id="612" w:name="_Toc51867438"/>
      <w:bookmarkStart w:id="613" w:name="_Toc11338409"/>
      <w:bookmarkStart w:id="614" w:name="_Toc27585017"/>
      <w:bookmarkStart w:id="615" w:name="_Toc82678839"/>
      <w:r w:rsidRPr="00B3056F">
        <w:lastRenderedPageBreak/>
        <w:t>5.3.2.5.8</w:t>
      </w:r>
      <w:r w:rsidRPr="00B3056F">
        <w:tab/>
        <w:t>Individual SmfRegistration Information Retrieval</w:t>
      </w:r>
      <w:bookmarkEnd w:id="609"/>
      <w:bookmarkEnd w:id="610"/>
      <w:bookmarkEnd w:id="611"/>
      <w:bookmarkEnd w:id="612"/>
      <w:bookmarkEnd w:id="615"/>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7" type="#_x0000_t75" style="width:435.65pt;height:119.7pt" o:ole="">
            <v:imagedata r:id="rId116" o:title=""/>
          </v:shape>
          <o:OLEObject Type="Embed" ProgID="Visio.Drawing.11" ShapeID="_x0000_i1077" DrawAspect="Content" ObjectID="_1693292606"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6" w:name="_Toc36456962"/>
      <w:bookmarkStart w:id="617" w:name="_Toc45027843"/>
      <w:bookmarkStart w:id="618" w:name="_Toc45028678"/>
      <w:bookmarkStart w:id="619" w:name="_Toc51867439"/>
      <w:bookmarkStart w:id="620" w:name="_Toc82678840"/>
      <w:r w:rsidRPr="00B3056F">
        <w:t>5.3.2.5.9</w:t>
      </w:r>
      <w:r w:rsidRPr="00B3056F">
        <w:tab/>
      </w:r>
      <w:r w:rsidRPr="00B3056F">
        <w:rPr>
          <w:rFonts w:hint="eastAsia"/>
          <w:lang w:eastAsia="zh-CN"/>
        </w:rPr>
        <w:t>Location</w:t>
      </w:r>
      <w:r w:rsidRPr="00B3056F">
        <w:t xml:space="preserve"> Information Retrieval</w:t>
      </w:r>
      <w:bookmarkEnd w:id="616"/>
      <w:bookmarkEnd w:id="617"/>
      <w:bookmarkEnd w:id="618"/>
      <w:bookmarkEnd w:id="619"/>
      <w:bookmarkEnd w:id="620"/>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78" type="#_x0000_t75" style="width:433.85pt;height:119.25pt" o:ole="">
            <v:imagedata r:id="rId118" o:title=""/>
          </v:shape>
          <o:OLEObject Type="Embed" ProgID="Visio.Drawing.11" ShapeID="_x0000_i1078" DrawAspect="Content" ObjectID="_1693292607"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614982">
      <w:pPr>
        <w:ind w:left="568" w:hanging="284"/>
      </w:pPr>
      <w:r w:rsidRPr="00B3056F">
        <w:t>2</w:t>
      </w:r>
      <w:r w:rsidR="00614982">
        <w:t>a</w:t>
      </w:r>
      <w:r w:rsidRPr="00B3056F">
        <w:t>.</w:t>
      </w:r>
      <w:r w:rsidRPr="00B3056F">
        <w:tab/>
        <w:t xml:space="preserve">The UDM responds with "200 OK" with the message body containing the UE's </w:t>
      </w:r>
      <w:r w:rsidRPr="00B3056F">
        <w:rPr>
          <w:rFonts w:hint="eastAsia"/>
          <w:lang w:eastAsia="zh-CN"/>
        </w:rPr>
        <w:t>LocationInfo</w:t>
      </w:r>
      <w:r w:rsidRPr="00B3056F">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1" w:name="_Toc45027844"/>
      <w:bookmarkStart w:id="622" w:name="_Toc45028679"/>
      <w:bookmarkStart w:id="623" w:name="_Toc51867440"/>
      <w:bookmarkStart w:id="624" w:name="_Toc36456963"/>
      <w:bookmarkStart w:id="625" w:name="_Toc82678841"/>
      <w:r w:rsidRPr="006A7EE2">
        <w:lastRenderedPageBreak/>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1"/>
      <w:bookmarkEnd w:id="622"/>
      <w:bookmarkEnd w:id="623"/>
      <w:bookmarkEnd w:id="625"/>
    </w:p>
    <w:p w14:paraId="1E99C09D" w14:textId="1AF89576"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9" type="#_x0000_t75" style="width:433.85pt;height:119.7pt" o:ole="">
            <v:imagedata r:id="rId120" o:title=""/>
          </v:shape>
          <o:OLEObject Type="Embed" ProgID="Visio.Drawing.11" ShapeID="_x0000_i1079" DrawAspect="Content" ObjectID="_1693292608"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6" w:name="_Toc45027845"/>
      <w:bookmarkStart w:id="627" w:name="_Toc45028680"/>
      <w:bookmarkStart w:id="628" w:name="_Toc51867441"/>
      <w:bookmarkStart w:id="629" w:name="_Toc82678842"/>
      <w:r w:rsidRPr="006A7EE2">
        <w:t>5.3.2.5.</w:t>
      </w:r>
      <w:r w:rsidR="00FC531E">
        <w:t>11</w:t>
      </w:r>
      <w:r w:rsidRPr="006A7EE2">
        <w:tab/>
      </w:r>
      <w:r>
        <w:t xml:space="preserve">IP-SM-GW </w:t>
      </w:r>
      <w:r w:rsidRPr="006A7EE2">
        <w:t>Registration Information Retrieval</w:t>
      </w:r>
      <w:bookmarkEnd w:id="626"/>
      <w:bookmarkEnd w:id="627"/>
      <w:bookmarkEnd w:id="628"/>
      <w:bookmarkEnd w:id="629"/>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0" type="#_x0000_t75" style="width:433.85pt;height:119.7pt" o:ole="">
            <v:imagedata r:id="rId122" o:title=""/>
          </v:shape>
          <o:OLEObject Type="Embed" ProgID="Visio.Drawing.11" ShapeID="_x0000_i1080" DrawAspect="Content" ObjectID="_1693292609"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30" w:name="_Toc45027846"/>
      <w:bookmarkStart w:id="631" w:name="_Toc45028681"/>
      <w:bookmarkStart w:id="632" w:name="_Toc51867442"/>
      <w:bookmarkStart w:id="633" w:name="_Toc82678843"/>
      <w:r w:rsidRPr="00B3056F">
        <w:t>5.3.2.6</w:t>
      </w:r>
      <w:r w:rsidRPr="00B3056F">
        <w:tab/>
        <w:t>Update</w:t>
      </w:r>
      <w:bookmarkEnd w:id="613"/>
      <w:bookmarkEnd w:id="614"/>
      <w:bookmarkEnd w:id="624"/>
      <w:bookmarkEnd w:id="630"/>
      <w:bookmarkEnd w:id="631"/>
      <w:bookmarkEnd w:id="632"/>
      <w:bookmarkEnd w:id="633"/>
    </w:p>
    <w:p w14:paraId="6FD9D7D7" w14:textId="0971128C" w:rsidR="00EF45DA" w:rsidRPr="00B3056F" w:rsidRDefault="00EF45DA" w:rsidP="00EF45DA">
      <w:pPr>
        <w:pStyle w:val="Heading5"/>
      </w:pPr>
      <w:bookmarkStart w:id="634" w:name="_Toc11338410"/>
      <w:bookmarkStart w:id="635" w:name="_Toc27585018"/>
      <w:bookmarkStart w:id="636" w:name="_Toc36456964"/>
      <w:bookmarkStart w:id="637" w:name="_Toc45027847"/>
      <w:bookmarkStart w:id="638" w:name="_Toc45028682"/>
      <w:bookmarkStart w:id="639" w:name="_Toc51867443"/>
      <w:bookmarkStart w:id="640" w:name="_Toc82678844"/>
      <w:r w:rsidRPr="00B3056F">
        <w:t>5.3.2.6.1</w:t>
      </w:r>
      <w:r w:rsidRPr="00B3056F">
        <w:tab/>
        <w:t>General</w:t>
      </w:r>
      <w:bookmarkEnd w:id="634"/>
      <w:bookmarkEnd w:id="635"/>
      <w:bookmarkEnd w:id="636"/>
      <w:bookmarkEnd w:id="637"/>
      <w:bookmarkEnd w:id="638"/>
      <w:bookmarkEnd w:id="639"/>
      <w:bookmarkEnd w:id="640"/>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lastRenderedPageBreak/>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1" w:name="_Toc11338411"/>
      <w:bookmarkStart w:id="642" w:name="_Toc27585019"/>
      <w:bookmarkStart w:id="643" w:name="_Toc36456965"/>
      <w:bookmarkStart w:id="644" w:name="_Toc45027848"/>
      <w:bookmarkStart w:id="645" w:name="_Toc45028683"/>
      <w:bookmarkStart w:id="646" w:name="_Toc51867444"/>
      <w:bookmarkStart w:id="647" w:name="_Toc82678845"/>
      <w:r w:rsidRPr="00B3056F">
        <w:t>5.3.2.6.2</w:t>
      </w:r>
      <w:r w:rsidRPr="00B3056F">
        <w:tab/>
        <w:t>Update A Parameter (e.g. PEI) in the AMF Registration For 3GPP Access</w:t>
      </w:r>
      <w:bookmarkEnd w:id="641"/>
      <w:bookmarkEnd w:id="642"/>
      <w:bookmarkEnd w:id="643"/>
      <w:bookmarkEnd w:id="644"/>
      <w:bookmarkEnd w:id="645"/>
      <w:bookmarkEnd w:id="646"/>
      <w:bookmarkEnd w:id="647"/>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1" type="#_x0000_t75" style="width:435.65pt;height:107.3pt" o:ole="">
            <v:imagedata r:id="rId124" o:title=""/>
          </v:shape>
          <o:OLEObject Type="Embed" ProgID="Visio.Drawing.11" ShapeID="_x0000_i1081" DrawAspect="Content" ObjectID="_1693292610"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8" w:name="_Toc11338412"/>
      <w:bookmarkStart w:id="649" w:name="_Toc27585020"/>
      <w:bookmarkStart w:id="650" w:name="_Toc36456966"/>
      <w:bookmarkStart w:id="651" w:name="_Toc45027849"/>
      <w:bookmarkStart w:id="652" w:name="_Toc45028684"/>
      <w:bookmarkStart w:id="653" w:name="_Toc51867445"/>
      <w:bookmarkStart w:id="654" w:name="_Toc82678846"/>
      <w:r w:rsidRPr="00B3056F">
        <w:t>5.3.2.6.3</w:t>
      </w:r>
      <w:r w:rsidRPr="00B3056F">
        <w:tab/>
        <w:t>Update A Parameter (e.g. PEI) in the AMF Registration For Non 3GPP Access</w:t>
      </w:r>
      <w:bookmarkEnd w:id="648"/>
      <w:bookmarkEnd w:id="649"/>
      <w:bookmarkEnd w:id="650"/>
      <w:bookmarkEnd w:id="651"/>
      <w:bookmarkEnd w:id="652"/>
      <w:bookmarkEnd w:id="653"/>
      <w:bookmarkEnd w:id="654"/>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2" type="#_x0000_t75" style="width:435.65pt;height:107.3pt" o:ole="">
            <v:imagedata r:id="rId126" o:title=""/>
          </v:shape>
          <o:OLEObject Type="Embed" ProgID="Visio.Drawing.11" ShapeID="_x0000_i1082" DrawAspect="Content" ObjectID="_1693292611"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5" w:name="_Toc11338413"/>
      <w:bookmarkStart w:id="656" w:name="_Toc27585021"/>
      <w:bookmarkStart w:id="657" w:name="_Toc36456967"/>
      <w:bookmarkStart w:id="658" w:name="_Toc45027850"/>
      <w:bookmarkStart w:id="659" w:name="_Toc45028685"/>
      <w:bookmarkStart w:id="660" w:name="_Toc51867446"/>
      <w:bookmarkStart w:id="661" w:name="_Toc82678847"/>
      <w:r w:rsidRPr="00B3056F">
        <w:t>5.3.2.7</w:t>
      </w:r>
      <w:r w:rsidRPr="00B3056F">
        <w:tab/>
        <w:t>P-CSCF-RestorationNotification</w:t>
      </w:r>
      <w:bookmarkEnd w:id="655"/>
      <w:bookmarkEnd w:id="656"/>
      <w:bookmarkEnd w:id="657"/>
      <w:bookmarkEnd w:id="658"/>
      <w:bookmarkEnd w:id="659"/>
      <w:bookmarkEnd w:id="660"/>
      <w:bookmarkEnd w:id="661"/>
    </w:p>
    <w:p w14:paraId="58E4D725" w14:textId="092C4FEF" w:rsidR="00EF45DA" w:rsidRPr="00B3056F" w:rsidRDefault="00EF45DA" w:rsidP="00EF45DA">
      <w:pPr>
        <w:pStyle w:val="Heading5"/>
      </w:pPr>
      <w:bookmarkStart w:id="662" w:name="_Toc11338414"/>
      <w:bookmarkStart w:id="663" w:name="_Toc27585022"/>
      <w:bookmarkStart w:id="664" w:name="_Toc36456968"/>
      <w:bookmarkStart w:id="665" w:name="_Toc45027851"/>
      <w:bookmarkStart w:id="666" w:name="_Toc45028686"/>
      <w:bookmarkStart w:id="667" w:name="_Toc51867447"/>
      <w:bookmarkStart w:id="668" w:name="_Toc82678848"/>
      <w:r w:rsidRPr="00B3056F">
        <w:t>5.3.2.7.1</w:t>
      </w:r>
      <w:r w:rsidRPr="00B3056F">
        <w:tab/>
        <w:t>General</w:t>
      </w:r>
      <w:bookmarkEnd w:id="662"/>
      <w:bookmarkEnd w:id="663"/>
      <w:bookmarkEnd w:id="664"/>
      <w:bookmarkEnd w:id="665"/>
      <w:bookmarkEnd w:id="666"/>
      <w:bookmarkEnd w:id="667"/>
      <w:bookmarkEnd w:id="668"/>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9" w:name="_Toc11338415"/>
      <w:bookmarkStart w:id="670" w:name="_Toc27585023"/>
      <w:bookmarkStart w:id="671" w:name="_Toc36456969"/>
      <w:bookmarkStart w:id="672" w:name="_Toc45027852"/>
      <w:bookmarkStart w:id="673" w:name="_Toc45028687"/>
      <w:bookmarkStart w:id="674" w:name="_Toc51867448"/>
      <w:bookmarkStart w:id="675" w:name="_Toc82678849"/>
      <w:r w:rsidRPr="00B3056F">
        <w:t>5.3.2.7.2</w:t>
      </w:r>
      <w:r w:rsidRPr="00B3056F">
        <w:tab/>
        <w:t>UDM initiated P-CSCF-Restoration</w:t>
      </w:r>
      <w:bookmarkEnd w:id="669"/>
      <w:bookmarkEnd w:id="670"/>
      <w:bookmarkEnd w:id="671"/>
      <w:bookmarkEnd w:id="672"/>
      <w:bookmarkEnd w:id="673"/>
      <w:bookmarkEnd w:id="674"/>
      <w:bookmarkEnd w:id="675"/>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3" type="#_x0000_t75" style="width:433.85pt;height:116.95pt" o:ole="">
            <v:imagedata r:id="rId128" o:title=""/>
          </v:shape>
          <o:OLEObject Type="Embed" ProgID="Visio.Drawing.11" ShapeID="_x0000_i1083" DrawAspect="Content" ObjectID="_1693292612"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6" w:name="_Toc27585024"/>
      <w:bookmarkStart w:id="677" w:name="_Toc36456970"/>
      <w:bookmarkStart w:id="678" w:name="_Toc45027853"/>
      <w:bookmarkStart w:id="679" w:name="_Toc45028688"/>
      <w:bookmarkStart w:id="680" w:name="_Toc51867449"/>
      <w:bookmarkStart w:id="681" w:name="_Toc11338416"/>
      <w:bookmarkStart w:id="682" w:name="_Toc82678850"/>
      <w:r w:rsidRPr="00B3056F">
        <w:t>5.3.2.8</w:t>
      </w:r>
      <w:r w:rsidRPr="00B3056F">
        <w:tab/>
        <w:t>P-CSCF-RestorationTrigger</w:t>
      </w:r>
      <w:bookmarkEnd w:id="676"/>
      <w:bookmarkEnd w:id="677"/>
      <w:bookmarkEnd w:id="678"/>
      <w:bookmarkEnd w:id="679"/>
      <w:bookmarkEnd w:id="680"/>
      <w:bookmarkEnd w:id="682"/>
    </w:p>
    <w:p w14:paraId="6CBDE0DC" w14:textId="749314DB" w:rsidR="00EF45DA" w:rsidRPr="00B3056F" w:rsidRDefault="00EF45DA" w:rsidP="00EF45DA">
      <w:pPr>
        <w:pStyle w:val="Heading5"/>
      </w:pPr>
      <w:bookmarkStart w:id="683" w:name="_Toc27585025"/>
      <w:bookmarkStart w:id="684" w:name="_Toc36456971"/>
      <w:bookmarkStart w:id="685" w:name="_Toc45027854"/>
      <w:bookmarkStart w:id="686" w:name="_Toc45028689"/>
      <w:bookmarkStart w:id="687" w:name="_Toc51867450"/>
      <w:bookmarkStart w:id="688" w:name="_Toc82678851"/>
      <w:r w:rsidRPr="00B3056F">
        <w:t>5.3.2.8.1</w:t>
      </w:r>
      <w:r w:rsidRPr="00B3056F">
        <w:tab/>
        <w:t>General</w:t>
      </w:r>
      <w:bookmarkEnd w:id="683"/>
      <w:bookmarkEnd w:id="684"/>
      <w:bookmarkEnd w:id="685"/>
      <w:bookmarkEnd w:id="686"/>
      <w:bookmarkEnd w:id="687"/>
      <w:bookmarkEnd w:id="688"/>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9" w:name="_Toc27585026"/>
      <w:bookmarkStart w:id="690" w:name="_Toc36456972"/>
      <w:bookmarkStart w:id="691" w:name="_Toc45027855"/>
      <w:bookmarkStart w:id="692" w:name="_Toc45028690"/>
      <w:bookmarkStart w:id="693" w:name="_Toc51867451"/>
      <w:bookmarkStart w:id="694" w:name="_Toc82678852"/>
      <w:r w:rsidRPr="00B3056F">
        <w:t>5.3.2.8.2</w:t>
      </w:r>
      <w:r w:rsidRPr="00B3056F">
        <w:tab/>
        <w:t>P-CSCF-RestorationTrigger</w:t>
      </w:r>
      <w:bookmarkEnd w:id="689"/>
      <w:bookmarkEnd w:id="690"/>
      <w:bookmarkEnd w:id="691"/>
      <w:bookmarkEnd w:id="692"/>
      <w:bookmarkEnd w:id="693"/>
      <w:bookmarkEnd w:id="694"/>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4" type="#_x0000_t75" style="width:435.65pt;height:116.95pt" o:ole="">
            <v:imagedata r:id="rId130" o:title=""/>
          </v:shape>
          <o:OLEObject Type="Embed" ProgID="Visio.Drawing.11" ShapeID="_x0000_i1084" DrawAspect="Content" ObjectID="_1693292613"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5" w:name="_Toc36456973"/>
      <w:bookmarkStart w:id="696" w:name="_Toc45027856"/>
      <w:bookmarkStart w:id="697" w:name="_Toc45028691"/>
      <w:bookmarkStart w:id="698" w:name="_Toc51867452"/>
      <w:bookmarkStart w:id="699" w:name="_Toc27585027"/>
      <w:bookmarkStart w:id="700" w:name="_Toc82678853"/>
      <w:r w:rsidRPr="00B3056F">
        <w:t>5.3.2.9</w:t>
      </w:r>
      <w:r w:rsidRPr="00B3056F">
        <w:tab/>
        <w:t>AMFDeregistration</w:t>
      </w:r>
      <w:bookmarkEnd w:id="695"/>
      <w:bookmarkEnd w:id="696"/>
      <w:bookmarkEnd w:id="697"/>
      <w:bookmarkEnd w:id="698"/>
      <w:bookmarkEnd w:id="700"/>
    </w:p>
    <w:p w14:paraId="2FD19DBD" w14:textId="6B955650" w:rsidR="00EF45DA" w:rsidRPr="00B3056F" w:rsidRDefault="00EF45DA" w:rsidP="00EF45DA">
      <w:pPr>
        <w:pStyle w:val="Heading5"/>
      </w:pPr>
      <w:bookmarkStart w:id="701" w:name="_Toc36456974"/>
      <w:bookmarkStart w:id="702" w:name="_Toc45027857"/>
      <w:bookmarkStart w:id="703" w:name="_Toc45028692"/>
      <w:bookmarkStart w:id="704" w:name="_Toc51867453"/>
      <w:bookmarkStart w:id="705" w:name="_Toc82678854"/>
      <w:r w:rsidRPr="00B3056F">
        <w:t>5.3.2.9.1</w:t>
      </w:r>
      <w:r w:rsidRPr="00B3056F">
        <w:tab/>
        <w:t>General</w:t>
      </w:r>
      <w:bookmarkEnd w:id="701"/>
      <w:bookmarkEnd w:id="702"/>
      <w:bookmarkEnd w:id="703"/>
      <w:bookmarkEnd w:id="704"/>
      <w:bookmarkEnd w:id="705"/>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6" w:name="_Toc36456975"/>
      <w:bookmarkStart w:id="707" w:name="_Toc45027858"/>
      <w:bookmarkStart w:id="708" w:name="_Toc45028693"/>
      <w:bookmarkStart w:id="709" w:name="_Toc51867454"/>
      <w:bookmarkStart w:id="710" w:name="_Toc82678855"/>
      <w:r w:rsidRPr="00B3056F">
        <w:t>5.3.2.9.2</w:t>
      </w:r>
      <w:r w:rsidRPr="00B3056F">
        <w:tab/>
        <w:t>AMF-Deregistration</w:t>
      </w:r>
      <w:bookmarkEnd w:id="706"/>
      <w:bookmarkEnd w:id="707"/>
      <w:bookmarkEnd w:id="708"/>
      <w:bookmarkEnd w:id="709"/>
      <w:bookmarkEnd w:id="710"/>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5" type="#_x0000_t75" style="width:432.9pt;height:106.85pt" o:ole="">
            <v:imagedata r:id="rId132" o:title=""/>
          </v:shape>
          <o:OLEObject Type="Embed" ProgID="Visio.Drawing.11" ShapeID="_x0000_i1085" DrawAspect="Content" ObjectID="_1693292614"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711" w:name="_Hlk29999879"/>
      <w:r w:rsidRPr="00B3056F">
        <w:t xml:space="preserve">This shall result in sending of Nudm_UECM_DeregistrationNotification to the AMF (see 3GPP TS 23.632 [32]) </w:t>
      </w:r>
      <w:bookmarkStart w:id="712" w:name="_Hlk29999945"/>
      <w:bookmarkEnd w:id="711"/>
      <w:r w:rsidRPr="00B3056F">
        <w:t>and setting the purgeFlag in the Amf3GppAccessRegistration stored in the UDR</w:t>
      </w:r>
      <w:bookmarkEnd w:id="712"/>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3" w:name="_Toc36456976"/>
      <w:bookmarkStart w:id="714" w:name="_Toc45027859"/>
      <w:bookmarkStart w:id="715" w:name="_Toc45028694"/>
      <w:bookmarkStart w:id="716" w:name="_Toc51867455"/>
      <w:bookmarkStart w:id="717" w:name="_Toc82678856"/>
      <w:r w:rsidRPr="00B3056F">
        <w:lastRenderedPageBreak/>
        <w:t>5.3.2.10</w:t>
      </w:r>
      <w:r w:rsidRPr="00B3056F">
        <w:tab/>
        <w:t>PEI-Update</w:t>
      </w:r>
      <w:bookmarkEnd w:id="713"/>
      <w:bookmarkEnd w:id="714"/>
      <w:bookmarkEnd w:id="715"/>
      <w:bookmarkEnd w:id="716"/>
      <w:bookmarkEnd w:id="717"/>
    </w:p>
    <w:p w14:paraId="282E24EC" w14:textId="0BAB2F20" w:rsidR="00EF45DA" w:rsidRPr="00B3056F" w:rsidRDefault="00EF45DA" w:rsidP="00EF45DA">
      <w:pPr>
        <w:pStyle w:val="Heading5"/>
      </w:pPr>
      <w:bookmarkStart w:id="718" w:name="_Toc36456977"/>
      <w:bookmarkStart w:id="719" w:name="_Toc45027860"/>
      <w:bookmarkStart w:id="720" w:name="_Toc45028695"/>
      <w:bookmarkStart w:id="721" w:name="_Toc51867456"/>
      <w:bookmarkStart w:id="722" w:name="_Toc82678857"/>
      <w:r w:rsidRPr="00B3056F">
        <w:t>5.3.2.10.1</w:t>
      </w:r>
      <w:r w:rsidRPr="00B3056F">
        <w:tab/>
        <w:t>General</w:t>
      </w:r>
      <w:bookmarkEnd w:id="718"/>
      <w:bookmarkEnd w:id="719"/>
      <w:bookmarkEnd w:id="720"/>
      <w:bookmarkEnd w:id="721"/>
      <w:bookmarkEnd w:id="722"/>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3" w:name="_Toc36456978"/>
      <w:bookmarkStart w:id="724" w:name="_Toc45027861"/>
      <w:bookmarkStart w:id="725" w:name="_Toc45028696"/>
      <w:bookmarkStart w:id="726" w:name="_Toc51867457"/>
      <w:bookmarkStart w:id="727" w:name="_Toc82678858"/>
      <w:r w:rsidRPr="00B3056F">
        <w:t>5.3.2.10.2</w:t>
      </w:r>
      <w:r w:rsidRPr="00B3056F">
        <w:tab/>
        <w:t>PEI Update</w:t>
      </w:r>
      <w:bookmarkEnd w:id="723"/>
      <w:bookmarkEnd w:id="724"/>
      <w:bookmarkEnd w:id="725"/>
      <w:bookmarkEnd w:id="726"/>
      <w:bookmarkEnd w:id="727"/>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6" type="#_x0000_t75" style="width:433.85pt;height:106.4pt" o:ole="">
            <v:imagedata r:id="rId134" o:title=""/>
          </v:shape>
          <o:OLEObject Type="Embed" ProgID="Visio.Drawing.11" ShapeID="_x0000_i1086" DrawAspect="Content" ObjectID="_1693292615"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8" w:name="_Toc36456979"/>
      <w:bookmarkStart w:id="729" w:name="_Toc45027862"/>
      <w:bookmarkStart w:id="730" w:name="_Toc45028697"/>
      <w:bookmarkStart w:id="731" w:name="_Toc51867458"/>
      <w:bookmarkStart w:id="732" w:name="_Toc82678859"/>
      <w:r w:rsidRPr="00B3056F">
        <w:t>5.4</w:t>
      </w:r>
      <w:r w:rsidRPr="00B3056F">
        <w:tab/>
        <w:t>Nudm_UEAuthentication Service</w:t>
      </w:r>
      <w:bookmarkEnd w:id="681"/>
      <w:bookmarkEnd w:id="699"/>
      <w:bookmarkEnd w:id="728"/>
      <w:bookmarkEnd w:id="729"/>
      <w:bookmarkEnd w:id="730"/>
      <w:bookmarkEnd w:id="731"/>
      <w:bookmarkEnd w:id="732"/>
    </w:p>
    <w:p w14:paraId="72F37559" w14:textId="26BC9178" w:rsidR="00EF45DA" w:rsidRPr="00B3056F" w:rsidRDefault="00EF45DA" w:rsidP="00EF45DA">
      <w:pPr>
        <w:pStyle w:val="Heading3"/>
      </w:pPr>
      <w:bookmarkStart w:id="733" w:name="_Toc11338417"/>
      <w:bookmarkStart w:id="734" w:name="_Toc27585028"/>
      <w:bookmarkStart w:id="735" w:name="_Toc36456980"/>
      <w:bookmarkStart w:id="736" w:name="_Toc45027863"/>
      <w:bookmarkStart w:id="737" w:name="_Toc45028698"/>
      <w:bookmarkStart w:id="738" w:name="_Toc51867459"/>
      <w:bookmarkStart w:id="739" w:name="_Toc82678860"/>
      <w:r w:rsidRPr="00B3056F">
        <w:t>5.4.1</w:t>
      </w:r>
      <w:r w:rsidRPr="00B3056F">
        <w:tab/>
        <w:t>Service Description</w:t>
      </w:r>
      <w:bookmarkEnd w:id="733"/>
      <w:bookmarkEnd w:id="734"/>
      <w:bookmarkEnd w:id="735"/>
      <w:bookmarkEnd w:id="736"/>
      <w:bookmarkEnd w:id="737"/>
      <w:bookmarkEnd w:id="738"/>
      <w:bookmarkEnd w:id="739"/>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40" w:name="_Toc11338418"/>
      <w:bookmarkStart w:id="741" w:name="_Toc27585029"/>
      <w:bookmarkStart w:id="742" w:name="_Toc36456981"/>
      <w:bookmarkStart w:id="743" w:name="_Toc45027864"/>
      <w:bookmarkStart w:id="744" w:name="_Toc45028699"/>
      <w:bookmarkStart w:id="745" w:name="_Toc51867460"/>
      <w:bookmarkStart w:id="746" w:name="_Toc82678861"/>
      <w:r w:rsidRPr="00B3056F">
        <w:t>5.4.2</w:t>
      </w:r>
      <w:r w:rsidRPr="00B3056F">
        <w:tab/>
        <w:t>Service Operations</w:t>
      </w:r>
      <w:bookmarkEnd w:id="740"/>
      <w:bookmarkEnd w:id="741"/>
      <w:bookmarkEnd w:id="742"/>
      <w:bookmarkEnd w:id="743"/>
      <w:bookmarkEnd w:id="744"/>
      <w:bookmarkEnd w:id="745"/>
      <w:bookmarkEnd w:id="746"/>
    </w:p>
    <w:p w14:paraId="4429F64C" w14:textId="77777777" w:rsidR="00EF45DA" w:rsidRPr="00B3056F" w:rsidRDefault="00EF45DA" w:rsidP="00EF45DA">
      <w:pPr>
        <w:pStyle w:val="Heading4"/>
      </w:pPr>
      <w:bookmarkStart w:id="747" w:name="_Toc11338419"/>
      <w:bookmarkStart w:id="748" w:name="_Toc27585030"/>
      <w:bookmarkStart w:id="749" w:name="_Toc36456982"/>
      <w:bookmarkStart w:id="750" w:name="_Toc45027865"/>
      <w:bookmarkStart w:id="751" w:name="_Toc45028700"/>
      <w:bookmarkStart w:id="752" w:name="_Toc51867461"/>
      <w:bookmarkStart w:id="753" w:name="_Toc82678862"/>
      <w:r w:rsidRPr="00B3056F">
        <w:t>5.4.2.1</w:t>
      </w:r>
      <w:r w:rsidRPr="00B3056F">
        <w:tab/>
        <w:t>Introduction</w:t>
      </w:r>
      <w:bookmarkEnd w:id="747"/>
      <w:bookmarkEnd w:id="748"/>
      <w:bookmarkEnd w:id="749"/>
      <w:bookmarkEnd w:id="750"/>
      <w:bookmarkEnd w:id="751"/>
      <w:bookmarkEnd w:id="752"/>
      <w:bookmarkEnd w:id="753"/>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4" w:name="_Toc11338420"/>
      <w:bookmarkStart w:id="755" w:name="_Toc27585031"/>
      <w:bookmarkStart w:id="756" w:name="_Toc36456983"/>
      <w:bookmarkStart w:id="757" w:name="_Toc45027866"/>
      <w:bookmarkStart w:id="758" w:name="_Toc45028701"/>
      <w:bookmarkStart w:id="759" w:name="_Toc51867462"/>
      <w:bookmarkStart w:id="760" w:name="_Toc82678863"/>
      <w:r w:rsidRPr="00B3056F">
        <w:t>5.4.2.2</w:t>
      </w:r>
      <w:r w:rsidRPr="00B3056F">
        <w:tab/>
        <w:t>Get</w:t>
      </w:r>
      <w:bookmarkEnd w:id="754"/>
      <w:bookmarkEnd w:id="755"/>
      <w:bookmarkEnd w:id="756"/>
      <w:bookmarkEnd w:id="757"/>
      <w:bookmarkEnd w:id="758"/>
      <w:bookmarkEnd w:id="759"/>
      <w:bookmarkEnd w:id="760"/>
    </w:p>
    <w:p w14:paraId="6EA863DA" w14:textId="77777777" w:rsidR="00EF45DA" w:rsidRPr="00B3056F" w:rsidRDefault="00EF45DA" w:rsidP="00EF45DA">
      <w:pPr>
        <w:pStyle w:val="Heading5"/>
      </w:pPr>
      <w:bookmarkStart w:id="761" w:name="_Toc11338421"/>
      <w:bookmarkStart w:id="762" w:name="_Toc27585032"/>
      <w:bookmarkStart w:id="763" w:name="_Toc36456984"/>
      <w:bookmarkStart w:id="764" w:name="_Toc45027867"/>
      <w:bookmarkStart w:id="765" w:name="_Toc45028702"/>
      <w:bookmarkStart w:id="766" w:name="_Toc51867463"/>
      <w:bookmarkStart w:id="767" w:name="_Toc82678864"/>
      <w:r w:rsidRPr="00B3056F">
        <w:t>5.4.2.2.1</w:t>
      </w:r>
      <w:r w:rsidRPr="00B3056F">
        <w:tab/>
        <w:t>General</w:t>
      </w:r>
      <w:bookmarkEnd w:id="761"/>
      <w:bookmarkEnd w:id="762"/>
      <w:bookmarkEnd w:id="763"/>
      <w:bookmarkEnd w:id="764"/>
      <w:bookmarkEnd w:id="765"/>
      <w:bookmarkEnd w:id="766"/>
      <w:bookmarkEnd w:id="767"/>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8" w:name="_Toc11338422"/>
      <w:bookmarkStart w:id="769" w:name="_Toc27585033"/>
      <w:bookmarkStart w:id="770" w:name="_Toc36456985"/>
      <w:bookmarkStart w:id="771" w:name="_Toc45027868"/>
      <w:bookmarkStart w:id="772" w:name="_Toc45028703"/>
      <w:bookmarkStart w:id="773" w:name="_Toc51867464"/>
      <w:bookmarkStart w:id="774" w:name="_Toc82678865"/>
      <w:r w:rsidRPr="00B3056F">
        <w:t>5.4.2.2.2</w:t>
      </w:r>
      <w:r w:rsidRPr="00B3056F">
        <w:tab/>
        <w:t>Authentication Information Retrieval</w:t>
      </w:r>
      <w:bookmarkEnd w:id="768"/>
      <w:bookmarkEnd w:id="769"/>
      <w:bookmarkEnd w:id="770"/>
      <w:bookmarkEnd w:id="771"/>
      <w:bookmarkEnd w:id="772"/>
      <w:bookmarkEnd w:id="773"/>
      <w:bookmarkEnd w:id="774"/>
    </w:p>
    <w:p w14:paraId="462AF986" w14:textId="06635CC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7" type="#_x0000_t75" style="width:435.2pt;height:118.3pt" o:ole="">
            <v:imagedata r:id="rId136" o:title=""/>
          </v:shape>
          <o:OLEObject Type="Embed" ProgID="Visio.Drawing.11" ShapeID="_x0000_i1087" DrawAspect="Content" ObjectID="_1693292616"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5" w:name="_Toc27585034"/>
      <w:bookmarkStart w:id="776" w:name="_Toc36456986"/>
      <w:bookmarkStart w:id="777" w:name="_Toc45027869"/>
      <w:bookmarkStart w:id="778" w:name="_Toc45028704"/>
      <w:bookmarkStart w:id="779" w:name="_Toc51867465"/>
      <w:bookmarkStart w:id="780" w:name="_Toc20128671"/>
      <w:bookmarkStart w:id="781" w:name="_Toc82678866"/>
      <w:r w:rsidRPr="00B3056F">
        <w:t>5.4.2.2.3</w:t>
      </w:r>
      <w:r w:rsidRPr="00B3056F">
        <w:tab/>
        <w:t>FN-RG Authentication</w:t>
      </w:r>
      <w:bookmarkEnd w:id="775"/>
      <w:bookmarkEnd w:id="776"/>
      <w:bookmarkEnd w:id="777"/>
      <w:bookmarkEnd w:id="778"/>
      <w:bookmarkEnd w:id="779"/>
      <w:bookmarkEnd w:id="781"/>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8" type="#_x0000_t75" style="width:433.85pt;height:118.3pt" o:ole="">
            <v:imagedata r:id="rId138" o:title=""/>
          </v:shape>
          <o:OLEObject Type="Embed" ProgID="Visio.Drawing.11" ShapeID="_x0000_i1088" DrawAspect="Content" ObjectID="_1693292617"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80"/>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2" w:name="_Toc11338423"/>
      <w:bookmarkStart w:id="783" w:name="_Toc27585035"/>
      <w:bookmarkStart w:id="784" w:name="_Toc36456987"/>
      <w:bookmarkStart w:id="785" w:name="_Toc45027870"/>
      <w:bookmarkStart w:id="786" w:name="_Toc45028705"/>
      <w:bookmarkStart w:id="787" w:name="_Toc51867466"/>
      <w:bookmarkStart w:id="788" w:name="_Toc82678867"/>
      <w:r w:rsidRPr="00B3056F">
        <w:t>5.4.2.3</w:t>
      </w:r>
      <w:r w:rsidRPr="00B3056F">
        <w:tab/>
        <w:t>ResultConfirmationInform</w:t>
      </w:r>
      <w:bookmarkEnd w:id="782"/>
      <w:bookmarkEnd w:id="783"/>
      <w:bookmarkEnd w:id="784"/>
      <w:bookmarkEnd w:id="785"/>
      <w:bookmarkEnd w:id="786"/>
      <w:bookmarkEnd w:id="787"/>
      <w:bookmarkEnd w:id="788"/>
    </w:p>
    <w:p w14:paraId="1F54FF9B" w14:textId="77777777" w:rsidR="00EF45DA" w:rsidRPr="00B3056F" w:rsidRDefault="00EF45DA" w:rsidP="00EF45DA">
      <w:pPr>
        <w:pStyle w:val="Heading5"/>
      </w:pPr>
      <w:bookmarkStart w:id="789" w:name="_Toc11338424"/>
      <w:bookmarkStart w:id="790" w:name="_Toc27585036"/>
      <w:bookmarkStart w:id="791" w:name="_Toc36456988"/>
      <w:bookmarkStart w:id="792" w:name="_Toc45027871"/>
      <w:bookmarkStart w:id="793" w:name="_Toc45028706"/>
      <w:bookmarkStart w:id="794" w:name="_Toc51867467"/>
      <w:bookmarkStart w:id="795" w:name="_Toc82678868"/>
      <w:r w:rsidRPr="00B3056F">
        <w:t>5.4.2.3.1</w:t>
      </w:r>
      <w:r w:rsidRPr="00B3056F">
        <w:tab/>
        <w:t>General</w:t>
      </w:r>
      <w:bookmarkEnd w:id="789"/>
      <w:bookmarkEnd w:id="790"/>
      <w:bookmarkEnd w:id="791"/>
      <w:bookmarkEnd w:id="792"/>
      <w:bookmarkEnd w:id="793"/>
      <w:bookmarkEnd w:id="794"/>
      <w:bookmarkEnd w:id="795"/>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6" w:name="_Toc11338425"/>
      <w:bookmarkStart w:id="797" w:name="_Toc27585037"/>
      <w:bookmarkStart w:id="798" w:name="_Toc36456989"/>
      <w:bookmarkStart w:id="799" w:name="_Toc45027872"/>
      <w:bookmarkStart w:id="800" w:name="_Toc45028707"/>
      <w:bookmarkStart w:id="801" w:name="_Toc51867468"/>
      <w:bookmarkStart w:id="802" w:name="_Toc82678869"/>
      <w:r w:rsidRPr="00B3056F">
        <w:t>5.4.2.3.2</w:t>
      </w:r>
      <w:r w:rsidRPr="00B3056F">
        <w:tab/>
        <w:t>Authentication Confirmation</w:t>
      </w:r>
      <w:bookmarkEnd w:id="796"/>
      <w:bookmarkEnd w:id="797"/>
      <w:bookmarkEnd w:id="798"/>
      <w:bookmarkEnd w:id="799"/>
      <w:bookmarkEnd w:id="800"/>
      <w:bookmarkEnd w:id="801"/>
      <w:bookmarkEnd w:id="802"/>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9" type="#_x0000_t75" style="width:483.8pt;height:135.75pt" o:ole="">
            <v:imagedata r:id="rId140" o:title=""/>
          </v:shape>
          <o:OLEObject Type="Embed" ProgID="Visio.Drawing.11" ShapeID="_x0000_i1089" DrawAspect="Content" ObjectID="_1693292618"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3" w:name="_Toc36456990"/>
      <w:bookmarkStart w:id="804" w:name="_Toc45027873"/>
      <w:bookmarkStart w:id="805" w:name="_Toc45028708"/>
      <w:bookmarkStart w:id="806" w:name="_Toc51867469"/>
      <w:bookmarkStart w:id="807" w:name="_Toc27585038"/>
      <w:bookmarkStart w:id="808" w:name="_Toc11338426"/>
      <w:bookmarkStart w:id="809" w:name="_Toc82678870"/>
      <w:r w:rsidRPr="00B3056F">
        <w:t>5.4.2.3.3</w:t>
      </w:r>
      <w:r w:rsidRPr="00B3056F">
        <w:tab/>
        <w:t>Authentication Result Removal</w:t>
      </w:r>
      <w:bookmarkEnd w:id="803"/>
      <w:bookmarkEnd w:id="804"/>
      <w:bookmarkEnd w:id="805"/>
      <w:bookmarkEnd w:id="806"/>
      <w:bookmarkEnd w:id="80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0" type="#_x0000_t75" style="width:433.4pt;height:118.3pt" o:ole="">
            <v:imagedata r:id="rId142" o:title=""/>
          </v:shape>
          <o:OLEObject Type="Embed" ProgID="Visio.Drawing.15" ShapeID="_x0000_i1090" DrawAspect="Content" ObjectID="_1693292619"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10" w:name="_Toc36456991"/>
      <w:bookmarkStart w:id="811" w:name="_Toc45027874"/>
      <w:bookmarkStart w:id="812" w:name="_Toc45028709"/>
      <w:bookmarkStart w:id="813" w:name="_Toc51867470"/>
      <w:bookmarkStart w:id="814" w:name="_Toc82678871"/>
      <w:r w:rsidRPr="00B3056F">
        <w:t>5.4.2.4</w:t>
      </w:r>
      <w:r w:rsidRPr="00B3056F">
        <w:tab/>
        <w:t>GetHssAv</w:t>
      </w:r>
      <w:bookmarkEnd w:id="807"/>
      <w:bookmarkEnd w:id="810"/>
      <w:bookmarkEnd w:id="811"/>
      <w:bookmarkEnd w:id="812"/>
      <w:bookmarkEnd w:id="813"/>
      <w:bookmarkEnd w:id="814"/>
    </w:p>
    <w:p w14:paraId="3090EDF8" w14:textId="77777777" w:rsidR="00EF45DA" w:rsidRPr="00B3056F" w:rsidRDefault="00EF45DA" w:rsidP="00EF45DA">
      <w:pPr>
        <w:pStyle w:val="Heading5"/>
      </w:pPr>
      <w:bookmarkStart w:id="815" w:name="_Toc27585039"/>
      <w:bookmarkStart w:id="816" w:name="_Toc36456992"/>
      <w:bookmarkStart w:id="817" w:name="_Toc45027875"/>
      <w:bookmarkStart w:id="818" w:name="_Toc45028710"/>
      <w:bookmarkStart w:id="819" w:name="_Toc51867471"/>
      <w:bookmarkStart w:id="820" w:name="_Toc82678872"/>
      <w:r w:rsidRPr="00B3056F">
        <w:t>5.4.2.4.1</w:t>
      </w:r>
      <w:r w:rsidRPr="00B3056F">
        <w:tab/>
        <w:t>General</w:t>
      </w:r>
      <w:bookmarkEnd w:id="815"/>
      <w:bookmarkEnd w:id="816"/>
      <w:bookmarkEnd w:id="817"/>
      <w:bookmarkEnd w:id="818"/>
      <w:bookmarkEnd w:id="819"/>
      <w:bookmarkEnd w:id="820"/>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21" w:name="_Toc27585040"/>
      <w:bookmarkStart w:id="822" w:name="_Toc36456993"/>
      <w:bookmarkStart w:id="823" w:name="_Toc45027876"/>
      <w:bookmarkStart w:id="824" w:name="_Toc45028711"/>
      <w:bookmarkStart w:id="825" w:name="_Toc51867472"/>
      <w:bookmarkStart w:id="826" w:name="_Toc82678873"/>
      <w:r w:rsidRPr="00B3056F">
        <w:t>5.4.2.4.2</w:t>
      </w:r>
      <w:r w:rsidRPr="00B3056F">
        <w:tab/>
        <w:t>HSS Authentication Vector Retrieval</w:t>
      </w:r>
      <w:bookmarkEnd w:id="821"/>
      <w:bookmarkEnd w:id="822"/>
      <w:bookmarkEnd w:id="823"/>
      <w:bookmarkEnd w:id="824"/>
      <w:bookmarkEnd w:id="825"/>
      <w:bookmarkEnd w:id="826"/>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1" type="#_x0000_t75" style="width:482.9pt;height:131.6pt" o:ole="">
            <v:imagedata r:id="rId144" o:title=""/>
          </v:shape>
          <o:OLEObject Type="Embed" ProgID="Visio.Drawing.11" ShapeID="_x0000_i1091" DrawAspect="Content" ObjectID="_1693292620"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7" w:name="_Toc27585041"/>
      <w:bookmarkStart w:id="828" w:name="_Toc36456994"/>
      <w:bookmarkStart w:id="829" w:name="_Toc45027877"/>
      <w:bookmarkStart w:id="830" w:name="_Toc45028712"/>
      <w:bookmarkStart w:id="831" w:name="_Toc51867473"/>
      <w:bookmarkStart w:id="832" w:name="_Toc82678874"/>
      <w:r w:rsidRPr="00B3056F">
        <w:t>5.5</w:t>
      </w:r>
      <w:r w:rsidRPr="00B3056F">
        <w:tab/>
        <w:t>Nudm_EventExposure Service</w:t>
      </w:r>
      <w:bookmarkEnd w:id="808"/>
      <w:bookmarkEnd w:id="827"/>
      <w:bookmarkEnd w:id="828"/>
      <w:bookmarkEnd w:id="829"/>
      <w:bookmarkEnd w:id="830"/>
      <w:bookmarkEnd w:id="831"/>
      <w:bookmarkEnd w:id="832"/>
    </w:p>
    <w:p w14:paraId="67D3C5C6" w14:textId="77777777" w:rsidR="00EF45DA" w:rsidRPr="00B3056F" w:rsidRDefault="00EF45DA" w:rsidP="00EF45DA">
      <w:pPr>
        <w:pStyle w:val="Heading3"/>
      </w:pPr>
      <w:bookmarkStart w:id="833" w:name="_Toc11338427"/>
      <w:bookmarkStart w:id="834" w:name="_Toc27585042"/>
      <w:bookmarkStart w:id="835" w:name="_Toc36456995"/>
      <w:bookmarkStart w:id="836" w:name="_Toc45027878"/>
      <w:bookmarkStart w:id="837" w:name="_Toc45028713"/>
      <w:bookmarkStart w:id="838" w:name="_Toc51867474"/>
      <w:bookmarkStart w:id="839" w:name="_Toc82678875"/>
      <w:r w:rsidRPr="00B3056F">
        <w:t>5.5.1</w:t>
      </w:r>
      <w:r w:rsidRPr="00B3056F">
        <w:tab/>
        <w:t>Service Description</w:t>
      </w:r>
      <w:bookmarkEnd w:id="833"/>
      <w:bookmarkEnd w:id="834"/>
      <w:bookmarkEnd w:id="835"/>
      <w:bookmarkEnd w:id="836"/>
      <w:bookmarkEnd w:id="837"/>
      <w:bookmarkEnd w:id="838"/>
      <w:bookmarkEnd w:id="839"/>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40" w:name="_Toc11338428"/>
      <w:bookmarkStart w:id="841" w:name="_Toc27585043"/>
      <w:bookmarkStart w:id="842" w:name="_Toc36456996"/>
      <w:bookmarkStart w:id="843" w:name="_Toc45027879"/>
      <w:bookmarkStart w:id="844" w:name="_Toc45028714"/>
      <w:bookmarkStart w:id="845" w:name="_Toc51867475"/>
      <w:bookmarkStart w:id="846" w:name="_Toc82678876"/>
      <w:r w:rsidRPr="00B3056F">
        <w:t>5.5.2</w:t>
      </w:r>
      <w:r w:rsidRPr="00B3056F">
        <w:tab/>
        <w:t>Service Operations</w:t>
      </w:r>
      <w:bookmarkEnd w:id="840"/>
      <w:bookmarkEnd w:id="841"/>
      <w:bookmarkEnd w:id="842"/>
      <w:bookmarkEnd w:id="843"/>
      <w:bookmarkEnd w:id="844"/>
      <w:bookmarkEnd w:id="845"/>
      <w:bookmarkEnd w:id="846"/>
    </w:p>
    <w:p w14:paraId="0D836A20" w14:textId="77777777" w:rsidR="00EF45DA" w:rsidRPr="00B3056F" w:rsidRDefault="00EF45DA" w:rsidP="00EF45DA">
      <w:pPr>
        <w:pStyle w:val="Heading4"/>
      </w:pPr>
      <w:bookmarkStart w:id="847" w:name="_Toc11338429"/>
      <w:bookmarkStart w:id="848" w:name="_Toc27585044"/>
      <w:bookmarkStart w:id="849" w:name="_Toc36456997"/>
      <w:bookmarkStart w:id="850" w:name="_Toc45027880"/>
      <w:bookmarkStart w:id="851" w:name="_Toc45028715"/>
      <w:bookmarkStart w:id="852" w:name="_Toc51867476"/>
      <w:bookmarkStart w:id="853" w:name="_Toc82678877"/>
      <w:r w:rsidRPr="00B3056F">
        <w:t>5.5.2.1</w:t>
      </w:r>
      <w:r w:rsidRPr="00B3056F">
        <w:tab/>
        <w:t>Introduction</w:t>
      </w:r>
      <w:bookmarkEnd w:id="847"/>
      <w:bookmarkEnd w:id="848"/>
      <w:bookmarkEnd w:id="849"/>
      <w:bookmarkEnd w:id="850"/>
      <w:bookmarkEnd w:id="851"/>
      <w:bookmarkEnd w:id="852"/>
      <w:bookmarkEnd w:id="853"/>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854" w:name="_Toc11338430"/>
      <w:bookmarkStart w:id="855" w:name="_Toc27585045"/>
      <w:bookmarkStart w:id="856" w:name="_Toc36456998"/>
      <w:bookmarkStart w:id="857" w:name="_Toc45027881"/>
      <w:bookmarkStart w:id="858" w:name="_Toc45028716"/>
      <w:bookmarkStart w:id="859" w:name="_Toc51867477"/>
      <w:bookmarkStart w:id="860" w:name="_Toc82678878"/>
      <w:r w:rsidRPr="00B3056F">
        <w:t>5.5.2.2</w:t>
      </w:r>
      <w:r w:rsidRPr="00B3056F">
        <w:tab/>
        <w:t>Subscribe</w:t>
      </w:r>
      <w:bookmarkEnd w:id="854"/>
      <w:bookmarkEnd w:id="855"/>
      <w:bookmarkEnd w:id="856"/>
      <w:bookmarkEnd w:id="857"/>
      <w:bookmarkEnd w:id="858"/>
      <w:bookmarkEnd w:id="859"/>
      <w:bookmarkEnd w:id="860"/>
    </w:p>
    <w:p w14:paraId="7262F97F" w14:textId="77777777" w:rsidR="00EF45DA" w:rsidRPr="00B3056F" w:rsidRDefault="00EF45DA" w:rsidP="00EF45DA">
      <w:pPr>
        <w:pStyle w:val="Heading5"/>
      </w:pPr>
      <w:bookmarkStart w:id="861" w:name="_Toc11338431"/>
      <w:bookmarkStart w:id="862" w:name="_Toc27585046"/>
      <w:bookmarkStart w:id="863" w:name="_Toc36456999"/>
      <w:bookmarkStart w:id="864" w:name="_Toc45027882"/>
      <w:bookmarkStart w:id="865" w:name="_Toc45028717"/>
      <w:bookmarkStart w:id="866" w:name="_Toc51867478"/>
      <w:bookmarkStart w:id="867" w:name="_Toc82678879"/>
      <w:r w:rsidRPr="00B3056F">
        <w:t>5.5.2.2.1</w:t>
      </w:r>
      <w:r w:rsidRPr="00B3056F">
        <w:tab/>
        <w:t>General</w:t>
      </w:r>
      <w:bookmarkEnd w:id="861"/>
      <w:bookmarkEnd w:id="862"/>
      <w:bookmarkEnd w:id="863"/>
      <w:bookmarkEnd w:id="864"/>
      <w:bookmarkEnd w:id="865"/>
      <w:bookmarkEnd w:id="866"/>
      <w:bookmarkEnd w:id="867"/>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8" w:name="_Toc11338432"/>
      <w:bookmarkStart w:id="869" w:name="_Toc27585047"/>
      <w:bookmarkStart w:id="870" w:name="_Toc36457000"/>
      <w:bookmarkStart w:id="871" w:name="_Toc45027883"/>
      <w:bookmarkStart w:id="872" w:name="_Toc45028718"/>
      <w:bookmarkStart w:id="873" w:name="_Toc51867479"/>
      <w:bookmarkStart w:id="874" w:name="_Toc82678880"/>
      <w:r w:rsidRPr="00B3056F">
        <w:t>5.5.2.2.2</w:t>
      </w:r>
      <w:r w:rsidRPr="00B3056F">
        <w:tab/>
        <w:t>Subscription to Notification of event occurrence</w:t>
      </w:r>
      <w:bookmarkEnd w:id="868"/>
      <w:bookmarkEnd w:id="869"/>
      <w:bookmarkEnd w:id="870"/>
      <w:bookmarkEnd w:id="871"/>
      <w:bookmarkEnd w:id="872"/>
      <w:bookmarkEnd w:id="873"/>
      <w:bookmarkEnd w:id="874"/>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2" type="#_x0000_t75" style="width:435.65pt;height:119.7pt" o:ole="">
            <v:imagedata r:id="rId146" o:title=""/>
          </v:shape>
          <o:OLEObject Type="Embed" ProgID="Visio.Drawing.11" ShapeID="_x0000_i1092" DrawAspect="Content" ObjectID="_1693292621"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5" w:name="_Toc11338433"/>
      <w:bookmarkStart w:id="876" w:name="_Toc27585048"/>
      <w:bookmarkStart w:id="877" w:name="_Toc36457001"/>
      <w:bookmarkStart w:id="878" w:name="_Toc45027884"/>
      <w:bookmarkStart w:id="879" w:name="_Toc45028719"/>
      <w:bookmarkStart w:id="880" w:name="_Toc51867480"/>
      <w:bookmarkStart w:id="881" w:name="_Toc82678881"/>
      <w:r w:rsidRPr="00B3056F">
        <w:rPr>
          <w:rFonts w:hint="eastAsia"/>
        </w:rPr>
        <w:t>5</w:t>
      </w:r>
      <w:r w:rsidRPr="00B3056F">
        <w:t>.5.2.2.3</w:t>
      </w:r>
      <w:r w:rsidRPr="00B3056F">
        <w:tab/>
        <w:t>Void</w:t>
      </w:r>
      <w:bookmarkEnd w:id="875"/>
      <w:bookmarkEnd w:id="876"/>
      <w:bookmarkEnd w:id="877"/>
      <w:bookmarkEnd w:id="878"/>
      <w:bookmarkEnd w:id="879"/>
      <w:bookmarkEnd w:id="880"/>
      <w:bookmarkEnd w:id="881"/>
    </w:p>
    <w:p w14:paraId="60482F89" w14:textId="77777777" w:rsidR="00EF45DA" w:rsidRPr="00B3056F" w:rsidRDefault="00EF45DA" w:rsidP="00EF45DA">
      <w:pPr>
        <w:pStyle w:val="Heading4"/>
      </w:pPr>
      <w:bookmarkStart w:id="882" w:name="_Toc11338434"/>
      <w:bookmarkStart w:id="883" w:name="_Toc27585049"/>
      <w:bookmarkStart w:id="884" w:name="_Toc36457002"/>
      <w:bookmarkStart w:id="885" w:name="_Toc45027885"/>
      <w:bookmarkStart w:id="886" w:name="_Toc45028720"/>
      <w:bookmarkStart w:id="887" w:name="_Toc51867481"/>
      <w:bookmarkStart w:id="888" w:name="_Toc82678882"/>
      <w:r w:rsidRPr="00B3056F">
        <w:t>5.5.2.3</w:t>
      </w:r>
      <w:r w:rsidRPr="00B3056F">
        <w:tab/>
        <w:t>Unsubscribe</w:t>
      </w:r>
      <w:bookmarkEnd w:id="882"/>
      <w:bookmarkEnd w:id="883"/>
      <w:bookmarkEnd w:id="884"/>
      <w:bookmarkEnd w:id="885"/>
      <w:bookmarkEnd w:id="886"/>
      <w:bookmarkEnd w:id="887"/>
      <w:bookmarkEnd w:id="888"/>
    </w:p>
    <w:p w14:paraId="4C549414" w14:textId="545C8529" w:rsidR="00EF45DA" w:rsidRPr="00B3056F" w:rsidRDefault="00EF45DA" w:rsidP="00EF45DA">
      <w:pPr>
        <w:pStyle w:val="Heading5"/>
      </w:pPr>
      <w:bookmarkStart w:id="889" w:name="_Toc11338435"/>
      <w:bookmarkStart w:id="890" w:name="_Toc27585050"/>
      <w:bookmarkStart w:id="891" w:name="_Toc36457003"/>
      <w:bookmarkStart w:id="892" w:name="_Toc45027886"/>
      <w:bookmarkStart w:id="893" w:name="_Toc45028721"/>
      <w:bookmarkStart w:id="894" w:name="_Toc51867482"/>
      <w:bookmarkStart w:id="895" w:name="_Toc82678883"/>
      <w:r w:rsidRPr="00B3056F">
        <w:t>5.5.2.3.1</w:t>
      </w:r>
      <w:r w:rsidRPr="00B3056F">
        <w:tab/>
        <w:t>General</w:t>
      </w:r>
      <w:bookmarkEnd w:id="889"/>
      <w:bookmarkEnd w:id="890"/>
      <w:bookmarkEnd w:id="891"/>
      <w:bookmarkEnd w:id="892"/>
      <w:bookmarkEnd w:id="893"/>
      <w:bookmarkEnd w:id="894"/>
      <w:bookmarkEnd w:id="895"/>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6" w:name="_Toc11338436"/>
      <w:bookmarkStart w:id="897" w:name="_Toc27585051"/>
      <w:bookmarkStart w:id="898" w:name="_Toc36457004"/>
      <w:bookmarkStart w:id="899" w:name="_Toc45027887"/>
      <w:bookmarkStart w:id="900" w:name="_Toc45028722"/>
      <w:bookmarkStart w:id="901" w:name="_Toc51867483"/>
      <w:bookmarkStart w:id="902" w:name="_Toc82678884"/>
      <w:r w:rsidRPr="00B3056F">
        <w:t>5.5.2.3.2</w:t>
      </w:r>
      <w:r w:rsidRPr="00B3056F">
        <w:tab/>
        <w:t>Unsubscribe to notifications of event occurrence</w:t>
      </w:r>
      <w:bookmarkEnd w:id="896"/>
      <w:bookmarkEnd w:id="897"/>
      <w:bookmarkEnd w:id="898"/>
      <w:bookmarkEnd w:id="899"/>
      <w:bookmarkEnd w:id="900"/>
      <w:bookmarkEnd w:id="901"/>
      <w:bookmarkEnd w:id="902"/>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3" type="#_x0000_t75" style="width:435.65pt;height:119.7pt" o:ole="">
            <v:imagedata r:id="rId148" o:title=""/>
          </v:shape>
          <o:OLEObject Type="Embed" ProgID="Visio.Drawing.11" ShapeID="_x0000_i1093" DrawAspect="Content" ObjectID="_1693292622"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3" w:name="_Toc11338437"/>
      <w:bookmarkStart w:id="904" w:name="_Toc27585052"/>
      <w:bookmarkStart w:id="905" w:name="_Toc36457005"/>
      <w:bookmarkStart w:id="906" w:name="_Toc45027888"/>
      <w:bookmarkStart w:id="907" w:name="_Toc45028723"/>
      <w:bookmarkStart w:id="908" w:name="_Toc51867484"/>
      <w:bookmarkStart w:id="909" w:name="_Toc82678885"/>
      <w:r w:rsidRPr="00B3056F">
        <w:t>5.5.2.4</w:t>
      </w:r>
      <w:r w:rsidRPr="00B3056F">
        <w:tab/>
        <w:t>Notify</w:t>
      </w:r>
      <w:bookmarkEnd w:id="903"/>
      <w:bookmarkEnd w:id="904"/>
      <w:bookmarkEnd w:id="905"/>
      <w:bookmarkEnd w:id="906"/>
      <w:bookmarkEnd w:id="907"/>
      <w:bookmarkEnd w:id="908"/>
      <w:bookmarkEnd w:id="909"/>
    </w:p>
    <w:p w14:paraId="0D02757D" w14:textId="77777777" w:rsidR="00EF45DA" w:rsidRPr="00B3056F" w:rsidRDefault="00EF45DA" w:rsidP="00EF45DA">
      <w:pPr>
        <w:pStyle w:val="Heading5"/>
      </w:pPr>
      <w:bookmarkStart w:id="910" w:name="_Toc11338438"/>
      <w:bookmarkStart w:id="911" w:name="_Toc27585053"/>
      <w:bookmarkStart w:id="912" w:name="_Toc36457006"/>
      <w:bookmarkStart w:id="913" w:name="_Toc45027889"/>
      <w:bookmarkStart w:id="914" w:name="_Toc45028724"/>
      <w:bookmarkStart w:id="915" w:name="_Toc51867485"/>
      <w:bookmarkStart w:id="916" w:name="_Toc82678886"/>
      <w:r w:rsidRPr="00B3056F">
        <w:t>5.5.2.4.1</w:t>
      </w:r>
      <w:r w:rsidRPr="00B3056F">
        <w:tab/>
        <w:t>General</w:t>
      </w:r>
      <w:bookmarkEnd w:id="910"/>
      <w:bookmarkEnd w:id="911"/>
      <w:bookmarkEnd w:id="912"/>
      <w:bookmarkEnd w:id="913"/>
      <w:bookmarkEnd w:id="914"/>
      <w:bookmarkEnd w:id="915"/>
      <w:bookmarkEnd w:id="916"/>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7" w:name="_Toc11338439"/>
      <w:bookmarkStart w:id="918" w:name="_Toc27585054"/>
      <w:bookmarkStart w:id="919" w:name="_Toc36457007"/>
      <w:bookmarkStart w:id="920" w:name="_Toc45027890"/>
      <w:bookmarkStart w:id="921" w:name="_Toc45028725"/>
      <w:bookmarkStart w:id="922" w:name="_Toc51867486"/>
      <w:bookmarkStart w:id="923" w:name="_Toc82678887"/>
      <w:r w:rsidRPr="00B3056F">
        <w:t>5.5.2.4.2</w:t>
      </w:r>
      <w:r w:rsidRPr="00B3056F">
        <w:tab/>
        <w:t>Event Occurrence Notification</w:t>
      </w:r>
      <w:bookmarkEnd w:id="917"/>
      <w:bookmarkEnd w:id="918"/>
      <w:bookmarkEnd w:id="919"/>
      <w:bookmarkEnd w:id="920"/>
      <w:bookmarkEnd w:id="921"/>
      <w:bookmarkEnd w:id="922"/>
      <w:bookmarkEnd w:id="923"/>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4" type="#_x0000_t75" style="width:435.65pt;height:116.05pt" o:ole="">
            <v:imagedata r:id="rId150" o:title=""/>
          </v:shape>
          <o:OLEObject Type="Embed" ProgID="Visio.Drawing.11" ShapeID="_x0000_i1094" DrawAspect="Content" ObjectID="_1693292623"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4" w:name="_Toc11338440"/>
      <w:bookmarkStart w:id="925" w:name="_Toc27585055"/>
      <w:bookmarkStart w:id="926" w:name="_Toc36457008"/>
      <w:bookmarkStart w:id="927" w:name="_Toc45027891"/>
      <w:bookmarkStart w:id="928" w:name="_Toc45028726"/>
      <w:bookmarkStart w:id="929" w:name="_Toc51867487"/>
      <w:bookmarkStart w:id="930" w:name="_Toc82678888"/>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4"/>
      <w:bookmarkEnd w:id="925"/>
      <w:bookmarkEnd w:id="926"/>
      <w:bookmarkEnd w:id="927"/>
      <w:bookmarkEnd w:id="928"/>
      <w:bookmarkEnd w:id="929"/>
      <w:bookmarkEnd w:id="930"/>
    </w:p>
    <w:p w14:paraId="08EDEFDD" w14:textId="77777777" w:rsidR="00EF45DA" w:rsidRPr="00B3056F" w:rsidRDefault="00EF45DA" w:rsidP="00EF45DA">
      <w:pPr>
        <w:pStyle w:val="Heading5"/>
      </w:pPr>
      <w:bookmarkStart w:id="931" w:name="_Toc11338441"/>
      <w:bookmarkStart w:id="932" w:name="_Toc27585056"/>
      <w:bookmarkStart w:id="933" w:name="_Toc36457009"/>
      <w:bookmarkStart w:id="934" w:name="_Toc45027892"/>
      <w:bookmarkStart w:id="935" w:name="_Toc45028727"/>
      <w:bookmarkStart w:id="936" w:name="_Toc51867488"/>
      <w:bookmarkStart w:id="937" w:name="_Toc82678889"/>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1"/>
      <w:bookmarkEnd w:id="932"/>
      <w:bookmarkEnd w:id="933"/>
      <w:bookmarkEnd w:id="934"/>
      <w:bookmarkEnd w:id="935"/>
      <w:bookmarkEnd w:id="936"/>
      <w:bookmarkEnd w:id="937"/>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8" w:name="_Toc11338442"/>
      <w:bookmarkStart w:id="939" w:name="_Toc27585057"/>
      <w:bookmarkStart w:id="940" w:name="_Toc36457010"/>
      <w:bookmarkStart w:id="941" w:name="_Toc45027893"/>
      <w:bookmarkStart w:id="942" w:name="_Toc45028728"/>
      <w:bookmarkStart w:id="943" w:name="_Toc51867489"/>
      <w:bookmarkStart w:id="944" w:name="_Toc82678890"/>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8"/>
      <w:bookmarkEnd w:id="939"/>
      <w:bookmarkEnd w:id="940"/>
      <w:bookmarkEnd w:id="941"/>
      <w:bookmarkEnd w:id="942"/>
      <w:bookmarkEnd w:id="943"/>
      <w:bookmarkEnd w:id="944"/>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5" type="#_x0000_t75" style="width:433.85pt;height:118.3pt" o:ole="">
            <v:imagedata r:id="rId152" o:title=""/>
          </v:shape>
          <o:OLEObject Type="Embed" ProgID="Visio.Drawing.11" ShapeID="_x0000_i1095" DrawAspect="Content" ObjectID="_1693292624"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5" w:name="_Toc11338443"/>
      <w:bookmarkStart w:id="946" w:name="_Toc27585058"/>
      <w:bookmarkStart w:id="947" w:name="_Toc36457011"/>
      <w:bookmarkStart w:id="948" w:name="_Toc45027894"/>
      <w:bookmarkStart w:id="949" w:name="_Toc45028729"/>
      <w:bookmarkStart w:id="950" w:name="_Toc51867490"/>
      <w:bookmarkStart w:id="951" w:name="_Toc82678891"/>
      <w:r w:rsidRPr="00B3056F">
        <w:t>5.6</w:t>
      </w:r>
      <w:r w:rsidRPr="00B3056F">
        <w:tab/>
        <w:t>Nudm_ParameterProvision Service</w:t>
      </w:r>
      <w:bookmarkEnd w:id="945"/>
      <w:bookmarkEnd w:id="946"/>
      <w:bookmarkEnd w:id="947"/>
      <w:bookmarkEnd w:id="948"/>
      <w:bookmarkEnd w:id="949"/>
      <w:bookmarkEnd w:id="950"/>
      <w:bookmarkEnd w:id="951"/>
    </w:p>
    <w:p w14:paraId="14B44940" w14:textId="77777777" w:rsidR="00EF45DA" w:rsidRPr="00B3056F" w:rsidRDefault="00EF45DA" w:rsidP="00EF45DA">
      <w:pPr>
        <w:pStyle w:val="Heading3"/>
      </w:pPr>
      <w:bookmarkStart w:id="952" w:name="_Toc11338444"/>
      <w:bookmarkStart w:id="953" w:name="_Toc27585059"/>
      <w:bookmarkStart w:id="954" w:name="_Toc36457012"/>
      <w:bookmarkStart w:id="955" w:name="_Toc45027895"/>
      <w:bookmarkStart w:id="956" w:name="_Toc45028730"/>
      <w:bookmarkStart w:id="957" w:name="_Toc51867491"/>
      <w:bookmarkStart w:id="958" w:name="_Toc82678892"/>
      <w:r w:rsidRPr="00B3056F">
        <w:t>5.6.1</w:t>
      </w:r>
      <w:r w:rsidRPr="00B3056F">
        <w:tab/>
        <w:t>Service Description</w:t>
      </w:r>
      <w:bookmarkEnd w:id="952"/>
      <w:bookmarkEnd w:id="953"/>
      <w:bookmarkEnd w:id="954"/>
      <w:bookmarkEnd w:id="955"/>
      <w:bookmarkEnd w:id="956"/>
      <w:bookmarkEnd w:id="957"/>
      <w:bookmarkEnd w:id="958"/>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9" w:name="_Toc11338445"/>
      <w:bookmarkStart w:id="960" w:name="_Toc27585060"/>
      <w:bookmarkStart w:id="961" w:name="_Toc36457013"/>
      <w:bookmarkStart w:id="962" w:name="_Toc45027896"/>
      <w:bookmarkStart w:id="963" w:name="_Toc45028731"/>
      <w:bookmarkStart w:id="964" w:name="_Toc51867492"/>
      <w:bookmarkStart w:id="965" w:name="_Toc82678893"/>
      <w:r w:rsidRPr="00B3056F">
        <w:t>5.6.2</w:t>
      </w:r>
      <w:r w:rsidRPr="00B3056F">
        <w:tab/>
        <w:t>Service Operations</w:t>
      </w:r>
      <w:bookmarkEnd w:id="959"/>
      <w:bookmarkEnd w:id="960"/>
      <w:bookmarkEnd w:id="961"/>
      <w:bookmarkEnd w:id="962"/>
      <w:bookmarkEnd w:id="963"/>
      <w:bookmarkEnd w:id="964"/>
      <w:bookmarkEnd w:id="965"/>
    </w:p>
    <w:p w14:paraId="3635AC3F" w14:textId="77777777" w:rsidR="00EF45DA" w:rsidRPr="00B3056F" w:rsidRDefault="00EF45DA" w:rsidP="00EF45DA">
      <w:pPr>
        <w:pStyle w:val="Heading4"/>
      </w:pPr>
      <w:bookmarkStart w:id="966" w:name="_Toc11338446"/>
      <w:bookmarkStart w:id="967" w:name="_Toc27585061"/>
      <w:bookmarkStart w:id="968" w:name="_Toc36457014"/>
      <w:bookmarkStart w:id="969" w:name="_Toc45027897"/>
      <w:bookmarkStart w:id="970" w:name="_Toc45028732"/>
      <w:bookmarkStart w:id="971" w:name="_Toc51867493"/>
      <w:bookmarkStart w:id="972" w:name="_Toc82678894"/>
      <w:r w:rsidRPr="00B3056F">
        <w:t>5.6.2.1</w:t>
      </w:r>
      <w:r w:rsidRPr="00B3056F">
        <w:tab/>
        <w:t>Introduction</w:t>
      </w:r>
      <w:bookmarkEnd w:id="966"/>
      <w:bookmarkEnd w:id="967"/>
      <w:bookmarkEnd w:id="968"/>
      <w:bookmarkEnd w:id="969"/>
      <w:bookmarkEnd w:id="970"/>
      <w:bookmarkEnd w:id="971"/>
      <w:bookmarkEnd w:id="972"/>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3" w:name="_Toc11338447"/>
      <w:bookmarkStart w:id="974" w:name="_Toc27585062"/>
      <w:bookmarkStart w:id="975" w:name="_Toc36457015"/>
      <w:bookmarkStart w:id="976" w:name="_Toc45027898"/>
      <w:bookmarkStart w:id="977" w:name="_Toc45028733"/>
      <w:bookmarkStart w:id="978" w:name="_Toc51867494"/>
      <w:bookmarkStart w:id="979" w:name="_Toc82678895"/>
      <w:r w:rsidRPr="00B3056F">
        <w:lastRenderedPageBreak/>
        <w:t>5.6.2.2</w:t>
      </w:r>
      <w:r w:rsidRPr="00B3056F">
        <w:tab/>
        <w:t>Update</w:t>
      </w:r>
      <w:bookmarkEnd w:id="973"/>
      <w:bookmarkEnd w:id="974"/>
      <w:bookmarkEnd w:id="975"/>
      <w:bookmarkEnd w:id="976"/>
      <w:bookmarkEnd w:id="977"/>
      <w:bookmarkEnd w:id="978"/>
      <w:bookmarkEnd w:id="979"/>
    </w:p>
    <w:p w14:paraId="772281E4" w14:textId="77777777" w:rsidR="00EF45DA" w:rsidRPr="00B3056F" w:rsidRDefault="00EF45DA" w:rsidP="00EF45DA">
      <w:pPr>
        <w:pStyle w:val="Heading5"/>
      </w:pPr>
      <w:bookmarkStart w:id="980" w:name="_Toc11338448"/>
      <w:bookmarkStart w:id="981" w:name="_Toc27585063"/>
      <w:bookmarkStart w:id="982" w:name="_Toc36457016"/>
      <w:bookmarkStart w:id="983" w:name="_Toc45027899"/>
      <w:bookmarkStart w:id="984" w:name="_Toc45028734"/>
      <w:bookmarkStart w:id="985" w:name="_Toc51867495"/>
      <w:bookmarkStart w:id="986" w:name="_Toc82678896"/>
      <w:r w:rsidRPr="00B3056F">
        <w:t>5.6.2.2.1</w:t>
      </w:r>
      <w:r w:rsidRPr="00B3056F">
        <w:tab/>
        <w:t>General</w:t>
      </w:r>
      <w:bookmarkEnd w:id="980"/>
      <w:bookmarkEnd w:id="981"/>
      <w:bookmarkEnd w:id="982"/>
      <w:bookmarkEnd w:id="983"/>
      <w:bookmarkEnd w:id="984"/>
      <w:bookmarkEnd w:id="985"/>
      <w:bookmarkEnd w:id="986"/>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7" w:name="_Toc11338449"/>
      <w:bookmarkStart w:id="988" w:name="_Toc27585064"/>
      <w:bookmarkStart w:id="989" w:name="_Toc36457017"/>
      <w:bookmarkStart w:id="990" w:name="_Toc45027900"/>
      <w:bookmarkStart w:id="991" w:name="_Toc45028735"/>
      <w:bookmarkStart w:id="992" w:name="_Toc51867496"/>
      <w:bookmarkStart w:id="993" w:name="_Toc82678897"/>
      <w:r w:rsidRPr="00B3056F">
        <w:t>5.6.2.2.2</w:t>
      </w:r>
      <w:r w:rsidRPr="00B3056F">
        <w:tab/>
        <w:t>Subscription data update</w:t>
      </w:r>
      <w:bookmarkEnd w:id="987"/>
      <w:bookmarkEnd w:id="988"/>
      <w:bookmarkEnd w:id="989"/>
      <w:bookmarkEnd w:id="990"/>
      <w:bookmarkEnd w:id="991"/>
      <w:bookmarkEnd w:id="992"/>
      <w:bookmarkEnd w:id="993"/>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6" type="#_x0000_t75" style="width:433.4pt;height:118.3pt" o:ole="">
            <v:imagedata r:id="rId154" o:title=""/>
          </v:shape>
          <o:OLEObject Type="Embed" ProgID="Visio.Drawing.11" ShapeID="_x0000_i1096" DrawAspect="Content" ObjectID="_1693292625"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4" w:name="_Toc27585065"/>
      <w:bookmarkStart w:id="995" w:name="_Toc36457018"/>
      <w:bookmarkStart w:id="996" w:name="_Toc45027901"/>
      <w:bookmarkStart w:id="997" w:name="_Toc45028736"/>
      <w:bookmarkStart w:id="998" w:name="_Toc51867497"/>
      <w:bookmarkStart w:id="999" w:name="_Toc11338450"/>
      <w:bookmarkStart w:id="1000" w:name="_Toc82678898"/>
      <w:r w:rsidRPr="00B3056F">
        <w:t>5.6.2.2.3</w:t>
      </w:r>
      <w:r w:rsidRPr="00B3056F">
        <w:tab/>
        <w:t>5G VN Group modification</w:t>
      </w:r>
      <w:bookmarkEnd w:id="994"/>
      <w:bookmarkEnd w:id="995"/>
      <w:bookmarkEnd w:id="996"/>
      <w:bookmarkEnd w:id="997"/>
      <w:bookmarkEnd w:id="998"/>
      <w:bookmarkEnd w:id="1000"/>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7" type="#_x0000_t75" style="width:433.4pt;height:127.05pt" o:ole="">
            <v:imagedata r:id="rId156" o:title=""/>
          </v:shape>
          <o:OLEObject Type="Embed" ProgID="Visio.Drawing.11" ShapeID="_x0000_i1097" DrawAspect="Content" ObjectID="_1693292626"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1" w:name="_Toc45027902"/>
      <w:bookmarkStart w:id="1002" w:name="_Toc45028737"/>
      <w:bookmarkStart w:id="1003" w:name="_Toc51867498"/>
      <w:bookmarkStart w:id="1004" w:name="_Toc27585066"/>
      <w:bookmarkStart w:id="1005" w:name="_Toc36457019"/>
      <w:bookmarkStart w:id="1006" w:name="_Toc82678899"/>
      <w:r w:rsidRPr="00B3056F">
        <w:t>5.6.2.2.</w:t>
      </w:r>
      <w:r w:rsidR="009728E2">
        <w:t>4</w:t>
      </w:r>
      <w:r w:rsidRPr="00B3056F">
        <w:tab/>
      </w:r>
      <w:r>
        <w:t>SoR Information</w:t>
      </w:r>
      <w:r w:rsidRPr="00B3056F">
        <w:t xml:space="preserve"> update</w:t>
      </w:r>
      <w:bookmarkEnd w:id="1001"/>
      <w:bookmarkEnd w:id="1002"/>
      <w:bookmarkEnd w:id="1003"/>
      <w:bookmarkEnd w:id="1006"/>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098" type="#_x0000_t75" style="width:433.85pt;height:119.7pt" o:ole="">
            <v:imagedata r:id="rId158" o:title=""/>
          </v:shape>
          <o:OLEObject Type="Embed" ProgID="Visio.Drawing.11" ShapeID="_x0000_i1098" DrawAspect="Content" ObjectID="_1693292627"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7" w:name="_Toc45027903"/>
      <w:bookmarkStart w:id="1008" w:name="_Toc45028738"/>
      <w:bookmarkStart w:id="1009" w:name="_Toc51867499"/>
      <w:bookmarkStart w:id="1010" w:name="_Toc82678900"/>
      <w:r w:rsidRPr="00B3056F">
        <w:t>5.6.2.3</w:t>
      </w:r>
      <w:r w:rsidRPr="00B3056F">
        <w:tab/>
        <w:t>Create</w:t>
      </w:r>
      <w:bookmarkEnd w:id="1004"/>
      <w:bookmarkEnd w:id="1005"/>
      <w:bookmarkEnd w:id="1007"/>
      <w:bookmarkEnd w:id="1008"/>
      <w:bookmarkEnd w:id="1009"/>
      <w:bookmarkEnd w:id="1010"/>
    </w:p>
    <w:p w14:paraId="7765237D" w14:textId="77777777" w:rsidR="00EF45DA" w:rsidRPr="00B3056F" w:rsidRDefault="00EF45DA" w:rsidP="00EF45DA">
      <w:pPr>
        <w:pStyle w:val="Heading5"/>
      </w:pPr>
      <w:bookmarkStart w:id="1011" w:name="_Toc27585067"/>
      <w:bookmarkStart w:id="1012" w:name="_Toc36457020"/>
      <w:bookmarkStart w:id="1013" w:name="_Toc45027904"/>
      <w:bookmarkStart w:id="1014" w:name="_Toc45028739"/>
      <w:bookmarkStart w:id="1015" w:name="_Toc51867500"/>
      <w:bookmarkStart w:id="1016" w:name="_Toc82678901"/>
      <w:r w:rsidRPr="00B3056F">
        <w:t>5.6.2.3.1</w:t>
      </w:r>
      <w:r w:rsidRPr="00B3056F">
        <w:tab/>
        <w:t>General</w:t>
      </w:r>
      <w:bookmarkEnd w:id="1011"/>
      <w:bookmarkEnd w:id="1012"/>
      <w:bookmarkEnd w:id="1013"/>
      <w:bookmarkEnd w:id="1014"/>
      <w:bookmarkEnd w:id="1015"/>
      <w:bookmarkEnd w:id="10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7" w:name="_Toc27585068"/>
      <w:bookmarkStart w:id="1018" w:name="_Toc36457021"/>
      <w:bookmarkStart w:id="1019" w:name="_Toc45027905"/>
      <w:bookmarkStart w:id="1020" w:name="_Toc45028740"/>
      <w:bookmarkStart w:id="1021" w:name="_Toc51867501"/>
      <w:bookmarkStart w:id="1022" w:name="_Toc82678902"/>
      <w:r w:rsidRPr="00B3056F">
        <w:t>5.6.2.3.2</w:t>
      </w:r>
      <w:r w:rsidRPr="00B3056F">
        <w:tab/>
        <w:t>5G-VN-Group creation</w:t>
      </w:r>
      <w:bookmarkEnd w:id="1017"/>
      <w:bookmarkEnd w:id="1018"/>
      <w:bookmarkEnd w:id="1019"/>
      <w:bookmarkEnd w:id="1020"/>
      <w:bookmarkEnd w:id="1021"/>
      <w:bookmarkEnd w:id="1022"/>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099" type="#_x0000_t75" style="width:433.85pt;height:119.7pt" o:ole="">
            <v:imagedata r:id="rId160" o:title=""/>
          </v:shape>
          <o:OLEObject Type="Embed" ProgID="Visio.Drawing.11" ShapeID="_x0000_i1099" DrawAspect="Content" ObjectID="_1693292628"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3" w:name="_Toc27585069"/>
      <w:bookmarkStart w:id="1024" w:name="_Toc36457022"/>
      <w:bookmarkStart w:id="1025" w:name="_Toc45027906"/>
      <w:bookmarkStart w:id="1026" w:name="_Toc45028741"/>
      <w:bookmarkStart w:id="1027" w:name="_Toc51867502"/>
      <w:bookmarkStart w:id="1028" w:name="_Toc82678903"/>
      <w:r w:rsidRPr="00B3056F">
        <w:t>5.6.2.4</w:t>
      </w:r>
      <w:r w:rsidRPr="00B3056F">
        <w:tab/>
        <w:t>Delete</w:t>
      </w:r>
      <w:bookmarkEnd w:id="1023"/>
      <w:bookmarkEnd w:id="1024"/>
      <w:bookmarkEnd w:id="1025"/>
      <w:bookmarkEnd w:id="1026"/>
      <w:bookmarkEnd w:id="1027"/>
      <w:bookmarkEnd w:id="1028"/>
    </w:p>
    <w:p w14:paraId="51519D10" w14:textId="77777777" w:rsidR="00EF45DA" w:rsidRPr="00B3056F" w:rsidRDefault="00EF45DA" w:rsidP="00EF45DA">
      <w:pPr>
        <w:pStyle w:val="Heading5"/>
      </w:pPr>
      <w:bookmarkStart w:id="1029" w:name="_Toc27585070"/>
      <w:bookmarkStart w:id="1030" w:name="_Toc36457023"/>
      <w:bookmarkStart w:id="1031" w:name="_Toc45027907"/>
      <w:bookmarkStart w:id="1032" w:name="_Toc45028742"/>
      <w:bookmarkStart w:id="1033" w:name="_Toc51867503"/>
      <w:bookmarkStart w:id="1034" w:name="_Toc82678904"/>
      <w:r w:rsidRPr="00B3056F">
        <w:t>5.6.2.4.1</w:t>
      </w:r>
      <w:r w:rsidRPr="00B3056F">
        <w:tab/>
        <w:t>General</w:t>
      </w:r>
      <w:bookmarkEnd w:id="1029"/>
      <w:bookmarkEnd w:id="1030"/>
      <w:bookmarkEnd w:id="1031"/>
      <w:bookmarkEnd w:id="1032"/>
      <w:bookmarkEnd w:id="1033"/>
      <w:bookmarkEnd w:id="1034"/>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5" w:name="_Toc27585071"/>
      <w:bookmarkStart w:id="1036" w:name="_Toc36457024"/>
      <w:bookmarkStart w:id="1037" w:name="_Toc45027908"/>
      <w:bookmarkStart w:id="1038" w:name="_Toc45028743"/>
      <w:bookmarkStart w:id="1039" w:name="_Toc51867504"/>
      <w:bookmarkStart w:id="1040" w:name="_Toc82678905"/>
      <w:r w:rsidRPr="00B3056F">
        <w:t>5.6.2.4.2</w:t>
      </w:r>
      <w:r w:rsidRPr="00B3056F">
        <w:tab/>
        <w:t>5G-VN-Group deletion</w:t>
      </w:r>
      <w:bookmarkEnd w:id="1035"/>
      <w:bookmarkEnd w:id="1036"/>
      <w:bookmarkEnd w:id="1037"/>
      <w:bookmarkEnd w:id="1038"/>
      <w:bookmarkEnd w:id="1039"/>
      <w:bookmarkEnd w:id="1040"/>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0" type="#_x0000_t75" style="width:433.4pt;height:118.3pt" o:ole="">
            <v:imagedata r:id="rId162" o:title=""/>
          </v:shape>
          <o:OLEObject Type="Embed" ProgID="Visio.Drawing.11" ShapeID="_x0000_i1100" DrawAspect="Content" ObjectID="_1693292629"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1" w:name="_Toc27585072"/>
      <w:bookmarkStart w:id="1042" w:name="_Toc36457025"/>
      <w:bookmarkStart w:id="1043" w:name="_Toc45027909"/>
      <w:bookmarkStart w:id="1044" w:name="_Toc45028744"/>
      <w:bookmarkStart w:id="1045" w:name="_Toc51867505"/>
      <w:bookmarkStart w:id="1046" w:name="_Toc82678906"/>
      <w:r w:rsidRPr="00B3056F">
        <w:t>5.6.2.</w:t>
      </w:r>
      <w:r w:rsidR="00D73BCF">
        <w:t>5</w:t>
      </w:r>
      <w:r w:rsidRPr="00B3056F">
        <w:tab/>
      </w:r>
      <w:r>
        <w:t>Get</w:t>
      </w:r>
      <w:bookmarkEnd w:id="1046"/>
    </w:p>
    <w:p w14:paraId="5145FD47" w14:textId="0BFEEAB2" w:rsidR="002A2491" w:rsidRPr="00B3056F" w:rsidRDefault="002A2491" w:rsidP="002A2491">
      <w:pPr>
        <w:pStyle w:val="Heading5"/>
      </w:pPr>
      <w:bookmarkStart w:id="1047" w:name="_Toc82678907"/>
      <w:r w:rsidRPr="00B3056F">
        <w:t>5.6.2.</w:t>
      </w:r>
      <w:r w:rsidR="00D73BCF">
        <w:t>5</w:t>
      </w:r>
      <w:r w:rsidRPr="00B3056F">
        <w:t>.1</w:t>
      </w:r>
      <w:r w:rsidRPr="00B3056F">
        <w:tab/>
        <w:t>General</w:t>
      </w:r>
      <w:bookmarkEnd w:id="1047"/>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8" w:name="_Toc82678908"/>
      <w:r w:rsidRPr="00B3056F">
        <w:t>5.6.2.</w:t>
      </w:r>
      <w:r w:rsidR="00D73BCF">
        <w:t>5</w:t>
      </w:r>
      <w:r w:rsidRPr="00B3056F">
        <w:t>.2</w:t>
      </w:r>
      <w:r w:rsidRPr="00B3056F">
        <w:tab/>
        <w:t xml:space="preserve">5G-VN-Group </w:t>
      </w:r>
      <w:r>
        <w:t>get</w:t>
      </w:r>
      <w:bookmarkEnd w:id="1048"/>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1" type="#_x0000_t75" style="width:433.85pt;height:119.7pt" o:ole="">
            <v:imagedata r:id="rId164" o:title=""/>
          </v:shape>
          <o:OLEObject Type="Embed" ProgID="Visio.Drawing.11" ShapeID="_x0000_i1101" DrawAspect="Content" ObjectID="_1693292630"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9" w:name="_Toc82678909"/>
      <w:r w:rsidRPr="00B3056F">
        <w:t>5.7</w:t>
      </w:r>
      <w:r w:rsidRPr="00B3056F">
        <w:tab/>
        <w:t>Nudm_NIDDAuthorization Service</w:t>
      </w:r>
      <w:bookmarkEnd w:id="999"/>
      <w:bookmarkEnd w:id="1041"/>
      <w:bookmarkEnd w:id="1042"/>
      <w:bookmarkEnd w:id="1043"/>
      <w:bookmarkEnd w:id="1044"/>
      <w:bookmarkEnd w:id="1045"/>
      <w:bookmarkEnd w:id="1049"/>
    </w:p>
    <w:p w14:paraId="22433458" w14:textId="77777777" w:rsidR="00EF45DA" w:rsidRPr="00B3056F" w:rsidRDefault="00EF45DA" w:rsidP="00EF45DA">
      <w:pPr>
        <w:pStyle w:val="Heading3"/>
      </w:pPr>
      <w:bookmarkStart w:id="1050" w:name="_Toc11338451"/>
      <w:bookmarkStart w:id="1051" w:name="_Toc27585073"/>
      <w:bookmarkStart w:id="1052" w:name="_Toc36457026"/>
      <w:bookmarkStart w:id="1053" w:name="_Toc45027910"/>
      <w:bookmarkStart w:id="1054" w:name="_Toc45028745"/>
      <w:bookmarkStart w:id="1055" w:name="_Toc51867506"/>
      <w:bookmarkStart w:id="1056" w:name="_Toc82678910"/>
      <w:r w:rsidRPr="00B3056F">
        <w:t>5.7.1</w:t>
      </w:r>
      <w:r w:rsidRPr="00B3056F">
        <w:tab/>
        <w:t>Service Description</w:t>
      </w:r>
      <w:bookmarkEnd w:id="1050"/>
      <w:bookmarkEnd w:id="1051"/>
      <w:bookmarkEnd w:id="1052"/>
      <w:bookmarkEnd w:id="1053"/>
      <w:bookmarkEnd w:id="1054"/>
      <w:bookmarkEnd w:id="1055"/>
      <w:bookmarkEnd w:id="1056"/>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1057" w:name="_Toc11338452"/>
      <w:bookmarkStart w:id="1058" w:name="_Toc27585074"/>
      <w:bookmarkStart w:id="1059" w:name="_Toc36457027"/>
      <w:bookmarkStart w:id="1060" w:name="_Toc45027911"/>
      <w:bookmarkStart w:id="1061" w:name="_Toc45028746"/>
      <w:bookmarkStart w:id="1062" w:name="_Toc51867507"/>
      <w:bookmarkStart w:id="1063" w:name="_Toc82678911"/>
      <w:r w:rsidRPr="00B3056F">
        <w:t>5.7.2</w:t>
      </w:r>
      <w:r w:rsidRPr="00B3056F">
        <w:tab/>
        <w:t>Service Operations</w:t>
      </w:r>
      <w:bookmarkEnd w:id="1057"/>
      <w:bookmarkEnd w:id="1058"/>
      <w:bookmarkEnd w:id="1059"/>
      <w:bookmarkEnd w:id="1060"/>
      <w:bookmarkEnd w:id="1061"/>
      <w:bookmarkEnd w:id="1062"/>
      <w:bookmarkEnd w:id="1063"/>
    </w:p>
    <w:p w14:paraId="73EE1FEC" w14:textId="77777777" w:rsidR="00EF45DA" w:rsidRPr="00B3056F" w:rsidRDefault="00EF45DA" w:rsidP="00EF45DA">
      <w:pPr>
        <w:pStyle w:val="Heading4"/>
      </w:pPr>
      <w:bookmarkStart w:id="1064" w:name="_Toc11338453"/>
      <w:bookmarkStart w:id="1065" w:name="_Toc27585075"/>
      <w:bookmarkStart w:id="1066" w:name="_Toc36457028"/>
      <w:bookmarkStart w:id="1067" w:name="_Toc45027912"/>
      <w:bookmarkStart w:id="1068" w:name="_Toc45028747"/>
      <w:bookmarkStart w:id="1069" w:name="_Toc51867508"/>
      <w:bookmarkStart w:id="1070" w:name="_Toc82678912"/>
      <w:r w:rsidRPr="00B3056F">
        <w:t>5.7.2.1</w:t>
      </w:r>
      <w:r w:rsidRPr="00B3056F">
        <w:tab/>
        <w:t>Introduction</w:t>
      </w:r>
      <w:bookmarkEnd w:id="1064"/>
      <w:bookmarkEnd w:id="1065"/>
      <w:bookmarkEnd w:id="1066"/>
      <w:bookmarkEnd w:id="1067"/>
      <w:bookmarkEnd w:id="1068"/>
      <w:bookmarkEnd w:id="1069"/>
      <w:bookmarkEnd w:id="1070"/>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1" w:name="_Toc11338454"/>
      <w:bookmarkStart w:id="1072" w:name="_Toc27585076"/>
      <w:bookmarkStart w:id="1073" w:name="_Toc36457029"/>
      <w:bookmarkStart w:id="1074" w:name="_Toc45027913"/>
      <w:bookmarkStart w:id="1075" w:name="_Toc45028748"/>
      <w:bookmarkStart w:id="1076" w:name="_Toc51867509"/>
      <w:bookmarkStart w:id="1077" w:name="_Toc82678913"/>
      <w:r w:rsidRPr="00B3056F">
        <w:t>5.7.2.2</w:t>
      </w:r>
      <w:r w:rsidRPr="00B3056F">
        <w:tab/>
        <w:t>Get</w:t>
      </w:r>
      <w:bookmarkEnd w:id="1071"/>
      <w:bookmarkEnd w:id="1072"/>
      <w:bookmarkEnd w:id="1073"/>
      <w:bookmarkEnd w:id="1074"/>
      <w:bookmarkEnd w:id="1075"/>
      <w:bookmarkEnd w:id="1076"/>
      <w:bookmarkEnd w:id="1077"/>
    </w:p>
    <w:p w14:paraId="79A436C6" w14:textId="77777777" w:rsidR="00EF45DA" w:rsidRPr="00B3056F" w:rsidRDefault="00EF45DA" w:rsidP="00EF45DA">
      <w:pPr>
        <w:pStyle w:val="Heading5"/>
      </w:pPr>
      <w:bookmarkStart w:id="1078" w:name="_Toc11338455"/>
      <w:bookmarkStart w:id="1079" w:name="_Toc27585077"/>
      <w:bookmarkStart w:id="1080" w:name="_Toc36457030"/>
      <w:bookmarkStart w:id="1081" w:name="_Toc45027914"/>
      <w:bookmarkStart w:id="1082" w:name="_Toc45028749"/>
      <w:bookmarkStart w:id="1083" w:name="_Toc51867510"/>
      <w:bookmarkStart w:id="1084" w:name="_Toc82678914"/>
      <w:r w:rsidRPr="00B3056F">
        <w:t>5.7.2.2.1</w:t>
      </w:r>
      <w:r w:rsidRPr="00B3056F">
        <w:tab/>
        <w:t>General</w:t>
      </w:r>
      <w:bookmarkEnd w:id="1078"/>
      <w:bookmarkEnd w:id="1079"/>
      <w:bookmarkEnd w:id="1080"/>
      <w:bookmarkEnd w:id="1081"/>
      <w:bookmarkEnd w:id="1082"/>
      <w:bookmarkEnd w:id="1083"/>
      <w:bookmarkEnd w:id="1084"/>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5" w:name="_Toc11338456"/>
      <w:bookmarkStart w:id="1086" w:name="_Toc27585078"/>
      <w:bookmarkStart w:id="1087" w:name="_Toc36457031"/>
      <w:bookmarkStart w:id="1088" w:name="_Toc45027915"/>
      <w:bookmarkStart w:id="1089" w:name="_Toc45028750"/>
      <w:bookmarkStart w:id="1090" w:name="_Toc51867511"/>
      <w:bookmarkStart w:id="1091" w:name="_Toc82678915"/>
      <w:r w:rsidRPr="00B3056F">
        <w:t>5.7.2.2.2</w:t>
      </w:r>
      <w:r w:rsidRPr="00B3056F">
        <w:tab/>
        <w:t>NIDD Authorization Data Retrieval</w:t>
      </w:r>
      <w:bookmarkEnd w:id="1085"/>
      <w:bookmarkEnd w:id="1086"/>
      <w:bookmarkEnd w:id="1087"/>
      <w:bookmarkEnd w:id="1088"/>
      <w:bookmarkEnd w:id="1089"/>
      <w:bookmarkEnd w:id="1090"/>
      <w:bookmarkEnd w:id="1091"/>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2" type="#_x0000_t75" style="width:433.4pt;height:130.25pt" o:ole="">
            <v:imagedata r:id="rId166" o:title=""/>
          </v:shape>
          <o:OLEObject Type="Embed" ProgID="Visio.Drawing.11" ShapeID="_x0000_i1102" DrawAspect="Content" ObjectID="_1693292631" r:id="rId167"/>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2" w:name="_Toc27585079"/>
      <w:bookmarkStart w:id="1093" w:name="_Toc36457032"/>
      <w:bookmarkStart w:id="1094" w:name="_Toc45027916"/>
      <w:bookmarkStart w:id="1095" w:name="_Toc45028751"/>
      <w:bookmarkStart w:id="1096" w:name="_Toc51867512"/>
      <w:bookmarkStart w:id="1097" w:name="_Toc11338457"/>
      <w:bookmarkStart w:id="1098" w:name="_Toc82678916"/>
      <w:r w:rsidRPr="00B3056F">
        <w:t>5.7.2.3</w:t>
      </w:r>
      <w:r w:rsidRPr="00B3056F">
        <w:tab/>
        <w:t>Notification</w:t>
      </w:r>
      <w:bookmarkEnd w:id="1092"/>
      <w:bookmarkEnd w:id="1093"/>
      <w:bookmarkEnd w:id="1094"/>
      <w:bookmarkEnd w:id="1095"/>
      <w:bookmarkEnd w:id="1096"/>
      <w:bookmarkEnd w:id="1098"/>
    </w:p>
    <w:p w14:paraId="238BCD47" w14:textId="77777777" w:rsidR="00EF45DA" w:rsidRPr="00B3056F" w:rsidRDefault="00EF45DA" w:rsidP="00EF45DA">
      <w:pPr>
        <w:pStyle w:val="Heading5"/>
      </w:pPr>
      <w:bookmarkStart w:id="1099" w:name="_Toc27585080"/>
      <w:bookmarkStart w:id="1100" w:name="_Toc36457033"/>
      <w:bookmarkStart w:id="1101" w:name="_Toc45027917"/>
      <w:bookmarkStart w:id="1102" w:name="_Toc45028752"/>
      <w:bookmarkStart w:id="1103" w:name="_Toc51867513"/>
      <w:bookmarkStart w:id="1104" w:name="_Toc82678917"/>
      <w:r w:rsidRPr="00B3056F">
        <w:t>5.7.2.3.1</w:t>
      </w:r>
      <w:r w:rsidRPr="00B3056F">
        <w:tab/>
        <w:t>General</w:t>
      </w:r>
      <w:bookmarkEnd w:id="1099"/>
      <w:bookmarkEnd w:id="1100"/>
      <w:bookmarkEnd w:id="1101"/>
      <w:bookmarkEnd w:id="1102"/>
      <w:bookmarkEnd w:id="1103"/>
      <w:bookmarkEnd w:id="1104"/>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5" w:name="_Toc27585081"/>
      <w:bookmarkStart w:id="1106" w:name="_Toc36457034"/>
      <w:bookmarkStart w:id="1107" w:name="_Toc45027918"/>
      <w:bookmarkStart w:id="1108" w:name="_Toc45028753"/>
      <w:bookmarkStart w:id="1109" w:name="_Toc51867514"/>
      <w:bookmarkStart w:id="1110" w:name="_Toc82678918"/>
      <w:r w:rsidRPr="00B3056F">
        <w:t>5.7.2.3.2</w:t>
      </w:r>
      <w:r w:rsidRPr="00B3056F">
        <w:tab/>
        <w:t>NIDD Authorization Data Update Notification</w:t>
      </w:r>
      <w:bookmarkEnd w:id="1105"/>
      <w:bookmarkEnd w:id="1106"/>
      <w:bookmarkEnd w:id="1107"/>
      <w:bookmarkEnd w:id="1108"/>
      <w:bookmarkEnd w:id="1109"/>
      <w:bookmarkEnd w:id="1110"/>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3" type="#_x0000_t75" style="width:433.85pt;height:119.7pt" o:ole="">
            <v:imagedata r:id="rId168" o:title=""/>
          </v:shape>
          <o:OLEObject Type="Embed" ProgID="Visio.Drawing.11" ShapeID="_x0000_i1103" DrawAspect="Content" ObjectID="_1693292632"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1" w:name="_Toc27585082"/>
      <w:bookmarkStart w:id="1112" w:name="_Toc36457035"/>
      <w:bookmarkStart w:id="1113" w:name="_Toc45027919"/>
      <w:bookmarkStart w:id="1114" w:name="_Toc45028754"/>
      <w:bookmarkStart w:id="1115" w:name="_Toc51867515"/>
      <w:bookmarkStart w:id="1116" w:name="_Toc82678919"/>
      <w:r w:rsidRPr="00B3056F">
        <w:t>5.8</w:t>
      </w:r>
      <w:r w:rsidRPr="00B3056F">
        <w:tab/>
        <w:t>Nudm_MT Service</w:t>
      </w:r>
      <w:bookmarkEnd w:id="1111"/>
      <w:bookmarkEnd w:id="1112"/>
      <w:bookmarkEnd w:id="1113"/>
      <w:bookmarkEnd w:id="1114"/>
      <w:bookmarkEnd w:id="1115"/>
      <w:bookmarkEnd w:id="1116"/>
    </w:p>
    <w:p w14:paraId="6DB36A38" w14:textId="6E0D6D50" w:rsidR="00EF45DA" w:rsidRPr="00B3056F" w:rsidRDefault="00EF45DA" w:rsidP="00EF45DA">
      <w:pPr>
        <w:pStyle w:val="Heading3"/>
      </w:pPr>
      <w:bookmarkStart w:id="1117" w:name="_Toc27585083"/>
      <w:bookmarkStart w:id="1118" w:name="_Toc36457036"/>
      <w:bookmarkStart w:id="1119" w:name="_Toc45027920"/>
      <w:bookmarkStart w:id="1120" w:name="_Toc45028755"/>
      <w:bookmarkStart w:id="1121" w:name="_Toc51867516"/>
      <w:bookmarkStart w:id="1122" w:name="_Toc82678920"/>
      <w:r w:rsidRPr="00B3056F">
        <w:t>5.8.1</w:t>
      </w:r>
      <w:r w:rsidRPr="00B3056F">
        <w:tab/>
        <w:t>Service Description</w:t>
      </w:r>
      <w:bookmarkEnd w:id="1117"/>
      <w:bookmarkEnd w:id="1118"/>
      <w:bookmarkEnd w:id="1119"/>
      <w:bookmarkEnd w:id="1120"/>
      <w:bookmarkEnd w:id="1121"/>
      <w:bookmarkEnd w:id="1122"/>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3" w:name="_Toc27585084"/>
      <w:bookmarkStart w:id="1124" w:name="_Toc36457037"/>
      <w:bookmarkStart w:id="1125" w:name="_Toc45027921"/>
      <w:bookmarkStart w:id="1126" w:name="_Toc45028756"/>
      <w:bookmarkStart w:id="1127" w:name="_Toc51867517"/>
      <w:bookmarkStart w:id="1128" w:name="_Toc82678921"/>
      <w:r w:rsidRPr="00B3056F">
        <w:t>5.8.2</w:t>
      </w:r>
      <w:r w:rsidRPr="00B3056F">
        <w:tab/>
        <w:t>Service Operations</w:t>
      </w:r>
      <w:bookmarkEnd w:id="1123"/>
      <w:bookmarkEnd w:id="1124"/>
      <w:bookmarkEnd w:id="1125"/>
      <w:bookmarkEnd w:id="1126"/>
      <w:bookmarkEnd w:id="1127"/>
      <w:bookmarkEnd w:id="1128"/>
    </w:p>
    <w:p w14:paraId="2A14A5EC" w14:textId="77777777" w:rsidR="00EF45DA" w:rsidRPr="00B3056F" w:rsidRDefault="00EF45DA" w:rsidP="00EF45DA">
      <w:pPr>
        <w:pStyle w:val="Heading4"/>
      </w:pPr>
      <w:bookmarkStart w:id="1129" w:name="_Toc27585085"/>
      <w:bookmarkStart w:id="1130" w:name="_Toc36457038"/>
      <w:bookmarkStart w:id="1131" w:name="_Toc45027922"/>
      <w:bookmarkStart w:id="1132" w:name="_Toc45028757"/>
      <w:bookmarkStart w:id="1133" w:name="_Toc51867518"/>
      <w:bookmarkStart w:id="1134" w:name="_Toc82678922"/>
      <w:r w:rsidRPr="00B3056F">
        <w:t>5.8.2.1</w:t>
      </w:r>
      <w:r w:rsidRPr="00B3056F">
        <w:tab/>
        <w:t>Introduction</w:t>
      </w:r>
      <w:bookmarkEnd w:id="1129"/>
      <w:bookmarkEnd w:id="1130"/>
      <w:bookmarkEnd w:id="1131"/>
      <w:bookmarkEnd w:id="1132"/>
      <w:bookmarkEnd w:id="1133"/>
      <w:bookmarkEnd w:id="1134"/>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35" w:name="_Toc27585086"/>
      <w:bookmarkStart w:id="1136" w:name="_Toc36457039"/>
      <w:bookmarkStart w:id="1137" w:name="_Toc45027923"/>
      <w:bookmarkStart w:id="1138" w:name="_Toc45028758"/>
      <w:bookmarkStart w:id="1139" w:name="_Toc51867519"/>
      <w:bookmarkStart w:id="1140" w:name="_Toc82678923"/>
      <w:r w:rsidRPr="00B3056F">
        <w:t>5.8.2.2</w:t>
      </w:r>
      <w:r w:rsidRPr="00B3056F">
        <w:tab/>
      </w:r>
      <w:bookmarkEnd w:id="1135"/>
      <w:r w:rsidRPr="00B3056F">
        <w:t>Provide</w:t>
      </w:r>
      <w:r w:rsidR="004C3152">
        <w:t>Ue</w:t>
      </w:r>
      <w:r w:rsidRPr="00B3056F">
        <w:t>Info</w:t>
      </w:r>
      <w:bookmarkEnd w:id="1136"/>
      <w:bookmarkEnd w:id="1137"/>
      <w:bookmarkEnd w:id="1138"/>
      <w:bookmarkEnd w:id="1139"/>
      <w:bookmarkEnd w:id="1140"/>
    </w:p>
    <w:p w14:paraId="5F6EC622" w14:textId="77777777" w:rsidR="00EF45DA" w:rsidRPr="00B3056F" w:rsidRDefault="00EF45DA" w:rsidP="00EF45DA">
      <w:pPr>
        <w:pStyle w:val="Heading5"/>
      </w:pPr>
      <w:bookmarkStart w:id="1141" w:name="_Toc27585087"/>
      <w:bookmarkStart w:id="1142" w:name="_Toc36457040"/>
      <w:bookmarkStart w:id="1143" w:name="_Toc45027924"/>
      <w:bookmarkStart w:id="1144" w:name="_Toc45028759"/>
      <w:bookmarkStart w:id="1145" w:name="_Toc51867520"/>
      <w:bookmarkStart w:id="1146" w:name="_Toc82678924"/>
      <w:r w:rsidRPr="00B3056F">
        <w:t>5.8.2.2.1</w:t>
      </w:r>
      <w:r w:rsidRPr="00B3056F">
        <w:tab/>
        <w:t>General</w:t>
      </w:r>
      <w:bookmarkEnd w:id="1141"/>
      <w:bookmarkEnd w:id="1142"/>
      <w:bookmarkEnd w:id="1143"/>
      <w:bookmarkEnd w:id="1144"/>
      <w:bookmarkEnd w:id="1145"/>
      <w:bookmarkEnd w:id="1146"/>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7" w:name="_Toc27585088"/>
      <w:bookmarkStart w:id="1148" w:name="_Toc36457041"/>
      <w:bookmarkStart w:id="1149" w:name="_Toc45027925"/>
      <w:bookmarkStart w:id="1150" w:name="_Toc45028760"/>
      <w:bookmarkStart w:id="1151" w:name="_Toc51867521"/>
      <w:bookmarkStart w:id="1152" w:name="_Toc82678925"/>
      <w:r w:rsidRPr="00B3056F">
        <w:t>5.8.2.2.2</w:t>
      </w:r>
      <w:r w:rsidRPr="00B3056F">
        <w:tab/>
      </w:r>
      <w:r w:rsidR="004C3152">
        <w:t>UE</w:t>
      </w:r>
      <w:r w:rsidRPr="00B3056F">
        <w:t xml:space="preserve"> Information Retrieval</w:t>
      </w:r>
      <w:bookmarkEnd w:id="1147"/>
      <w:bookmarkEnd w:id="1148"/>
      <w:bookmarkEnd w:id="1149"/>
      <w:bookmarkEnd w:id="1150"/>
      <w:bookmarkEnd w:id="1151"/>
      <w:bookmarkEnd w:id="1152"/>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4" type="#_x0000_t75" style="width:432.9pt;height:118.3pt" o:ole="">
            <v:imagedata r:id="rId170" o:title=""/>
          </v:shape>
          <o:OLEObject Type="Embed" ProgID="Visio.Drawing.11" ShapeID="_x0000_i1104" DrawAspect="Content" ObjectID="_1693292633"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3" w:name="_Toc36457042"/>
      <w:bookmarkStart w:id="1154" w:name="_Toc45027926"/>
      <w:bookmarkStart w:id="1155" w:name="_Toc45028761"/>
      <w:bookmarkStart w:id="1156" w:name="_Toc51867522"/>
      <w:bookmarkStart w:id="1157" w:name="_Toc27585089"/>
      <w:bookmarkStart w:id="1158" w:name="_Toc82678926"/>
      <w:r w:rsidRPr="00B3056F">
        <w:t>5.8.2.3</w:t>
      </w:r>
      <w:r w:rsidRPr="00B3056F">
        <w:tab/>
        <w:t>ProvideLocationInfo</w:t>
      </w:r>
      <w:bookmarkEnd w:id="1153"/>
      <w:bookmarkEnd w:id="1154"/>
      <w:bookmarkEnd w:id="1155"/>
      <w:bookmarkEnd w:id="1156"/>
      <w:bookmarkEnd w:id="1158"/>
    </w:p>
    <w:p w14:paraId="6288BA8B" w14:textId="77777777" w:rsidR="00EF45DA" w:rsidRPr="00B3056F" w:rsidRDefault="00EF45DA" w:rsidP="00EF45DA">
      <w:pPr>
        <w:pStyle w:val="Heading5"/>
      </w:pPr>
      <w:bookmarkStart w:id="1159" w:name="_Toc36457043"/>
      <w:bookmarkStart w:id="1160" w:name="_Toc45027927"/>
      <w:bookmarkStart w:id="1161" w:name="_Toc45028762"/>
      <w:bookmarkStart w:id="1162" w:name="_Toc51867523"/>
      <w:bookmarkStart w:id="1163" w:name="_Toc82678927"/>
      <w:r w:rsidRPr="00B3056F">
        <w:t>5.8.2.3.1</w:t>
      </w:r>
      <w:r w:rsidRPr="00B3056F">
        <w:tab/>
        <w:t>General</w:t>
      </w:r>
      <w:bookmarkEnd w:id="1159"/>
      <w:bookmarkEnd w:id="1160"/>
      <w:bookmarkEnd w:id="1161"/>
      <w:bookmarkEnd w:id="1162"/>
      <w:bookmarkEnd w:id="1163"/>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1164" w:name="_Toc36457044"/>
      <w:bookmarkStart w:id="1165" w:name="_Toc45027928"/>
      <w:bookmarkStart w:id="1166" w:name="_Toc45028763"/>
      <w:bookmarkStart w:id="1167" w:name="_Toc51867524"/>
      <w:bookmarkStart w:id="1168" w:name="_Toc82678928"/>
      <w:r w:rsidRPr="00B3056F">
        <w:t>5.8.2.3.2</w:t>
      </w:r>
      <w:r w:rsidRPr="00B3056F">
        <w:tab/>
        <w:t>Network Provided Location Information Request</w:t>
      </w:r>
      <w:bookmarkEnd w:id="1164"/>
      <w:bookmarkEnd w:id="1165"/>
      <w:bookmarkEnd w:id="1166"/>
      <w:bookmarkEnd w:id="1167"/>
      <w:bookmarkEnd w:id="1168"/>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5" type="#_x0000_t75" style="width:433.85pt;height:119.7pt" o:ole="">
            <v:imagedata r:id="rId172" o:title=""/>
          </v:shape>
          <o:OLEObject Type="Embed" ProgID="Visio.Drawing.11" ShapeID="_x0000_i1105" DrawAspect="Content" ObjectID="_1693292634"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9" w:name="_Toc36457045"/>
      <w:bookmarkStart w:id="1170" w:name="_Toc45027929"/>
      <w:bookmarkStart w:id="1171" w:name="_Toc45028764"/>
      <w:bookmarkStart w:id="1172" w:name="_Toc51867525"/>
      <w:bookmarkStart w:id="1173" w:name="_Toc82678929"/>
      <w:r w:rsidRPr="00B3056F">
        <w:lastRenderedPageBreak/>
        <w:t>6</w:t>
      </w:r>
      <w:r w:rsidRPr="00B3056F">
        <w:tab/>
        <w:t>API Definitions</w:t>
      </w:r>
      <w:bookmarkEnd w:id="1097"/>
      <w:bookmarkEnd w:id="1157"/>
      <w:bookmarkEnd w:id="1169"/>
      <w:bookmarkEnd w:id="1170"/>
      <w:bookmarkEnd w:id="1171"/>
      <w:bookmarkEnd w:id="1172"/>
      <w:bookmarkEnd w:id="1173"/>
    </w:p>
    <w:p w14:paraId="3A9DBC1C" w14:textId="328AD993" w:rsidR="00EF45DA" w:rsidRPr="00B3056F" w:rsidRDefault="00EF45DA" w:rsidP="00EF45DA">
      <w:pPr>
        <w:pStyle w:val="Heading2"/>
      </w:pPr>
      <w:bookmarkStart w:id="1174" w:name="_Toc11338458"/>
      <w:bookmarkStart w:id="1175" w:name="_Toc27585090"/>
      <w:bookmarkStart w:id="1176" w:name="_Toc36457046"/>
      <w:bookmarkStart w:id="1177" w:name="_Toc45027930"/>
      <w:bookmarkStart w:id="1178" w:name="_Toc45028765"/>
      <w:bookmarkStart w:id="1179" w:name="_Toc51867526"/>
      <w:bookmarkStart w:id="1180" w:name="_Toc82678930"/>
      <w:r w:rsidRPr="00B3056F">
        <w:t>6.1</w:t>
      </w:r>
      <w:r w:rsidRPr="00B3056F">
        <w:tab/>
        <w:t>Nudm_SubscriberDataManagement Service API</w:t>
      </w:r>
      <w:bookmarkEnd w:id="1174"/>
      <w:bookmarkEnd w:id="1175"/>
      <w:bookmarkEnd w:id="1176"/>
      <w:bookmarkEnd w:id="1177"/>
      <w:bookmarkEnd w:id="1178"/>
      <w:bookmarkEnd w:id="1179"/>
      <w:bookmarkEnd w:id="1180"/>
    </w:p>
    <w:p w14:paraId="504656D0" w14:textId="77777777" w:rsidR="00EF45DA" w:rsidRPr="00B3056F" w:rsidRDefault="00EF45DA" w:rsidP="00EF45DA">
      <w:pPr>
        <w:pStyle w:val="Heading3"/>
      </w:pPr>
      <w:bookmarkStart w:id="1181" w:name="_Toc11338459"/>
      <w:bookmarkStart w:id="1182" w:name="_Toc27585091"/>
      <w:bookmarkStart w:id="1183" w:name="_Toc36457047"/>
      <w:bookmarkStart w:id="1184" w:name="_Toc45027931"/>
      <w:bookmarkStart w:id="1185" w:name="_Toc45028766"/>
      <w:bookmarkStart w:id="1186" w:name="_Toc51867527"/>
      <w:bookmarkStart w:id="1187" w:name="_Toc82678931"/>
      <w:r w:rsidRPr="00B3056F">
        <w:t>6.1.1</w:t>
      </w:r>
      <w:r w:rsidRPr="00B3056F">
        <w:tab/>
        <w:t>API URI</w:t>
      </w:r>
      <w:bookmarkEnd w:id="1181"/>
      <w:bookmarkEnd w:id="1182"/>
      <w:bookmarkEnd w:id="1183"/>
      <w:bookmarkEnd w:id="1184"/>
      <w:bookmarkEnd w:id="1185"/>
      <w:bookmarkEnd w:id="1186"/>
      <w:bookmarkEnd w:id="1187"/>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8" w:name="_Toc11338460"/>
      <w:bookmarkStart w:id="1189" w:name="_Toc27585092"/>
      <w:bookmarkStart w:id="1190" w:name="_Toc36457048"/>
      <w:bookmarkStart w:id="1191" w:name="_Toc45027932"/>
      <w:bookmarkStart w:id="1192" w:name="_Toc45028767"/>
      <w:bookmarkStart w:id="1193" w:name="_Toc51867528"/>
      <w:bookmarkStart w:id="1194" w:name="_Toc82678932"/>
      <w:r w:rsidRPr="00B3056F">
        <w:t>6.1.2</w:t>
      </w:r>
      <w:r w:rsidRPr="00B3056F">
        <w:tab/>
        <w:t>Usage of HTTP</w:t>
      </w:r>
      <w:bookmarkEnd w:id="1188"/>
      <w:bookmarkEnd w:id="1189"/>
      <w:bookmarkEnd w:id="1190"/>
      <w:bookmarkEnd w:id="1191"/>
      <w:bookmarkEnd w:id="1192"/>
      <w:bookmarkEnd w:id="1193"/>
      <w:bookmarkEnd w:id="1194"/>
    </w:p>
    <w:p w14:paraId="029D8CD8" w14:textId="77777777" w:rsidR="00EF45DA" w:rsidRPr="00B3056F" w:rsidRDefault="00EF45DA" w:rsidP="00EF45DA">
      <w:pPr>
        <w:pStyle w:val="Heading4"/>
      </w:pPr>
      <w:bookmarkStart w:id="1195" w:name="_Toc11338461"/>
      <w:bookmarkStart w:id="1196" w:name="_Toc27585093"/>
      <w:bookmarkStart w:id="1197" w:name="_Toc36457049"/>
      <w:bookmarkStart w:id="1198" w:name="_Toc45027933"/>
      <w:bookmarkStart w:id="1199" w:name="_Toc45028768"/>
      <w:bookmarkStart w:id="1200" w:name="_Toc51867529"/>
      <w:bookmarkStart w:id="1201" w:name="_Toc82678933"/>
      <w:r w:rsidRPr="00B3056F">
        <w:t>6.1.2.1</w:t>
      </w:r>
      <w:r w:rsidRPr="00B3056F">
        <w:tab/>
        <w:t>General</w:t>
      </w:r>
      <w:bookmarkEnd w:id="1195"/>
      <w:bookmarkEnd w:id="1196"/>
      <w:bookmarkEnd w:id="1197"/>
      <w:bookmarkEnd w:id="1198"/>
      <w:bookmarkEnd w:id="1199"/>
      <w:bookmarkEnd w:id="1200"/>
      <w:bookmarkEnd w:id="1201"/>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02" w:name="_Toc11338462"/>
      <w:bookmarkStart w:id="1203" w:name="_Toc27585094"/>
      <w:bookmarkStart w:id="1204" w:name="_Toc36457050"/>
      <w:bookmarkStart w:id="1205" w:name="_Toc45027934"/>
      <w:bookmarkStart w:id="1206" w:name="_Toc45028769"/>
      <w:bookmarkStart w:id="1207" w:name="_Toc51867530"/>
      <w:bookmarkStart w:id="1208" w:name="_Toc82678934"/>
      <w:r w:rsidRPr="00B3056F">
        <w:t>6.1.2.2</w:t>
      </w:r>
      <w:r w:rsidRPr="00B3056F">
        <w:tab/>
        <w:t>HTTP standard headers</w:t>
      </w:r>
      <w:bookmarkEnd w:id="1202"/>
      <w:bookmarkEnd w:id="1203"/>
      <w:bookmarkEnd w:id="1204"/>
      <w:bookmarkEnd w:id="1205"/>
      <w:bookmarkEnd w:id="1206"/>
      <w:bookmarkEnd w:id="1207"/>
      <w:bookmarkEnd w:id="1208"/>
    </w:p>
    <w:p w14:paraId="4C8C6A10" w14:textId="77777777" w:rsidR="00EF45DA" w:rsidRPr="00B3056F" w:rsidRDefault="00EF45DA" w:rsidP="00EF45DA">
      <w:pPr>
        <w:pStyle w:val="Heading5"/>
        <w:rPr>
          <w:lang w:eastAsia="zh-CN"/>
        </w:rPr>
      </w:pPr>
      <w:bookmarkStart w:id="1209" w:name="_Toc11338463"/>
      <w:bookmarkStart w:id="1210" w:name="_Toc27585095"/>
      <w:bookmarkStart w:id="1211" w:name="_Toc36457051"/>
      <w:bookmarkStart w:id="1212" w:name="_Toc45027935"/>
      <w:bookmarkStart w:id="1213" w:name="_Toc45028770"/>
      <w:bookmarkStart w:id="1214" w:name="_Toc51867531"/>
      <w:bookmarkStart w:id="1215" w:name="_Toc82678935"/>
      <w:r w:rsidRPr="00B3056F">
        <w:t>6.1.2.2.1</w:t>
      </w:r>
      <w:r w:rsidRPr="00B3056F">
        <w:rPr>
          <w:rFonts w:hint="eastAsia"/>
          <w:lang w:eastAsia="zh-CN"/>
        </w:rPr>
        <w:tab/>
      </w:r>
      <w:r w:rsidRPr="00B3056F">
        <w:rPr>
          <w:lang w:eastAsia="zh-CN"/>
        </w:rPr>
        <w:t>General</w:t>
      </w:r>
      <w:bookmarkEnd w:id="1209"/>
      <w:bookmarkEnd w:id="1210"/>
      <w:bookmarkEnd w:id="1211"/>
      <w:bookmarkEnd w:id="1212"/>
      <w:bookmarkEnd w:id="1213"/>
      <w:bookmarkEnd w:id="1214"/>
      <w:bookmarkEnd w:id="1215"/>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6" w:name="_Toc11338464"/>
      <w:bookmarkStart w:id="1217" w:name="_Toc27585096"/>
      <w:bookmarkStart w:id="1218" w:name="_Toc36457052"/>
      <w:bookmarkStart w:id="1219" w:name="_Toc45027936"/>
      <w:bookmarkStart w:id="1220" w:name="_Toc45028771"/>
      <w:bookmarkStart w:id="1221" w:name="_Toc51867532"/>
      <w:bookmarkStart w:id="1222" w:name="_Toc82678936"/>
      <w:r w:rsidRPr="00B3056F">
        <w:t>6.1.2.2.2</w:t>
      </w:r>
      <w:r w:rsidRPr="00B3056F">
        <w:tab/>
        <w:t>Content type</w:t>
      </w:r>
      <w:bookmarkEnd w:id="1216"/>
      <w:bookmarkEnd w:id="1217"/>
      <w:bookmarkEnd w:id="1218"/>
      <w:bookmarkEnd w:id="1219"/>
      <w:bookmarkEnd w:id="1220"/>
      <w:bookmarkEnd w:id="1221"/>
      <w:bookmarkEnd w:id="1222"/>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23" w:name="_Toc11338465"/>
      <w:bookmarkStart w:id="1224" w:name="_Toc27585097"/>
      <w:bookmarkStart w:id="1225" w:name="_Toc36457053"/>
      <w:bookmarkStart w:id="1226" w:name="_Toc45027937"/>
      <w:bookmarkStart w:id="1227" w:name="_Toc45028772"/>
      <w:bookmarkStart w:id="1228" w:name="_Toc51867533"/>
      <w:bookmarkStart w:id="1229" w:name="_Toc82678937"/>
      <w:r w:rsidRPr="00B3056F">
        <w:rPr>
          <w:lang w:val="es-ES"/>
        </w:rPr>
        <w:t>6.1.2.2.3</w:t>
      </w:r>
      <w:r w:rsidRPr="00B3056F">
        <w:rPr>
          <w:lang w:val="es-ES"/>
        </w:rPr>
        <w:tab/>
        <w:t>Cache-Control</w:t>
      </w:r>
      <w:bookmarkEnd w:id="1223"/>
      <w:bookmarkEnd w:id="1224"/>
      <w:bookmarkEnd w:id="1225"/>
      <w:bookmarkEnd w:id="1226"/>
      <w:bookmarkEnd w:id="1227"/>
      <w:bookmarkEnd w:id="1228"/>
      <w:bookmarkEnd w:id="1229"/>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230" w:name="_Toc11338466"/>
      <w:bookmarkStart w:id="1231" w:name="_Toc27585098"/>
      <w:bookmarkStart w:id="1232" w:name="_Toc36457054"/>
      <w:bookmarkStart w:id="1233" w:name="_Toc45027938"/>
      <w:bookmarkStart w:id="1234" w:name="_Toc45028773"/>
      <w:bookmarkStart w:id="1235" w:name="_Toc51867534"/>
      <w:bookmarkStart w:id="1236" w:name="_Toc82678938"/>
      <w:r w:rsidRPr="00B3056F">
        <w:rPr>
          <w:lang w:val="en-US"/>
        </w:rPr>
        <w:t>6.1.2.2.4</w:t>
      </w:r>
      <w:r w:rsidRPr="00B3056F">
        <w:rPr>
          <w:lang w:val="en-US"/>
        </w:rPr>
        <w:tab/>
        <w:t>ETag</w:t>
      </w:r>
      <w:bookmarkEnd w:id="1230"/>
      <w:bookmarkEnd w:id="1231"/>
      <w:bookmarkEnd w:id="1232"/>
      <w:bookmarkEnd w:id="1233"/>
      <w:bookmarkEnd w:id="1234"/>
      <w:bookmarkEnd w:id="1235"/>
      <w:bookmarkEnd w:id="1236"/>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7" w:name="_Toc11338467"/>
      <w:bookmarkStart w:id="1238" w:name="_Toc27585099"/>
      <w:bookmarkStart w:id="1239" w:name="_Toc36457055"/>
      <w:bookmarkStart w:id="1240" w:name="_Toc45027939"/>
      <w:bookmarkStart w:id="1241" w:name="_Toc45028774"/>
      <w:bookmarkStart w:id="1242" w:name="_Toc51867535"/>
      <w:bookmarkStart w:id="1243" w:name="_Toc82678939"/>
      <w:r w:rsidRPr="00B3056F">
        <w:rPr>
          <w:lang w:val="en-US"/>
        </w:rPr>
        <w:t>6.1.2.2.5</w:t>
      </w:r>
      <w:r w:rsidRPr="00B3056F">
        <w:rPr>
          <w:lang w:val="en-US"/>
        </w:rPr>
        <w:tab/>
        <w:t>If-None-Match</w:t>
      </w:r>
      <w:bookmarkEnd w:id="1237"/>
      <w:bookmarkEnd w:id="1238"/>
      <w:bookmarkEnd w:id="1239"/>
      <w:bookmarkEnd w:id="1240"/>
      <w:bookmarkEnd w:id="1241"/>
      <w:bookmarkEnd w:id="1242"/>
      <w:bookmarkEnd w:id="1243"/>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4" w:name="_Toc11338468"/>
      <w:bookmarkStart w:id="1245" w:name="_Toc27585100"/>
      <w:bookmarkStart w:id="1246" w:name="_Toc36457056"/>
      <w:bookmarkStart w:id="1247" w:name="_Toc45027940"/>
      <w:bookmarkStart w:id="1248" w:name="_Toc45028775"/>
      <w:bookmarkStart w:id="1249" w:name="_Toc51867536"/>
      <w:bookmarkStart w:id="1250" w:name="_Toc82678940"/>
      <w:r w:rsidRPr="00B3056F">
        <w:rPr>
          <w:lang w:val="en-US"/>
        </w:rPr>
        <w:t>6.1.2.2.6</w:t>
      </w:r>
      <w:r w:rsidRPr="00B3056F">
        <w:rPr>
          <w:lang w:val="en-US"/>
        </w:rPr>
        <w:tab/>
        <w:t>Last-Modified</w:t>
      </w:r>
      <w:bookmarkEnd w:id="1244"/>
      <w:bookmarkEnd w:id="1245"/>
      <w:bookmarkEnd w:id="1246"/>
      <w:bookmarkEnd w:id="1247"/>
      <w:bookmarkEnd w:id="1248"/>
      <w:bookmarkEnd w:id="1249"/>
      <w:bookmarkEnd w:id="1250"/>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1" w:name="_Toc11338469"/>
      <w:bookmarkStart w:id="1252" w:name="_Toc27585101"/>
      <w:bookmarkStart w:id="1253" w:name="_Toc36457057"/>
      <w:bookmarkStart w:id="1254" w:name="_Toc45027941"/>
      <w:bookmarkStart w:id="1255" w:name="_Toc45028776"/>
      <w:bookmarkStart w:id="1256" w:name="_Toc51867537"/>
      <w:bookmarkStart w:id="1257" w:name="_Toc82678941"/>
      <w:r w:rsidRPr="00B3056F">
        <w:rPr>
          <w:lang w:val="en-US"/>
        </w:rPr>
        <w:t>6.1.2.2.7</w:t>
      </w:r>
      <w:r w:rsidRPr="00B3056F">
        <w:rPr>
          <w:lang w:val="en-US"/>
        </w:rPr>
        <w:tab/>
        <w:t>If-Modified-Since</w:t>
      </w:r>
      <w:bookmarkEnd w:id="1251"/>
      <w:bookmarkEnd w:id="1252"/>
      <w:bookmarkEnd w:id="1253"/>
      <w:bookmarkEnd w:id="1254"/>
      <w:bookmarkEnd w:id="1255"/>
      <w:bookmarkEnd w:id="1256"/>
      <w:bookmarkEnd w:id="1257"/>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8" w:name="_Toc11338470"/>
      <w:bookmarkStart w:id="1259" w:name="_Toc27585102"/>
      <w:bookmarkStart w:id="1260" w:name="_Toc36457058"/>
      <w:bookmarkStart w:id="1261" w:name="_Toc45027942"/>
      <w:bookmarkStart w:id="1262" w:name="_Toc45028777"/>
      <w:bookmarkStart w:id="1263" w:name="_Toc51867538"/>
      <w:bookmarkStart w:id="1264" w:name="_Toc82678942"/>
      <w:r w:rsidRPr="00B3056F">
        <w:rPr>
          <w:lang w:val="en-US"/>
        </w:rPr>
        <w:t>6.1.2.2.8</w:t>
      </w:r>
      <w:r w:rsidRPr="00B3056F">
        <w:rPr>
          <w:lang w:val="en-US"/>
        </w:rPr>
        <w:tab/>
        <w:t>When to Use Entity-Tags and Last-Modified Dates</w:t>
      </w:r>
      <w:bookmarkEnd w:id="1258"/>
      <w:bookmarkEnd w:id="1259"/>
      <w:bookmarkEnd w:id="1260"/>
      <w:bookmarkEnd w:id="1261"/>
      <w:bookmarkEnd w:id="1262"/>
      <w:bookmarkEnd w:id="1263"/>
      <w:bookmarkEnd w:id="1264"/>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5" w:name="_Toc11338471"/>
      <w:bookmarkStart w:id="1266" w:name="_Toc27585103"/>
      <w:bookmarkStart w:id="1267" w:name="_Toc36457059"/>
      <w:bookmarkStart w:id="1268" w:name="_Toc45027943"/>
      <w:bookmarkStart w:id="1269" w:name="_Toc45028778"/>
      <w:bookmarkStart w:id="1270" w:name="_Toc51867539"/>
      <w:bookmarkStart w:id="1271" w:name="_Toc82678943"/>
      <w:r w:rsidRPr="00B3056F">
        <w:t>6.1.2.3</w:t>
      </w:r>
      <w:r w:rsidRPr="00B3056F">
        <w:tab/>
        <w:t>HTTP custom headers</w:t>
      </w:r>
      <w:bookmarkEnd w:id="1265"/>
      <w:bookmarkEnd w:id="1266"/>
      <w:bookmarkEnd w:id="1267"/>
      <w:bookmarkEnd w:id="1268"/>
      <w:bookmarkEnd w:id="1269"/>
      <w:bookmarkEnd w:id="1270"/>
      <w:bookmarkEnd w:id="1271"/>
    </w:p>
    <w:p w14:paraId="66162542" w14:textId="77777777" w:rsidR="00EF45DA" w:rsidRPr="00B3056F" w:rsidRDefault="00EF45DA" w:rsidP="00EF45DA">
      <w:pPr>
        <w:pStyle w:val="Heading5"/>
        <w:rPr>
          <w:lang w:eastAsia="zh-CN"/>
        </w:rPr>
      </w:pPr>
      <w:bookmarkStart w:id="1272" w:name="_Toc11338472"/>
      <w:bookmarkStart w:id="1273" w:name="_Toc27585104"/>
      <w:bookmarkStart w:id="1274" w:name="_Toc36457060"/>
      <w:bookmarkStart w:id="1275" w:name="_Toc45027944"/>
      <w:bookmarkStart w:id="1276" w:name="_Toc45028779"/>
      <w:bookmarkStart w:id="1277" w:name="_Toc51867540"/>
      <w:bookmarkStart w:id="1278" w:name="_Toc82678944"/>
      <w:r w:rsidRPr="00B3056F">
        <w:t>6.1.2.3.1</w:t>
      </w:r>
      <w:r w:rsidRPr="00B3056F">
        <w:rPr>
          <w:rFonts w:hint="eastAsia"/>
          <w:lang w:eastAsia="zh-CN"/>
        </w:rPr>
        <w:tab/>
      </w:r>
      <w:r w:rsidRPr="00B3056F">
        <w:rPr>
          <w:lang w:eastAsia="zh-CN"/>
        </w:rPr>
        <w:t>General</w:t>
      </w:r>
      <w:bookmarkEnd w:id="1272"/>
      <w:bookmarkEnd w:id="1273"/>
      <w:bookmarkEnd w:id="1274"/>
      <w:bookmarkEnd w:id="1275"/>
      <w:bookmarkEnd w:id="1276"/>
      <w:bookmarkEnd w:id="1277"/>
      <w:bookmarkEnd w:id="1278"/>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9" w:name="_Toc11338473"/>
      <w:bookmarkStart w:id="1280" w:name="_Toc27585105"/>
      <w:bookmarkStart w:id="1281" w:name="_Toc36457061"/>
      <w:bookmarkStart w:id="1282" w:name="_Toc45027945"/>
      <w:bookmarkStart w:id="1283" w:name="_Toc45028780"/>
      <w:bookmarkStart w:id="1284" w:name="_Toc51867541"/>
      <w:bookmarkStart w:id="1285" w:name="_Toc82678945"/>
      <w:r w:rsidRPr="00B3056F">
        <w:t>6.1.3</w:t>
      </w:r>
      <w:r w:rsidRPr="00B3056F">
        <w:tab/>
        <w:t>Resources</w:t>
      </w:r>
      <w:bookmarkEnd w:id="1279"/>
      <w:bookmarkEnd w:id="1280"/>
      <w:bookmarkEnd w:id="1281"/>
      <w:bookmarkEnd w:id="1282"/>
      <w:bookmarkEnd w:id="1283"/>
      <w:bookmarkEnd w:id="1284"/>
      <w:bookmarkEnd w:id="1285"/>
    </w:p>
    <w:p w14:paraId="7DF74F13" w14:textId="77777777" w:rsidR="00EF45DA" w:rsidRPr="00B3056F" w:rsidRDefault="00EF45DA" w:rsidP="00EF45DA">
      <w:pPr>
        <w:pStyle w:val="Heading4"/>
      </w:pPr>
      <w:bookmarkStart w:id="1286" w:name="_Toc11338474"/>
      <w:bookmarkStart w:id="1287" w:name="_Toc27585106"/>
      <w:bookmarkStart w:id="1288" w:name="_Toc36457062"/>
      <w:bookmarkStart w:id="1289" w:name="_Toc45027946"/>
      <w:bookmarkStart w:id="1290" w:name="_Toc45028781"/>
      <w:bookmarkStart w:id="1291" w:name="_Toc51867542"/>
      <w:bookmarkStart w:id="1292" w:name="_Toc82678946"/>
      <w:r w:rsidRPr="00B3056F">
        <w:t>6.1.3.1</w:t>
      </w:r>
      <w:r w:rsidRPr="00B3056F">
        <w:tab/>
        <w:t>Overview</w:t>
      </w:r>
      <w:bookmarkEnd w:id="1286"/>
      <w:bookmarkEnd w:id="1287"/>
      <w:bookmarkEnd w:id="1288"/>
      <w:bookmarkEnd w:id="1289"/>
      <w:bookmarkEnd w:id="1290"/>
      <w:bookmarkEnd w:id="1291"/>
      <w:bookmarkEnd w:id="1292"/>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6" type="#_x0000_t75" style="width:481.55pt;height:666.8pt" o:ole="">
            <v:imagedata r:id="rId174" o:title=""/>
          </v:shape>
          <o:OLEObject Type="Embed" ProgID="Visio.Drawing.15" ShapeID="_x0000_i1106" DrawAspect="Content" ObjectID="_1693292635"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0517A4">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0517A4">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0517A4">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0517A4">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3" w:name="_Toc11338475"/>
      <w:bookmarkStart w:id="1294" w:name="_Toc27585107"/>
      <w:bookmarkStart w:id="1295" w:name="_Toc36457063"/>
      <w:bookmarkStart w:id="1296" w:name="_Toc45027947"/>
      <w:bookmarkStart w:id="1297" w:name="_Toc45028782"/>
      <w:bookmarkStart w:id="1298" w:name="_Toc51867543"/>
      <w:bookmarkStart w:id="1299" w:name="_Toc82678947"/>
      <w:r w:rsidRPr="00B3056F">
        <w:t>6.1.3.2</w:t>
      </w:r>
      <w:r w:rsidRPr="00B3056F">
        <w:tab/>
        <w:t>Resource: Nssai</w:t>
      </w:r>
      <w:bookmarkEnd w:id="1293"/>
      <w:bookmarkEnd w:id="1294"/>
      <w:r w:rsidRPr="00B3056F">
        <w:t xml:space="preserve"> (Document)</w:t>
      </w:r>
      <w:bookmarkEnd w:id="1295"/>
      <w:bookmarkEnd w:id="1296"/>
      <w:bookmarkEnd w:id="1297"/>
      <w:bookmarkEnd w:id="1298"/>
      <w:bookmarkEnd w:id="1299"/>
    </w:p>
    <w:p w14:paraId="66E6E3CD" w14:textId="77777777" w:rsidR="00EF45DA" w:rsidRPr="00B3056F" w:rsidRDefault="00EF45DA" w:rsidP="00EF45DA">
      <w:pPr>
        <w:pStyle w:val="Heading5"/>
      </w:pPr>
      <w:bookmarkStart w:id="1300" w:name="_Toc11338476"/>
      <w:bookmarkStart w:id="1301" w:name="_Toc27585108"/>
      <w:bookmarkStart w:id="1302" w:name="_Toc36457064"/>
      <w:bookmarkStart w:id="1303" w:name="_Toc45027948"/>
      <w:bookmarkStart w:id="1304" w:name="_Toc45028783"/>
      <w:bookmarkStart w:id="1305" w:name="_Toc51867544"/>
      <w:bookmarkStart w:id="1306" w:name="_Toc82678948"/>
      <w:r w:rsidRPr="00B3056F">
        <w:t>6.1.3.2.1</w:t>
      </w:r>
      <w:r w:rsidRPr="00B3056F">
        <w:tab/>
        <w:t>Description</w:t>
      </w:r>
      <w:bookmarkEnd w:id="1300"/>
      <w:bookmarkEnd w:id="1301"/>
      <w:bookmarkEnd w:id="1302"/>
      <w:bookmarkEnd w:id="1303"/>
      <w:bookmarkEnd w:id="1304"/>
      <w:bookmarkEnd w:id="1305"/>
      <w:bookmarkEnd w:id="1306"/>
    </w:p>
    <w:p w14:paraId="2100320D" w14:textId="77777777" w:rsidR="00AE6949" w:rsidRDefault="00EF45DA" w:rsidP="00EF45DA">
      <w:r w:rsidRPr="00B3056F">
        <w:t>This resource represents the subscribed Nssai for a SUPI. It is queried by the AMF before registering, and is used to assist network slice selection. See 5.2.2.2.2 and 3GPP TS 23.501 [2] clause 5.15.3.</w:t>
      </w:r>
    </w:p>
    <w:p w14:paraId="42BE1D8B" w14:textId="1F8CDF30"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clause 4.11.0a.5.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7" w:name="_Toc11338477"/>
      <w:bookmarkStart w:id="1308" w:name="_Toc27585109"/>
      <w:bookmarkStart w:id="1309" w:name="_Toc36457065"/>
      <w:bookmarkStart w:id="1310" w:name="_Toc45027949"/>
      <w:bookmarkStart w:id="1311" w:name="_Toc45028784"/>
      <w:bookmarkStart w:id="1312" w:name="_Toc51867545"/>
      <w:bookmarkStart w:id="1313" w:name="_Toc82678949"/>
      <w:r w:rsidRPr="00B3056F">
        <w:t>6.1.3.2.2</w:t>
      </w:r>
      <w:r w:rsidRPr="00B3056F">
        <w:tab/>
        <w:t>Resource Definition</w:t>
      </w:r>
      <w:bookmarkEnd w:id="1307"/>
      <w:bookmarkEnd w:id="1308"/>
      <w:bookmarkEnd w:id="1309"/>
      <w:bookmarkEnd w:id="1310"/>
      <w:bookmarkEnd w:id="1311"/>
      <w:bookmarkEnd w:id="1312"/>
      <w:bookmarkEnd w:id="1313"/>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4" w:name="_Toc11338478"/>
      <w:bookmarkStart w:id="1315" w:name="_Toc27585110"/>
      <w:bookmarkStart w:id="1316" w:name="_Toc36457066"/>
      <w:bookmarkStart w:id="1317" w:name="_Toc45027950"/>
      <w:bookmarkStart w:id="1318" w:name="_Toc45028785"/>
      <w:bookmarkStart w:id="1319" w:name="_Toc51867546"/>
      <w:bookmarkStart w:id="1320" w:name="_Toc82678950"/>
      <w:r w:rsidRPr="00B3056F">
        <w:t>6.1.3.2.3</w:t>
      </w:r>
      <w:r w:rsidRPr="00B3056F">
        <w:tab/>
        <w:t>Resource Standard Methods</w:t>
      </w:r>
      <w:bookmarkEnd w:id="1314"/>
      <w:bookmarkEnd w:id="1315"/>
      <w:bookmarkEnd w:id="1316"/>
      <w:bookmarkEnd w:id="1317"/>
      <w:bookmarkEnd w:id="1318"/>
      <w:bookmarkEnd w:id="1319"/>
      <w:bookmarkEnd w:id="1320"/>
    </w:p>
    <w:p w14:paraId="7C675B94" w14:textId="77777777" w:rsidR="00EF45DA" w:rsidRPr="00B3056F" w:rsidRDefault="00EF45DA" w:rsidP="00EF45DA">
      <w:pPr>
        <w:pStyle w:val="Heading6"/>
      </w:pPr>
      <w:bookmarkStart w:id="1321" w:name="_Toc11338479"/>
      <w:bookmarkStart w:id="1322" w:name="_Toc27585111"/>
      <w:bookmarkStart w:id="1323" w:name="_Toc36457067"/>
      <w:bookmarkStart w:id="1324" w:name="_Toc45027951"/>
      <w:bookmarkStart w:id="1325" w:name="_Toc45028786"/>
      <w:bookmarkStart w:id="1326" w:name="_Toc51867547"/>
      <w:bookmarkStart w:id="1327" w:name="_Toc82678951"/>
      <w:r w:rsidRPr="00B3056F">
        <w:t>6.1.3.2.3.1</w:t>
      </w:r>
      <w:r w:rsidRPr="00B3056F">
        <w:tab/>
        <w:t>GET</w:t>
      </w:r>
      <w:bookmarkEnd w:id="1321"/>
      <w:bookmarkEnd w:id="1322"/>
      <w:bookmarkEnd w:id="1323"/>
      <w:bookmarkEnd w:id="1324"/>
      <w:bookmarkEnd w:id="1325"/>
      <w:bookmarkEnd w:id="1326"/>
      <w:bookmarkEnd w:id="1327"/>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8" w:name="_Toc11338480"/>
      <w:bookmarkStart w:id="1329" w:name="_Toc27585112"/>
      <w:bookmarkStart w:id="1330" w:name="_Toc36457068"/>
      <w:bookmarkStart w:id="1331" w:name="_Toc45027952"/>
      <w:bookmarkStart w:id="1332" w:name="_Toc45028787"/>
      <w:bookmarkStart w:id="1333" w:name="_Toc51867548"/>
      <w:bookmarkStart w:id="1334" w:name="_Toc82678952"/>
      <w:r w:rsidRPr="00B3056F">
        <w:t>6.1.3.3</w:t>
      </w:r>
      <w:r w:rsidRPr="00B3056F">
        <w:tab/>
        <w:t>Resource: SdmSubscriptions</w:t>
      </w:r>
      <w:bookmarkEnd w:id="1328"/>
      <w:bookmarkEnd w:id="1329"/>
      <w:r w:rsidRPr="00B3056F">
        <w:t xml:space="preserve"> (Collection)</w:t>
      </w:r>
      <w:bookmarkEnd w:id="1330"/>
      <w:bookmarkEnd w:id="1331"/>
      <w:bookmarkEnd w:id="1332"/>
      <w:bookmarkEnd w:id="1333"/>
      <w:bookmarkEnd w:id="1334"/>
    </w:p>
    <w:p w14:paraId="5379387F" w14:textId="77777777" w:rsidR="00EF45DA" w:rsidRPr="00B3056F" w:rsidRDefault="00EF45DA" w:rsidP="00EF45DA">
      <w:pPr>
        <w:pStyle w:val="Heading5"/>
      </w:pPr>
      <w:bookmarkStart w:id="1335" w:name="_Toc11338481"/>
      <w:bookmarkStart w:id="1336" w:name="_Toc27585113"/>
      <w:bookmarkStart w:id="1337" w:name="_Toc36457069"/>
      <w:bookmarkStart w:id="1338" w:name="_Toc45027953"/>
      <w:bookmarkStart w:id="1339" w:name="_Toc45028788"/>
      <w:bookmarkStart w:id="1340" w:name="_Toc51867549"/>
      <w:bookmarkStart w:id="1341" w:name="_Toc82678953"/>
      <w:r w:rsidRPr="00B3056F">
        <w:t>6.1.3.3.1</w:t>
      </w:r>
      <w:r w:rsidRPr="00B3056F">
        <w:tab/>
        <w:t>Description</w:t>
      </w:r>
      <w:bookmarkEnd w:id="1335"/>
      <w:bookmarkEnd w:id="1336"/>
      <w:bookmarkEnd w:id="1337"/>
      <w:bookmarkEnd w:id="1338"/>
      <w:bookmarkEnd w:id="1339"/>
      <w:bookmarkEnd w:id="1340"/>
      <w:bookmarkEnd w:id="1341"/>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42" w:name="_Toc11338482"/>
      <w:bookmarkStart w:id="1343" w:name="_Toc27585114"/>
      <w:bookmarkStart w:id="1344" w:name="_Toc36457070"/>
      <w:bookmarkStart w:id="1345" w:name="_Toc45027954"/>
      <w:bookmarkStart w:id="1346" w:name="_Toc45028789"/>
      <w:bookmarkStart w:id="1347"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8" w:name="_Toc82678954"/>
      <w:r w:rsidRPr="00B3056F">
        <w:t>6.1.3.3.2</w:t>
      </w:r>
      <w:r w:rsidRPr="00B3056F">
        <w:tab/>
        <w:t>Resource Definition</w:t>
      </w:r>
      <w:bookmarkEnd w:id="1342"/>
      <w:bookmarkEnd w:id="1343"/>
      <w:bookmarkEnd w:id="1344"/>
      <w:bookmarkEnd w:id="1345"/>
      <w:bookmarkEnd w:id="1346"/>
      <w:bookmarkEnd w:id="1347"/>
      <w:bookmarkEnd w:id="1348"/>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9" w:name="_Toc11338483"/>
      <w:bookmarkStart w:id="1350" w:name="_Toc27585115"/>
      <w:bookmarkStart w:id="1351" w:name="_Toc36457071"/>
      <w:bookmarkStart w:id="1352" w:name="_Toc45027955"/>
      <w:bookmarkStart w:id="1353" w:name="_Toc45028790"/>
      <w:bookmarkStart w:id="1354" w:name="_Toc51867551"/>
      <w:bookmarkStart w:id="1355" w:name="_Toc82678955"/>
      <w:r w:rsidRPr="00B3056F">
        <w:t>6.1.3.3.3</w:t>
      </w:r>
      <w:r w:rsidRPr="00B3056F">
        <w:tab/>
        <w:t>Resource Standard Methods</w:t>
      </w:r>
      <w:bookmarkEnd w:id="1349"/>
      <w:bookmarkEnd w:id="1350"/>
      <w:bookmarkEnd w:id="1351"/>
      <w:bookmarkEnd w:id="1352"/>
      <w:bookmarkEnd w:id="1353"/>
      <w:bookmarkEnd w:id="1354"/>
      <w:bookmarkEnd w:id="1355"/>
    </w:p>
    <w:p w14:paraId="33F66798" w14:textId="77777777" w:rsidR="00EF45DA" w:rsidRPr="00B3056F" w:rsidRDefault="00EF45DA" w:rsidP="00EF45DA">
      <w:pPr>
        <w:pStyle w:val="Heading6"/>
      </w:pPr>
      <w:bookmarkStart w:id="1356" w:name="_Toc11338484"/>
      <w:bookmarkStart w:id="1357" w:name="_Toc27585116"/>
      <w:bookmarkStart w:id="1358" w:name="_Toc36457072"/>
      <w:bookmarkStart w:id="1359" w:name="_Toc45027956"/>
      <w:bookmarkStart w:id="1360" w:name="_Toc45028791"/>
      <w:bookmarkStart w:id="1361" w:name="_Toc51867552"/>
      <w:bookmarkStart w:id="1362" w:name="_Toc82678956"/>
      <w:r w:rsidRPr="00B3056F">
        <w:t>6.1.3.3.3.1</w:t>
      </w:r>
      <w:r w:rsidRPr="00B3056F">
        <w:tab/>
        <w:t>POST</w:t>
      </w:r>
      <w:bookmarkEnd w:id="1356"/>
      <w:bookmarkEnd w:id="1357"/>
      <w:bookmarkEnd w:id="1358"/>
      <w:bookmarkEnd w:id="1359"/>
      <w:bookmarkEnd w:id="1360"/>
      <w:bookmarkEnd w:id="1361"/>
      <w:bookmarkEnd w:id="1362"/>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3" w:name="_Toc11338485"/>
      <w:bookmarkStart w:id="1364" w:name="_Toc27585117"/>
      <w:bookmarkStart w:id="1365"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6" w:name="_Toc45027957"/>
      <w:bookmarkStart w:id="1367" w:name="_Toc45028792"/>
      <w:bookmarkStart w:id="1368" w:name="_Toc51867553"/>
      <w:bookmarkStart w:id="1369" w:name="_Toc82678957"/>
      <w:r w:rsidRPr="00B3056F">
        <w:lastRenderedPageBreak/>
        <w:t>6.1.3.4</w:t>
      </w:r>
      <w:r w:rsidRPr="00B3056F">
        <w:tab/>
        <w:t>Resource: Individual subscription</w:t>
      </w:r>
      <w:bookmarkEnd w:id="1363"/>
      <w:bookmarkEnd w:id="1364"/>
      <w:r w:rsidRPr="00B3056F">
        <w:t xml:space="preserve"> (Document)</w:t>
      </w:r>
      <w:bookmarkEnd w:id="1365"/>
      <w:bookmarkEnd w:id="1366"/>
      <w:bookmarkEnd w:id="1367"/>
      <w:bookmarkEnd w:id="1368"/>
      <w:bookmarkEnd w:id="1369"/>
    </w:p>
    <w:p w14:paraId="6BEB3293" w14:textId="77777777" w:rsidR="00EF45DA" w:rsidRPr="00B3056F" w:rsidRDefault="00EF45DA" w:rsidP="00EF45DA">
      <w:pPr>
        <w:pStyle w:val="Heading5"/>
      </w:pPr>
      <w:bookmarkStart w:id="1370" w:name="_Toc11338486"/>
      <w:bookmarkStart w:id="1371" w:name="_Toc27585118"/>
      <w:bookmarkStart w:id="1372" w:name="_Toc36457074"/>
      <w:bookmarkStart w:id="1373" w:name="_Toc45027958"/>
      <w:bookmarkStart w:id="1374" w:name="_Toc45028793"/>
      <w:bookmarkStart w:id="1375" w:name="_Toc51867554"/>
      <w:bookmarkStart w:id="1376" w:name="_Toc82678958"/>
      <w:r w:rsidRPr="00B3056F">
        <w:t>6.1.3.4.1</w:t>
      </w:r>
      <w:r w:rsidRPr="00B3056F">
        <w:tab/>
        <w:t>Description</w:t>
      </w:r>
      <w:bookmarkEnd w:id="1370"/>
      <w:bookmarkEnd w:id="1371"/>
      <w:bookmarkEnd w:id="1372"/>
      <w:bookmarkEnd w:id="1373"/>
      <w:bookmarkEnd w:id="1374"/>
      <w:bookmarkEnd w:id="1375"/>
      <w:bookmarkEnd w:id="1376"/>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7" w:name="_Toc11338487"/>
      <w:bookmarkStart w:id="1378" w:name="_Toc27585119"/>
      <w:bookmarkStart w:id="1379" w:name="_Toc36457075"/>
      <w:bookmarkStart w:id="1380" w:name="_Toc45027959"/>
      <w:bookmarkStart w:id="1381" w:name="_Toc45028794"/>
      <w:bookmarkStart w:id="1382" w:name="_Toc51867555"/>
      <w:bookmarkStart w:id="1383" w:name="_Toc82678959"/>
      <w:r w:rsidRPr="00B3056F">
        <w:t>6.1.3.4.2</w:t>
      </w:r>
      <w:r w:rsidRPr="00B3056F">
        <w:tab/>
        <w:t>Resource Definition</w:t>
      </w:r>
      <w:bookmarkEnd w:id="1377"/>
      <w:bookmarkEnd w:id="1378"/>
      <w:bookmarkEnd w:id="1379"/>
      <w:bookmarkEnd w:id="1380"/>
      <w:bookmarkEnd w:id="1381"/>
      <w:bookmarkEnd w:id="1382"/>
      <w:bookmarkEnd w:id="1383"/>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4" w:name="_Toc11338488"/>
      <w:bookmarkStart w:id="1385" w:name="_Toc27585120"/>
      <w:bookmarkStart w:id="1386" w:name="_Toc36457076"/>
      <w:bookmarkStart w:id="1387" w:name="_Toc45027960"/>
      <w:bookmarkStart w:id="1388" w:name="_Toc45028795"/>
      <w:bookmarkStart w:id="1389" w:name="_Toc51867556"/>
      <w:bookmarkStart w:id="1390" w:name="_Toc82678960"/>
      <w:r w:rsidRPr="00B3056F">
        <w:t>6.1.3.4.3</w:t>
      </w:r>
      <w:r w:rsidRPr="00B3056F">
        <w:tab/>
        <w:t>Resource Standard Methods</w:t>
      </w:r>
      <w:bookmarkEnd w:id="1384"/>
      <w:bookmarkEnd w:id="1385"/>
      <w:bookmarkEnd w:id="1386"/>
      <w:bookmarkEnd w:id="1387"/>
      <w:bookmarkEnd w:id="1388"/>
      <w:bookmarkEnd w:id="1389"/>
      <w:bookmarkEnd w:id="1390"/>
    </w:p>
    <w:p w14:paraId="7564D1AE" w14:textId="77777777" w:rsidR="00EF45DA" w:rsidRPr="00B3056F" w:rsidRDefault="00EF45DA" w:rsidP="00EF45DA">
      <w:pPr>
        <w:pStyle w:val="Heading6"/>
      </w:pPr>
      <w:bookmarkStart w:id="1391" w:name="_Toc11338489"/>
      <w:bookmarkStart w:id="1392" w:name="_Toc27585121"/>
      <w:bookmarkStart w:id="1393" w:name="_Toc36457077"/>
      <w:bookmarkStart w:id="1394" w:name="_Toc45027961"/>
      <w:bookmarkStart w:id="1395" w:name="_Toc45028796"/>
      <w:bookmarkStart w:id="1396" w:name="_Toc51867557"/>
      <w:bookmarkStart w:id="1397" w:name="_Toc82678961"/>
      <w:r w:rsidRPr="00B3056F">
        <w:t>6.1.3.4.3.1</w:t>
      </w:r>
      <w:r w:rsidRPr="00B3056F">
        <w:tab/>
        <w:t>DELETE</w:t>
      </w:r>
      <w:bookmarkEnd w:id="1391"/>
      <w:bookmarkEnd w:id="1392"/>
      <w:bookmarkEnd w:id="1393"/>
      <w:bookmarkEnd w:id="1394"/>
      <w:bookmarkEnd w:id="1395"/>
      <w:bookmarkEnd w:id="1396"/>
      <w:bookmarkEnd w:id="1397"/>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398" w:name="_Toc11338490"/>
      <w:bookmarkStart w:id="1399" w:name="_Toc27585122"/>
      <w:bookmarkStart w:id="1400" w:name="_Toc36457078"/>
      <w:bookmarkStart w:id="1401" w:name="_Toc45027962"/>
      <w:bookmarkStart w:id="1402" w:name="_Toc45028797"/>
      <w:bookmarkStart w:id="1403" w:name="_Toc51867558"/>
      <w:bookmarkStart w:id="1404" w:name="_Toc82678962"/>
      <w:r w:rsidRPr="00B3056F">
        <w:t>6.1.3.4.3.2</w:t>
      </w:r>
      <w:r w:rsidRPr="00B3056F">
        <w:tab/>
        <w:t>PATCH</w:t>
      </w:r>
      <w:bookmarkEnd w:id="1398"/>
      <w:bookmarkEnd w:id="1399"/>
      <w:bookmarkEnd w:id="1400"/>
      <w:bookmarkEnd w:id="1401"/>
      <w:bookmarkEnd w:id="1402"/>
      <w:bookmarkEnd w:id="1403"/>
      <w:bookmarkEnd w:id="140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5" w:name="_Toc11338491"/>
      <w:bookmarkStart w:id="1406" w:name="_Toc27585123"/>
      <w:bookmarkStart w:id="1407" w:name="_Toc36457079"/>
      <w:bookmarkStart w:id="1408" w:name="_Toc45027963"/>
      <w:bookmarkStart w:id="1409" w:name="_Toc45028798"/>
      <w:bookmarkStart w:id="1410" w:name="_Toc51867559"/>
      <w:bookmarkStart w:id="1411" w:name="_Toc82678963"/>
      <w:r w:rsidRPr="00B3056F">
        <w:t>6.1.3.5</w:t>
      </w:r>
      <w:r w:rsidRPr="00B3056F">
        <w:tab/>
        <w:t>Resource: AccessAndMobilitySubscriptionData</w:t>
      </w:r>
      <w:bookmarkEnd w:id="1405"/>
      <w:bookmarkEnd w:id="1406"/>
      <w:r w:rsidRPr="00B3056F">
        <w:t xml:space="preserve"> (Document)</w:t>
      </w:r>
      <w:bookmarkEnd w:id="1407"/>
      <w:bookmarkEnd w:id="1408"/>
      <w:bookmarkEnd w:id="1409"/>
      <w:bookmarkEnd w:id="1410"/>
      <w:bookmarkEnd w:id="1411"/>
    </w:p>
    <w:p w14:paraId="2AE367AE" w14:textId="77777777" w:rsidR="00EF45DA" w:rsidRPr="00B3056F" w:rsidRDefault="00EF45DA" w:rsidP="00EF45DA">
      <w:pPr>
        <w:pStyle w:val="Heading5"/>
      </w:pPr>
      <w:bookmarkStart w:id="1412" w:name="_Toc11338492"/>
      <w:bookmarkStart w:id="1413" w:name="_Toc27585124"/>
      <w:bookmarkStart w:id="1414" w:name="_Toc36457080"/>
      <w:bookmarkStart w:id="1415" w:name="_Toc45027964"/>
      <w:bookmarkStart w:id="1416" w:name="_Toc45028799"/>
      <w:bookmarkStart w:id="1417" w:name="_Toc51867560"/>
      <w:bookmarkStart w:id="1418" w:name="_Toc82678964"/>
      <w:r w:rsidRPr="00B3056F">
        <w:t>6.1.3.5.1</w:t>
      </w:r>
      <w:r w:rsidRPr="00B3056F">
        <w:tab/>
        <w:t>Description</w:t>
      </w:r>
      <w:bookmarkEnd w:id="1412"/>
      <w:bookmarkEnd w:id="1413"/>
      <w:bookmarkEnd w:id="1414"/>
      <w:bookmarkEnd w:id="1415"/>
      <w:bookmarkEnd w:id="1416"/>
      <w:bookmarkEnd w:id="1417"/>
      <w:bookmarkEnd w:id="141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9" w:name="_Toc11338493"/>
      <w:bookmarkStart w:id="1420" w:name="_Toc27585125"/>
      <w:bookmarkStart w:id="1421" w:name="_Toc36457081"/>
      <w:bookmarkStart w:id="1422" w:name="_Toc45027965"/>
      <w:bookmarkStart w:id="1423" w:name="_Toc45028800"/>
      <w:bookmarkStart w:id="1424" w:name="_Toc51867561"/>
      <w:bookmarkStart w:id="1425" w:name="_Toc82678965"/>
      <w:r w:rsidRPr="00B3056F">
        <w:t>6.1.3.5.2</w:t>
      </w:r>
      <w:r w:rsidRPr="00B3056F">
        <w:tab/>
        <w:t>Resource Definition</w:t>
      </w:r>
      <w:bookmarkEnd w:id="1419"/>
      <w:bookmarkEnd w:id="1420"/>
      <w:bookmarkEnd w:id="1421"/>
      <w:bookmarkEnd w:id="1422"/>
      <w:bookmarkEnd w:id="1423"/>
      <w:bookmarkEnd w:id="1424"/>
      <w:bookmarkEnd w:id="142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6" w:name="_Toc11338494"/>
      <w:bookmarkStart w:id="1427" w:name="_Toc27585126"/>
      <w:bookmarkStart w:id="1428" w:name="_Toc36457082"/>
      <w:bookmarkStart w:id="1429" w:name="_Toc45027966"/>
      <w:bookmarkStart w:id="1430" w:name="_Toc45028801"/>
      <w:bookmarkStart w:id="1431" w:name="_Toc51867562"/>
      <w:bookmarkStart w:id="1432" w:name="_Toc82678966"/>
      <w:r w:rsidRPr="00B3056F">
        <w:t>6.1.3.5.3</w:t>
      </w:r>
      <w:r w:rsidRPr="00B3056F">
        <w:tab/>
        <w:t>Resource Standard Methods</w:t>
      </w:r>
      <w:bookmarkEnd w:id="1426"/>
      <w:bookmarkEnd w:id="1427"/>
      <w:bookmarkEnd w:id="1428"/>
      <w:bookmarkEnd w:id="1429"/>
      <w:bookmarkEnd w:id="1430"/>
      <w:bookmarkEnd w:id="1431"/>
      <w:bookmarkEnd w:id="1432"/>
    </w:p>
    <w:p w14:paraId="606FE9A4" w14:textId="77777777" w:rsidR="00EF45DA" w:rsidRPr="00B3056F" w:rsidRDefault="00EF45DA" w:rsidP="00EF45DA">
      <w:pPr>
        <w:pStyle w:val="Heading6"/>
      </w:pPr>
      <w:bookmarkStart w:id="1433" w:name="_Toc11338495"/>
      <w:bookmarkStart w:id="1434" w:name="_Toc27585127"/>
      <w:bookmarkStart w:id="1435" w:name="_Toc36457083"/>
      <w:bookmarkStart w:id="1436" w:name="_Toc45027967"/>
      <w:bookmarkStart w:id="1437" w:name="_Toc45028802"/>
      <w:bookmarkStart w:id="1438" w:name="_Toc51867563"/>
      <w:bookmarkStart w:id="1439" w:name="_Toc82678967"/>
      <w:r w:rsidRPr="00B3056F">
        <w:t>6.1.3.5.3.1</w:t>
      </w:r>
      <w:r w:rsidRPr="00B3056F">
        <w:tab/>
        <w:t>GET</w:t>
      </w:r>
      <w:bookmarkEnd w:id="1433"/>
      <w:bookmarkEnd w:id="1434"/>
      <w:bookmarkEnd w:id="1435"/>
      <w:bookmarkEnd w:id="1436"/>
      <w:bookmarkEnd w:id="1437"/>
      <w:bookmarkEnd w:id="1438"/>
      <w:bookmarkEnd w:id="1439"/>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lastRenderedPageBreak/>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40" w:name="_Toc36457084"/>
      <w:bookmarkStart w:id="1441" w:name="_Toc45027968"/>
      <w:bookmarkStart w:id="1442" w:name="_Toc45028803"/>
      <w:bookmarkStart w:id="1443" w:name="_Toc51867564"/>
      <w:bookmarkStart w:id="1444" w:name="_Toc11338496"/>
      <w:bookmarkStart w:id="1445" w:name="_Toc27585128"/>
      <w:bookmarkStart w:id="1446" w:name="_Toc82678968"/>
      <w:r w:rsidRPr="00B3056F">
        <w:t>6.1.3.5.4</w:t>
      </w:r>
      <w:r w:rsidRPr="00B3056F">
        <w:tab/>
        <w:t>Resource Custom Operations</w:t>
      </w:r>
      <w:bookmarkEnd w:id="1440"/>
      <w:bookmarkEnd w:id="1441"/>
      <w:bookmarkEnd w:id="1442"/>
      <w:bookmarkEnd w:id="1443"/>
      <w:bookmarkEnd w:id="1446"/>
    </w:p>
    <w:p w14:paraId="06A202D0" w14:textId="77777777" w:rsidR="00EF45DA" w:rsidRPr="00B3056F" w:rsidRDefault="00EF45DA" w:rsidP="00EF45DA">
      <w:pPr>
        <w:pStyle w:val="Heading6"/>
        <w:ind w:left="0" w:firstLine="0"/>
      </w:pPr>
      <w:bookmarkStart w:id="1447" w:name="_Toc36457085"/>
      <w:bookmarkStart w:id="1448" w:name="_Toc45027969"/>
      <w:bookmarkStart w:id="1449" w:name="_Toc45028804"/>
      <w:bookmarkStart w:id="1450" w:name="_Toc51867565"/>
      <w:bookmarkStart w:id="1451" w:name="_Toc82678969"/>
      <w:r w:rsidRPr="00B3056F">
        <w:t>6.1.3.5.4.1</w:t>
      </w:r>
      <w:r w:rsidRPr="00B3056F">
        <w:tab/>
        <w:t>Overview</w:t>
      </w:r>
      <w:bookmarkEnd w:id="1447"/>
      <w:bookmarkEnd w:id="1448"/>
      <w:bookmarkEnd w:id="1449"/>
      <w:bookmarkEnd w:id="1450"/>
      <w:bookmarkEnd w:id="1451"/>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52" w:name="_Toc36457086"/>
    </w:p>
    <w:p w14:paraId="738DC713" w14:textId="77777777" w:rsidR="00EF45DA" w:rsidRPr="00B3056F" w:rsidRDefault="00EF45DA" w:rsidP="00EF45DA">
      <w:pPr>
        <w:pStyle w:val="Heading6"/>
        <w:ind w:left="0" w:firstLine="0"/>
      </w:pPr>
      <w:bookmarkStart w:id="1453" w:name="_Toc45027970"/>
      <w:bookmarkStart w:id="1454" w:name="_Toc45028805"/>
      <w:bookmarkStart w:id="1455" w:name="_Toc51867566"/>
      <w:bookmarkStart w:id="1456" w:name="_Toc82678970"/>
      <w:r w:rsidRPr="00B3056F">
        <w:t>6.1.3.5.4.2</w:t>
      </w:r>
      <w:r w:rsidRPr="00B3056F">
        <w:tab/>
        <w:t>Operation: update-sor</w:t>
      </w:r>
      <w:bookmarkEnd w:id="1452"/>
      <w:bookmarkEnd w:id="1453"/>
      <w:bookmarkEnd w:id="1454"/>
      <w:bookmarkEnd w:id="1455"/>
      <w:bookmarkEnd w:id="1456"/>
    </w:p>
    <w:p w14:paraId="211B193E" w14:textId="77777777" w:rsidR="00EF45DA" w:rsidRPr="00B3056F" w:rsidRDefault="00EF45DA" w:rsidP="00EF45DA">
      <w:pPr>
        <w:pStyle w:val="Heading7"/>
      </w:pPr>
      <w:bookmarkStart w:id="1457" w:name="_Toc36457087"/>
      <w:bookmarkStart w:id="1458" w:name="_Toc45027971"/>
      <w:bookmarkStart w:id="1459" w:name="_Toc45028806"/>
      <w:bookmarkStart w:id="1460" w:name="_Toc51867567"/>
      <w:bookmarkStart w:id="1461" w:name="_Toc82678971"/>
      <w:r w:rsidRPr="00B3056F">
        <w:t>6.1.3.5.4.2.1</w:t>
      </w:r>
      <w:r w:rsidRPr="00B3056F">
        <w:tab/>
        <w:t>Description</w:t>
      </w:r>
      <w:bookmarkEnd w:id="1457"/>
      <w:bookmarkEnd w:id="1458"/>
      <w:bookmarkEnd w:id="1459"/>
      <w:bookmarkEnd w:id="1460"/>
      <w:bookmarkEnd w:id="1461"/>
    </w:p>
    <w:p w14:paraId="27A42462" w14:textId="3EEF5F7E" w:rsidR="00EF45DA" w:rsidRPr="00B3056F" w:rsidRDefault="00EF45DA" w:rsidP="00EF45DA">
      <w:bookmarkStart w:id="1462"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463" w:name="_Toc36457088"/>
      <w:bookmarkStart w:id="1464" w:name="_Toc45027972"/>
      <w:bookmarkStart w:id="1465" w:name="_Toc45028807"/>
      <w:bookmarkStart w:id="1466" w:name="_Toc51867568"/>
      <w:bookmarkStart w:id="1467" w:name="_Toc82678972"/>
      <w:bookmarkEnd w:id="1462"/>
      <w:r w:rsidRPr="00B3056F">
        <w:t>6.1.3.5.4.2.2</w:t>
      </w:r>
      <w:r w:rsidRPr="00B3056F">
        <w:tab/>
        <w:t>Operation Definition</w:t>
      </w:r>
      <w:bookmarkEnd w:id="1463"/>
      <w:bookmarkEnd w:id="1464"/>
      <w:bookmarkEnd w:id="1465"/>
      <w:bookmarkEnd w:id="1466"/>
      <w:bookmarkEnd w:id="1467"/>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68" w:name="_Toc36457089"/>
      <w:bookmarkStart w:id="1469" w:name="_Toc45027973"/>
      <w:bookmarkStart w:id="1470" w:name="_Toc45028808"/>
      <w:bookmarkStart w:id="1471" w:name="_Toc51867569"/>
      <w:bookmarkStart w:id="1472" w:name="_Toc82678973"/>
      <w:r w:rsidRPr="00B3056F">
        <w:lastRenderedPageBreak/>
        <w:t>6.1.3.6</w:t>
      </w:r>
      <w:r w:rsidRPr="00B3056F">
        <w:tab/>
        <w:t>Resource: SmfSelectionSubscriptionData</w:t>
      </w:r>
      <w:bookmarkEnd w:id="1444"/>
      <w:bookmarkEnd w:id="1445"/>
      <w:r w:rsidRPr="00B3056F">
        <w:t xml:space="preserve"> (Document)</w:t>
      </w:r>
      <w:bookmarkEnd w:id="1468"/>
      <w:bookmarkEnd w:id="1469"/>
      <w:bookmarkEnd w:id="1470"/>
      <w:bookmarkEnd w:id="1471"/>
      <w:bookmarkEnd w:id="1472"/>
    </w:p>
    <w:p w14:paraId="1FB268BC" w14:textId="77777777" w:rsidR="00EF45DA" w:rsidRPr="00B3056F" w:rsidRDefault="00EF45DA" w:rsidP="00EF45DA">
      <w:pPr>
        <w:pStyle w:val="Heading5"/>
      </w:pPr>
      <w:bookmarkStart w:id="1473" w:name="_Toc11338497"/>
      <w:bookmarkStart w:id="1474" w:name="_Toc27585129"/>
      <w:bookmarkStart w:id="1475" w:name="_Toc36457090"/>
      <w:bookmarkStart w:id="1476" w:name="_Toc45027974"/>
      <w:bookmarkStart w:id="1477" w:name="_Toc45028809"/>
      <w:bookmarkStart w:id="1478" w:name="_Toc51867570"/>
      <w:bookmarkStart w:id="1479" w:name="_Toc82678974"/>
      <w:r w:rsidRPr="00B3056F">
        <w:t>6.1.3.6.1</w:t>
      </w:r>
      <w:r w:rsidRPr="00B3056F">
        <w:tab/>
        <w:t>Description</w:t>
      </w:r>
      <w:bookmarkEnd w:id="1473"/>
      <w:bookmarkEnd w:id="1474"/>
      <w:bookmarkEnd w:id="1475"/>
      <w:bookmarkEnd w:id="1476"/>
      <w:bookmarkEnd w:id="1477"/>
      <w:bookmarkEnd w:id="1478"/>
      <w:bookmarkEnd w:id="1479"/>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80" w:name="_Toc11338498"/>
      <w:bookmarkStart w:id="1481" w:name="_Toc27585130"/>
      <w:bookmarkStart w:id="1482" w:name="_Toc36457091"/>
      <w:bookmarkStart w:id="1483" w:name="_Toc45027975"/>
      <w:bookmarkStart w:id="1484" w:name="_Toc45028810"/>
      <w:bookmarkStart w:id="1485" w:name="_Toc51867571"/>
      <w:bookmarkStart w:id="1486" w:name="_Toc82678975"/>
      <w:r w:rsidRPr="00B3056F">
        <w:t>6.1.3.6.2</w:t>
      </w:r>
      <w:r w:rsidRPr="00B3056F">
        <w:tab/>
        <w:t>Resource Definition</w:t>
      </w:r>
      <w:bookmarkEnd w:id="1480"/>
      <w:bookmarkEnd w:id="1481"/>
      <w:bookmarkEnd w:id="1482"/>
      <w:bookmarkEnd w:id="1483"/>
      <w:bookmarkEnd w:id="1484"/>
      <w:bookmarkEnd w:id="1485"/>
      <w:bookmarkEnd w:id="1486"/>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87" w:name="_Toc11338499"/>
      <w:bookmarkStart w:id="1488" w:name="_Toc27585131"/>
      <w:bookmarkStart w:id="1489" w:name="_Toc36457092"/>
      <w:bookmarkStart w:id="1490" w:name="_Toc45027976"/>
      <w:bookmarkStart w:id="1491" w:name="_Toc45028811"/>
      <w:bookmarkStart w:id="1492" w:name="_Toc51867572"/>
      <w:bookmarkStart w:id="1493" w:name="_Toc82678976"/>
      <w:r w:rsidRPr="00B3056F">
        <w:t>6.1.3.6.3</w:t>
      </w:r>
      <w:r w:rsidRPr="00B3056F">
        <w:tab/>
        <w:t>Resource Standard Methods</w:t>
      </w:r>
      <w:bookmarkEnd w:id="1487"/>
      <w:bookmarkEnd w:id="1488"/>
      <w:bookmarkEnd w:id="1489"/>
      <w:bookmarkEnd w:id="1490"/>
      <w:bookmarkEnd w:id="1491"/>
      <w:bookmarkEnd w:id="1492"/>
      <w:bookmarkEnd w:id="1493"/>
    </w:p>
    <w:p w14:paraId="5E1921D6" w14:textId="77777777" w:rsidR="00EF45DA" w:rsidRPr="00B3056F" w:rsidRDefault="00EF45DA" w:rsidP="00EF45DA">
      <w:pPr>
        <w:pStyle w:val="Heading6"/>
      </w:pPr>
      <w:bookmarkStart w:id="1494" w:name="_Toc11338500"/>
      <w:bookmarkStart w:id="1495" w:name="_Toc27585132"/>
      <w:bookmarkStart w:id="1496" w:name="_Toc36457093"/>
      <w:bookmarkStart w:id="1497" w:name="_Toc45027977"/>
      <w:bookmarkStart w:id="1498" w:name="_Toc45028812"/>
      <w:bookmarkStart w:id="1499" w:name="_Toc51867573"/>
      <w:bookmarkStart w:id="1500" w:name="_Toc82678977"/>
      <w:r w:rsidRPr="00B3056F">
        <w:t>6.1.3.6.3.1</w:t>
      </w:r>
      <w:r w:rsidRPr="00B3056F">
        <w:tab/>
        <w:t>GET</w:t>
      </w:r>
      <w:bookmarkEnd w:id="1494"/>
      <w:bookmarkEnd w:id="1495"/>
      <w:bookmarkEnd w:id="1496"/>
      <w:bookmarkEnd w:id="1497"/>
      <w:bookmarkEnd w:id="1498"/>
      <w:bookmarkEnd w:id="1499"/>
      <w:bookmarkEnd w:id="1500"/>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501" w:name="_Toc11338501"/>
      <w:bookmarkStart w:id="1502" w:name="_Toc27585133"/>
      <w:bookmarkStart w:id="1503" w:name="_Toc36457094"/>
      <w:bookmarkStart w:id="1504" w:name="_Toc45027978"/>
      <w:bookmarkStart w:id="1505" w:name="_Toc45028813"/>
      <w:bookmarkStart w:id="1506" w:name="_Toc51867574"/>
      <w:bookmarkStart w:id="1507" w:name="_Toc82678978"/>
      <w:r w:rsidRPr="00B3056F">
        <w:t>6.1.3.7</w:t>
      </w:r>
      <w:r w:rsidRPr="00B3056F">
        <w:tab/>
        <w:t>Resource: UeContextInSmfData</w:t>
      </w:r>
      <w:bookmarkEnd w:id="1501"/>
      <w:bookmarkEnd w:id="1502"/>
      <w:r w:rsidRPr="00B3056F">
        <w:t xml:space="preserve"> (Document)</w:t>
      </w:r>
      <w:bookmarkEnd w:id="1503"/>
      <w:bookmarkEnd w:id="1504"/>
      <w:bookmarkEnd w:id="1505"/>
      <w:bookmarkEnd w:id="1506"/>
      <w:bookmarkEnd w:id="1507"/>
    </w:p>
    <w:p w14:paraId="222E4D7A" w14:textId="77777777" w:rsidR="00EF45DA" w:rsidRPr="00B3056F" w:rsidRDefault="00EF45DA" w:rsidP="00EF45DA">
      <w:pPr>
        <w:pStyle w:val="Heading5"/>
      </w:pPr>
      <w:bookmarkStart w:id="1508" w:name="_Toc11338502"/>
      <w:bookmarkStart w:id="1509" w:name="_Toc27585134"/>
      <w:bookmarkStart w:id="1510" w:name="_Toc36457095"/>
      <w:bookmarkStart w:id="1511" w:name="_Toc45027979"/>
      <w:bookmarkStart w:id="1512" w:name="_Toc45028814"/>
      <w:bookmarkStart w:id="1513" w:name="_Toc51867575"/>
      <w:bookmarkStart w:id="1514" w:name="_Toc82678979"/>
      <w:r w:rsidRPr="00B3056F">
        <w:t>6.1.3.7.1</w:t>
      </w:r>
      <w:r w:rsidRPr="00B3056F">
        <w:tab/>
        <w:t>Description</w:t>
      </w:r>
      <w:bookmarkEnd w:id="1508"/>
      <w:bookmarkEnd w:id="1509"/>
      <w:bookmarkEnd w:id="1510"/>
      <w:bookmarkEnd w:id="1511"/>
      <w:bookmarkEnd w:id="1512"/>
      <w:bookmarkEnd w:id="1513"/>
      <w:bookmarkEnd w:id="1514"/>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15" w:name="_Toc11338503"/>
      <w:bookmarkStart w:id="1516" w:name="_Toc27585135"/>
      <w:bookmarkStart w:id="1517" w:name="_Toc36457096"/>
      <w:bookmarkStart w:id="1518" w:name="_Toc45027980"/>
      <w:bookmarkStart w:id="1519" w:name="_Toc45028815"/>
      <w:bookmarkStart w:id="1520" w:name="_Toc51867576"/>
      <w:bookmarkStart w:id="1521" w:name="_Toc82678980"/>
      <w:r w:rsidRPr="00B3056F">
        <w:t>6.1.3.7.2</w:t>
      </w:r>
      <w:r w:rsidRPr="00B3056F">
        <w:tab/>
        <w:t>Resource Definition</w:t>
      </w:r>
      <w:bookmarkEnd w:id="1515"/>
      <w:bookmarkEnd w:id="1516"/>
      <w:bookmarkEnd w:id="1517"/>
      <w:bookmarkEnd w:id="1518"/>
      <w:bookmarkEnd w:id="1519"/>
      <w:bookmarkEnd w:id="1520"/>
      <w:bookmarkEnd w:id="1521"/>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22" w:name="_Toc11338504"/>
      <w:bookmarkStart w:id="1523" w:name="_Toc27585136"/>
      <w:bookmarkStart w:id="1524" w:name="_Toc36457097"/>
      <w:bookmarkStart w:id="1525" w:name="_Toc45027981"/>
      <w:bookmarkStart w:id="1526" w:name="_Toc45028816"/>
      <w:bookmarkStart w:id="1527" w:name="_Toc51867577"/>
      <w:bookmarkStart w:id="1528" w:name="_Toc82678981"/>
      <w:r w:rsidRPr="00B3056F">
        <w:t>6.1.3.7.3</w:t>
      </w:r>
      <w:r w:rsidRPr="00B3056F">
        <w:tab/>
        <w:t>Resource Standard Methods</w:t>
      </w:r>
      <w:bookmarkEnd w:id="1522"/>
      <w:bookmarkEnd w:id="1523"/>
      <w:bookmarkEnd w:id="1524"/>
      <w:bookmarkEnd w:id="1525"/>
      <w:bookmarkEnd w:id="1526"/>
      <w:bookmarkEnd w:id="1527"/>
      <w:bookmarkEnd w:id="1528"/>
    </w:p>
    <w:p w14:paraId="42BFFFC9" w14:textId="77777777" w:rsidR="00EF45DA" w:rsidRPr="00B3056F" w:rsidRDefault="00EF45DA" w:rsidP="00EF45DA">
      <w:pPr>
        <w:pStyle w:val="Heading6"/>
      </w:pPr>
      <w:bookmarkStart w:id="1529" w:name="_Toc11338505"/>
      <w:bookmarkStart w:id="1530" w:name="_Toc27585137"/>
      <w:bookmarkStart w:id="1531" w:name="_Toc36457098"/>
      <w:bookmarkStart w:id="1532" w:name="_Toc45027982"/>
      <w:bookmarkStart w:id="1533" w:name="_Toc45028817"/>
      <w:bookmarkStart w:id="1534" w:name="_Toc51867578"/>
      <w:bookmarkStart w:id="1535" w:name="_Toc82678982"/>
      <w:r w:rsidRPr="00B3056F">
        <w:t>6.1.3.7.3.1</w:t>
      </w:r>
      <w:r w:rsidRPr="00B3056F">
        <w:tab/>
        <w:t>GET</w:t>
      </w:r>
      <w:bookmarkEnd w:id="1529"/>
      <w:bookmarkEnd w:id="1530"/>
      <w:bookmarkEnd w:id="1531"/>
      <w:bookmarkEnd w:id="1532"/>
      <w:bookmarkEnd w:id="1533"/>
      <w:bookmarkEnd w:id="1534"/>
      <w:bookmarkEnd w:id="1535"/>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36" w:name="_Toc11338506"/>
      <w:bookmarkStart w:id="1537" w:name="_Toc27585138"/>
      <w:bookmarkStart w:id="1538" w:name="_Toc36457099"/>
      <w:bookmarkStart w:id="1539" w:name="_Toc45027983"/>
      <w:bookmarkStart w:id="1540" w:name="_Toc45028818"/>
      <w:bookmarkStart w:id="1541" w:name="_Toc51867579"/>
      <w:bookmarkStart w:id="1542" w:name="_Toc82678983"/>
      <w:r w:rsidRPr="00B3056F">
        <w:t>6.1.3.8</w:t>
      </w:r>
      <w:r w:rsidRPr="00B3056F">
        <w:tab/>
        <w:t>Resource: SessionManagementSubscriptionData</w:t>
      </w:r>
      <w:bookmarkEnd w:id="1536"/>
      <w:bookmarkEnd w:id="1537"/>
      <w:r w:rsidRPr="00B3056F">
        <w:t xml:space="preserve"> (Document)</w:t>
      </w:r>
      <w:bookmarkEnd w:id="1538"/>
      <w:bookmarkEnd w:id="1539"/>
      <w:bookmarkEnd w:id="1540"/>
      <w:bookmarkEnd w:id="1541"/>
      <w:bookmarkEnd w:id="1542"/>
    </w:p>
    <w:p w14:paraId="546A13EB" w14:textId="77777777" w:rsidR="00EF45DA" w:rsidRPr="00B3056F" w:rsidRDefault="00EF45DA" w:rsidP="00EF45DA">
      <w:pPr>
        <w:pStyle w:val="Heading5"/>
      </w:pPr>
      <w:bookmarkStart w:id="1543" w:name="_Toc11338507"/>
      <w:bookmarkStart w:id="1544" w:name="_Toc27585139"/>
      <w:bookmarkStart w:id="1545" w:name="_Toc36457100"/>
      <w:bookmarkStart w:id="1546" w:name="_Toc45027984"/>
      <w:bookmarkStart w:id="1547" w:name="_Toc45028819"/>
      <w:bookmarkStart w:id="1548" w:name="_Toc51867580"/>
      <w:bookmarkStart w:id="1549" w:name="_Toc82678984"/>
      <w:r w:rsidRPr="00B3056F">
        <w:t>6.1.3.8.1</w:t>
      </w:r>
      <w:r w:rsidRPr="00B3056F">
        <w:tab/>
        <w:t>Description</w:t>
      </w:r>
      <w:bookmarkEnd w:id="1543"/>
      <w:bookmarkEnd w:id="1544"/>
      <w:bookmarkEnd w:id="1545"/>
      <w:bookmarkEnd w:id="1546"/>
      <w:bookmarkEnd w:id="1547"/>
      <w:bookmarkEnd w:id="1548"/>
      <w:bookmarkEnd w:id="1549"/>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50" w:name="_Toc11338508"/>
      <w:bookmarkStart w:id="1551" w:name="_Toc27585140"/>
      <w:bookmarkStart w:id="1552" w:name="_Toc36457101"/>
      <w:bookmarkStart w:id="1553" w:name="_Toc45027985"/>
      <w:bookmarkStart w:id="1554" w:name="_Toc45028820"/>
      <w:bookmarkStart w:id="1555" w:name="_Toc51867581"/>
      <w:bookmarkStart w:id="1556" w:name="_Toc82678985"/>
      <w:r w:rsidRPr="00B3056F">
        <w:t>6.1.3.8.2</w:t>
      </w:r>
      <w:r w:rsidRPr="00B3056F">
        <w:tab/>
        <w:t>Resource Definition</w:t>
      </w:r>
      <w:bookmarkEnd w:id="1550"/>
      <w:bookmarkEnd w:id="1551"/>
      <w:bookmarkEnd w:id="1552"/>
      <w:bookmarkEnd w:id="1553"/>
      <w:bookmarkEnd w:id="1554"/>
      <w:bookmarkEnd w:id="1555"/>
      <w:bookmarkEnd w:id="1556"/>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57" w:name="_Toc11338509"/>
      <w:bookmarkStart w:id="1558" w:name="_Toc27585141"/>
      <w:bookmarkStart w:id="1559" w:name="_Toc36457102"/>
      <w:bookmarkStart w:id="1560" w:name="_Toc45027986"/>
      <w:bookmarkStart w:id="1561" w:name="_Toc45028821"/>
      <w:bookmarkStart w:id="1562" w:name="_Toc51867582"/>
      <w:bookmarkStart w:id="1563" w:name="_Toc82678986"/>
      <w:r w:rsidRPr="00B3056F">
        <w:t>6.1.3.8.3</w:t>
      </w:r>
      <w:r w:rsidRPr="00B3056F">
        <w:tab/>
        <w:t>Resource Standard Methods</w:t>
      </w:r>
      <w:bookmarkEnd w:id="1557"/>
      <w:bookmarkEnd w:id="1558"/>
      <w:bookmarkEnd w:id="1559"/>
      <w:bookmarkEnd w:id="1560"/>
      <w:bookmarkEnd w:id="1561"/>
      <w:bookmarkEnd w:id="1562"/>
      <w:bookmarkEnd w:id="1563"/>
    </w:p>
    <w:p w14:paraId="1EAEA127" w14:textId="77777777" w:rsidR="00EF45DA" w:rsidRPr="00B3056F" w:rsidRDefault="00EF45DA" w:rsidP="00EF45DA">
      <w:pPr>
        <w:pStyle w:val="Heading6"/>
      </w:pPr>
      <w:bookmarkStart w:id="1564" w:name="_Toc11338510"/>
      <w:bookmarkStart w:id="1565" w:name="_Toc27585142"/>
      <w:bookmarkStart w:id="1566" w:name="_Toc36457103"/>
      <w:bookmarkStart w:id="1567" w:name="_Toc45027987"/>
      <w:bookmarkStart w:id="1568" w:name="_Toc45028822"/>
      <w:bookmarkStart w:id="1569" w:name="_Toc51867583"/>
      <w:bookmarkStart w:id="1570" w:name="_Toc82678987"/>
      <w:r w:rsidRPr="00B3056F">
        <w:t>6.1.3.8.3.1</w:t>
      </w:r>
      <w:r w:rsidRPr="00B3056F">
        <w:tab/>
        <w:t>GET</w:t>
      </w:r>
      <w:bookmarkEnd w:id="1564"/>
      <w:bookmarkEnd w:id="1565"/>
      <w:bookmarkEnd w:id="1566"/>
      <w:bookmarkEnd w:id="1567"/>
      <w:bookmarkEnd w:id="1568"/>
      <w:bookmarkEnd w:id="1569"/>
      <w:bookmarkEnd w:id="1570"/>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lastRenderedPageBreak/>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71" w:name="_Toc11338511"/>
      <w:bookmarkStart w:id="1572" w:name="_Toc27585143"/>
      <w:bookmarkStart w:id="1573" w:name="_Toc36457104"/>
      <w:bookmarkStart w:id="1574" w:name="_Toc45027988"/>
      <w:bookmarkStart w:id="1575" w:name="_Toc45028823"/>
      <w:bookmarkStart w:id="1576" w:name="_Toc51867584"/>
      <w:bookmarkStart w:id="1577" w:name="_Toc82678988"/>
      <w:r w:rsidRPr="00B3056F">
        <w:t>6.1.3.9</w:t>
      </w:r>
      <w:r w:rsidRPr="00B3056F">
        <w:tab/>
        <w:t>Resource: SMSSubscriptionData</w:t>
      </w:r>
      <w:bookmarkEnd w:id="1571"/>
      <w:bookmarkEnd w:id="1572"/>
      <w:r w:rsidRPr="00B3056F">
        <w:t xml:space="preserve"> (Document)</w:t>
      </w:r>
      <w:bookmarkEnd w:id="1573"/>
      <w:bookmarkEnd w:id="1574"/>
      <w:bookmarkEnd w:id="1575"/>
      <w:bookmarkEnd w:id="1576"/>
      <w:bookmarkEnd w:id="1577"/>
    </w:p>
    <w:p w14:paraId="66177734" w14:textId="77777777" w:rsidR="00EF45DA" w:rsidRPr="00B3056F" w:rsidRDefault="00EF45DA" w:rsidP="00EF45DA">
      <w:pPr>
        <w:pStyle w:val="Heading5"/>
      </w:pPr>
      <w:bookmarkStart w:id="1578" w:name="_Toc11338512"/>
      <w:bookmarkStart w:id="1579" w:name="_Toc27585144"/>
      <w:bookmarkStart w:id="1580" w:name="_Toc36457105"/>
      <w:bookmarkStart w:id="1581" w:name="_Toc45027989"/>
      <w:bookmarkStart w:id="1582" w:name="_Toc45028824"/>
      <w:bookmarkStart w:id="1583" w:name="_Toc51867585"/>
      <w:bookmarkStart w:id="1584" w:name="_Toc82678989"/>
      <w:r w:rsidRPr="00B3056F">
        <w:t>6.1.3.9.1</w:t>
      </w:r>
      <w:r w:rsidRPr="00B3056F">
        <w:tab/>
        <w:t>Description</w:t>
      </w:r>
      <w:bookmarkEnd w:id="1578"/>
      <w:bookmarkEnd w:id="1579"/>
      <w:bookmarkEnd w:id="1580"/>
      <w:bookmarkEnd w:id="1581"/>
      <w:bookmarkEnd w:id="1582"/>
      <w:bookmarkEnd w:id="1583"/>
      <w:bookmarkEnd w:id="1584"/>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85" w:name="_Toc11338513"/>
      <w:bookmarkStart w:id="1586" w:name="_Toc27585145"/>
      <w:bookmarkStart w:id="1587" w:name="_Toc36457106"/>
      <w:bookmarkStart w:id="1588" w:name="_Toc45027990"/>
      <w:bookmarkStart w:id="1589" w:name="_Toc45028825"/>
      <w:bookmarkStart w:id="1590" w:name="_Toc51867586"/>
      <w:bookmarkStart w:id="1591" w:name="_Toc82678990"/>
      <w:r w:rsidRPr="00B3056F">
        <w:t>6.1.3.9.2</w:t>
      </w:r>
      <w:r w:rsidRPr="00B3056F">
        <w:tab/>
        <w:t>Resource Definition</w:t>
      </w:r>
      <w:bookmarkEnd w:id="1585"/>
      <w:bookmarkEnd w:id="1586"/>
      <w:bookmarkEnd w:id="1587"/>
      <w:bookmarkEnd w:id="1588"/>
      <w:bookmarkEnd w:id="1589"/>
      <w:bookmarkEnd w:id="1590"/>
      <w:bookmarkEnd w:id="1591"/>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92" w:name="_Toc11338514"/>
      <w:bookmarkStart w:id="1593" w:name="_Toc27585146"/>
      <w:bookmarkStart w:id="1594" w:name="_Toc36457107"/>
      <w:bookmarkStart w:id="1595" w:name="_Toc45027991"/>
      <w:bookmarkStart w:id="1596" w:name="_Toc45028826"/>
      <w:bookmarkStart w:id="1597" w:name="_Toc51867587"/>
      <w:bookmarkStart w:id="1598" w:name="_Toc82678991"/>
      <w:r w:rsidRPr="00B3056F">
        <w:t>6.1.3.9.3</w:t>
      </w:r>
      <w:r w:rsidRPr="00B3056F">
        <w:tab/>
        <w:t>Resource Standard Methods</w:t>
      </w:r>
      <w:bookmarkEnd w:id="1592"/>
      <w:bookmarkEnd w:id="1593"/>
      <w:bookmarkEnd w:id="1594"/>
      <w:bookmarkEnd w:id="1595"/>
      <w:bookmarkEnd w:id="1596"/>
      <w:bookmarkEnd w:id="1597"/>
      <w:bookmarkEnd w:id="1598"/>
    </w:p>
    <w:p w14:paraId="12056794" w14:textId="77777777" w:rsidR="00EF45DA" w:rsidRPr="00B3056F" w:rsidRDefault="00EF45DA" w:rsidP="00EF45DA">
      <w:pPr>
        <w:pStyle w:val="Heading6"/>
      </w:pPr>
      <w:bookmarkStart w:id="1599" w:name="_Toc11338515"/>
      <w:bookmarkStart w:id="1600" w:name="_Toc27585147"/>
      <w:bookmarkStart w:id="1601" w:name="_Toc36457108"/>
      <w:bookmarkStart w:id="1602" w:name="_Toc45027992"/>
      <w:bookmarkStart w:id="1603" w:name="_Toc45028827"/>
      <w:bookmarkStart w:id="1604" w:name="_Toc51867588"/>
      <w:bookmarkStart w:id="1605" w:name="_Toc82678992"/>
      <w:r w:rsidRPr="00B3056F">
        <w:t>6.1.3.9.3.1</w:t>
      </w:r>
      <w:r w:rsidRPr="00B3056F">
        <w:tab/>
        <w:t>GET</w:t>
      </w:r>
      <w:bookmarkEnd w:id="1599"/>
      <w:bookmarkEnd w:id="1600"/>
      <w:bookmarkEnd w:id="1601"/>
      <w:bookmarkEnd w:id="1602"/>
      <w:bookmarkEnd w:id="1603"/>
      <w:bookmarkEnd w:id="1604"/>
      <w:bookmarkEnd w:id="160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606" w:name="_Toc11338516"/>
      <w:bookmarkStart w:id="1607" w:name="_Toc27585148"/>
      <w:bookmarkStart w:id="1608" w:name="_Toc36457109"/>
      <w:bookmarkStart w:id="1609" w:name="_Toc45027993"/>
      <w:bookmarkStart w:id="1610" w:name="_Toc45028828"/>
      <w:bookmarkStart w:id="1611" w:name="_Toc51867589"/>
      <w:bookmarkStart w:id="1612" w:name="_Toc82678993"/>
      <w:r w:rsidRPr="00B3056F">
        <w:t>6.1.3.10</w:t>
      </w:r>
      <w:r w:rsidRPr="00B3056F">
        <w:tab/>
        <w:t>Resource: SMSManagementSubscriptionData</w:t>
      </w:r>
      <w:bookmarkEnd w:id="1606"/>
      <w:bookmarkEnd w:id="1607"/>
      <w:r w:rsidRPr="00B3056F">
        <w:t xml:space="preserve"> (Document)</w:t>
      </w:r>
      <w:bookmarkEnd w:id="1608"/>
      <w:bookmarkEnd w:id="1609"/>
      <w:bookmarkEnd w:id="1610"/>
      <w:bookmarkEnd w:id="1611"/>
      <w:bookmarkEnd w:id="1612"/>
    </w:p>
    <w:p w14:paraId="061A0504" w14:textId="77777777" w:rsidR="00EF45DA" w:rsidRPr="00B3056F" w:rsidRDefault="00EF45DA" w:rsidP="00EF45DA">
      <w:pPr>
        <w:pStyle w:val="Heading5"/>
      </w:pPr>
      <w:bookmarkStart w:id="1613" w:name="_Toc11338517"/>
      <w:bookmarkStart w:id="1614" w:name="_Toc27585149"/>
      <w:bookmarkStart w:id="1615" w:name="_Toc36457110"/>
      <w:bookmarkStart w:id="1616" w:name="_Toc45027994"/>
      <w:bookmarkStart w:id="1617" w:name="_Toc45028829"/>
      <w:bookmarkStart w:id="1618" w:name="_Toc51867590"/>
      <w:bookmarkStart w:id="1619" w:name="_Toc82678994"/>
      <w:r w:rsidRPr="00B3056F">
        <w:t>6.1.3.10.1</w:t>
      </w:r>
      <w:r w:rsidRPr="00B3056F">
        <w:tab/>
        <w:t>Description</w:t>
      </w:r>
      <w:bookmarkEnd w:id="1613"/>
      <w:bookmarkEnd w:id="1614"/>
      <w:bookmarkEnd w:id="1615"/>
      <w:bookmarkEnd w:id="1616"/>
      <w:bookmarkEnd w:id="1617"/>
      <w:bookmarkEnd w:id="1618"/>
      <w:bookmarkEnd w:id="161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20" w:name="_Toc11338518"/>
      <w:bookmarkStart w:id="1621" w:name="_Toc27585150"/>
      <w:bookmarkStart w:id="1622" w:name="_Toc36457111"/>
      <w:bookmarkStart w:id="1623" w:name="_Toc45027995"/>
      <w:bookmarkStart w:id="1624" w:name="_Toc45028830"/>
      <w:bookmarkStart w:id="1625" w:name="_Toc51867591"/>
      <w:bookmarkStart w:id="1626" w:name="_Toc82678995"/>
      <w:r w:rsidRPr="00B3056F">
        <w:t>6.1.3.10.2</w:t>
      </w:r>
      <w:r w:rsidRPr="00B3056F">
        <w:tab/>
        <w:t>Resource Definition</w:t>
      </w:r>
      <w:bookmarkEnd w:id="1620"/>
      <w:bookmarkEnd w:id="1621"/>
      <w:bookmarkEnd w:id="1622"/>
      <w:bookmarkEnd w:id="1623"/>
      <w:bookmarkEnd w:id="1624"/>
      <w:bookmarkEnd w:id="1625"/>
      <w:bookmarkEnd w:id="162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27" w:name="_Toc11338519"/>
      <w:bookmarkStart w:id="1628" w:name="_Toc27585151"/>
      <w:bookmarkStart w:id="1629" w:name="_Toc36457112"/>
      <w:bookmarkStart w:id="1630" w:name="_Toc45027996"/>
      <w:bookmarkStart w:id="1631" w:name="_Toc45028831"/>
      <w:bookmarkStart w:id="1632" w:name="_Toc51867592"/>
      <w:bookmarkStart w:id="1633" w:name="_Toc82678996"/>
      <w:r w:rsidRPr="00B3056F">
        <w:lastRenderedPageBreak/>
        <w:t>6.1.3.10.3</w:t>
      </w:r>
      <w:r w:rsidRPr="00B3056F">
        <w:tab/>
        <w:t>Resource Standard Methods</w:t>
      </w:r>
      <w:bookmarkEnd w:id="1627"/>
      <w:bookmarkEnd w:id="1628"/>
      <w:bookmarkEnd w:id="1629"/>
      <w:bookmarkEnd w:id="1630"/>
      <w:bookmarkEnd w:id="1631"/>
      <w:bookmarkEnd w:id="1632"/>
      <w:bookmarkEnd w:id="1633"/>
    </w:p>
    <w:p w14:paraId="29322034" w14:textId="77777777" w:rsidR="00EF45DA" w:rsidRPr="00B3056F" w:rsidRDefault="00EF45DA" w:rsidP="00EF45DA">
      <w:pPr>
        <w:pStyle w:val="Heading6"/>
      </w:pPr>
      <w:bookmarkStart w:id="1634" w:name="_Toc11338520"/>
      <w:bookmarkStart w:id="1635" w:name="_Toc27585152"/>
      <w:bookmarkStart w:id="1636" w:name="_Toc36457113"/>
      <w:bookmarkStart w:id="1637" w:name="_Toc45027997"/>
      <w:bookmarkStart w:id="1638" w:name="_Toc45028832"/>
      <w:bookmarkStart w:id="1639" w:name="_Toc51867593"/>
      <w:bookmarkStart w:id="1640" w:name="_Toc82678997"/>
      <w:r w:rsidRPr="00B3056F">
        <w:t>6.1.3.10.3.1</w:t>
      </w:r>
      <w:r w:rsidRPr="00B3056F">
        <w:tab/>
        <w:t>GET</w:t>
      </w:r>
      <w:bookmarkEnd w:id="1634"/>
      <w:bookmarkEnd w:id="1635"/>
      <w:bookmarkEnd w:id="1636"/>
      <w:bookmarkEnd w:id="1637"/>
      <w:bookmarkEnd w:id="1638"/>
      <w:bookmarkEnd w:id="1639"/>
      <w:bookmarkEnd w:id="1640"/>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41" w:name="_Toc11338521"/>
      <w:bookmarkStart w:id="1642" w:name="_Toc27585153"/>
      <w:bookmarkStart w:id="1643" w:name="_Toc36457114"/>
      <w:bookmarkStart w:id="1644" w:name="_Toc45027998"/>
      <w:bookmarkStart w:id="1645" w:name="_Toc45028833"/>
      <w:bookmarkStart w:id="1646" w:name="_Toc51867594"/>
      <w:bookmarkStart w:id="1647" w:name="_Toc82678998"/>
      <w:r w:rsidRPr="00B3056F">
        <w:t>6.1.3.11</w:t>
      </w:r>
      <w:r w:rsidRPr="00B3056F">
        <w:tab/>
        <w:t>Resource: Supi</w:t>
      </w:r>
      <w:bookmarkEnd w:id="1641"/>
      <w:bookmarkEnd w:id="1642"/>
      <w:r w:rsidRPr="00B3056F">
        <w:t xml:space="preserve"> (Document)</w:t>
      </w:r>
      <w:bookmarkEnd w:id="1643"/>
      <w:bookmarkEnd w:id="1644"/>
      <w:bookmarkEnd w:id="1645"/>
      <w:bookmarkEnd w:id="1646"/>
      <w:bookmarkEnd w:id="1647"/>
    </w:p>
    <w:p w14:paraId="2FDCA773" w14:textId="77777777" w:rsidR="00EF45DA" w:rsidRPr="00B3056F" w:rsidRDefault="00EF45DA" w:rsidP="00EF45DA">
      <w:pPr>
        <w:pStyle w:val="Heading5"/>
      </w:pPr>
      <w:bookmarkStart w:id="1648" w:name="_Toc11338522"/>
      <w:bookmarkStart w:id="1649" w:name="_Toc27585154"/>
      <w:bookmarkStart w:id="1650" w:name="_Toc36457115"/>
      <w:bookmarkStart w:id="1651" w:name="_Toc45027999"/>
      <w:bookmarkStart w:id="1652" w:name="_Toc45028834"/>
      <w:bookmarkStart w:id="1653" w:name="_Toc51867595"/>
      <w:bookmarkStart w:id="1654" w:name="_Toc82678999"/>
      <w:r w:rsidRPr="00B3056F">
        <w:t>6.1.3.11.1</w:t>
      </w:r>
      <w:r w:rsidRPr="00B3056F">
        <w:tab/>
        <w:t>Description</w:t>
      </w:r>
      <w:bookmarkEnd w:id="1648"/>
      <w:bookmarkEnd w:id="1649"/>
      <w:bookmarkEnd w:id="1650"/>
      <w:bookmarkEnd w:id="1651"/>
      <w:bookmarkEnd w:id="1652"/>
      <w:bookmarkEnd w:id="1653"/>
      <w:bookmarkEnd w:id="1654"/>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55" w:name="_Toc11338523"/>
      <w:bookmarkStart w:id="1656" w:name="_Toc27585155"/>
      <w:bookmarkStart w:id="1657" w:name="_Toc36457116"/>
      <w:bookmarkStart w:id="1658" w:name="_Toc45028000"/>
      <w:bookmarkStart w:id="1659" w:name="_Toc45028835"/>
      <w:bookmarkStart w:id="1660" w:name="_Toc51867596"/>
      <w:bookmarkStart w:id="1661" w:name="_Toc82679000"/>
      <w:r w:rsidRPr="00B3056F">
        <w:lastRenderedPageBreak/>
        <w:t>6.1.3.11.2</w:t>
      </w:r>
      <w:r w:rsidRPr="00B3056F">
        <w:tab/>
        <w:t>Resource Definition</w:t>
      </w:r>
      <w:bookmarkEnd w:id="1655"/>
      <w:bookmarkEnd w:id="1656"/>
      <w:bookmarkEnd w:id="1657"/>
      <w:bookmarkEnd w:id="1658"/>
      <w:bookmarkEnd w:id="1659"/>
      <w:bookmarkEnd w:id="1660"/>
      <w:bookmarkEnd w:id="1661"/>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62" w:name="_Toc11338524"/>
      <w:bookmarkStart w:id="1663" w:name="_Toc27585156"/>
      <w:bookmarkStart w:id="1664" w:name="_Toc36457117"/>
      <w:bookmarkStart w:id="1665" w:name="_Toc45028001"/>
      <w:bookmarkStart w:id="1666" w:name="_Toc45028836"/>
      <w:bookmarkStart w:id="1667" w:name="_Toc51867597"/>
      <w:bookmarkStart w:id="1668" w:name="_Toc82679001"/>
      <w:r w:rsidRPr="00B3056F">
        <w:t>6.1.3.11.3</w:t>
      </w:r>
      <w:r w:rsidRPr="00B3056F">
        <w:tab/>
        <w:t>Resource Standard Methods</w:t>
      </w:r>
      <w:bookmarkEnd w:id="1662"/>
      <w:bookmarkEnd w:id="1663"/>
      <w:bookmarkEnd w:id="1664"/>
      <w:bookmarkEnd w:id="1665"/>
      <w:bookmarkEnd w:id="1666"/>
      <w:bookmarkEnd w:id="1667"/>
      <w:bookmarkEnd w:id="1668"/>
    </w:p>
    <w:p w14:paraId="7F1AC029" w14:textId="77777777" w:rsidR="00EF45DA" w:rsidRPr="00B3056F" w:rsidRDefault="00EF45DA" w:rsidP="00EF45DA">
      <w:pPr>
        <w:pStyle w:val="Heading6"/>
      </w:pPr>
      <w:bookmarkStart w:id="1669" w:name="_Toc11338525"/>
      <w:bookmarkStart w:id="1670" w:name="_Toc27585157"/>
      <w:bookmarkStart w:id="1671" w:name="_Toc36457118"/>
      <w:bookmarkStart w:id="1672" w:name="_Toc45028002"/>
      <w:bookmarkStart w:id="1673" w:name="_Toc45028837"/>
      <w:bookmarkStart w:id="1674" w:name="_Toc51867598"/>
      <w:bookmarkStart w:id="1675" w:name="_Toc82679002"/>
      <w:r w:rsidRPr="00B3056F">
        <w:t>6.1.3.11.3.1</w:t>
      </w:r>
      <w:r w:rsidRPr="00B3056F">
        <w:tab/>
        <w:t>GET</w:t>
      </w:r>
      <w:bookmarkEnd w:id="1669"/>
      <w:bookmarkEnd w:id="1670"/>
      <w:bookmarkEnd w:id="1671"/>
      <w:bookmarkEnd w:id="1672"/>
      <w:bookmarkEnd w:id="1673"/>
      <w:bookmarkEnd w:id="1674"/>
      <w:bookmarkEnd w:id="1675"/>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76" w:name="_Toc11338526"/>
      <w:bookmarkStart w:id="1677" w:name="_Toc27585158"/>
      <w:bookmarkStart w:id="1678" w:name="_Toc36457119"/>
      <w:bookmarkStart w:id="1679" w:name="_Toc45028003"/>
      <w:bookmarkStart w:id="1680" w:name="_Toc45028838"/>
      <w:bookmarkStart w:id="1681" w:name="_Toc51867599"/>
      <w:bookmarkStart w:id="1682" w:name="_Toc82679003"/>
      <w:r w:rsidRPr="00B3056F">
        <w:t>6.1.3.12</w:t>
      </w:r>
      <w:r w:rsidRPr="00B3056F">
        <w:tab/>
        <w:t>Resource: IdTranslationResult</w:t>
      </w:r>
      <w:bookmarkEnd w:id="1676"/>
      <w:bookmarkEnd w:id="1677"/>
      <w:r w:rsidRPr="00B3056F">
        <w:t xml:space="preserve"> (Document)</w:t>
      </w:r>
      <w:bookmarkEnd w:id="1678"/>
      <w:bookmarkEnd w:id="1679"/>
      <w:bookmarkEnd w:id="1680"/>
      <w:bookmarkEnd w:id="1681"/>
      <w:bookmarkEnd w:id="1682"/>
    </w:p>
    <w:p w14:paraId="4ED9391D" w14:textId="77777777" w:rsidR="00EF45DA" w:rsidRPr="00B3056F" w:rsidRDefault="00EF45DA" w:rsidP="00EF45DA">
      <w:pPr>
        <w:pStyle w:val="Heading5"/>
      </w:pPr>
      <w:bookmarkStart w:id="1683" w:name="_Toc11338527"/>
      <w:bookmarkStart w:id="1684" w:name="_Toc27585159"/>
      <w:bookmarkStart w:id="1685" w:name="_Toc36457120"/>
      <w:bookmarkStart w:id="1686" w:name="_Toc45028004"/>
      <w:bookmarkStart w:id="1687" w:name="_Toc45028839"/>
      <w:bookmarkStart w:id="1688" w:name="_Toc51867600"/>
      <w:bookmarkStart w:id="1689" w:name="_Toc82679004"/>
      <w:r w:rsidRPr="00B3056F">
        <w:t>6.1.3.12.1</w:t>
      </w:r>
      <w:r w:rsidRPr="00B3056F">
        <w:tab/>
        <w:t>Description</w:t>
      </w:r>
      <w:bookmarkEnd w:id="1683"/>
      <w:bookmarkEnd w:id="1684"/>
      <w:bookmarkEnd w:id="1685"/>
      <w:bookmarkEnd w:id="1686"/>
      <w:bookmarkEnd w:id="1687"/>
      <w:bookmarkEnd w:id="1688"/>
      <w:bookmarkEnd w:id="1689"/>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690" w:name="_Toc11338528"/>
      <w:bookmarkStart w:id="1691" w:name="_Toc27585160"/>
      <w:bookmarkStart w:id="1692" w:name="_Toc36457121"/>
      <w:bookmarkStart w:id="1693" w:name="_Toc45028005"/>
      <w:bookmarkStart w:id="1694" w:name="_Toc45028840"/>
      <w:bookmarkStart w:id="1695" w:name="_Toc51867601"/>
      <w:bookmarkStart w:id="1696" w:name="_Toc82679005"/>
      <w:r w:rsidRPr="00B3056F">
        <w:t>6.1.3.12.2</w:t>
      </w:r>
      <w:r w:rsidRPr="00B3056F">
        <w:tab/>
        <w:t>Resource Definition</w:t>
      </w:r>
      <w:bookmarkEnd w:id="1690"/>
      <w:bookmarkEnd w:id="1691"/>
      <w:bookmarkEnd w:id="1692"/>
      <w:bookmarkEnd w:id="1693"/>
      <w:bookmarkEnd w:id="1694"/>
      <w:bookmarkEnd w:id="1695"/>
      <w:bookmarkEnd w:id="1696"/>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97" w:name="_Toc11338529"/>
      <w:bookmarkStart w:id="1698" w:name="_Toc27585161"/>
      <w:bookmarkStart w:id="1699" w:name="_Toc36457122"/>
      <w:bookmarkStart w:id="1700" w:name="_Toc45028006"/>
      <w:bookmarkStart w:id="1701" w:name="_Toc45028841"/>
      <w:bookmarkStart w:id="1702" w:name="_Toc51867602"/>
      <w:bookmarkStart w:id="1703" w:name="_Toc82679006"/>
      <w:r w:rsidRPr="00B3056F">
        <w:t>6.1.3.12.3</w:t>
      </w:r>
      <w:r w:rsidRPr="00B3056F">
        <w:tab/>
        <w:t>Resource Standard Methods</w:t>
      </w:r>
      <w:bookmarkEnd w:id="1697"/>
      <w:bookmarkEnd w:id="1698"/>
      <w:bookmarkEnd w:id="1699"/>
      <w:bookmarkEnd w:id="1700"/>
      <w:bookmarkEnd w:id="1701"/>
      <w:bookmarkEnd w:id="1702"/>
      <w:bookmarkEnd w:id="1703"/>
    </w:p>
    <w:p w14:paraId="4CB244E7" w14:textId="77777777" w:rsidR="00EF45DA" w:rsidRPr="00B3056F" w:rsidRDefault="00EF45DA" w:rsidP="00EF45DA">
      <w:pPr>
        <w:pStyle w:val="Heading6"/>
      </w:pPr>
      <w:bookmarkStart w:id="1704" w:name="_Toc11338530"/>
      <w:bookmarkStart w:id="1705" w:name="_Toc27585162"/>
      <w:bookmarkStart w:id="1706" w:name="_Toc36457123"/>
      <w:bookmarkStart w:id="1707" w:name="_Toc45028007"/>
      <w:bookmarkStart w:id="1708" w:name="_Toc45028842"/>
      <w:bookmarkStart w:id="1709" w:name="_Toc51867603"/>
      <w:bookmarkStart w:id="1710" w:name="_Toc82679007"/>
      <w:r w:rsidRPr="00B3056F">
        <w:t>6.1.3.12.3.1</w:t>
      </w:r>
      <w:r w:rsidRPr="00B3056F">
        <w:tab/>
        <w:t>GET</w:t>
      </w:r>
      <w:bookmarkEnd w:id="1704"/>
      <w:bookmarkEnd w:id="1705"/>
      <w:bookmarkEnd w:id="1706"/>
      <w:bookmarkEnd w:id="1707"/>
      <w:bookmarkEnd w:id="1708"/>
      <w:bookmarkEnd w:id="1709"/>
      <w:bookmarkEnd w:id="1710"/>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711" w:name="OLE_LINK9"/>
            <w:r w:rsidRPr="00B3056F">
              <w:rPr>
                <w:rFonts w:hint="eastAsia"/>
              </w:rPr>
              <w:t>AppPort</w:t>
            </w:r>
            <w:r w:rsidRPr="00B3056F">
              <w:t>Id</w:t>
            </w:r>
            <w:bookmarkEnd w:id="1711"/>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712" w:name="_Toc11338531"/>
      <w:bookmarkStart w:id="1713" w:name="_Toc27585163"/>
      <w:bookmarkStart w:id="1714" w:name="_Toc36457124"/>
      <w:bookmarkStart w:id="1715" w:name="_Toc45028008"/>
      <w:bookmarkStart w:id="1716" w:name="_Toc45028843"/>
      <w:bookmarkStart w:id="1717" w:name="_Toc51867604"/>
      <w:bookmarkStart w:id="1718" w:name="_Toc82679008"/>
      <w:r w:rsidRPr="00B3056F">
        <w:t>6.1.3.13</w:t>
      </w:r>
      <w:r w:rsidRPr="00B3056F">
        <w:tab/>
        <w:t>Resource: SorAck</w:t>
      </w:r>
      <w:bookmarkEnd w:id="1712"/>
      <w:bookmarkEnd w:id="1713"/>
      <w:r w:rsidRPr="00B3056F">
        <w:t xml:space="preserve"> (Document)</w:t>
      </w:r>
      <w:bookmarkEnd w:id="1714"/>
      <w:bookmarkEnd w:id="1715"/>
      <w:bookmarkEnd w:id="1716"/>
      <w:bookmarkEnd w:id="1717"/>
      <w:bookmarkEnd w:id="1718"/>
    </w:p>
    <w:p w14:paraId="160553A0" w14:textId="77777777" w:rsidR="00EF45DA" w:rsidRPr="00B3056F" w:rsidRDefault="00EF45DA" w:rsidP="00EF45DA">
      <w:pPr>
        <w:pStyle w:val="Heading5"/>
      </w:pPr>
      <w:bookmarkStart w:id="1719" w:name="_Toc11338532"/>
      <w:bookmarkStart w:id="1720" w:name="_Toc27585164"/>
      <w:bookmarkStart w:id="1721" w:name="_Toc36457125"/>
      <w:bookmarkStart w:id="1722" w:name="_Toc45028009"/>
      <w:bookmarkStart w:id="1723" w:name="_Toc45028844"/>
      <w:bookmarkStart w:id="1724" w:name="_Toc51867605"/>
      <w:bookmarkStart w:id="1725" w:name="_Toc82679009"/>
      <w:r w:rsidRPr="00B3056F">
        <w:t>6.1.3.13.1</w:t>
      </w:r>
      <w:r w:rsidRPr="00B3056F">
        <w:tab/>
        <w:t>Description</w:t>
      </w:r>
      <w:bookmarkEnd w:id="1719"/>
      <w:bookmarkEnd w:id="1720"/>
      <w:bookmarkEnd w:id="1721"/>
      <w:bookmarkEnd w:id="1722"/>
      <w:bookmarkEnd w:id="1723"/>
      <w:bookmarkEnd w:id="1724"/>
      <w:bookmarkEnd w:id="1725"/>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26" w:name="_Toc11338533"/>
      <w:bookmarkStart w:id="1727" w:name="_Toc27585165"/>
      <w:bookmarkStart w:id="1728" w:name="_Toc36457126"/>
      <w:bookmarkStart w:id="1729" w:name="_Toc45028010"/>
      <w:bookmarkStart w:id="1730" w:name="_Toc45028845"/>
      <w:bookmarkStart w:id="1731" w:name="_Toc51867606"/>
      <w:bookmarkStart w:id="1732" w:name="_Toc82679010"/>
      <w:r w:rsidRPr="00B3056F">
        <w:t>6.1.3.13.2</w:t>
      </w:r>
      <w:r w:rsidRPr="00B3056F">
        <w:tab/>
        <w:t>Resource Definition</w:t>
      </w:r>
      <w:bookmarkEnd w:id="1726"/>
      <w:bookmarkEnd w:id="1727"/>
      <w:bookmarkEnd w:id="1728"/>
      <w:bookmarkEnd w:id="1729"/>
      <w:bookmarkEnd w:id="1730"/>
      <w:bookmarkEnd w:id="1731"/>
      <w:bookmarkEnd w:id="1732"/>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33" w:name="_Toc11338534"/>
      <w:bookmarkStart w:id="1734" w:name="_Toc27585166"/>
      <w:bookmarkStart w:id="1735" w:name="_Toc36457127"/>
      <w:bookmarkStart w:id="1736" w:name="_Toc45028011"/>
      <w:bookmarkStart w:id="1737" w:name="_Toc45028846"/>
      <w:bookmarkStart w:id="1738" w:name="_Toc51867607"/>
      <w:bookmarkStart w:id="1739" w:name="_Toc82679011"/>
      <w:r w:rsidRPr="00B3056F">
        <w:lastRenderedPageBreak/>
        <w:t>6.1.3.13.3</w:t>
      </w:r>
      <w:r w:rsidRPr="00B3056F">
        <w:tab/>
        <w:t>Resource Standard Methods</w:t>
      </w:r>
      <w:bookmarkEnd w:id="1733"/>
      <w:bookmarkEnd w:id="1734"/>
      <w:bookmarkEnd w:id="1735"/>
      <w:bookmarkEnd w:id="1736"/>
      <w:bookmarkEnd w:id="1737"/>
      <w:bookmarkEnd w:id="1738"/>
      <w:bookmarkEnd w:id="1739"/>
    </w:p>
    <w:p w14:paraId="7D412614" w14:textId="77777777" w:rsidR="00EF45DA" w:rsidRPr="00B3056F" w:rsidRDefault="00EF45DA" w:rsidP="00EF45DA">
      <w:pPr>
        <w:pStyle w:val="Heading6"/>
      </w:pPr>
      <w:bookmarkStart w:id="1740" w:name="_Toc11338535"/>
      <w:bookmarkStart w:id="1741" w:name="_Toc27585167"/>
      <w:bookmarkStart w:id="1742" w:name="_Toc36457128"/>
      <w:bookmarkStart w:id="1743" w:name="_Toc45028012"/>
      <w:bookmarkStart w:id="1744" w:name="_Toc45028847"/>
      <w:bookmarkStart w:id="1745" w:name="_Toc51867608"/>
      <w:bookmarkStart w:id="1746" w:name="_Toc82679012"/>
      <w:r w:rsidRPr="00B3056F">
        <w:t>6.1.3.13.3.1</w:t>
      </w:r>
      <w:r w:rsidRPr="00B3056F">
        <w:tab/>
        <w:t>PUT</w:t>
      </w:r>
      <w:bookmarkEnd w:id="1740"/>
      <w:bookmarkEnd w:id="1741"/>
      <w:bookmarkEnd w:id="1742"/>
      <w:bookmarkEnd w:id="1743"/>
      <w:bookmarkEnd w:id="1744"/>
      <w:bookmarkEnd w:id="1745"/>
      <w:bookmarkEnd w:id="1746"/>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47" w:name="_Toc11338536"/>
      <w:bookmarkStart w:id="1748" w:name="_Toc27585168"/>
      <w:bookmarkStart w:id="1749" w:name="_Toc36457129"/>
      <w:bookmarkStart w:id="1750" w:name="_Toc45028013"/>
      <w:bookmarkStart w:id="1751" w:name="_Toc45028848"/>
      <w:bookmarkStart w:id="1752" w:name="_Toc51867609"/>
      <w:bookmarkStart w:id="1753" w:name="_Toc82679013"/>
      <w:r w:rsidRPr="00B3056F">
        <w:t>6.1.3.14</w:t>
      </w:r>
      <w:r w:rsidRPr="00B3056F">
        <w:tab/>
        <w:t>Resource: TraceData</w:t>
      </w:r>
      <w:bookmarkEnd w:id="1747"/>
      <w:bookmarkEnd w:id="1748"/>
      <w:r w:rsidRPr="00B3056F">
        <w:t xml:space="preserve"> (Document)</w:t>
      </w:r>
      <w:bookmarkEnd w:id="1749"/>
      <w:bookmarkEnd w:id="1750"/>
      <w:bookmarkEnd w:id="1751"/>
      <w:bookmarkEnd w:id="1752"/>
      <w:bookmarkEnd w:id="1753"/>
    </w:p>
    <w:p w14:paraId="4D034F81" w14:textId="77777777" w:rsidR="00EF45DA" w:rsidRPr="00B3056F" w:rsidRDefault="00EF45DA" w:rsidP="00EF45DA">
      <w:pPr>
        <w:pStyle w:val="Heading5"/>
      </w:pPr>
      <w:bookmarkStart w:id="1754" w:name="_Toc11338537"/>
      <w:bookmarkStart w:id="1755" w:name="_Toc27585169"/>
      <w:bookmarkStart w:id="1756" w:name="_Toc36457130"/>
      <w:bookmarkStart w:id="1757" w:name="_Toc45028014"/>
      <w:bookmarkStart w:id="1758" w:name="_Toc45028849"/>
      <w:bookmarkStart w:id="1759" w:name="_Toc51867610"/>
      <w:bookmarkStart w:id="1760" w:name="_Toc82679014"/>
      <w:r w:rsidRPr="00B3056F">
        <w:t>6.1.3.14.1</w:t>
      </w:r>
      <w:r w:rsidRPr="00B3056F">
        <w:tab/>
        <w:t>Description</w:t>
      </w:r>
      <w:bookmarkEnd w:id="1754"/>
      <w:bookmarkEnd w:id="1755"/>
      <w:bookmarkEnd w:id="1756"/>
      <w:bookmarkEnd w:id="1757"/>
      <w:bookmarkEnd w:id="1758"/>
      <w:bookmarkEnd w:id="1759"/>
      <w:bookmarkEnd w:id="1760"/>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61" w:name="_Toc11338538"/>
      <w:bookmarkStart w:id="1762" w:name="_Toc27585170"/>
      <w:bookmarkStart w:id="1763" w:name="_Toc36457131"/>
      <w:bookmarkStart w:id="1764" w:name="_Toc45028015"/>
      <w:bookmarkStart w:id="1765" w:name="_Toc45028850"/>
      <w:bookmarkStart w:id="1766" w:name="_Toc51867611"/>
      <w:bookmarkStart w:id="1767" w:name="_Toc82679015"/>
      <w:r w:rsidRPr="00B3056F">
        <w:t>6.1.3.14.2</w:t>
      </w:r>
      <w:r w:rsidRPr="00B3056F">
        <w:tab/>
        <w:t>Resource Definition</w:t>
      </w:r>
      <w:bookmarkEnd w:id="1761"/>
      <w:bookmarkEnd w:id="1762"/>
      <w:bookmarkEnd w:id="1763"/>
      <w:bookmarkEnd w:id="1764"/>
      <w:bookmarkEnd w:id="1765"/>
      <w:bookmarkEnd w:id="1766"/>
      <w:bookmarkEnd w:id="1767"/>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68" w:name="_Toc11338539"/>
      <w:bookmarkStart w:id="1769" w:name="_Toc27585171"/>
      <w:bookmarkStart w:id="1770" w:name="_Toc36457132"/>
      <w:bookmarkStart w:id="1771" w:name="_Toc45028016"/>
      <w:bookmarkStart w:id="1772" w:name="_Toc45028851"/>
      <w:bookmarkStart w:id="1773" w:name="_Toc51867612"/>
      <w:bookmarkStart w:id="1774" w:name="_Toc82679016"/>
      <w:r w:rsidRPr="00B3056F">
        <w:t>6.1.3.14.3</w:t>
      </w:r>
      <w:r w:rsidRPr="00B3056F">
        <w:tab/>
        <w:t>Resource Standard Methods</w:t>
      </w:r>
      <w:bookmarkEnd w:id="1768"/>
      <w:bookmarkEnd w:id="1769"/>
      <w:bookmarkEnd w:id="1770"/>
      <w:bookmarkEnd w:id="1771"/>
      <w:bookmarkEnd w:id="1772"/>
      <w:bookmarkEnd w:id="1773"/>
      <w:bookmarkEnd w:id="1774"/>
    </w:p>
    <w:p w14:paraId="7B8341A1" w14:textId="77777777" w:rsidR="00EF45DA" w:rsidRPr="00B3056F" w:rsidRDefault="00EF45DA" w:rsidP="00EF45DA">
      <w:pPr>
        <w:pStyle w:val="Heading6"/>
      </w:pPr>
      <w:bookmarkStart w:id="1775" w:name="_Toc11338540"/>
      <w:bookmarkStart w:id="1776" w:name="_Toc27585172"/>
      <w:bookmarkStart w:id="1777" w:name="_Toc36457133"/>
      <w:bookmarkStart w:id="1778" w:name="_Toc45028017"/>
      <w:bookmarkStart w:id="1779" w:name="_Toc45028852"/>
      <w:bookmarkStart w:id="1780" w:name="_Toc51867613"/>
      <w:bookmarkStart w:id="1781" w:name="_Toc82679017"/>
      <w:r w:rsidRPr="00B3056F">
        <w:t>6.1.3.14.3.1</w:t>
      </w:r>
      <w:r w:rsidRPr="00B3056F">
        <w:tab/>
        <w:t>GET</w:t>
      </w:r>
      <w:bookmarkEnd w:id="1775"/>
      <w:bookmarkEnd w:id="1776"/>
      <w:bookmarkEnd w:id="1777"/>
      <w:bookmarkEnd w:id="1778"/>
      <w:bookmarkEnd w:id="1779"/>
      <w:bookmarkEnd w:id="1780"/>
      <w:bookmarkEnd w:id="1781"/>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82" w:name="_Toc11338541"/>
      <w:bookmarkStart w:id="1783" w:name="_Toc27585173"/>
      <w:bookmarkStart w:id="1784" w:name="_Toc36457134"/>
      <w:bookmarkStart w:id="1785" w:name="_Toc45028018"/>
      <w:bookmarkStart w:id="1786" w:name="_Toc45028853"/>
      <w:bookmarkStart w:id="1787" w:name="_Toc51867614"/>
      <w:bookmarkStart w:id="1788" w:name="_Toc82679018"/>
      <w:r w:rsidRPr="00B3056F">
        <w:t>6.1.3.15</w:t>
      </w:r>
      <w:r w:rsidRPr="00B3056F">
        <w:tab/>
        <w:t>Resource: SharedData</w:t>
      </w:r>
      <w:bookmarkEnd w:id="1782"/>
      <w:bookmarkEnd w:id="1783"/>
      <w:r w:rsidRPr="00B3056F">
        <w:t xml:space="preserve"> (Collection)</w:t>
      </w:r>
      <w:bookmarkEnd w:id="1784"/>
      <w:bookmarkEnd w:id="1785"/>
      <w:bookmarkEnd w:id="1786"/>
      <w:bookmarkEnd w:id="1787"/>
      <w:bookmarkEnd w:id="1788"/>
    </w:p>
    <w:p w14:paraId="5EB17EF9" w14:textId="77777777" w:rsidR="00EF45DA" w:rsidRPr="00B3056F" w:rsidRDefault="00EF45DA" w:rsidP="00EF45DA">
      <w:pPr>
        <w:pStyle w:val="Heading5"/>
      </w:pPr>
      <w:bookmarkStart w:id="1789" w:name="_Toc11338542"/>
      <w:bookmarkStart w:id="1790" w:name="_Toc27585174"/>
      <w:bookmarkStart w:id="1791" w:name="_Toc36457135"/>
      <w:bookmarkStart w:id="1792" w:name="_Toc45028019"/>
      <w:bookmarkStart w:id="1793" w:name="_Toc45028854"/>
      <w:bookmarkStart w:id="1794" w:name="_Toc51867615"/>
      <w:bookmarkStart w:id="1795" w:name="_Toc82679019"/>
      <w:r w:rsidRPr="00B3056F">
        <w:t>6.1.3.15.1</w:t>
      </w:r>
      <w:r w:rsidRPr="00B3056F">
        <w:tab/>
        <w:t>Description</w:t>
      </w:r>
      <w:bookmarkEnd w:id="1789"/>
      <w:bookmarkEnd w:id="1790"/>
      <w:bookmarkEnd w:id="1791"/>
      <w:bookmarkEnd w:id="1792"/>
      <w:bookmarkEnd w:id="1793"/>
      <w:bookmarkEnd w:id="1794"/>
      <w:bookmarkEnd w:id="1795"/>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96" w:name="_Toc11338543"/>
      <w:bookmarkStart w:id="1797" w:name="_Toc27585175"/>
      <w:bookmarkStart w:id="1798" w:name="_Toc36457136"/>
      <w:bookmarkStart w:id="1799" w:name="_Toc45028020"/>
      <w:bookmarkStart w:id="1800" w:name="_Toc45028855"/>
      <w:bookmarkStart w:id="1801" w:name="_Toc51867616"/>
      <w:bookmarkStart w:id="1802" w:name="_Toc82679020"/>
      <w:r w:rsidRPr="00B3056F">
        <w:lastRenderedPageBreak/>
        <w:t>6.1.3.15.2</w:t>
      </w:r>
      <w:r w:rsidRPr="00B3056F">
        <w:tab/>
        <w:t>Resource Definition</w:t>
      </w:r>
      <w:bookmarkEnd w:id="1796"/>
      <w:bookmarkEnd w:id="1797"/>
      <w:bookmarkEnd w:id="1798"/>
      <w:bookmarkEnd w:id="1799"/>
      <w:bookmarkEnd w:id="1800"/>
      <w:bookmarkEnd w:id="1801"/>
      <w:bookmarkEnd w:id="1802"/>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803" w:name="_Toc11338544"/>
      <w:bookmarkStart w:id="1804" w:name="_Toc27585176"/>
      <w:bookmarkStart w:id="1805" w:name="_Toc36457137"/>
      <w:bookmarkStart w:id="1806" w:name="_Toc45028021"/>
      <w:bookmarkStart w:id="1807" w:name="_Toc45028856"/>
      <w:bookmarkStart w:id="1808" w:name="_Toc51867617"/>
      <w:bookmarkStart w:id="1809" w:name="_Toc82679021"/>
      <w:r w:rsidRPr="00B3056F">
        <w:t>6.1.3.15.3</w:t>
      </w:r>
      <w:r w:rsidRPr="00B3056F">
        <w:tab/>
        <w:t>Resource Standard Methods</w:t>
      </w:r>
      <w:bookmarkEnd w:id="1803"/>
      <w:bookmarkEnd w:id="1804"/>
      <w:bookmarkEnd w:id="1805"/>
      <w:bookmarkEnd w:id="1806"/>
      <w:bookmarkEnd w:id="1807"/>
      <w:bookmarkEnd w:id="1808"/>
      <w:bookmarkEnd w:id="1809"/>
    </w:p>
    <w:p w14:paraId="5A63DA8D" w14:textId="77777777" w:rsidR="00EF45DA" w:rsidRPr="00B3056F" w:rsidRDefault="00EF45DA" w:rsidP="00EF45DA">
      <w:pPr>
        <w:pStyle w:val="Heading6"/>
      </w:pPr>
      <w:bookmarkStart w:id="1810" w:name="_Toc11338545"/>
      <w:bookmarkStart w:id="1811" w:name="_Toc27585177"/>
      <w:bookmarkStart w:id="1812" w:name="_Toc36457138"/>
      <w:bookmarkStart w:id="1813" w:name="_Toc45028022"/>
      <w:bookmarkStart w:id="1814" w:name="_Toc45028857"/>
      <w:bookmarkStart w:id="1815" w:name="_Toc51867618"/>
      <w:bookmarkStart w:id="1816" w:name="_Hlk517692056"/>
      <w:bookmarkStart w:id="1817" w:name="_Toc82679022"/>
      <w:r w:rsidRPr="00B3056F">
        <w:t>6.1.3.15.3.1</w:t>
      </w:r>
      <w:r w:rsidRPr="00B3056F">
        <w:tab/>
        <w:t>GET</w:t>
      </w:r>
      <w:bookmarkEnd w:id="1810"/>
      <w:bookmarkEnd w:id="1811"/>
      <w:bookmarkEnd w:id="1812"/>
      <w:bookmarkEnd w:id="1813"/>
      <w:bookmarkEnd w:id="1814"/>
      <w:bookmarkEnd w:id="1815"/>
      <w:bookmarkEnd w:id="1817"/>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18" w:name="_Toc11338546"/>
      <w:bookmarkStart w:id="1819" w:name="_Toc27585178"/>
      <w:bookmarkStart w:id="1820" w:name="_Toc36457139"/>
      <w:bookmarkStart w:id="1821" w:name="_Toc45028023"/>
      <w:bookmarkStart w:id="1822" w:name="_Toc45028858"/>
      <w:bookmarkStart w:id="1823" w:name="_Toc51867619"/>
      <w:bookmarkStart w:id="1824" w:name="_Toc82679023"/>
      <w:bookmarkEnd w:id="1816"/>
      <w:r w:rsidRPr="00B3056F">
        <w:t>6.1.3.16</w:t>
      </w:r>
      <w:r w:rsidRPr="00B3056F">
        <w:tab/>
        <w:t>Resource: SharedDataSubscriptions</w:t>
      </w:r>
      <w:bookmarkEnd w:id="1818"/>
      <w:bookmarkEnd w:id="1819"/>
      <w:r w:rsidRPr="00B3056F">
        <w:t xml:space="preserve"> (Collection)</w:t>
      </w:r>
      <w:bookmarkEnd w:id="1820"/>
      <w:bookmarkEnd w:id="1821"/>
      <w:bookmarkEnd w:id="1822"/>
      <w:bookmarkEnd w:id="1823"/>
      <w:bookmarkEnd w:id="1824"/>
    </w:p>
    <w:p w14:paraId="5F35C33B" w14:textId="77777777" w:rsidR="00EF45DA" w:rsidRPr="00B3056F" w:rsidRDefault="00EF45DA" w:rsidP="00EF45DA">
      <w:pPr>
        <w:pStyle w:val="Heading5"/>
      </w:pPr>
      <w:bookmarkStart w:id="1825" w:name="_Toc11338547"/>
      <w:bookmarkStart w:id="1826" w:name="_Toc27585179"/>
      <w:bookmarkStart w:id="1827" w:name="_Toc36457140"/>
      <w:bookmarkStart w:id="1828" w:name="_Toc45028024"/>
      <w:bookmarkStart w:id="1829" w:name="_Toc45028859"/>
      <w:bookmarkStart w:id="1830" w:name="_Toc51867620"/>
      <w:bookmarkStart w:id="1831" w:name="_Toc82679024"/>
      <w:r w:rsidRPr="00B3056F">
        <w:t>6.1.3.16.1</w:t>
      </w:r>
      <w:r w:rsidRPr="00B3056F">
        <w:tab/>
        <w:t>Description</w:t>
      </w:r>
      <w:bookmarkEnd w:id="1825"/>
      <w:bookmarkEnd w:id="1826"/>
      <w:bookmarkEnd w:id="1827"/>
      <w:bookmarkEnd w:id="1828"/>
      <w:bookmarkEnd w:id="1829"/>
      <w:bookmarkEnd w:id="1830"/>
      <w:bookmarkEnd w:id="1831"/>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32" w:name="_Toc11338548"/>
      <w:bookmarkStart w:id="1833" w:name="_Toc27585180"/>
      <w:bookmarkStart w:id="1834" w:name="_Toc36457141"/>
      <w:bookmarkStart w:id="1835" w:name="_Toc45028025"/>
      <w:bookmarkStart w:id="1836" w:name="_Toc45028860"/>
      <w:bookmarkStart w:id="1837" w:name="_Toc51867621"/>
      <w:bookmarkStart w:id="1838" w:name="_Toc82679025"/>
      <w:r w:rsidRPr="00B3056F">
        <w:t>6.1.3.16.2</w:t>
      </w:r>
      <w:r w:rsidRPr="00B3056F">
        <w:tab/>
        <w:t>Resource Definition</w:t>
      </w:r>
      <w:bookmarkEnd w:id="1832"/>
      <w:bookmarkEnd w:id="1833"/>
      <w:bookmarkEnd w:id="1834"/>
      <w:bookmarkEnd w:id="1835"/>
      <w:bookmarkEnd w:id="1836"/>
      <w:bookmarkEnd w:id="1837"/>
      <w:bookmarkEnd w:id="1838"/>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39" w:name="_Toc11338549"/>
      <w:bookmarkStart w:id="1840" w:name="_Toc27585181"/>
      <w:bookmarkStart w:id="1841" w:name="_Toc36457142"/>
      <w:bookmarkStart w:id="1842" w:name="_Toc45028026"/>
      <w:bookmarkStart w:id="1843" w:name="_Toc45028861"/>
      <w:bookmarkStart w:id="1844" w:name="_Toc51867622"/>
      <w:bookmarkStart w:id="1845" w:name="_Toc82679026"/>
      <w:r w:rsidRPr="00B3056F">
        <w:t>6.1.3.16.3</w:t>
      </w:r>
      <w:r w:rsidRPr="00B3056F">
        <w:tab/>
        <w:t>Resource Standard Methods</w:t>
      </w:r>
      <w:bookmarkEnd w:id="1839"/>
      <w:bookmarkEnd w:id="1840"/>
      <w:bookmarkEnd w:id="1841"/>
      <w:bookmarkEnd w:id="1842"/>
      <w:bookmarkEnd w:id="1843"/>
      <w:bookmarkEnd w:id="1844"/>
      <w:bookmarkEnd w:id="1845"/>
    </w:p>
    <w:p w14:paraId="2FDCA46B" w14:textId="77777777" w:rsidR="00EF45DA" w:rsidRPr="00B3056F" w:rsidRDefault="00EF45DA" w:rsidP="00EF45DA">
      <w:pPr>
        <w:pStyle w:val="Heading6"/>
      </w:pPr>
      <w:bookmarkStart w:id="1846" w:name="_Toc11338550"/>
      <w:bookmarkStart w:id="1847" w:name="_Toc27585182"/>
      <w:bookmarkStart w:id="1848" w:name="_Toc36457143"/>
      <w:bookmarkStart w:id="1849" w:name="_Toc45028027"/>
      <w:bookmarkStart w:id="1850" w:name="_Toc45028862"/>
      <w:bookmarkStart w:id="1851" w:name="_Toc51867623"/>
      <w:bookmarkStart w:id="1852" w:name="_Toc82679027"/>
      <w:r w:rsidRPr="00B3056F">
        <w:t>6.1.3.16.3.1</w:t>
      </w:r>
      <w:r w:rsidRPr="00B3056F">
        <w:tab/>
        <w:t>POST</w:t>
      </w:r>
      <w:bookmarkEnd w:id="1846"/>
      <w:bookmarkEnd w:id="1847"/>
      <w:bookmarkEnd w:id="1848"/>
      <w:bookmarkEnd w:id="1849"/>
      <w:bookmarkEnd w:id="1850"/>
      <w:bookmarkEnd w:id="1851"/>
      <w:bookmarkEnd w:id="1852"/>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53" w:name="_Toc11338551"/>
      <w:bookmarkStart w:id="1854" w:name="_Toc27585183"/>
      <w:bookmarkStart w:id="1855"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56" w:name="_Toc45028028"/>
      <w:bookmarkStart w:id="1857" w:name="_Toc45028863"/>
      <w:bookmarkStart w:id="1858" w:name="_Toc51867624"/>
      <w:bookmarkStart w:id="1859" w:name="_Toc82679028"/>
      <w:r w:rsidRPr="00B3056F">
        <w:t>6.1.3.17</w:t>
      </w:r>
      <w:r w:rsidRPr="00B3056F">
        <w:tab/>
        <w:t>Resource: Individual subscription</w:t>
      </w:r>
      <w:bookmarkEnd w:id="1853"/>
      <w:bookmarkEnd w:id="1854"/>
      <w:r w:rsidRPr="00B3056F">
        <w:t xml:space="preserve"> (Document)</w:t>
      </w:r>
      <w:bookmarkEnd w:id="1855"/>
      <w:bookmarkEnd w:id="1856"/>
      <w:bookmarkEnd w:id="1857"/>
      <w:bookmarkEnd w:id="1858"/>
      <w:bookmarkEnd w:id="1859"/>
    </w:p>
    <w:p w14:paraId="10011021" w14:textId="77777777" w:rsidR="00EF45DA" w:rsidRPr="00B3056F" w:rsidRDefault="00EF45DA" w:rsidP="00EF45DA">
      <w:pPr>
        <w:pStyle w:val="Heading5"/>
      </w:pPr>
      <w:bookmarkStart w:id="1860" w:name="_Toc11338552"/>
      <w:bookmarkStart w:id="1861" w:name="_Toc27585184"/>
      <w:bookmarkStart w:id="1862" w:name="_Toc36457145"/>
      <w:bookmarkStart w:id="1863" w:name="_Toc45028029"/>
      <w:bookmarkStart w:id="1864" w:name="_Toc45028864"/>
      <w:bookmarkStart w:id="1865" w:name="_Toc51867625"/>
      <w:bookmarkStart w:id="1866" w:name="_Toc82679029"/>
      <w:r w:rsidRPr="00B3056F">
        <w:t>6.1.3.17.1</w:t>
      </w:r>
      <w:r w:rsidRPr="00B3056F">
        <w:tab/>
        <w:t>Description</w:t>
      </w:r>
      <w:bookmarkEnd w:id="1860"/>
      <w:bookmarkEnd w:id="1861"/>
      <w:bookmarkEnd w:id="1862"/>
      <w:bookmarkEnd w:id="1863"/>
      <w:bookmarkEnd w:id="1864"/>
      <w:bookmarkEnd w:id="1865"/>
      <w:bookmarkEnd w:id="1866"/>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67" w:name="_Toc11338553"/>
      <w:bookmarkStart w:id="1868" w:name="_Toc27585185"/>
      <w:bookmarkStart w:id="1869" w:name="_Toc36457146"/>
      <w:bookmarkStart w:id="1870" w:name="_Toc45028030"/>
      <w:bookmarkStart w:id="1871" w:name="_Toc45028865"/>
      <w:bookmarkStart w:id="1872" w:name="_Toc51867626"/>
      <w:bookmarkStart w:id="1873" w:name="_Toc82679030"/>
      <w:r w:rsidRPr="00B3056F">
        <w:t>6.1.3.17.2</w:t>
      </w:r>
      <w:r w:rsidRPr="00B3056F">
        <w:tab/>
        <w:t>Resource Definition</w:t>
      </w:r>
      <w:bookmarkEnd w:id="1867"/>
      <w:bookmarkEnd w:id="1868"/>
      <w:bookmarkEnd w:id="1869"/>
      <w:bookmarkEnd w:id="1870"/>
      <w:bookmarkEnd w:id="1871"/>
      <w:bookmarkEnd w:id="1872"/>
      <w:bookmarkEnd w:id="1873"/>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74" w:name="_Toc11338554"/>
      <w:bookmarkStart w:id="1875" w:name="_Toc27585186"/>
      <w:bookmarkStart w:id="1876" w:name="_Toc36457147"/>
      <w:bookmarkStart w:id="1877" w:name="_Toc45028031"/>
      <w:bookmarkStart w:id="1878" w:name="_Toc45028866"/>
      <w:bookmarkStart w:id="1879" w:name="_Toc51867627"/>
      <w:bookmarkStart w:id="1880" w:name="_Toc82679031"/>
      <w:r w:rsidRPr="00B3056F">
        <w:t>6.1.3.17.3</w:t>
      </w:r>
      <w:r w:rsidRPr="00B3056F">
        <w:tab/>
        <w:t>Resource Standard Methods</w:t>
      </w:r>
      <w:bookmarkEnd w:id="1874"/>
      <w:bookmarkEnd w:id="1875"/>
      <w:bookmarkEnd w:id="1876"/>
      <w:bookmarkEnd w:id="1877"/>
      <w:bookmarkEnd w:id="1878"/>
      <w:bookmarkEnd w:id="1879"/>
      <w:bookmarkEnd w:id="1880"/>
    </w:p>
    <w:p w14:paraId="6A671601" w14:textId="77777777" w:rsidR="00EF45DA" w:rsidRPr="00B3056F" w:rsidRDefault="00EF45DA" w:rsidP="00EF45DA">
      <w:pPr>
        <w:pStyle w:val="Heading6"/>
      </w:pPr>
      <w:bookmarkStart w:id="1881" w:name="_Toc11338555"/>
      <w:bookmarkStart w:id="1882" w:name="_Toc27585187"/>
      <w:bookmarkStart w:id="1883" w:name="_Toc36457148"/>
      <w:bookmarkStart w:id="1884" w:name="_Toc45028032"/>
      <w:bookmarkStart w:id="1885" w:name="_Toc45028867"/>
      <w:bookmarkStart w:id="1886" w:name="_Toc51867628"/>
      <w:bookmarkStart w:id="1887" w:name="_Toc82679032"/>
      <w:r w:rsidRPr="00B3056F">
        <w:t>6.1.3.17.3.1</w:t>
      </w:r>
      <w:r w:rsidRPr="00B3056F">
        <w:tab/>
        <w:t>DELETE</w:t>
      </w:r>
      <w:bookmarkEnd w:id="1881"/>
      <w:bookmarkEnd w:id="1882"/>
      <w:bookmarkEnd w:id="1883"/>
      <w:bookmarkEnd w:id="1884"/>
      <w:bookmarkEnd w:id="1885"/>
      <w:bookmarkEnd w:id="1886"/>
      <w:bookmarkEnd w:id="188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888" w:name="_Toc11338556"/>
      <w:bookmarkStart w:id="1889" w:name="_Toc27585188"/>
      <w:bookmarkStart w:id="1890" w:name="_Toc36457149"/>
      <w:bookmarkStart w:id="1891" w:name="_Toc45028033"/>
      <w:bookmarkStart w:id="1892" w:name="_Toc45028868"/>
      <w:bookmarkStart w:id="1893" w:name="_Toc51867629"/>
      <w:bookmarkStart w:id="1894" w:name="_Toc82679033"/>
      <w:r w:rsidRPr="00B3056F">
        <w:t>6.1.3.17.3.2</w:t>
      </w:r>
      <w:r w:rsidRPr="00B3056F">
        <w:tab/>
        <w:t>PATCH</w:t>
      </w:r>
      <w:bookmarkEnd w:id="1888"/>
      <w:bookmarkEnd w:id="1889"/>
      <w:bookmarkEnd w:id="1890"/>
      <w:bookmarkEnd w:id="1891"/>
      <w:bookmarkEnd w:id="1892"/>
      <w:bookmarkEnd w:id="1893"/>
      <w:bookmarkEnd w:id="1894"/>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95" w:name="_Toc11338557"/>
      <w:bookmarkStart w:id="1896" w:name="_Toc27585189"/>
      <w:bookmarkStart w:id="1897" w:name="_Toc36457150"/>
      <w:bookmarkStart w:id="1898" w:name="_Toc45028034"/>
      <w:bookmarkStart w:id="1899" w:name="_Toc45028869"/>
      <w:bookmarkStart w:id="1900" w:name="_Toc51867630"/>
      <w:bookmarkStart w:id="1901" w:name="_Toc82679034"/>
      <w:r w:rsidRPr="00B3056F">
        <w:t>6.1.3.18</w:t>
      </w:r>
      <w:r w:rsidRPr="00B3056F">
        <w:tab/>
        <w:t>Resource: UeContextInSmsfData</w:t>
      </w:r>
      <w:bookmarkEnd w:id="1895"/>
      <w:bookmarkEnd w:id="1896"/>
      <w:r w:rsidRPr="00B3056F">
        <w:t xml:space="preserve"> (Document)</w:t>
      </w:r>
      <w:bookmarkEnd w:id="1897"/>
      <w:bookmarkEnd w:id="1898"/>
      <w:bookmarkEnd w:id="1899"/>
      <w:bookmarkEnd w:id="1900"/>
      <w:bookmarkEnd w:id="1901"/>
    </w:p>
    <w:p w14:paraId="70B13EE5" w14:textId="77777777" w:rsidR="00EF45DA" w:rsidRPr="00B3056F" w:rsidRDefault="00EF45DA" w:rsidP="00EF45DA">
      <w:pPr>
        <w:pStyle w:val="Heading5"/>
      </w:pPr>
      <w:bookmarkStart w:id="1902" w:name="_Toc11338558"/>
      <w:bookmarkStart w:id="1903" w:name="_Toc27585190"/>
      <w:bookmarkStart w:id="1904" w:name="_Toc36457151"/>
      <w:bookmarkStart w:id="1905" w:name="_Toc45028035"/>
      <w:bookmarkStart w:id="1906" w:name="_Toc45028870"/>
      <w:bookmarkStart w:id="1907" w:name="_Toc51867631"/>
      <w:bookmarkStart w:id="1908" w:name="_Toc82679035"/>
      <w:r w:rsidRPr="00B3056F">
        <w:t>6.1.3.18.1</w:t>
      </w:r>
      <w:r w:rsidRPr="00B3056F">
        <w:tab/>
        <w:t>Description</w:t>
      </w:r>
      <w:bookmarkEnd w:id="1902"/>
      <w:bookmarkEnd w:id="1903"/>
      <w:bookmarkEnd w:id="1904"/>
      <w:bookmarkEnd w:id="1905"/>
      <w:bookmarkEnd w:id="1906"/>
      <w:bookmarkEnd w:id="1907"/>
      <w:bookmarkEnd w:id="1908"/>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909" w:name="_Toc11338559"/>
      <w:bookmarkStart w:id="1910" w:name="_Toc27585191"/>
      <w:bookmarkStart w:id="1911" w:name="_Toc36457152"/>
      <w:bookmarkStart w:id="1912" w:name="_Toc45028036"/>
      <w:bookmarkStart w:id="1913" w:name="_Toc45028871"/>
      <w:bookmarkStart w:id="1914" w:name="_Toc51867632"/>
      <w:bookmarkStart w:id="1915" w:name="_Toc82679036"/>
      <w:r w:rsidRPr="00B3056F">
        <w:t>6.1.3.18.2</w:t>
      </w:r>
      <w:r w:rsidRPr="00B3056F">
        <w:tab/>
        <w:t>Resource Definition</w:t>
      </w:r>
      <w:bookmarkEnd w:id="1909"/>
      <w:bookmarkEnd w:id="1910"/>
      <w:bookmarkEnd w:id="1911"/>
      <w:bookmarkEnd w:id="1912"/>
      <w:bookmarkEnd w:id="1913"/>
      <w:bookmarkEnd w:id="1914"/>
      <w:bookmarkEnd w:id="1915"/>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16" w:name="_Toc11338560"/>
      <w:bookmarkStart w:id="1917" w:name="_Toc27585192"/>
      <w:bookmarkStart w:id="1918" w:name="_Toc36457153"/>
      <w:bookmarkStart w:id="1919" w:name="_Toc45028037"/>
      <w:bookmarkStart w:id="1920" w:name="_Toc45028872"/>
      <w:bookmarkStart w:id="1921" w:name="_Toc51867633"/>
      <w:bookmarkStart w:id="1922" w:name="_Toc82679037"/>
      <w:r w:rsidRPr="00B3056F">
        <w:t>6.1.3.18.3</w:t>
      </w:r>
      <w:r w:rsidRPr="00B3056F">
        <w:tab/>
        <w:t>Resource Standard Methods</w:t>
      </w:r>
      <w:bookmarkEnd w:id="1916"/>
      <w:bookmarkEnd w:id="1917"/>
      <w:bookmarkEnd w:id="1918"/>
      <w:bookmarkEnd w:id="1919"/>
      <w:bookmarkEnd w:id="1920"/>
      <w:bookmarkEnd w:id="1921"/>
      <w:bookmarkEnd w:id="1922"/>
    </w:p>
    <w:p w14:paraId="7BEC22E8" w14:textId="77777777" w:rsidR="00EF45DA" w:rsidRPr="00B3056F" w:rsidRDefault="00EF45DA" w:rsidP="00EF45DA">
      <w:pPr>
        <w:pStyle w:val="Heading6"/>
      </w:pPr>
      <w:bookmarkStart w:id="1923" w:name="_Toc11338561"/>
      <w:bookmarkStart w:id="1924" w:name="_Toc27585193"/>
      <w:bookmarkStart w:id="1925" w:name="_Toc36457154"/>
      <w:bookmarkStart w:id="1926" w:name="_Toc45028038"/>
      <w:bookmarkStart w:id="1927" w:name="_Toc45028873"/>
      <w:bookmarkStart w:id="1928" w:name="_Toc51867634"/>
      <w:bookmarkStart w:id="1929" w:name="_Toc82679038"/>
      <w:r w:rsidRPr="00B3056F">
        <w:t>6.1.3.18.3.1</w:t>
      </w:r>
      <w:r w:rsidRPr="00B3056F">
        <w:tab/>
        <w:t>GET</w:t>
      </w:r>
      <w:bookmarkEnd w:id="1923"/>
      <w:bookmarkEnd w:id="1924"/>
      <w:bookmarkEnd w:id="1925"/>
      <w:bookmarkEnd w:id="1926"/>
      <w:bookmarkEnd w:id="1927"/>
      <w:bookmarkEnd w:id="1928"/>
      <w:bookmarkEnd w:id="1929"/>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30" w:name="_Toc11338562"/>
      <w:bookmarkStart w:id="1931" w:name="_Toc27585194"/>
      <w:bookmarkStart w:id="1932" w:name="_Toc36457155"/>
      <w:bookmarkStart w:id="1933" w:name="_Toc45028039"/>
      <w:bookmarkStart w:id="1934" w:name="_Toc45028874"/>
      <w:bookmarkStart w:id="1935" w:name="_Toc51867635"/>
      <w:bookmarkStart w:id="1936" w:name="_Toc82679039"/>
      <w:r w:rsidRPr="00B3056F">
        <w:t>6.1.3.19</w:t>
      </w:r>
      <w:r w:rsidRPr="00B3056F">
        <w:tab/>
        <w:t xml:space="preserve">Resource: </w:t>
      </w:r>
      <w:r w:rsidRPr="00B3056F">
        <w:rPr>
          <w:rFonts w:hint="eastAsia"/>
          <w:lang w:eastAsia="zh-CN"/>
        </w:rPr>
        <w:t>Upu</w:t>
      </w:r>
      <w:r w:rsidRPr="00B3056F">
        <w:t>Ack</w:t>
      </w:r>
      <w:bookmarkEnd w:id="1930"/>
      <w:bookmarkEnd w:id="1931"/>
      <w:r w:rsidRPr="00B3056F">
        <w:t xml:space="preserve"> (Document)</w:t>
      </w:r>
      <w:bookmarkEnd w:id="1932"/>
      <w:bookmarkEnd w:id="1933"/>
      <w:bookmarkEnd w:id="1934"/>
      <w:bookmarkEnd w:id="1935"/>
      <w:bookmarkEnd w:id="1936"/>
    </w:p>
    <w:p w14:paraId="3623EAFA" w14:textId="77777777" w:rsidR="00EF45DA" w:rsidRPr="00B3056F" w:rsidRDefault="00EF45DA" w:rsidP="00EF45DA">
      <w:pPr>
        <w:pStyle w:val="Heading5"/>
      </w:pPr>
      <w:bookmarkStart w:id="1937" w:name="_Toc11338563"/>
      <w:bookmarkStart w:id="1938" w:name="_Toc27585195"/>
      <w:bookmarkStart w:id="1939" w:name="_Toc36457156"/>
      <w:bookmarkStart w:id="1940" w:name="_Toc45028040"/>
      <w:bookmarkStart w:id="1941" w:name="_Toc45028875"/>
      <w:bookmarkStart w:id="1942" w:name="_Toc51867636"/>
      <w:bookmarkStart w:id="1943" w:name="_Toc82679040"/>
      <w:r w:rsidRPr="00B3056F">
        <w:t>6.1.3.19.1</w:t>
      </w:r>
      <w:r w:rsidRPr="00B3056F">
        <w:tab/>
        <w:t>Description</w:t>
      </w:r>
      <w:bookmarkEnd w:id="1937"/>
      <w:bookmarkEnd w:id="1938"/>
      <w:bookmarkEnd w:id="1939"/>
      <w:bookmarkEnd w:id="1940"/>
      <w:bookmarkEnd w:id="1941"/>
      <w:bookmarkEnd w:id="1942"/>
      <w:bookmarkEnd w:id="1943"/>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44" w:name="_Toc11338564"/>
      <w:bookmarkStart w:id="1945" w:name="_Toc27585196"/>
      <w:bookmarkStart w:id="1946" w:name="_Toc36457157"/>
      <w:bookmarkStart w:id="1947" w:name="_Toc45028041"/>
      <w:bookmarkStart w:id="1948" w:name="_Toc45028876"/>
      <w:bookmarkStart w:id="1949" w:name="_Toc51867637"/>
      <w:bookmarkStart w:id="1950" w:name="_Toc82679041"/>
      <w:r w:rsidRPr="00B3056F">
        <w:t>6.1.3.19.2</w:t>
      </w:r>
      <w:r w:rsidRPr="00B3056F">
        <w:tab/>
        <w:t>Resource Definition</w:t>
      </w:r>
      <w:bookmarkEnd w:id="1944"/>
      <w:bookmarkEnd w:id="1945"/>
      <w:bookmarkEnd w:id="1946"/>
      <w:bookmarkEnd w:id="1947"/>
      <w:bookmarkEnd w:id="1948"/>
      <w:bookmarkEnd w:id="1949"/>
      <w:bookmarkEnd w:id="1950"/>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51" w:name="_Toc11338565"/>
      <w:bookmarkStart w:id="1952" w:name="_Toc27585197"/>
      <w:bookmarkStart w:id="1953" w:name="_Toc36457158"/>
      <w:bookmarkStart w:id="1954" w:name="_Toc45028042"/>
      <w:bookmarkStart w:id="1955" w:name="_Toc45028877"/>
      <w:bookmarkStart w:id="1956" w:name="_Toc51867638"/>
      <w:bookmarkStart w:id="1957" w:name="_Toc82679042"/>
      <w:r w:rsidRPr="00B3056F">
        <w:t>6.1.3.19.3</w:t>
      </w:r>
      <w:r w:rsidRPr="00B3056F">
        <w:tab/>
        <w:t>Resource Standard Methods</w:t>
      </w:r>
      <w:bookmarkEnd w:id="1951"/>
      <w:bookmarkEnd w:id="1952"/>
      <w:bookmarkEnd w:id="1953"/>
      <w:bookmarkEnd w:id="1954"/>
      <w:bookmarkEnd w:id="1955"/>
      <w:bookmarkEnd w:id="1956"/>
      <w:bookmarkEnd w:id="1957"/>
    </w:p>
    <w:p w14:paraId="1A928AE0" w14:textId="77777777" w:rsidR="00EF45DA" w:rsidRPr="00B3056F" w:rsidRDefault="00EF45DA" w:rsidP="00EF45DA">
      <w:pPr>
        <w:pStyle w:val="Heading6"/>
      </w:pPr>
      <w:bookmarkStart w:id="1958" w:name="_Toc11338566"/>
      <w:bookmarkStart w:id="1959" w:name="_Toc27585198"/>
      <w:bookmarkStart w:id="1960" w:name="_Toc36457159"/>
      <w:bookmarkStart w:id="1961" w:name="_Toc45028043"/>
      <w:bookmarkStart w:id="1962" w:name="_Toc45028878"/>
      <w:bookmarkStart w:id="1963" w:name="_Toc51867639"/>
      <w:bookmarkStart w:id="1964" w:name="_Toc82679043"/>
      <w:r w:rsidRPr="00B3056F">
        <w:t>6.1.3.19.3.1</w:t>
      </w:r>
      <w:r w:rsidRPr="00B3056F">
        <w:tab/>
        <w:t>PUT</w:t>
      </w:r>
      <w:bookmarkEnd w:id="1958"/>
      <w:bookmarkEnd w:id="1959"/>
      <w:bookmarkEnd w:id="1960"/>
      <w:bookmarkEnd w:id="1961"/>
      <w:bookmarkEnd w:id="1962"/>
      <w:bookmarkEnd w:id="1963"/>
      <w:bookmarkEnd w:id="1964"/>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965" w:name="_Toc11338567"/>
      <w:bookmarkStart w:id="1966" w:name="_Toc27585199"/>
      <w:bookmarkStart w:id="1967" w:name="_Toc36457160"/>
      <w:bookmarkStart w:id="1968" w:name="_Toc45028044"/>
      <w:bookmarkStart w:id="1969" w:name="_Toc45028879"/>
      <w:bookmarkStart w:id="1970" w:name="_Toc51867640"/>
      <w:bookmarkStart w:id="1971" w:name="_Toc82679044"/>
      <w:r w:rsidRPr="00B3056F">
        <w:t>6.1.3.20</w:t>
      </w:r>
      <w:r w:rsidRPr="00B3056F">
        <w:tab/>
        <w:t>Resource: GroupIdentifiers</w:t>
      </w:r>
      <w:bookmarkEnd w:id="1965"/>
      <w:bookmarkEnd w:id="1966"/>
      <w:r w:rsidRPr="00B3056F">
        <w:t xml:space="preserve"> (Document)</w:t>
      </w:r>
      <w:bookmarkEnd w:id="1967"/>
      <w:bookmarkEnd w:id="1968"/>
      <w:bookmarkEnd w:id="1969"/>
      <w:bookmarkEnd w:id="1970"/>
      <w:bookmarkEnd w:id="1971"/>
    </w:p>
    <w:p w14:paraId="7DA8D8B9" w14:textId="77777777" w:rsidR="00EF45DA" w:rsidRPr="00B3056F" w:rsidRDefault="00EF45DA" w:rsidP="00EF45DA">
      <w:pPr>
        <w:pStyle w:val="Heading5"/>
      </w:pPr>
      <w:bookmarkStart w:id="1972" w:name="_Toc11338568"/>
      <w:bookmarkStart w:id="1973" w:name="_Toc27585200"/>
      <w:bookmarkStart w:id="1974" w:name="_Toc36457161"/>
      <w:bookmarkStart w:id="1975" w:name="_Toc45028045"/>
      <w:bookmarkStart w:id="1976" w:name="_Toc45028880"/>
      <w:bookmarkStart w:id="1977" w:name="_Toc51867641"/>
      <w:bookmarkStart w:id="1978" w:name="_Toc82679045"/>
      <w:r w:rsidRPr="00B3056F">
        <w:t>6.1.3.20.1</w:t>
      </w:r>
      <w:r w:rsidRPr="00B3056F">
        <w:tab/>
        <w:t>Description</w:t>
      </w:r>
      <w:bookmarkEnd w:id="1972"/>
      <w:bookmarkEnd w:id="1973"/>
      <w:bookmarkEnd w:id="1974"/>
      <w:bookmarkEnd w:id="1975"/>
      <w:bookmarkEnd w:id="1976"/>
      <w:bookmarkEnd w:id="1977"/>
      <w:bookmarkEnd w:id="1978"/>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79" w:name="_Toc11338569"/>
      <w:bookmarkStart w:id="1980" w:name="_Toc27585201"/>
      <w:bookmarkStart w:id="1981" w:name="_Toc36457162"/>
      <w:bookmarkStart w:id="1982" w:name="_Toc45028046"/>
      <w:bookmarkStart w:id="1983" w:name="_Toc45028881"/>
      <w:bookmarkStart w:id="1984" w:name="_Toc51867642"/>
      <w:bookmarkStart w:id="1985" w:name="_Toc82679046"/>
      <w:r w:rsidRPr="00B3056F">
        <w:t>6.1.3.20.2</w:t>
      </w:r>
      <w:r w:rsidRPr="00B3056F">
        <w:tab/>
        <w:t>Resource Definition</w:t>
      </w:r>
      <w:bookmarkEnd w:id="1979"/>
      <w:bookmarkEnd w:id="1980"/>
      <w:bookmarkEnd w:id="1981"/>
      <w:bookmarkEnd w:id="1982"/>
      <w:bookmarkEnd w:id="1983"/>
      <w:bookmarkEnd w:id="1984"/>
      <w:bookmarkEnd w:id="1985"/>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86" w:name="_Toc11338570"/>
      <w:bookmarkStart w:id="1987" w:name="_Toc27585202"/>
      <w:bookmarkStart w:id="1988" w:name="_Toc36457163"/>
      <w:bookmarkStart w:id="1989" w:name="_Toc45028047"/>
      <w:bookmarkStart w:id="1990" w:name="_Toc45028882"/>
      <w:bookmarkStart w:id="1991" w:name="_Toc51867643"/>
      <w:bookmarkStart w:id="1992" w:name="_Toc82679047"/>
      <w:r w:rsidRPr="00B3056F">
        <w:t>6.1.3.20.3</w:t>
      </w:r>
      <w:r w:rsidRPr="00B3056F">
        <w:tab/>
        <w:t>Resource Standard Methods</w:t>
      </w:r>
      <w:bookmarkEnd w:id="1986"/>
      <w:bookmarkEnd w:id="1987"/>
      <w:bookmarkEnd w:id="1988"/>
      <w:bookmarkEnd w:id="1989"/>
      <w:bookmarkEnd w:id="1990"/>
      <w:bookmarkEnd w:id="1991"/>
      <w:bookmarkEnd w:id="1992"/>
    </w:p>
    <w:p w14:paraId="7222675A" w14:textId="77777777" w:rsidR="00EF45DA" w:rsidRPr="00B3056F" w:rsidRDefault="00EF45DA" w:rsidP="00EF45DA">
      <w:pPr>
        <w:pStyle w:val="Heading6"/>
      </w:pPr>
      <w:bookmarkStart w:id="1993" w:name="_Toc11338571"/>
      <w:bookmarkStart w:id="1994" w:name="_Toc27585203"/>
      <w:bookmarkStart w:id="1995" w:name="_Toc36457164"/>
      <w:bookmarkStart w:id="1996" w:name="_Toc45028048"/>
      <w:bookmarkStart w:id="1997" w:name="_Toc45028883"/>
      <w:bookmarkStart w:id="1998" w:name="_Toc51867644"/>
      <w:bookmarkStart w:id="1999" w:name="_Toc82679048"/>
      <w:r w:rsidRPr="00B3056F">
        <w:t>6.1.3.20.3.1</w:t>
      </w:r>
      <w:r w:rsidRPr="00B3056F">
        <w:tab/>
        <w:t>GET</w:t>
      </w:r>
      <w:bookmarkEnd w:id="1993"/>
      <w:bookmarkEnd w:id="1994"/>
      <w:bookmarkEnd w:id="1995"/>
      <w:bookmarkEnd w:id="1996"/>
      <w:bookmarkEnd w:id="1997"/>
      <w:bookmarkEnd w:id="1998"/>
      <w:bookmarkEnd w:id="1999"/>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2000" w:name="_Toc27585204"/>
      <w:bookmarkStart w:id="2001" w:name="_Toc36457165"/>
      <w:bookmarkStart w:id="2002" w:name="_Toc45028049"/>
      <w:bookmarkStart w:id="2003" w:name="_Toc45028884"/>
      <w:bookmarkStart w:id="2004" w:name="_Toc51867645"/>
      <w:bookmarkStart w:id="2005" w:name="_Toc11338572"/>
      <w:bookmarkStart w:id="2006" w:name="_Toc82679049"/>
      <w:r w:rsidRPr="00B3056F">
        <w:t>6.1.3.21</w:t>
      </w:r>
      <w:r w:rsidRPr="00B3056F">
        <w:tab/>
        <w:t>Resource: SnssaisAck</w:t>
      </w:r>
      <w:bookmarkEnd w:id="2000"/>
      <w:r w:rsidRPr="00B3056F">
        <w:t xml:space="preserve"> (Document)</w:t>
      </w:r>
      <w:bookmarkEnd w:id="2001"/>
      <w:bookmarkEnd w:id="2002"/>
      <w:bookmarkEnd w:id="2003"/>
      <w:bookmarkEnd w:id="2004"/>
      <w:bookmarkEnd w:id="2006"/>
    </w:p>
    <w:p w14:paraId="4D981B74" w14:textId="77777777" w:rsidR="00EF45DA" w:rsidRPr="00B3056F" w:rsidRDefault="00EF45DA" w:rsidP="00EF45DA">
      <w:pPr>
        <w:pStyle w:val="Heading5"/>
      </w:pPr>
      <w:bookmarkStart w:id="2007" w:name="_Toc27585205"/>
      <w:bookmarkStart w:id="2008" w:name="_Toc36457166"/>
      <w:bookmarkStart w:id="2009" w:name="_Toc45028050"/>
      <w:bookmarkStart w:id="2010" w:name="_Toc45028885"/>
      <w:bookmarkStart w:id="2011" w:name="_Toc51867646"/>
      <w:bookmarkStart w:id="2012" w:name="_Toc82679050"/>
      <w:r w:rsidRPr="00B3056F">
        <w:t>6.1.3.21.1</w:t>
      </w:r>
      <w:r w:rsidRPr="00B3056F">
        <w:tab/>
        <w:t>Description</w:t>
      </w:r>
      <w:bookmarkEnd w:id="2007"/>
      <w:bookmarkEnd w:id="2008"/>
      <w:bookmarkEnd w:id="2009"/>
      <w:bookmarkEnd w:id="2010"/>
      <w:bookmarkEnd w:id="2011"/>
      <w:bookmarkEnd w:id="2012"/>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2013" w:name="_Toc27585206"/>
      <w:bookmarkStart w:id="2014" w:name="_Toc36457167"/>
      <w:bookmarkStart w:id="2015" w:name="_Toc45028051"/>
      <w:bookmarkStart w:id="2016" w:name="_Toc45028886"/>
      <w:bookmarkStart w:id="2017" w:name="_Toc51867647"/>
      <w:bookmarkStart w:id="2018" w:name="_Toc82679051"/>
      <w:r w:rsidRPr="00B3056F">
        <w:t>6.1.3.21.2</w:t>
      </w:r>
      <w:r w:rsidRPr="00B3056F">
        <w:tab/>
        <w:t>Resource Definition</w:t>
      </w:r>
      <w:bookmarkEnd w:id="2013"/>
      <w:bookmarkEnd w:id="2014"/>
      <w:bookmarkEnd w:id="2015"/>
      <w:bookmarkEnd w:id="2016"/>
      <w:bookmarkEnd w:id="2017"/>
      <w:bookmarkEnd w:id="2018"/>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19" w:name="_Toc27585207"/>
      <w:bookmarkStart w:id="2020" w:name="_Toc36457168"/>
      <w:bookmarkStart w:id="2021" w:name="_Toc45028052"/>
      <w:bookmarkStart w:id="2022" w:name="_Toc45028887"/>
      <w:bookmarkStart w:id="2023" w:name="_Toc51867648"/>
      <w:bookmarkStart w:id="2024" w:name="_Toc82679052"/>
      <w:r w:rsidRPr="00B3056F">
        <w:lastRenderedPageBreak/>
        <w:t>6.1.3.21.3</w:t>
      </w:r>
      <w:r w:rsidRPr="00B3056F">
        <w:tab/>
        <w:t>Resource Standard Methods</w:t>
      </w:r>
      <w:bookmarkEnd w:id="2019"/>
      <w:bookmarkEnd w:id="2020"/>
      <w:bookmarkEnd w:id="2021"/>
      <w:bookmarkEnd w:id="2022"/>
      <w:bookmarkEnd w:id="2023"/>
      <w:bookmarkEnd w:id="2024"/>
    </w:p>
    <w:p w14:paraId="43FAC5ED" w14:textId="77777777" w:rsidR="00EF45DA" w:rsidRPr="00B3056F" w:rsidRDefault="00EF45DA" w:rsidP="00EF45DA">
      <w:pPr>
        <w:pStyle w:val="Heading6"/>
      </w:pPr>
      <w:bookmarkStart w:id="2025" w:name="_Toc27585208"/>
      <w:bookmarkStart w:id="2026" w:name="_Toc36457169"/>
      <w:bookmarkStart w:id="2027" w:name="_Toc45028053"/>
      <w:bookmarkStart w:id="2028" w:name="_Toc45028888"/>
      <w:bookmarkStart w:id="2029" w:name="_Toc51867649"/>
      <w:bookmarkStart w:id="2030" w:name="_Toc82679053"/>
      <w:r w:rsidRPr="00B3056F">
        <w:t>6.1.3.21.3.1</w:t>
      </w:r>
      <w:r w:rsidRPr="00B3056F">
        <w:tab/>
        <w:t>PUT</w:t>
      </w:r>
      <w:bookmarkEnd w:id="2025"/>
      <w:bookmarkEnd w:id="2026"/>
      <w:bookmarkEnd w:id="2027"/>
      <w:bookmarkEnd w:id="2028"/>
      <w:bookmarkEnd w:id="2029"/>
      <w:bookmarkEnd w:id="2030"/>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2031" w:name="_Toc27585209"/>
      <w:bookmarkStart w:id="2032" w:name="_Toc36457170"/>
      <w:bookmarkStart w:id="2033" w:name="_Toc45028054"/>
      <w:bookmarkStart w:id="2034" w:name="_Toc45028889"/>
      <w:bookmarkStart w:id="2035" w:name="_Toc51867650"/>
      <w:bookmarkStart w:id="2036" w:name="_Toc82679054"/>
      <w:r w:rsidRPr="00B3056F">
        <w:t>6.1.3.22</w:t>
      </w:r>
      <w:r w:rsidRPr="00B3056F">
        <w:tab/>
        <w:t>Resource: CagAck</w:t>
      </w:r>
      <w:bookmarkEnd w:id="2031"/>
      <w:r w:rsidRPr="00B3056F">
        <w:t xml:space="preserve"> (Document)</w:t>
      </w:r>
      <w:bookmarkEnd w:id="2032"/>
      <w:bookmarkEnd w:id="2033"/>
      <w:bookmarkEnd w:id="2034"/>
      <w:bookmarkEnd w:id="2035"/>
      <w:bookmarkEnd w:id="2036"/>
    </w:p>
    <w:p w14:paraId="50C07313" w14:textId="77777777" w:rsidR="00EF45DA" w:rsidRPr="00B3056F" w:rsidRDefault="00EF45DA" w:rsidP="00EF45DA">
      <w:pPr>
        <w:pStyle w:val="Heading5"/>
      </w:pPr>
      <w:bookmarkStart w:id="2037" w:name="_Toc27585210"/>
      <w:bookmarkStart w:id="2038" w:name="_Toc36457171"/>
      <w:bookmarkStart w:id="2039" w:name="_Toc45028055"/>
      <w:bookmarkStart w:id="2040" w:name="_Toc45028890"/>
      <w:bookmarkStart w:id="2041" w:name="_Toc51867651"/>
      <w:bookmarkStart w:id="2042" w:name="_Toc82679055"/>
      <w:r w:rsidRPr="00B3056F">
        <w:t>6.1.3.22.1</w:t>
      </w:r>
      <w:r w:rsidRPr="00B3056F">
        <w:tab/>
        <w:t>Description</w:t>
      </w:r>
      <w:bookmarkEnd w:id="2037"/>
      <w:bookmarkEnd w:id="2038"/>
      <w:bookmarkEnd w:id="2039"/>
      <w:bookmarkEnd w:id="2040"/>
      <w:bookmarkEnd w:id="2041"/>
      <w:bookmarkEnd w:id="2042"/>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43" w:name="_Toc27585211"/>
      <w:bookmarkStart w:id="2044" w:name="_Toc36457172"/>
      <w:bookmarkStart w:id="2045" w:name="_Toc45028056"/>
      <w:bookmarkStart w:id="2046" w:name="_Toc45028891"/>
      <w:bookmarkStart w:id="2047" w:name="_Toc51867652"/>
      <w:bookmarkStart w:id="2048" w:name="_Toc82679056"/>
      <w:r w:rsidRPr="00B3056F">
        <w:t>6.1.3.22.2</w:t>
      </w:r>
      <w:r w:rsidRPr="00B3056F">
        <w:tab/>
        <w:t>Resource Definition</w:t>
      </w:r>
      <w:bookmarkEnd w:id="2043"/>
      <w:bookmarkEnd w:id="2044"/>
      <w:bookmarkEnd w:id="2045"/>
      <w:bookmarkEnd w:id="2046"/>
      <w:bookmarkEnd w:id="2047"/>
      <w:bookmarkEnd w:id="2048"/>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49" w:name="_Toc27585212"/>
      <w:bookmarkStart w:id="2050" w:name="_Toc36457173"/>
      <w:bookmarkStart w:id="2051" w:name="_Toc45028057"/>
      <w:bookmarkStart w:id="2052" w:name="_Toc45028892"/>
      <w:bookmarkStart w:id="2053" w:name="_Toc51867653"/>
      <w:bookmarkStart w:id="2054" w:name="_Toc82679057"/>
      <w:r w:rsidRPr="00B3056F">
        <w:t>6.1.3.22.3</w:t>
      </w:r>
      <w:r w:rsidRPr="00B3056F">
        <w:tab/>
        <w:t>Resource Standard Methods</w:t>
      </w:r>
      <w:bookmarkEnd w:id="2049"/>
      <w:bookmarkEnd w:id="2050"/>
      <w:bookmarkEnd w:id="2051"/>
      <w:bookmarkEnd w:id="2052"/>
      <w:bookmarkEnd w:id="2053"/>
      <w:bookmarkEnd w:id="2054"/>
    </w:p>
    <w:p w14:paraId="265E6CDA" w14:textId="77777777" w:rsidR="00EF45DA" w:rsidRPr="00B3056F" w:rsidRDefault="00EF45DA" w:rsidP="00EF45DA">
      <w:pPr>
        <w:pStyle w:val="Heading6"/>
      </w:pPr>
      <w:bookmarkStart w:id="2055" w:name="_Toc27585213"/>
      <w:bookmarkStart w:id="2056" w:name="_Toc36457174"/>
      <w:bookmarkStart w:id="2057" w:name="_Toc45028058"/>
      <w:bookmarkStart w:id="2058" w:name="_Toc45028893"/>
      <w:bookmarkStart w:id="2059" w:name="_Toc51867654"/>
      <w:bookmarkStart w:id="2060" w:name="_Toc82679058"/>
      <w:r w:rsidRPr="00B3056F">
        <w:t>6.1.3.22.3.1</w:t>
      </w:r>
      <w:r w:rsidRPr="00B3056F">
        <w:tab/>
        <w:t>PUT</w:t>
      </w:r>
      <w:bookmarkEnd w:id="2055"/>
      <w:bookmarkEnd w:id="2056"/>
      <w:bookmarkEnd w:id="2057"/>
      <w:bookmarkEnd w:id="2058"/>
      <w:bookmarkEnd w:id="2059"/>
      <w:bookmarkEnd w:id="2060"/>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2061" w:name="_Toc27585214"/>
      <w:bookmarkStart w:id="2062" w:name="_Toc36457175"/>
      <w:bookmarkStart w:id="2063" w:name="_Toc45028059"/>
      <w:bookmarkStart w:id="2064" w:name="_Toc45028894"/>
      <w:bookmarkStart w:id="2065" w:name="_Toc51867655"/>
      <w:bookmarkStart w:id="2066" w:name="_Toc82679059"/>
      <w:r w:rsidRPr="00B3056F">
        <w:t>6.1.3.23</w:t>
      </w:r>
      <w:r w:rsidRPr="00B3056F">
        <w:tab/>
        <w:t xml:space="preserve">Resource: </w:t>
      </w:r>
      <w:r w:rsidRPr="00B3056F">
        <w:rPr>
          <w:rFonts w:hint="eastAsia"/>
          <w:lang w:eastAsia="zh-CN"/>
        </w:rPr>
        <w:t>Lcs</w:t>
      </w:r>
      <w:r w:rsidRPr="00B3056F">
        <w:rPr>
          <w:lang w:eastAsia="zh-CN"/>
        </w:rPr>
        <w:t>PrivacySubscriptionData</w:t>
      </w:r>
      <w:bookmarkEnd w:id="2061"/>
      <w:r w:rsidRPr="00B3056F">
        <w:t xml:space="preserve"> (Document)</w:t>
      </w:r>
      <w:bookmarkEnd w:id="2062"/>
      <w:bookmarkEnd w:id="2063"/>
      <w:bookmarkEnd w:id="2064"/>
      <w:bookmarkEnd w:id="2065"/>
      <w:bookmarkEnd w:id="2066"/>
    </w:p>
    <w:p w14:paraId="41BB566E" w14:textId="77777777" w:rsidR="00EF45DA" w:rsidRPr="00B3056F" w:rsidRDefault="00EF45DA" w:rsidP="00EF45DA">
      <w:pPr>
        <w:pStyle w:val="Heading5"/>
      </w:pPr>
      <w:bookmarkStart w:id="2067" w:name="_Toc27585215"/>
      <w:bookmarkStart w:id="2068" w:name="_Toc36457176"/>
      <w:bookmarkStart w:id="2069" w:name="_Toc45028060"/>
      <w:bookmarkStart w:id="2070" w:name="_Toc45028895"/>
      <w:bookmarkStart w:id="2071" w:name="_Toc51867656"/>
      <w:bookmarkStart w:id="2072" w:name="_Toc82679060"/>
      <w:r w:rsidRPr="00B3056F">
        <w:t>6.1.3.23.1</w:t>
      </w:r>
      <w:r w:rsidRPr="00B3056F">
        <w:tab/>
        <w:t>Description</w:t>
      </w:r>
      <w:bookmarkEnd w:id="2067"/>
      <w:bookmarkEnd w:id="2068"/>
      <w:bookmarkEnd w:id="2069"/>
      <w:bookmarkEnd w:id="2070"/>
      <w:bookmarkEnd w:id="2071"/>
      <w:bookmarkEnd w:id="2072"/>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73" w:name="_Toc27585216"/>
      <w:bookmarkStart w:id="2074" w:name="_Toc36457177"/>
      <w:bookmarkStart w:id="2075" w:name="_Toc45028061"/>
      <w:bookmarkStart w:id="2076" w:name="_Toc45028896"/>
      <w:bookmarkStart w:id="2077" w:name="_Toc51867657"/>
      <w:bookmarkStart w:id="2078" w:name="_Toc82679061"/>
      <w:r w:rsidRPr="00B3056F">
        <w:t>6.1.3.23.2</w:t>
      </w:r>
      <w:r w:rsidRPr="00B3056F">
        <w:tab/>
        <w:t>Resource Definition</w:t>
      </w:r>
      <w:bookmarkEnd w:id="2073"/>
      <w:bookmarkEnd w:id="2074"/>
      <w:bookmarkEnd w:id="2075"/>
      <w:bookmarkEnd w:id="2076"/>
      <w:bookmarkEnd w:id="2077"/>
      <w:bookmarkEnd w:id="2078"/>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79" w:name="_Toc27585217"/>
      <w:bookmarkStart w:id="2080" w:name="_Toc36457178"/>
      <w:bookmarkStart w:id="2081" w:name="_Toc45028062"/>
      <w:bookmarkStart w:id="2082" w:name="_Toc45028897"/>
      <w:bookmarkStart w:id="2083" w:name="_Toc51867658"/>
      <w:bookmarkStart w:id="2084" w:name="_Toc82679062"/>
      <w:r w:rsidRPr="00B3056F">
        <w:t>6.1.3.23.3</w:t>
      </w:r>
      <w:r w:rsidRPr="00B3056F">
        <w:tab/>
        <w:t>Resource Standard Methods</w:t>
      </w:r>
      <w:bookmarkEnd w:id="2079"/>
      <w:bookmarkEnd w:id="2080"/>
      <w:bookmarkEnd w:id="2081"/>
      <w:bookmarkEnd w:id="2082"/>
      <w:bookmarkEnd w:id="2083"/>
      <w:bookmarkEnd w:id="2084"/>
    </w:p>
    <w:p w14:paraId="6407461A" w14:textId="77777777" w:rsidR="00EF45DA" w:rsidRPr="00B3056F" w:rsidRDefault="00EF45DA" w:rsidP="00EF45DA">
      <w:pPr>
        <w:pStyle w:val="Heading6"/>
      </w:pPr>
      <w:bookmarkStart w:id="2085" w:name="_Toc27585218"/>
      <w:bookmarkStart w:id="2086" w:name="_Toc36457179"/>
      <w:bookmarkStart w:id="2087" w:name="_Toc45028063"/>
      <w:bookmarkStart w:id="2088" w:name="_Toc45028898"/>
      <w:bookmarkStart w:id="2089" w:name="_Toc51867659"/>
      <w:bookmarkStart w:id="2090" w:name="_Toc82679063"/>
      <w:r w:rsidRPr="00B3056F">
        <w:t>6.1.3.23.3.1</w:t>
      </w:r>
      <w:r w:rsidRPr="00B3056F">
        <w:tab/>
        <w:t>GET</w:t>
      </w:r>
      <w:bookmarkEnd w:id="2085"/>
      <w:bookmarkEnd w:id="2086"/>
      <w:bookmarkEnd w:id="2087"/>
      <w:bookmarkEnd w:id="2088"/>
      <w:bookmarkEnd w:id="2089"/>
      <w:bookmarkEnd w:id="2090"/>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91" w:name="_Toc27585219"/>
      <w:bookmarkStart w:id="2092" w:name="_Toc36457180"/>
      <w:bookmarkStart w:id="2093" w:name="_Toc45028064"/>
      <w:bookmarkStart w:id="2094" w:name="_Toc45028899"/>
      <w:bookmarkStart w:id="2095" w:name="_Toc51867660"/>
      <w:bookmarkStart w:id="2096" w:name="_Toc82679064"/>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91"/>
      <w:r w:rsidRPr="00B3056F">
        <w:t xml:space="preserve"> (Document)</w:t>
      </w:r>
      <w:bookmarkEnd w:id="2092"/>
      <w:bookmarkEnd w:id="2093"/>
      <w:bookmarkEnd w:id="2094"/>
      <w:bookmarkEnd w:id="2095"/>
      <w:bookmarkEnd w:id="2096"/>
    </w:p>
    <w:p w14:paraId="76796E16" w14:textId="77777777" w:rsidR="00EF45DA" w:rsidRPr="00B3056F" w:rsidRDefault="00EF45DA" w:rsidP="00EF45DA">
      <w:pPr>
        <w:pStyle w:val="Heading5"/>
      </w:pPr>
      <w:bookmarkStart w:id="2097" w:name="_Toc27585220"/>
      <w:bookmarkStart w:id="2098" w:name="_Toc36457181"/>
      <w:bookmarkStart w:id="2099" w:name="_Toc45028065"/>
      <w:bookmarkStart w:id="2100" w:name="_Toc45028900"/>
      <w:bookmarkStart w:id="2101" w:name="_Toc51867661"/>
      <w:bookmarkStart w:id="2102" w:name="_Toc82679065"/>
      <w:r w:rsidRPr="00B3056F">
        <w:t>6.1.3.24.1</w:t>
      </w:r>
      <w:r w:rsidRPr="00B3056F">
        <w:tab/>
        <w:t>Description</w:t>
      </w:r>
      <w:bookmarkEnd w:id="2097"/>
      <w:bookmarkEnd w:id="2098"/>
      <w:bookmarkEnd w:id="2099"/>
      <w:bookmarkEnd w:id="2100"/>
      <w:bookmarkEnd w:id="2101"/>
      <w:bookmarkEnd w:id="2102"/>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103" w:name="_Toc27585221"/>
      <w:bookmarkStart w:id="2104" w:name="_Toc36457182"/>
      <w:bookmarkStart w:id="2105" w:name="_Toc45028066"/>
      <w:bookmarkStart w:id="2106" w:name="_Toc45028901"/>
      <w:bookmarkStart w:id="2107" w:name="_Toc51867662"/>
      <w:bookmarkStart w:id="2108" w:name="_Toc82679066"/>
      <w:r w:rsidRPr="00B3056F">
        <w:t>6.1.3.24.2</w:t>
      </w:r>
      <w:r w:rsidRPr="00B3056F">
        <w:tab/>
        <w:t>Resource Definition</w:t>
      </w:r>
      <w:bookmarkEnd w:id="2103"/>
      <w:bookmarkEnd w:id="2104"/>
      <w:bookmarkEnd w:id="2105"/>
      <w:bookmarkEnd w:id="2106"/>
      <w:bookmarkEnd w:id="2107"/>
      <w:bookmarkEnd w:id="2108"/>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109" w:name="_Toc27585222"/>
      <w:bookmarkStart w:id="2110" w:name="_Toc36457183"/>
      <w:bookmarkStart w:id="2111" w:name="_Toc45028067"/>
      <w:bookmarkStart w:id="2112" w:name="_Toc45028902"/>
      <w:bookmarkStart w:id="2113" w:name="_Toc51867663"/>
      <w:bookmarkStart w:id="2114" w:name="_Toc82679067"/>
      <w:r w:rsidRPr="00B3056F">
        <w:t>6.1.3.24.3</w:t>
      </w:r>
      <w:r w:rsidRPr="00B3056F">
        <w:tab/>
        <w:t>Resource Standard Methods</w:t>
      </w:r>
      <w:bookmarkEnd w:id="2109"/>
      <w:bookmarkEnd w:id="2110"/>
      <w:bookmarkEnd w:id="2111"/>
      <w:bookmarkEnd w:id="2112"/>
      <w:bookmarkEnd w:id="2113"/>
      <w:bookmarkEnd w:id="2114"/>
    </w:p>
    <w:p w14:paraId="6218FD92" w14:textId="77777777" w:rsidR="00EF45DA" w:rsidRPr="00B3056F" w:rsidRDefault="00EF45DA" w:rsidP="00EF45DA">
      <w:pPr>
        <w:pStyle w:val="Heading6"/>
      </w:pPr>
      <w:bookmarkStart w:id="2115" w:name="_Toc27585223"/>
      <w:bookmarkStart w:id="2116" w:name="_Toc36457184"/>
      <w:bookmarkStart w:id="2117" w:name="_Toc45028068"/>
      <w:bookmarkStart w:id="2118" w:name="_Toc45028903"/>
      <w:bookmarkStart w:id="2119" w:name="_Toc51867664"/>
      <w:bookmarkStart w:id="2120" w:name="_Toc82679068"/>
      <w:r w:rsidRPr="00B3056F">
        <w:t>6.1.3.24.3.1</w:t>
      </w:r>
      <w:r w:rsidRPr="00B3056F">
        <w:tab/>
        <w:t>GET</w:t>
      </w:r>
      <w:bookmarkEnd w:id="2115"/>
      <w:bookmarkEnd w:id="2116"/>
      <w:bookmarkEnd w:id="2117"/>
      <w:bookmarkEnd w:id="2118"/>
      <w:bookmarkEnd w:id="2119"/>
      <w:bookmarkEnd w:id="2120"/>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21" w:name="_Toc36457185"/>
      <w:bookmarkStart w:id="2122" w:name="_Toc45028069"/>
      <w:bookmarkStart w:id="2123" w:name="_Toc45028904"/>
      <w:bookmarkStart w:id="2124" w:name="_Toc51867665"/>
      <w:bookmarkStart w:id="2125" w:name="_Toc27585224"/>
      <w:bookmarkStart w:id="2126" w:name="_Toc82679069"/>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21"/>
      <w:bookmarkEnd w:id="2122"/>
      <w:bookmarkEnd w:id="2123"/>
      <w:bookmarkEnd w:id="2124"/>
      <w:bookmarkEnd w:id="2126"/>
    </w:p>
    <w:p w14:paraId="3AE0A347" w14:textId="77777777" w:rsidR="00EF45DA" w:rsidRPr="00B3056F" w:rsidRDefault="00EF45DA" w:rsidP="00EF45DA">
      <w:pPr>
        <w:pStyle w:val="Heading5"/>
      </w:pPr>
      <w:bookmarkStart w:id="2127" w:name="_Toc36457186"/>
      <w:bookmarkStart w:id="2128" w:name="_Toc45028070"/>
      <w:bookmarkStart w:id="2129" w:name="_Toc45028905"/>
      <w:bookmarkStart w:id="2130" w:name="_Toc51867666"/>
      <w:bookmarkStart w:id="2131" w:name="_Toc82679070"/>
      <w:r w:rsidRPr="00B3056F">
        <w:t>6.1.3.25.1</w:t>
      </w:r>
      <w:r w:rsidRPr="00B3056F">
        <w:tab/>
        <w:t>Description</w:t>
      </w:r>
      <w:bookmarkEnd w:id="2127"/>
      <w:bookmarkEnd w:id="2128"/>
      <w:bookmarkEnd w:id="2129"/>
      <w:bookmarkEnd w:id="2130"/>
      <w:bookmarkEnd w:id="2131"/>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32" w:name="_Toc36457187"/>
      <w:bookmarkStart w:id="2133" w:name="_Toc45028071"/>
      <w:bookmarkStart w:id="2134" w:name="_Toc45028906"/>
      <w:bookmarkStart w:id="2135" w:name="_Toc51867667"/>
      <w:bookmarkStart w:id="2136" w:name="_Toc82679071"/>
      <w:r w:rsidRPr="00B3056F">
        <w:t>6.1.3.25.2</w:t>
      </w:r>
      <w:r w:rsidRPr="00B3056F">
        <w:tab/>
        <w:t>Resource Definition</w:t>
      </w:r>
      <w:bookmarkEnd w:id="2132"/>
      <w:bookmarkEnd w:id="2133"/>
      <w:bookmarkEnd w:id="2134"/>
      <w:bookmarkEnd w:id="2135"/>
      <w:bookmarkEnd w:id="2136"/>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37" w:name="_Toc36457188"/>
      <w:bookmarkStart w:id="2138" w:name="_Toc45028072"/>
      <w:bookmarkStart w:id="2139" w:name="_Toc45028907"/>
      <w:bookmarkStart w:id="2140" w:name="_Toc51867668"/>
      <w:bookmarkStart w:id="2141" w:name="_Toc82679072"/>
      <w:r w:rsidRPr="00B3056F">
        <w:t>6.1.3.25.3</w:t>
      </w:r>
      <w:r w:rsidRPr="00B3056F">
        <w:tab/>
        <w:t>Resource Standard Methods</w:t>
      </w:r>
      <w:bookmarkEnd w:id="2137"/>
      <w:bookmarkEnd w:id="2138"/>
      <w:bookmarkEnd w:id="2139"/>
      <w:bookmarkEnd w:id="2140"/>
      <w:bookmarkEnd w:id="2141"/>
    </w:p>
    <w:p w14:paraId="27E97634" w14:textId="77777777" w:rsidR="00EF45DA" w:rsidRPr="00B3056F" w:rsidRDefault="00EF45DA" w:rsidP="00EF45DA">
      <w:pPr>
        <w:pStyle w:val="Heading6"/>
      </w:pPr>
      <w:bookmarkStart w:id="2142" w:name="_Toc36457189"/>
      <w:bookmarkStart w:id="2143" w:name="_Toc45028073"/>
      <w:bookmarkStart w:id="2144" w:name="_Toc45028908"/>
      <w:bookmarkStart w:id="2145" w:name="_Toc51867669"/>
      <w:bookmarkStart w:id="2146" w:name="_Toc82679073"/>
      <w:r w:rsidRPr="00B3056F">
        <w:t>6.1.3.25.3.1</w:t>
      </w:r>
      <w:r w:rsidRPr="00B3056F">
        <w:tab/>
        <w:t>GET</w:t>
      </w:r>
      <w:bookmarkEnd w:id="2142"/>
      <w:bookmarkEnd w:id="2143"/>
      <w:bookmarkEnd w:id="2144"/>
      <w:bookmarkEnd w:id="2145"/>
      <w:bookmarkEnd w:id="2146"/>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47" w:name="_Toc45028074"/>
      <w:bookmarkStart w:id="2148" w:name="_Toc45028909"/>
      <w:bookmarkStart w:id="2149" w:name="_Toc51867670"/>
      <w:bookmarkStart w:id="2150" w:name="_Toc36457190"/>
      <w:bookmarkStart w:id="2151" w:name="_Toc82679074"/>
      <w:r>
        <w:t>6.1.3.</w:t>
      </w:r>
      <w:r w:rsidR="00064EEE">
        <w:t>26</w:t>
      </w:r>
      <w:r>
        <w:tab/>
        <w:t>Resource: UeContextInA</w:t>
      </w:r>
      <w:r w:rsidRPr="00B3056F">
        <w:t>mfData (Document)</w:t>
      </w:r>
      <w:bookmarkEnd w:id="2147"/>
      <w:bookmarkEnd w:id="2148"/>
      <w:bookmarkEnd w:id="2149"/>
      <w:bookmarkEnd w:id="2151"/>
    </w:p>
    <w:p w14:paraId="7C444589" w14:textId="02C6760A" w:rsidR="007D6C81" w:rsidRPr="00B3056F" w:rsidRDefault="007D6C81" w:rsidP="007D6C81">
      <w:pPr>
        <w:pStyle w:val="Heading5"/>
      </w:pPr>
      <w:bookmarkStart w:id="2152" w:name="_Toc45028075"/>
      <w:bookmarkStart w:id="2153" w:name="_Toc45028910"/>
      <w:bookmarkStart w:id="2154" w:name="_Toc51867671"/>
      <w:bookmarkStart w:id="2155" w:name="_Toc82679075"/>
      <w:r w:rsidRPr="00B3056F">
        <w:t>6.1.3.</w:t>
      </w:r>
      <w:r w:rsidR="00064EEE">
        <w:t>26</w:t>
      </w:r>
      <w:r w:rsidRPr="00B3056F">
        <w:t>.1</w:t>
      </w:r>
      <w:r w:rsidRPr="00B3056F">
        <w:tab/>
        <w:t>Description</w:t>
      </w:r>
      <w:bookmarkEnd w:id="2152"/>
      <w:bookmarkEnd w:id="2153"/>
      <w:bookmarkEnd w:id="2154"/>
      <w:bookmarkEnd w:id="2155"/>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56" w:name="_Toc45028076"/>
      <w:bookmarkStart w:id="2157" w:name="_Toc45028911"/>
      <w:bookmarkStart w:id="2158" w:name="_Toc51867672"/>
      <w:bookmarkStart w:id="2159" w:name="_Toc82679076"/>
      <w:r w:rsidRPr="00B3056F">
        <w:t>6.1.3.</w:t>
      </w:r>
      <w:r w:rsidR="00064EEE">
        <w:t>26</w:t>
      </w:r>
      <w:r w:rsidRPr="00B3056F">
        <w:t>.2</w:t>
      </w:r>
      <w:r w:rsidRPr="00B3056F">
        <w:tab/>
        <w:t>Resource Definition</w:t>
      </w:r>
      <w:bookmarkEnd w:id="2156"/>
      <w:bookmarkEnd w:id="2157"/>
      <w:bookmarkEnd w:id="2158"/>
      <w:bookmarkEnd w:id="2159"/>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60" w:name="_Toc45028077"/>
      <w:bookmarkStart w:id="2161" w:name="_Toc45028912"/>
      <w:bookmarkStart w:id="2162" w:name="_Toc51867673"/>
      <w:bookmarkStart w:id="2163" w:name="_Toc82679077"/>
      <w:r w:rsidRPr="00B3056F">
        <w:t>6.1.3.</w:t>
      </w:r>
      <w:r w:rsidR="00064EEE">
        <w:t>26</w:t>
      </w:r>
      <w:r w:rsidRPr="00B3056F">
        <w:t>.3</w:t>
      </w:r>
      <w:r w:rsidRPr="00B3056F">
        <w:tab/>
        <w:t>Resource Standard Methods</w:t>
      </w:r>
      <w:bookmarkEnd w:id="2160"/>
      <w:bookmarkEnd w:id="2161"/>
      <w:bookmarkEnd w:id="2162"/>
      <w:bookmarkEnd w:id="2163"/>
    </w:p>
    <w:p w14:paraId="32B02802" w14:textId="11D78F96" w:rsidR="007D6C81" w:rsidRPr="00B3056F" w:rsidRDefault="007D6C81" w:rsidP="007D6C81">
      <w:pPr>
        <w:pStyle w:val="Heading6"/>
      </w:pPr>
      <w:bookmarkStart w:id="2164" w:name="_Toc45028078"/>
      <w:bookmarkStart w:id="2165" w:name="_Toc45028913"/>
      <w:bookmarkStart w:id="2166" w:name="_Toc51867674"/>
      <w:bookmarkStart w:id="2167" w:name="_Toc82679078"/>
      <w:r w:rsidRPr="00B3056F">
        <w:t>6.1.3.</w:t>
      </w:r>
      <w:r w:rsidR="00064EEE">
        <w:t>26</w:t>
      </w:r>
      <w:r w:rsidRPr="00B3056F">
        <w:t>.3.1</w:t>
      </w:r>
      <w:r w:rsidRPr="00B3056F">
        <w:tab/>
        <w:t>GET</w:t>
      </w:r>
      <w:bookmarkEnd w:id="2164"/>
      <w:bookmarkEnd w:id="2165"/>
      <w:bookmarkEnd w:id="2166"/>
      <w:bookmarkEnd w:id="216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68" w:name="_Toc45028079"/>
      <w:bookmarkStart w:id="2169" w:name="_Toc45028914"/>
      <w:bookmarkStart w:id="2170" w:name="_Toc51867675"/>
      <w:bookmarkStart w:id="2171" w:name="_Toc82679079"/>
      <w:r>
        <w:t>6.1.3.</w:t>
      </w:r>
      <w:r w:rsidR="0043191A">
        <w:t>27</w:t>
      </w:r>
      <w:r>
        <w:tab/>
        <w:t xml:space="preserve">Resource: </w:t>
      </w:r>
      <w:r>
        <w:rPr>
          <w:lang w:eastAsia="zh-CN"/>
        </w:rPr>
        <w:t>V2xSubscriptionData</w:t>
      </w:r>
      <w:r>
        <w:t xml:space="preserve"> (Document)</w:t>
      </w:r>
      <w:bookmarkEnd w:id="2168"/>
      <w:bookmarkEnd w:id="2169"/>
      <w:bookmarkEnd w:id="2170"/>
      <w:bookmarkEnd w:id="2171"/>
    </w:p>
    <w:p w14:paraId="62745B18" w14:textId="758546BA" w:rsidR="002867C4" w:rsidRDefault="002867C4" w:rsidP="002867C4">
      <w:pPr>
        <w:pStyle w:val="Heading5"/>
      </w:pPr>
      <w:bookmarkStart w:id="2172" w:name="_Toc45028080"/>
      <w:bookmarkStart w:id="2173" w:name="_Toc45028915"/>
      <w:bookmarkStart w:id="2174" w:name="_Toc51867676"/>
      <w:bookmarkStart w:id="2175" w:name="_Toc82679080"/>
      <w:r>
        <w:t>6.1.3.</w:t>
      </w:r>
      <w:r w:rsidR="0043191A">
        <w:t>27</w:t>
      </w:r>
      <w:r>
        <w:t>.1</w:t>
      </w:r>
      <w:r>
        <w:tab/>
        <w:t>Description</w:t>
      </w:r>
      <w:bookmarkEnd w:id="2172"/>
      <w:bookmarkEnd w:id="2173"/>
      <w:bookmarkEnd w:id="2174"/>
      <w:bookmarkEnd w:id="217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76" w:name="_Toc45028081"/>
      <w:bookmarkStart w:id="2177" w:name="_Toc45028916"/>
      <w:bookmarkStart w:id="2178" w:name="_Toc51867677"/>
      <w:bookmarkStart w:id="2179" w:name="_Toc82679081"/>
      <w:r>
        <w:t>6.1.3.</w:t>
      </w:r>
      <w:r w:rsidR="0043191A">
        <w:t>27</w:t>
      </w:r>
      <w:r>
        <w:t>.2</w:t>
      </w:r>
      <w:r>
        <w:tab/>
        <w:t>Resource Definition</w:t>
      </w:r>
      <w:bookmarkEnd w:id="2176"/>
      <w:bookmarkEnd w:id="2177"/>
      <w:bookmarkEnd w:id="2178"/>
      <w:bookmarkEnd w:id="217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80" w:name="_Toc45028082"/>
      <w:bookmarkStart w:id="2181" w:name="_Toc45028917"/>
      <w:bookmarkStart w:id="2182" w:name="_Toc51867678"/>
      <w:bookmarkStart w:id="2183" w:name="_Toc82679082"/>
      <w:r>
        <w:t>6.1.3.</w:t>
      </w:r>
      <w:r w:rsidR="0043191A">
        <w:t>27</w:t>
      </w:r>
      <w:r>
        <w:t>.3</w:t>
      </w:r>
      <w:r>
        <w:tab/>
        <w:t>Resource Standard Methods</w:t>
      </w:r>
      <w:bookmarkEnd w:id="2180"/>
      <w:bookmarkEnd w:id="2181"/>
      <w:bookmarkEnd w:id="2182"/>
      <w:bookmarkEnd w:id="2183"/>
    </w:p>
    <w:p w14:paraId="7A9829F4" w14:textId="2E6E6307" w:rsidR="002867C4" w:rsidRDefault="002867C4" w:rsidP="002867C4">
      <w:pPr>
        <w:pStyle w:val="Heading6"/>
      </w:pPr>
      <w:bookmarkStart w:id="2184" w:name="_Toc45028083"/>
      <w:bookmarkStart w:id="2185" w:name="_Toc45028918"/>
      <w:bookmarkStart w:id="2186" w:name="_Toc51867679"/>
      <w:bookmarkStart w:id="2187" w:name="_Toc82679083"/>
      <w:r>
        <w:t>6.1.3.</w:t>
      </w:r>
      <w:r w:rsidR="0043191A">
        <w:t>27</w:t>
      </w:r>
      <w:r>
        <w:t>.3.1</w:t>
      </w:r>
      <w:r>
        <w:tab/>
        <w:t>GET</w:t>
      </w:r>
      <w:bookmarkEnd w:id="2184"/>
      <w:bookmarkEnd w:id="2185"/>
      <w:bookmarkEnd w:id="2186"/>
      <w:bookmarkEnd w:id="2187"/>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2188" w:name="_Hlk42363408"/>
            <w:r>
              <w:rPr>
                <w:rFonts w:ascii="Arial" w:hAnsi="Arial"/>
                <w:sz w:val="18"/>
              </w:rPr>
              <w:t>LcsBroadcastAssistanceTypesData</w:t>
            </w:r>
            <w:bookmarkEnd w:id="2188"/>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89" w:name="_Toc45028084"/>
      <w:bookmarkStart w:id="2190" w:name="_Toc45028919"/>
      <w:bookmarkStart w:id="2191" w:name="_Toc51867680"/>
      <w:bookmarkStart w:id="2192" w:name="_Toc82679084"/>
      <w:r>
        <w:t>6.1.3.</w:t>
      </w:r>
      <w:r w:rsidR="002B4F2A">
        <w:t>29</w:t>
      </w:r>
      <w:r>
        <w:tab/>
        <w:t>Resource: Individual</w:t>
      </w:r>
      <w:r w:rsidRPr="00B3056F">
        <w:t>SharedData</w:t>
      </w:r>
      <w:r w:rsidRPr="00C0042D">
        <w:t xml:space="preserve"> </w:t>
      </w:r>
      <w:r>
        <w:t>(</w:t>
      </w:r>
      <w:r w:rsidRPr="00C0042D">
        <w:t>Document</w:t>
      </w:r>
      <w:r>
        <w:t>)</w:t>
      </w:r>
      <w:bookmarkEnd w:id="2192"/>
    </w:p>
    <w:p w14:paraId="59C47319" w14:textId="77BBEB58" w:rsidR="00AF7CC7" w:rsidRDefault="00AF7CC7" w:rsidP="00AF7CC7">
      <w:pPr>
        <w:pStyle w:val="Heading5"/>
      </w:pPr>
      <w:bookmarkStart w:id="2193" w:name="_Toc82679085"/>
      <w:r>
        <w:t>6.1.3.</w:t>
      </w:r>
      <w:r w:rsidR="002B4F2A">
        <w:t>29</w:t>
      </w:r>
      <w:r>
        <w:t>.1</w:t>
      </w:r>
      <w:r>
        <w:tab/>
        <w:t>Description</w:t>
      </w:r>
      <w:bookmarkEnd w:id="2193"/>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94" w:name="_Toc82679086"/>
      <w:r>
        <w:t>6.1.3.</w:t>
      </w:r>
      <w:r w:rsidR="002B4F2A">
        <w:t>29</w:t>
      </w:r>
      <w:r>
        <w:t>.2</w:t>
      </w:r>
      <w:r>
        <w:tab/>
        <w:t>Resource Definition</w:t>
      </w:r>
      <w:bookmarkEnd w:id="2194"/>
    </w:p>
    <w:p w14:paraId="6D370B3A" w14:textId="77777777" w:rsidR="00AF7CC7" w:rsidRDefault="00AF7CC7" w:rsidP="00AF7CC7">
      <w:r>
        <w:t>Resource URI: {apiRoot}/nudm-sdm/&lt;apiVersion&gt;/shared-data/{sharedDataId}</w:t>
      </w:r>
    </w:p>
    <w:p w14:paraId="73B6A88D" w14:textId="0266BD66" w:rsidR="00AF7CC7" w:rsidRDefault="00AF7CC7" w:rsidP="00AF7CC7">
      <w:pPr>
        <w:rPr>
          <w:rFonts w:ascii="Arial" w:hAnsi="Arial" w:cs="Arial"/>
        </w:rPr>
      </w:pPr>
      <w:r>
        <w:t>This resource shall support the resource URI variables defined in table 6.1.3.</w:t>
      </w:r>
      <w:r w:rsidR="002B4F2A">
        <w:t>29</w:t>
      </w:r>
      <w:r>
        <w:t>.2-1</w:t>
      </w:r>
      <w:r>
        <w:rPr>
          <w:rFonts w:ascii="Arial" w:hAnsi="Arial" w:cs="Arial"/>
        </w:rPr>
        <w:t>.</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0517A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0517A4">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0517A4">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0517A4">
            <w:pPr>
              <w:pStyle w:val="TAH"/>
            </w:pPr>
            <w:r>
              <w:t>Definition</w:t>
            </w:r>
          </w:p>
        </w:tc>
      </w:tr>
      <w:tr w:rsidR="00AF7CC7" w14:paraId="621E5ECF" w14:textId="77777777" w:rsidTr="000517A4">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0517A4">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0517A4">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0517A4">
            <w:pPr>
              <w:pStyle w:val="TAL"/>
            </w:pPr>
            <w:r>
              <w:t>See clause</w:t>
            </w:r>
            <w:r>
              <w:rPr>
                <w:lang w:val="en-US" w:eastAsia="zh-CN"/>
              </w:rPr>
              <w:t> </w:t>
            </w:r>
            <w:r>
              <w:t>6.1.1</w:t>
            </w:r>
          </w:p>
        </w:tc>
      </w:tr>
      <w:tr w:rsidR="00AF7CC7" w14:paraId="1A42ACFC" w14:textId="77777777" w:rsidTr="000517A4">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0517A4">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0517A4">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0517A4">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95" w:name="_Toc82679087"/>
      <w:r>
        <w:t>6.1.3.</w:t>
      </w:r>
      <w:r w:rsidR="002B4F2A">
        <w:t>29</w:t>
      </w:r>
      <w:r>
        <w:t>.3</w:t>
      </w:r>
      <w:r>
        <w:tab/>
        <w:t>Resource Standard Methods</w:t>
      </w:r>
      <w:bookmarkEnd w:id="2195"/>
    </w:p>
    <w:p w14:paraId="64E0DD35" w14:textId="7CE91D39" w:rsidR="00AF7CC7" w:rsidRDefault="00AF7CC7" w:rsidP="00AF7CC7">
      <w:pPr>
        <w:pStyle w:val="Heading6"/>
      </w:pPr>
      <w:bookmarkStart w:id="2196" w:name="_Toc82679088"/>
      <w:r>
        <w:t>6.1.3.</w:t>
      </w:r>
      <w:r w:rsidR="002B4F2A">
        <w:t>29</w:t>
      </w:r>
      <w:r>
        <w:t>.3.1</w:t>
      </w:r>
      <w:r>
        <w:tab/>
        <w:t>GET</w:t>
      </w:r>
      <w:bookmarkEnd w:id="2196"/>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0517A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0517A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0517A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0517A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0517A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0517A4">
            <w:pPr>
              <w:pStyle w:val="TAH"/>
            </w:pPr>
            <w:r>
              <w:t>Description</w:t>
            </w:r>
          </w:p>
        </w:tc>
      </w:tr>
      <w:tr w:rsidR="00AF7CC7" w14:paraId="463D58BD" w14:textId="77777777" w:rsidTr="000517A4">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0517A4">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0517A4">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0517A4">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0517A4">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0517A4">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0517A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0517A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0517A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0517A4">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0517A4">
            <w:pPr>
              <w:pStyle w:val="TAH"/>
            </w:pPr>
            <w:r>
              <w:t>Description</w:t>
            </w:r>
          </w:p>
        </w:tc>
      </w:tr>
      <w:tr w:rsidR="00AF7CC7" w14:paraId="253F19B9" w14:textId="77777777" w:rsidTr="000517A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0517A4">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0517A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0517A4">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0517A4">
            <w:pPr>
              <w:pStyle w:val="TAL"/>
            </w:pPr>
          </w:p>
        </w:tc>
      </w:tr>
    </w:tbl>
    <w:p w14:paraId="00CAA25B" w14:textId="77777777" w:rsidR="00AF7CC7" w:rsidRDefault="00AF7CC7" w:rsidP="00AF7CC7"/>
    <w:p w14:paraId="78C32FDB" w14:textId="011DD12D" w:rsidR="00AF7CC7" w:rsidRDefault="00AF7CC7" w:rsidP="00AF7CC7">
      <w:pPr>
        <w:pStyle w:val="TH"/>
      </w:pPr>
      <w:r>
        <w:lastRenderedPageBreak/>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0517A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0517A4">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0517A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0517A4">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0517A4">
            <w:pPr>
              <w:pStyle w:val="TAH"/>
            </w:pPr>
            <w:r>
              <w:t>Response</w:t>
            </w:r>
          </w:p>
          <w:p w14:paraId="29B51F00" w14:textId="77777777" w:rsidR="00AF7CC7" w:rsidRDefault="00AF7CC7" w:rsidP="000517A4">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0517A4">
            <w:pPr>
              <w:pStyle w:val="TAH"/>
            </w:pPr>
            <w:r>
              <w:t>Description</w:t>
            </w:r>
          </w:p>
        </w:tc>
      </w:tr>
      <w:tr w:rsidR="00AF7CC7" w14:paraId="71054A2D" w14:textId="77777777" w:rsidTr="000517A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0517A4">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0517A4">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0517A4">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0517A4">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0517A4">
            <w:pPr>
              <w:pStyle w:val="TAL"/>
            </w:pPr>
            <w:r>
              <w:t xml:space="preserve">Upon success, a response body containing the </w:t>
            </w:r>
            <w:r w:rsidRPr="00C0042D">
              <w:t>individual Shared Data</w:t>
            </w:r>
            <w:r>
              <w:t xml:space="preserve"> shall be returned.</w:t>
            </w:r>
          </w:p>
        </w:tc>
      </w:tr>
      <w:tr w:rsidR="00AF7CC7" w14:paraId="4683CFB4" w14:textId="77777777" w:rsidTr="000517A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0517A4">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0517A4">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0517A4">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0517A4">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0517A4">
            <w:pPr>
              <w:pStyle w:val="TAL"/>
            </w:pPr>
            <w:r>
              <w:t>The "cause" attribute may be used to indicate one of the following application errors:</w:t>
            </w:r>
          </w:p>
          <w:p w14:paraId="713CD9FE" w14:textId="77777777" w:rsidR="00AF7CC7" w:rsidRDefault="00AF7CC7" w:rsidP="000517A4">
            <w:pPr>
              <w:pStyle w:val="TAL"/>
            </w:pPr>
            <w:r>
              <w:t>- DATA_NOT_FOUND</w:t>
            </w:r>
          </w:p>
        </w:tc>
      </w:tr>
      <w:tr w:rsidR="00AF7CC7" w14:paraId="020D01A4" w14:textId="77777777" w:rsidTr="000517A4">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0517A4">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97" w:name="_Toc82679089"/>
      <w:r w:rsidRPr="00B3056F">
        <w:t>6.1.4</w:t>
      </w:r>
      <w:r w:rsidRPr="00B3056F">
        <w:tab/>
        <w:t>Custom Operations without associated resources</w:t>
      </w:r>
      <w:bookmarkEnd w:id="2005"/>
      <w:bookmarkEnd w:id="2125"/>
      <w:bookmarkEnd w:id="2150"/>
      <w:bookmarkEnd w:id="2189"/>
      <w:bookmarkEnd w:id="2190"/>
      <w:bookmarkEnd w:id="2191"/>
      <w:bookmarkEnd w:id="2197"/>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98" w:name="_Toc11338573"/>
      <w:bookmarkStart w:id="2199" w:name="_Toc27585225"/>
      <w:bookmarkStart w:id="2200" w:name="_Toc36457191"/>
      <w:bookmarkStart w:id="2201" w:name="_Toc45028085"/>
      <w:bookmarkStart w:id="2202" w:name="_Toc45028920"/>
      <w:bookmarkStart w:id="2203" w:name="_Toc51867681"/>
      <w:bookmarkStart w:id="2204" w:name="_Toc82679090"/>
      <w:r w:rsidRPr="00B3056F">
        <w:t>6.1.5</w:t>
      </w:r>
      <w:r w:rsidRPr="00B3056F">
        <w:tab/>
        <w:t>Notifications</w:t>
      </w:r>
      <w:bookmarkEnd w:id="2198"/>
      <w:bookmarkEnd w:id="2199"/>
      <w:bookmarkEnd w:id="2200"/>
      <w:bookmarkEnd w:id="2201"/>
      <w:bookmarkEnd w:id="2202"/>
      <w:bookmarkEnd w:id="2203"/>
      <w:bookmarkEnd w:id="2204"/>
    </w:p>
    <w:p w14:paraId="58FFD578" w14:textId="77777777" w:rsidR="00EF45DA" w:rsidRPr="00B3056F" w:rsidRDefault="00EF45DA" w:rsidP="00EF45DA">
      <w:pPr>
        <w:pStyle w:val="Heading4"/>
      </w:pPr>
      <w:bookmarkStart w:id="2205" w:name="_Toc11338574"/>
      <w:bookmarkStart w:id="2206" w:name="_Toc27585226"/>
      <w:bookmarkStart w:id="2207" w:name="_Toc36457192"/>
      <w:bookmarkStart w:id="2208" w:name="_Toc45028086"/>
      <w:bookmarkStart w:id="2209" w:name="_Toc45028921"/>
      <w:bookmarkStart w:id="2210" w:name="_Toc51867682"/>
      <w:bookmarkStart w:id="2211" w:name="_Toc82679091"/>
      <w:r w:rsidRPr="00B3056F">
        <w:t>6.1.5.1</w:t>
      </w:r>
      <w:r w:rsidRPr="00B3056F">
        <w:tab/>
        <w:t>General</w:t>
      </w:r>
      <w:bookmarkEnd w:id="2205"/>
      <w:bookmarkEnd w:id="2206"/>
      <w:bookmarkEnd w:id="2207"/>
      <w:bookmarkEnd w:id="2208"/>
      <w:bookmarkEnd w:id="2209"/>
      <w:bookmarkEnd w:id="2210"/>
      <w:bookmarkEnd w:id="2211"/>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212" w:name="_Toc11338575"/>
      <w:bookmarkStart w:id="2213" w:name="_Toc27585227"/>
      <w:bookmarkStart w:id="2214" w:name="_Toc36457193"/>
      <w:bookmarkStart w:id="2215" w:name="_Toc45028087"/>
      <w:bookmarkStart w:id="2216" w:name="_Toc45028922"/>
      <w:bookmarkStart w:id="2217" w:name="_Toc51867683"/>
      <w:bookmarkStart w:id="2218" w:name="_Toc82679092"/>
      <w:r w:rsidRPr="00B3056F">
        <w:t>6.1.5.2</w:t>
      </w:r>
      <w:r w:rsidRPr="00B3056F">
        <w:tab/>
        <w:t>Data Change Notification</w:t>
      </w:r>
      <w:bookmarkEnd w:id="2212"/>
      <w:bookmarkEnd w:id="2213"/>
      <w:bookmarkEnd w:id="2214"/>
      <w:bookmarkEnd w:id="2215"/>
      <w:bookmarkEnd w:id="2216"/>
      <w:bookmarkEnd w:id="2217"/>
      <w:bookmarkEnd w:id="2218"/>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bookmarkStart w:id="2219"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bookmarkEnd w:id="2219"/>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20" w:name="_Toc11338576"/>
      <w:bookmarkStart w:id="2221" w:name="_Toc27585228"/>
      <w:bookmarkStart w:id="2222" w:name="_Toc36457194"/>
      <w:bookmarkStart w:id="2223" w:name="_Toc45028088"/>
      <w:bookmarkStart w:id="2224" w:name="_Toc45028923"/>
      <w:bookmarkStart w:id="2225" w:name="_Toc51867684"/>
      <w:bookmarkStart w:id="2226" w:name="_Toc82679093"/>
      <w:r w:rsidRPr="00B3056F">
        <w:t>6.1.6</w:t>
      </w:r>
      <w:r w:rsidRPr="00B3056F">
        <w:tab/>
        <w:t>Data Model</w:t>
      </w:r>
      <w:bookmarkEnd w:id="2220"/>
      <w:bookmarkEnd w:id="2221"/>
      <w:bookmarkEnd w:id="2222"/>
      <w:bookmarkEnd w:id="2223"/>
      <w:bookmarkEnd w:id="2224"/>
      <w:bookmarkEnd w:id="2225"/>
      <w:bookmarkEnd w:id="2226"/>
    </w:p>
    <w:p w14:paraId="2E3EB439" w14:textId="77777777" w:rsidR="00EF45DA" w:rsidRPr="00B3056F" w:rsidRDefault="00EF45DA" w:rsidP="00EF45DA">
      <w:pPr>
        <w:pStyle w:val="Heading4"/>
      </w:pPr>
      <w:bookmarkStart w:id="2227" w:name="_Toc11338577"/>
      <w:bookmarkStart w:id="2228" w:name="_Toc27585229"/>
      <w:bookmarkStart w:id="2229" w:name="_Toc36457195"/>
      <w:bookmarkStart w:id="2230" w:name="_Toc45028089"/>
      <w:bookmarkStart w:id="2231" w:name="_Toc45028924"/>
      <w:bookmarkStart w:id="2232" w:name="_Toc51867685"/>
      <w:bookmarkStart w:id="2233" w:name="_Toc82679094"/>
      <w:r w:rsidRPr="00B3056F">
        <w:t>6.1.6.1</w:t>
      </w:r>
      <w:r w:rsidRPr="00B3056F">
        <w:tab/>
        <w:t>General</w:t>
      </w:r>
      <w:bookmarkEnd w:id="2227"/>
      <w:bookmarkEnd w:id="2228"/>
      <w:bookmarkEnd w:id="2229"/>
      <w:bookmarkEnd w:id="2230"/>
      <w:bookmarkEnd w:id="2231"/>
      <w:bookmarkEnd w:id="2232"/>
      <w:bookmarkEnd w:id="223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bookmarkStart w:id="2234" w:name="OLE_LINK15"/>
            <w:r w:rsidRPr="00B3056F">
              <w:rPr>
                <w:rFonts w:hint="eastAsia"/>
              </w:rPr>
              <w:t>AppPortId</w:t>
            </w:r>
            <w:bookmarkEnd w:id="2234"/>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17CAA6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261B3E" w14:textId="71461205" w:rsidR="00FC6F0E" w:rsidRPr="00B3056F" w:rsidRDefault="00FC6F0E" w:rsidP="00FC6F0E">
            <w:pPr>
              <w:pStyle w:val="TAL"/>
            </w:pPr>
            <w:r>
              <w:t>SmfRegistrationInfo</w:t>
            </w:r>
          </w:p>
        </w:tc>
        <w:tc>
          <w:tcPr>
            <w:tcW w:w="1556" w:type="dxa"/>
            <w:tcBorders>
              <w:top w:val="single" w:sz="4" w:space="0" w:color="auto"/>
              <w:left w:val="single" w:sz="4" w:space="0" w:color="auto"/>
              <w:bottom w:val="single" w:sz="4" w:space="0" w:color="auto"/>
              <w:right w:val="single" w:sz="4" w:space="0" w:color="auto"/>
            </w:tcBorders>
          </w:tcPr>
          <w:p w14:paraId="28EFFADB" w14:textId="282E46F3" w:rsidR="00FC6F0E" w:rsidRPr="00B3056F" w:rsidRDefault="00FC6F0E" w:rsidP="00FC6F0E">
            <w:pPr>
              <w:pStyle w:val="TAL"/>
            </w:pPr>
            <w:r>
              <w:t>6.1.6.2.53</w:t>
            </w:r>
          </w:p>
        </w:tc>
        <w:tc>
          <w:tcPr>
            <w:tcW w:w="4420" w:type="dxa"/>
            <w:tcBorders>
              <w:top w:val="single" w:sz="4" w:space="0" w:color="auto"/>
              <w:left w:val="single" w:sz="4" w:space="0" w:color="auto"/>
              <w:bottom w:val="single" w:sz="4" w:space="0" w:color="auto"/>
              <w:right w:val="single" w:sz="4" w:space="0" w:color="auto"/>
            </w:tcBorders>
          </w:tcPr>
          <w:p w14:paraId="19777B87" w14:textId="77777777" w:rsidR="00FC6F0E" w:rsidRPr="00B3056F" w:rsidRDefault="00FC6F0E" w:rsidP="00FC6F0E">
            <w:pPr>
              <w:pStyle w:val="TAL"/>
              <w:rPr>
                <w:rFonts w:cs="Arial"/>
                <w:szCs w:val="18"/>
              </w:rPr>
            </w:pP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lastRenderedPageBreak/>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bookmarkStart w:id="2235" w:name="_Hlk40710916"/>
            <w:r>
              <w:rPr>
                <w:rFonts w:cs="Arial"/>
                <w:szCs w:val="18"/>
              </w:rPr>
              <w:t xml:space="preserve">LCS </w:t>
            </w:r>
            <w:r w:rsidRPr="00E525A8">
              <w:rPr>
                <w:rFonts w:cs="Arial"/>
                <w:szCs w:val="18"/>
              </w:rPr>
              <w:t>Broadcast Assistance Data Types</w:t>
            </w:r>
            <w:bookmarkEnd w:id="2235"/>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bookmarkStart w:id="2236" w:name="_Hlk519761610"/>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bookmarkEnd w:id="2236"/>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77777777" w:rsidR="00B829E2" w:rsidRPr="00B3056F" w:rsidRDefault="00B829E2" w:rsidP="00B829E2">
            <w:pPr>
              <w:pStyle w:val="TAL"/>
              <w:rPr>
                <w:rFonts w:cs="Arial"/>
                <w:szCs w:val="18"/>
              </w:rPr>
            </w:pPr>
            <w:r w:rsidRPr="00B3056F">
              <w:rPr>
                <w:rFonts w:cs="Arial"/>
                <w:szCs w:val="18"/>
              </w:rPr>
              <w:t>- vnGroupInfo and sharedVnGroupDataIds; see clause 6.1.6.2.4,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lastRenderedPageBreak/>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77777777" w:rsidR="00B829E2" w:rsidRPr="00CD2628" w:rsidRDefault="00B829E2" w:rsidP="00B829E2">
            <w:pPr>
              <w:pStyle w:val="TAL"/>
            </w:pPr>
            <w:r>
              <w:t xml:space="preserve">3GPP TS 29.571 </w:t>
            </w:r>
            <w:r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37" w:name="_Toc11338578"/>
      <w:bookmarkStart w:id="2238" w:name="_Toc27585230"/>
      <w:bookmarkStart w:id="2239" w:name="_Toc36457196"/>
      <w:bookmarkStart w:id="2240" w:name="_Toc45028090"/>
      <w:bookmarkStart w:id="2241" w:name="_Toc45028925"/>
      <w:bookmarkStart w:id="2242" w:name="_Toc51867686"/>
      <w:bookmarkStart w:id="2243" w:name="_Toc82679095"/>
      <w:r w:rsidRPr="00B3056F">
        <w:rPr>
          <w:lang w:val="en-US"/>
        </w:rPr>
        <w:t>6.1.6.2</w:t>
      </w:r>
      <w:r w:rsidRPr="00B3056F">
        <w:rPr>
          <w:lang w:val="en-US"/>
        </w:rPr>
        <w:tab/>
        <w:t>Structured data types</w:t>
      </w:r>
      <w:bookmarkEnd w:id="2237"/>
      <w:bookmarkEnd w:id="2238"/>
      <w:bookmarkEnd w:id="2239"/>
      <w:bookmarkEnd w:id="2240"/>
      <w:bookmarkEnd w:id="2241"/>
      <w:bookmarkEnd w:id="2242"/>
      <w:bookmarkEnd w:id="2243"/>
    </w:p>
    <w:p w14:paraId="64D66EE4" w14:textId="77777777" w:rsidR="00EF45DA" w:rsidRPr="00B3056F" w:rsidRDefault="00EF45DA" w:rsidP="00EF45DA">
      <w:pPr>
        <w:pStyle w:val="Heading5"/>
      </w:pPr>
      <w:bookmarkStart w:id="2244" w:name="_Toc11338579"/>
      <w:bookmarkStart w:id="2245" w:name="_Toc27585231"/>
      <w:bookmarkStart w:id="2246" w:name="_Toc36457197"/>
      <w:bookmarkStart w:id="2247" w:name="_Toc45028091"/>
      <w:bookmarkStart w:id="2248" w:name="_Toc45028926"/>
      <w:bookmarkStart w:id="2249" w:name="_Toc51867687"/>
      <w:bookmarkStart w:id="2250" w:name="_Toc82679096"/>
      <w:r w:rsidRPr="00B3056F">
        <w:t>6.1.6.2.1</w:t>
      </w:r>
      <w:r w:rsidRPr="00B3056F">
        <w:tab/>
        <w:t>Introduction</w:t>
      </w:r>
      <w:bookmarkEnd w:id="2244"/>
      <w:bookmarkEnd w:id="2245"/>
      <w:bookmarkEnd w:id="2246"/>
      <w:bookmarkEnd w:id="2247"/>
      <w:bookmarkEnd w:id="2248"/>
      <w:bookmarkEnd w:id="2249"/>
      <w:bookmarkEnd w:id="2250"/>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51" w:name="_Toc11338580"/>
      <w:bookmarkStart w:id="2252" w:name="_Toc27585232"/>
      <w:bookmarkStart w:id="2253" w:name="_Toc36457198"/>
      <w:bookmarkStart w:id="2254" w:name="_Toc45028092"/>
      <w:bookmarkStart w:id="2255" w:name="_Toc45028927"/>
      <w:bookmarkStart w:id="2256" w:name="_Toc51867688"/>
      <w:bookmarkStart w:id="2257" w:name="_Toc82679097"/>
      <w:r w:rsidRPr="00B3056F">
        <w:t>6.1.6.2.2</w:t>
      </w:r>
      <w:r w:rsidRPr="00B3056F">
        <w:tab/>
        <w:t>Type: Nssai</w:t>
      </w:r>
      <w:bookmarkEnd w:id="2251"/>
      <w:bookmarkEnd w:id="2252"/>
      <w:bookmarkEnd w:id="2253"/>
      <w:bookmarkEnd w:id="2254"/>
      <w:bookmarkEnd w:id="2255"/>
      <w:bookmarkEnd w:id="2256"/>
      <w:bookmarkEnd w:id="2257"/>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77777777"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58" w:name="_Toc11338581"/>
      <w:bookmarkStart w:id="2259" w:name="_Toc27585233"/>
      <w:bookmarkStart w:id="2260" w:name="_Toc36457199"/>
      <w:bookmarkStart w:id="2261" w:name="_Toc45028093"/>
      <w:bookmarkStart w:id="2262" w:name="_Toc45028928"/>
      <w:bookmarkStart w:id="2263" w:name="_Toc51867689"/>
      <w:bookmarkStart w:id="2264" w:name="_Toc82679098"/>
      <w:r w:rsidRPr="00B3056F">
        <w:lastRenderedPageBreak/>
        <w:t>6.1.6.2.3</w:t>
      </w:r>
      <w:r w:rsidRPr="00B3056F">
        <w:tab/>
        <w:t>Type: SdmSubscription</w:t>
      </w:r>
      <w:bookmarkEnd w:id="2258"/>
      <w:bookmarkEnd w:id="2259"/>
      <w:bookmarkEnd w:id="2260"/>
      <w:bookmarkEnd w:id="2261"/>
      <w:bookmarkEnd w:id="2262"/>
      <w:bookmarkEnd w:id="2263"/>
      <w:bookmarkEnd w:id="2264"/>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74FF46B6" w:rsidR="00EF45DA" w:rsidRPr="00B3056F" w:rsidRDefault="00734EA9" w:rsidP="00734EA9">
            <w:pPr>
              <w:pStyle w:val="TAN"/>
            </w:pPr>
            <w:r>
              <w:t>NOTE 3:</w:t>
            </w:r>
            <w:r>
              <w:tab/>
              <w:t xml:space="preserve">The UDM should handle only the relative-path part </w:t>
            </w:r>
            <w:r w:rsidRPr="000B0E47">
              <w:t>(apiSpecificResourceUriPart, see 3GPP TS 29.501 [5] clause 4.4.1)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65" w:name="_Toc11338582"/>
      <w:bookmarkStart w:id="2266" w:name="_Toc27585234"/>
      <w:bookmarkStart w:id="2267" w:name="_Toc36457200"/>
      <w:bookmarkStart w:id="2268" w:name="_Toc45028094"/>
      <w:bookmarkStart w:id="2269" w:name="_Toc45028929"/>
      <w:bookmarkStart w:id="2270" w:name="_Toc51867690"/>
      <w:bookmarkStart w:id="2271" w:name="_Toc82679099"/>
      <w:r w:rsidRPr="00B3056F">
        <w:lastRenderedPageBreak/>
        <w:t>6.1.6.2.4</w:t>
      </w:r>
      <w:r w:rsidRPr="00B3056F">
        <w:tab/>
        <w:t>Type: AccessAndMobilitySubscriptionData</w:t>
      </w:r>
      <w:bookmarkEnd w:id="2265"/>
      <w:bookmarkEnd w:id="2266"/>
      <w:bookmarkEnd w:id="2267"/>
      <w:bookmarkEnd w:id="2268"/>
      <w:bookmarkEnd w:id="2269"/>
      <w:bookmarkEnd w:id="2270"/>
      <w:bookmarkEnd w:id="2271"/>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lastRenderedPageBreak/>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72" w:name="_Toc11338583"/>
      <w:bookmarkStart w:id="2273" w:name="_Toc27585235"/>
      <w:bookmarkStart w:id="2274" w:name="_Toc36457201"/>
      <w:bookmarkStart w:id="2275" w:name="_Toc45028095"/>
      <w:bookmarkStart w:id="2276" w:name="_Toc45028930"/>
      <w:bookmarkStart w:id="2277" w:name="_Toc51867691"/>
      <w:bookmarkStart w:id="2278" w:name="_Toc82679100"/>
      <w:r w:rsidRPr="00B3056F">
        <w:t>6.1.6.2.5</w:t>
      </w:r>
      <w:r w:rsidRPr="00B3056F">
        <w:tab/>
        <w:t>Type: SmfSelectionSubscriptionData</w:t>
      </w:r>
      <w:bookmarkEnd w:id="2272"/>
      <w:bookmarkEnd w:id="2273"/>
      <w:bookmarkEnd w:id="2274"/>
      <w:bookmarkEnd w:id="2275"/>
      <w:bookmarkEnd w:id="2276"/>
      <w:bookmarkEnd w:id="2277"/>
      <w:bookmarkEnd w:id="2278"/>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79" w:name="_Toc11338584"/>
      <w:bookmarkStart w:id="2280" w:name="_Toc27585236"/>
      <w:bookmarkStart w:id="2281" w:name="_Toc36457202"/>
      <w:bookmarkStart w:id="2282" w:name="_Toc45028096"/>
      <w:bookmarkStart w:id="2283" w:name="_Toc45028931"/>
      <w:bookmarkStart w:id="2284" w:name="_Toc51867692"/>
      <w:bookmarkStart w:id="2285" w:name="_Hlk515202402"/>
      <w:bookmarkStart w:id="2286" w:name="_Toc82679101"/>
      <w:r w:rsidRPr="00B3056F">
        <w:lastRenderedPageBreak/>
        <w:t>6.1.6.2.6</w:t>
      </w:r>
      <w:r w:rsidRPr="00B3056F">
        <w:tab/>
        <w:t>Type: DnnInfo</w:t>
      </w:r>
      <w:bookmarkEnd w:id="2279"/>
      <w:bookmarkEnd w:id="2280"/>
      <w:bookmarkEnd w:id="2281"/>
      <w:bookmarkEnd w:id="2282"/>
      <w:bookmarkEnd w:id="2283"/>
      <w:bookmarkEnd w:id="2284"/>
      <w:bookmarkEnd w:id="2286"/>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87" w:name="_Toc11338585"/>
      <w:bookmarkStart w:id="2288" w:name="_Toc27585237"/>
      <w:bookmarkStart w:id="2289" w:name="_Toc36457203"/>
      <w:bookmarkStart w:id="2290" w:name="_Toc45028097"/>
      <w:bookmarkStart w:id="2291" w:name="_Toc45028932"/>
      <w:bookmarkStart w:id="2292" w:name="_Toc51867693"/>
      <w:bookmarkStart w:id="2293" w:name="_Toc82679102"/>
      <w:bookmarkEnd w:id="2285"/>
      <w:r w:rsidRPr="00B3056F">
        <w:t>6.1.6.2.7</w:t>
      </w:r>
      <w:r w:rsidRPr="00B3056F">
        <w:tab/>
        <w:t>Type: SnssaiInfo</w:t>
      </w:r>
      <w:bookmarkEnd w:id="2287"/>
      <w:bookmarkEnd w:id="2288"/>
      <w:bookmarkEnd w:id="2289"/>
      <w:bookmarkEnd w:id="2290"/>
      <w:bookmarkEnd w:id="2291"/>
      <w:bookmarkEnd w:id="2292"/>
      <w:bookmarkEnd w:id="2293"/>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94" w:name="_Toc11338586"/>
      <w:bookmarkStart w:id="2295" w:name="_Toc27585238"/>
      <w:bookmarkStart w:id="2296" w:name="_Toc36457204"/>
      <w:bookmarkStart w:id="2297" w:name="_Toc45028098"/>
      <w:bookmarkStart w:id="2298" w:name="_Toc45028933"/>
      <w:bookmarkStart w:id="2299" w:name="_Toc51867694"/>
      <w:bookmarkStart w:id="2300" w:name="_Toc82679103"/>
      <w:r w:rsidRPr="00B3056F">
        <w:lastRenderedPageBreak/>
        <w:t>6.1.6.2.8</w:t>
      </w:r>
      <w:r w:rsidRPr="00B3056F">
        <w:tab/>
        <w:t>Type: SessionManagementSubscriptionData</w:t>
      </w:r>
      <w:bookmarkEnd w:id="2294"/>
      <w:bookmarkEnd w:id="2295"/>
      <w:bookmarkEnd w:id="2296"/>
      <w:bookmarkEnd w:id="2297"/>
      <w:bookmarkEnd w:id="2298"/>
      <w:bookmarkEnd w:id="2299"/>
      <w:bookmarkEnd w:id="2300"/>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301" w:name="_Toc11338587"/>
      <w:bookmarkStart w:id="2302" w:name="_Toc27585239"/>
      <w:bookmarkStart w:id="2303" w:name="_Toc36457205"/>
      <w:bookmarkStart w:id="2304" w:name="_Toc45028099"/>
      <w:bookmarkStart w:id="2305" w:name="_Toc45028934"/>
      <w:bookmarkStart w:id="2306" w:name="_Toc51867695"/>
      <w:bookmarkStart w:id="2307" w:name="_Toc82679104"/>
      <w:r w:rsidRPr="00B3056F">
        <w:lastRenderedPageBreak/>
        <w:t>6.1.6.2.9</w:t>
      </w:r>
      <w:r w:rsidRPr="00B3056F">
        <w:tab/>
        <w:t>Type: DnnConfiguration</w:t>
      </w:r>
      <w:bookmarkEnd w:id="2301"/>
      <w:bookmarkEnd w:id="2302"/>
      <w:bookmarkEnd w:id="2303"/>
      <w:bookmarkEnd w:id="2304"/>
      <w:bookmarkEnd w:id="2305"/>
      <w:bookmarkEnd w:id="2306"/>
      <w:bookmarkEnd w:id="2307"/>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77777777"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clause </w:t>
            </w:r>
            <w:r>
              <w:rPr>
                <w:rFonts w:cs="Arial"/>
                <w:szCs w:val="18"/>
                <w:lang w:eastAsia="zh-CN"/>
              </w:rPr>
              <w:t>7.7.1.1.2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308" w:name="_Toc11338588"/>
      <w:bookmarkStart w:id="2309" w:name="_Toc27585240"/>
      <w:bookmarkStart w:id="2310" w:name="_Toc36457206"/>
      <w:bookmarkStart w:id="2311" w:name="_Toc45028100"/>
      <w:bookmarkStart w:id="2312" w:name="_Toc45028935"/>
      <w:bookmarkStart w:id="2313" w:name="_Toc51867696"/>
      <w:bookmarkStart w:id="2314" w:name="_Toc82679105"/>
      <w:r w:rsidRPr="00B3056F">
        <w:t>6.1.6.2.10</w:t>
      </w:r>
      <w:r w:rsidRPr="00B3056F">
        <w:tab/>
        <w:t>Void</w:t>
      </w:r>
      <w:bookmarkEnd w:id="2308"/>
      <w:bookmarkEnd w:id="2309"/>
      <w:bookmarkEnd w:id="2310"/>
      <w:bookmarkEnd w:id="2311"/>
      <w:bookmarkEnd w:id="2312"/>
      <w:bookmarkEnd w:id="2313"/>
      <w:bookmarkEnd w:id="2314"/>
    </w:p>
    <w:p w14:paraId="7C736057" w14:textId="35BBE9CC" w:rsidR="00EF45DA" w:rsidRPr="00B3056F" w:rsidRDefault="00EF45DA" w:rsidP="00EF45DA">
      <w:pPr>
        <w:pStyle w:val="Heading5"/>
      </w:pPr>
      <w:bookmarkStart w:id="2315" w:name="_Toc11338589"/>
      <w:bookmarkStart w:id="2316" w:name="_Toc27585241"/>
      <w:bookmarkStart w:id="2317" w:name="_Toc36457207"/>
      <w:bookmarkStart w:id="2318" w:name="_Toc45028101"/>
      <w:bookmarkStart w:id="2319" w:name="_Toc45028936"/>
      <w:bookmarkStart w:id="2320" w:name="_Toc51867697"/>
      <w:bookmarkStart w:id="2321" w:name="_Toc82679106"/>
      <w:r w:rsidRPr="00B3056F">
        <w:t>6.1.6.2.11</w:t>
      </w:r>
      <w:r w:rsidRPr="00B3056F">
        <w:tab/>
        <w:t>Type: PduSessionTypes</w:t>
      </w:r>
      <w:bookmarkEnd w:id="2315"/>
      <w:bookmarkEnd w:id="2316"/>
      <w:bookmarkEnd w:id="2317"/>
      <w:bookmarkEnd w:id="2318"/>
      <w:bookmarkEnd w:id="2319"/>
      <w:bookmarkEnd w:id="2320"/>
      <w:bookmarkEnd w:id="2321"/>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22" w:name="_Toc11338590"/>
      <w:bookmarkStart w:id="2323" w:name="_Toc27585242"/>
      <w:bookmarkStart w:id="2324" w:name="_Toc36457208"/>
      <w:bookmarkStart w:id="2325" w:name="_Toc45028102"/>
      <w:bookmarkStart w:id="2326" w:name="_Toc45028937"/>
      <w:bookmarkStart w:id="2327" w:name="_Toc51867698"/>
      <w:bookmarkStart w:id="2328" w:name="_Toc82679107"/>
      <w:r w:rsidRPr="00B3056F">
        <w:t>6.1.6.2.12</w:t>
      </w:r>
      <w:r w:rsidRPr="00B3056F">
        <w:tab/>
        <w:t>Type: SscModes</w:t>
      </w:r>
      <w:bookmarkEnd w:id="2322"/>
      <w:bookmarkEnd w:id="2323"/>
      <w:bookmarkEnd w:id="2324"/>
      <w:bookmarkEnd w:id="2325"/>
      <w:bookmarkEnd w:id="2326"/>
      <w:bookmarkEnd w:id="2327"/>
      <w:bookmarkEnd w:id="2328"/>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29" w:name="_Toc11338591"/>
      <w:bookmarkStart w:id="2330" w:name="_Toc27585243"/>
      <w:bookmarkStart w:id="2331" w:name="_Toc36457209"/>
      <w:bookmarkStart w:id="2332" w:name="_Toc45028103"/>
      <w:bookmarkStart w:id="2333" w:name="_Toc45028938"/>
      <w:bookmarkStart w:id="2334" w:name="_Toc51867699"/>
      <w:bookmarkStart w:id="2335" w:name="_Toc82679108"/>
      <w:r w:rsidRPr="00B3056F">
        <w:t>6.1.6.2.13</w:t>
      </w:r>
      <w:r w:rsidRPr="00B3056F">
        <w:tab/>
        <w:t>Type: SmsSubscriptionData</w:t>
      </w:r>
      <w:bookmarkEnd w:id="2329"/>
      <w:bookmarkEnd w:id="2330"/>
      <w:bookmarkEnd w:id="2331"/>
      <w:bookmarkEnd w:id="2332"/>
      <w:bookmarkEnd w:id="2333"/>
      <w:bookmarkEnd w:id="2334"/>
      <w:bookmarkEnd w:id="2335"/>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36" w:name="_Toc11338592"/>
      <w:bookmarkStart w:id="2337" w:name="_Toc27585244"/>
      <w:bookmarkStart w:id="2338" w:name="_Toc36457210"/>
      <w:bookmarkStart w:id="2339" w:name="_Toc45028104"/>
      <w:bookmarkStart w:id="2340" w:name="_Toc45028939"/>
      <w:bookmarkStart w:id="2341" w:name="_Toc51867700"/>
      <w:bookmarkStart w:id="2342" w:name="_Toc82679109"/>
      <w:r w:rsidRPr="00B3056F">
        <w:lastRenderedPageBreak/>
        <w:t>6.1.6.2.14</w:t>
      </w:r>
      <w:r w:rsidRPr="00B3056F">
        <w:tab/>
        <w:t>Type: SmsManagementSubscriptionData</w:t>
      </w:r>
      <w:bookmarkEnd w:id="2336"/>
      <w:bookmarkEnd w:id="2337"/>
      <w:bookmarkEnd w:id="2338"/>
      <w:bookmarkEnd w:id="2339"/>
      <w:bookmarkEnd w:id="2340"/>
      <w:bookmarkEnd w:id="2341"/>
      <w:bookmarkEnd w:id="2342"/>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43" w:name="_Toc11338593"/>
      <w:bookmarkStart w:id="2344" w:name="_Toc27585245"/>
      <w:bookmarkStart w:id="2345" w:name="_Toc36457211"/>
      <w:bookmarkStart w:id="2346" w:name="_Toc45028105"/>
      <w:bookmarkStart w:id="2347" w:name="_Toc45028940"/>
      <w:bookmarkStart w:id="2348" w:name="_Toc51867701"/>
      <w:bookmarkStart w:id="2349" w:name="_Toc82679110"/>
      <w:r w:rsidRPr="00B3056F">
        <w:t>6.1.6.2.15</w:t>
      </w:r>
      <w:r w:rsidRPr="00B3056F">
        <w:tab/>
        <w:t>Type: SubscriptionDataSets</w:t>
      </w:r>
      <w:bookmarkEnd w:id="2343"/>
      <w:bookmarkEnd w:id="2344"/>
      <w:bookmarkEnd w:id="2345"/>
      <w:bookmarkEnd w:id="2346"/>
      <w:bookmarkEnd w:id="2347"/>
      <w:bookmarkEnd w:id="2348"/>
      <w:bookmarkEnd w:id="2349"/>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2350" w:name="_Hlk40439836"/>
            <w:bookmarkStart w:id="2351" w:name="_Hlk40710398"/>
            <w:r>
              <w:t>LcsBroadcastAssistanceTypesData</w:t>
            </w:r>
            <w:bookmarkEnd w:id="2350"/>
            <w:bookmarkEnd w:id="2351"/>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52" w:name="_Toc11338594"/>
      <w:bookmarkStart w:id="2353" w:name="_Toc27585246"/>
      <w:bookmarkStart w:id="2354" w:name="_Toc36457212"/>
      <w:bookmarkStart w:id="2355" w:name="_Toc45028106"/>
      <w:bookmarkStart w:id="2356" w:name="_Toc45028941"/>
      <w:bookmarkStart w:id="2357" w:name="_Toc51867702"/>
      <w:bookmarkStart w:id="2358" w:name="_Toc82679111"/>
      <w:r w:rsidRPr="00B3056F">
        <w:lastRenderedPageBreak/>
        <w:t>6.1.6.2.16</w:t>
      </w:r>
      <w:r w:rsidRPr="00B3056F">
        <w:tab/>
        <w:t>Type: UeContextInSmfData</w:t>
      </w:r>
      <w:bookmarkEnd w:id="2352"/>
      <w:bookmarkEnd w:id="2353"/>
      <w:bookmarkEnd w:id="2354"/>
      <w:bookmarkEnd w:id="2355"/>
      <w:bookmarkEnd w:id="2356"/>
      <w:bookmarkEnd w:id="2357"/>
      <w:bookmarkEnd w:id="2358"/>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59" w:name="_Toc11338595"/>
      <w:bookmarkStart w:id="2360" w:name="_Toc27585247"/>
      <w:bookmarkStart w:id="2361" w:name="_Toc36457213"/>
      <w:bookmarkStart w:id="2362" w:name="_Toc45028107"/>
      <w:bookmarkStart w:id="2363" w:name="_Toc45028942"/>
      <w:bookmarkStart w:id="2364" w:name="_Toc51867703"/>
      <w:bookmarkStart w:id="2365" w:name="_Toc82679112"/>
      <w:r w:rsidRPr="00B3056F">
        <w:t>6.1.6.2.17</w:t>
      </w:r>
      <w:r w:rsidRPr="00B3056F">
        <w:tab/>
        <w:t>Type: PduSession</w:t>
      </w:r>
      <w:bookmarkEnd w:id="2359"/>
      <w:bookmarkEnd w:id="2360"/>
      <w:bookmarkEnd w:id="2361"/>
      <w:bookmarkEnd w:id="2362"/>
      <w:bookmarkEnd w:id="2363"/>
      <w:bookmarkEnd w:id="2364"/>
      <w:bookmarkEnd w:id="2365"/>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66" w:name="_Toc11338596"/>
      <w:bookmarkStart w:id="2367" w:name="_Toc27585248"/>
      <w:bookmarkStart w:id="2368" w:name="_Toc36457214"/>
      <w:bookmarkStart w:id="2369" w:name="_Toc45028108"/>
      <w:bookmarkStart w:id="2370" w:name="_Toc45028943"/>
      <w:bookmarkStart w:id="2371" w:name="_Toc51867704"/>
      <w:bookmarkStart w:id="2372" w:name="_Toc82679113"/>
      <w:r w:rsidRPr="00B3056F">
        <w:t>6.1.6.2.18</w:t>
      </w:r>
      <w:r w:rsidRPr="00B3056F">
        <w:tab/>
        <w:t>Type: IdTranslationResult</w:t>
      </w:r>
      <w:bookmarkEnd w:id="2366"/>
      <w:bookmarkEnd w:id="2367"/>
      <w:bookmarkEnd w:id="2368"/>
      <w:bookmarkEnd w:id="2369"/>
      <w:bookmarkEnd w:id="2370"/>
      <w:bookmarkEnd w:id="2371"/>
      <w:bookmarkEnd w:id="2372"/>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73" w:name="_Toc11338597"/>
      <w:bookmarkStart w:id="2374" w:name="_Toc27585249"/>
      <w:bookmarkStart w:id="2375" w:name="_Toc36457215"/>
      <w:bookmarkStart w:id="2376" w:name="_Toc45028109"/>
      <w:bookmarkStart w:id="2377" w:name="_Toc45028944"/>
      <w:bookmarkStart w:id="2378" w:name="_Toc51867705"/>
      <w:bookmarkStart w:id="2379" w:name="_Toc82679114"/>
      <w:r w:rsidRPr="00B3056F">
        <w:t>6.1.6.2.19</w:t>
      </w:r>
      <w:r w:rsidRPr="00B3056F">
        <w:tab/>
        <w:t>Void</w:t>
      </w:r>
      <w:bookmarkEnd w:id="2373"/>
      <w:bookmarkEnd w:id="2374"/>
      <w:bookmarkEnd w:id="2375"/>
      <w:bookmarkEnd w:id="2376"/>
      <w:bookmarkEnd w:id="2377"/>
      <w:bookmarkEnd w:id="2378"/>
      <w:bookmarkEnd w:id="2379"/>
    </w:p>
    <w:p w14:paraId="1373AB03" w14:textId="77777777" w:rsidR="00EF45DA" w:rsidRPr="00B3056F" w:rsidRDefault="00EF45DA" w:rsidP="00EF45DA">
      <w:pPr>
        <w:pStyle w:val="Heading5"/>
      </w:pPr>
      <w:bookmarkStart w:id="2380" w:name="_Toc11338598"/>
      <w:bookmarkStart w:id="2381" w:name="_Toc27585250"/>
      <w:bookmarkStart w:id="2382" w:name="_Toc36457216"/>
      <w:bookmarkStart w:id="2383" w:name="_Toc45028110"/>
      <w:bookmarkStart w:id="2384" w:name="_Toc45028945"/>
      <w:bookmarkStart w:id="2385" w:name="_Toc51867706"/>
      <w:bookmarkStart w:id="2386" w:name="_Toc82679115"/>
      <w:r w:rsidRPr="00B3056F">
        <w:t>6.1.6.2.20</w:t>
      </w:r>
      <w:r w:rsidRPr="00B3056F">
        <w:tab/>
        <w:t>Void</w:t>
      </w:r>
      <w:bookmarkEnd w:id="2380"/>
      <w:bookmarkEnd w:id="2381"/>
      <w:bookmarkEnd w:id="2382"/>
      <w:bookmarkEnd w:id="2383"/>
      <w:bookmarkEnd w:id="2384"/>
      <w:bookmarkEnd w:id="2385"/>
      <w:bookmarkEnd w:id="2386"/>
    </w:p>
    <w:p w14:paraId="57745FA4" w14:textId="18996E02" w:rsidR="00EF45DA" w:rsidRPr="00B3056F" w:rsidRDefault="00EF45DA" w:rsidP="00EF45DA">
      <w:pPr>
        <w:pStyle w:val="Heading5"/>
      </w:pPr>
      <w:bookmarkStart w:id="2387" w:name="_Toc11338599"/>
      <w:bookmarkStart w:id="2388" w:name="_Toc27585251"/>
      <w:bookmarkStart w:id="2389" w:name="_Toc36457217"/>
      <w:bookmarkStart w:id="2390" w:name="_Toc45028111"/>
      <w:bookmarkStart w:id="2391" w:name="_Toc45028946"/>
      <w:bookmarkStart w:id="2392" w:name="_Toc51867707"/>
      <w:bookmarkStart w:id="2393" w:name="_Toc82679116"/>
      <w:r w:rsidRPr="00B3056F">
        <w:t>6.1.6.2.21</w:t>
      </w:r>
      <w:r w:rsidRPr="00B3056F">
        <w:tab/>
        <w:t>Type: ModificationNotification</w:t>
      </w:r>
      <w:bookmarkEnd w:id="2387"/>
      <w:bookmarkEnd w:id="2388"/>
      <w:bookmarkEnd w:id="2389"/>
      <w:bookmarkEnd w:id="2390"/>
      <w:bookmarkEnd w:id="2391"/>
      <w:bookmarkEnd w:id="2392"/>
      <w:bookmarkEnd w:id="2393"/>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94" w:name="_Toc11338600"/>
      <w:bookmarkStart w:id="2395" w:name="_Toc27585252"/>
      <w:bookmarkStart w:id="2396" w:name="_Toc36457218"/>
      <w:bookmarkStart w:id="2397" w:name="_Toc45028112"/>
      <w:bookmarkStart w:id="2398" w:name="_Toc45028947"/>
      <w:bookmarkStart w:id="2399" w:name="_Toc51867708"/>
      <w:bookmarkStart w:id="2400" w:name="_Toc82679117"/>
      <w:r w:rsidRPr="00B3056F">
        <w:t>6.1.6.2.22</w:t>
      </w:r>
      <w:r w:rsidRPr="00B3056F">
        <w:tab/>
        <w:t>Type: IpAddress</w:t>
      </w:r>
      <w:bookmarkEnd w:id="2394"/>
      <w:bookmarkEnd w:id="2395"/>
      <w:bookmarkEnd w:id="2396"/>
      <w:bookmarkEnd w:id="2397"/>
      <w:bookmarkEnd w:id="2398"/>
      <w:bookmarkEnd w:id="2399"/>
      <w:bookmarkEnd w:id="2400"/>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401" w:name="_Toc11338601"/>
      <w:bookmarkStart w:id="2402" w:name="_Toc27585253"/>
      <w:bookmarkStart w:id="2403" w:name="_Toc36457219"/>
      <w:bookmarkStart w:id="2404" w:name="_Toc45028113"/>
      <w:bookmarkStart w:id="2405" w:name="_Toc45028948"/>
      <w:bookmarkStart w:id="2406" w:name="_Toc51867709"/>
      <w:bookmarkStart w:id="2407" w:name="_Toc82679118"/>
      <w:r w:rsidRPr="00B3056F">
        <w:lastRenderedPageBreak/>
        <w:t>6.1.6.2.23</w:t>
      </w:r>
      <w:r w:rsidRPr="00B3056F">
        <w:tab/>
        <w:t>Type: UeContextInSmsfData</w:t>
      </w:r>
      <w:bookmarkEnd w:id="2401"/>
      <w:bookmarkEnd w:id="2402"/>
      <w:bookmarkEnd w:id="2403"/>
      <w:bookmarkEnd w:id="2404"/>
      <w:bookmarkEnd w:id="2405"/>
      <w:bookmarkEnd w:id="2406"/>
      <w:bookmarkEnd w:id="2407"/>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408" w:name="_Toc11338602"/>
      <w:bookmarkStart w:id="2409" w:name="_Toc27585254"/>
      <w:bookmarkStart w:id="2410" w:name="_Toc36457220"/>
      <w:bookmarkStart w:id="2411" w:name="_Toc45028114"/>
      <w:bookmarkStart w:id="2412" w:name="_Toc45028949"/>
      <w:bookmarkStart w:id="2413" w:name="_Toc51867710"/>
      <w:bookmarkStart w:id="2414" w:name="_Toc82679119"/>
      <w:r w:rsidRPr="00B3056F">
        <w:t>6.1.6.2.24</w:t>
      </w:r>
      <w:r w:rsidRPr="00B3056F">
        <w:tab/>
        <w:t>Type: SmsfInfo</w:t>
      </w:r>
      <w:bookmarkEnd w:id="2408"/>
      <w:bookmarkEnd w:id="2409"/>
      <w:bookmarkEnd w:id="2410"/>
      <w:bookmarkEnd w:id="2411"/>
      <w:bookmarkEnd w:id="2412"/>
      <w:bookmarkEnd w:id="2413"/>
      <w:bookmarkEnd w:id="2414"/>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415" w:name="_Toc11338603"/>
      <w:bookmarkStart w:id="2416" w:name="_Toc27585255"/>
      <w:bookmarkStart w:id="2417" w:name="_Toc36457221"/>
      <w:bookmarkStart w:id="2418" w:name="_Toc45028115"/>
      <w:bookmarkStart w:id="2419" w:name="_Toc45028950"/>
      <w:bookmarkStart w:id="2420" w:name="_Toc51867711"/>
      <w:bookmarkStart w:id="2421" w:name="_Toc82679120"/>
      <w:r w:rsidRPr="00B3056F">
        <w:t>6.1.6.2.25</w:t>
      </w:r>
      <w:r w:rsidRPr="00B3056F">
        <w:tab/>
        <w:t>Type: AcknowledgeInfo</w:t>
      </w:r>
      <w:bookmarkEnd w:id="2415"/>
      <w:bookmarkEnd w:id="2416"/>
      <w:bookmarkEnd w:id="2417"/>
      <w:bookmarkEnd w:id="2418"/>
      <w:bookmarkEnd w:id="2419"/>
      <w:bookmarkEnd w:id="2420"/>
      <w:bookmarkEnd w:id="2421"/>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422" w:name="_Toc11338604"/>
      <w:bookmarkStart w:id="2423" w:name="_Toc27585256"/>
      <w:bookmarkStart w:id="2424" w:name="_Toc36457222"/>
      <w:bookmarkStart w:id="2425" w:name="_Toc45028116"/>
      <w:bookmarkStart w:id="2426" w:name="_Toc45028951"/>
      <w:bookmarkStart w:id="2427" w:name="_Toc51867712"/>
      <w:bookmarkStart w:id="2428" w:name="_Toc82679121"/>
      <w:r w:rsidRPr="00B3056F">
        <w:lastRenderedPageBreak/>
        <w:t>6.1.6.2.26</w:t>
      </w:r>
      <w:r w:rsidRPr="00B3056F">
        <w:tab/>
        <w:t>Type: SorInfo</w:t>
      </w:r>
      <w:bookmarkEnd w:id="2422"/>
      <w:bookmarkEnd w:id="2423"/>
      <w:bookmarkEnd w:id="2424"/>
      <w:bookmarkEnd w:id="2425"/>
      <w:bookmarkEnd w:id="2426"/>
      <w:bookmarkEnd w:id="2427"/>
      <w:bookmarkEnd w:id="2428"/>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29" w:name="_Toc11338605"/>
      <w:bookmarkStart w:id="2430" w:name="_Toc27585257"/>
      <w:bookmarkStart w:id="2431" w:name="_Toc36457223"/>
      <w:bookmarkStart w:id="2432" w:name="_Toc45028117"/>
      <w:bookmarkStart w:id="2433" w:name="_Toc45028952"/>
      <w:bookmarkStart w:id="2434" w:name="_Toc51867713"/>
      <w:bookmarkStart w:id="2435" w:name="_Hlk517692756"/>
      <w:bookmarkStart w:id="2436" w:name="_Toc82679122"/>
      <w:r w:rsidRPr="00B3056F">
        <w:t>6.1.6.2.27</w:t>
      </w:r>
      <w:r w:rsidRPr="00B3056F">
        <w:tab/>
        <w:t>Type: SharedData</w:t>
      </w:r>
      <w:bookmarkEnd w:id="2429"/>
      <w:bookmarkEnd w:id="2430"/>
      <w:bookmarkEnd w:id="2431"/>
      <w:bookmarkEnd w:id="2432"/>
      <w:bookmarkEnd w:id="2433"/>
      <w:bookmarkEnd w:id="2434"/>
      <w:bookmarkEnd w:id="2436"/>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37" w:name="_Toc11338606"/>
      <w:bookmarkStart w:id="2438" w:name="_Toc27585258"/>
      <w:bookmarkStart w:id="2439" w:name="_Toc36457224"/>
      <w:bookmarkStart w:id="2440" w:name="_Toc45028118"/>
      <w:bookmarkStart w:id="2441" w:name="_Toc45028953"/>
      <w:bookmarkStart w:id="2442" w:name="_Toc51867714"/>
      <w:bookmarkStart w:id="2443" w:name="_Toc82679123"/>
      <w:bookmarkEnd w:id="2435"/>
      <w:r w:rsidRPr="00B3056F">
        <w:lastRenderedPageBreak/>
        <w:t>6.1.6.2.28</w:t>
      </w:r>
      <w:r w:rsidRPr="00B3056F">
        <w:tab/>
        <w:t>Type: PgwInfo</w:t>
      </w:r>
      <w:bookmarkEnd w:id="2437"/>
      <w:bookmarkEnd w:id="2438"/>
      <w:bookmarkEnd w:id="2439"/>
      <w:bookmarkEnd w:id="2440"/>
      <w:bookmarkEnd w:id="2441"/>
      <w:bookmarkEnd w:id="2442"/>
      <w:bookmarkEnd w:id="2443"/>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44" w:name="_Toc11338607"/>
      <w:bookmarkStart w:id="2445" w:name="_Toc27585259"/>
      <w:bookmarkStart w:id="2446" w:name="_Toc36457225"/>
      <w:bookmarkStart w:id="2447" w:name="_Toc45028119"/>
      <w:bookmarkStart w:id="2448" w:name="_Toc45028954"/>
      <w:bookmarkStart w:id="2449" w:name="_Toc51867715"/>
      <w:bookmarkStart w:id="2450" w:name="_Toc82679124"/>
      <w:r w:rsidRPr="00B3056F">
        <w:t>6.1.6.2.29</w:t>
      </w:r>
      <w:r w:rsidRPr="00B3056F">
        <w:tab/>
        <w:t>Type: TraceDataResponse</w:t>
      </w:r>
      <w:bookmarkEnd w:id="2444"/>
      <w:bookmarkEnd w:id="2445"/>
      <w:bookmarkEnd w:id="2446"/>
      <w:bookmarkEnd w:id="2447"/>
      <w:bookmarkEnd w:id="2448"/>
      <w:bookmarkEnd w:id="2449"/>
      <w:bookmarkEnd w:id="2450"/>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51" w:name="_Toc11338608"/>
      <w:bookmarkStart w:id="2452" w:name="_Toc27585260"/>
      <w:bookmarkStart w:id="2453" w:name="_Toc36457226"/>
      <w:bookmarkStart w:id="2454" w:name="_Toc45028120"/>
      <w:bookmarkStart w:id="2455" w:name="_Toc45028955"/>
      <w:bookmarkStart w:id="2456" w:name="_Toc51867716"/>
      <w:bookmarkStart w:id="2457" w:name="_Toc82679125"/>
      <w:r w:rsidRPr="00B3056F">
        <w:t>6.1.6.2.30</w:t>
      </w:r>
      <w:r w:rsidRPr="00B3056F">
        <w:tab/>
        <w:t>Type: SteeringContainer</w:t>
      </w:r>
      <w:bookmarkEnd w:id="2451"/>
      <w:bookmarkEnd w:id="2452"/>
      <w:bookmarkEnd w:id="2453"/>
      <w:bookmarkEnd w:id="2454"/>
      <w:bookmarkEnd w:id="2455"/>
      <w:bookmarkEnd w:id="2456"/>
      <w:bookmarkEnd w:id="2457"/>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58" w:name="_Toc11338609"/>
      <w:bookmarkStart w:id="2459" w:name="_Toc27585261"/>
      <w:bookmarkStart w:id="2460" w:name="_Toc36457227"/>
      <w:bookmarkStart w:id="2461" w:name="_Toc45028121"/>
      <w:bookmarkStart w:id="2462" w:name="_Toc45028956"/>
      <w:bookmarkStart w:id="2463" w:name="_Toc51867717"/>
      <w:bookmarkStart w:id="2464" w:name="_Toc82679126"/>
      <w:r w:rsidRPr="00B3056F">
        <w:t>6.1.6.2.31</w:t>
      </w:r>
      <w:r w:rsidRPr="00B3056F">
        <w:tab/>
        <w:t>Type: SdmSubsModification</w:t>
      </w:r>
      <w:bookmarkEnd w:id="2458"/>
      <w:bookmarkEnd w:id="2459"/>
      <w:bookmarkEnd w:id="2460"/>
      <w:bookmarkEnd w:id="2461"/>
      <w:bookmarkEnd w:id="2462"/>
      <w:bookmarkEnd w:id="2463"/>
      <w:bookmarkEnd w:id="2464"/>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77777777" w:rsidR="00734EA9" w:rsidRPr="00B3056F" w:rsidRDefault="00734EA9" w:rsidP="00ED487B">
            <w:pPr>
              <w:pStyle w:val="TAN"/>
              <w:rPr>
                <w:rFonts w:cs="Arial"/>
                <w:szCs w:val="18"/>
              </w:rPr>
            </w:pPr>
            <w:r>
              <w:t>NOTE:</w:t>
            </w:r>
            <w:r>
              <w:tab/>
              <w:t xml:space="preserve">The UDM should handle only the relative-path part </w:t>
            </w:r>
            <w:r w:rsidRPr="000B0E47">
              <w:t>(apiSpecificResourceUriPart, see 3GPP TS 29.501 [5] clause 4.4.1)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65" w:name="_Toc11338610"/>
      <w:bookmarkStart w:id="2466" w:name="_Toc27585262"/>
      <w:bookmarkStart w:id="2467" w:name="_Toc36457228"/>
      <w:bookmarkStart w:id="2468" w:name="_Toc45028122"/>
      <w:bookmarkStart w:id="2469" w:name="_Toc45028957"/>
      <w:bookmarkStart w:id="2470" w:name="_Toc51867718"/>
      <w:bookmarkStart w:id="2471" w:name="_Toc82679127"/>
      <w:r w:rsidRPr="00B3056F">
        <w:lastRenderedPageBreak/>
        <w:t>6.1.6.2.32</w:t>
      </w:r>
      <w:r w:rsidRPr="00B3056F">
        <w:tab/>
        <w:t>Type: EmergencyInfo</w:t>
      </w:r>
      <w:bookmarkEnd w:id="2465"/>
      <w:bookmarkEnd w:id="2466"/>
      <w:bookmarkEnd w:id="2467"/>
      <w:bookmarkEnd w:id="2468"/>
      <w:bookmarkEnd w:id="2469"/>
      <w:bookmarkEnd w:id="2470"/>
      <w:bookmarkEnd w:id="2471"/>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72" w:name="_Toc11338611"/>
      <w:bookmarkStart w:id="2473" w:name="_Toc27585263"/>
      <w:bookmarkStart w:id="2474" w:name="_Toc36457229"/>
      <w:bookmarkStart w:id="2475" w:name="_Toc45028123"/>
      <w:bookmarkStart w:id="2476" w:name="_Toc45028958"/>
      <w:bookmarkStart w:id="2477" w:name="_Toc51867719"/>
      <w:bookmarkStart w:id="2478" w:name="_Toc82679128"/>
      <w:r w:rsidRPr="00B3056F">
        <w:t>6.1.6.2.33</w:t>
      </w:r>
      <w:r w:rsidRPr="00B3056F">
        <w:tab/>
        <w:t xml:space="preserve">Type: </w:t>
      </w:r>
      <w:r w:rsidRPr="00B3056F">
        <w:rPr>
          <w:rFonts w:hint="eastAsia"/>
          <w:lang w:eastAsia="zh-CN"/>
        </w:rPr>
        <w:t>Upu</w:t>
      </w:r>
      <w:r w:rsidRPr="00B3056F">
        <w:t>Info</w:t>
      </w:r>
      <w:bookmarkEnd w:id="2472"/>
      <w:bookmarkEnd w:id="2473"/>
      <w:bookmarkEnd w:id="2474"/>
      <w:bookmarkEnd w:id="2475"/>
      <w:bookmarkEnd w:id="2476"/>
      <w:bookmarkEnd w:id="2477"/>
      <w:bookmarkEnd w:id="2478"/>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479" w:name="_Toc11338612"/>
      <w:bookmarkStart w:id="2480" w:name="_Toc27585264"/>
      <w:bookmarkStart w:id="2481" w:name="_Toc36457230"/>
      <w:bookmarkStart w:id="2482" w:name="_Toc45028124"/>
      <w:bookmarkStart w:id="2483" w:name="_Toc45028959"/>
      <w:bookmarkStart w:id="2484" w:name="_Toc51867720"/>
      <w:bookmarkStart w:id="2485" w:name="_Toc82679129"/>
      <w:r w:rsidRPr="00B3056F">
        <w:t>6.1.6.2.34</w:t>
      </w:r>
      <w:r w:rsidRPr="00B3056F">
        <w:tab/>
        <w:t xml:space="preserve">Type: </w:t>
      </w:r>
      <w:r w:rsidRPr="00B3056F">
        <w:rPr>
          <w:lang w:eastAsia="zh-CN"/>
        </w:rPr>
        <w:t>GroupIdentifiers</w:t>
      </w:r>
      <w:bookmarkEnd w:id="2479"/>
      <w:bookmarkEnd w:id="2480"/>
      <w:bookmarkEnd w:id="2481"/>
      <w:bookmarkEnd w:id="2482"/>
      <w:bookmarkEnd w:id="2483"/>
      <w:bookmarkEnd w:id="2484"/>
      <w:bookmarkEnd w:id="2485"/>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86" w:name="_Toc11338613"/>
      <w:bookmarkStart w:id="2487" w:name="_Toc27585265"/>
      <w:bookmarkStart w:id="2488" w:name="_Toc36457231"/>
      <w:bookmarkStart w:id="2489" w:name="_Toc45028125"/>
      <w:bookmarkStart w:id="2490" w:name="_Toc45028960"/>
      <w:bookmarkStart w:id="2491" w:name="_Toc51867721"/>
      <w:bookmarkStart w:id="2492" w:name="_Toc82679130"/>
      <w:r w:rsidRPr="00B3056F">
        <w:lastRenderedPageBreak/>
        <w:t>6.1.6.2.35</w:t>
      </w:r>
      <w:r w:rsidRPr="00B3056F">
        <w:tab/>
        <w:t xml:space="preserve">Type: </w:t>
      </w:r>
      <w:r w:rsidRPr="00B3056F">
        <w:rPr>
          <w:rFonts w:hint="eastAsia"/>
          <w:lang w:eastAsia="zh-CN"/>
        </w:rPr>
        <w:t>NiddInformation</w:t>
      </w:r>
      <w:bookmarkEnd w:id="2486"/>
      <w:bookmarkEnd w:id="2487"/>
      <w:bookmarkEnd w:id="2488"/>
      <w:bookmarkEnd w:id="2489"/>
      <w:bookmarkEnd w:id="2490"/>
      <w:bookmarkEnd w:id="2491"/>
      <w:bookmarkEnd w:id="2492"/>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93" w:name="_Toc27585266"/>
      <w:bookmarkStart w:id="2494" w:name="_Toc36457232"/>
      <w:bookmarkStart w:id="2495" w:name="_Toc45028126"/>
      <w:bookmarkStart w:id="2496" w:name="_Toc45028961"/>
      <w:bookmarkStart w:id="2497" w:name="_Toc51867722"/>
      <w:bookmarkStart w:id="2498" w:name="_Toc11338614"/>
      <w:bookmarkStart w:id="2499" w:name="_Toc82679131"/>
      <w:r w:rsidRPr="00B3056F">
        <w:t>6.1.6.2.36</w:t>
      </w:r>
      <w:r w:rsidRPr="00B3056F">
        <w:tab/>
        <w:t>Type: CagData</w:t>
      </w:r>
      <w:bookmarkEnd w:id="2493"/>
      <w:bookmarkEnd w:id="2494"/>
      <w:bookmarkEnd w:id="2495"/>
      <w:bookmarkEnd w:id="2496"/>
      <w:bookmarkEnd w:id="2497"/>
      <w:bookmarkEnd w:id="2499"/>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500" w:name="_Toc27585267"/>
      <w:bookmarkStart w:id="2501" w:name="_Toc36457233"/>
      <w:bookmarkStart w:id="2502" w:name="_Toc45028127"/>
      <w:bookmarkStart w:id="2503" w:name="_Toc45028962"/>
      <w:bookmarkStart w:id="2504" w:name="_Toc51867723"/>
      <w:bookmarkStart w:id="2505" w:name="_Toc82679132"/>
      <w:r w:rsidRPr="00B3056F">
        <w:t>6.1.6.2.37</w:t>
      </w:r>
      <w:r w:rsidRPr="00B3056F">
        <w:tab/>
        <w:t>Type: CagInfo</w:t>
      </w:r>
      <w:bookmarkEnd w:id="2500"/>
      <w:bookmarkEnd w:id="2501"/>
      <w:bookmarkEnd w:id="2502"/>
      <w:bookmarkEnd w:id="2503"/>
      <w:bookmarkEnd w:id="2504"/>
      <w:bookmarkEnd w:id="2505"/>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506" w:name="_Toc27585268"/>
      <w:bookmarkStart w:id="2507" w:name="_Toc36457234"/>
      <w:bookmarkStart w:id="2508" w:name="_Toc45028128"/>
      <w:bookmarkStart w:id="2509" w:name="_Toc45028963"/>
      <w:bookmarkStart w:id="2510" w:name="_Toc51867724"/>
      <w:bookmarkStart w:id="2511" w:name="_Toc82679133"/>
      <w:r w:rsidRPr="00B3056F">
        <w:lastRenderedPageBreak/>
        <w:t>6.1.6.2.38</w:t>
      </w:r>
      <w:r w:rsidRPr="00B3056F">
        <w:tab/>
        <w:t>Type: AdditionalSnssaiData</w:t>
      </w:r>
      <w:bookmarkEnd w:id="2506"/>
      <w:bookmarkEnd w:id="2507"/>
      <w:bookmarkEnd w:id="2508"/>
      <w:bookmarkEnd w:id="2509"/>
      <w:bookmarkEnd w:id="2510"/>
      <w:bookmarkEnd w:id="2511"/>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512" w:name="_Toc27585269"/>
      <w:bookmarkStart w:id="2513" w:name="_Toc36457235"/>
      <w:bookmarkStart w:id="2514" w:name="_Toc45028129"/>
      <w:bookmarkStart w:id="2515" w:name="_Toc45028964"/>
      <w:bookmarkStart w:id="2516" w:name="_Toc51867725"/>
      <w:bookmarkStart w:id="2517" w:name="_Hlk15333533"/>
      <w:bookmarkStart w:id="2518" w:name="_Toc82679134"/>
      <w:r w:rsidRPr="00B3056F">
        <w:t>6.1.6.2.39</w:t>
      </w:r>
      <w:r w:rsidRPr="00B3056F">
        <w:tab/>
        <w:t>Type: VnGroupData</w:t>
      </w:r>
      <w:bookmarkEnd w:id="2512"/>
      <w:bookmarkEnd w:id="2513"/>
      <w:bookmarkEnd w:id="2514"/>
      <w:bookmarkEnd w:id="2515"/>
      <w:bookmarkEnd w:id="2516"/>
      <w:bookmarkEnd w:id="2518"/>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519" w:name="_Toc27585270"/>
      <w:bookmarkStart w:id="2520" w:name="_Toc36457236"/>
      <w:bookmarkStart w:id="2521" w:name="_Toc45028130"/>
      <w:bookmarkStart w:id="2522" w:name="_Toc45028965"/>
      <w:bookmarkStart w:id="2523" w:name="_Toc51867726"/>
      <w:bookmarkStart w:id="2524" w:name="_Toc82679135"/>
      <w:r w:rsidRPr="00B3056F">
        <w:t>6.1.6.2.40</w:t>
      </w:r>
      <w:r w:rsidRPr="00B3056F">
        <w:tab/>
        <w:t>Type: AppDescriptor</w:t>
      </w:r>
      <w:bookmarkEnd w:id="2519"/>
      <w:bookmarkEnd w:id="2520"/>
      <w:bookmarkEnd w:id="2521"/>
      <w:bookmarkEnd w:id="2522"/>
      <w:bookmarkEnd w:id="2523"/>
      <w:bookmarkEnd w:id="2524"/>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517"/>
    </w:tbl>
    <w:p w14:paraId="2CA1EB9C" w14:textId="77777777" w:rsidR="00EF45DA" w:rsidRPr="00B3056F" w:rsidRDefault="00EF45DA" w:rsidP="00EF45DA"/>
    <w:p w14:paraId="5AD87791" w14:textId="77777777" w:rsidR="00EF45DA" w:rsidRPr="00B3056F" w:rsidRDefault="00EF45DA" w:rsidP="00EF45DA">
      <w:pPr>
        <w:pStyle w:val="Heading5"/>
      </w:pPr>
      <w:bookmarkStart w:id="2525" w:name="_Toc27585271"/>
      <w:bookmarkStart w:id="2526" w:name="_Toc36457237"/>
      <w:bookmarkStart w:id="2527" w:name="_Toc45028131"/>
      <w:bookmarkStart w:id="2528" w:name="_Toc45028966"/>
      <w:bookmarkStart w:id="2529" w:name="_Toc51867727"/>
      <w:bookmarkStart w:id="2530" w:name="_Toc82679136"/>
      <w:r w:rsidRPr="00B3056F">
        <w:t>6.1.6.2.41</w:t>
      </w:r>
      <w:r w:rsidRPr="00B3056F">
        <w:tab/>
        <w:t>Type: AppPortId</w:t>
      </w:r>
      <w:bookmarkEnd w:id="2525"/>
      <w:bookmarkEnd w:id="2526"/>
      <w:bookmarkEnd w:id="2527"/>
      <w:bookmarkEnd w:id="2528"/>
      <w:bookmarkEnd w:id="2529"/>
      <w:bookmarkEnd w:id="2530"/>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531" w:name="OLE_LINK12"/>
            <w:r w:rsidRPr="00B3056F">
              <w:t>Uint16</w:t>
            </w:r>
            <w:bookmarkEnd w:id="2531"/>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32" w:name="_Toc27585272"/>
      <w:bookmarkStart w:id="2533" w:name="_Toc36457238"/>
      <w:bookmarkStart w:id="2534" w:name="_Toc45028132"/>
      <w:bookmarkStart w:id="2535" w:name="_Toc45028967"/>
      <w:bookmarkStart w:id="2536" w:name="_Toc51867728"/>
      <w:bookmarkStart w:id="2537" w:name="_Toc82679137"/>
      <w:r w:rsidRPr="00B3056F">
        <w:t>6.1.6.2.42</w:t>
      </w:r>
      <w:r w:rsidRPr="00B3056F">
        <w:tab/>
        <w:t>Type: LcsPrivacyData</w:t>
      </w:r>
      <w:bookmarkEnd w:id="2532"/>
      <w:bookmarkEnd w:id="2533"/>
      <w:bookmarkEnd w:id="2534"/>
      <w:bookmarkEnd w:id="2535"/>
      <w:bookmarkEnd w:id="2536"/>
      <w:bookmarkEnd w:id="2537"/>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38" w:name="_Toc27585273"/>
      <w:bookmarkStart w:id="2539" w:name="_Toc36457239"/>
      <w:bookmarkStart w:id="2540" w:name="_Toc45028133"/>
      <w:bookmarkStart w:id="2541" w:name="_Toc45028968"/>
      <w:bookmarkStart w:id="2542" w:name="_Toc51867729"/>
      <w:bookmarkStart w:id="2543" w:name="_Toc82679138"/>
      <w:r w:rsidRPr="00B3056F">
        <w:lastRenderedPageBreak/>
        <w:t>6.1.6.2.43</w:t>
      </w:r>
      <w:r w:rsidRPr="00B3056F">
        <w:tab/>
        <w:t>Type: Lpi</w:t>
      </w:r>
      <w:bookmarkEnd w:id="2538"/>
      <w:bookmarkEnd w:id="2539"/>
      <w:bookmarkEnd w:id="2540"/>
      <w:bookmarkEnd w:id="2541"/>
      <w:bookmarkEnd w:id="2542"/>
      <w:bookmarkEnd w:id="2543"/>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44" w:name="_Toc27585274"/>
      <w:bookmarkStart w:id="2545" w:name="_Toc36457240"/>
      <w:bookmarkStart w:id="2546" w:name="_Toc45028134"/>
      <w:bookmarkStart w:id="2547" w:name="_Toc45028969"/>
      <w:bookmarkStart w:id="2548" w:name="_Toc51867730"/>
      <w:bookmarkStart w:id="2549" w:name="_Toc82679139"/>
      <w:r w:rsidRPr="00B3056F">
        <w:t>6.1.6.2.44</w:t>
      </w:r>
      <w:r w:rsidRPr="00B3056F">
        <w:tab/>
        <w:t>Type: UnrelatedClass</w:t>
      </w:r>
      <w:bookmarkEnd w:id="2544"/>
      <w:bookmarkEnd w:id="2545"/>
      <w:bookmarkEnd w:id="2546"/>
      <w:bookmarkEnd w:id="2547"/>
      <w:bookmarkEnd w:id="2548"/>
      <w:bookmarkEnd w:id="2549"/>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50" w:name="_Toc27585275"/>
      <w:bookmarkStart w:id="2551" w:name="_Toc36457241"/>
      <w:bookmarkStart w:id="2552" w:name="_Toc45028135"/>
      <w:bookmarkStart w:id="2553" w:name="_Toc45028970"/>
      <w:bookmarkStart w:id="2554" w:name="_Toc51867731"/>
      <w:bookmarkStart w:id="2555" w:name="_Toc82679140"/>
      <w:r w:rsidRPr="00B3056F">
        <w:t>6.1.6.2.45</w:t>
      </w:r>
      <w:r w:rsidRPr="00B3056F">
        <w:tab/>
        <w:t>Type: PlmnOperatorClass</w:t>
      </w:r>
      <w:bookmarkEnd w:id="2550"/>
      <w:bookmarkEnd w:id="2551"/>
      <w:bookmarkEnd w:id="2552"/>
      <w:bookmarkEnd w:id="2553"/>
      <w:bookmarkEnd w:id="2554"/>
      <w:bookmarkEnd w:id="2555"/>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56" w:name="_Toc27585276"/>
      <w:bookmarkStart w:id="2557" w:name="_Toc36457242"/>
      <w:bookmarkStart w:id="2558" w:name="_Toc45028136"/>
      <w:bookmarkStart w:id="2559" w:name="_Toc45028971"/>
      <w:bookmarkStart w:id="2560" w:name="_Toc51867732"/>
      <w:bookmarkStart w:id="2561" w:name="_Toc82679141"/>
      <w:r w:rsidRPr="00B3056F">
        <w:t>6.1.6.2.46</w:t>
      </w:r>
      <w:r w:rsidRPr="00B3056F">
        <w:tab/>
        <w:t>Type: ValidTimePeriod</w:t>
      </w:r>
      <w:bookmarkEnd w:id="2556"/>
      <w:bookmarkEnd w:id="2557"/>
      <w:bookmarkEnd w:id="2558"/>
      <w:bookmarkEnd w:id="2559"/>
      <w:bookmarkEnd w:id="2560"/>
      <w:bookmarkEnd w:id="2561"/>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62" w:name="_Toc27585277"/>
      <w:bookmarkStart w:id="2563" w:name="_Toc36457243"/>
      <w:bookmarkStart w:id="2564" w:name="_Toc45028137"/>
      <w:bookmarkStart w:id="2565" w:name="_Toc45028972"/>
      <w:bookmarkStart w:id="2566" w:name="_Toc51867733"/>
      <w:bookmarkStart w:id="2567" w:name="_Toc82679142"/>
      <w:r w:rsidRPr="00B3056F">
        <w:lastRenderedPageBreak/>
        <w:t>6.1.6.2.47</w:t>
      </w:r>
      <w:r w:rsidRPr="00B3056F">
        <w:tab/>
        <w:t>Type: LcsMoData</w:t>
      </w:r>
      <w:bookmarkEnd w:id="2562"/>
      <w:bookmarkEnd w:id="2563"/>
      <w:bookmarkEnd w:id="2564"/>
      <w:bookmarkEnd w:id="2565"/>
      <w:bookmarkEnd w:id="2566"/>
      <w:bookmarkEnd w:id="2567"/>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68" w:name="_Toc27585278"/>
      <w:bookmarkStart w:id="2569" w:name="_Toc36457244"/>
      <w:bookmarkStart w:id="2570" w:name="_Toc45028138"/>
      <w:bookmarkStart w:id="2571" w:name="_Toc45028973"/>
      <w:bookmarkStart w:id="2572" w:name="_Toc51867734"/>
      <w:bookmarkStart w:id="2573" w:name="_Toc82679143"/>
      <w:r w:rsidRPr="00B3056F">
        <w:t>6.1.6.2.48</w:t>
      </w:r>
      <w:r w:rsidRPr="00B3056F">
        <w:tab/>
        <w:t>Type: EcRestrictionData</w:t>
      </w:r>
      <w:bookmarkEnd w:id="2568"/>
      <w:bookmarkEnd w:id="2569"/>
      <w:r w:rsidR="00AB5EE0">
        <w:t>Wb</w:t>
      </w:r>
      <w:bookmarkEnd w:id="2570"/>
      <w:bookmarkEnd w:id="2571"/>
      <w:bookmarkEnd w:id="2572"/>
      <w:bookmarkEnd w:id="2573"/>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574" w:name="_Toc27585279"/>
      <w:bookmarkStart w:id="2575" w:name="_Toc36457245"/>
      <w:bookmarkStart w:id="2576" w:name="_Toc45028139"/>
      <w:bookmarkStart w:id="2577" w:name="_Toc45028974"/>
      <w:bookmarkStart w:id="2578" w:name="_Toc51867735"/>
      <w:bookmarkStart w:id="2579" w:name="_Toc82679144"/>
      <w:r w:rsidRPr="00B3056F">
        <w:lastRenderedPageBreak/>
        <w:t>6.1.6.2.49</w:t>
      </w:r>
      <w:r w:rsidRPr="00B3056F">
        <w:tab/>
        <w:t>Type: ExpectedUeBehaviourData</w:t>
      </w:r>
      <w:bookmarkEnd w:id="2574"/>
      <w:bookmarkEnd w:id="2575"/>
      <w:bookmarkEnd w:id="2576"/>
      <w:bookmarkEnd w:id="2577"/>
      <w:bookmarkEnd w:id="2578"/>
      <w:bookmarkEnd w:id="2579"/>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80" w:name="_Toc27585280"/>
      <w:bookmarkStart w:id="2581" w:name="_Toc36457246"/>
      <w:bookmarkStart w:id="2582" w:name="_Toc45028140"/>
      <w:bookmarkStart w:id="2583" w:name="_Toc45028975"/>
      <w:bookmarkStart w:id="2584" w:name="_Toc51867736"/>
      <w:bookmarkStart w:id="2585" w:name="_Toc82679145"/>
      <w:r w:rsidRPr="00B3056F">
        <w:t>6.1.6.2.50</w:t>
      </w:r>
      <w:r w:rsidRPr="00B3056F">
        <w:tab/>
      </w:r>
      <w:r w:rsidR="00CE3D84">
        <w:t>Void</w:t>
      </w:r>
      <w:bookmarkEnd w:id="2580"/>
      <w:bookmarkEnd w:id="2581"/>
      <w:bookmarkEnd w:id="2582"/>
      <w:bookmarkEnd w:id="2583"/>
      <w:bookmarkEnd w:id="2584"/>
      <w:bookmarkEnd w:id="2585"/>
    </w:p>
    <w:p w14:paraId="175F9B67" w14:textId="04271233" w:rsidR="00EF45DA" w:rsidRPr="00B3056F" w:rsidRDefault="00EF45DA" w:rsidP="00EF45DA">
      <w:pPr>
        <w:pStyle w:val="Heading5"/>
      </w:pPr>
      <w:bookmarkStart w:id="2586" w:name="_Toc27585281"/>
      <w:bookmarkStart w:id="2587" w:name="_Toc36457247"/>
      <w:bookmarkStart w:id="2588" w:name="_Toc45028141"/>
      <w:bookmarkStart w:id="2589" w:name="_Toc45028976"/>
      <w:bookmarkStart w:id="2590" w:name="_Toc51867737"/>
      <w:bookmarkStart w:id="2591" w:name="_Toc82679146"/>
      <w:r w:rsidRPr="00B3056F">
        <w:t>6.1.6.2.51</w:t>
      </w:r>
      <w:r w:rsidRPr="00B3056F">
        <w:tab/>
      </w:r>
      <w:r w:rsidR="00CE3D84">
        <w:t>Void</w:t>
      </w:r>
      <w:bookmarkEnd w:id="2586"/>
      <w:bookmarkEnd w:id="2587"/>
      <w:bookmarkEnd w:id="2588"/>
      <w:bookmarkEnd w:id="2589"/>
      <w:bookmarkEnd w:id="2590"/>
      <w:bookmarkEnd w:id="2591"/>
    </w:p>
    <w:p w14:paraId="5BE758AE" w14:textId="77777777" w:rsidR="00EF45DA" w:rsidRPr="00B3056F" w:rsidRDefault="00EF45DA" w:rsidP="00EF45DA">
      <w:pPr>
        <w:pStyle w:val="Heading5"/>
      </w:pPr>
      <w:bookmarkStart w:id="2592" w:name="_Toc27585282"/>
      <w:bookmarkStart w:id="2593" w:name="_Toc36457248"/>
      <w:bookmarkStart w:id="2594" w:name="_Toc45028142"/>
      <w:bookmarkStart w:id="2595" w:name="_Toc45028977"/>
      <w:bookmarkStart w:id="2596" w:name="_Toc51867738"/>
      <w:bookmarkStart w:id="2597" w:name="_Toc82679147"/>
      <w:r w:rsidRPr="00B3056F">
        <w:t>6.1.6.2.52</w:t>
      </w:r>
      <w:r w:rsidRPr="00B3056F">
        <w:tab/>
        <w:t xml:space="preserve">Type: </w:t>
      </w:r>
      <w:r w:rsidRPr="00B3056F">
        <w:rPr>
          <w:rFonts w:eastAsia="Malgun Gothic"/>
        </w:rPr>
        <w:t>SuggestedPacketNumDl</w:t>
      </w:r>
      <w:bookmarkEnd w:id="2592"/>
      <w:bookmarkEnd w:id="2593"/>
      <w:bookmarkEnd w:id="2594"/>
      <w:bookmarkEnd w:id="2595"/>
      <w:bookmarkEnd w:id="2596"/>
      <w:bookmarkEnd w:id="2597"/>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27FB858B" w:rsidR="00EF45DA" w:rsidRPr="00B3056F" w:rsidRDefault="00EF45DA" w:rsidP="00EF45DA">
      <w:pPr>
        <w:pStyle w:val="Heading5"/>
      </w:pPr>
      <w:bookmarkStart w:id="2598" w:name="_Toc27585283"/>
      <w:bookmarkStart w:id="2599" w:name="_Toc36457249"/>
      <w:bookmarkStart w:id="2600" w:name="_Toc45028143"/>
      <w:bookmarkStart w:id="2601" w:name="_Toc45028978"/>
      <w:bookmarkStart w:id="2602" w:name="_Toc51867739"/>
      <w:bookmarkStart w:id="2603" w:name="_Toc82679148"/>
      <w:r w:rsidRPr="00B3056F">
        <w:lastRenderedPageBreak/>
        <w:t>6.</w:t>
      </w:r>
      <w:r w:rsidR="00FC4719">
        <w:t>1</w:t>
      </w:r>
      <w:r w:rsidRPr="00B3056F">
        <w:t>.6.2.53</w:t>
      </w:r>
      <w:r w:rsidRPr="00B3056F">
        <w:tab/>
        <w:t>Type: SmfRegistrationInfo</w:t>
      </w:r>
      <w:bookmarkEnd w:id="2598"/>
      <w:bookmarkEnd w:id="2599"/>
      <w:bookmarkEnd w:id="2600"/>
      <w:bookmarkEnd w:id="2601"/>
      <w:bookmarkEnd w:id="2602"/>
      <w:bookmarkEnd w:id="2603"/>
    </w:p>
    <w:p w14:paraId="34A09916" w14:textId="773EE5DB"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604" w:name="_Toc27585284"/>
      <w:bookmarkStart w:id="2605" w:name="_Toc36457250"/>
      <w:bookmarkStart w:id="2606" w:name="_Toc45028144"/>
      <w:bookmarkStart w:id="2607" w:name="_Toc45028979"/>
      <w:bookmarkStart w:id="2608" w:name="_Toc51867740"/>
      <w:bookmarkStart w:id="2609" w:name="_Toc82679149"/>
      <w:r w:rsidRPr="00B3056F">
        <w:t>6.1.6.2.54</w:t>
      </w:r>
      <w:r w:rsidRPr="00B3056F">
        <w:tab/>
        <w:t>Type: FrameRouteInfo</w:t>
      </w:r>
      <w:bookmarkEnd w:id="2604"/>
      <w:bookmarkEnd w:id="2605"/>
      <w:bookmarkEnd w:id="2606"/>
      <w:bookmarkEnd w:id="2607"/>
      <w:bookmarkEnd w:id="2608"/>
      <w:bookmarkEnd w:id="2609"/>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610" w:name="_Toc36457251"/>
      <w:bookmarkStart w:id="2611" w:name="_Toc45028145"/>
      <w:bookmarkStart w:id="2612" w:name="_Toc45028980"/>
      <w:bookmarkStart w:id="2613" w:name="_Toc51867741"/>
      <w:bookmarkStart w:id="2614" w:name="_Toc27585285"/>
      <w:bookmarkStart w:id="2615" w:name="_Toc82679150"/>
      <w:r w:rsidRPr="00B3056F">
        <w:t>6.1.6.2.55</w:t>
      </w:r>
      <w:r w:rsidRPr="00B3056F">
        <w:tab/>
        <w:t>Type: SorUpdateInfo</w:t>
      </w:r>
      <w:bookmarkEnd w:id="2610"/>
      <w:bookmarkEnd w:id="2611"/>
      <w:bookmarkEnd w:id="2612"/>
      <w:bookmarkEnd w:id="2613"/>
      <w:bookmarkEnd w:id="2615"/>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616" w:name="_Toc36457252"/>
      <w:bookmarkStart w:id="2617" w:name="_Toc45028146"/>
      <w:bookmarkStart w:id="2618" w:name="_Toc45028981"/>
      <w:bookmarkStart w:id="2619" w:name="_Toc51867742"/>
      <w:bookmarkStart w:id="2620" w:name="_Toc82679151"/>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616"/>
      <w:bookmarkEnd w:id="2617"/>
      <w:bookmarkEnd w:id="2618"/>
      <w:bookmarkEnd w:id="2619"/>
      <w:bookmarkEnd w:id="2620"/>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621" w:name="_Toc36457253"/>
      <w:bookmarkStart w:id="2622" w:name="_Toc45028147"/>
      <w:bookmarkStart w:id="2623" w:name="_Toc45028982"/>
      <w:bookmarkStart w:id="2624" w:name="_Toc51867743"/>
      <w:bookmarkStart w:id="2625" w:name="_Toc82679152"/>
      <w:r w:rsidRPr="00B3056F">
        <w:t>6.1.6.2.57</w:t>
      </w:r>
      <w:r w:rsidRPr="00B3056F">
        <w:tab/>
        <w:t xml:space="preserve">Type: </w:t>
      </w:r>
      <w:r w:rsidRPr="00B3056F">
        <w:rPr>
          <w:rFonts w:hint="eastAsia"/>
          <w:lang w:eastAsia="zh-CN"/>
        </w:rPr>
        <w:t>Edrx</w:t>
      </w:r>
      <w:r w:rsidRPr="00B3056F">
        <w:rPr>
          <w:lang w:eastAsia="zh-CN"/>
        </w:rPr>
        <w:t>Parameters</w:t>
      </w:r>
      <w:bookmarkEnd w:id="2621"/>
      <w:bookmarkEnd w:id="2622"/>
      <w:bookmarkEnd w:id="2623"/>
      <w:bookmarkEnd w:id="2624"/>
      <w:bookmarkEnd w:id="2625"/>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26" w:name="_Toc36457254"/>
      <w:bookmarkStart w:id="2627" w:name="_Toc45028148"/>
      <w:bookmarkStart w:id="2628" w:name="_Toc45028983"/>
      <w:bookmarkStart w:id="2629" w:name="_Toc51867744"/>
      <w:bookmarkStart w:id="2630" w:name="_Toc82679153"/>
      <w:r w:rsidRPr="00B3056F">
        <w:lastRenderedPageBreak/>
        <w:t>6.1.6.2.58</w:t>
      </w:r>
      <w:r w:rsidRPr="00B3056F">
        <w:tab/>
        <w:t xml:space="preserve">Type: </w:t>
      </w:r>
      <w:r w:rsidRPr="00B3056F">
        <w:rPr>
          <w:lang w:eastAsia="zh-CN"/>
        </w:rPr>
        <w:t>Ptw</w:t>
      </w:r>
      <w:r w:rsidRPr="00B3056F">
        <w:rPr>
          <w:rFonts w:hint="eastAsia"/>
          <w:lang w:eastAsia="zh-CN"/>
        </w:rPr>
        <w:t>Parameters</w:t>
      </w:r>
      <w:bookmarkEnd w:id="2626"/>
      <w:bookmarkEnd w:id="2627"/>
      <w:bookmarkEnd w:id="2628"/>
      <w:bookmarkEnd w:id="2629"/>
      <w:bookmarkEnd w:id="2630"/>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31" w:name="_Toc36457255"/>
      <w:bookmarkStart w:id="2632" w:name="_Toc45028149"/>
      <w:bookmarkStart w:id="2633" w:name="_Toc45028984"/>
      <w:bookmarkStart w:id="2634" w:name="_Toc51867745"/>
      <w:bookmarkStart w:id="2635" w:name="_Toc82679154"/>
      <w:r w:rsidRPr="00B3056F">
        <w:t>6.1.6.2.59</w:t>
      </w:r>
      <w:r w:rsidRPr="00B3056F">
        <w:tab/>
      </w:r>
      <w:r w:rsidR="0007473E">
        <w:t>Void</w:t>
      </w:r>
      <w:bookmarkEnd w:id="2631"/>
      <w:bookmarkEnd w:id="2632"/>
      <w:bookmarkEnd w:id="2633"/>
      <w:bookmarkEnd w:id="2634"/>
      <w:bookmarkEnd w:id="2635"/>
    </w:p>
    <w:p w14:paraId="70E6C3E9" w14:textId="09FECC08" w:rsidR="00EF45DA" w:rsidRPr="00B3056F" w:rsidRDefault="00EF45DA" w:rsidP="00EF45DA">
      <w:pPr>
        <w:pStyle w:val="Heading5"/>
      </w:pPr>
      <w:bookmarkStart w:id="2636" w:name="_Toc36457256"/>
      <w:bookmarkStart w:id="2637" w:name="_Toc45028150"/>
      <w:bookmarkStart w:id="2638" w:name="_Toc45028985"/>
      <w:bookmarkStart w:id="2639" w:name="_Toc51867746"/>
      <w:bookmarkStart w:id="2640" w:name="_Toc82679155"/>
      <w:r w:rsidRPr="00B3056F">
        <w:t>6.1.6.2.60</w:t>
      </w:r>
      <w:r w:rsidRPr="00B3056F">
        <w:tab/>
      </w:r>
      <w:r w:rsidR="0007473E">
        <w:t>Void</w:t>
      </w:r>
      <w:bookmarkEnd w:id="2636"/>
      <w:bookmarkEnd w:id="2637"/>
      <w:bookmarkEnd w:id="2638"/>
      <w:bookmarkEnd w:id="2639"/>
      <w:bookmarkEnd w:id="2640"/>
    </w:p>
    <w:p w14:paraId="46241C2A" w14:textId="42A4A799" w:rsidR="00EF45DA" w:rsidRPr="00B3056F" w:rsidRDefault="00EF45DA" w:rsidP="00EF45DA">
      <w:pPr>
        <w:pStyle w:val="Heading5"/>
      </w:pPr>
      <w:bookmarkStart w:id="2641" w:name="_Toc36457257"/>
      <w:bookmarkStart w:id="2642" w:name="_Toc45028151"/>
      <w:bookmarkStart w:id="2643" w:name="_Toc45028986"/>
      <w:bookmarkStart w:id="2644" w:name="_Toc51867747"/>
      <w:bookmarkStart w:id="2645" w:name="_Toc82679156"/>
      <w:r w:rsidRPr="00B3056F">
        <w:t>6.1.6.2.61</w:t>
      </w:r>
      <w:r w:rsidRPr="00B3056F">
        <w:tab/>
        <w:t xml:space="preserve">Type: </w:t>
      </w:r>
      <w:r w:rsidR="0007473E">
        <w:t>Void</w:t>
      </w:r>
      <w:bookmarkEnd w:id="2641"/>
      <w:bookmarkEnd w:id="2642"/>
      <w:bookmarkEnd w:id="2643"/>
      <w:bookmarkEnd w:id="2644"/>
      <w:bookmarkEnd w:id="2645"/>
    </w:p>
    <w:p w14:paraId="3A0B163A" w14:textId="77777777" w:rsidR="00EF45DA" w:rsidRPr="00B3056F" w:rsidRDefault="00EF45DA" w:rsidP="00EF45DA">
      <w:pPr>
        <w:pStyle w:val="Heading5"/>
      </w:pPr>
      <w:bookmarkStart w:id="2646" w:name="_Toc36457258"/>
      <w:bookmarkStart w:id="2647" w:name="_Toc45028152"/>
      <w:bookmarkStart w:id="2648" w:name="_Toc45028987"/>
      <w:bookmarkStart w:id="2649" w:name="_Toc51867748"/>
      <w:bookmarkStart w:id="2650" w:name="_Toc82679157"/>
      <w:r w:rsidRPr="00B3056F">
        <w:t>6.1.6.2.62</w:t>
      </w:r>
      <w:r w:rsidRPr="00B3056F">
        <w:tab/>
        <w:t xml:space="preserve">Type: </w:t>
      </w:r>
      <w:r w:rsidRPr="00B3056F">
        <w:rPr>
          <w:rFonts w:hint="eastAsia"/>
          <w:lang w:eastAsia="zh-CN"/>
        </w:rPr>
        <w:t>ExternalUnrelatedClass</w:t>
      </w:r>
      <w:bookmarkEnd w:id="2646"/>
      <w:bookmarkEnd w:id="2647"/>
      <w:bookmarkEnd w:id="2648"/>
      <w:bookmarkEnd w:id="2649"/>
      <w:bookmarkEnd w:id="2650"/>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651" w:name="_Toc36457259"/>
      <w:bookmarkStart w:id="2652" w:name="_Toc45028153"/>
      <w:bookmarkStart w:id="2653" w:name="_Toc45028988"/>
      <w:bookmarkStart w:id="2654" w:name="_Toc51867749"/>
      <w:bookmarkStart w:id="2655" w:name="_Toc82679158"/>
      <w:r w:rsidRPr="00B3056F">
        <w:t>6.1.6.2.63</w:t>
      </w:r>
      <w:r w:rsidRPr="00B3056F">
        <w:tab/>
        <w:t xml:space="preserve">Type: </w:t>
      </w:r>
      <w:r w:rsidRPr="00B3056F">
        <w:rPr>
          <w:rFonts w:hint="eastAsia"/>
          <w:lang w:eastAsia="zh-CN"/>
        </w:rPr>
        <w:t>AfExternal</w:t>
      </w:r>
      <w:bookmarkEnd w:id="2651"/>
      <w:bookmarkEnd w:id="2652"/>
      <w:bookmarkEnd w:id="2653"/>
      <w:bookmarkEnd w:id="2654"/>
      <w:bookmarkEnd w:id="2655"/>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656" w:name="_Toc36457260"/>
      <w:bookmarkStart w:id="2657" w:name="_Toc45028154"/>
      <w:bookmarkStart w:id="2658" w:name="_Toc45028989"/>
      <w:bookmarkStart w:id="2659" w:name="_Toc51867750"/>
      <w:bookmarkStart w:id="2660" w:name="_Toc82679159"/>
      <w:r w:rsidRPr="00B3056F">
        <w:lastRenderedPageBreak/>
        <w:t>6.1.6.2.64</w:t>
      </w:r>
      <w:r w:rsidRPr="00B3056F">
        <w:tab/>
        <w:t xml:space="preserve">Type: </w:t>
      </w:r>
      <w:r w:rsidRPr="00B3056F">
        <w:rPr>
          <w:rFonts w:hint="eastAsia"/>
          <w:lang w:eastAsia="zh-CN"/>
        </w:rPr>
        <w:t>LcsClientExternal</w:t>
      </w:r>
      <w:bookmarkEnd w:id="2656"/>
      <w:bookmarkEnd w:id="2657"/>
      <w:bookmarkEnd w:id="2658"/>
      <w:bookmarkEnd w:id="2659"/>
      <w:bookmarkEnd w:id="2660"/>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661" w:name="_Toc36457261"/>
      <w:bookmarkStart w:id="2662" w:name="_Toc45028155"/>
      <w:bookmarkStart w:id="2663" w:name="_Toc45028990"/>
      <w:bookmarkStart w:id="2664" w:name="_Toc51867751"/>
      <w:bookmarkStart w:id="2665" w:name="_Toc82679160"/>
      <w:r w:rsidRPr="00B3056F">
        <w:t>6.1.6.2.65</w:t>
      </w:r>
      <w:r w:rsidRPr="00B3056F">
        <w:tab/>
        <w:t xml:space="preserve">Type: </w:t>
      </w:r>
      <w:r w:rsidRPr="00B3056F">
        <w:rPr>
          <w:rFonts w:hint="eastAsia"/>
          <w:lang w:eastAsia="zh-CN"/>
        </w:rPr>
        <w:t>LcsClientGroupExternal</w:t>
      </w:r>
      <w:bookmarkEnd w:id="2661"/>
      <w:bookmarkEnd w:id="2662"/>
      <w:bookmarkEnd w:id="2663"/>
      <w:bookmarkEnd w:id="2664"/>
      <w:bookmarkEnd w:id="2665"/>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666" w:name="_Toc36457262"/>
      <w:bookmarkStart w:id="2667" w:name="_Toc45028156"/>
      <w:bookmarkStart w:id="2668" w:name="_Toc45028991"/>
      <w:bookmarkStart w:id="2669" w:name="_Toc51867752"/>
      <w:bookmarkStart w:id="2670" w:name="_Toc82679161"/>
      <w:r w:rsidRPr="00B3056F">
        <w:t>6.1.6.2.66</w:t>
      </w:r>
      <w:r w:rsidRPr="00B3056F">
        <w:tab/>
        <w:t xml:space="preserve">Type: </w:t>
      </w:r>
      <w:r w:rsidRPr="00B3056F">
        <w:rPr>
          <w:rFonts w:hint="eastAsia"/>
          <w:lang w:eastAsia="zh-CN"/>
        </w:rPr>
        <w:t>ServiceTypeUnrelatedClass</w:t>
      </w:r>
      <w:bookmarkEnd w:id="2666"/>
      <w:bookmarkEnd w:id="2667"/>
      <w:bookmarkEnd w:id="2668"/>
      <w:bookmarkEnd w:id="2669"/>
      <w:bookmarkEnd w:id="2670"/>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671" w:name="_Toc36457263"/>
      <w:bookmarkStart w:id="2672" w:name="_Toc45028157"/>
      <w:bookmarkStart w:id="2673" w:name="_Toc45028992"/>
      <w:bookmarkStart w:id="2674" w:name="_Toc51867753"/>
      <w:bookmarkStart w:id="2675" w:name="_Toc82679162"/>
      <w:r w:rsidRPr="00B3056F">
        <w:lastRenderedPageBreak/>
        <w:t>6.1.6.2.67</w:t>
      </w:r>
      <w:r w:rsidRPr="00B3056F">
        <w:tab/>
        <w:t xml:space="preserve">Type: </w:t>
      </w:r>
      <w:r w:rsidRPr="00B3056F">
        <w:rPr>
          <w:lang w:eastAsia="zh-CN"/>
        </w:rPr>
        <w:t>UeId</w:t>
      </w:r>
      <w:bookmarkEnd w:id="2671"/>
      <w:bookmarkEnd w:id="2672"/>
      <w:bookmarkEnd w:id="2673"/>
      <w:bookmarkEnd w:id="2674"/>
      <w:bookmarkEnd w:id="2675"/>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76" w:name="_Toc45028158"/>
      <w:bookmarkStart w:id="2677" w:name="_Toc45028993"/>
      <w:bookmarkStart w:id="2678" w:name="_Toc51867754"/>
      <w:bookmarkStart w:id="2679" w:name="_Toc36457264"/>
      <w:bookmarkStart w:id="2680" w:name="_Toc82679163"/>
      <w:r w:rsidRPr="000B71E3">
        <w:t>6.1.6.2.</w:t>
      </w:r>
      <w:r w:rsidR="0022775D">
        <w:t>6</w:t>
      </w:r>
      <w:r w:rsidR="001A381D">
        <w:t>8</w:t>
      </w:r>
      <w:r w:rsidRPr="000B71E3">
        <w:tab/>
        <w:t xml:space="preserve">Type: </w:t>
      </w:r>
      <w:r>
        <w:t>Default</w:t>
      </w:r>
      <w:r>
        <w:rPr>
          <w:rFonts w:hint="eastAsia"/>
          <w:lang w:eastAsia="zh-CN"/>
        </w:rPr>
        <w:t>UnrelatedClass</w:t>
      </w:r>
      <w:bookmarkEnd w:id="2676"/>
      <w:bookmarkEnd w:id="2677"/>
      <w:bookmarkEnd w:id="2678"/>
      <w:bookmarkEnd w:id="2680"/>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681" w:name="_Toc45028159"/>
      <w:bookmarkStart w:id="2682" w:name="_Toc45028994"/>
      <w:bookmarkStart w:id="2683" w:name="_Toc51867755"/>
      <w:bookmarkStart w:id="2684" w:name="_Toc82679164"/>
      <w:r w:rsidRPr="00B3056F">
        <w:t>6.1.6.2.</w:t>
      </w:r>
      <w:r w:rsidR="000217B9">
        <w:t>69</w:t>
      </w:r>
      <w:r w:rsidRPr="00B3056F">
        <w:tab/>
        <w:t xml:space="preserve">Type: </w:t>
      </w:r>
      <w:r>
        <w:t>ContextInfo</w:t>
      </w:r>
      <w:bookmarkEnd w:id="2681"/>
      <w:bookmarkEnd w:id="2682"/>
      <w:bookmarkEnd w:id="2683"/>
      <w:bookmarkEnd w:id="2684"/>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85" w:name="_Toc45028160"/>
      <w:bookmarkStart w:id="2686" w:name="_Toc45028995"/>
      <w:bookmarkStart w:id="2687" w:name="_Toc51867756"/>
      <w:bookmarkStart w:id="2688" w:name="_Toc82679165"/>
      <w:r>
        <w:t>6.1.6.2.</w:t>
      </w:r>
      <w:r w:rsidR="009B0C15">
        <w:t>70</w:t>
      </w:r>
      <w:r>
        <w:tab/>
        <w:t>Type: UeContextInA</w:t>
      </w:r>
      <w:r w:rsidRPr="00B3056F">
        <w:t>mfData</w:t>
      </w:r>
      <w:bookmarkEnd w:id="2685"/>
      <w:bookmarkEnd w:id="2686"/>
      <w:bookmarkEnd w:id="2687"/>
      <w:bookmarkEnd w:id="2688"/>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89" w:name="_Toc45028161"/>
      <w:bookmarkStart w:id="2690" w:name="_Toc45028996"/>
      <w:bookmarkStart w:id="2691" w:name="_Toc51867757"/>
      <w:bookmarkStart w:id="2692" w:name="_Toc82679166"/>
      <w:r>
        <w:lastRenderedPageBreak/>
        <w:t>6.1.6.2.</w:t>
      </w:r>
      <w:r w:rsidR="0043191A">
        <w:t>71</w:t>
      </w:r>
      <w:r>
        <w:tab/>
        <w:t>Type: V2xSubscriptionData</w:t>
      </w:r>
      <w:bookmarkEnd w:id="2689"/>
      <w:bookmarkEnd w:id="2690"/>
      <w:bookmarkEnd w:id="2691"/>
      <w:bookmarkEnd w:id="2692"/>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93" w:name="_Toc45028162"/>
      <w:bookmarkStart w:id="2694" w:name="_Toc45028997"/>
      <w:bookmarkStart w:id="2695" w:name="_Toc51867758"/>
      <w:bookmarkStart w:id="2696" w:name="_Toc82679167"/>
      <w:r w:rsidRPr="00B3056F">
        <w:lastRenderedPageBreak/>
        <w:t>6.1.6.2.</w:t>
      </w:r>
      <w:r w:rsidR="001B4D0F">
        <w:t>72</w:t>
      </w:r>
      <w:r w:rsidRPr="00B3056F">
        <w:tab/>
        <w:t xml:space="preserve">Type: </w:t>
      </w:r>
      <w:r w:rsidRPr="005D42E1">
        <w:t>LcsBroadcastAssistanceTypesData</w:t>
      </w:r>
      <w:bookmarkEnd w:id="2693"/>
      <w:bookmarkEnd w:id="2694"/>
      <w:bookmarkEnd w:id="2695"/>
      <w:bookmarkEnd w:id="2696"/>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4D7472">
            <w:pPr>
              <w:keepNext/>
              <w:spacing w:after="0"/>
              <w:rPr>
                <w:rFonts w:ascii="Arial" w:hAnsi="Arial"/>
                <w:sz w:val="18"/>
              </w:rPr>
            </w:pPr>
            <w:r w:rsidRPr="00934AA1">
              <w:rPr>
                <w:rFonts w:ascii="Arial" w:hAnsi="Arial"/>
                <w:sz w:val="18"/>
              </w:rPr>
              <w:t>This IE contains a bitmap</w:t>
            </w:r>
            <w:r w:rsidR="00634DE0">
              <w:rPr>
                <w:rFonts w:ascii="Arial" w:hAnsi="Arial"/>
                <w:sz w:val="18"/>
              </w:rPr>
              <w:t>, encoded as a base64 string,</w:t>
            </w:r>
            <w:r w:rsidRPr="00934AA1">
              <w:rPr>
                <w:rFonts w:ascii="Arial" w:hAnsi="Arial"/>
                <w:sz w:val="18"/>
              </w:rPr>
              <w:t xml:space="preserve">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97" w:name="_Toc45028163"/>
      <w:bookmarkStart w:id="2698" w:name="_Toc45028998"/>
    </w:p>
    <w:p w14:paraId="6AE3DC16" w14:textId="0994C410" w:rsidR="00264DA5" w:rsidRPr="000B71E3" w:rsidRDefault="00264DA5" w:rsidP="00264DA5">
      <w:pPr>
        <w:pStyle w:val="Heading5"/>
      </w:pPr>
      <w:bookmarkStart w:id="2699" w:name="_Toc20118719"/>
      <w:bookmarkStart w:id="2700" w:name="_Toc27584892"/>
      <w:bookmarkStart w:id="2701" w:name="_Toc45027677"/>
      <w:bookmarkStart w:id="2702" w:name="_Toc51867759"/>
      <w:bookmarkStart w:id="2703" w:name="_Toc82679168"/>
      <w:r>
        <w:t>6.1.6.2.</w:t>
      </w:r>
      <w:r w:rsidR="00C83248">
        <w:t>73</w:t>
      </w:r>
      <w:r w:rsidRPr="000B71E3">
        <w:tab/>
        <w:t xml:space="preserve">Type: </w:t>
      </w:r>
      <w:bookmarkEnd w:id="2699"/>
      <w:bookmarkEnd w:id="2700"/>
      <w:bookmarkEnd w:id="2701"/>
      <w:r>
        <w:rPr>
          <w:lang w:eastAsia="zh-CN"/>
        </w:rPr>
        <w:t>DatasetNames</w:t>
      </w:r>
      <w:bookmarkEnd w:id="2702"/>
      <w:bookmarkEnd w:id="2703"/>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704" w:name="_Toc51867760"/>
      <w:bookmarkStart w:id="2705" w:name="_Toc82679169"/>
      <w:r w:rsidRPr="00B3056F">
        <w:rPr>
          <w:lang w:val="en-US"/>
        </w:rPr>
        <w:t>6.1.6.3</w:t>
      </w:r>
      <w:r w:rsidRPr="00B3056F">
        <w:rPr>
          <w:lang w:val="en-US"/>
        </w:rPr>
        <w:tab/>
        <w:t>Simple data types and enumerations</w:t>
      </w:r>
      <w:bookmarkEnd w:id="2498"/>
      <w:bookmarkEnd w:id="2614"/>
      <w:bookmarkEnd w:id="2679"/>
      <w:bookmarkEnd w:id="2697"/>
      <w:bookmarkEnd w:id="2698"/>
      <w:bookmarkEnd w:id="2704"/>
      <w:bookmarkEnd w:id="2705"/>
    </w:p>
    <w:p w14:paraId="7BAF8FB1" w14:textId="77777777" w:rsidR="00EF45DA" w:rsidRPr="00B3056F" w:rsidRDefault="00EF45DA" w:rsidP="00EF45DA">
      <w:pPr>
        <w:pStyle w:val="Heading5"/>
      </w:pPr>
      <w:bookmarkStart w:id="2706" w:name="_Toc11338615"/>
      <w:bookmarkStart w:id="2707" w:name="_Toc27585286"/>
      <w:bookmarkStart w:id="2708" w:name="_Toc36457265"/>
      <w:bookmarkStart w:id="2709" w:name="_Toc45028164"/>
      <w:bookmarkStart w:id="2710" w:name="_Toc45028999"/>
      <w:bookmarkStart w:id="2711" w:name="_Toc51867761"/>
      <w:bookmarkStart w:id="2712" w:name="_Toc82679170"/>
      <w:r w:rsidRPr="00B3056F">
        <w:t>6.1.6.3.1</w:t>
      </w:r>
      <w:r w:rsidRPr="00B3056F">
        <w:tab/>
        <w:t>Introduction</w:t>
      </w:r>
      <w:bookmarkEnd w:id="2706"/>
      <w:bookmarkEnd w:id="2707"/>
      <w:bookmarkEnd w:id="2708"/>
      <w:bookmarkEnd w:id="2709"/>
      <w:bookmarkEnd w:id="2710"/>
      <w:bookmarkEnd w:id="2711"/>
      <w:bookmarkEnd w:id="2712"/>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713" w:name="_Toc11338616"/>
      <w:bookmarkStart w:id="2714" w:name="_Toc27585287"/>
      <w:bookmarkStart w:id="2715" w:name="_Toc36457266"/>
      <w:bookmarkStart w:id="2716" w:name="_Toc45028165"/>
      <w:bookmarkStart w:id="2717" w:name="_Toc45029000"/>
      <w:bookmarkStart w:id="2718" w:name="_Toc51867762"/>
      <w:bookmarkStart w:id="2719" w:name="_Toc82679171"/>
      <w:r w:rsidRPr="00B3056F">
        <w:t>6.1.6.3.2</w:t>
      </w:r>
      <w:r w:rsidRPr="00B3056F">
        <w:tab/>
        <w:t>Simple data types</w:t>
      </w:r>
      <w:bookmarkEnd w:id="2713"/>
      <w:bookmarkEnd w:id="2714"/>
      <w:bookmarkEnd w:id="2715"/>
      <w:bookmarkEnd w:id="2716"/>
      <w:bookmarkEnd w:id="2717"/>
      <w:bookmarkEnd w:id="2718"/>
      <w:bookmarkEnd w:id="2719"/>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720" w:name="_Toc11338617"/>
      <w:bookmarkStart w:id="2721" w:name="_Toc27585288"/>
      <w:bookmarkStart w:id="2722" w:name="_Toc36457267"/>
      <w:bookmarkStart w:id="2723" w:name="_Toc45028166"/>
      <w:bookmarkStart w:id="2724" w:name="_Toc45029001"/>
      <w:bookmarkStart w:id="2725" w:name="_Toc51867763"/>
      <w:bookmarkStart w:id="2726" w:name="_Toc82679172"/>
      <w:r w:rsidRPr="00B3056F">
        <w:lastRenderedPageBreak/>
        <w:t>6.1.6.3.3</w:t>
      </w:r>
      <w:r w:rsidRPr="00B3056F">
        <w:tab/>
        <w:t>Enumeration: DataSetName</w:t>
      </w:r>
      <w:bookmarkEnd w:id="2720"/>
      <w:bookmarkEnd w:id="2721"/>
      <w:bookmarkEnd w:id="2722"/>
      <w:bookmarkEnd w:id="2723"/>
      <w:bookmarkEnd w:id="2724"/>
      <w:bookmarkEnd w:id="2725"/>
      <w:bookmarkEnd w:id="2726"/>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27" w:name="_Toc11338618"/>
      <w:bookmarkStart w:id="2728" w:name="_Toc27585289"/>
      <w:bookmarkStart w:id="2729" w:name="_Toc36457268"/>
      <w:bookmarkStart w:id="2730" w:name="_Toc45028167"/>
      <w:bookmarkStart w:id="2731" w:name="_Toc45029002"/>
      <w:bookmarkStart w:id="2732" w:name="_Toc51867764"/>
      <w:bookmarkStart w:id="2733" w:name="_Toc82679173"/>
      <w:r w:rsidRPr="00B3056F">
        <w:t>6.1.6.3.4</w:t>
      </w:r>
      <w:r w:rsidRPr="00B3056F">
        <w:tab/>
        <w:t>Void</w:t>
      </w:r>
      <w:bookmarkEnd w:id="2727"/>
      <w:bookmarkEnd w:id="2728"/>
      <w:bookmarkEnd w:id="2729"/>
      <w:bookmarkEnd w:id="2730"/>
      <w:bookmarkEnd w:id="2731"/>
      <w:bookmarkEnd w:id="2732"/>
      <w:bookmarkEnd w:id="2733"/>
    </w:p>
    <w:p w14:paraId="0D3F5B57" w14:textId="77777777" w:rsidR="00EF45DA" w:rsidRPr="00B3056F" w:rsidRDefault="00EF45DA" w:rsidP="00EF45DA">
      <w:pPr>
        <w:pStyle w:val="Heading5"/>
      </w:pPr>
      <w:bookmarkStart w:id="2734" w:name="_Toc11338619"/>
      <w:bookmarkStart w:id="2735" w:name="_Toc27585290"/>
      <w:bookmarkStart w:id="2736" w:name="_Toc36457269"/>
      <w:bookmarkStart w:id="2737" w:name="_Toc45028168"/>
      <w:bookmarkStart w:id="2738" w:name="_Toc45029003"/>
      <w:bookmarkStart w:id="2739" w:name="_Toc51867765"/>
      <w:bookmarkStart w:id="2740" w:name="_Toc82679174"/>
      <w:r w:rsidRPr="00B3056F">
        <w:t>6.1.6.3.5</w:t>
      </w:r>
      <w:r w:rsidRPr="00B3056F">
        <w:tab/>
        <w:t>Void</w:t>
      </w:r>
      <w:bookmarkEnd w:id="2734"/>
      <w:bookmarkEnd w:id="2735"/>
      <w:bookmarkEnd w:id="2736"/>
      <w:bookmarkEnd w:id="2737"/>
      <w:bookmarkEnd w:id="2738"/>
      <w:bookmarkEnd w:id="2739"/>
      <w:bookmarkEnd w:id="2740"/>
    </w:p>
    <w:p w14:paraId="529FC26A" w14:textId="77777777" w:rsidR="00EF45DA" w:rsidRPr="00B3056F" w:rsidRDefault="00EF45DA" w:rsidP="00EF45DA">
      <w:pPr>
        <w:pStyle w:val="Heading5"/>
      </w:pPr>
      <w:bookmarkStart w:id="2741" w:name="_Toc11338620"/>
      <w:bookmarkStart w:id="2742" w:name="_Toc27585291"/>
      <w:bookmarkStart w:id="2743" w:name="_Toc36457270"/>
      <w:bookmarkStart w:id="2744" w:name="_Toc45028169"/>
      <w:bookmarkStart w:id="2745" w:name="_Toc45029004"/>
      <w:bookmarkStart w:id="2746" w:name="_Toc51867766"/>
      <w:bookmarkStart w:id="2747" w:name="_Toc82679175"/>
      <w:r w:rsidRPr="00B3056F">
        <w:t>6.1.6.3.6</w:t>
      </w:r>
      <w:r w:rsidRPr="00B3056F">
        <w:tab/>
        <w:t>Void</w:t>
      </w:r>
      <w:bookmarkEnd w:id="2741"/>
      <w:bookmarkEnd w:id="2742"/>
      <w:bookmarkEnd w:id="2743"/>
      <w:bookmarkEnd w:id="2744"/>
      <w:bookmarkEnd w:id="2745"/>
      <w:bookmarkEnd w:id="2746"/>
      <w:bookmarkEnd w:id="2747"/>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48" w:name="_Toc11338621"/>
      <w:bookmarkStart w:id="2749" w:name="_Toc27585292"/>
      <w:bookmarkStart w:id="2750" w:name="_Toc36457271"/>
      <w:bookmarkStart w:id="2751" w:name="_Toc45028170"/>
      <w:bookmarkStart w:id="2752" w:name="_Toc45029005"/>
      <w:bookmarkStart w:id="2753" w:name="_Toc51867767"/>
      <w:bookmarkStart w:id="2754" w:name="_Toc82679176"/>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48"/>
      <w:bookmarkEnd w:id="2749"/>
      <w:bookmarkEnd w:id="2750"/>
      <w:bookmarkEnd w:id="2751"/>
      <w:bookmarkEnd w:id="2752"/>
      <w:bookmarkEnd w:id="2753"/>
      <w:bookmarkEnd w:id="2754"/>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55" w:name="_Toc27585293"/>
      <w:bookmarkStart w:id="2756" w:name="_Toc36457272"/>
      <w:bookmarkStart w:id="2757" w:name="_Toc45028171"/>
      <w:bookmarkStart w:id="2758" w:name="_Toc45029006"/>
      <w:bookmarkStart w:id="2759" w:name="_Toc51867768"/>
      <w:bookmarkStart w:id="2760" w:name="_Toc11338622"/>
      <w:bookmarkStart w:id="2761" w:name="_Toc82679177"/>
      <w:r w:rsidRPr="00B3056F">
        <w:t>6.1.6.3.8</w:t>
      </w:r>
      <w:r w:rsidRPr="00B3056F">
        <w:tab/>
        <w:t>Enumeration: LocationPrivacyInd</w:t>
      </w:r>
      <w:bookmarkEnd w:id="2755"/>
      <w:bookmarkEnd w:id="2756"/>
      <w:bookmarkEnd w:id="2757"/>
      <w:bookmarkEnd w:id="2758"/>
      <w:bookmarkEnd w:id="2759"/>
      <w:bookmarkEnd w:id="2761"/>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62" w:name="_Toc27585294"/>
      <w:bookmarkStart w:id="2763" w:name="_Toc36457273"/>
      <w:bookmarkStart w:id="2764" w:name="_Toc45028172"/>
      <w:bookmarkStart w:id="2765" w:name="_Toc45029007"/>
      <w:bookmarkStart w:id="2766" w:name="_Toc51867769"/>
      <w:bookmarkStart w:id="2767" w:name="_Toc82679178"/>
      <w:r w:rsidRPr="00B3056F">
        <w:lastRenderedPageBreak/>
        <w:t>6.1.6.3.9</w:t>
      </w:r>
      <w:r w:rsidRPr="00B3056F">
        <w:tab/>
        <w:t>Enumeration: PrivacyCheckRelatedAction</w:t>
      </w:r>
      <w:bookmarkEnd w:id="2762"/>
      <w:bookmarkEnd w:id="2763"/>
      <w:bookmarkEnd w:id="2764"/>
      <w:bookmarkEnd w:id="2765"/>
      <w:bookmarkEnd w:id="2766"/>
      <w:bookmarkEnd w:id="2767"/>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68" w:name="_Toc27585295"/>
      <w:bookmarkStart w:id="2769" w:name="_Toc36457274"/>
      <w:bookmarkStart w:id="2770" w:name="_Toc45028173"/>
      <w:bookmarkStart w:id="2771" w:name="_Toc45029008"/>
      <w:bookmarkStart w:id="2772" w:name="_Toc51867770"/>
      <w:bookmarkStart w:id="2773" w:name="_Toc82679179"/>
      <w:r w:rsidRPr="00B3056F">
        <w:t>6.1.6.3.10</w:t>
      </w:r>
      <w:r w:rsidRPr="00B3056F">
        <w:tab/>
        <w:t>Enumeration: LcsClientClass</w:t>
      </w:r>
      <w:bookmarkEnd w:id="2768"/>
      <w:bookmarkEnd w:id="2769"/>
      <w:bookmarkEnd w:id="2770"/>
      <w:bookmarkEnd w:id="2771"/>
      <w:bookmarkEnd w:id="2772"/>
      <w:bookmarkEnd w:id="2773"/>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74" w:name="_Toc27585296"/>
      <w:bookmarkStart w:id="2775" w:name="_Toc36457275"/>
      <w:bookmarkStart w:id="2776" w:name="_Toc45028174"/>
      <w:bookmarkStart w:id="2777" w:name="_Toc45029009"/>
      <w:bookmarkStart w:id="2778" w:name="_Toc51867771"/>
      <w:bookmarkStart w:id="2779" w:name="_Toc82679180"/>
      <w:r w:rsidRPr="00B3056F">
        <w:t>6.1.6.3.11</w:t>
      </w:r>
      <w:r w:rsidRPr="00B3056F">
        <w:tab/>
        <w:t>Enumeration: LcsMoServiceClass</w:t>
      </w:r>
      <w:bookmarkEnd w:id="2774"/>
      <w:bookmarkEnd w:id="2775"/>
      <w:bookmarkEnd w:id="2776"/>
      <w:bookmarkEnd w:id="2777"/>
      <w:bookmarkEnd w:id="2778"/>
      <w:bookmarkEnd w:id="2779"/>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80" w:name="_Toc36457276"/>
      <w:bookmarkStart w:id="2781" w:name="_Toc45028175"/>
      <w:bookmarkStart w:id="2782" w:name="_Toc45029010"/>
      <w:bookmarkStart w:id="2783" w:name="_Toc51867772"/>
      <w:bookmarkStart w:id="2784" w:name="_Toc27585297"/>
      <w:bookmarkStart w:id="2785" w:name="_Toc82679181"/>
      <w:r w:rsidRPr="00B3056F">
        <w:t>6.1.6.3.12</w:t>
      </w:r>
      <w:r w:rsidRPr="00B3056F">
        <w:tab/>
        <w:t>Enumeration: OperationMode</w:t>
      </w:r>
      <w:bookmarkEnd w:id="2780"/>
      <w:bookmarkEnd w:id="2781"/>
      <w:bookmarkEnd w:id="2782"/>
      <w:bookmarkEnd w:id="2783"/>
      <w:bookmarkEnd w:id="2785"/>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86" w:name="_Toc36457277"/>
      <w:bookmarkStart w:id="2787" w:name="_Toc45028176"/>
      <w:bookmarkStart w:id="2788" w:name="_Toc45029011"/>
      <w:bookmarkStart w:id="2789" w:name="_Toc51867773"/>
      <w:bookmarkStart w:id="2790" w:name="_Toc82679182"/>
      <w:r w:rsidRPr="00B3056F">
        <w:t>6.1.6.3.13</w:t>
      </w:r>
      <w:r w:rsidRPr="00B3056F">
        <w:tab/>
        <w:t>Enumeration: SorUpdateIndicator</w:t>
      </w:r>
      <w:bookmarkEnd w:id="2786"/>
      <w:bookmarkEnd w:id="2787"/>
      <w:bookmarkEnd w:id="2788"/>
      <w:bookmarkEnd w:id="2789"/>
      <w:bookmarkEnd w:id="2790"/>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91" w:name="_Toc36457278"/>
    </w:p>
    <w:p w14:paraId="096CDC4E" w14:textId="77777777" w:rsidR="00EF45DA" w:rsidRPr="00B3056F" w:rsidRDefault="00EF45DA" w:rsidP="00EF45DA">
      <w:pPr>
        <w:pStyle w:val="Heading5"/>
        <w:rPr>
          <w:lang w:eastAsia="zh-CN"/>
        </w:rPr>
      </w:pPr>
      <w:bookmarkStart w:id="2792" w:name="_Toc45028177"/>
      <w:bookmarkStart w:id="2793" w:name="_Toc45029012"/>
      <w:bookmarkStart w:id="2794" w:name="_Toc51867774"/>
      <w:bookmarkStart w:id="2795" w:name="_Toc82679183"/>
      <w:r w:rsidRPr="00B3056F">
        <w:lastRenderedPageBreak/>
        <w:t>6.1.6.3.14</w:t>
      </w:r>
      <w:r w:rsidRPr="00B3056F">
        <w:tab/>
        <w:t xml:space="preserve">Enumeration: </w:t>
      </w:r>
      <w:r w:rsidRPr="00B3056F">
        <w:rPr>
          <w:rFonts w:hint="eastAsia"/>
          <w:lang w:eastAsia="zh-CN"/>
        </w:rPr>
        <w:t>CodeWordInd</w:t>
      </w:r>
      <w:bookmarkEnd w:id="2791"/>
      <w:bookmarkEnd w:id="2792"/>
      <w:bookmarkEnd w:id="2793"/>
      <w:bookmarkEnd w:id="2794"/>
      <w:bookmarkEnd w:id="2795"/>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96" w:name="_Toc45028178"/>
      <w:bookmarkStart w:id="2797" w:name="_Toc45029013"/>
      <w:bookmarkStart w:id="2798" w:name="_Toc51867775"/>
      <w:bookmarkStart w:id="2799" w:name="_Toc36457279"/>
      <w:bookmarkStart w:id="2800" w:name="_Toc82679184"/>
      <w:r w:rsidRPr="000B71E3">
        <w:t>6.1.6.3.</w:t>
      </w:r>
      <w:r w:rsidR="005752A6">
        <w:t>15</w:t>
      </w:r>
      <w:r w:rsidRPr="000B71E3">
        <w:tab/>
        <w:t xml:space="preserve">Enumeration: </w:t>
      </w:r>
      <w:r>
        <w:rPr>
          <w:lang w:eastAsia="zh-CN"/>
        </w:rPr>
        <w:t>MdtUserConsent</w:t>
      </w:r>
      <w:bookmarkEnd w:id="2796"/>
      <w:bookmarkEnd w:id="2797"/>
      <w:bookmarkEnd w:id="2798"/>
      <w:bookmarkEnd w:id="2800"/>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801" w:name="_Toc45028179"/>
      <w:bookmarkStart w:id="2802" w:name="_Toc45029014"/>
    </w:p>
    <w:p w14:paraId="46FB8CAB" w14:textId="4EA7A083" w:rsidR="00EF45DA" w:rsidRPr="00B3056F" w:rsidRDefault="00EF45DA" w:rsidP="00EF45DA">
      <w:pPr>
        <w:pStyle w:val="Heading3"/>
      </w:pPr>
      <w:bookmarkStart w:id="2803" w:name="_Toc51867776"/>
      <w:bookmarkStart w:id="2804" w:name="_Toc82679185"/>
      <w:r w:rsidRPr="00B3056F">
        <w:t>6.1.7</w:t>
      </w:r>
      <w:r w:rsidRPr="00B3056F">
        <w:tab/>
        <w:t>Error Handling</w:t>
      </w:r>
      <w:bookmarkEnd w:id="2760"/>
      <w:bookmarkEnd w:id="2784"/>
      <w:bookmarkEnd w:id="2799"/>
      <w:bookmarkEnd w:id="2801"/>
      <w:bookmarkEnd w:id="2802"/>
      <w:bookmarkEnd w:id="2803"/>
      <w:bookmarkEnd w:id="2804"/>
    </w:p>
    <w:p w14:paraId="3B505031" w14:textId="77777777" w:rsidR="00EF45DA" w:rsidRPr="00B3056F" w:rsidRDefault="00EF45DA" w:rsidP="00EF45DA">
      <w:pPr>
        <w:pStyle w:val="Heading4"/>
      </w:pPr>
      <w:bookmarkStart w:id="2805" w:name="_Toc11338623"/>
      <w:bookmarkStart w:id="2806" w:name="_Toc27585298"/>
      <w:bookmarkStart w:id="2807" w:name="_Toc36457280"/>
      <w:bookmarkStart w:id="2808" w:name="_Toc45028180"/>
      <w:bookmarkStart w:id="2809" w:name="_Toc45029015"/>
      <w:bookmarkStart w:id="2810" w:name="_Toc51867777"/>
      <w:bookmarkStart w:id="2811" w:name="_Toc82679186"/>
      <w:r w:rsidRPr="00B3056F">
        <w:t>6.1.7.1</w:t>
      </w:r>
      <w:r w:rsidRPr="00B3056F">
        <w:tab/>
        <w:t>General</w:t>
      </w:r>
      <w:bookmarkEnd w:id="2805"/>
      <w:bookmarkEnd w:id="2806"/>
      <w:bookmarkEnd w:id="2807"/>
      <w:bookmarkEnd w:id="2808"/>
      <w:bookmarkEnd w:id="2809"/>
      <w:bookmarkEnd w:id="2810"/>
      <w:bookmarkEnd w:id="2811"/>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812" w:name="_Toc11338624"/>
      <w:bookmarkStart w:id="2813" w:name="_Toc27585299"/>
      <w:bookmarkStart w:id="2814" w:name="_Toc36457281"/>
      <w:bookmarkStart w:id="2815" w:name="_Toc45028181"/>
      <w:bookmarkStart w:id="2816" w:name="_Toc45029016"/>
      <w:bookmarkStart w:id="2817" w:name="_Toc51867778"/>
      <w:bookmarkStart w:id="2818" w:name="_Toc82679187"/>
      <w:r w:rsidRPr="00B3056F">
        <w:t>6.1.7.2</w:t>
      </w:r>
      <w:r w:rsidRPr="00B3056F">
        <w:tab/>
        <w:t>Protocol Errors</w:t>
      </w:r>
      <w:bookmarkEnd w:id="2812"/>
      <w:bookmarkEnd w:id="2813"/>
      <w:bookmarkEnd w:id="2814"/>
      <w:bookmarkEnd w:id="2815"/>
      <w:bookmarkEnd w:id="2816"/>
      <w:bookmarkEnd w:id="2817"/>
      <w:bookmarkEnd w:id="2818"/>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819" w:name="_Toc11338625"/>
      <w:bookmarkStart w:id="2820" w:name="_Toc27585300"/>
      <w:bookmarkStart w:id="2821" w:name="_Toc36457282"/>
      <w:bookmarkStart w:id="2822" w:name="_Toc45028182"/>
      <w:bookmarkStart w:id="2823" w:name="_Toc45029017"/>
      <w:bookmarkStart w:id="2824" w:name="_Toc51867779"/>
      <w:bookmarkStart w:id="2825" w:name="_Toc82679188"/>
      <w:r w:rsidRPr="00B3056F">
        <w:t>6.1.7.3</w:t>
      </w:r>
      <w:r w:rsidRPr="00B3056F">
        <w:tab/>
        <w:t>Application Errors</w:t>
      </w:r>
      <w:bookmarkEnd w:id="2819"/>
      <w:bookmarkEnd w:id="2820"/>
      <w:bookmarkEnd w:id="2821"/>
      <w:bookmarkEnd w:id="2822"/>
      <w:bookmarkEnd w:id="2823"/>
      <w:bookmarkEnd w:id="2824"/>
      <w:bookmarkEnd w:id="2825"/>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826"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826"/>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827" w:name="_Toc11338626"/>
      <w:bookmarkStart w:id="2828" w:name="_Toc27585301"/>
      <w:bookmarkStart w:id="2829" w:name="_Toc36457283"/>
      <w:bookmarkStart w:id="2830" w:name="_Toc45028183"/>
      <w:bookmarkStart w:id="2831" w:name="_Toc45029018"/>
      <w:bookmarkStart w:id="2832" w:name="_Toc51867780"/>
      <w:bookmarkStart w:id="2833" w:name="_Toc82679189"/>
      <w:r w:rsidRPr="00B3056F">
        <w:lastRenderedPageBreak/>
        <w:t>6.1.8</w:t>
      </w:r>
      <w:r w:rsidRPr="00B3056F">
        <w:tab/>
        <w:t>Feature Negotiation</w:t>
      </w:r>
      <w:bookmarkEnd w:id="2827"/>
      <w:bookmarkEnd w:id="2828"/>
      <w:bookmarkEnd w:id="2829"/>
      <w:bookmarkEnd w:id="2830"/>
      <w:bookmarkEnd w:id="2831"/>
      <w:bookmarkEnd w:id="2832"/>
      <w:bookmarkEnd w:id="2833"/>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1067C065"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0449601E"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34" w:name="_Toc11338627"/>
      <w:bookmarkStart w:id="2835" w:name="_Toc27585302"/>
      <w:bookmarkStart w:id="2836" w:name="_Toc36457284"/>
      <w:bookmarkStart w:id="2837" w:name="_Toc45028184"/>
      <w:bookmarkStart w:id="2838" w:name="_Toc45029019"/>
      <w:bookmarkStart w:id="2839" w:name="_Toc51867781"/>
      <w:bookmarkStart w:id="2840" w:name="_Toc82679190"/>
      <w:r w:rsidRPr="00B3056F">
        <w:rPr>
          <w:lang w:val="en-US"/>
        </w:rPr>
        <w:t>6.1.9</w:t>
      </w:r>
      <w:r w:rsidRPr="00B3056F">
        <w:rPr>
          <w:lang w:val="en-US"/>
        </w:rPr>
        <w:tab/>
        <w:t>Security</w:t>
      </w:r>
      <w:bookmarkEnd w:id="2834"/>
      <w:bookmarkEnd w:id="2835"/>
      <w:bookmarkEnd w:id="2836"/>
      <w:bookmarkEnd w:id="2837"/>
      <w:bookmarkEnd w:id="2838"/>
      <w:bookmarkEnd w:id="2839"/>
      <w:bookmarkEnd w:id="2840"/>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41" w:name="_Toc11338628"/>
      <w:bookmarkStart w:id="2842" w:name="_Toc27585303"/>
      <w:bookmarkStart w:id="2843" w:name="_Toc36457285"/>
      <w:bookmarkStart w:id="2844" w:name="_Toc45028185"/>
      <w:bookmarkStart w:id="2845" w:name="_Toc45029020"/>
      <w:bookmarkStart w:id="2846" w:name="_Toc51867782"/>
      <w:bookmarkStart w:id="2847" w:name="_Toc82679191"/>
      <w:r w:rsidRPr="00B3056F">
        <w:t>6.2</w:t>
      </w:r>
      <w:r w:rsidRPr="00B3056F">
        <w:tab/>
        <w:t>Nudm_UEContextManagement Service API</w:t>
      </w:r>
      <w:bookmarkEnd w:id="2841"/>
      <w:bookmarkEnd w:id="2842"/>
      <w:bookmarkEnd w:id="2843"/>
      <w:bookmarkEnd w:id="2844"/>
      <w:bookmarkEnd w:id="2845"/>
      <w:bookmarkEnd w:id="2846"/>
      <w:bookmarkEnd w:id="2847"/>
    </w:p>
    <w:p w14:paraId="745CA8D3" w14:textId="77777777" w:rsidR="00EF45DA" w:rsidRPr="00B3056F" w:rsidRDefault="00EF45DA" w:rsidP="00EF45DA">
      <w:pPr>
        <w:pStyle w:val="Heading3"/>
      </w:pPr>
      <w:bookmarkStart w:id="2848" w:name="_Toc11338629"/>
      <w:bookmarkStart w:id="2849" w:name="_Toc27585304"/>
      <w:bookmarkStart w:id="2850" w:name="_Toc36457286"/>
      <w:bookmarkStart w:id="2851" w:name="_Toc45028186"/>
      <w:bookmarkStart w:id="2852" w:name="_Toc45029021"/>
      <w:bookmarkStart w:id="2853" w:name="_Toc51867783"/>
      <w:bookmarkStart w:id="2854" w:name="_Toc82679192"/>
      <w:r w:rsidRPr="00B3056F">
        <w:t>6.2.1</w:t>
      </w:r>
      <w:r w:rsidRPr="00B3056F">
        <w:tab/>
        <w:t>API URI</w:t>
      </w:r>
      <w:bookmarkEnd w:id="2848"/>
      <w:bookmarkEnd w:id="2849"/>
      <w:bookmarkEnd w:id="2850"/>
      <w:bookmarkEnd w:id="2851"/>
      <w:bookmarkEnd w:id="2852"/>
      <w:bookmarkEnd w:id="2853"/>
      <w:bookmarkEnd w:id="2854"/>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55" w:name="_Toc11338630"/>
      <w:bookmarkStart w:id="2856" w:name="_Toc27585305"/>
      <w:bookmarkStart w:id="2857" w:name="_Toc36457287"/>
      <w:r>
        <w:rPr>
          <w:noProof/>
          <w:lang w:eastAsia="zh-CN"/>
        </w:rPr>
        <w:lastRenderedPageBreak/>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58" w:name="_Toc45028187"/>
      <w:bookmarkStart w:id="2859" w:name="_Toc45029022"/>
      <w:bookmarkStart w:id="2860" w:name="_Toc51867784"/>
      <w:bookmarkStart w:id="2861" w:name="_Toc82679193"/>
      <w:r w:rsidRPr="00B3056F">
        <w:t>6.2.2</w:t>
      </w:r>
      <w:r w:rsidRPr="00B3056F">
        <w:tab/>
        <w:t>Usage of HTTP</w:t>
      </w:r>
      <w:bookmarkEnd w:id="2855"/>
      <w:bookmarkEnd w:id="2856"/>
      <w:bookmarkEnd w:id="2857"/>
      <w:bookmarkEnd w:id="2858"/>
      <w:bookmarkEnd w:id="2859"/>
      <w:bookmarkEnd w:id="2860"/>
      <w:bookmarkEnd w:id="2861"/>
    </w:p>
    <w:p w14:paraId="79805AF5" w14:textId="77777777" w:rsidR="00EF45DA" w:rsidRPr="00B3056F" w:rsidRDefault="00EF45DA" w:rsidP="00EF45DA">
      <w:pPr>
        <w:pStyle w:val="Heading4"/>
      </w:pPr>
      <w:bookmarkStart w:id="2862" w:name="_Toc11338631"/>
      <w:bookmarkStart w:id="2863" w:name="_Toc27585306"/>
      <w:bookmarkStart w:id="2864" w:name="_Toc36457288"/>
      <w:bookmarkStart w:id="2865" w:name="_Toc45028188"/>
      <w:bookmarkStart w:id="2866" w:name="_Toc45029023"/>
      <w:bookmarkStart w:id="2867" w:name="_Toc51867785"/>
      <w:bookmarkStart w:id="2868" w:name="_Toc82679194"/>
      <w:r w:rsidRPr="00B3056F">
        <w:t>6.2.2.1</w:t>
      </w:r>
      <w:r w:rsidRPr="00B3056F">
        <w:tab/>
        <w:t>General</w:t>
      </w:r>
      <w:bookmarkEnd w:id="2862"/>
      <w:bookmarkEnd w:id="2863"/>
      <w:bookmarkEnd w:id="2864"/>
      <w:bookmarkEnd w:id="2865"/>
      <w:bookmarkEnd w:id="2866"/>
      <w:bookmarkEnd w:id="2867"/>
      <w:bookmarkEnd w:id="2868"/>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69" w:name="_Toc11338632"/>
      <w:bookmarkStart w:id="2870" w:name="_Toc27585307"/>
      <w:bookmarkStart w:id="2871" w:name="_Toc36457289"/>
      <w:bookmarkStart w:id="2872" w:name="_Toc45028189"/>
      <w:bookmarkStart w:id="2873" w:name="_Toc45029024"/>
      <w:bookmarkStart w:id="2874" w:name="_Toc51867786"/>
      <w:bookmarkStart w:id="2875" w:name="_Toc82679195"/>
      <w:r w:rsidRPr="00B3056F">
        <w:t>6.2.2.2</w:t>
      </w:r>
      <w:r w:rsidRPr="00B3056F">
        <w:tab/>
        <w:t>HTTP standard headers</w:t>
      </w:r>
      <w:bookmarkEnd w:id="2869"/>
      <w:bookmarkEnd w:id="2870"/>
      <w:bookmarkEnd w:id="2871"/>
      <w:bookmarkEnd w:id="2872"/>
      <w:bookmarkEnd w:id="2873"/>
      <w:bookmarkEnd w:id="2874"/>
      <w:bookmarkEnd w:id="2875"/>
    </w:p>
    <w:p w14:paraId="3EA812BF" w14:textId="77777777" w:rsidR="00EF45DA" w:rsidRPr="00B3056F" w:rsidRDefault="00EF45DA" w:rsidP="00EF45DA">
      <w:pPr>
        <w:pStyle w:val="Heading5"/>
        <w:rPr>
          <w:lang w:eastAsia="zh-CN"/>
        </w:rPr>
      </w:pPr>
      <w:bookmarkStart w:id="2876" w:name="_Toc11338633"/>
      <w:bookmarkStart w:id="2877" w:name="_Toc27585308"/>
      <w:bookmarkStart w:id="2878" w:name="_Toc36457290"/>
      <w:bookmarkStart w:id="2879" w:name="_Toc45028190"/>
      <w:bookmarkStart w:id="2880" w:name="_Toc45029025"/>
      <w:bookmarkStart w:id="2881" w:name="_Toc51867787"/>
      <w:bookmarkStart w:id="2882" w:name="_Toc82679196"/>
      <w:r w:rsidRPr="00B3056F">
        <w:t>6.2.2.2.1</w:t>
      </w:r>
      <w:r w:rsidRPr="00B3056F">
        <w:rPr>
          <w:rFonts w:hint="eastAsia"/>
          <w:lang w:eastAsia="zh-CN"/>
        </w:rPr>
        <w:tab/>
      </w:r>
      <w:r w:rsidRPr="00B3056F">
        <w:rPr>
          <w:lang w:eastAsia="zh-CN"/>
        </w:rPr>
        <w:t>General</w:t>
      </w:r>
      <w:bookmarkEnd w:id="2876"/>
      <w:bookmarkEnd w:id="2877"/>
      <w:bookmarkEnd w:id="2878"/>
      <w:bookmarkEnd w:id="2879"/>
      <w:bookmarkEnd w:id="2880"/>
      <w:bookmarkEnd w:id="2881"/>
      <w:bookmarkEnd w:id="2882"/>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83" w:name="_Toc11338634"/>
      <w:bookmarkStart w:id="2884" w:name="_Toc27585309"/>
      <w:bookmarkStart w:id="2885" w:name="_Toc36457291"/>
      <w:bookmarkStart w:id="2886" w:name="_Toc45028191"/>
      <w:bookmarkStart w:id="2887" w:name="_Toc45029026"/>
      <w:bookmarkStart w:id="2888" w:name="_Toc51867788"/>
      <w:bookmarkStart w:id="2889" w:name="_Toc82679197"/>
      <w:r w:rsidRPr="00B3056F">
        <w:t>6.2.2.2.2</w:t>
      </w:r>
      <w:r w:rsidRPr="00B3056F">
        <w:tab/>
        <w:t>Content type</w:t>
      </w:r>
      <w:bookmarkEnd w:id="2883"/>
      <w:bookmarkEnd w:id="2884"/>
      <w:bookmarkEnd w:id="2885"/>
      <w:bookmarkEnd w:id="2886"/>
      <w:bookmarkEnd w:id="2887"/>
      <w:bookmarkEnd w:id="2888"/>
      <w:bookmarkEnd w:id="2889"/>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90" w:name="_Toc11338635"/>
      <w:bookmarkStart w:id="2891" w:name="_Toc27585310"/>
      <w:bookmarkStart w:id="2892" w:name="_Toc36457292"/>
      <w:bookmarkStart w:id="2893" w:name="_Toc45028192"/>
      <w:bookmarkStart w:id="2894" w:name="_Toc45029027"/>
      <w:bookmarkStart w:id="2895" w:name="_Toc51867789"/>
      <w:bookmarkStart w:id="2896" w:name="_Toc82679198"/>
      <w:r w:rsidRPr="00B3056F">
        <w:t>6.2.2.3</w:t>
      </w:r>
      <w:r w:rsidRPr="00B3056F">
        <w:tab/>
        <w:t>HTTP custom headers</w:t>
      </w:r>
      <w:bookmarkEnd w:id="2890"/>
      <w:bookmarkEnd w:id="2891"/>
      <w:bookmarkEnd w:id="2892"/>
      <w:bookmarkEnd w:id="2893"/>
      <w:bookmarkEnd w:id="2894"/>
      <w:bookmarkEnd w:id="2895"/>
      <w:bookmarkEnd w:id="2896"/>
    </w:p>
    <w:p w14:paraId="2C112AEF" w14:textId="77777777" w:rsidR="00EF45DA" w:rsidRPr="00B3056F" w:rsidRDefault="00EF45DA" w:rsidP="00EF45DA">
      <w:pPr>
        <w:pStyle w:val="Heading5"/>
        <w:rPr>
          <w:lang w:eastAsia="zh-CN"/>
        </w:rPr>
      </w:pPr>
      <w:bookmarkStart w:id="2897" w:name="_Toc11338636"/>
      <w:bookmarkStart w:id="2898" w:name="_Toc27585311"/>
      <w:bookmarkStart w:id="2899" w:name="_Toc36457293"/>
      <w:bookmarkStart w:id="2900" w:name="_Toc45028193"/>
      <w:bookmarkStart w:id="2901" w:name="_Toc45029028"/>
      <w:bookmarkStart w:id="2902" w:name="_Toc51867790"/>
      <w:bookmarkStart w:id="2903" w:name="_Toc82679199"/>
      <w:r w:rsidRPr="00B3056F">
        <w:t>6.2.2.3.1</w:t>
      </w:r>
      <w:r w:rsidRPr="00B3056F">
        <w:rPr>
          <w:rFonts w:hint="eastAsia"/>
          <w:lang w:eastAsia="zh-CN"/>
        </w:rPr>
        <w:tab/>
      </w:r>
      <w:r w:rsidRPr="00B3056F">
        <w:rPr>
          <w:lang w:eastAsia="zh-CN"/>
        </w:rPr>
        <w:t>General</w:t>
      </w:r>
      <w:bookmarkEnd w:id="2897"/>
      <w:bookmarkEnd w:id="2898"/>
      <w:bookmarkEnd w:id="2899"/>
      <w:bookmarkEnd w:id="2900"/>
      <w:bookmarkEnd w:id="2901"/>
      <w:bookmarkEnd w:id="2902"/>
      <w:bookmarkEnd w:id="2903"/>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904" w:name="_Toc11338637"/>
      <w:bookmarkStart w:id="2905" w:name="_Toc27585312"/>
      <w:bookmarkStart w:id="2906" w:name="_Toc36457294"/>
      <w:bookmarkStart w:id="2907" w:name="_Toc45028194"/>
      <w:bookmarkStart w:id="2908" w:name="_Toc45029029"/>
      <w:bookmarkStart w:id="2909" w:name="_Toc51867791"/>
      <w:bookmarkStart w:id="2910" w:name="_Toc82679200"/>
      <w:r w:rsidRPr="00B3056F">
        <w:lastRenderedPageBreak/>
        <w:t>6.2.3</w:t>
      </w:r>
      <w:r w:rsidRPr="00B3056F">
        <w:tab/>
        <w:t>Resources</w:t>
      </w:r>
      <w:bookmarkEnd w:id="2904"/>
      <w:bookmarkEnd w:id="2905"/>
      <w:bookmarkEnd w:id="2906"/>
      <w:bookmarkEnd w:id="2907"/>
      <w:bookmarkEnd w:id="2908"/>
      <w:bookmarkEnd w:id="2909"/>
      <w:bookmarkEnd w:id="2910"/>
    </w:p>
    <w:p w14:paraId="7030742B" w14:textId="77777777" w:rsidR="00EF45DA" w:rsidRPr="00B3056F" w:rsidRDefault="00EF45DA" w:rsidP="00EF45DA">
      <w:pPr>
        <w:pStyle w:val="Heading4"/>
      </w:pPr>
      <w:bookmarkStart w:id="2911" w:name="_Toc11338638"/>
      <w:bookmarkStart w:id="2912" w:name="_Toc27585313"/>
      <w:bookmarkStart w:id="2913" w:name="_Toc36457295"/>
      <w:bookmarkStart w:id="2914" w:name="_Toc45028195"/>
      <w:bookmarkStart w:id="2915" w:name="_Toc45029030"/>
      <w:bookmarkStart w:id="2916" w:name="_Toc51867792"/>
      <w:bookmarkStart w:id="2917" w:name="_Toc82679201"/>
      <w:r w:rsidRPr="00B3056F">
        <w:t>6.2.3.1</w:t>
      </w:r>
      <w:r w:rsidRPr="00B3056F">
        <w:tab/>
        <w:t>Overview</w:t>
      </w:r>
      <w:bookmarkEnd w:id="2911"/>
      <w:bookmarkEnd w:id="2912"/>
      <w:bookmarkEnd w:id="2913"/>
      <w:bookmarkEnd w:id="2914"/>
      <w:bookmarkEnd w:id="2915"/>
      <w:bookmarkEnd w:id="2916"/>
      <w:bookmarkEnd w:id="2917"/>
    </w:p>
    <w:p w14:paraId="0DE599DF" w14:textId="729BFE11" w:rsidR="00EF45DA" w:rsidRPr="00B3056F" w:rsidRDefault="007B7649" w:rsidP="00EF45DA">
      <w:pPr>
        <w:pStyle w:val="TH"/>
        <w:rPr>
          <w:lang w:val="en-US"/>
        </w:rPr>
      </w:pPr>
      <w:r w:rsidRPr="00B3056F">
        <w:object w:dxaOrig="10761" w:dyaOrig="12501" w14:anchorId="54988A6A">
          <v:shape id="_x0000_i1107" type="#_x0000_t75" style="width:390.25pt;height:454.95pt" o:ole="">
            <v:imagedata r:id="rId176" o:title=""/>
          </v:shape>
          <o:OLEObject Type="Embed" ProgID="Visio.Drawing.11" ShapeID="_x0000_i1107" DrawAspect="Content" ObjectID="_1693292636"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918" w:name="_Toc11338639"/>
      <w:bookmarkStart w:id="2919" w:name="_Toc27585314"/>
      <w:bookmarkStart w:id="2920" w:name="_Toc36457296"/>
      <w:bookmarkStart w:id="2921" w:name="_Toc45028196"/>
      <w:bookmarkStart w:id="2922" w:name="_Toc45029031"/>
      <w:bookmarkStart w:id="2923" w:name="_Toc51867793"/>
      <w:bookmarkStart w:id="2924" w:name="_Toc82679202"/>
      <w:r w:rsidRPr="00B3056F">
        <w:lastRenderedPageBreak/>
        <w:t>6.2.3.2</w:t>
      </w:r>
      <w:r w:rsidRPr="00B3056F">
        <w:tab/>
        <w:t>Resource: Amf3GppAccessRegistration</w:t>
      </w:r>
      <w:bookmarkEnd w:id="2918"/>
      <w:bookmarkEnd w:id="2919"/>
      <w:r w:rsidRPr="00B3056F">
        <w:t xml:space="preserve"> (Document)</w:t>
      </w:r>
      <w:bookmarkEnd w:id="2920"/>
      <w:bookmarkEnd w:id="2921"/>
      <w:bookmarkEnd w:id="2922"/>
      <w:bookmarkEnd w:id="2923"/>
      <w:bookmarkEnd w:id="2924"/>
    </w:p>
    <w:p w14:paraId="22BA8742" w14:textId="77777777" w:rsidR="00EF45DA" w:rsidRPr="00B3056F" w:rsidRDefault="00EF45DA" w:rsidP="00EF45DA">
      <w:pPr>
        <w:pStyle w:val="Heading5"/>
      </w:pPr>
      <w:bookmarkStart w:id="2925" w:name="_Toc11338640"/>
      <w:bookmarkStart w:id="2926" w:name="_Toc27585315"/>
      <w:bookmarkStart w:id="2927" w:name="_Toc36457297"/>
      <w:bookmarkStart w:id="2928" w:name="_Toc45028197"/>
      <w:bookmarkStart w:id="2929" w:name="_Toc45029032"/>
      <w:bookmarkStart w:id="2930" w:name="_Toc51867794"/>
      <w:bookmarkStart w:id="2931" w:name="_Toc82679203"/>
      <w:r w:rsidRPr="00B3056F">
        <w:t>6.2.3.2.1</w:t>
      </w:r>
      <w:r w:rsidRPr="00B3056F">
        <w:tab/>
        <w:t>Description</w:t>
      </w:r>
      <w:bookmarkEnd w:id="2925"/>
      <w:bookmarkEnd w:id="2926"/>
      <w:bookmarkEnd w:id="2927"/>
      <w:bookmarkEnd w:id="2928"/>
      <w:bookmarkEnd w:id="2929"/>
      <w:bookmarkEnd w:id="2930"/>
      <w:bookmarkEnd w:id="2931"/>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32" w:name="_Toc11338641"/>
      <w:bookmarkStart w:id="2933" w:name="_Toc27585316"/>
      <w:bookmarkStart w:id="2934" w:name="_Toc36457298"/>
      <w:bookmarkStart w:id="2935" w:name="_Toc45028198"/>
      <w:bookmarkStart w:id="2936" w:name="_Toc45029033"/>
      <w:bookmarkStart w:id="2937" w:name="_Toc51867795"/>
      <w:bookmarkStart w:id="2938" w:name="_Toc82679204"/>
      <w:r w:rsidRPr="00B3056F">
        <w:t>6.2.3.2.2</w:t>
      </w:r>
      <w:r w:rsidRPr="00B3056F">
        <w:tab/>
        <w:t>Resource Definition</w:t>
      </w:r>
      <w:bookmarkEnd w:id="2932"/>
      <w:bookmarkEnd w:id="2933"/>
      <w:bookmarkEnd w:id="2934"/>
      <w:bookmarkEnd w:id="2935"/>
      <w:bookmarkEnd w:id="2936"/>
      <w:bookmarkEnd w:id="2937"/>
      <w:bookmarkEnd w:id="2938"/>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39" w:name="_Toc11338642"/>
      <w:bookmarkStart w:id="2940" w:name="_Toc27585317"/>
      <w:bookmarkStart w:id="2941" w:name="_Toc36457299"/>
      <w:bookmarkStart w:id="2942" w:name="_Toc45028199"/>
      <w:bookmarkStart w:id="2943" w:name="_Toc45029034"/>
      <w:bookmarkStart w:id="2944" w:name="_Toc51867796"/>
      <w:bookmarkStart w:id="2945" w:name="_Toc82679205"/>
      <w:r w:rsidRPr="00B3056F">
        <w:t>6.2.3.2.3</w:t>
      </w:r>
      <w:r w:rsidRPr="00B3056F">
        <w:tab/>
        <w:t>Resource Standard Methods</w:t>
      </w:r>
      <w:bookmarkEnd w:id="2939"/>
      <w:bookmarkEnd w:id="2940"/>
      <w:bookmarkEnd w:id="2941"/>
      <w:bookmarkEnd w:id="2942"/>
      <w:bookmarkEnd w:id="2943"/>
      <w:bookmarkEnd w:id="2944"/>
      <w:bookmarkEnd w:id="2945"/>
    </w:p>
    <w:p w14:paraId="0D2D1920" w14:textId="77777777" w:rsidR="00EF45DA" w:rsidRPr="00B3056F" w:rsidRDefault="00EF45DA" w:rsidP="00EF45DA">
      <w:pPr>
        <w:pStyle w:val="Heading6"/>
      </w:pPr>
      <w:bookmarkStart w:id="2946" w:name="_Toc11338643"/>
      <w:bookmarkStart w:id="2947" w:name="_Toc27585318"/>
      <w:bookmarkStart w:id="2948" w:name="_Toc36457300"/>
      <w:bookmarkStart w:id="2949" w:name="_Toc45028200"/>
      <w:bookmarkStart w:id="2950" w:name="_Toc45029035"/>
      <w:bookmarkStart w:id="2951" w:name="_Toc51867797"/>
      <w:bookmarkStart w:id="2952" w:name="_Toc82679206"/>
      <w:r w:rsidRPr="00B3056F">
        <w:t>6.2.3.2.3.1</w:t>
      </w:r>
      <w:r w:rsidRPr="00B3056F">
        <w:tab/>
        <w:t>PUT</w:t>
      </w:r>
      <w:bookmarkEnd w:id="2946"/>
      <w:bookmarkEnd w:id="2947"/>
      <w:bookmarkEnd w:id="2948"/>
      <w:bookmarkEnd w:id="2949"/>
      <w:bookmarkEnd w:id="2950"/>
      <w:bookmarkEnd w:id="2951"/>
      <w:bookmarkEnd w:id="295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953" w:name="_Toc11338644"/>
      <w:bookmarkStart w:id="2954" w:name="_Toc27585319"/>
      <w:bookmarkStart w:id="2955" w:name="_Toc36457301"/>
      <w:bookmarkStart w:id="2956" w:name="_Toc45028201"/>
      <w:bookmarkStart w:id="2957" w:name="_Toc45029036"/>
      <w:bookmarkStart w:id="2958" w:name="_Toc51867798"/>
      <w:bookmarkStart w:id="2959" w:name="_Toc82679207"/>
      <w:r w:rsidRPr="00B3056F">
        <w:t>6.2.3.2.3.2</w:t>
      </w:r>
      <w:r w:rsidRPr="00B3056F">
        <w:tab/>
        <w:t>PATCH</w:t>
      </w:r>
      <w:bookmarkEnd w:id="2953"/>
      <w:bookmarkEnd w:id="2954"/>
      <w:bookmarkEnd w:id="2955"/>
      <w:bookmarkEnd w:id="2956"/>
      <w:bookmarkEnd w:id="2957"/>
      <w:bookmarkEnd w:id="2958"/>
      <w:bookmarkEnd w:id="2959"/>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960" w:name="_Toc11338645"/>
      <w:bookmarkStart w:id="2961" w:name="_Toc27585320"/>
      <w:bookmarkStart w:id="2962" w:name="_Toc36457302"/>
      <w:bookmarkStart w:id="2963" w:name="_Toc45028202"/>
      <w:bookmarkStart w:id="2964" w:name="_Toc45029037"/>
      <w:bookmarkStart w:id="2965" w:name="_Toc51867799"/>
      <w:bookmarkStart w:id="2966" w:name="_Toc82679208"/>
      <w:r w:rsidRPr="00B3056F">
        <w:t>6.2.3.2.3.3</w:t>
      </w:r>
      <w:r w:rsidRPr="00B3056F">
        <w:tab/>
        <w:t>GET</w:t>
      </w:r>
      <w:bookmarkEnd w:id="2960"/>
      <w:bookmarkEnd w:id="2961"/>
      <w:bookmarkEnd w:id="2962"/>
      <w:bookmarkEnd w:id="2963"/>
      <w:bookmarkEnd w:id="2964"/>
      <w:bookmarkEnd w:id="2965"/>
      <w:bookmarkEnd w:id="2966"/>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67" w:name="_Toc510696615"/>
      <w:bookmarkStart w:id="2968" w:name="_Toc36457303"/>
      <w:bookmarkStart w:id="2969" w:name="_Toc45028203"/>
      <w:bookmarkStart w:id="2970" w:name="_Toc45029038"/>
      <w:bookmarkStart w:id="2971" w:name="_Toc51867800"/>
      <w:bookmarkStart w:id="2972" w:name="_Toc11338646"/>
      <w:bookmarkStart w:id="2973" w:name="_Toc27585321"/>
      <w:bookmarkStart w:id="2974" w:name="_Toc82679209"/>
      <w:r w:rsidRPr="00B3056F">
        <w:lastRenderedPageBreak/>
        <w:t>6.2.3.2.4</w:t>
      </w:r>
      <w:r w:rsidRPr="00B3056F">
        <w:tab/>
        <w:t>Resource Custom Operations</w:t>
      </w:r>
      <w:bookmarkEnd w:id="2967"/>
      <w:bookmarkEnd w:id="2968"/>
      <w:bookmarkEnd w:id="2969"/>
      <w:bookmarkEnd w:id="2970"/>
      <w:bookmarkEnd w:id="2971"/>
      <w:bookmarkEnd w:id="2974"/>
    </w:p>
    <w:p w14:paraId="05488361" w14:textId="77777777" w:rsidR="00EF45DA" w:rsidRPr="00B3056F" w:rsidRDefault="00EF45DA" w:rsidP="00EF45DA">
      <w:pPr>
        <w:pStyle w:val="Heading6"/>
        <w:ind w:left="0" w:firstLine="0"/>
      </w:pPr>
      <w:bookmarkStart w:id="2975" w:name="_Toc510696616"/>
      <w:bookmarkStart w:id="2976" w:name="_Toc36457304"/>
      <w:bookmarkStart w:id="2977" w:name="_Toc45028204"/>
      <w:bookmarkStart w:id="2978" w:name="_Toc45029039"/>
      <w:bookmarkStart w:id="2979" w:name="_Toc51867801"/>
      <w:bookmarkStart w:id="2980" w:name="_Toc82679210"/>
      <w:r w:rsidRPr="00B3056F">
        <w:t>6.2.3.2.4.1</w:t>
      </w:r>
      <w:r w:rsidRPr="00B3056F">
        <w:tab/>
        <w:t>Overview</w:t>
      </w:r>
      <w:bookmarkEnd w:id="2975"/>
      <w:bookmarkEnd w:id="2976"/>
      <w:bookmarkEnd w:id="2977"/>
      <w:bookmarkEnd w:id="2978"/>
      <w:bookmarkEnd w:id="2979"/>
      <w:bookmarkEnd w:id="2980"/>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81" w:name="_Toc510696617"/>
      <w:bookmarkStart w:id="2982" w:name="_Toc36457305"/>
    </w:p>
    <w:p w14:paraId="042CC92B" w14:textId="77777777" w:rsidR="00EF45DA" w:rsidRPr="00B3056F" w:rsidRDefault="00EF45DA" w:rsidP="00EF45DA">
      <w:pPr>
        <w:pStyle w:val="Heading6"/>
        <w:ind w:left="0" w:firstLine="0"/>
      </w:pPr>
      <w:bookmarkStart w:id="2983" w:name="_Toc45028205"/>
      <w:bookmarkStart w:id="2984" w:name="_Toc45029040"/>
      <w:bookmarkStart w:id="2985" w:name="_Toc51867802"/>
      <w:bookmarkStart w:id="2986" w:name="_Toc82679211"/>
      <w:r w:rsidRPr="00B3056F">
        <w:t>6.2.3.2.4.2</w:t>
      </w:r>
      <w:r w:rsidRPr="00B3056F">
        <w:tab/>
        <w:t>Operation: dereg-amf</w:t>
      </w:r>
      <w:bookmarkEnd w:id="2981"/>
      <w:bookmarkEnd w:id="2982"/>
      <w:bookmarkEnd w:id="2983"/>
      <w:bookmarkEnd w:id="2984"/>
      <w:bookmarkEnd w:id="2985"/>
      <w:bookmarkEnd w:id="2986"/>
    </w:p>
    <w:p w14:paraId="452E3856" w14:textId="77777777" w:rsidR="00EF45DA" w:rsidRPr="00B3056F" w:rsidRDefault="00EF45DA" w:rsidP="00EF45DA">
      <w:pPr>
        <w:pStyle w:val="Heading7"/>
      </w:pPr>
      <w:bookmarkStart w:id="2987" w:name="_Toc510696618"/>
      <w:bookmarkStart w:id="2988" w:name="_Toc36457306"/>
      <w:bookmarkStart w:id="2989" w:name="_Toc45028206"/>
      <w:bookmarkStart w:id="2990" w:name="_Toc45029041"/>
      <w:bookmarkStart w:id="2991" w:name="_Toc51867803"/>
      <w:bookmarkStart w:id="2992" w:name="_Toc82679212"/>
      <w:r w:rsidRPr="00B3056F">
        <w:t>6.2.3.2.4.2.1</w:t>
      </w:r>
      <w:r w:rsidRPr="00B3056F">
        <w:tab/>
        <w:t>Description</w:t>
      </w:r>
      <w:bookmarkEnd w:id="2987"/>
      <w:bookmarkEnd w:id="2988"/>
      <w:bookmarkEnd w:id="2989"/>
      <w:bookmarkEnd w:id="2990"/>
      <w:bookmarkEnd w:id="2991"/>
      <w:bookmarkEnd w:id="2992"/>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993" w:name="_Toc510696619"/>
      <w:bookmarkStart w:id="2994" w:name="_Toc36457307"/>
      <w:bookmarkStart w:id="2995" w:name="_Toc45028207"/>
      <w:bookmarkStart w:id="2996" w:name="_Toc45029042"/>
      <w:bookmarkStart w:id="2997" w:name="_Toc51867804"/>
      <w:bookmarkStart w:id="2998" w:name="_Toc82679213"/>
      <w:r w:rsidRPr="00B3056F">
        <w:t>6.2.3.2.4.2.2</w:t>
      </w:r>
      <w:r w:rsidRPr="00B3056F">
        <w:tab/>
        <w:t>Operation Definition</w:t>
      </w:r>
      <w:bookmarkEnd w:id="2993"/>
      <w:bookmarkEnd w:id="2994"/>
      <w:bookmarkEnd w:id="2995"/>
      <w:bookmarkEnd w:id="2996"/>
      <w:bookmarkEnd w:id="2997"/>
      <w:bookmarkEnd w:id="2998"/>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999" w:name="_Toc36457308"/>
      <w:bookmarkStart w:id="3000" w:name="_Toc45028208"/>
      <w:bookmarkStart w:id="3001" w:name="_Toc45029043"/>
      <w:bookmarkStart w:id="3002" w:name="_Toc51867805"/>
      <w:bookmarkStart w:id="3003" w:name="_Toc82679214"/>
      <w:r w:rsidRPr="00B3056F">
        <w:t>6.2.3.2.4.3</w:t>
      </w:r>
      <w:r w:rsidRPr="00B3056F">
        <w:tab/>
        <w:t>Operation: pei-update</w:t>
      </w:r>
      <w:bookmarkEnd w:id="2999"/>
      <w:bookmarkEnd w:id="3000"/>
      <w:bookmarkEnd w:id="3001"/>
      <w:bookmarkEnd w:id="3002"/>
      <w:bookmarkEnd w:id="3003"/>
    </w:p>
    <w:p w14:paraId="10F6E0D2" w14:textId="77777777" w:rsidR="00EF45DA" w:rsidRPr="00B3056F" w:rsidRDefault="00EF45DA" w:rsidP="00EF45DA">
      <w:pPr>
        <w:pStyle w:val="Heading7"/>
      </w:pPr>
      <w:bookmarkStart w:id="3004" w:name="_Toc36457309"/>
      <w:bookmarkStart w:id="3005" w:name="_Toc45028209"/>
      <w:bookmarkStart w:id="3006" w:name="_Toc45029044"/>
      <w:bookmarkStart w:id="3007" w:name="_Toc51867806"/>
      <w:bookmarkStart w:id="3008" w:name="_Toc82679215"/>
      <w:r w:rsidRPr="00B3056F">
        <w:t>6.2.3.2.4.3.1</w:t>
      </w:r>
      <w:r w:rsidRPr="00B3056F">
        <w:tab/>
        <w:t>Description</w:t>
      </w:r>
      <w:bookmarkEnd w:id="3004"/>
      <w:bookmarkEnd w:id="3005"/>
      <w:bookmarkEnd w:id="3006"/>
      <w:bookmarkEnd w:id="3007"/>
      <w:bookmarkEnd w:id="3008"/>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3009" w:name="_Toc36457310"/>
      <w:bookmarkStart w:id="3010" w:name="_Toc45028210"/>
      <w:bookmarkStart w:id="3011" w:name="_Toc45029045"/>
      <w:bookmarkStart w:id="3012" w:name="_Toc51867807"/>
      <w:bookmarkStart w:id="3013" w:name="_Toc82679216"/>
      <w:r w:rsidRPr="00B3056F">
        <w:t>6.2.3.2.4.3.2</w:t>
      </w:r>
      <w:r w:rsidRPr="00B3056F">
        <w:tab/>
        <w:t>Operation Definition</w:t>
      </w:r>
      <w:bookmarkEnd w:id="3009"/>
      <w:bookmarkEnd w:id="3010"/>
      <w:bookmarkEnd w:id="3011"/>
      <w:bookmarkEnd w:id="3012"/>
      <w:bookmarkEnd w:id="3013"/>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3014" w:name="_Toc36457311"/>
    </w:p>
    <w:p w14:paraId="3E9526A4" w14:textId="77777777" w:rsidR="00EF45DA" w:rsidRPr="00B3056F" w:rsidRDefault="00EF45DA" w:rsidP="00EF45DA">
      <w:pPr>
        <w:pStyle w:val="Heading4"/>
      </w:pPr>
      <w:bookmarkStart w:id="3015" w:name="_Toc45028211"/>
      <w:bookmarkStart w:id="3016" w:name="_Toc45029046"/>
      <w:bookmarkStart w:id="3017" w:name="_Toc51867808"/>
      <w:bookmarkStart w:id="3018" w:name="_Toc82679217"/>
      <w:r w:rsidRPr="00B3056F">
        <w:t>6.2.3.3</w:t>
      </w:r>
      <w:r w:rsidRPr="00B3056F">
        <w:tab/>
        <w:t>Resource: AmfNon3GppAccessRegistration</w:t>
      </w:r>
      <w:bookmarkEnd w:id="2972"/>
      <w:bookmarkEnd w:id="2973"/>
      <w:r w:rsidRPr="00B3056F">
        <w:t xml:space="preserve"> (Document)</w:t>
      </w:r>
      <w:bookmarkEnd w:id="3014"/>
      <w:bookmarkEnd w:id="3015"/>
      <w:bookmarkEnd w:id="3016"/>
      <w:bookmarkEnd w:id="3017"/>
      <w:bookmarkEnd w:id="3018"/>
    </w:p>
    <w:p w14:paraId="7AF83F03" w14:textId="77777777" w:rsidR="00EF45DA" w:rsidRPr="00B3056F" w:rsidRDefault="00EF45DA" w:rsidP="00EF45DA">
      <w:pPr>
        <w:pStyle w:val="Heading5"/>
      </w:pPr>
      <w:bookmarkStart w:id="3019" w:name="_Toc11338647"/>
      <w:bookmarkStart w:id="3020" w:name="_Toc27585322"/>
      <w:bookmarkStart w:id="3021" w:name="_Toc36457312"/>
      <w:bookmarkStart w:id="3022" w:name="_Toc45028212"/>
      <w:bookmarkStart w:id="3023" w:name="_Toc45029047"/>
      <w:bookmarkStart w:id="3024" w:name="_Toc51867809"/>
      <w:bookmarkStart w:id="3025" w:name="_Toc82679218"/>
      <w:r w:rsidRPr="00B3056F">
        <w:t>6.2.3.3.1</w:t>
      </w:r>
      <w:r w:rsidRPr="00B3056F">
        <w:tab/>
        <w:t>Description</w:t>
      </w:r>
      <w:bookmarkEnd w:id="3019"/>
      <w:bookmarkEnd w:id="3020"/>
      <w:bookmarkEnd w:id="3021"/>
      <w:bookmarkEnd w:id="3022"/>
      <w:bookmarkEnd w:id="3023"/>
      <w:bookmarkEnd w:id="3024"/>
      <w:bookmarkEnd w:id="3025"/>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26" w:name="_Toc11338648"/>
      <w:bookmarkStart w:id="3027" w:name="_Toc27585323"/>
      <w:bookmarkStart w:id="3028" w:name="_Toc36457313"/>
      <w:bookmarkStart w:id="3029" w:name="_Toc45028213"/>
      <w:bookmarkStart w:id="3030" w:name="_Toc45029048"/>
      <w:bookmarkStart w:id="3031" w:name="_Toc51867810"/>
      <w:bookmarkStart w:id="3032" w:name="_Toc82679219"/>
      <w:r w:rsidRPr="00B3056F">
        <w:t>6.2.3.3.2</w:t>
      </w:r>
      <w:r w:rsidRPr="00B3056F">
        <w:tab/>
        <w:t>Resource Definition</w:t>
      </w:r>
      <w:bookmarkEnd w:id="3026"/>
      <w:bookmarkEnd w:id="3027"/>
      <w:bookmarkEnd w:id="3028"/>
      <w:bookmarkEnd w:id="3029"/>
      <w:bookmarkEnd w:id="3030"/>
      <w:bookmarkEnd w:id="3031"/>
      <w:bookmarkEnd w:id="3032"/>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33" w:name="_Toc11338649"/>
      <w:bookmarkStart w:id="3034" w:name="_Toc27585324"/>
      <w:bookmarkStart w:id="3035" w:name="_Toc36457314"/>
      <w:bookmarkStart w:id="3036" w:name="_Toc45028214"/>
      <w:bookmarkStart w:id="3037" w:name="_Toc45029049"/>
      <w:bookmarkStart w:id="3038" w:name="_Toc51867811"/>
      <w:bookmarkStart w:id="3039" w:name="_Toc82679220"/>
      <w:r w:rsidRPr="00B3056F">
        <w:t>6.2.3.3.3</w:t>
      </w:r>
      <w:r w:rsidRPr="00B3056F">
        <w:tab/>
        <w:t>Resource Standard Methods</w:t>
      </w:r>
      <w:bookmarkEnd w:id="3033"/>
      <w:bookmarkEnd w:id="3034"/>
      <w:bookmarkEnd w:id="3035"/>
      <w:bookmarkEnd w:id="3036"/>
      <w:bookmarkEnd w:id="3037"/>
      <w:bookmarkEnd w:id="3038"/>
      <w:bookmarkEnd w:id="3039"/>
    </w:p>
    <w:p w14:paraId="37D71EA8" w14:textId="77777777" w:rsidR="00EF45DA" w:rsidRPr="00B3056F" w:rsidRDefault="00EF45DA" w:rsidP="00EF45DA">
      <w:pPr>
        <w:pStyle w:val="Heading6"/>
      </w:pPr>
      <w:bookmarkStart w:id="3040" w:name="_Toc11338650"/>
      <w:bookmarkStart w:id="3041" w:name="_Toc27585325"/>
      <w:bookmarkStart w:id="3042" w:name="_Toc36457315"/>
      <w:bookmarkStart w:id="3043" w:name="_Toc45028215"/>
      <w:bookmarkStart w:id="3044" w:name="_Toc45029050"/>
      <w:bookmarkStart w:id="3045" w:name="_Toc51867812"/>
      <w:bookmarkStart w:id="3046" w:name="_Toc82679221"/>
      <w:r w:rsidRPr="00B3056F">
        <w:t>6.2.3.3.3.1</w:t>
      </w:r>
      <w:r w:rsidRPr="00B3056F">
        <w:tab/>
        <w:t>PUT</w:t>
      </w:r>
      <w:bookmarkEnd w:id="3040"/>
      <w:bookmarkEnd w:id="3041"/>
      <w:bookmarkEnd w:id="3042"/>
      <w:bookmarkEnd w:id="3043"/>
      <w:bookmarkEnd w:id="3044"/>
      <w:bookmarkEnd w:id="3045"/>
      <w:bookmarkEnd w:id="304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3047" w:name="_Toc11338651"/>
      <w:bookmarkStart w:id="3048" w:name="_Toc27585326"/>
      <w:bookmarkStart w:id="3049" w:name="_Toc36457316"/>
      <w:bookmarkStart w:id="3050" w:name="_Toc45028216"/>
      <w:bookmarkStart w:id="3051" w:name="_Toc45029051"/>
      <w:bookmarkStart w:id="3052" w:name="_Toc51867813"/>
      <w:bookmarkStart w:id="3053" w:name="_Toc82679222"/>
      <w:r w:rsidRPr="00B3056F">
        <w:t>6.2.3.3.3.2</w:t>
      </w:r>
      <w:r w:rsidRPr="00B3056F">
        <w:tab/>
        <w:t>PATCH</w:t>
      </w:r>
      <w:bookmarkEnd w:id="3047"/>
      <w:bookmarkEnd w:id="3048"/>
      <w:bookmarkEnd w:id="3049"/>
      <w:bookmarkEnd w:id="3050"/>
      <w:bookmarkEnd w:id="3051"/>
      <w:bookmarkEnd w:id="3052"/>
      <w:bookmarkEnd w:id="3053"/>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3054" w:name="_Toc11338652"/>
      <w:bookmarkStart w:id="3055" w:name="_Toc27585327"/>
      <w:bookmarkStart w:id="3056" w:name="_Toc36457317"/>
      <w:bookmarkStart w:id="3057" w:name="_Toc45028217"/>
      <w:bookmarkStart w:id="3058" w:name="_Toc45029052"/>
      <w:bookmarkStart w:id="3059" w:name="_Toc51867814"/>
      <w:bookmarkStart w:id="3060" w:name="_Toc82679223"/>
      <w:r w:rsidRPr="00B3056F">
        <w:t>6.2.3.3.3.3</w:t>
      </w:r>
      <w:r w:rsidRPr="00B3056F">
        <w:tab/>
        <w:t>GET</w:t>
      </w:r>
      <w:bookmarkEnd w:id="3054"/>
      <w:bookmarkEnd w:id="3055"/>
      <w:bookmarkEnd w:id="3056"/>
      <w:bookmarkEnd w:id="3057"/>
      <w:bookmarkEnd w:id="3058"/>
      <w:bookmarkEnd w:id="3059"/>
      <w:bookmarkEnd w:id="3060"/>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61" w:name="_Toc11338653"/>
      <w:bookmarkStart w:id="3062" w:name="_Toc27585328"/>
      <w:bookmarkStart w:id="3063" w:name="_Toc36457318"/>
      <w:bookmarkStart w:id="3064" w:name="_Toc45028218"/>
      <w:bookmarkStart w:id="3065" w:name="_Toc45029053"/>
      <w:bookmarkStart w:id="3066" w:name="_Toc51867815"/>
      <w:bookmarkStart w:id="3067" w:name="_Toc82679224"/>
      <w:r w:rsidRPr="00B3056F">
        <w:t>6.2.3.4</w:t>
      </w:r>
      <w:r w:rsidRPr="00B3056F">
        <w:tab/>
        <w:t>Resource: SmfRegistrations</w:t>
      </w:r>
      <w:bookmarkEnd w:id="3061"/>
      <w:bookmarkEnd w:id="3062"/>
      <w:bookmarkEnd w:id="3063"/>
      <w:bookmarkEnd w:id="3064"/>
      <w:bookmarkEnd w:id="3065"/>
      <w:bookmarkEnd w:id="3066"/>
      <w:bookmarkEnd w:id="3067"/>
    </w:p>
    <w:p w14:paraId="3174D4D6" w14:textId="77777777" w:rsidR="00EF45DA" w:rsidRPr="00B3056F" w:rsidRDefault="00EF45DA" w:rsidP="00EF45DA">
      <w:pPr>
        <w:pStyle w:val="Heading5"/>
      </w:pPr>
      <w:bookmarkStart w:id="3068" w:name="_Toc11338654"/>
      <w:bookmarkStart w:id="3069" w:name="_Toc27585329"/>
      <w:bookmarkStart w:id="3070" w:name="_Toc36457319"/>
      <w:bookmarkStart w:id="3071" w:name="_Toc45028219"/>
      <w:bookmarkStart w:id="3072" w:name="_Toc45029054"/>
      <w:bookmarkStart w:id="3073" w:name="_Toc51867816"/>
      <w:bookmarkStart w:id="3074" w:name="_Toc82679225"/>
      <w:r w:rsidRPr="00B3056F">
        <w:t>6.2.3.4.1</w:t>
      </w:r>
      <w:r w:rsidRPr="00B3056F">
        <w:tab/>
        <w:t>Description</w:t>
      </w:r>
      <w:bookmarkEnd w:id="3068"/>
      <w:bookmarkEnd w:id="3069"/>
      <w:bookmarkEnd w:id="3070"/>
      <w:bookmarkEnd w:id="3071"/>
      <w:bookmarkEnd w:id="3072"/>
      <w:bookmarkEnd w:id="3073"/>
      <w:bookmarkEnd w:id="3074"/>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75" w:name="_Toc11338655"/>
      <w:bookmarkStart w:id="3076" w:name="_Toc27585330"/>
      <w:bookmarkStart w:id="3077" w:name="_Toc36457320"/>
      <w:bookmarkStart w:id="3078" w:name="_Toc45028220"/>
      <w:bookmarkStart w:id="3079" w:name="_Toc45029055"/>
      <w:bookmarkStart w:id="3080" w:name="_Toc51867817"/>
      <w:bookmarkStart w:id="3081" w:name="_Toc82679226"/>
      <w:r w:rsidRPr="00B3056F">
        <w:t>6.2.3.4.2</w:t>
      </w:r>
      <w:r w:rsidRPr="00B3056F">
        <w:tab/>
        <w:t>Resource Definition</w:t>
      </w:r>
      <w:bookmarkEnd w:id="3075"/>
      <w:bookmarkEnd w:id="3076"/>
      <w:bookmarkEnd w:id="3077"/>
      <w:bookmarkEnd w:id="3078"/>
      <w:bookmarkEnd w:id="3079"/>
      <w:bookmarkEnd w:id="3080"/>
      <w:bookmarkEnd w:id="3081"/>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82" w:name="_Toc11338656"/>
      <w:bookmarkStart w:id="3083" w:name="_Toc27585331"/>
      <w:bookmarkStart w:id="3084" w:name="_Toc36457321"/>
      <w:bookmarkStart w:id="3085" w:name="_Toc45028221"/>
      <w:bookmarkStart w:id="3086" w:name="_Toc45029056"/>
      <w:bookmarkStart w:id="3087" w:name="_Toc51867818"/>
      <w:bookmarkStart w:id="3088" w:name="_Toc82679227"/>
      <w:r w:rsidRPr="00B3056F">
        <w:t>6.2.3.4.3</w:t>
      </w:r>
      <w:r w:rsidRPr="00B3056F">
        <w:tab/>
        <w:t>Resource Standard Methods</w:t>
      </w:r>
      <w:bookmarkEnd w:id="3082"/>
      <w:bookmarkEnd w:id="3083"/>
      <w:bookmarkEnd w:id="3084"/>
      <w:bookmarkEnd w:id="3085"/>
      <w:bookmarkEnd w:id="3086"/>
      <w:bookmarkEnd w:id="3087"/>
      <w:bookmarkEnd w:id="3088"/>
    </w:p>
    <w:p w14:paraId="6CA7B3ED" w14:textId="77777777" w:rsidR="00EF45DA" w:rsidRPr="00B3056F" w:rsidRDefault="00EF45DA" w:rsidP="00EF45DA">
      <w:pPr>
        <w:pStyle w:val="Heading6"/>
      </w:pPr>
      <w:bookmarkStart w:id="3089" w:name="_Toc27585332"/>
      <w:bookmarkStart w:id="3090" w:name="_Toc36457322"/>
      <w:bookmarkStart w:id="3091" w:name="_Toc45028222"/>
      <w:bookmarkStart w:id="3092" w:name="_Toc45029057"/>
      <w:bookmarkStart w:id="3093" w:name="_Toc51867819"/>
      <w:bookmarkStart w:id="3094" w:name="_Toc82679228"/>
      <w:r w:rsidRPr="00B3056F">
        <w:t>6.2.3.4.3.1</w:t>
      </w:r>
      <w:r w:rsidRPr="00B3056F">
        <w:tab/>
        <w:t>GET</w:t>
      </w:r>
      <w:bookmarkEnd w:id="3089"/>
      <w:bookmarkEnd w:id="3090"/>
      <w:bookmarkEnd w:id="3091"/>
      <w:bookmarkEnd w:id="3092"/>
      <w:bookmarkEnd w:id="3093"/>
      <w:bookmarkEnd w:id="3094"/>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95" w:name="_Toc11338657"/>
      <w:bookmarkStart w:id="3096" w:name="_Toc27585333"/>
      <w:bookmarkStart w:id="3097" w:name="_Toc36457323"/>
      <w:bookmarkStart w:id="3098" w:name="_Toc45028223"/>
      <w:bookmarkStart w:id="3099" w:name="_Toc45029058"/>
      <w:bookmarkStart w:id="3100" w:name="_Toc51867820"/>
      <w:bookmarkStart w:id="3101" w:name="_Toc82679229"/>
      <w:r w:rsidRPr="00B3056F">
        <w:lastRenderedPageBreak/>
        <w:t>6.2.3.5</w:t>
      </w:r>
      <w:r w:rsidRPr="00B3056F">
        <w:tab/>
        <w:t>Resource: IndividualSmfRegistration</w:t>
      </w:r>
      <w:bookmarkEnd w:id="3095"/>
      <w:bookmarkEnd w:id="3096"/>
      <w:r w:rsidRPr="00B3056F">
        <w:t xml:space="preserve"> (Document)</w:t>
      </w:r>
      <w:bookmarkEnd w:id="3097"/>
      <w:bookmarkEnd w:id="3098"/>
      <w:bookmarkEnd w:id="3099"/>
      <w:bookmarkEnd w:id="3100"/>
      <w:bookmarkEnd w:id="3101"/>
    </w:p>
    <w:p w14:paraId="299B5DAA" w14:textId="77777777" w:rsidR="00EF45DA" w:rsidRPr="00B3056F" w:rsidRDefault="00EF45DA" w:rsidP="00EF45DA">
      <w:pPr>
        <w:pStyle w:val="Heading5"/>
      </w:pPr>
      <w:bookmarkStart w:id="3102" w:name="_Toc11338658"/>
      <w:bookmarkStart w:id="3103" w:name="_Toc27585334"/>
      <w:bookmarkStart w:id="3104" w:name="_Toc36457324"/>
      <w:bookmarkStart w:id="3105" w:name="_Toc45028224"/>
      <w:bookmarkStart w:id="3106" w:name="_Toc45029059"/>
      <w:bookmarkStart w:id="3107" w:name="_Toc51867821"/>
      <w:bookmarkStart w:id="3108" w:name="_Toc82679230"/>
      <w:r w:rsidRPr="00B3056F">
        <w:t>6.2.3.5.1</w:t>
      </w:r>
      <w:r w:rsidRPr="00B3056F">
        <w:tab/>
        <w:t>Resource Definition</w:t>
      </w:r>
      <w:bookmarkEnd w:id="3102"/>
      <w:bookmarkEnd w:id="3103"/>
      <w:bookmarkEnd w:id="3104"/>
      <w:bookmarkEnd w:id="3105"/>
      <w:bookmarkEnd w:id="3106"/>
      <w:bookmarkEnd w:id="3107"/>
      <w:bookmarkEnd w:id="3108"/>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109" w:name="_Toc11338659"/>
      <w:bookmarkStart w:id="3110" w:name="_Toc27585335"/>
      <w:bookmarkStart w:id="3111" w:name="_Toc36457325"/>
      <w:bookmarkStart w:id="3112" w:name="_Toc45028225"/>
      <w:bookmarkStart w:id="3113" w:name="_Toc45029060"/>
      <w:bookmarkStart w:id="3114" w:name="_Toc51867822"/>
      <w:bookmarkStart w:id="3115" w:name="_Toc82679231"/>
      <w:r w:rsidRPr="00B3056F">
        <w:t>6.2.3.5.2</w:t>
      </w:r>
      <w:r w:rsidRPr="00B3056F">
        <w:tab/>
        <w:t>Resource Standard Methods</w:t>
      </w:r>
      <w:bookmarkEnd w:id="3109"/>
      <w:bookmarkEnd w:id="3110"/>
      <w:bookmarkEnd w:id="3111"/>
      <w:bookmarkEnd w:id="3112"/>
      <w:bookmarkEnd w:id="3113"/>
      <w:bookmarkEnd w:id="3114"/>
      <w:bookmarkEnd w:id="3115"/>
    </w:p>
    <w:p w14:paraId="1E3E0A7D" w14:textId="77777777" w:rsidR="00EF45DA" w:rsidRPr="00B3056F" w:rsidRDefault="00EF45DA" w:rsidP="00EF45DA">
      <w:pPr>
        <w:pStyle w:val="Heading6"/>
      </w:pPr>
      <w:bookmarkStart w:id="3116" w:name="_Toc11338660"/>
      <w:bookmarkStart w:id="3117" w:name="_Toc27585336"/>
      <w:bookmarkStart w:id="3118" w:name="_Toc36457326"/>
      <w:bookmarkStart w:id="3119" w:name="_Toc45028226"/>
      <w:bookmarkStart w:id="3120" w:name="_Toc45029061"/>
      <w:bookmarkStart w:id="3121" w:name="_Toc51867823"/>
      <w:bookmarkStart w:id="3122" w:name="_Toc82679232"/>
      <w:r w:rsidRPr="00B3056F">
        <w:t>6.2.3.5.2.1</w:t>
      </w:r>
      <w:r w:rsidRPr="00B3056F">
        <w:tab/>
        <w:t>PUT</w:t>
      </w:r>
      <w:bookmarkEnd w:id="3116"/>
      <w:bookmarkEnd w:id="3117"/>
      <w:bookmarkEnd w:id="3118"/>
      <w:bookmarkEnd w:id="3119"/>
      <w:bookmarkEnd w:id="3120"/>
      <w:bookmarkEnd w:id="3121"/>
      <w:bookmarkEnd w:id="3122"/>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3123" w:name="_Toc11338661"/>
      <w:bookmarkStart w:id="3124" w:name="_Toc27585337"/>
      <w:bookmarkStart w:id="3125" w:name="_Toc36457327"/>
      <w:bookmarkStart w:id="3126" w:name="_Toc45028227"/>
      <w:bookmarkStart w:id="3127" w:name="_Toc45029062"/>
      <w:bookmarkStart w:id="3128" w:name="_Toc51867824"/>
      <w:bookmarkStart w:id="3129" w:name="_Toc82679233"/>
      <w:r w:rsidRPr="00B3056F">
        <w:t>6.2.3.5.2.2</w:t>
      </w:r>
      <w:r w:rsidRPr="00B3056F">
        <w:tab/>
        <w:t>DELETE</w:t>
      </w:r>
      <w:bookmarkEnd w:id="3123"/>
      <w:bookmarkEnd w:id="3124"/>
      <w:bookmarkEnd w:id="3125"/>
      <w:bookmarkEnd w:id="3126"/>
      <w:bookmarkEnd w:id="3127"/>
      <w:bookmarkEnd w:id="3128"/>
      <w:bookmarkEnd w:id="3129"/>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3130" w:name="_Toc36457328"/>
      <w:bookmarkStart w:id="3131" w:name="_Toc45028228"/>
      <w:bookmarkStart w:id="3132" w:name="_Toc45029063"/>
      <w:bookmarkStart w:id="3133" w:name="_Toc51867825"/>
      <w:bookmarkStart w:id="3134" w:name="_Toc11338662"/>
      <w:bookmarkStart w:id="3135" w:name="_Toc27585338"/>
      <w:bookmarkStart w:id="3136" w:name="_Toc82679234"/>
      <w:r w:rsidRPr="00B3056F">
        <w:t>6.2.3.5.2.3</w:t>
      </w:r>
      <w:r w:rsidRPr="00B3056F">
        <w:tab/>
        <w:t>GET</w:t>
      </w:r>
      <w:bookmarkEnd w:id="3130"/>
      <w:bookmarkEnd w:id="3131"/>
      <w:bookmarkEnd w:id="3132"/>
      <w:bookmarkEnd w:id="3133"/>
      <w:bookmarkEnd w:id="3136"/>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37" w:name="_Toc36457329"/>
      <w:bookmarkStart w:id="3138" w:name="_Toc45028229"/>
      <w:bookmarkStart w:id="3139" w:name="_Toc45029064"/>
      <w:bookmarkStart w:id="3140" w:name="_Toc51867826"/>
      <w:bookmarkStart w:id="3141" w:name="_Toc82679235"/>
      <w:r w:rsidRPr="00B3056F">
        <w:t>6.2.3.6</w:t>
      </w:r>
      <w:r w:rsidRPr="00B3056F">
        <w:tab/>
        <w:t>Resource: Smsf3GppAccessRegistration</w:t>
      </w:r>
      <w:bookmarkEnd w:id="3134"/>
      <w:bookmarkEnd w:id="3135"/>
      <w:r w:rsidRPr="00B3056F">
        <w:t xml:space="preserve"> (Document)</w:t>
      </w:r>
      <w:bookmarkEnd w:id="3137"/>
      <w:bookmarkEnd w:id="3138"/>
      <w:bookmarkEnd w:id="3139"/>
      <w:bookmarkEnd w:id="3140"/>
      <w:bookmarkEnd w:id="3141"/>
    </w:p>
    <w:p w14:paraId="52A02C94" w14:textId="77777777" w:rsidR="00EF45DA" w:rsidRPr="00B3056F" w:rsidRDefault="00EF45DA" w:rsidP="00EF45DA">
      <w:pPr>
        <w:pStyle w:val="Heading5"/>
      </w:pPr>
      <w:bookmarkStart w:id="3142" w:name="_Toc11338663"/>
      <w:bookmarkStart w:id="3143" w:name="_Toc27585339"/>
      <w:bookmarkStart w:id="3144" w:name="_Toc36457330"/>
      <w:bookmarkStart w:id="3145" w:name="_Toc45028230"/>
      <w:bookmarkStart w:id="3146" w:name="_Toc45029065"/>
      <w:bookmarkStart w:id="3147" w:name="_Toc51867827"/>
      <w:bookmarkStart w:id="3148" w:name="_Toc82679236"/>
      <w:r w:rsidRPr="00B3056F">
        <w:t>6.2.3.6.1</w:t>
      </w:r>
      <w:r w:rsidRPr="00B3056F">
        <w:tab/>
        <w:t>Description</w:t>
      </w:r>
      <w:bookmarkEnd w:id="3142"/>
      <w:bookmarkEnd w:id="3143"/>
      <w:bookmarkEnd w:id="3144"/>
      <w:bookmarkEnd w:id="3145"/>
      <w:bookmarkEnd w:id="3146"/>
      <w:bookmarkEnd w:id="3147"/>
      <w:bookmarkEnd w:id="3148"/>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49" w:name="_Toc11338664"/>
      <w:bookmarkStart w:id="3150" w:name="_Toc27585340"/>
      <w:bookmarkStart w:id="3151" w:name="_Toc36457331"/>
      <w:bookmarkStart w:id="3152" w:name="_Toc45028231"/>
      <w:bookmarkStart w:id="3153" w:name="_Toc45029066"/>
      <w:bookmarkStart w:id="3154" w:name="_Toc51867828"/>
      <w:bookmarkStart w:id="3155" w:name="_Toc82679237"/>
      <w:r w:rsidRPr="00B3056F">
        <w:t>6.2.3.6.2</w:t>
      </w:r>
      <w:r w:rsidRPr="00B3056F">
        <w:tab/>
        <w:t>Resource Definition</w:t>
      </w:r>
      <w:bookmarkEnd w:id="3149"/>
      <w:bookmarkEnd w:id="3150"/>
      <w:bookmarkEnd w:id="3151"/>
      <w:bookmarkEnd w:id="3152"/>
      <w:bookmarkEnd w:id="3153"/>
      <w:bookmarkEnd w:id="3154"/>
      <w:bookmarkEnd w:id="3155"/>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56" w:name="_Toc11338665"/>
      <w:bookmarkStart w:id="3157" w:name="_Toc27585341"/>
      <w:bookmarkStart w:id="3158" w:name="_Toc36457332"/>
      <w:bookmarkStart w:id="3159" w:name="_Toc45028232"/>
      <w:bookmarkStart w:id="3160" w:name="_Toc45029067"/>
      <w:bookmarkStart w:id="3161" w:name="_Toc51867829"/>
      <w:bookmarkStart w:id="3162" w:name="_Toc82679238"/>
      <w:r w:rsidRPr="00B3056F">
        <w:t>6.2.3.6.3</w:t>
      </w:r>
      <w:r w:rsidRPr="00B3056F">
        <w:tab/>
        <w:t>Resource Standard Methods</w:t>
      </w:r>
      <w:bookmarkEnd w:id="3156"/>
      <w:bookmarkEnd w:id="3157"/>
      <w:bookmarkEnd w:id="3158"/>
      <w:bookmarkEnd w:id="3159"/>
      <w:bookmarkEnd w:id="3160"/>
      <w:bookmarkEnd w:id="3161"/>
      <w:bookmarkEnd w:id="3162"/>
    </w:p>
    <w:p w14:paraId="280A1875" w14:textId="77777777" w:rsidR="00EF45DA" w:rsidRPr="00B3056F" w:rsidRDefault="00EF45DA" w:rsidP="00EF45DA">
      <w:pPr>
        <w:pStyle w:val="Heading6"/>
      </w:pPr>
      <w:bookmarkStart w:id="3163" w:name="_Toc11338666"/>
      <w:bookmarkStart w:id="3164" w:name="_Toc27585342"/>
      <w:bookmarkStart w:id="3165" w:name="_Toc36457333"/>
      <w:bookmarkStart w:id="3166" w:name="_Toc45028233"/>
      <w:bookmarkStart w:id="3167" w:name="_Toc45029068"/>
      <w:bookmarkStart w:id="3168" w:name="_Toc51867830"/>
      <w:bookmarkStart w:id="3169" w:name="_Toc82679239"/>
      <w:r w:rsidRPr="00B3056F">
        <w:t>6.2.3.6.3.1</w:t>
      </w:r>
      <w:r w:rsidRPr="00B3056F">
        <w:tab/>
        <w:t>PUT</w:t>
      </w:r>
      <w:bookmarkEnd w:id="3163"/>
      <w:bookmarkEnd w:id="3164"/>
      <w:bookmarkEnd w:id="3165"/>
      <w:bookmarkEnd w:id="3166"/>
      <w:bookmarkEnd w:id="3167"/>
      <w:bookmarkEnd w:id="3168"/>
      <w:bookmarkEnd w:id="3169"/>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3170" w:name="_Toc11338667"/>
      <w:bookmarkStart w:id="3171" w:name="_Toc27585343"/>
      <w:bookmarkStart w:id="3172" w:name="_Toc36457334"/>
      <w:bookmarkStart w:id="3173" w:name="_Toc45028234"/>
      <w:bookmarkStart w:id="3174" w:name="_Toc45029069"/>
      <w:bookmarkStart w:id="3175" w:name="_Toc51867831"/>
      <w:bookmarkStart w:id="3176" w:name="_Toc82679240"/>
      <w:r w:rsidRPr="00B3056F">
        <w:t>6.2.3.6.3.2</w:t>
      </w:r>
      <w:r w:rsidRPr="00B3056F">
        <w:tab/>
        <w:t>DELETE</w:t>
      </w:r>
      <w:bookmarkEnd w:id="3170"/>
      <w:bookmarkEnd w:id="3171"/>
      <w:bookmarkEnd w:id="3172"/>
      <w:bookmarkEnd w:id="3173"/>
      <w:bookmarkEnd w:id="3174"/>
      <w:bookmarkEnd w:id="3175"/>
      <w:bookmarkEnd w:id="3176"/>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3177" w:name="_Toc11338668"/>
      <w:bookmarkStart w:id="3178" w:name="_Toc27585344"/>
      <w:bookmarkStart w:id="3179" w:name="_Toc36457335"/>
      <w:bookmarkStart w:id="3180" w:name="_Toc45028235"/>
      <w:bookmarkStart w:id="3181" w:name="_Toc45029070"/>
      <w:bookmarkStart w:id="3182" w:name="_Toc51867832"/>
      <w:bookmarkStart w:id="3183" w:name="_Toc82679241"/>
      <w:r w:rsidRPr="00B3056F">
        <w:lastRenderedPageBreak/>
        <w:t>6.2.3.6.3.3</w:t>
      </w:r>
      <w:r w:rsidRPr="00B3056F">
        <w:tab/>
        <w:t>GET</w:t>
      </w:r>
      <w:bookmarkEnd w:id="3177"/>
      <w:bookmarkEnd w:id="3178"/>
      <w:bookmarkEnd w:id="3179"/>
      <w:bookmarkEnd w:id="3180"/>
      <w:bookmarkEnd w:id="3181"/>
      <w:bookmarkEnd w:id="3182"/>
      <w:bookmarkEnd w:id="3183"/>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84" w:name="_Toc11338669"/>
      <w:bookmarkStart w:id="3185" w:name="_Toc27585345"/>
      <w:bookmarkStart w:id="3186" w:name="_Toc36457336"/>
      <w:bookmarkStart w:id="3187" w:name="_Toc45028236"/>
      <w:bookmarkStart w:id="3188" w:name="_Toc45029071"/>
      <w:bookmarkStart w:id="3189" w:name="_Toc51867833"/>
      <w:bookmarkStart w:id="3190" w:name="_Toc82679242"/>
      <w:r w:rsidRPr="00B3056F">
        <w:t>6.2.3.7</w:t>
      </w:r>
      <w:r w:rsidRPr="00B3056F">
        <w:tab/>
        <w:t>Resource: SmsfNon3GppAccessRegistration</w:t>
      </w:r>
      <w:bookmarkEnd w:id="3184"/>
      <w:bookmarkEnd w:id="3185"/>
      <w:r w:rsidRPr="00B3056F">
        <w:t xml:space="preserve"> (Document)</w:t>
      </w:r>
      <w:bookmarkEnd w:id="3186"/>
      <w:bookmarkEnd w:id="3187"/>
      <w:bookmarkEnd w:id="3188"/>
      <w:bookmarkEnd w:id="3189"/>
      <w:bookmarkEnd w:id="3190"/>
    </w:p>
    <w:p w14:paraId="51D811EB" w14:textId="77777777" w:rsidR="00EF45DA" w:rsidRPr="00B3056F" w:rsidRDefault="00EF45DA" w:rsidP="00EF45DA">
      <w:pPr>
        <w:pStyle w:val="Heading5"/>
      </w:pPr>
      <w:bookmarkStart w:id="3191" w:name="_Toc11338670"/>
      <w:bookmarkStart w:id="3192" w:name="_Toc27585346"/>
      <w:bookmarkStart w:id="3193" w:name="_Toc36457337"/>
      <w:bookmarkStart w:id="3194" w:name="_Toc45028237"/>
      <w:bookmarkStart w:id="3195" w:name="_Toc45029072"/>
      <w:bookmarkStart w:id="3196" w:name="_Toc51867834"/>
      <w:bookmarkStart w:id="3197" w:name="_Toc82679243"/>
      <w:r w:rsidRPr="00B3056F">
        <w:t>6.2.3.7.1</w:t>
      </w:r>
      <w:r w:rsidRPr="00B3056F">
        <w:tab/>
        <w:t>Description</w:t>
      </w:r>
      <w:bookmarkEnd w:id="3191"/>
      <w:bookmarkEnd w:id="3192"/>
      <w:bookmarkEnd w:id="3193"/>
      <w:bookmarkEnd w:id="3194"/>
      <w:bookmarkEnd w:id="3195"/>
      <w:bookmarkEnd w:id="3196"/>
      <w:bookmarkEnd w:id="3197"/>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98" w:name="_Toc11338671"/>
      <w:bookmarkStart w:id="3199" w:name="_Toc27585347"/>
      <w:bookmarkStart w:id="3200" w:name="_Toc36457338"/>
      <w:bookmarkStart w:id="3201" w:name="_Toc45028238"/>
      <w:bookmarkStart w:id="3202" w:name="_Toc45029073"/>
      <w:bookmarkStart w:id="3203" w:name="_Toc51867835"/>
      <w:bookmarkStart w:id="3204" w:name="_Toc82679244"/>
      <w:r w:rsidRPr="00B3056F">
        <w:t>6.2.3.7.2</w:t>
      </w:r>
      <w:r w:rsidRPr="00B3056F">
        <w:tab/>
        <w:t>Resource Definition</w:t>
      </w:r>
      <w:bookmarkEnd w:id="3198"/>
      <w:bookmarkEnd w:id="3199"/>
      <w:bookmarkEnd w:id="3200"/>
      <w:bookmarkEnd w:id="3201"/>
      <w:bookmarkEnd w:id="3202"/>
      <w:bookmarkEnd w:id="3203"/>
      <w:bookmarkEnd w:id="3204"/>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205" w:name="_Toc11338672"/>
      <w:bookmarkStart w:id="3206" w:name="_Toc27585348"/>
      <w:bookmarkStart w:id="3207" w:name="_Toc36457339"/>
      <w:bookmarkStart w:id="3208" w:name="_Toc45028239"/>
      <w:bookmarkStart w:id="3209" w:name="_Toc45029074"/>
      <w:bookmarkStart w:id="3210" w:name="_Toc51867836"/>
      <w:bookmarkStart w:id="3211" w:name="_Toc82679245"/>
      <w:r w:rsidRPr="00B3056F">
        <w:t>6.2.3.7.3</w:t>
      </w:r>
      <w:r w:rsidRPr="00B3056F">
        <w:tab/>
        <w:t>Resource Standard Methods</w:t>
      </w:r>
      <w:bookmarkEnd w:id="3205"/>
      <w:bookmarkEnd w:id="3206"/>
      <w:bookmarkEnd w:id="3207"/>
      <w:bookmarkEnd w:id="3208"/>
      <w:bookmarkEnd w:id="3209"/>
      <w:bookmarkEnd w:id="3210"/>
      <w:bookmarkEnd w:id="3211"/>
    </w:p>
    <w:p w14:paraId="59865BE2" w14:textId="77777777" w:rsidR="00EF45DA" w:rsidRPr="00B3056F" w:rsidRDefault="00EF45DA" w:rsidP="00EF45DA">
      <w:pPr>
        <w:pStyle w:val="Heading6"/>
      </w:pPr>
      <w:bookmarkStart w:id="3212" w:name="_Toc11338673"/>
      <w:bookmarkStart w:id="3213" w:name="_Toc27585349"/>
      <w:bookmarkStart w:id="3214" w:name="_Toc36457340"/>
      <w:bookmarkStart w:id="3215" w:name="_Toc45028240"/>
      <w:bookmarkStart w:id="3216" w:name="_Toc45029075"/>
      <w:bookmarkStart w:id="3217" w:name="_Toc51867837"/>
      <w:bookmarkStart w:id="3218" w:name="_Toc82679246"/>
      <w:r w:rsidRPr="00B3056F">
        <w:t>6.2.3.7.3.1</w:t>
      </w:r>
      <w:r w:rsidRPr="00B3056F">
        <w:tab/>
        <w:t>PUT</w:t>
      </w:r>
      <w:bookmarkEnd w:id="3212"/>
      <w:bookmarkEnd w:id="3213"/>
      <w:bookmarkEnd w:id="3214"/>
      <w:bookmarkEnd w:id="3215"/>
      <w:bookmarkEnd w:id="3216"/>
      <w:bookmarkEnd w:id="3217"/>
      <w:bookmarkEnd w:id="321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3219" w:name="_Toc11338674"/>
      <w:bookmarkStart w:id="3220" w:name="_Toc27585350"/>
      <w:bookmarkStart w:id="3221" w:name="_Toc36457341"/>
      <w:bookmarkStart w:id="3222" w:name="_Toc45028241"/>
      <w:bookmarkStart w:id="3223" w:name="_Toc45029076"/>
      <w:bookmarkStart w:id="3224" w:name="_Toc51867838"/>
      <w:bookmarkStart w:id="3225" w:name="_Toc82679247"/>
      <w:r w:rsidRPr="00B3056F">
        <w:t>6.2.3.7.3.2</w:t>
      </w:r>
      <w:r w:rsidRPr="00B3056F">
        <w:tab/>
        <w:t>DELETE</w:t>
      </w:r>
      <w:bookmarkEnd w:id="3219"/>
      <w:bookmarkEnd w:id="3220"/>
      <w:bookmarkEnd w:id="3221"/>
      <w:bookmarkEnd w:id="3222"/>
      <w:bookmarkEnd w:id="3223"/>
      <w:bookmarkEnd w:id="3224"/>
      <w:bookmarkEnd w:id="3225"/>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3226" w:name="_Toc11338675"/>
      <w:bookmarkStart w:id="3227" w:name="_Toc27585351"/>
      <w:bookmarkStart w:id="3228" w:name="_Toc36457342"/>
      <w:bookmarkStart w:id="3229" w:name="_Toc45028242"/>
      <w:bookmarkStart w:id="3230" w:name="_Toc45029077"/>
      <w:bookmarkStart w:id="3231" w:name="_Toc51867839"/>
      <w:bookmarkStart w:id="3232" w:name="_Toc82679248"/>
      <w:r w:rsidRPr="00B3056F">
        <w:t>6.2.3.7.3.3</w:t>
      </w:r>
      <w:r w:rsidRPr="00B3056F">
        <w:tab/>
        <w:t>GET</w:t>
      </w:r>
      <w:bookmarkEnd w:id="3226"/>
      <w:bookmarkEnd w:id="3227"/>
      <w:bookmarkEnd w:id="3228"/>
      <w:bookmarkEnd w:id="3229"/>
      <w:bookmarkEnd w:id="3230"/>
      <w:bookmarkEnd w:id="3231"/>
      <w:bookmarkEnd w:id="3232"/>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33" w:name="_Toc36457343"/>
      <w:bookmarkStart w:id="3234" w:name="_Toc45028243"/>
      <w:bookmarkStart w:id="3235" w:name="_Toc45029078"/>
      <w:bookmarkStart w:id="3236" w:name="_Toc51867840"/>
      <w:bookmarkStart w:id="3237" w:name="_Toc11338676"/>
      <w:bookmarkStart w:id="3238" w:name="_Toc27585352"/>
      <w:bookmarkStart w:id="3239" w:name="_Toc82679249"/>
      <w:r w:rsidRPr="00B3056F">
        <w:t>6.2.3.8</w:t>
      </w:r>
      <w:r w:rsidRPr="00B3056F">
        <w:tab/>
        <w:t xml:space="preserve">Resource: </w:t>
      </w:r>
      <w:r w:rsidRPr="00B3056F">
        <w:rPr>
          <w:rFonts w:hint="eastAsia"/>
          <w:lang w:eastAsia="zh-CN"/>
        </w:rPr>
        <w:t>Location</w:t>
      </w:r>
      <w:bookmarkEnd w:id="3233"/>
      <w:bookmarkEnd w:id="3234"/>
      <w:bookmarkEnd w:id="3235"/>
      <w:bookmarkEnd w:id="3236"/>
      <w:bookmarkEnd w:id="3239"/>
    </w:p>
    <w:p w14:paraId="17D37708" w14:textId="77777777" w:rsidR="00EF45DA" w:rsidRPr="00B3056F" w:rsidRDefault="00EF45DA" w:rsidP="00EF45DA">
      <w:pPr>
        <w:pStyle w:val="Heading5"/>
      </w:pPr>
      <w:bookmarkStart w:id="3240" w:name="_Toc36457344"/>
      <w:bookmarkStart w:id="3241" w:name="_Toc45028244"/>
      <w:bookmarkStart w:id="3242" w:name="_Toc45029079"/>
      <w:bookmarkStart w:id="3243" w:name="_Toc51867841"/>
      <w:bookmarkStart w:id="3244" w:name="_Toc82679250"/>
      <w:r w:rsidRPr="00B3056F">
        <w:t>6.2.3.8.1</w:t>
      </w:r>
      <w:r w:rsidRPr="00B3056F">
        <w:tab/>
        <w:t>Description</w:t>
      </w:r>
      <w:bookmarkEnd w:id="3240"/>
      <w:bookmarkEnd w:id="3241"/>
      <w:bookmarkEnd w:id="3242"/>
      <w:bookmarkEnd w:id="3243"/>
      <w:bookmarkEnd w:id="3244"/>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45" w:name="_Toc36457345"/>
      <w:bookmarkStart w:id="3246" w:name="_Toc45028245"/>
      <w:bookmarkStart w:id="3247" w:name="_Toc45029080"/>
      <w:bookmarkStart w:id="3248" w:name="_Toc51867842"/>
      <w:bookmarkStart w:id="3249" w:name="_Toc82679251"/>
      <w:r w:rsidRPr="00B3056F">
        <w:t>6.2.3.8.2</w:t>
      </w:r>
      <w:r w:rsidRPr="00B3056F">
        <w:tab/>
        <w:t>Resource Definition</w:t>
      </w:r>
      <w:bookmarkEnd w:id="3245"/>
      <w:bookmarkEnd w:id="3246"/>
      <w:bookmarkEnd w:id="3247"/>
      <w:bookmarkEnd w:id="3248"/>
      <w:bookmarkEnd w:id="3249"/>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50" w:name="_Toc36457346"/>
      <w:bookmarkStart w:id="3251" w:name="_Toc45028246"/>
      <w:bookmarkStart w:id="3252" w:name="_Toc45029081"/>
      <w:bookmarkStart w:id="3253" w:name="_Toc51867843"/>
      <w:bookmarkStart w:id="3254" w:name="_Toc82679252"/>
      <w:r w:rsidRPr="00B3056F">
        <w:t>6.2.3.8.3</w:t>
      </w:r>
      <w:r w:rsidRPr="00B3056F">
        <w:tab/>
        <w:t>Resource Standard Methods</w:t>
      </w:r>
      <w:bookmarkEnd w:id="3250"/>
      <w:bookmarkEnd w:id="3251"/>
      <w:bookmarkEnd w:id="3252"/>
      <w:bookmarkEnd w:id="3253"/>
      <w:bookmarkEnd w:id="3254"/>
    </w:p>
    <w:p w14:paraId="295B5F39" w14:textId="77777777" w:rsidR="00EF45DA" w:rsidRPr="00B3056F" w:rsidRDefault="00EF45DA" w:rsidP="00EF45DA">
      <w:pPr>
        <w:pStyle w:val="Heading6"/>
      </w:pPr>
      <w:bookmarkStart w:id="3255" w:name="_Toc36457347"/>
      <w:bookmarkStart w:id="3256" w:name="_Toc45028247"/>
      <w:bookmarkStart w:id="3257" w:name="_Toc45029082"/>
      <w:bookmarkStart w:id="3258" w:name="_Toc51867844"/>
      <w:bookmarkStart w:id="3259" w:name="_Toc82679253"/>
      <w:r w:rsidRPr="00B3056F">
        <w:t>6.2.3.8.3.1</w:t>
      </w:r>
      <w:r w:rsidRPr="00B3056F">
        <w:tab/>
        <w:t>GET</w:t>
      </w:r>
      <w:bookmarkEnd w:id="3255"/>
      <w:bookmarkEnd w:id="3256"/>
      <w:bookmarkEnd w:id="3257"/>
      <w:bookmarkEnd w:id="3258"/>
      <w:bookmarkEnd w:id="3259"/>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60" w:name="_Toc45028248"/>
      <w:bookmarkStart w:id="3261" w:name="_Toc45029083"/>
      <w:bookmarkStart w:id="3262" w:name="_Toc51867845"/>
      <w:bookmarkStart w:id="3263" w:name="_Toc36457348"/>
      <w:bookmarkStart w:id="3264" w:name="_Toc82679254"/>
      <w:r w:rsidRPr="006A7EE2">
        <w:t>6.2.3.</w:t>
      </w:r>
      <w:r w:rsidR="0028148F">
        <w:t>9</w:t>
      </w:r>
      <w:r w:rsidRPr="006A7EE2">
        <w:tab/>
        <w:t xml:space="preserve">Resource: </w:t>
      </w:r>
      <w:r>
        <w:t>Registrations</w:t>
      </w:r>
      <w:bookmarkEnd w:id="3260"/>
      <w:bookmarkEnd w:id="3261"/>
      <w:bookmarkEnd w:id="3262"/>
      <w:bookmarkEnd w:id="3264"/>
    </w:p>
    <w:p w14:paraId="58650863" w14:textId="1BFA0C79" w:rsidR="00A57E20" w:rsidRPr="006A7EE2" w:rsidRDefault="00A57E20" w:rsidP="00A57E20">
      <w:pPr>
        <w:pStyle w:val="Heading5"/>
      </w:pPr>
      <w:bookmarkStart w:id="3265" w:name="_Toc45028249"/>
      <w:bookmarkStart w:id="3266" w:name="_Toc45029084"/>
      <w:bookmarkStart w:id="3267" w:name="_Toc51867846"/>
      <w:bookmarkStart w:id="3268" w:name="_Toc82679255"/>
      <w:r w:rsidRPr="006A7EE2">
        <w:t>6.2.3.</w:t>
      </w:r>
      <w:r w:rsidR="0028148F">
        <w:t>9</w:t>
      </w:r>
      <w:r w:rsidRPr="006A7EE2">
        <w:t>.1</w:t>
      </w:r>
      <w:r w:rsidRPr="006A7EE2">
        <w:tab/>
        <w:t>Description</w:t>
      </w:r>
      <w:bookmarkEnd w:id="3265"/>
      <w:bookmarkEnd w:id="3266"/>
      <w:bookmarkEnd w:id="3267"/>
      <w:bookmarkEnd w:id="3268"/>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69" w:name="_Toc45028250"/>
      <w:bookmarkStart w:id="3270" w:name="_Toc45029085"/>
      <w:bookmarkStart w:id="3271" w:name="_Toc51867847"/>
      <w:bookmarkStart w:id="3272" w:name="_Toc82679256"/>
      <w:r w:rsidRPr="006A7EE2">
        <w:t>6.2.3.</w:t>
      </w:r>
      <w:r w:rsidR="0028148F">
        <w:t>9</w:t>
      </w:r>
      <w:r w:rsidRPr="006A7EE2">
        <w:t>.2</w:t>
      </w:r>
      <w:r w:rsidRPr="006A7EE2">
        <w:tab/>
        <w:t>Resource Definition</w:t>
      </w:r>
      <w:bookmarkEnd w:id="3269"/>
      <w:bookmarkEnd w:id="3270"/>
      <w:bookmarkEnd w:id="3271"/>
      <w:bookmarkEnd w:id="3272"/>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73" w:name="_Toc45028251"/>
      <w:bookmarkStart w:id="3274" w:name="_Toc45029086"/>
      <w:bookmarkStart w:id="3275" w:name="_Toc51867848"/>
      <w:bookmarkStart w:id="3276" w:name="_Toc82679257"/>
      <w:r w:rsidRPr="006A7EE2">
        <w:lastRenderedPageBreak/>
        <w:t>6.2.3.</w:t>
      </w:r>
      <w:r w:rsidR="0028148F">
        <w:t>9</w:t>
      </w:r>
      <w:r w:rsidRPr="006A7EE2">
        <w:t>.3</w:t>
      </w:r>
      <w:r w:rsidRPr="006A7EE2">
        <w:tab/>
        <w:t>Resource Standard Methods</w:t>
      </w:r>
      <w:bookmarkEnd w:id="3273"/>
      <w:bookmarkEnd w:id="3274"/>
      <w:bookmarkEnd w:id="3275"/>
      <w:bookmarkEnd w:id="3276"/>
    </w:p>
    <w:p w14:paraId="73CAB2D2" w14:textId="3ABE5600" w:rsidR="00A57E20" w:rsidRPr="00967A62" w:rsidRDefault="00A57E20" w:rsidP="00A57E20">
      <w:pPr>
        <w:pStyle w:val="Heading6"/>
      </w:pPr>
      <w:bookmarkStart w:id="3277" w:name="_Toc45028252"/>
      <w:bookmarkStart w:id="3278" w:name="_Toc45029087"/>
      <w:bookmarkStart w:id="3279" w:name="_Toc51867849"/>
      <w:bookmarkStart w:id="3280" w:name="_Toc82679258"/>
      <w:r w:rsidRPr="006A7EE2">
        <w:t>6.2.3.</w:t>
      </w:r>
      <w:r w:rsidR="0028148F">
        <w:t>9</w:t>
      </w:r>
      <w:r w:rsidRPr="006A7EE2">
        <w:t>.3.</w:t>
      </w:r>
      <w:r>
        <w:t>1</w:t>
      </w:r>
      <w:r w:rsidRPr="006A7EE2">
        <w:tab/>
        <w:t>GET</w:t>
      </w:r>
      <w:bookmarkEnd w:id="3277"/>
      <w:bookmarkEnd w:id="3278"/>
      <w:bookmarkEnd w:id="3279"/>
      <w:bookmarkEnd w:id="3280"/>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81" w:name="_Toc45028253"/>
      <w:bookmarkStart w:id="3282" w:name="_Toc45029088"/>
      <w:bookmarkStart w:id="3283" w:name="_Toc51867850"/>
      <w:bookmarkStart w:id="3284" w:name="_Toc82679259"/>
      <w:r w:rsidRPr="006A7EE2">
        <w:t>6.2.3.</w:t>
      </w:r>
      <w:r w:rsidR="00FC531E">
        <w:t>10</w:t>
      </w:r>
      <w:r w:rsidRPr="006A7EE2">
        <w:tab/>
        <w:t xml:space="preserve">Resource: </w:t>
      </w:r>
      <w:r>
        <w:t>IpSmGw</w:t>
      </w:r>
      <w:r w:rsidRPr="006A7EE2">
        <w:t>Registration</w:t>
      </w:r>
      <w:bookmarkEnd w:id="3281"/>
      <w:bookmarkEnd w:id="3282"/>
      <w:bookmarkEnd w:id="3283"/>
      <w:bookmarkEnd w:id="3284"/>
    </w:p>
    <w:p w14:paraId="616244FE" w14:textId="5AF6DC8B" w:rsidR="007B7649" w:rsidRPr="006A7EE2" w:rsidRDefault="007B7649" w:rsidP="007B7649">
      <w:pPr>
        <w:pStyle w:val="Heading5"/>
      </w:pPr>
      <w:bookmarkStart w:id="3285" w:name="_Toc45028254"/>
      <w:bookmarkStart w:id="3286" w:name="_Toc45029089"/>
      <w:bookmarkStart w:id="3287" w:name="_Toc51867851"/>
      <w:bookmarkStart w:id="3288" w:name="_Toc82679260"/>
      <w:r w:rsidRPr="006A7EE2">
        <w:t>6.2.3.</w:t>
      </w:r>
      <w:r w:rsidR="00FC531E">
        <w:t>10</w:t>
      </w:r>
      <w:r w:rsidRPr="006A7EE2">
        <w:t>.1</w:t>
      </w:r>
      <w:r w:rsidRPr="006A7EE2">
        <w:tab/>
        <w:t>Description</w:t>
      </w:r>
      <w:bookmarkEnd w:id="3285"/>
      <w:bookmarkEnd w:id="3286"/>
      <w:bookmarkEnd w:id="3287"/>
      <w:bookmarkEnd w:id="3288"/>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89" w:name="_Toc45028255"/>
      <w:bookmarkStart w:id="3290" w:name="_Toc45029090"/>
      <w:bookmarkStart w:id="3291" w:name="_Toc51867852"/>
      <w:bookmarkStart w:id="3292" w:name="_Toc82679261"/>
      <w:r w:rsidRPr="006A7EE2">
        <w:t>6.2.3.</w:t>
      </w:r>
      <w:r w:rsidR="00FC531E">
        <w:t>10</w:t>
      </w:r>
      <w:r w:rsidRPr="006A7EE2">
        <w:t>.2</w:t>
      </w:r>
      <w:r w:rsidRPr="006A7EE2">
        <w:tab/>
        <w:t>Resource Definition</w:t>
      </w:r>
      <w:bookmarkEnd w:id="3289"/>
      <w:bookmarkEnd w:id="3290"/>
      <w:bookmarkEnd w:id="3291"/>
      <w:bookmarkEnd w:id="3292"/>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93" w:name="_Toc45028256"/>
      <w:bookmarkStart w:id="3294" w:name="_Toc45029091"/>
      <w:bookmarkStart w:id="3295" w:name="_Toc51867853"/>
      <w:bookmarkStart w:id="3296" w:name="_Toc82679262"/>
      <w:r w:rsidRPr="006A7EE2">
        <w:t>6.2.3.</w:t>
      </w:r>
      <w:r w:rsidR="00FC531E">
        <w:t>10</w:t>
      </w:r>
      <w:r w:rsidRPr="006A7EE2">
        <w:t>.3</w:t>
      </w:r>
      <w:r w:rsidRPr="006A7EE2">
        <w:tab/>
        <w:t>Resource Standard Methods</w:t>
      </w:r>
      <w:bookmarkEnd w:id="3293"/>
      <w:bookmarkEnd w:id="3294"/>
      <w:bookmarkEnd w:id="3295"/>
      <w:bookmarkEnd w:id="3296"/>
    </w:p>
    <w:p w14:paraId="422C428D" w14:textId="4071119D" w:rsidR="007B7649" w:rsidRPr="006A7EE2" w:rsidRDefault="007B7649" w:rsidP="007B7649">
      <w:pPr>
        <w:pStyle w:val="Heading6"/>
      </w:pPr>
      <w:bookmarkStart w:id="3297" w:name="_Toc45028257"/>
      <w:bookmarkStart w:id="3298" w:name="_Toc45029092"/>
      <w:bookmarkStart w:id="3299" w:name="_Toc51867854"/>
      <w:bookmarkStart w:id="3300" w:name="_Toc82679263"/>
      <w:r w:rsidRPr="006A7EE2">
        <w:t>6.2.3.</w:t>
      </w:r>
      <w:r w:rsidR="00FC531E">
        <w:t>10</w:t>
      </w:r>
      <w:r w:rsidRPr="006A7EE2">
        <w:t>.3.1</w:t>
      </w:r>
      <w:r w:rsidRPr="006A7EE2">
        <w:tab/>
        <w:t>PUT</w:t>
      </w:r>
      <w:bookmarkEnd w:id="3297"/>
      <w:bookmarkEnd w:id="3298"/>
      <w:bookmarkEnd w:id="3299"/>
      <w:bookmarkEnd w:id="3300"/>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3301" w:name="_Toc45028258"/>
      <w:bookmarkStart w:id="3302" w:name="_Toc45029093"/>
      <w:bookmarkStart w:id="3303" w:name="_Toc51867855"/>
      <w:bookmarkStart w:id="3304" w:name="_Toc82679264"/>
      <w:r w:rsidRPr="006A7EE2">
        <w:t>6.2.3.</w:t>
      </w:r>
      <w:r w:rsidR="00FC531E">
        <w:t>10</w:t>
      </w:r>
      <w:r w:rsidRPr="006A7EE2">
        <w:t>.3.2</w:t>
      </w:r>
      <w:r w:rsidRPr="006A7EE2">
        <w:tab/>
        <w:t>DELETE</w:t>
      </w:r>
      <w:bookmarkEnd w:id="3301"/>
      <w:bookmarkEnd w:id="3302"/>
      <w:bookmarkEnd w:id="3303"/>
      <w:bookmarkEnd w:id="3304"/>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3305" w:name="_Toc45028259"/>
      <w:bookmarkStart w:id="3306" w:name="_Toc45029094"/>
      <w:bookmarkStart w:id="3307" w:name="_Toc51867856"/>
      <w:bookmarkStart w:id="3308" w:name="_Toc82679265"/>
      <w:r w:rsidRPr="006A7EE2">
        <w:t>6.2.3.</w:t>
      </w:r>
      <w:r w:rsidR="00FC531E">
        <w:t>10</w:t>
      </w:r>
      <w:r w:rsidRPr="006A7EE2">
        <w:t>.3.3</w:t>
      </w:r>
      <w:r w:rsidRPr="006A7EE2">
        <w:tab/>
        <w:t>GET</w:t>
      </w:r>
      <w:bookmarkEnd w:id="3305"/>
      <w:bookmarkEnd w:id="3306"/>
      <w:bookmarkEnd w:id="3307"/>
      <w:bookmarkEnd w:id="3308"/>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309" w:name="_Toc45028260"/>
      <w:bookmarkStart w:id="3310" w:name="_Toc45029095"/>
      <w:bookmarkStart w:id="3311" w:name="_Toc51867857"/>
      <w:bookmarkStart w:id="3312" w:name="_Toc82679266"/>
      <w:r w:rsidRPr="00B3056F">
        <w:t>6.2.4</w:t>
      </w:r>
      <w:r w:rsidRPr="00B3056F">
        <w:tab/>
        <w:t>Custom Operations without associated resources</w:t>
      </w:r>
      <w:bookmarkEnd w:id="3237"/>
      <w:bookmarkEnd w:id="3238"/>
      <w:bookmarkEnd w:id="3263"/>
      <w:bookmarkEnd w:id="3309"/>
      <w:bookmarkEnd w:id="3310"/>
      <w:bookmarkEnd w:id="3311"/>
      <w:bookmarkEnd w:id="3312"/>
    </w:p>
    <w:p w14:paraId="60307CF2" w14:textId="77777777" w:rsidR="00EF45DA" w:rsidRPr="00B3056F" w:rsidRDefault="00EF45DA" w:rsidP="00EF45DA">
      <w:pPr>
        <w:pStyle w:val="Heading4"/>
      </w:pPr>
      <w:bookmarkStart w:id="3313" w:name="_Toc510696623"/>
      <w:bookmarkStart w:id="3314" w:name="_Toc6488447"/>
      <w:bookmarkStart w:id="3315" w:name="_Toc27585353"/>
      <w:bookmarkStart w:id="3316" w:name="_Toc36457349"/>
      <w:bookmarkStart w:id="3317" w:name="_Toc45028261"/>
      <w:bookmarkStart w:id="3318" w:name="_Toc45029096"/>
      <w:bookmarkStart w:id="3319" w:name="_Toc51867858"/>
      <w:bookmarkStart w:id="3320" w:name="_Toc11338677"/>
      <w:bookmarkStart w:id="3321" w:name="_Toc82679267"/>
      <w:r w:rsidRPr="00B3056F">
        <w:t>6.2.4.1</w:t>
      </w:r>
      <w:r w:rsidRPr="00B3056F">
        <w:tab/>
        <w:t>Overview</w:t>
      </w:r>
      <w:bookmarkEnd w:id="3313"/>
      <w:bookmarkEnd w:id="3314"/>
      <w:bookmarkEnd w:id="3315"/>
      <w:bookmarkEnd w:id="3316"/>
      <w:bookmarkEnd w:id="3317"/>
      <w:bookmarkEnd w:id="3318"/>
      <w:bookmarkEnd w:id="3319"/>
      <w:bookmarkEnd w:id="3321"/>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322" w:name="_Toc510696624"/>
      <w:bookmarkStart w:id="3323" w:name="_Toc6488448"/>
      <w:bookmarkStart w:id="3324" w:name="_Toc27585354"/>
      <w:bookmarkStart w:id="3325" w:name="_Toc36457350"/>
      <w:bookmarkStart w:id="3326" w:name="_Toc45028262"/>
      <w:bookmarkStart w:id="3327" w:name="_Toc45029097"/>
      <w:bookmarkStart w:id="3328" w:name="_Toc51867859"/>
      <w:bookmarkStart w:id="3329" w:name="_Toc82679268"/>
      <w:r w:rsidRPr="00B3056F">
        <w:lastRenderedPageBreak/>
        <w:t>6.2.4.2</w:t>
      </w:r>
      <w:r w:rsidRPr="00B3056F">
        <w:tab/>
        <w:t>Operation: Trigger P-CSCF Restoration</w:t>
      </w:r>
      <w:bookmarkEnd w:id="3322"/>
      <w:bookmarkEnd w:id="3323"/>
      <w:bookmarkEnd w:id="3324"/>
      <w:bookmarkEnd w:id="3325"/>
      <w:bookmarkEnd w:id="3326"/>
      <w:bookmarkEnd w:id="3327"/>
      <w:bookmarkEnd w:id="3328"/>
      <w:bookmarkEnd w:id="3329"/>
    </w:p>
    <w:p w14:paraId="783BA14C" w14:textId="77777777" w:rsidR="00EF45DA" w:rsidRPr="00B3056F" w:rsidRDefault="00EF45DA" w:rsidP="00EF45DA">
      <w:pPr>
        <w:pStyle w:val="Heading5"/>
      </w:pPr>
      <w:bookmarkStart w:id="3330" w:name="_Toc510696625"/>
      <w:bookmarkStart w:id="3331" w:name="_Toc6488449"/>
      <w:bookmarkStart w:id="3332" w:name="_Toc27585355"/>
      <w:bookmarkStart w:id="3333" w:name="_Toc36457351"/>
      <w:bookmarkStart w:id="3334" w:name="_Toc45028263"/>
      <w:bookmarkStart w:id="3335" w:name="_Toc45029098"/>
      <w:bookmarkStart w:id="3336" w:name="_Toc51867860"/>
      <w:bookmarkStart w:id="3337" w:name="_Toc82679269"/>
      <w:r w:rsidRPr="00B3056F">
        <w:t>6.2.4.2.1</w:t>
      </w:r>
      <w:r w:rsidRPr="00B3056F">
        <w:tab/>
        <w:t>Description</w:t>
      </w:r>
      <w:bookmarkEnd w:id="3330"/>
      <w:bookmarkEnd w:id="3331"/>
      <w:bookmarkEnd w:id="3332"/>
      <w:bookmarkEnd w:id="3333"/>
      <w:bookmarkEnd w:id="3334"/>
      <w:bookmarkEnd w:id="3335"/>
      <w:bookmarkEnd w:id="3336"/>
      <w:bookmarkEnd w:id="3337"/>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38" w:name="_Toc510696626"/>
      <w:bookmarkStart w:id="3339" w:name="_Toc6488450"/>
      <w:bookmarkStart w:id="3340" w:name="_Toc27585356"/>
      <w:bookmarkStart w:id="3341" w:name="_Toc36457352"/>
      <w:bookmarkStart w:id="3342" w:name="_Toc45028264"/>
      <w:bookmarkStart w:id="3343" w:name="_Toc45029099"/>
      <w:bookmarkStart w:id="3344" w:name="_Toc51867861"/>
      <w:bookmarkStart w:id="3345" w:name="_Toc82679270"/>
      <w:r w:rsidRPr="00B3056F">
        <w:t>6.2.4.2.2</w:t>
      </w:r>
      <w:r w:rsidRPr="00B3056F">
        <w:tab/>
        <w:t>Operation Definition</w:t>
      </w:r>
      <w:bookmarkEnd w:id="3338"/>
      <w:bookmarkEnd w:id="3339"/>
      <w:bookmarkEnd w:id="3340"/>
      <w:bookmarkEnd w:id="3341"/>
      <w:bookmarkEnd w:id="3342"/>
      <w:bookmarkEnd w:id="3343"/>
      <w:bookmarkEnd w:id="3344"/>
      <w:bookmarkEnd w:id="3345"/>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46" w:name="_Toc27585357"/>
      <w:bookmarkStart w:id="3347" w:name="_Toc36457353"/>
      <w:bookmarkStart w:id="3348" w:name="_Toc45028265"/>
      <w:bookmarkStart w:id="3349" w:name="_Toc45029100"/>
      <w:bookmarkStart w:id="3350" w:name="_Toc51867862"/>
      <w:bookmarkStart w:id="3351" w:name="_Toc82679271"/>
      <w:r w:rsidRPr="00B3056F">
        <w:t>6.2.5</w:t>
      </w:r>
      <w:r w:rsidRPr="00B3056F">
        <w:tab/>
        <w:t>Notifications</w:t>
      </w:r>
      <w:bookmarkEnd w:id="3320"/>
      <w:bookmarkEnd w:id="3346"/>
      <w:bookmarkEnd w:id="3347"/>
      <w:bookmarkEnd w:id="3348"/>
      <w:bookmarkEnd w:id="3349"/>
      <w:bookmarkEnd w:id="3350"/>
      <w:bookmarkEnd w:id="3351"/>
    </w:p>
    <w:p w14:paraId="77E01165" w14:textId="77777777" w:rsidR="00EF45DA" w:rsidRPr="00B3056F" w:rsidRDefault="00EF45DA" w:rsidP="00EF45DA">
      <w:pPr>
        <w:pStyle w:val="Heading4"/>
      </w:pPr>
      <w:bookmarkStart w:id="3352" w:name="_Toc11338678"/>
      <w:bookmarkStart w:id="3353" w:name="_Toc27585358"/>
      <w:bookmarkStart w:id="3354" w:name="_Toc36457354"/>
      <w:bookmarkStart w:id="3355" w:name="_Toc45028266"/>
      <w:bookmarkStart w:id="3356" w:name="_Toc45029101"/>
      <w:bookmarkStart w:id="3357" w:name="_Toc51867863"/>
      <w:bookmarkStart w:id="3358" w:name="_Toc82679272"/>
      <w:r w:rsidRPr="00B3056F">
        <w:t>6.2.5.1</w:t>
      </w:r>
      <w:r w:rsidRPr="00B3056F">
        <w:tab/>
        <w:t>General</w:t>
      </w:r>
      <w:bookmarkEnd w:id="3352"/>
      <w:bookmarkEnd w:id="3353"/>
      <w:bookmarkEnd w:id="3354"/>
      <w:bookmarkEnd w:id="3355"/>
      <w:bookmarkEnd w:id="3356"/>
      <w:bookmarkEnd w:id="3357"/>
      <w:bookmarkEnd w:id="3358"/>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59" w:name="_Toc11338679"/>
      <w:bookmarkStart w:id="3360" w:name="_Toc27585359"/>
      <w:bookmarkStart w:id="3361" w:name="_Toc36457355"/>
      <w:bookmarkStart w:id="3362" w:name="_Toc45028267"/>
      <w:bookmarkStart w:id="3363" w:name="_Toc45029102"/>
      <w:bookmarkStart w:id="3364" w:name="_Toc51867864"/>
      <w:bookmarkStart w:id="3365" w:name="_Toc82679273"/>
      <w:r w:rsidRPr="00B3056F">
        <w:t>6.2.5.2</w:t>
      </w:r>
      <w:r w:rsidRPr="00B3056F">
        <w:tab/>
        <w:t>Deregistration Notification</w:t>
      </w:r>
      <w:bookmarkEnd w:id="3359"/>
      <w:bookmarkEnd w:id="3360"/>
      <w:bookmarkEnd w:id="3361"/>
      <w:bookmarkEnd w:id="3362"/>
      <w:bookmarkEnd w:id="3363"/>
      <w:bookmarkEnd w:id="3364"/>
      <w:bookmarkEnd w:id="3365"/>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66" w:name="_Toc11338680"/>
      <w:bookmarkStart w:id="3367" w:name="_Toc27585360"/>
      <w:bookmarkStart w:id="3368" w:name="_Toc36457356"/>
      <w:bookmarkStart w:id="3369" w:name="_Toc45028268"/>
      <w:bookmarkStart w:id="3370" w:name="_Toc45029103"/>
      <w:bookmarkStart w:id="3371" w:name="_Toc51867865"/>
      <w:bookmarkStart w:id="3372" w:name="_Toc82679274"/>
      <w:r w:rsidRPr="00B3056F">
        <w:lastRenderedPageBreak/>
        <w:t>6.2.5.3</w:t>
      </w:r>
      <w:r w:rsidRPr="00B3056F">
        <w:tab/>
        <w:t>P-CSCF Restoration Notification</w:t>
      </w:r>
      <w:bookmarkEnd w:id="3366"/>
      <w:bookmarkEnd w:id="3367"/>
      <w:bookmarkEnd w:id="3368"/>
      <w:bookmarkEnd w:id="3369"/>
      <w:bookmarkEnd w:id="3370"/>
      <w:bookmarkEnd w:id="3371"/>
      <w:bookmarkEnd w:id="3372"/>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lastRenderedPageBreak/>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73" w:name="_Toc11338681"/>
      <w:bookmarkStart w:id="3374" w:name="_Toc27585361"/>
      <w:bookmarkStart w:id="3375" w:name="_Toc36457357"/>
      <w:bookmarkStart w:id="3376" w:name="_Toc45028269"/>
      <w:bookmarkStart w:id="3377" w:name="_Toc45029104"/>
      <w:bookmarkStart w:id="3378" w:name="_Toc51867866"/>
      <w:bookmarkStart w:id="3379" w:name="_Toc82679275"/>
      <w:r w:rsidRPr="00B3056F">
        <w:t>6.2.6</w:t>
      </w:r>
      <w:r w:rsidRPr="00B3056F">
        <w:tab/>
        <w:t>Data Model</w:t>
      </w:r>
      <w:bookmarkEnd w:id="3373"/>
      <w:bookmarkEnd w:id="3374"/>
      <w:bookmarkEnd w:id="3375"/>
      <w:bookmarkEnd w:id="3376"/>
      <w:bookmarkEnd w:id="3377"/>
      <w:bookmarkEnd w:id="3378"/>
      <w:bookmarkEnd w:id="3379"/>
    </w:p>
    <w:p w14:paraId="777BC825" w14:textId="77777777" w:rsidR="00EF45DA" w:rsidRPr="00B3056F" w:rsidRDefault="00EF45DA" w:rsidP="00EF45DA">
      <w:pPr>
        <w:pStyle w:val="Heading4"/>
      </w:pPr>
      <w:bookmarkStart w:id="3380" w:name="_Toc11338682"/>
      <w:bookmarkStart w:id="3381" w:name="_Toc27585362"/>
      <w:bookmarkStart w:id="3382" w:name="_Toc36457358"/>
      <w:bookmarkStart w:id="3383" w:name="_Toc45028270"/>
      <w:bookmarkStart w:id="3384" w:name="_Toc45029105"/>
      <w:bookmarkStart w:id="3385" w:name="_Toc51867867"/>
      <w:bookmarkStart w:id="3386" w:name="_Toc82679276"/>
      <w:r w:rsidRPr="00B3056F">
        <w:t>6.2.6.1</w:t>
      </w:r>
      <w:r w:rsidRPr="00B3056F">
        <w:tab/>
        <w:t>General</w:t>
      </w:r>
      <w:bookmarkEnd w:id="3380"/>
      <w:bookmarkEnd w:id="3381"/>
      <w:bookmarkEnd w:id="3382"/>
      <w:bookmarkEnd w:id="3383"/>
      <w:bookmarkEnd w:id="3384"/>
      <w:bookmarkEnd w:id="3385"/>
      <w:bookmarkEnd w:id="3386"/>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lastRenderedPageBreak/>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87" w:name="_Toc11338683"/>
      <w:bookmarkStart w:id="3388" w:name="_Toc27585363"/>
      <w:bookmarkStart w:id="3389" w:name="_Toc36457359"/>
      <w:bookmarkStart w:id="3390" w:name="_Toc45028271"/>
      <w:bookmarkStart w:id="3391" w:name="_Toc45029106"/>
      <w:bookmarkStart w:id="3392" w:name="_Toc51867868"/>
      <w:bookmarkStart w:id="3393" w:name="_Toc82679277"/>
      <w:r w:rsidRPr="00B3056F">
        <w:rPr>
          <w:lang w:val="en-US"/>
        </w:rPr>
        <w:t>6.2.6.2</w:t>
      </w:r>
      <w:r w:rsidRPr="00B3056F">
        <w:rPr>
          <w:lang w:val="en-US"/>
        </w:rPr>
        <w:tab/>
        <w:t>Structured data types</w:t>
      </w:r>
      <w:bookmarkEnd w:id="3387"/>
      <w:bookmarkEnd w:id="3388"/>
      <w:bookmarkEnd w:id="3389"/>
      <w:bookmarkEnd w:id="3390"/>
      <w:bookmarkEnd w:id="3391"/>
      <w:bookmarkEnd w:id="3392"/>
      <w:bookmarkEnd w:id="3393"/>
    </w:p>
    <w:p w14:paraId="1E63B557" w14:textId="77777777" w:rsidR="00EF45DA" w:rsidRPr="00B3056F" w:rsidRDefault="00EF45DA" w:rsidP="00EF45DA">
      <w:pPr>
        <w:pStyle w:val="Heading5"/>
      </w:pPr>
      <w:bookmarkStart w:id="3394" w:name="_Toc11338684"/>
      <w:bookmarkStart w:id="3395" w:name="_Toc27585364"/>
      <w:bookmarkStart w:id="3396" w:name="_Toc36457360"/>
      <w:bookmarkStart w:id="3397" w:name="_Toc45028272"/>
      <w:bookmarkStart w:id="3398" w:name="_Toc45029107"/>
      <w:bookmarkStart w:id="3399" w:name="_Toc51867869"/>
      <w:bookmarkStart w:id="3400" w:name="_Toc82679278"/>
      <w:r w:rsidRPr="00B3056F">
        <w:t>6.2.6.2.1</w:t>
      </w:r>
      <w:r w:rsidRPr="00B3056F">
        <w:tab/>
        <w:t>Introduction</w:t>
      </w:r>
      <w:bookmarkEnd w:id="3394"/>
      <w:bookmarkEnd w:id="3395"/>
      <w:bookmarkEnd w:id="3396"/>
      <w:bookmarkEnd w:id="3397"/>
      <w:bookmarkEnd w:id="3398"/>
      <w:bookmarkEnd w:id="3399"/>
      <w:bookmarkEnd w:id="3400"/>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401" w:name="_Toc11338685"/>
      <w:bookmarkStart w:id="3402" w:name="_Toc27585365"/>
      <w:bookmarkStart w:id="3403" w:name="_Toc36457361"/>
      <w:bookmarkStart w:id="3404" w:name="_Toc45028273"/>
      <w:bookmarkStart w:id="3405" w:name="_Toc45029108"/>
      <w:bookmarkStart w:id="3406" w:name="_Toc51867870"/>
      <w:bookmarkStart w:id="3407" w:name="_Toc82679279"/>
      <w:r w:rsidRPr="00B3056F">
        <w:lastRenderedPageBreak/>
        <w:t>6.2.6.2.2</w:t>
      </w:r>
      <w:r w:rsidRPr="00B3056F">
        <w:tab/>
        <w:t>Type: Amf3GppAccessRegistration</w:t>
      </w:r>
      <w:bookmarkEnd w:id="3401"/>
      <w:bookmarkEnd w:id="3402"/>
      <w:bookmarkEnd w:id="3403"/>
      <w:bookmarkEnd w:id="3404"/>
      <w:bookmarkEnd w:id="3405"/>
      <w:bookmarkEnd w:id="3406"/>
      <w:bookmarkEnd w:id="3407"/>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3408" w:name="_Hlk32401079"/>
            <w:r w:rsidRPr="00B3056F">
              <w:t>Not applicable for Nudr and Nudm_UECM GET operation.</w:t>
            </w:r>
            <w:bookmarkEnd w:id="3408"/>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F9C8856"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409" w:name="_Toc11338686"/>
      <w:bookmarkStart w:id="3410" w:name="_Toc27585366"/>
      <w:bookmarkStart w:id="3411" w:name="_Toc36457362"/>
      <w:bookmarkStart w:id="3412" w:name="_Toc45028274"/>
      <w:bookmarkStart w:id="3413" w:name="_Toc45029109"/>
      <w:bookmarkStart w:id="3414" w:name="_Toc51867871"/>
      <w:bookmarkStart w:id="3415" w:name="_Toc82679280"/>
      <w:r w:rsidRPr="00B3056F">
        <w:lastRenderedPageBreak/>
        <w:t>6.2.6.2.3</w:t>
      </w:r>
      <w:r w:rsidRPr="00B3056F">
        <w:tab/>
        <w:t>Type: AmfNon3GppAccessRegistration</w:t>
      </w:r>
      <w:bookmarkEnd w:id="3409"/>
      <w:bookmarkEnd w:id="3410"/>
      <w:bookmarkEnd w:id="3411"/>
      <w:bookmarkEnd w:id="3412"/>
      <w:bookmarkEnd w:id="3413"/>
      <w:bookmarkEnd w:id="3414"/>
      <w:bookmarkEnd w:id="3415"/>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61DBF2FA"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416" w:name="_Toc11338687"/>
      <w:bookmarkStart w:id="3417" w:name="_Toc27585367"/>
      <w:bookmarkStart w:id="3418" w:name="_Toc36457363"/>
      <w:bookmarkStart w:id="3419" w:name="_Toc45028275"/>
      <w:bookmarkStart w:id="3420" w:name="_Toc45029110"/>
      <w:bookmarkStart w:id="3421" w:name="_Toc51867872"/>
      <w:bookmarkStart w:id="3422" w:name="_Toc82679281"/>
      <w:r w:rsidRPr="00B3056F">
        <w:lastRenderedPageBreak/>
        <w:t>6.2.6.2.4</w:t>
      </w:r>
      <w:r w:rsidRPr="00B3056F">
        <w:tab/>
        <w:t>Type: SmfRegistration</w:t>
      </w:r>
      <w:bookmarkEnd w:id="3416"/>
      <w:bookmarkEnd w:id="3417"/>
      <w:bookmarkEnd w:id="3418"/>
      <w:bookmarkEnd w:id="3419"/>
      <w:bookmarkEnd w:id="3420"/>
      <w:bookmarkEnd w:id="3421"/>
      <w:bookmarkEnd w:id="3422"/>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423" w:name="_Toc11338688"/>
      <w:bookmarkStart w:id="3424" w:name="_Toc27585368"/>
      <w:bookmarkStart w:id="3425" w:name="_Toc36457364"/>
      <w:bookmarkStart w:id="3426" w:name="_Toc45028276"/>
      <w:bookmarkStart w:id="3427" w:name="_Toc45029111"/>
      <w:bookmarkStart w:id="3428" w:name="_Toc51867873"/>
      <w:bookmarkStart w:id="3429" w:name="_Toc82679282"/>
      <w:r w:rsidRPr="00B3056F">
        <w:t>6.2.6.2.5</w:t>
      </w:r>
      <w:r w:rsidRPr="00B3056F">
        <w:tab/>
        <w:t>Type: DeregistrationData</w:t>
      </w:r>
      <w:bookmarkEnd w:id="3423"/>
      <w:bookmarkEnd w:id="3424"/>
      <w:bookmarkEnd w:id="3425"/>
      <w:bookmarkEnd w:id="3426"/>
      <w:bookmarkEnd w:id="3427"/>
      <w:bookmarkEnd w:id="3428"/>
      <w:bookmarkEnd w:id="3429"/>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30" w:name="_Toc11338689"/>
      <w:bookmarkStart w:id="3431" w:name="_Toc27585369"/>
      <w:bookmarkStart w:id="3432" w:name="_Toc36457365"/>
      <w:bookmarkStart w:id="3433" w:name="_Toc45028277"/>
      <w:bookmarkStart w:id="3434" w:name="_Toc45029112"/>
      <w:bookmarkStart w:id="3435" w:name="_Toc51867874"/>
      <w:bookmarkStart w:id="3436" w:name="_Toc82679283"/>
      <w:r w:rsidRPr="00B3056F">
        <w:lastRenderedPageBreak/>
        <w:t>6.2.6.2.6</w:t>
      </w:r>
      <w:r w:rsidRPr="00B3056F">
        <w:tab/>
        <w:t>Type: SmsfRegistration</w:t>
      </w:r>
      <w:bookmarkEnd w:id="3430"/>
      <w:bookmarkEnd w:id="3431"/>
      <w:bookmarkEnd w:id="3432"/>
      <w:bookmarkEnd w:id="3433"/>
      <w:bookmarkEnd w:id="3434"/>
      <w:bookmarkEnd w:id="3435"/>
      <w:bookmarkEnd w:id="3436"/>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37" w:name="_Toc11338690"/>
      <w:bookmarkStart w:id="3438" w:name="_Toc27585370"/>
      <w:bookmarkStart w:id="3439" w:name="_Toc36457366"/>
      <w:bookmarkStart w:id="3440" w:name="_Toc45028278"/>
      <w:bookmarkStart w:id="3441" w:name="_Toc45029113"/>
      <w:bookmarkStart w:id="3442" w:name="_Toc51867875"/>
      <w:bookmarkStart w:id="3443" w:name="_Toc82679284"/>
      <w:r w:rsidRPr="00B3056F">
        <w:t>6.2.6.2.7</w:t>
      </w:r>
      <w:r w:rsidRPr="00B3056F">
        <w:tab/>
        <w:t>Type: Amf3GppAccessRegistrationModification</w:t>
      </w:r>
      <w:bookmarkEnd w:id="3437"/>
      <w:bookmarkEnd w:id="3438"/>
      <w:bookmarkEnd w:id="3439"/>
      <w:bookmarkEnd w:id="3440"/>
      <w:bookmarkEnd w:id="3441"/>
      <w:bookmarkEnd w:id="3442"/>
      <w:bookmarkEnd w:id="3443"/>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44" w:name="_Toc11338691"/>
      <w:bookmarkStart w:id="3445" w:name="_Toc27585371"/>
      <w:bookmarkStart w:id="3446" w:name="_Toc36457367"/>
      <w:bookmarkStart w:id="3447" w:name="_Toc45028279"/>
      <w:bookmarkStart w:id="3448" w:name="_Toc45029114"/>
      <w:bookmarkStart w:id="3449" w:name="_Toc51867876"/>
      <w:bookmarkStart w:id="3450" w:name="_Toc82679285"/>
      <w:r w:rsidRPr="00B3056F">
        <w:t>6.2.6.2.8</w:t>
      </w:r>
      <w:r w:rsidRPr="00B3056F">
        <w:tab/>
        <w:t>Type: AmfNon3GppAccessRegistrationModification</w:t>
      </w:r>
      <w:bookmarkEnd w:id="3444"/>
      <w:bookmarkEnd w:id="3445"/>
      <w:bookmarkEnd w:id="3446"/>
      <w:bookmarkEnd w:id="3447"/>
      <w:bookmarkEnd w:id="3448"/>
      <w:bookmarkEnd w:id="3449"/>
      <w:bookmarkEnd w:id="3450"/>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51" w:name="_Toc11338692"/>
      <w:bookmarkStart w:id="3452" w:name="_Toc27585372"/>
      <w:bookmarkStart w:id="3453" w:name="_Toc36457368"/>
      <w:bookmarkStart w:id="3454" w:name="_Toc45028280"/>
      <w:bookmarkStart w:id="3455" w:name="_Toc45029115"/>
      <w:bookmarkStart w:id="3456" w:name="_Toc51867877"/>
      <w:bookmarkStart w:id="3457" w:name="_Toc82679286"/>
      <w:r w:rsidRPr="00B3056F">
        <w:t>6.2.6.2.9</w:t>
      </w:r>
      <w:r w:rsidRPr="00B3056F">
        <w:tab/>
        <w:t>Type: PcscfRestorationNotification</w:t>
      </w:r>
      <w:bookmarkEnd w:id="3451"/>
      <w:bookmarkEnd w:id="3452"/>
      <w:bookmarkEnd w:id="3453"/>
      <w:bookmarkEnd w:id="3454"/>
      <w:bookmarkEnd w:id="3455"/>
      <w:bookmarkEnd w:id="3456"/>
      <w:bookmarkEnd w:id="3457"/>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58" w:name="_Toc11338693"/>
      <w:bookmarkStart w:id="3459" w:name="_Toc27585373"/>
      <w:bookmarkStart w:id="3460" w:name="_Toc36457369"/>
      <w:bookmarkStart w:id="3461" w:name="_Toc45028281"/>
      <w:bookmarkStart w:id="3462" w:name="_Toc45029116"/>
      <w:bookmarkStart w:id="3463" w:name="_Toc51867878"/>
      <w:bookmarkStart w:id="3464" w:name="_Hlk518046402"/>
      <w:bookmarkStart w:id="3465" w:name="_Toc82679287"/>
      <w:r w:rsidRPr="00B3056F">
        <w:t>6.2.6.2.10</w:t>
      </w:r>
      <w:r w:rsidRPr="00B3056F">
        <w:tab/>
        <w:t>Type: NetworkNodeDiameterAddress</w:t>
      </w:r>
      <w:bookmarkEnd w:id="3458"/>
      <w:bookmarkEnd w:id="3459"/>
      <w:bookmarkEnd w:id="3460"/>
      <w:bookmarkEnd w:id="3461"/>
      <w:bookmarkEnd w:id="3462"/>
      <w:bookmarkEnd w:id="3463"/>
      <w:bookmarkEnd w:id="3465"/>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66" w:name="_Toc11338694"/>
      <w:bookmarkStart w:id="3467" w:name="_Toc27585374"/>
      <w:bookmarkStart w:id="3468" w:name="_Toc36457370"/>
      <w:bookmarkStart w:id="3469" w:name="_Toc45028282"/>
      <w:bookmarkStart w:id="3470" w:name="_Toc45029117"/>
      <w:bookmarkStart w:id="3471" w:name="_Toc51867879"/>
      <w:bookmarkStart w:id="3472" w:name="_Toc82679288"/>
      <w:bookmarkEnd w:id="3464"/>
      <w:r w:rsidRPr="00B3056F">
        <w:t>6.2.6.2.11</w:t>
      </w:r>
      <w:r w:rsidRPr="00B3056F">
        <w:tab/>
        <w:t xml:space="preserve">Type: </w:t>
      </w:r>
      <w:r w:rsidRPr="00B3056F">
        <w:rPr>
          <w:rFonts w:hint="eastAsia"/>
          <w:lang w:eastAsia="zh-CN"/>
        </w:rPr>
        <w:t>EpsIwkPgw</w:t>
      </w:r>
      <w:bookmarkEnd w:id="3466"/>
      <w:bookmarkEnd w:id="3467"/>
      <w:bookmarkEnd w:id="3468"/>
      <w:bookmarkEnd w:id="3469"/>
      <w:bookmarkEnd w:id="3470"/>
      <w:bookmarkEnd w:id="3471"/>
      <w:bookmarkEnd w:id="3472"/>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73" w:name="_Toc27585375"/>
      <w:bookmarkStart w:id="3474" w:name="_Toc36457371"/>
      <w:bookmarkStart w:id="3475" w:name="_Toc45028283"/>
      <w:bookmarkStart w:id="3476" w:name="_Toc45029118"/>
      <w:bookmarkStart w:id="3477" w:name="_Toc51867880"/>
      <w:bookmarkStart w:id="3478" w:name="_Toc11338695"/>
      <w:bookmarkStart w:id="3479" w:name="_Toc82679289"/>
      <w:r w:rsidRPr="00B3056F">
        <w:t>6.2.6.2.12</w:t>
      </w:r>
      <w:r w:rsidRPr="00B3056F">
        <w:tab/>
        <w:t>Type: TriggerRequest</w:t>
      </w:r>
      <w:bookmarkEnd w:id="3473"/>
      <w:bookmarkEnd w:id="3474"/>
      <w:bookmarkEnd w:id="3475"/>
      <w:bookmarkEnd w:id="3476"/>
      <w:bookmarkEnd w:id="3477"/>
      <w:bookmarkEnd w:id="3479"/>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80" w:name="_Toc36457372"/>
      <w:bookmarkStart w:id="3481" w:name="_Toc45028284"/>
      <w:bookmarkStart w:id="3482" w:name="_Toc45029119"/>
      <w:bookmarkStart w:id="3483" w:name="_Toc51867881"/>
      <w:bookmarkStart w:id="3484" w:name="_Toc27585376"/>
      <w:bookmarkStart w:id="3485" w:name="_Toc82679290"/>
      <w:r w:rsidRPr="00B3056F">
        <w:lastRenderedPageBreak/>
        <w:t>6.2.6.2.13</w:t>
      </w:r>
      <w:r w:rsidRPr="00B3056F">
        <w:tab/>
        <w:t>Type: AmfDeregInfo</w:t>
      </w:r>
      <w:bookmarkEnd w:id="3480"/>
      <w:bookmarkEnd w:id="3481"/>
      <w:bookmarkEnd w:id="3482"/>
      <w:bookmarkEnd w:id="3483"/>
      <w:bookmarkEnd w:id="3485"/>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86" w:name="_Toc36457373"/>
      <w:bookmarkStart w:id="3487" w:name="_Toc45028285"/>
      <w:bookmarkStart w:id="3488" w:name="_Toc45029120"/>
      <w:bookmarkStart w:id="3489" w:name="_Toc51867882"/>
      <w:bookmarkStart w:id="3490" w:name="_Toc82679291"/>
      <w:r w:rsidRPr="00B3056F">
        <w:t>6.2.6.2.14</w:t>
      </w:r>
      <w:r w:rsidRPr="00B3056F">
        <w:tab/>
        <w:t>Type: EpsInterworkingInfo</w:t>
      </w:r>
      <w:bookmarkEnd w:id="3486"/>
      <w:bookmarkEnd w:id="3487"/>
      <w:bookmarkEnd w:id="3488"/>
      <w:bookmarkEnd w:id="3489"/>
      <w:bookmarkEnd w:id="3490"/>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91" w:name="_Toc36457374"/>
    </w:p>
    <w:p w14:paraId="4F8EE28B" w14:textId="77777777" w:rsidR="00EF45DA" w:rsidRPr="00B3056F" w:rsidRDefault="00EF45DA" w:rsidP="00EF45DA">
      <w:pPr>
        <w:pStyle w:val="Heading5"/>
        <w:rPr>
          <w:lang w:eastAsia="zh-CN"/>
        </w:rPr>
      </w:pPr>
      <w:bookmarkStart w:id="3492" w:name="_Toc45028286"/>
      <w:bookmarkStart w:id="3493" w:name="_Toc45029121"/>
      <w:bookmarkStart w:id="3494" w:name="_Toc51867883"/>
      <w:bookmarkStart w:id="3495" w:name="_Toc82679292"/>
      <w:r w:rsidRPr="00B3056F">
        <w:t>6.2.6.2.15</w:t>
      </w:r>
      <w:r w:rsidRPr="00B3056F">
        <w:tab/>
        <w:t xml:space="preserve">Type: </w:t>
      </w:r>
      <w:r w:rsidRPr="00B3056F">
        <w:rPr>
          <w:rFonts w:hint="eastAsia"/>
          <w:lang w:eastAsia="zh-CN"/>
        </w:rPr>
        <w:t>LocationInfo</w:t>
      </w:r>
      <w:bookmarkEnd w:id="3491"/>
      <w:bookmarkEnd w:id="3492"/>
      <w:bookmarkEnd w:id="3493"/>
      <w:bookmarkEnd w:id="3494"/>
      <w:bookmarkEnd w:id="3495"/>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96" w:name="_Toc36457375"/>
      <w:bookmarkStart w:id="3497" w:name="_Toc45028287"/>
      <w:bookmarkStart w:id="3498" w:name="_Toc45029122"/>
      <w:bookmarkStart w:id="3499" w:name="_Toc51867884"/>
      <w:bookmarkStart w:id="3500" w:name="_Toc82679293"/>
      <w:r w:rsidRPr="00B3056F">
        <w:t>6.2.6.2.16</w:t>
      </w:r>
      <w:r w:rsidRPr="00B3056F">
        <w:tab/>
        <w:t xml:space="preserve">Type: </w:t>
      </w:r>
      <w:r w:rsidRPr="00B3056F">
        <w:rPr>
          <w:rFonts w:hint="eastAsia"/>
          <w:lang w:eastAsia="zh-CN"/>
        </w:rPr>
        <w:t>RegistrationLocationInfo</w:t>
      </w:r>
      <w:bookmarkEnd w:id="3496"/>
      <w:bookmarkEnd w:id="3497"/>
      <w:bookmarkEnd w:id="3498"/>
      <w:bookmarkEnd w:id="3499"/>
      <w:bookmarkEnd w:id="3500"/>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501" w:name="_Toc36457376"/>
      <w:bookmarkStart w:id="3502" w:name="_Toc45028288"/>
      <w:bookmarkStart w:id="3503" w:name="_Toc45029123"/>
      <w:bookmarkStart w:id="3504" w:name="_Toc51867885"/>
      <w:bookmarkStart w:id="3505" w:name="_Toc82679294"/>
      <w:r w:rsidRPr="00B3056F">
        <w:t>6.2.6.2.17</w:t>
      </w:r>
      <w:r w:rsidRPr="00B3056F">
        <w:tab/>
        <w:t xml:space="preserve">Type: </w:t>
      </w:r>
      <w:r w:rsidRPr="00B3056F">
        <w:rPr>
          <w:rFonts w:hint="eastAsia"/>
          <w:lang w:eastAsia="zh-CN"/>
        </w:rPr>
        <w:t>VgmlcAddress</w:t>
      </w:r>
      <w:bookmarkEnd w:id="3501"/>
      <w:bookmarkEnd w:id="3502"/>
      <w:bookmarkEnd w:id="3503"/>
      <w:bookmarkEnd w:id="3504"/>
      <w:bookmarkEnd w:id="3505"/>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506" w:name="_Toc36457377"/>
      <w:bookmarkStart w:id="3507" w:name="_Toc45028289"/>
      <w:bookmarkStart w:id="3508" w:name="_Toc45029124"/>
      <w:bookmarkStart w:id="3509" w:name="_Toc51867886"/>
      <w:bookmarkStart w:id="3510" w:name="_Toc82679295"/>
      <w:r w:rsidRPr="00B3056F">
        <w:lastRenderedPageBreak/>
        <w:t>6.2.6.2.18</w:t>
      </w:r>
      <w:r w:rsidRPr="00B3056F">
        <w:tab/>
        <w:t>Type: PeiUpdateInfo</w:t>
      </w:r>
      <w:bookmarkEnd w:id="3506"/>
      <w:bookmarkEnd w:id="3507"/>
      <w:bookmarkEnd w:id="3508"/>
      <w:bookmarkEnd w:id="3509"/>
      <w:bookmarkEnd w:id="3510"/>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511" w:name="_Toc36457378"/>
    </w:p>
    <w:p w14:paraId="442A94DA" w14:textId="3772EDB9" w:rsidR="00A57E20" w:rsidRPr="006A7EE2" w:rsidRDefault="00A57E20" w:rsidP="00A57E20">
      <w:pPr>
        <w:pStyle w:val="Heading5"/>
      </w:pPr>
      <w:bookmarkStart w:id="3512" w:name="_Toc45028290"/>
      <w:bookmarkStart w:id="3513" w:name="_Toc45029125"/>
      <w:bookmarkStart w:id="3514" w:name="_Toc51867887"/>
      <w:bookmarkStart w:id="3515" w:name="_Toc82679296"/>
      <w:r w:rsidRPr="006A7EE2">
        <w:t>6.2.6.2.</w:t>
      </w:r>
      <w:r w:rsidR="0028148F">
        <w:t>19</w:t>
      </w:r>
      <w:r w:rsidRPr="006A7EE2">
        <w:tab/>
        <w:t>Type: Registration</w:t>
      </w:r>
      <w:r>
        <w:t>DataSets</w:t>
      </w:r>
      <w:bookmarkEnd w:id="3512"/>
      <w:bookmarkEnd w:id="3513"/>
      <w:bookmarkEnd w:id="3514"/>
      <w:bookmarkEnd w:id="3515"/>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516" w:name="_Toc45028291"/>
      <w:bookmarkStart w:id="3517" w:name="_Toc45029126"/>
      <w:bookmarkStart w:id="3518" w:name="_Toc51867888"/>
      <w:bookmarkStart w:id="3519" w:name="_Toc82679297"/>
      <w:r w:rsidRPr="006A7EE2">
        <w:t>6.2.6.2.</w:t>
      </w:r>
      <w:r w:rsidR="00FC531E">
        <w:t>20</w:t>
      </w:r>
      <w:r w:rsidRPr="006A7EE2">
        <w:tab/>
        <w:t xml:space="preserve">Type: </w:t>
      </w:r>
      <w:r>
        <w:t>IpSmGwRegistration</w:t>
      </w:r>
      <w:bookmarkEnd w:id="3516"/>
      <w:bookmarkEnd w:id="3517"/>
      <w:bookmarkEnd w:id="3518"/>
      <w:bookmarkEnd w:id="3519"/>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3520" w:name="_Toc45028292"/>
      <w:bookmarkStart w:id="3521" w:name="_Toc45029127"/>
      <w:bookmarkStart w:id="3522" w:name="_Toc51867889"/>
      <w:bookmarkStart w:id="3523" w:name="_Toc82679298"/>
      <w:r w:rsidRPr="00B3056F">
        <w:rPr>
          <w:lang w:val="en-US"/>
        </w:rPr>
        <w:t>6.2.6.3</w:t>
      </w:r>
      <w:r w:rsidRPr="00B3056F">
        <w:rPr>
          <w:lang w:val="en-US"/>
        </w:rPr>
        <w:tab/>
        <w:t>Simple data types and enumerations</w:t>
      </w:r>
      <w:bookmarkEnd w:id="3478"/>
      <w:bookmarkEnd w:id="3484"/>
      <w:bookmarkEnd w:id="3511"/>
      <w:bookmarkEnd w:id="3520"/>
      <w:bookmarkEnd w:id="3521"/>
      <w:bookmarkEnd w:id="3522"/>
      <w:bookmarkEnd w:id="3523"/>
    </w:p>
    <w:p w14:paraId="5646143C" w14:textId="77777777" w:rsidR="00EF45DA" w:rsidRPr="00B3056F" w:rsidRDefault="00EF45DA" w:rsidP="00EF45DA">
      <w:pPr>
        <w:pStyle w:val="Heading5"/>
      </w:pPr>
      <w:bookmarkStart w:id="3524" w:name="_Toc11338696"/>
      <w:bookmarkStart w:id="3525" w:name="_Toc27585377"/>
      <w:bookmarkStart w:id="3526" w:name="_Toc36457379"/>
      <w:bookmarkStart w:id="3527" w:name="_Toc45028293"/>
      <w:bookmarkStart w:id="3528" w:name="_Toc45029128"/>
      <w:bookmarkStart w:id="3529" w:name="_Toc51867890"/>
      <w:bookmarkStart w:id="3530" w:name="_Toc82679299"/>
      <w:r w:rsidRPr="00B3056F">
        <w:t>6.2.6.3.1</w:t>
      </w:r>
      <w:r w:rsidRPr="00B3056F">
        <w:tab/>
        <w:t>Introduction</w:t>
      </w:r>
      <w:bookmarkEnd w:id="3524"/>
      <w:bookmarkEnd w:id="3525"/>
      <w:bookmarkEnd w:id="3526"/>
      <w:bookmarkEnd w:id="3527"/>
      <w:bookmarkEnd w:id="3528"/>
      <w:bookmarkEnd w:id="3529"/>
      <w:bookmarkEnd w:id="3530"/>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31" w:name="_Toc11338697"/>
      <w:bookmarkStart w:id="3532" w:name="_Toc27585378"/>
      <w:bookmarkStart w:id="3533" w:name="_Toc36457380"/>
      <w:bookmarkStart w:id="3534" w:name="_Toc45028294"/>
      <w:bookmarkStart w:id="3535" w:name="_Toc45029129"/>
      <w:bookmarkStart w:id="3536" w:name="_Toc51867891"/>
      <w:bookmarkStart w:id="3537" w:name="_Toc82679300"/>
      <w:r w:rsidRPr="00B3056F">
        <w:t>6.2.6.3.2</w:t>
      </w:r>
      <w:r w:rsidRPr="00B3056F">
        <w:tab/>
        <w:t>Simple data types</w:t>
      </w:r>
      <w:bookmarkEnd w:id="3531"/>
      <w:bookmarkEnd w:id="3532"/>
      <w:bookmarkEnd w:id="3533"/>
      <w:bookmarkEnd w:id="3534"/>
      <w:bookmarkEnd w:id="3535"/>
      <w:bookmarkEnd w:id="3536"/>
      <w:bookmarkEnd w:id="3537"/>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38" w:name="_Toc11338698"/>
      <w:bookmarkStart w:id="3539" w:name="_Toc27585379"/>
      <w:bookmarkStart w:id="3540" w:name="_Toc36457381"/>
      <w:bookmarkStart w:id="3541" w:name="_Toc45028295"/>
      <w:bookmarkStart w:id="3542" w:name="_Toc45029130"/>
      <w:bookmarkStart w:id="3543" w:name="_Toc51867892"/>
      <w:bookmarkStart w:id="3544" w:name="_Toc82679301"/>
      <w:r w:rsidRPr="00B3056F">
        <w:t>6.2.6.3.3</w:t>
      </w:r>
      <w:r w:rsidRPr="00B3056F">
        <w:tab/>
        <w:t>Enumeration: DeregistrationReason</w:t>
      </w:r>
      <w:bookmarkEnd w:id="3538"/>
      <w:bookmarkEnd w:id="3539"/>
      <w:bookmarkEnd w:id="3540"/>
      <w:bookmarkEnd w:id="3541"/>
      <w:bookmarkEnd w:id="3542"/>
      <w:bookmarkEnd w:id="3543"/>
      <w:bookmarkEnd w:id="3544"/>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45" w:name="_Toc11338699"/>
      <w:bookmarkStart w:id="3546" w:name="_Toc27585380"/>
      <w:bookmarkStart w:id="3547" w:name="_Toc36457382"/>
      <w:bookmarkStart w:id="3548" w:name="_Toc45028296"/>
      <w:bookmarkStart w:id="3549" w:name="_Toc45029131"/>
      <w:bookmarkStart w:id="3550" w:name="_Toc51867893"/>
      <w:bookmarkStart w:id="3551" w:name="_Toc82679302"/>
      <w:r w:rsidRPr="00B3056F">
        <w:t>6.2.6.3.4</w:t>
      </w:r>
      <w:r w:rsidRPr="00B3056F">
        <w:tab/>
        <w:t>Enumeration: ImsVoPs</w:t>
      </w:r>
      <w:bookmarkEnd w:id="3545"/>
      <w:bookmarkEnd w:id="3546"/>
      <w:bookmarkEnd w:id="3547"/>
      <w:bookmarkEnd w:id="3548"/>
      <w:bookmarkEnd w:id="3549"/>
      <w:bookmarkEnd w:id="3550"/>
      <w:bookmarkEnd w:id="3551"/>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52" w:name="_Toc27585381"/>
      <w:bookmarkStart w:id="3553" w:name="_Toc36457383"/>
      <w:bookmarkStart w:id="3554" w:name="_Toc45028297"/>
      <w:bookmarkStart w:id="3555" w:name="_Toc45029132"/>
      <w:bookmarkStart w:id="3556" w:name="_Toc51867894"/>
      <w:bookmarkStart w:id="3557" w:name="_Toc11338700"/>
      <w:bookmarkStart w:id="3558" w:name="_Toc82679303"/>
      <w:r w:rsidRPr="00B3056F">
        <w:t>6.2.6.3.5</w:t>
      </w:r>
      <w:r w:rsidRPr="00B3056F">
        <w:tab/>
        <w:t xml:space="preserve">Enumeration: </w:t>
      </w:r>
      <w:r w:rsidRPr="00B3056F">
        <w:rPr>
          <w:lang w:eastAsia="zh-CN"/>
        </w:rPr>
        <w:t>RegistrationReason</w:t>
      </w:r>
      <w:bookmarkEnd w:id="3552"/>
      <w:bookmarkEnd w:id="3553"/>
      <w:bookmarkEnd w:id="3554"/>
      <w:bookmarkEnd w:id="3555"/>
      <w:bookmarkEnd w:id="3556"/>
      <w:bookmarkEnd w:id="3558"/>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59" w:name="_Toc45028298"/>
      <w:bookmarkStart w:id="3560" w:name="_Toc45029133"/>
      <w:bookmarkStart w:id="3561" w:name="_Toc51867895"/>
      <w:bookmarkStart w:id="3562" w:name="_Toc27585382"/>
      <w:bookmarkStart w:id="3563" w:name="_Toc36457384"/>
      <w:bookmarkStart w:id="3564" w:name="_Toc82679304"/>
      <w:r w:rsidRPr="006A7EE2">
        <w:t>6.</w:t>
      </w:r>
      <w:r>
        <w:t>2</w:t>
      </w:r>
      <w:r w:rsidRPr="006A7EE2">
        <w:t>.6.3.</w:t>
      </w:r>
      <w:r w:rsidR="0028148F">
        <w:t>6</w:t>
      </w:r>
      <w:r w:rsidRPr="006A7EE2">
        <w:tab/>
        <w:t xml:space="preserve">Enumeration: </w:t>
      </w:r>
      <w:r>
        <w:t>Registration</w:t>
      </w:r>
      <w:r w:rsidRPr="006A7EE2">
        <w:t>DataSetName</w:t>
      </w:r>
      <w:bookmarkEnd w:id="3559"/>
      <w:bookmarkEnd w:id="3560"/>
      <w:bookmarkEnd w:id="3561"/>
      <w:bookmarkEnd w:id="3564"/>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65" w:name="_Toc45028299"/>
      <w:bookmarkStart w:id="3566" w:name="_Toc45029134"/>
      <w:bookmarkStart w:id="3567" w:name="_Toc51867896"/>
      <w:bookmarkStart w:id="3568" w:name="_Toc82679305"/>
      <w:r w:rsidRPr="00B3056F">
        <w:t>6.2.7</w:t>
      </w:r>
      <w:r w:rsidRPr="00B3056F">
        <w:tab/>
        <w:t>Error Handling</w:t>
      </w:r>
      <w:bookmarkEnd w:id="3557"/>
      <w:bookmarkEnd w:id="3562"/>
      <w:bookmarkEnd w:id="3563"/>
      <w:bookmarkEnd w:id="3565"/>
      <w:bookmarkEnd w:id="3566"/>
      <w:bookmarkEnd w:id="3567"/>
      <w:bookmarkEnd w:id="3568"/>
    </w:p>
    <w:p w14:paraId="454CF369" w14:textId="77777777" w:rsidR="00EF45DA" w:rsidRPr="00B3056F" w:rsidRDefault="00EF45DA" w:rsidP="00EF45DA">
      <w:pPr>
        <w:pStyle w:val="Heading4"/>
      </w:pPr>
      <w:bookmarkStart w:id="3569" w:name="_Toc11338701"/>
      <w:bookmarkStart w:id="3570" w:name="_Toc27585383"/>
      <w:bookmarkStart w:id="3571" w:name="_Toc36457385"/>
      <w:bookmarkStart w:id="3572" w:name="_Toc45028300"/>
      <w:bookmarkStart w:id="3573" w:name="_Toc45029135"/>
      <w:bookmarkStart w:id="3574" w:name="_Toc51867897"/>
      <w:bookmarkStart w:id="3575" w:name="_Toc82679306"/>
      <w:r w:rsidRPr="00B3056F">
        <w:t>6.2.7.1</w:t>
      </w:r>
      <w:r w:rsidRPr="00B3056F">
        <w:tab/>
        <w:t>General</w:t>
      </w:r>
      <w:bookmarkEnd w:id="3569"/>
      <w:bookmarkEnd w:id="3570"/>
      <w:bookmarkEnd w:id="3571"/>
      <w:bookmarkEnd w:id="3572"/>
      <w:bookmarkEnd w:id="3573"/>
      <w:bookmarkEnd w:id="3574"/>
      <w:bookmarkEnd w:id="3575"/>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76"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77" w:name="_Toc27585384"/>
      <w:bookmarkStart w:id="3578" w:name="_Toc36457386"/>
      <w:bookmarkStart w:id="3579" w:name="_Toc45028301"/>
      <w:bookmarkStart w:id="3580" w:name="_Toc45029136"/>
      <w:bookmarkStart w:id="3581" w:name="_Toc51867898"/>
      <w:bookmarkStart w:id="3582" w:name="_Toc82679307"/>
      <w:r w:rsidRPr="00B3056F">
        <w:t>6.2.7.2</w:t>
      </w:r>
      <w:r w:rsidRPr="00B3056F">
        <w:tab/>
        <w:t>Protocol Errors</w:t>
      </w:r>
      <w:bookmarkEnd w:id="3576"/>
      <w:bookmarkEnd w:id="3577"/>
      <w:bookmarkEnd w:id="3578"/>
      <w:bookmarkEnd w:id="3579"/>
      <w:bookmarkEnd w:id="3580"/>
      <w:bookmarkEnd w:id="3581"/>
      <w:bookmarkEnd w:id="3582"/>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583" w:name="_Toc11338703"/>
      <w:bookmarkStart w:id="3584" w:name="_Toc27585385"/>
      <w:bookmarkStart w:id="3585" w:name="_Toc36457387"/>
      <w:bookmarkStart w:id="3586" w:name="_Toc45028302"/>
      <w:bookmarkStart w:id="3587" w:name="_Toc45029137"/>
      <w:bookmarkStart w:id="3588" w:name="_Toc51867899"/>
      <w:bookmarkStart w:id="3589" w:name="_Toc82679308"/>
      <w:r w:rsidRPr="00B3056F">
        <w:t>6.2.7.3</w:t>
      </w:r>
      <w:r w:rsidRPr="00B3056F">
        <w:tab/>
        <w:t>Application Errors</w:t>
      </w:r>
      <w:bookmarkEnd w:id="3583"/>
      <w:bookmarkEnd w:id="3584"/>
      <w:bookmarkEnd w:id="3585"/>
      <w:bookmarkEnd w:id="3586"/>
      <w:bookmarkEnd w:id="3587"/>
      <w:bookmarkEnd w:id="3588"/>
      <w:bookmarkEnd w:id="358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590" w:name="_Hlk521688969"/>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590"/>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91" w:name="_Toc11338704"/>
      <w:bookmarkStart w:id="3592" w:name="_Toc27585386"/>
      <w:bookmarkStart w:id="3593" w:name="_Toc36457388"/>
      <w:bookmarkStart w:id="3594" w:name="_Toc45028303"/>
      <w:bookmarkStart w:id="3595" w:name="_Toc45029138"/>
      <w:bookmarkStart w:id="3596" w:name="_Toc51867900"/>
      <w:bookmarkStart w:id="3597" w:name="_Toc82679309"/>
      <w:r w:rsidRPr="00B3056F">
        <w:t>6.2.8</w:t>
      </w:r>
      <w:r w:rsidRPr="00B3056F">
        <w:tab/>
        <w:t>Feature Negotiation</w:t>
      </w:r>
      <w:bookmarkEnd w:id="3591"/>
      <w:bookmarkEnd w:id="3592"/>
      <w:bookmarkEnd w:id="3593"/>
      <w:bookmarkEnd w:id="3594"/>
      <w:bookmarkEnd w:id="3595"/>
      <w:bookmarkEnd w:id="3596"/>
      <w:bookmarkEnd w:id="3597"/>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98" w:name="_Toc11338705"/>
      <w:bookmarkStart w:id="3599" w:name="_Toc27585387"/>
      <w:bookmarkStart w:id="3600" w:name="_Toc36457389"/>
      <w:bookmarkStart w:id="3601" w:name="_Toc45028304"/>
      <w:bookmarkStart w:id="3602" w:name="_Toc45029139"/>
      <w:bookmarkStart w:id="3603" w:name="_Toc51867901"/>
      <w:bookmarkStart w:id="3604" w:name="_Toc82679310"/>
      <w:r w:rsidRPr="00B3056F">
        <w:rPr>
          <w:lang w:val="en-US"/>
        </w:rPr>
        <w:t>6.2.9</w:t>
      </w:r>
      <w:r w:rsidRPr="00B3056F">
        <w:rPr>
          <w:lang w:val="en-US"/>
        </w:rPr>
        <w:tab/>
        <w:t>Security</w:t>
      </w:r>
      <w:bookmarkEnd w:id="3598"/>
      <w:bookmarkEnd w:id="3599"/>
      <w:bookmarkEnd w:id="3600"/>
      <w:bookmarkEnd w:id="3601"/>
      <w:bookmarkEnd w:id="3602"/>
      <w:bookmarkEnd w:id="3603"/>
      <w:bookmarkEnd w:id="3604"/>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lastRenderedPageBreak/>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605" w:name="_Toc11338706"/>
      <w:bookmarkStart w:id="3606" w:name="_Toc27585388"/>
      <w:bookmarkStart w:id="3607" w:name="_Toc36457390"/>
      <w:bookmarkStart w:id="3608" w:name="_Toc45028305"/>
      <w:bookmarkStart w:id="3609" w:name="_Toc45029140"/>
      <w:bookmarkStart w:id="3610" w:name="_Toc51867902"/>
      <w:bookmarkStart w:id="3611" w:name="_Toc82679311"/>
      <w:r w:rsidRPr="00B3056F">
        <w:t>6.3</w:t>
      </w:r>
      <w:r w:rsidRPr="00B3056F">
        <w:tab/>
        <w:t>Nudm_UEAuthentication Service API</w:t>
      </w:r>
      <w:bookmarkEnd w:id="3605"/>
      <w:bookmarkEnd w:id="3606"/>
      <w:bookmarkEnd w:id="3607"/>
      <w:bookmarkEnd w:id="3608"/>
      <w:bookmarkEnd w:id="3609"/>
      <w:bookmarkEnd w:id="3610"/>
      <w:bookmarkEnd w:id="3611"/>
    </w:p>
    <w:p w14:paraId="065C6C83" w14:textId="77777777" w:rsidR="00EF45DA" w:rsidRPr="00B3056F" w:rsidRDefault="00EF45DA" w:rsidP="00EF45DA">
      <w:pPr>
        <w:pStyle w:val="Heading3"/>
      </w:pPr>
      <w:bookmarkStart w:id="3612" w:name="_Toc11338707"/>
      <w:bookmarkStart w:id="3613" w:name="_Toc27585389"/>
      <w:bookmarkStart w:id="3614" w:name="_Toc36457391"/>
      <w:bookmarkStart w:id="3615" w:name="_Toc45028306"/>
      <w:bookmarkStart w:id="3616" w:name="_Toc45029141"/>
      <w:bookmarkStart w:id="3617" w:name="_Toc51867903"/>
      <w:bookmarkStart w:id="3618" w:name="_Toc82679312"/>
      <w:r w:rsidRPr="00B3056F">
        <w:t>6.3.1</w:t>
      </w:r>
      <w:r w:rsidRPr="00B3056F">
        <w:tab/>
        <w:t>API URI</w:t>
      </w:r>
      <w:bookmarkEnd w:id="3612"/>
      <w:bookmarkEnd w:id="3613"/>
      <w:bookmarkEnd w:id="3614"/>
      <w:bookmarkEnd w:id="3615"/>
      <w:bookmarkEnd w:id="3616"/>
      <w:bookmarkEnd w:id="3617"/>
      <w:bookmarkEnd w:id="3618"/>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619" w:name="_Toc11338708"/>
      <w:bookmarkStart w:id="3620" w:name="_Toc27585390"/>
      <w:bookmarkStart w:id="3621" w:name="_Toc36457392"/>
      <w:bookmarkStart w:id="3622" w:name="_Toc45028307"/>
      <w:bookmarkStart w:id="3623" w:name="_Toc45029142"/>
      <w:bookmarkStart w:id="3624" w:name="_Toc51867904"/>
      <w:bookmarkStart w:id="3625" w:name="_Toc82679313"/>
      <w:r w:rsidRPr="00B3056F">
        <w:t>6.3.2</w:t>
      </w:r>
      <w:r w:rsidRPr="00B3056F">
        <w:tab/>
        <w:t>Usage of HTTP</w:t>
      </w:r>
      <w:bookmarkEnd w:id="3619"/>
      <w:bookmarkEnd w:id="3620"/>
      <w:bookmarkEnd w:id="3621"/>
      <w:bookmarkEnd w:id="3622"/>
      <w:bookmarkEnd w:id="3623"/>
      <w:bookmarkEnd w:id="3624"/>
      <w:bookmarkEnd w:id="3625"/>
    </w:p>
    <w:p w14:paraId="50B493D6" w14:textId="77777777" w:rsidR="00EF45DA" w:rsidRPr="00B3056F" w:rsidRDefault="00EF45DA" w:rsidP="00EF45DA">
      <w:pPr>
        <w:pStyle w:val="Heading4"/>
      </w:pPr>
      <w:bookmarkStart w:id="3626" w:name="_Toc11338709"/>
      <w:bookmarkStart w:id="3627" w:name="_Toc27585391"/>
      <w:bookmarkStart w:id="3628" w:name="_Toc36457393"/>
      <w:bookmarkStart w:id="3629" w:name="_Toc45028308"/>
      <w:bookmarkStart w:id="3630" w:name="_Toc45029143"/>
      <w:bookmarkStart w:id="3631" w:name="_Toc51867905"/>
      <w:bookmarkStart w:id="3632" w:name="_Toc82679314"/>
      <w:r w:rsidRPr="00B3056F">
        <w:t>6.3.2.1</w:t>
      </w:r>
      <w:r w:rsidRPr="00B3056F">
        <w:tab/>
        <w:t>General</w:t>
      </w:r>
      <w:bookmarkEnd w:id="3626"/>
      <w:bookmarkEnd w:id="3627"/>
      <w:bookmarkEnd w:id="3628"/>
      <w:bookmarkEnd w:id="3629"/>
      <w:bookmarkEnd w:id="3630"/>
      <w:bookmarkEnd w:id="3631"/>
      <w:bookmarkEnd w:id="3632"/>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633" w:name="_Toc11338710"/>
      <w:bookmarkStart w:id="3634" w:name="_Toc27585392"/>
      <w:bookmarkStart w:id="3635" w:name="_Toc36457394"/>
      <w:bookmarkStart w:id="3636" w:name="_Toc45028309"/>
      <w:bookmarkStart w:id="3637" w:name="_Toc45029144"/>
      <w:bookmarkStart w:id="3638" w:name="_Toc51867906"/>
      <w:bookmarkStart w:id="3639" w:name="_Toc82679315"/>
      <w:r w:rsidRPr="00B3056F">
        <w:t>6.3.2.2</w:t>
      </w:r>
      <w:r w:rsidRPr="00B3056F">
        <w:tab/>
        <w:t>HTTP standard headers</w:t>
      </w:r>
      <w:bookmarkEnd w:id="3633"/>
      <w:bookmarkEnd w:id="3634"/>
      <w:bookmarkEnd w:id="3635"/>
      <w:bookmarkEnd w:id="3636"/>
      <w:bookmarkEnd w:id="3637"/>
      <w:bookmarkEnd w:id="3638"/>
      <w:bookmarkEnd w:id="3639"/>
    </w:p>
    <w:p w14:paraId="674D0653" w14:textId="77777777" w:rsidR="00EF45DA" w:rsidRPr="00B3056F" w:rsidRDefault="00EF45DA" w:rsidP="00EF45DA">
      <w:pPr>
        <w:pStyle w:val="Heading5"/>
        <w:rPr>
          <w:lang w:eastAsia="zh-CN"/>
        </w:rPr>
      </w:pPr>
      <w:bookmarkStart w:id="3640" w:name="_Toc11338711"/>
      <w:bookmarkStart w:id="3641" w:name="_Toc27585393"/>
      <w:bookmarkStart w:id="3642" w:name="_Toc36457395"/>
      <w:bookmarkStart w:id="3643" w:name="_Toc45028310"/>
      <w:bookmarkStart w:id="3644" w:name="_Toc45029145"/>
      <w:bookmarkStart w:id="3645" w:name="_Toc51867907"/>
      <w:bookmarkStart w:id="3646" w:name="_Toc82679316"/>
      <w:r w:rsidRPr="00B3056F">
        <w:t>6.3.2.2.1</w:t>
      </w:r>
      <w:r w:rsidRPr="00B3056F">
        <w:rPr>
          <w:rFonts w:hint="eastAsia"/>
          <w:lang w:eastAsia="zh-CN"/>
        </w:rPr>
        <w:tab/>
      </w:r>
      <w:r w:rsidRPr="00B3056F">
        <w:rPr>
          <w:lang w:eastAsia="zh-CN"/>
        </w:rPr>
        <w:t>General</w:t>
      </w:r>
      <w:bookmarkEnd w:id="3640"/>
      <w:bookmarkEnd w:id="3641"/>
      <w:bookmarkEnd w:id="3642"/>
      <w:bookmarkEnd w:id="3643"/>
      <w:bookmarkEnd w:id="3644"/>
      <w:bookmarkEnd w:id="3645"/>
      <w:bookmarkEnd w:id="3646"/>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47" w:name="_Toc11338712"/>
      <w:bookmarkStart w:id="3648" w:name="_Toc27585394"/>
      <w:bookmarkStart w:id="3649" w:name="_Toc36457396"/>
      <w:bookmarkStart w:id="3650" w:name="_Toc45028311"/>
      <w:bookmarkStart w:id="3651" w:name="_Toc45029146"/>
      <w:bookmarkStart w:id="3652" w:name="_Toc51867908"/>
      <w:bookmarkStart w:id="3653" w:name="_Toc82679317"/>
      <w:r w:rsidRPr="00B3056F">
        <w:t>6.3.2.2.2</w:t>
      </w:r>
      <w:r w:rsidRPr="00B3056F">
        <w:tab/>
        <w:t>Content type</w:t>
      </w:r>
      <w:bookmarkEnd w:id="3647"/>
      <w:bookmarkEnd w:id="3648"/>
      <w:bookmarkEnd w:id="3649"/>
      <w:bookmarkEnd w:id="3650"/>
      <w:bookmarkEnd w:id="3651"/>
      <w:bookmarkEnd w:id="3652"/>
      <w:bookmarkEnd w:id="3653"/>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654" w:name="_Toc11338713"/>
      <w:bookmarkStart w:id="3655" w:name="_Toc27585395"/>
      <w:bookmarkStart w:id="3656" w:name="_Toc36457397"/>
      <w:bookmarkStart w:id="3657" w:name="_Toc45028312"/>
      <w:bookmarkStart w:id="3658" w:name="_Toc45029147"/>
      <w:bookmarkStart w:id="3659" w:name="_Toc51867909"/>
      <w:bookmarkStart w:id="3660" w:name="_Toc82679318"/>
      <w:r w:rsidRPr="00B3056F">
        <w:lastRenderedPageBreak/>
        <w:t>6.3.2.3</w:t>
      </w:r>
      <w:r w:rsidRPr="00B3056F">
        <w:tab/>
        <w:t>HTTP custom headers</w:t>
      </w:r>
      <w:bookmarkEnd w:id="3654"/>
      <w:bookmarkEnd w:id="3655"/>
      <w:bookmarkEnd w:id="3656"/>
      <w:bookmarkEnd w:id="3657"/>
      <w:bookmarkEnd w:id="3658"/>
      <w:bookmarkEnd w:id="3659"/>
      <w:bookmarkEnd w:id="3660"/>
    </w:p>
    <w:p w14:paraId="6BAC4480" w14:textId="77777777" w:rsidR="00EF45DA" w:rsidRPr="00B3056F" w:rsidRDefault="00EF45DA" w:rsidP="00EF45DA">
      <w:pPr>
        <w:pStyle w:val="Heading5"/>
        <w:rPr>
          <w:lang w:eastAsia="zh-CN"/>
        </w:rPr>
      </w:pPr>
      <w:bookmarkStart w:id="3661" w:name="_Toc11338714"/>
      <w:bookmarkStart w:id="3662" w:name="_Toc27585396"/>
      <w:bookmarkStart w:id="3663" w:name="_Toc36457398"/>
      <w:bookmarkStart w:id="3664" w:name="_Toc45028313"/>
      <w:bookmarkStart w:id="3665" w:name="_Toc45029148"/>
      <w:bookmarkStart w:id="3666" w:name="_Toc51867910"/>
      <w:bookmarkStart w:id="3667" w:name="_Toc82679319"/>
      <w:r w:rsidRPr="00B3056F">
        <w:t>6.3.2.3.1</w:t>
      </w:r>
      <w:r w:rsidRPr="00B3056F">
        <w:rPr>
          <w:rFonts w:hint="eastAsia"/>
          <w:lang w:eastAsia="zh-CN"/>
        </w:rPr>
        <w:tab/>
      </w:r>
      <w:r w:rsidRPr="00B3056F">
        <w:rPr>
          <w:lang w:eastAsia="zh-CN"/>
        </w:rPr>
        <w:t>General</w:t>
      </w:r>
      <w:bookmarkEnd w:id="3661"/>
      <w:bookmarkEnd w:id="3662"/>
      <w:bookmarkEnd w:id="3663"/>
      <w:bookmarkEnd w:id="3664"/>
      <w:bookmarkEnd w:id="3665"/>
      <w:bookmarkEnd w:id="3666"/>
      <w:bookmarkEnd w:id="3667"/>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68" w:name="_Toc11338715"/>
      <w:bookmarkStart w:id="3669" w:name="_Toc27585397"/>
      <w:bookmarkStart w:id="3670" w:name="_Toc36457399"/>
      <w:bookmarkStart w:id="3671" w:name="_Toc45028314"/>
      <w:bookmarkStart w:id="3672" w:name="_Toc45029149"/>
      <w:bookmarkStart w:id="3673" w:name="_Toc51867911"/>
      <w:bookmarkStart w:id="3674" w:name="_Toc82679320"/>
      <w:r w:rsidRPr="00B3056F">
        <w:t>6.3.3</w:t>
      </w:r>
      <w:r w:rsidRPr="00B3056F">
        <w:tab/>
        <w:t>Resources</w:t>
      </w:r>
      <w:bookmarkEnd w:id="3668"/>
      <w:bookmarkEnd w:id="3669"/>
      <w:bookmarkEnd w:id="3670"/>
      <w:bookmarkEnd w:id="3671"/>
      <w:bookmarkEnd w:id="3672"/>
      <w:bookmarkEnd w:id="3673"/>
      <w:bookmarkEnd w:id="3674"/>
    </w:p>
    <w:p w14:paraId="41BA3BE5" w14:textId="77777777" w:rsidR="00EF45DA" w:rsidRPr="00B3056F" w:rsidRDefault="00EF45DA" w:rsidP="00EF45DA">
      <w:pPr>
        <w:pStyle w:val="Heading4"/>
      </w:pPr>
      <w:bookmarkStart w:id="3675" w:name="_Toc11338716"/>
      <w:bookmarkStart w:id="3676" w:name="_Toc27585398"/>
      <w:bookmarkStart w:id="3677" w:name="_Toc36457400"/>
      <w:bookmarkStart w:id="3678" w:name="_Toc45028315"/>
      <w:bookmarkStart w:id="3679" w:name="_Toc45029150"/>
      <w:bookmarkStart w:id="3680" w:name="_Toc51867912"/>
      <w:bookmarkStart w:id="3681" w:name="_Toc82679321"/>
      <w:r w:rsidRPr="00B3056F">
        <w:t>6.3.3.1</w:t>
      </w:r>
      <w:r w:rsidRPr="00B3056F">
        <w:tab/>
        <w:t>Overview</w:t>
      </w:r>
      <w:bookmarkEnd w:id="3675"/>
      <w:bookmarkEnd w:id="3676"/>
      <w:bookmarkEnd w:id="3677"/>
      <w:bookmarkEnd w:id="3678"/>
      <w:bookmarkEnd w:id="3679"/>
      <w:bookmarkEnd w:id="3680"/>
      <w:bookmarkEnd w:id="3681"/>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08" type="#_x0000_t75" style="width:442.55pt;height:461.8pt" o:ole="">
            <v:imagedata r:id="rId178" o:title=""/>
          </v:shape>
          <o:OLEObject Type="Embed" ProgID="Visio.Drawing.15" ShapeID="_x0000_i1108" DrawAspect="Content" ObjectID="_1693292637"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82" w:name="_Toc11338717"/>
      <w:bookmarkStart w:id="3683" w:name="_Toc27585399"/>
      <w:bookmarkStart w:id="3684" w:name="_Toc36457401"/>
      <w:bookmarkStart w:id="3685" w:name="_Toc45028316"/>
      <w:bookmarkStart w:id="3686" w:name="_Toc45029151"/>
      <w:bookmarkStart w:id="3687" w:name="_Toc51867913"/>
      <w:bookmarkStart w:id="3688" w:name="_Toc82679322"/>
      <w:r w:rsidRPr="00B3056F">
        <w:t>6.3.3.2</w:t>
      </w:r>
      <w:r w:rsidRPr="00B3056F">
        <w:tab/>
        <w:t>Resource: SecurityInformation</w:t>
      </w:r>
      <w:bookmarkEnd w:id="3682"/>
      <w:bookmarkEnd w:id="3683"/>
      <w:r w:rsidRPr="00B3056F">
        <w:t xml:space="preserve"> (Custom operation)</w:t>
      </w:r>
      <w:bookmarkEnd w:id="3684"/>
      <w:bookmarkEnd w:id="3685"/>
      <w:bookmarkEnd w:id="3686"/>
      <w:bookmarkEnd w:id="3687"/>
      <w:bookmarkEnd w:id="3688"/>
    </w:p>
    <w:p w14:paraId="7159CF3B" w14:textId="77777777" w:rsidR="00EF45DA" w:rsidRPr="00B3056F" w:rsidRDefault="00EF45DA" w:rsidP="00EF45DA">
      <w:pPr>
        <w:pStyle w:val="Heading5"/>
      </w:pPr>
      <w:bookmarkStart w:id="3689" w:name="_Toc11338718"/>
      <w:bookmarkStart w:id="3690" w:name="_Toc27585400"/>
      <w:bookmarkStart w:id="3691" w:name="_Toc36457402"/>
      <w:bookmarkStart w:id="3692" w:name="_Toc45028317"/>
      <w:bookmarkStart w:id="3693" w:name="_Toc45029152"/>
      <w:bookmarkStart w:id="3694" w:name="_Toc51867914"/>
      <w:bookmarkStart w:id="3695" w:name="_Toc82679323"/>
      <w:r w:rsidRPr="00B3056F">
        <w:t>6.3.3.2.1</w:t>
      </w:r>
      <w:r w:rsidRPr="00B3056F">
        <w:tab/>
        <w:t>Description</w:t>
      </w:r>
      <w:bookmarkEnd w:id="3689"/>
      <w:bookmarkEnd w:id="3690"/>
      <w:bookmarkEnd w:id="3691"/>
      <w:bookmarkEnd w:id="3692"/>
      <w:bookmarkEnd w:id="3693"/>
      <w:bookmarkEnd w:id="3694"/>
      <w:bookmarkEnd w:id="3695"/>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96" w:name="_Toc11338719"/>
      <w:bookmarkStart w:id="3697" w:name="_Toc27585401"/>
      <w:bookmarkStart w:id="3698" w:name="_Toc36457403"/>
      <w:bookmarkStart w:id="3699" w:name="_Toc45028318"/>
      <w:bookmarkStart w:id="3700" w:name="_Toc45029153"/>
      <w:bookmarkStart w:id="3701" w:name="_Toc51867915"/>
      <w:bookmarkStart w:id="3702" w:name="_Toc82679324"/>
      <w:r w:rsidRPr="00B3056F">
        <w:t>6.3.3.2.2</w:t>
      </w:r>
      <w:r w:rsidRPr="00B3056F">
        <w:tab/>
        <w:t>Resource Definition</w:t>
      </w:r>
      <w:bookmarkEnd w:id="3696"/>
      <w:bookmarkEnd w:id="3697"/>
      <w:bookmarkEnd w:id="3698"/>
      <w:bookmarkEnd w:id="3699"/>
      <w:bookmarkEnd w:id="3700"/>
      <w:bookmarkEnd w:id="3701"/>
      <w:bookmarkEnd w:id="3702"/>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703" w:name="_Toc11338720"/>
      <w:bookmarkStart w:id="3704" w:name="_Toc27585402"/>
      <w:bookmarkStart w:id="3705" w:name="_Toc36457404"/>
      <w:bookmarkStart w:id="3706" w:name="_Toc45028319"/>
      <w:bookmarkStart w:id="3707" w:name="_Toc45029154"/>
      <w:bookmarkStart w:id="3708" w:name="_Toc51867916"/>
      <w:bookmarkStart w:id="3709" w:name="_Toc82679325"/>
      <w:r w:rsidRPr="00B3056F">
        <w:t>6.3.3.2.3</w:t>
      </w:r>
      <w:r w:rsidRPr="00B3056F">
        <w:tab/>
        <w:t>Resource Standard Methods</w:t>
      </w:r>
      <w:bookmarkEnd w:id="3703"/>
      <w:bookmarkEnd w:id="3704"/>
      <w:bookmarkEnd w:id="3705"/>
      <w:bookmarkEnd w:id="3706"/>
      <w:bookmarkEnd w:id="3707"/>
      <w:bookmarkEnd w:id="3708"/>
      <w:bookmarkEnd w:id="3709"/>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710" w:name="_Toc11338721"/>
      <w:bookmarkStart w:id="3711" w:name="_Toc27585403"/>
      <w:bookmarkStart w:id="3712" w:name="_Toc36457405"/>
      <w:bookmarkStart w:id="3713" w:name="_Toc45028320"/>
      <w:bookmarkStart w:id="3714" w:name="_Toc45029155"/>
      <w:bookmarkStart w:id="3715" w:name="_Toc51867917"/>
      <w:bookmarkStart w:id="3716" w:name="_Toc82679326"/>
      <w:r w:rsidRPr="00B3056F">
        <w:t>6.3.3.2.4</w:t>
      </w:r>
      <w:r w:rsidRPr="00B3056F">
        <w:tab/>
        <w:t>Resource Custom Operations</w:t>
      </w:r>
      <w:bookmarkEnd w:id="3710"/>
      <w:bookmarkEnd w:id="3711"/>
      <w:bookmarkEnd w:id="3712"/>
      <w:bookmarkEnd w:id="3713"/>
      <w:bookmarkEnd w:id="3714"/>
      <w:bookmarkEnd w:id="3715"/>
      <w:bookmarkEnd w:id="3716"/>
    </w:p>
    <w:p w14:paraId="638C9418" w14:textId="77777777" w:rsidR="00EF45DA" w:rsidRPr="00B3056F" w:rsidRDefault="00EF45DA" w:rsidP="00EF45DA">
      <w:pPr>
        <w:pStyle w:val="Heading6"/>
        <w:ind w:left="0" w:firstLine="0"/>
      </w:pPr>
      <w:bookmarkStart w:id="3717" w:name="_Toc11338722"/>
      <w:bookmarkStart w:id="3718" w:name="_Toc27585404"/>
      <w:bookmarkStart w:id="3719" w:name="_Toc36457406"/>
      <w:bookmarkStart w:id="3720" w:name="_Toc45028321"/>
      <w:bookmarkStart w:id="3721" w:name="_Toc45029156"/>
      <w:bookmarkStart w:id="3722" w:name="_Toc51867918"/>
      <w:bookmarkStart w:id="3723" w:name="_Toc82679327"/>
      <w:r w:rsidRPr="00B3056F">
        <w:t>6.3.3.2.4.1</w:t>
      </w:r>
      <w:r w:rsidRPr="00B3056F">
        <w:tab/>
        <w:t>Overview</w:t>
      </w:r>
      <w:bookmarkEnd w:id="3717"/>
      <w:bookmarkEnd w:id="3718"/>
      <w:bookmarkEnd w:id="3719"/>
      <w:bookmarkEnd w:id="3720"/>
      <w:bookmarkEnd w:id="3721"/>
      <w:bookmarkEnd w:id="3722"/>
      <w:bookmarkEnd w:id="3723"/>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724" w:name="_Toc11338723"/>
      <w:bookmarkStart w:id="3725" w:name="_Toc27585405"/>
      <w:bookmarkStart w:id="3726" w:name="_Toc36457407"/>
      <w:bookmarkStart w:id="3727" w:name="_Toc45028322"/>
      <w:bookmarkStart w:id="3728" w:name="_Toc45029157"/>
      <w:bookmarkStart w:id="3729" w:name="_Toc51867919"/>
      <w:bookmarkStart w:id="3730" w:name="_Toc82679328"/>
      <w:r w:rsidRPr="00B3056F">
        <w:t>6.3.3.2.4.2</w:t>
      </w:r>
      <w:r w:rsidRPr="00B3056F">
        <w:tab/>
        <w:t>Operation: generate-auth-data</w:t>
      </w:r>
      <w:bookmarkEnd w:id="3724"/>
      <w:bookmarkEnd w:id="3725"/>
      <w:bookmarkEnd w:id="3726"/>
      <w:bookmarkEnd w:id="3727"/>
      <w:bookmarkEnd w:id="3728"/>
      <w:bookmarkEnd w:id="3729"/>
      <w:bookmarkEnd w:id="3730"/>
    </w:p>
    <w:p w14:paraId="1D1E3AE9" w14:textId="77777777" w:rsidR="00EF45DA" w:rsidRPr="00B3056F" w:rsidRDefault="00EF45DA" w:rsidP="00EF45DA">
      <w:pPr>
        <w:pStyle w:val="Heading7"/>
      </w:pPr>
      <w:bookmarkStart w:id="3731" w:name="_Toc11338724"/>
      <w:bookmarkStart w:id="3732" w:name="_Toc27585406"/>
      <w:bookmarkStart w:id="3733" w:name="_Toc36457408"/>
      <w:bookmarkStart w:id="3734" w:name="_Toc45028323"/>
      <w:bookmarkStart w:id="3735" w:name="_Toc45029158"/>
      <w:bookmarkStart w:id="3736" w:name="_Toc51867920"/>
      <w:bookmarkStart w:id="3737" w:name="_Toc82679329"/>
      <w:r w:rsidRPr="00B3056F">
        <w:t>6.3.3.2.4.2.1</w:t>
      </w:r>
      <w:r w:rsidRPr="00B3056F">
        <w:tab/>
        <w:t>Description</w:t>
      </w:r>
      <w:bookmarkEnd w:id="3731"/>
      <w:bookmarkEnd w:id="3732"/>
      <w:bookmarkEnd w:id="3733"/>
      <w:bookmarkEnd w:id="3734"/>
      <w:bookmarkEnd w:id="3735"/>
      <w:bookmarkEnd w:id="3736"/>
      <w:bookmarkEnd w:id="373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738" w:name="_Toc11338725"/>
      <w:bookmarkStart w:id="3739" w:name="_Toc27585407"/>
      <w:bookmarkStart w:id="3740" w:name="_Toc36457409"/>
      <w:bookmarkStart w:id="3741" w:name="_Toc45028324"/>
      <w:bookmarkStart w:id="3742" w:name="_Toc45029159"/>
      <w:bookmarkStart w:id="3743" w:name="_Toc51867921"/>
      <w:bookmarkStart w:id="3744" w:name="_Toc82679330"/>
      <w:r w:rsidRPr="00B3056F">
        <w:t>6.3.3.2.4.2.2</w:t>
      </w:r>
      <w:r w:rsidRPr="00B3056F">
        <w:tab/>
        <w:t>Operation Definition</w:t>
      </w:r>
      <w:bookmarkEnd w:id="3738"/>
      <w:bookmarkEnd w:id="3739"/>
      <w:bookmarkEnd w:id="3740"/>
      <w:bookmarkEnd w:id="3741"/>
      <w:bookmarkEnd w:id="3742"/>
      <w:bookmarkEnd w:id="3743"/>
      <w:bookmarkEnd w:id="3744"/>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45" w:name="_Toc11338726"/>
      <w:bookmarkStart w:id="3746" w:name="_Toc27585408"/>
      <w:bookmarkStart w:id="3747" w:name="_Toc36457410"/>
      <w:bookmarkStart w:id="3748" w:name="_Toc45028325"/>
      <w:bookmarkStart w:id="3749" w:name="_Toc45029160"/>
      <w:bookmarkStart w:id="3750" w:name="_Toc51867922"/>
      <w:bookmarkStart w:id="3751" w:name="_Toc82679331"/>
      <w:r w:rsidRPr="00B3056F">
        <w:t>6.3.3.3</w:t>
      </w:r>
      <w:r w:rsidRPr="00B3056F">
        <w:tab/>
        <w:t>Resource: AuthEvents</w:t>
      </w:r>
      <w:bookmarkEnd w:id="3745"/>
      <w:bookmarkEnd w:id="3746"/>
      <w:r w:rsidRPr="00B3056F">
        <w:t xml:space="preserve"> (Collection)</w:t>
      </w:r>
      <w:bookmarkEnd w:id="3747"/>
      <w:bookmarkEnd w:id="3748"/>
      <w:bookmarkEnd w:id="3749"/>
      <w:bookmarkEnd w:id="3750"/>
      <w:bookmarkEnd w:id="3751"/>
    </w:p>
    <w:p w14:paraId="56253544" w14:textId="77777777" w:rsidR="00EF45DA" w:rsidRPr="00B3056F" w:rsidRDefault="00EF45DA" w:rsidP="00EF45DA">
      <w:pPr>
        <w:pStyle w:val="Heading5"/>
      </w:pPr>
      <w:bookmarkStart w:id="3752" w:name="_Toc11338727"/>
      <w:bookmarkStart w:id="3753" w:name="_Toc27585409"/>
      <w:bookmarkStart w:id="3754" w:name="_Toc36457411"/>
      <w:bookmarkStart w:id="3755" w:name="_Toc45028326"/>
      <w:bookmarkStart w:id="3756" w:name="_Toc45029161"/>
      <w:bookmarkStart w:id="3757" w:name="_Toc51867923"/>
      <w:bookmarkStart w:id="3758" w:name="_Toc82679332"/>
      <w:r w:rsidRPr="00B3056F">
        <w:t>6.3.3.3.1</w:t>
      </w:r>
      <w:r w:rsidRPr="00B3056F">
        <w:tab/>
        <w:t>Description</w:t>
      </w:r>
      <w:bookmarkEnd w:id="3752"/>
      <w:bookmarkEnd w:id="3753"/>
      <w:bookmarkEnd w:id="3754"/>
      <w:bookmarkEnd w:id="3755"/>
      <w:bookmarkEnd w:id="3756"/>
      <w:bookmarkEnd w:id="3757"/>
      <w:bookmarkEnd w:id="3758"/>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59" w:name="_Toc11338728"/>
      <w:bookmarkStart w:id="3760" w:name="_Toc27585410"/>
      <w:bookmarkStart w:id="3761" w:name="_Toc36457412"/>
      <w:bookmarkStart w:id="3762" w:name="_Toc45028327"/>
      <w:bookmarkStart w:id="3763" w:name="_Toc45029162"/>
      <w:bookmarkStart w:id="3764" w:name="_Toc51867924"/>
      <w:bookmarkStart w:id="3765" w:name="_Toc82679333"/>
      <w:r w:rsidRPr="00B3056F">
        <w:t>6.3.3.3.2</w:t>
      </w:r>
      <w:r w:rsidRPr="00B3056F">
        <w:tab/>
        <w:t>Resource Definition</w:t>
      </w:r>
      <w:bookmarkEnd w:id="3759"/>
      <w:bookmarkEnd w:id="3760"/>
      <w:bookmarkEnd w:id="3761"/>
      <w:bookmarkEnd w:id="3762"/>
      <w:bookmarkEnd w:id="3763"/>
      <w:bookmarkEnd w:id="3764"/>
      <w:bookmarkEnd w:id="3765"/>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66" w:name="_Toc11338729"/>
      <w:bookmarkStart w:id="3767" w:name="_Toc27585411"/>
      <w:bookmarkStart w:id="3768" w:name="_Toc36457413"/>
      <w:bookmarkStart w:id="3769" w:name="_Toc45028328"/>
      <w:bookmarkStart w:id="3770" w:name="_Toc45029163"/>
      <w:bookmarkStart w:id="3771" w:name="_Toc51867925"/>
      <w:bookmarkStart w:id="3772" w:name="_Toc82679334"/>
      <w:r w:rsidRPr="00B3056F">
        <w:t>6.3.3.3.3</w:t>
      </w:r>
      <w:r w:rsidRPr="00B3056F">
        <w:tab/>
        <w:t>Resource Standard Methods</w:t>
      </w:r>
      <w:bookmarkEnd w:id="3766"/>
      <w:bookmarkEnd w:id="3767"/>
      <w:bookmarkEnd w:id="3768"/>
      <w:bookmarkEnd w:id="3769"/>
      <w:bookmarkEnd w:id="3770"/>
      <w:bookmarkEnd w:id="3771"/>
      <w:bookmarkEnd w:id="3772"/>
    </w:p>
    <w:p w14:paraId="781DF0CA" w14:textId="77777777" w:rsidR="00EF45DA" w:rsidRPr="00B3056F" w:rsidRDefault="00EF45DA" w:rsidP="00EF45DA">
      <w:pPr>
        <w:pStyle w:val="Heading6"/>
      </w:pPr>
      <w:bookmarkStart w:id="3773" w:name="_Toc11338730"/>
      <w:bookmarkStart w:id="3774" w:name="_Toc27585412"/>
      <w:bookmarkStart w:id="3775" w:name="_Toc36457414"/>
      <w:bookmarkStart w:id="3776" w:name="_Toc45028329"/>
      <w:bookmarkStart w:id="3777" w:name="_Toc45029164"/>
      <w:bookmarkStart w:id="3778" w:name="_Toc51867926"/>
      <w:bookmarkStart w:id="3779" w:name="_Toc82679335"/>
      <w:r w:rsidRPr="00B3056F">
        <w:t>6.3.3.3.3.1</w:t>
      </w:r>
      <w:r w:rsidRPr="00B3056F">
        <w:tab/>
        <w:t>POST</w:t>
      </w:r>
      <w:bookmarkEnd w:id="3773"/>
      <w:bookmarkEnd w:id="3774"/>
      <w:bookmarkEnd w:id="3775"/>
      <w:bookmarkEnd w:id="3776"/>
      <w:bookmarkEnd w:id="3777"/>
      <w:bookmarkEnd w:id="3778"/>
      <w:bookmarkEnd w:id="3779"/>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80" w:name="_Toc27585413"/>
      <w:bookmarkStart w:id="3781" w:name="_Toc36457415"/>
      <w:bookmarkStart w:id="3782" w:name="_Toc45028330"/>
      <w:bookmarkStart w:id="3783" w:name="_Toc45029165"/>
      <w:bookmarkStart w:id="3784" w:name="_Toc51867927"/>
      <w:bookmarkStart w:id="3785" w:name="_Toc11338731"/>
      <w:bookmarkStart w:id="3786" w:name="_Toc82679336"/>
      <w:r w:rsidRPr="00B3056F">
        <w:t>6.3.3.4</w:t>
      </w:r>
      <w:r w:rsidRPr="00B3056F">
        <w:tab/>
        <w:t>Resource: SecurityInformation</w:t>
      </w:r>
      <w:r w:rsidRPr="00B3056F">
        <w:rPr>
          <w:rFonts w:hint="eastAsia"/>
          <w:lang w:eastAsia="zh-CN"/>
        </w:rPr>
        <w:t>For</w:t>
      </w:r>
      <w:r w:rsidRPr="00B3056F">
        <w:rPr>
          <w:lang w:eastAsia="zh-CN"/>
        </w:rPr>
        <w:t>Rg</w:t>
      </w:r>
      <w:bookmarkEnd w:id="3780"/>
      <w:bookmarkEnd w:id="3781"/>
      <w:bookmarkEnd w:id="3782"/>
      <w:bookmarkEnd w:id="3783"/>
      <w:bookmarkEnd w:id="3784"/>
      <w:bookmarkEnd w:id="3786"/>
    </w:p>
    <w:p w14:paraId="37D569DA" w14:textId="77777777" w:rsidR="00EF45DA" w:rsidRPr="00B3056F" w:rsidRDefault="00EF45DA" w:rsidP="00EF45DA">
      <w:pPr>
        <w:pStyle w:val="Heading5"/>
      </w:pPr>
      <w:bookmarkStart w:id="3787" w:name="_Toc27585414"/>
      <w:bookmarkStart w:id="3788" w:name="_Toc36457416"/>
      <w:bookmarkStart w:id="3789" w:name="_Toc45028331"/>
      <w:bookmarkStart w:id="3790" w:name="_Toc45029166"/>
      <w:bookmarkStart w:id="3791" w:name="_Toc51867928"/>
      <w:bookmarkStart w:id="3792" w:name="_Toc82679337"/>
      <w:r w:rsidRPr="00B3056F">
        <w:t>6.3.3.4.1</w:t>
      </w:r>
      <w:r w:rsidRPr="00B3056F">
        <w:tab/>
        <w:t>Description</w:t>
      </w:r>
      <w:bookmarkEnd w:id="3787"/>
      <w:bookmarkEnd w:id="3788"/>
      <w:bookmarkEnd w:id="3789"/>
      <w:bookmarkEnd w:id="3790"/>
      <w:bookmarkEnd w:id="3791"/>
      <w:bookmarkEnd w:id="3792"/>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93" w:name="_Toc27585415"/>
      <w:bookmarkStart w:id="3794" w:name="_Toc36457417"/>
      <w:bookmarkStart w:id="3795" w:name="_Toc45028332"/>
      <w:bookmarkStart w:id="3796" w:name="_Toc45029167"/>
      <w:bookmarkStart w:id="3797" w:name="_Toc51867929"/>
      <w:bookmarkStart w:id="3798" w:name="_Toc82679338"/>
      <w:r w:rsidRPr="00B3056F">
        <w:t>6.3.3.4.2</w:t>
      </w:r>
      <w:r w:rsidRPr="00B3056F">
        <w:tab/>
        <w:t>Resource Definition</w:t>
      </w:r>
      <w:bookmarkEnd w:id="3793"/>
      <w:bookmarkEnd w:id="3794"/>
      <w:bookmarkEnd w:id="3795"/>
      <w:bookmarkEnd w:id="3796"/>
      <w:bookmarkEnd w:id="3797"/>
      <w:bookmarkEnd w:id="3798"/>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99" w:name="_Toc27585416"/>
      <w:bookmarkStart w:id="3800" w:name="_Toc36457418"/>
      <w:bookmarkStart w:id="3801" w:name="_Toc45028333"/>
      <w:bookmarkStart w:id="3802" w:name="_Toc45029168"/>
      <w:bookmarkStart w:id="3803" w:name="_Toc51867930"/>
      <w:bookmarkStart w:id="3804" w:name="_Toc82679339"/>
      <w:r w:rsidRPr="00B3056F">
        <w:t>6.3.3.4.3</w:t>
      </w:r>
      <w:r w:rsidRPr="00B3056F">
        <w:tab/>
        <w:t>Resource Standard Methods</w:t>
      </w:r>
      <w:bookmarkEnd w:id="3799"/>
      <w:bookmarkEnd w:id="3800"/>
      <w:bookmarkEnd w:id="3801"/>
      <w:bookmarkEnd w:id="3802"/>
      <w:bookmarkEnd w:id="3803"/>
      <w:bookmarkEnd w:id="3804"/>
    </w:p>
    <w:p w14:paraId="4E481C27" w14:textId="77777777" w:rsidR="00EF45DA" w:rsidRPr="00B3056F" w:rsidRDefault="00EF45DA" w:rsidP="00EF45DA">
      <w:pPr>
        <w:pStyle w:val="Heading6"/>
      </w:pPr>
      <w:bookmarkStart w:id="3805" w:name="_Toc27585417"/>
      <w:bookmarkStart w:id="3806" w:name="_Toc36457419"/>
      <w:bookmarkStart w:id="3807" w:name="_Toc45028334"/>
      <w:bookmarkStart w:id="3808" w:name="_Toc45029169"/>
      <w:bookmarkStart w:id="3809" w:name="_Toc51867931"/>
      <w:bookmarkStart w:id="3810" w:name="_Toc82679340"/>
      <w:r w:rsidRPr="00B3056F">
        <w:t>6.3.3.4.3.1</w:t>
      </w:r>
      <w:r w:rsidRPr="00B3056F">
        <w:tab/>
        <w:t>GET</w:t>
      </w:r>
      <w:bookmarkEnd w:id="3805"/>
      <w:bookmarkEnd w:id="3806"/>
      <w:bookmarkEnd w:id="3807"/>
      <w:bookmarkEnd w:id="3808"/>
      <w:bookmarkEnd w:id="3809"/>
      <w:bookmarkEnd w:id="3810"/>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811" w:name="_Toc27585418"/>
      <w:bookmarkStart w:id="3812" w:name="_Toc36457420"/>
      <w:bookmarkStart w:id="3813" w:name="_Toc45028335"/>
      <w:bookmarkStart w:id="3814" w:name="_Toc45029170"/>
      <w:bookmarkStart w:id="3815" w:name="_Toc51867932"/>
      <w:bookmarkStart w:id="3816" w:name="_Toc82679341"/>
      <w:r w:rsidRPr="00B3056F">
        <w:t>6.3.3.5</w:t>
      </w:r>
      <w:r w:rsidRPr="00B3056F">
        <w:tab/>
        <w:t>Resource: HssSecurityInformation</w:t>
      </w:r>
      <w:bookmarkEnd w:id="3811"/>
      <w:r w:rsidRPr="00B3056F">
        <w:t xml:space="preserve"> (Custom operation)</w:t>
      </w:r>
      <w:bookmarkEnd w:id="3812"/>
      <w:bookmarkEnd w:id="3813"/>
      <w:bookmarkEnd w:id="3814"/>
      <w:bookmarkEnd w:id="3815"/>
      <w:bookmarkEnd w:id="3816"/>
    </w:p>
    <w:p w14:paraId="7ACDA03E" w14:textId="77777777" w:rsidR="00EF45DA" w:rsidRPr="00B3056F" w:rsidRDefault="00EF45DA" w:rsidP="00EF45DA">
      <w:pPr>
        <w:pStyle w:val="Heading5"/>
      </w:pPr>
      <w:bookmarkStart w:id="3817" w:name="_Toc27585419"/>
      <w:bookmarkStart w:id="3818" w:name="_Toc36457421"/>
      <w:bookmarkStart w:id="3819" w:name="_Toc45028336"/>
      <w:bookmarkStart w:id="3820" w:name="_Toc45029171"/>
      <w:bookmarkStart w:id="3821" w:name="_Toc51867933"/>
      <w:bookmarkStart w:id="3822" w:name="_Toc82679342"/>
      <w:r w:rsidRPr="00B3056F">
        <w:t>6.3.3.5.1</w:t>
      </w:r>
      <w:r w:rsidRPr="00B3056F">
        <w:tab/>
        <w:t>Description</w:t>
      </w:r>
      <w:bookmarkEnd w:id="3817"/>
      <w:bookmarkEnd w:id="3818"/>
      <w:bookmarkEnd w:id="3819"/>
      <w:bookmarkEnd w:id="3820"/>
      <w:bookmarkEnd w:id="3821"/>
      <w:bookmarkEnd w:id="3822"/>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823" w:name="_Toc27585420"/>
      <w:bookmarkStart w:id="3824" w:name="_Toc36457422"/>
      <w:bookmarkStart w:id="3825" w:name="_Toc45028337"/>
      <w:bookmarkStart w:id="3826" w:name="_Toc45029172"/>
      <w:bookmarkStart w:id="3827" w:name="_Toc51867934"/>
      <w:bookmarkStart w:id="3828" w:name="_Toc82679343"/>
      <w:r w:rsidRPr="00B3056F">
        <w:t>6.3.3.5.2</w:t>
      </w:r>
      <w:r w:rsidRPr="00B3056F">
        <w:tab/>
        <w:t>Resource Definition</w:t>
      </w:r>
      <w:bookmarkEnd w:id="3823"/>
      <w:bookmarkEnd w:id="3824"/>
      <w:bookmarkEnd w:id="3825"/>
      <w:bookmarkEnd w:id="3826"/>
      <w:bookmarkEnd w:id="3827"/>
      <w:bookmarkEnd w:id="3828"/>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29" w:name="_Toc27585421"/>
      <w:bookmarkStart w:id="3830" w:name="_Toc36457423"/>
      <w:bookmarkStart w:id="3831" w:name="_Toc45028338"/>
      <w:bookmarkStart w:id="3832" w:name="_Toc45029173"/>
      <w:bookmarkStart w:id="3833" w:name="_Toc51867935"/>
      <w:bookmarkStart w:id="3834" w:name="_Toc82679344"/>
      <w:r w:rsidRPr="00B3056F">
        <w:lastRenderedPageBreak/>
        <w:t>6.3.3.5.3</w:t>
      </w:r>
      <w:r w:rsidRPr="00B3056F">
        <w:tab/>
        <w:t>Resource Standard Methods</w:t>
      </w:r>
      <w:bookmarkEnd w:id="3829"/>
      <w:bookmarkEnd w:id="3830"/>
      <w:bookmarkEnd w:id="3831"/>
      <w:bookmarkEnd w:id="3832"/>
      <w:bookmarkEnd w:id="3833"/>
      <w:bookmarkEnd w:id="3834"/>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35" w:name="_Toc27585422"/>
      <w:bookmarkStart w:id="3836" w:name="_Toc36457424"/>
      <w:bookmarkStart w:id="3837" w:name="_Toc45028339"/>
      <w:bookmarkStart w:id="3838" w:name="_Toc45029174"/>
      <w:bookmarkStart w:id="3839" w:name="_Toc51867936"/>
      <w:bookmarkStart w:id="3840" w:name="_Toc82679345"/>
      <w:r w:rsidRPr="00B3056F">
        <w:t>6.3.3.5.4</w:t>
      </w:r>
      <w:r w:rsidRPr="00B3056F">
        <w:tab/>
        <w:t>Resource Custom Operations</w:t>
      </w:r>
      <w:bookmarkEnd w:id="3835"/>
      <w:bookmarkEnd w:id="3836"/>
      <w:bookmarkEnd w:id="3837"/>
      <w:bookmarkEnd w:id="3838"/>
      <w:bookmarkEnd w:id="3839"/>
      <w:bookmarkEnd w:id="3840"/>
    </w:p>
    <w:p w14:paraId="2DB76AA8" w14:textId="77777777" w:rsidR="00EF45DA" w:rsidRPr="00B3056F" w:rsidRDefault="00EF45DA" w:rsidP="00EF45DA">
      <w:pPr>
        <w:pStyle w:val="Heading6"/>
        <w:ind w:left="0" w:firstLine="0"/>
      </w:pPr>
      <w:bookmarkStart w:id="3841" w:name="_Toc27585423"/>
      <w:bookmarkStart w:id="3842" w:name="_Toc36457425"/>
      <w:bookmarkStart w:id="3843" w:name="_Toc45028340"/>
      <w:bookmarkStart w:id="3844" w:name="_Toc45029175"/>
      <w:bookmarkStart w:id="3845" w:name="_Toc51867937"/>
      <w:bookmarkStart w:id="3846" w:name="_Toc82679346"/>
      <w:r w:rsidRPr="00B3056F">
        <w:t>6.3.3.5.4.1</w:t>
      </w:r>
      <w:r w:rsidRPr="00B3056F">
        <w:tab/>
        <w:t>Overview</w:t>
      </w:r>
      <w:bookmarkEnd w:id="3841"/>
      <w:bookmarkEnd w:id="3842"/>
      <w:bookmarkEnd w:id="3843"/>
      <w:bookmarkEnd w:id="3844"/>
      <w:bookmarkEnd w:id="3845"/>
      <w:bookmarkEnd w:id="3846"/>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847" w:name="_Toc27585424"/>
      <w:bookmarkStart w:id="3848" w:name="_Toc36457426"/>
      <w:bookmarkStart w:id="3849" w:name="_Toc45028341"/>
      <w:bookmarkStart w:id="3850" w:name="_Toc45029176"/>
      <w:bookmarkStart w:id="3851" w:name="_Toc51867938"/>
      <w:bookmarkStart w:id="3852" w:name="_Toc82679347"/>
      <w:r w:rsidRPr="00B3056F">
        <w:t>6.3.3.5.4.2</w:t>
      </w:r>
      <w:r w:rsidRPr="00B3056F">
        <w:tab/>
        <w:t>Operation: generate-av</w:t>
      </w:r>
      <w:bookmarkEnd w:id="3847"/>
      <w:bookmarkEnd w:id="3848"/>
      <w:bookmarkEnd w:id="3849"/>
      <w:bookmarkEnd w:id="3850"/>
      <w:bookmarkEnd w:id="3851"/>
      <w:bookmarkEnd w:id="3852"/>
    </w:p>
    <w:p w14:paraId="2FA8624D" w14:textId="77777777" w:rsidR="00EF45DA" w:rsidRPr="00B3056F" w:rsidRDefault="00EF45DA" w:rsidP="00EF45DA">
      <w:pPr>
        <w:pStyle w:val="Heading7"/>
      </w:pPr>
      <w:bookmarkStart w:id="3853" w:name="_Toc27585425"/>
      <w:bookmarkStart w:id="3854" w:name="_Toc36457427"/>
      <w:bookmarkStart w:id="3855" w:name="_Toc45028342"/>
      <w:bookmarkStart w:id="3856" w:name="_Toc45029177"/>
      <w:bookmarkStart w:id="3857" w:name="_Toc51867939"/>
      <w:bookmarkStart w:id="3858" w:name="_Toc82679348"/>
      <w:r w:rsidRPr="00B3056F">
        <w:t>6.3.3.5.4.2.1</w:t>
      </w:r>
      <w:r w:rsidRPr="00B3056F">
        <w:tab/>
        <w:t>Description</w:t>
      </w:r>
      <w:bookmarkEnd w:id="3853"/>
      <w:bookmarkEnd w:id="3854"/>
      <w:bookmarkEnd w:id="3855"/>
      <w:bookmarkEnd w:id="3856"/>
      <w:bookmarkEnd w:id="3857"/>
      <w:bookmarkEnd w:id="385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859" w:name="_Toc27585426"/>
      <w:bookmarkStart w:id="3860" w:name="_Toc36457428"/>
      <w:bookmarkStart w:id="3861" w:name="_Toc45028343"/>
      <w:bookmarkStart w:id="3862" w:name="_Toc45029178"/>
      <w:bookmarkStart w:id="3863" w:name="_Toc51867940"/>
      <w:bookmarkStart w:id="3864" w:name="_Toc82679349"/>
      <w:r w:rsidRPr="00B3056F">
        <w:t>6.3.3.5.4.2.2</w:t>
      </w:r>
      <w:r w:rsidRPr="00B3056F">
        <w:tab/>
        <w:t>Operation Definition</w:t>
      </w:r>
      <w:bookmarkEnd w:id="3859"/>
      <w:bookmarkEnd w:id="3860"/>
      <w:bookmarkEnd w:id="3861"/>
      <w:bookmarkEnd w:id="3862"/>
      <w:bookmarkEnd w:id="3863"/>
      <w:bookmarkEnd w:id="3864"/>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865" w:name="_Toc36457429"/>
      <w:bookmarkStart w:id="3866" w:name="_Toc45028344"/>
      <w:bookmarkStart w:id="3867" w:name="_Toc45029179"/>
      <w:bookmarkStart w:id="3868" w:name="_Toc51867941"/>
      <w:bookmarkStart w:id="3869" w:name="_Toc27585427"/>
      <w:bookmarkStart w:id="3870" w:name="_Toc82679350"/>
      <w:r w:rsidRPr="00B3056F">
        <w:t>6.3.3.6</w:t>
      </w:r>
      <w:r w:rsidRPr="00B3056F">
        <w:tab/>
        <w:t>Resource: Individual AuthEvent</w:t>
      </w:r>
      <w:bookmarkEnd w:id="3865"/>
      <w:bookmarkEnd w:id="3866"/>
      <w:bookmarkEnd w:id="3867"/>
      <w:bookmarkEnd w:id="3868"/>
      <w:bookmarkEnd w:id="3870"/>
    </w:p>
    <w:p w14:paraId="6C634EAA" w14:textId="77777777" w:rsidR="00EF45DA" w:rsidRPr="00B3056F" w:rsidRDefault="00EF45DA" w:rsidP="00EF45DA">
      <w:pPr>
        <w:pStyle w:val="Heading5"/>
      </w:pPr>
      <w:bookmarkStart w:id="3871" w:name="_Toc36457430"/>
      <w:bookmarkStart w:id="3872" w:name="_Toc45028345"/>
      <w:bookmarkStart w:id="3873" w:name="_Toc45029180"/>
      <w:bookmarkStart w:id="3874" w:name="_Toc51867942"/>
      <w:bookmarkStart w:id="3875" w:name="_Toc82679351"/>
      <w:r w:rsidRPr="00B3056F">
        <w:t>6.3.3.6.1</w:t>
      </w:r>
      <w:r w:rsidRPr="00B3056F">
        <w:tab/>
        <w:t>Resource Definition</w:t>
      </w:r>
      <w:bookmarkEnd w:id="3871"/>
      <w:bookmarkEnd w:id="3872"/>
      <w:bookmarkEnd w:id="3873"/>
      <w:bookmarkEnd w:id="3874"/>
      <w:bookmarkEnd w:id="3875"/>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lastRenderedPageBreak/>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76" w:name="_Toc36457431"/>
      <w:bookmarkStart w:id="3877" w:name="_Toc45028346"/>
      <w:bookmarkStart w:id="3878" w:name="_Toc45029181"/>
      <w:bookmarkStart w:id="3879" w:name="_Toc51867943"/>
      <w:bookmarkStart w:id="3880" w:name="_Toc82679352"/>
      <w:r w:rsidRPr="00B3056F">
        <w:t>6.3.3.6.2</w:t>
      </w:r>
      <w:r w:rsidRPr="00B3056F">
        <w:tab/>
        <w:t>Resource Standard Methods</w:t>
      </w:r>
      <w:bookmarkEnd w:id="3876"/>
      <w:bookmarkEnd w:id="3877"/>
      <w:bookmarkEnd w:id="3878"/>
      <w:bookmarkEnd w:id="3879"/>
      <w:bookmarkEnd w:id="3880"/>
    </w:p>
    <w:p w14:paraId="034724DD" w14:textId="27B90DF7" w:rsidR="00EF45DA" w:rsidRPr="00B3056F" w:rsidRDefault="00EF45DA" w:rsidP="00EF45DA">
      <w:pPr>
        <w:pStyle w:val="Heading6"/>
      </w:pPr>
      <w:bookmarkStart w:id="3881" w:name="_Toc36457432"/>
      <w:bookmarkStart w:id="3882" w:name="_Toc45028347"/>
      <w:bookmarkStart w:id="3883" w:name="_Toc45029182"/>
      <w:bookmarkStart w:id="3884" w:name="_Toc51867944"/>
      <w:bookmarkStart w:id="3885" w:name="_Toc82679353"/>
      <w:r w:rsidRPr="00B3056F">
        <w:t>6.3.3.6.2.1</w:t>
      </w:r>
      <w:r w:rsidRPr="00B3056F">
        <w:tab/>
      </w:r>
      <w:r w:rsidR="006F5FFF">
        <w:t>PUT</w:t>
      </w:r>
      <w:bookmarkEnd w:id="3881"/>
      <w:bookmarkEnd w:id="3882"/>
      <w:bookmarkEnd w:id="3883"/>
      <w:bookmarkEnd w:id="3884"/>
      <w:bookmarkEnd w:id="3885"/>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86" w:name="_Toc36457433"/>
      <w:bookmarkStart w:id="3887" w:name="_Toc45028348"/>
      <w:bookmarkStart w:id="3888" w:name="_Toc45029183"/>
      <w:bookmarkStart w:id="3889" w:name="_Toc51867945"/>
      <w:bookmarkStart w:id="3890" w:name="_Toc82679354"/>
      <w:r w:rsidRPr="00B3056F">
        <w:t>6.3.4</w:t>
      </w:r>
      <w:r w:rsidRPr="00B3056F">
        <w:tab/>
        <w:t>Custom Operations without associated resources</w:t>
      </w:r>
      <w:bookmarkEnd w:id="3785"/>
      <w:bookmarkEnd w:id="3869"/>
      <w:bookmarkEnd w:id="3886"/>
      <w:bookmarkEnd w:id="3887"/>
      <w:bookmarkEnd w:id="3888"/>
      <w:bookmarkEnd w:id="3889"/>
      <w:bookmarkEnd w:id="3890"/>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91" w:name="_Toc11338732"/>
      <w:bookmarkStart w:id="3892" w:name="_Toc27585428"/>
      <w:bookmarkStart w:id="3893" w:name="_Toc36457434"/>
      <w:bookmarkStart w:id="3894" w:name="_Toc45028349"/>
      <w:bookmarkStart w:id="3895" w:name="_Toc45029184"/>
      <w:bookmarkStart w:id="3896" w:name="_Toc51867946"/>
      <w:bookmarkStart w:id="3897" w:name="_Toc82679355"/>
      <w:r w:rsidRPr="00B3056F">
        <w:t>6.3.5</w:t>
      </w:r>
      <w:r w:rsidRPr="00B3056F">
        <w:tab/>
        <w:t>Notifications</w:t>
      </w:r>
      <w:bookmarkEnd w:id="3891"/>
      <w:bookmarkEnd w:id="3892"/>
      <w:bookmarkEnd w:id="3893"/>
      <w:bookmarkEnd w:id="3894"/>
      <w:bookmarkEnd w:id="3895"/>
      <w:bookmarkEnd w:id="3896"/>
      <w:bookmarkEnd w:id="3897"/>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98" w:name="_Toc11338733"/>
      <w:bookmarkStart w:id="3899" w:name="_Toc27585429"/>
      <w:bookmarkStart w:id="3900" w:name="_Toc36457435"/>
      <w:bookmarkStart w:id="3901" w:name="_Toc45028350"/>
      <w:bookmarkStart w:id="3902" w:name="_Toc45029185"/>
      <w:bookmarkStart w:id="3903" w:name="_Toc51867947"/>
      <w:bookmarkStart w:id="3904" w:name="_Toc82679356"/>
      <w:r w:rsidRPr="00B3056F">
        <w:t>6.3.6</w:t>
      </w:r>
      <w:r w:rsidRPr="00B3056F">
        <w:tab/>
        <w:t>Data Model</w:t>
      </w:r>
      <w:bookmarkEnd w:id="3898"/>
      <w:bookmarkEnd w:id="3899"/>
      <w:bookmarkEnd w:id="3900"/>
      <w:bookmarkEnd w:id="3901"/>
      <w:bookmarkEnd w:id="3902"/>
      <w:bookmarkEnd w:id="3903"/>
      <w:bookmarkEnd w:id="3904"/>
    </w:p>
    <w:p w14:paraId="45363B03" w14:textId="77777777" w:rsidR="00EF45DA" w:rsidRPr="00B3056F" w:rsidRDefault="00EF45DA" w:rsidP="00EF45DA">
      <w:pPr>
        <w:pStyle w:val="Heading4"/>
      </w:pPr>
      <w:bookmarkStart w:id="3905" w:name="_Toc11338734"/>
      <w:bookmarkStart w:id="3906" w:name="_Toc27585430"/>
      <w:bookmarkStart w:id="3907" w:name="_Toc36457436"/>
      <w:bookmarkStart w:id="3908" w:name="_Toc45028351"/>
      <w:bookmarkStart w:id="3909" w:name="_Toc45029186"/>
      <w:bookmarkStart w:id="3910" w:name="_Toc51867948"/>
      <w:bookmarkStart w:id="3911" w:name="_Toc82679357"/>
      <w:r w:rsidRPr="00B3056F">
        <w:t>6.3.6.1</w:t>
      </w:r>
      <w:r w:rsidRPr="00B3056F">
        <w:tab/>
        <w:t>General</w:t>
      </w:r>
      <w:bookmarkEnd w:id="3905"/>
      <w:bookmarkEnd w:id="3906"/>
      <w:bookmarkEnd w:id="3907"/>
      <w:bookmarkEnd w:id="3908"/>
      <w:bookmarkEnd w:id="3909"/>
      <w:bookmarkEnd w:id="3910"/>
      <w:bookmarkEnd w:id="3911"/>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912" w:name="_Toc11338735"/>
      <w:bookmarkStart w:id="3913" w:name="_Toc27585431"/>
      <w:bookmarkStart w:id="3914" w:name="_Toc36457437"/>
      <w:bookmarkStart w:id="3915" w:name="_Toc45028352"/>
      <w:bookmarkStart w:id="3916" w:name="_Toc45029187"/>
      <w:bookmarkStart w:id="3917" w:name="_Toc51867949"/>
      <w:bookmarkStart w:id="3918" w:name="_Toc82679358"/>
      <w:r w:rsidRPr="00B3056F">
        <w:rPr>
          <w:lang w:val="en-US"/>
        </w:rPr>
        <w:lastRenderedPageBreak/>
        <w:t>6.3.6.2</w:t>
      </w:r>
      <w:r w:rsidRPr="00B3056F">
        <w:rPr>
          <w:lang w:val="en-US"/>
        </w:rPr>
        <w:tab/>
        <w:t>Structured data types</w:t>
      </w:r>
      <w:bookmarkEnd w:id="3912"/>
      <w:bookmarkEnd w:id="3913"/>
      <w:bookmarkEnd w:id="3914"/>
      <w:bookmarkEnd w:id="3915"/>
      <w:bookmarkEnd w:id="3916"/>
      <w:bookmarkEnd w:id="3917"/>
      <w:bookmarkEnd w:id="3918"/>
    </w:p>
    <w:p w14:paraId="1AF05431" w14:textId="77777777" w:rsidR="00EF45DA" w:rsidRPr="00B3056F" w:rsidRDefault="00EF45DA" w:rsidP="00EF45DA">
      <w:pPr>
        <w:pStyle w:val="Heading5"/>
      </w:pPr>
      <w:bookmarkStart w:id="3919" w:name="_Toc11338736"/>
      <w:bookmarkStart w:id="3920" w:name="_Toc27585432"/>
      <w:bookmarkStart w:id="3921" w:name="_Toc36457438"/>
      <w:bookmarkStart w:id="3922" w:name="_Toc45028353"/>
      <w:bookmarkStart w:id="3923" w:name="_Toc45029188"/>
      <w:bookmarkStart w:id="3924" w:name="_Toc51867950"/>
      <w:bookmarkStart w:id="3925" w:name="_Toc82679359"/>
      <w:r w:rsidRPr="00B3056F">
        <w:t>6.3.6.2.1</w:t>
      </w:r>
      <w:r w:rsidRPr="00B3056F">
        <w:tab/>
        <w:t>Introduction</w:t>
      </w:r>
      <w:bookmarkEnd w:id="3919"/>
      <w:bookmarkEnd w:id="3920"/>
      <w:bookmarkEnd w:id="3921"/>
      <w:bookmarkEnd w:id="3922"/>
      <w:bookmarkEnd w:id="3923"/>
      <w:bookmarkEnd w:id="3924"/>
      <w:bookmarkEnd w:id="3925"/>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26" w:name="_Toc11338737"/>
      <w:bookmarkStart w:id="3927" w:name="_Toc27585433"/>
      <w:bookmarkStart w:id="3928" w:name="_Toc36457439"/>
      <w:bookmarkStart w:id="3929" w:name="_Toc45028354"/>
      <w:bookmarkStart w:id="3930" w:name="_Toc45029189"/>
      <w:bookmarkStart w:id="3931" w:name="_Toc51867951"/>
      <w:bookmarkStart w:id="3932" w:name="_Toc82679360"/>
      <w:r w:rsidRPr="00B3056F">
        <w:t>6.3.6.2.2</w:t>
      </w:r>
      <w:r w:rsidRPr="00B3056F">
        <w:tab/>
        <w:t>Type: AuthenticationInfoRequest</w:t>
      </w:r>
      <w:bookmarkEnd w:id="3926"/>
      <w:bookmarkEnd w:id="3927"/>
      <w:bookmarkEnd w:id="3928"/>
      <w:bookmarkEnd w:id="3929"/>
      <w:bookmarkEnd w:id="3930"/>
      <w:bookmarkEnd w:id="3931"/>
      <w:bookmarkEnd w:id="3932"/>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33" w:name="_Toc11338738"/>
      <w:bookmarkStart w:id="3934" w:name="_Toc27585434"/>
      <w:bookmarkStart w:id="3935" w:name="_Toc36457440"/>
      <w:bookmarkStart w:id="3936" w:name="_Toc45028355"/>
      <w:bookmarkStart w:id="3937" w:name="_Toc45029190"/>
      <w:bookmarkStart w:id="3938" w:name="_Toc51867952"/>
      <w:bookmarkStart w:id="3939" w:name="_Toc82679361"/>
      <w:r w:rsidRPr="00B3056F">
        <w:t>6.3.6.2.3</w:t>
      </w:r>
      <w:r w:rsidRPr="00B3056F">
        <w:tab/>
        <w:t>Type: AuthenticationInfoResult</w:t>
      </w:r>
      <w:bookmarkEnd w:id="3933"/>
      <w:bookmarkEnd w:id="3934"/>
      <w:bookmarkEnd w:id="3935"/>
      <w:bookmarkEnd w:id="3936"/>
      <w:bookmarkEnd w:id="3937"/>
      <w:bookmarkEnd w:id="3938"/>
      <w:bookmarkEnd w:id="3939"/>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40" w:name="_Toc11338739"/>
      <w:bookmarkStart w:id="3941" w:name="_Toc27585435"/>
      <w:bookmarkStart w:id="3942" w:name="_Toc36457441"/>
      <w:bookmarkStart w:id="3943" w:name="_Toc45028356"/>
      <w:bookmarkStart w:id="3944" w:name="_Toc45029191"/>
      <w:bookmarkStart w:id="3945" w:name="_Toc51867953"/>
      <w:bookmarkStart w:id="3946" w:name="_Toc82679362"/>
      <w:r w:rsidRPr="00B3056F">
        <w:t>6.3.6.2.4</w:t>
      </w:r>
      <w:r w:rsidRPr="00B3056F">
        <w:tab/>
        <w:t>Type: AvEapAkaPrime</w:t>
      </w:r>
      <w:bookmarkEnd w:id="3940"/>
      <w:bookmarkEnd w:id="3941"/>
      <w:bookmarkEnd w:id="3942"/>
      <w:bookmarkEnd w:id="3943"/>
      <w:bookmarkEnd w:id="3944"/>
      <w:bookmarkEnd w:id="3945"/>
      <w:bookmarkEnd w:id="3946"/>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47" w:name="_Toc11338740"/>
      <w:bookmarkStart w:id="3948" w:name="_Toc27585436"/>
      <w:bookmarkStart w:id="3949" w:name="_Toc36457442"/>
      <w:bookmarkStart w:id="3950" w:name="_Toc45028357"/>
      <w:bookmarkStart w:id="3951" w:name="_Toc45029192"/>
      <w:bookmarkStart w:id="3952" w:name="_Toc51867954"/>
      <w:bookmarkStart w:id="3953" w:name="_Toc82679363"/>
      <w:r w:rsidRPr="00B3056F">
        <w:lastRenderedPageBreak/>
        <w:t>6.3.6.2.5</w:t>
      </w:r>
      <w:r w:rsidRPr="00B3056F">
        <w:tab/>
        <w:t>Type: Av5GHeAka</w:t>
      </w:r>
      <w:bookmarkEnd w:id="3947"/>
      <w:bookmarkEnd w:id="3948"/>
      <w:bookmarkEnd w:id="3949"/>
      <w:bookmarkEnd w:id="3950"/>
      <w:bookmarkEnd w:id="3951"/>
      <w:bookmarkEnd w:id="3952"/>
      <w:bookmarkEnd w:id="3953"/>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54" w:name="_Toc11338741"/>
      <w:bookmarkStart w:id="3955" w:name="_Toc27585437"/>
      <w:bookmarkStart w:id="3956" w:name="_Toc36457443"/>
      <w:bookmarkStart w:id="3957" w:name="_Toc45028358"/>
      <w:bookmarkStart w:id="3958" w:name="_Toc45029193"/>
      <w:bookmarkStart w:id="3959" w:name="_Toc51867955"/>
      <w:bookmarkStart w:id="3960" w:name="_Toc82679364"/>
      <w:r w:rsidRPr="00B3056F">
        <w:t>6.3.6.2.6</w:t>
      </w:r>
      <w:r w:rsidRPr="00B3056F">
        <w:tab/>
        <w:t>Type: ResynchronizationInfo</w:t>
      </w:r>
      <w:bookmarkEnd w:id="3954"/>
      <w:bookmarkEnd w:id="3955"/>
      <w:bookmarkEnd w:id="3956"/>
      <w:bookmarkEnd w:id="3957"/>
      <w:bookmarkEnd w:id="3958"/>
      <w:bookmarkEnd w:id="3959"/>
      <w:bookmarkEnd w:id="3960"/>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61" w:name="_Toc11338742"/>
      <w:bookmarkStart w:id="3962" w:name="_Toc27585438"/>
      <w:bookmarkStart w:id="3963" w:name="_Toc36457444"/>
      <w:bookmarkStart w:id="3964" w:name="_Toc45028359"/>
      <w:bookmarkStart w:id="3965" w:name="_Toc45029194"/>
      <w:bookmarkStart w:id="3966" w:name="_Toc51867956"/>
      <w:bookmarkStart w:id="3967" w:name="_Toc82679365"/>
      <w:r w:rsidRPr="00B3056F">
        <w:t>6.3.6.2.7</w:t>
      </w:r>
      <w:r w:rsidRPr="00B3056F">
        <w:tab/>
        <w:t>Type: AuthEvent</w:t>
      </w:r>
      <w:bookmarkEnd w:id="3961"/>
      <w:bookmarkEnd w:id="3962"/>
      <w:bookmarkEnd w:id="3963"/>
      <w:bookmarkEnd w:id="3964"/>
      <w:bookmarkEnd w:id="3965"/>
      <w:bookmarkEnd w:id="3966"/>
      <w:bookmarkEnd w:id="3967"/>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68" w:name="_Toc11338743"/>
      <w:bookmarkStart w:id="3969" w:name="_Toc27585439"/>
      <w:bookmarkStart w:id="3970" w:name="_Toc36457445"/>
      <w:bookmarkStart w:id="3971" w:name="_Toc45028360"/>
      <w:bookmarkStart w:id="3972" w:name="_Toc45029195"/>
      <w:bookmarkStart w:id="3973" w:name="_Toc51867957"/>
      <w:bookmarkStart w:id="3974" w:name="_Toc82679366"/>
      <w:r w:rsidRPr="00B3056F">
        <w:t>6.3.6.2.8</w:t>
      </w:r>
      <w:r w:rsidRPr="00B3056F">
        <w:tab/>
        <w:t>Type: AuthenticationVector</w:t>
      </w:r>
      <w:bookmarkEnd w:id="3968"/>
      <w:bookmarkEnd w:id="3969"/>
      <w:bookmarkEnd w:id="3970"/>
      <w:bookmarkEnd w:id="3971"/>
      <w:bookmarkEnd w:id="3972"/>
      <w:bookmarkEnd w:id="3973"/>
      <w:bookmarkEnd w:id="3974"/>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75" w:name="_Toc27585440"/>
      <w:bookmarkStart w:id="3976" w:name="_Toc36457446"/>
      <w:bookmarkStart w:id="3977" w:name="_Toc45028361"/>
      <w:bookmarkStart w:id="3978" w:name="_Toc45029196"/>
      <w:bookmarkStart w:id="3979" w:name="_Toc51867958"/>
      <w:bookmarkStart w:id="3980" w:name="_Toc11338744"/>
      <w:bookmarkStart w:id="3981" w:name="_Toc82679367"/>
      <w:r w:rsidRPr="00B3056F">
        <w:lastRenderedPageBreak/>
        <w:t>6.3.6.2.9</w:t>
      </w:r>
      <w:r w:rsidRPr="00B3056F">
        <w:tab/>
        <w:t>Type: RgAuthCtx</w:t>
      </w:r>
      <w:bookmarkEnd w:id="3975"/>
      <w:bookmarkEnd w:id="3976"/>
      <w:bookmarkEnd w:id="3977"/>
      <w:bookmarkEnd w:id="3978"/>
      <w:bookmarkEnd w:id="3979"/>
      <w:bookmarkEnd w:id="3981"/>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82" w:name="_Toc27585441"/>
      <w:bookmarkStart w:id="3983" w:name="_Toc36457447"/>
      <w:bookmarkStart w:id="3984" w:name="_Toc45028362"/>
      <w:bookmarkStart w:id="3985" w:name="_Toc45029197"/>
      <w:bookmarkStart w:id="3986" w:name="_Toc51867959"/>
      <w:bookmarkStart w:id="3987" w:name="_Toc82679368"/>
      <w:r w:rsidRPr="00B3056F">
        <w:t>6.3.6.2.10</w:t>
      </w:r>
      <w:r w:rsidRPr="00B3056F">
        <w:tab/>
        <w:t>Type: HssAuthenticationInfoRequest</w:t>
      </w:r>
      <w:bookmarkEnd w:id="3982"/>
      <w:bookmarkEnd w:id="3983"/>
      <w:bookmarkEnd w:id="3984"/>
      <w:bookmarkEnd w:id="3985"/>
      <w:bookmarkEnd w:id="3986"/>
      <w:bookmarkEnd w:id="398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88" w:name="_Toc27585442"/>
      <w:bookmarkStart w:id="3989" w:name="_Toc36457448"/>
      <w:bookmarkStart w:id="3990" w:name="_Toc45028363"/>
      <w:bookmarkStart w:id="3991" w:name="_Toc45029198"/>
      <w:bookmarkStart w:id="3992" w:name="_Toc51867960"/>
      <w:bookmarkStart w:id="3993" w:name="_Toc82679369"/>
      <w:r w:rsidRPr="00B3056F">
        <w:t>6.3.6.2.11</w:t>
      </w:r>
      <w:r w:rsidRPr="00B3056F">
        <w:tab/>
        <w:t>Type: HssAuthenticationInfoResult</w:t>
      </w:r>
      <w:bookmarkEnd w:id="3988"/>
      <w:bookmarkEnd w:id="3989"/>
      <w:bookmarkEnd w:id="3990"/>
      <w:bookmarkEnd w:id="3991"/>
      <w:bookmarkEnd w:id="3992"/>
      <w:bookmarkEnd w:id="3993"/>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94" w:name="_Toc27585443"/>
      <w:bookmarkStart w:id="3995" w:name="_Toc36457449"/>
      <w:bookmarkStart w:id="3996" w:name="_Toc45028364"/>
      <w:bookmarkStart w:id="3997" w:name="_Toc45029199"/>
      <w:bookmarkStart w:id="3998" w:name="_Toc51867961"/>
      <w:bookmarkStart w:id="3999" w:name="_Toc82679370"/>
      <w:r w:rsidRPr="00B3056F">
        <w:t>6.3.6.2.12</w:t>
      </w:r>
      <w:r w:rsidRPr="00B3056F">
        <w:tab/>
        <w:t>Type: HssAuthenticationVectors</w:t>
      </w:r>
      <w:bookmarkEnd w:id="3994"/>
      <w:bookmarkEnd w:id="3995"/>
      <w:bookmarkEnd w:id="3996"/>
      <w:bookmarkEnd w:id="3997"/>
      <w:bookmarkEnd w:id="3998"/>
      <w:bookmarkEnd w:id="3999"/>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4000" w:name="_Toc27585444"/>
      <w:bookmarkStart w:id="4001" w:name="_Toc36457450"/>
      <w:bookmarkStart w:id="4002" w:name="_Toc45028365"/>
      <w:bookmarkStart w:id="4003" w:name="_Toc45029200"/>
      <w:bookmarkStart w:id="4004" w:name="_Toc51867962"/>
      <w:bookmarkStart w:id="4005" w:name="_Toc82679371"/>
      <w:r w:rsidRPr="00B3056F">
        <w:lastRenderedPageBreak/>
        <w:t>6.3.6.2.13</w:t>
      </w:r>
      <w:r w:rsidRPr="00B3056F">
        <w:tab/>
        <w:t>Type: AvEpsAka</w:t>
      </w:r>
      <w:bookmarkEnd w:id="4000"/>
      <w:bookmarkEnd w:id="4001"/>
      <w:bookmarkEnd w:id="4002"/>
      <w:bookmarkEnd w:id="4003"/>
      <w:bookmarkEnd w:id="4004"/>
      <w:bookmarkEnd w:id="4005"/>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4006" w:name="_Toc27585445"/>
      <w:bookmarkStart w:id="4007" w:name="_Toc36457451"/>
      <w:bookmarkStart w:id="4008" w:name="_Toc45028366"/>
      <w:bookmarkStart w:id="4009" w:name="_Toc45029201"/>
      <w:bookmarkStart w:id="4010" w:name="_Toc51867963"/>
      <w:bookmarkStart w:id="4011" w:name="_Toc82679372"/>
      <w:r w:rsidRPr="00B3056F">
        <w:t>6.3.6.2.14</w:t>
      </w:r>
      <w:r w:rsidRPr="00B3056F">
        <w:tab/>
        <w:t>Type: AvImsGbaEapAka</w:t>
      </w:r>
      <w:bookmarkEnd w:id="4006"/>
      <w:bookmarkEnd w:id="4007"/>
      <w:bookmarkEnd w:id="4008"/>
      <w:bookmarkEnd w:id="4009"/>
      <w:bookmarkEnd w:id="4010"/>
      <w:bookmarkEnd w:id="4011"/>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4012" w:name="_Toc27585446"/>
    </w:p>
    <w:p w14:paraId="15DF3F82" w14:textId="77777777" w:rsidR="00EF45DA" w:rsidRPr="00B3056F" w:rsidRDefault="00EF45DA" w:rsidP="00EF45DA">
      <w:pPr>
        <w:pStyle w:val="Heading4"/>
        <w:rPr>
          <w:lang w:val="en-US"/>
        </w:rPr>
      </w:pPr>
      <w:bookmarkStart w:id="4013" w:name="_Toc36457452"/>
      <w:bookmarkStart w:id="4014" w:name="_Toc45028367"/>
      <w:bookmarkStart w:id="4015" w:name="_Toc45029202"/>
      <w:bookmarkStart w:id="4016" w:name="_Toc51867964"/>
      <w:bookmarkStart w:id="4017" w:name="_Toc82679373"/>
      <w:r w:rsidRPr="00B3056F">
        <w:rPr>
          <w:lang w:val="en-US"/>
        </w:rPr>
        <w:t>6.3.6.3</w:t>
      </w:r>
      <w:r w:rsidRPr="00B3056F">
        <w:rPr>
          <w:lang w:val="en-US"/>
        </w:rPr>
        <w:tab/>
        <w:t>Simple data types and enumerations</w:t>
      </w:r>
      <w:bookmarkEnd w:id="3980"/>
      <w:bookmarkEnd w:id="4012"/>
      <w:bookmarkEnd w:id="4013"/>
      <w:bookmarkEnd w:id="4014"/>
      <w:bookmarkEnd w:id="4015"/>
      <w:bookmarkEnd w:id="4016"/>
      <w:bookmarkEnd w:id="4017"/>
    </w:p>
    <w:p w14:paraId="30940903" w14:textId="77777777" w:rsidR="00EF45DA" w:rsidRPr="00B3056F" w:rsidRDefault="00EF45DA" w:rsidP="00EF45DA">
      <w:pPr>
        <w:pStyle w:val="Heading5"/>
      </w:pPr>
      <w:bookmarkStart w:id="4018" w:name="_Toc11338745"/>
      <w:bookmarkStart w:id="4019" w:name="_Toc27585447"/>
      <w:bookmarkStart w:id="4020" w:name="_Toc36457453"/>
      <w:bookmarkStart w:id="4021" w:name="_Toc45028368"/>
      <w:bookmarkStart w:id="4022" w:name="_Toc45029203"/>
      <w:bookmarkStart w:id="4023" w:name="_Toc51867965"/>
      <w:bookmarkStart w:id="4024" w:name="_Toc82679374"/>
      <w:r w:rsidRPr="00B3056F">
        <w:t>6.3.6.3.1</w:t>
      </w:r>
      <w:r w:rsidRPr="00B3056F">
        <w:tab/>
        <w:t>Introduction</w:t>
      </w:r>
      <w:bookmarkEnd w:id="4018"/>
      <w:bookmarkEnd w:id="4019"/>
      <w:bookmarkEnd w:id="4020"/>
      <w:bookmarkEnd w:id="4021"/>
      <w:bookmarkEnd w:id="4022"/>
      <w:bookmarkEnd w:id="4023"/>
      <w:bookmarkEnd w:id="4024"/>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25" w:name="_Toc11338746"/>
      <w:bookmarkStart w:id="4026" w:name="_Toc27585448"/>
      <w:bookmarkStart w:id="4027" w:name="_Toc36457454"/>
      <w:bookmarkStart w:id="4028" w:name="_Toc45028369"/>
      <w:bookmarkStart w:id="4029" w:name="_Toc45029204"/>
      <w:bookmarkStart w:id="4030" w:name="_Toc51867966"/>
      <w:bookmarkStart w:id="4031" w:name="_Toc82679375"/>
      <w:r w:rsidRPr="00B3056F">
        <w:t>6.3.6.3.2</w:t>
      </w:r>
      <w:r w:rsidRPr="00B3056F">
        <w:tab/>
        <w:t>Simple data types</w:t>
      </w:r>
      <w:bookmarkEnd w:id="4025"/>
      <w:bookmarkEnd w:id="4026"/>
      <w:bookmarkEnd w:id="4027"/>
      <w:bookmarkEnd w:id="4028"/>
      <w:bookmarkEnd w:id="4029"/>
      <w:bookmarkEnd w:id="4030"/>
      <w:bookmarkEnd w:id="4031"/>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32" w:name="_Toc11338747"/>
      <w:bookmarkStart w:id="4033" w:name="_Toc27585449"/>
      <w:bookmarkStart w:id="4034" w:name="_Toc36457455"/>
      <w:bookmarkStart w:id="4035" w:name="_Toc45028370"/>
      <w:bookmarkStart w:id="4036" w:name="_Toc45029205"/>
      <w:bookmarkStart w:id="4037" w:name="_Toc51867967"/>
      <w:bookmarkStart w:id="4038" w:name="_Toc82679376"/>
      <w:r w:rsidRPr="00B3056F">
        <w:lastRenderedPageBreak/>
        <w:t>6.3.6.3.3</w:t>
      </w:r>
      <w:r w:rsidRPr="00B3056F">
        <w:tab/>
        <w:t>Enumeration: AuthType</w:t>
      </w:r>
      <w:bookmarkEnd w:id="4032"/>
      <w:bookmarkEnd w:id="4033"/>
      <w:bookmarkEnd w:id="4034"/>
      <w:bookmarkEnd w:id="4035"/>
      <w:bookmarkEnd w:id="4036"/>
      <w:bookmarkEnd w:id="4037"/>
      <w:bookmarkEnd w:id="4038"/>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39" w:name="_Toc11338748"/>
      <w:bookmarkStart w:id="4040" w:name="_Toc27585450"/>
      <w:bookmarkStart w:id="4041" w:name="_Toc36457456"/>
      <w:bookmarkStart w:id="4042" w:name="_Toc45028371"/>
      <w:bookmarkStart w:id="4043" w:name="_Toc45029206"/>
      <w:bookmarkStart w:id="4044" w:name="_Toc51867968"/>
      <w:bookmarkStart w:id="4045" w:name="_Toc82679377"/>
      <w:r w:rsidRPr="00B3056F">
        <w:t>6.3.6.3.4</w:t>
      </w:r>
      <w:r w:rsidRPr="00B3056F">
        <w:tab/>
        <w:t>Enumeration: AvType</w:t>
      </w:r>
      <w:bookmarkEnd w:id="4039"/>
      <w:bookmarkEnd w:id="4040"/>
      <w:bookmarkEnd w:id="4041"/>
      <w:bookmarkEnd w:id="4042"/>
      <w:bookmarkEnd w:id="4043"/>
      <w:bookmarkEnd w:id="4044"/>
      <w:bookmarkEnd w:id="4045"/>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46" w:name="_Toc27585451"/>
      <w:bookmarkStart w:id="4047" w:name="_Toc36457457"/>
      <w:bookmarkStart w:id="4048" w:name="_Toc45028372"/>
      <w:bookmarkStart w:id="4049" w:name="_Toc45029207"/>
      <w:bookmarkStart w:id="4050" w:name="_Toc51867969"/>
      <w:bookmarkStart w:id="4051" w:name="_Toc11338749"/>
      <w:bookmarkStart w:id="4052" w:name="_Toc82679378"/>
      <w:r w:rsidRPr="00B3056F">
        <w:t>6.3.6.3.5</w:t>
      </w:r>
      <w:r w:rsidRPr="00B3056F">
        <w:tab/>
        <w:t>Enumeration: HssAuthType</w:t>
      </w:r>
      <w:bookmarkEnd w:id="4046"/>
      <w:bookmarkEnd w:id="4047"/>
      <w:bookmarkEnd w:id="4048"/>
      <w:bookmarkEnd w:id="4049"/>
      <w:bookmarkEnd w:id="4050"/>
      <w:bookmarkEnd w:id="4052"/>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53" w:name="_Toc27585452"/>
      <w:bookmarkStart w:id="4054" w:name="_Toc36457458"/>
      <w:bookmarkStart w:id="4055" w:name="_Toc45028373"/>
      <w:bookmarkStart w:id="4056" w:name="_Toc45029208"/>
      <w:bookmarkStart w:id="4057" w:name="_Toc51867970"/>
      <w:bookmarkStart w:id="4058" w:name="_Toc82679379"/>
      <w:r w:rsidRPr="00B3056F">
        <w:t>6.3.6.3.6</w:t>
      </w:r>
      <w:r w:rsidRPr="00B3056F">
        <w:tab/>
        <w:t>Enumeration: HssAvType</w:t>
      </w:r>
      <w:bookmarkEnd w:id="4053"/>
      <w:bookmarkEnd w:id="4054"/>
      <w:bookmarkEnd w:id="4055"/>
      <w:bookmarkEnd w:id="4056"/>
      <w:bookmarkEnd w:id="4057"/>
      <w:bookmarkEnd w:id="4058"/>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5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60" w:name="_Toc45028374"/>
      <w:bookmarkStart w:id="4061" w:name="_Toc45029209"/>
      <w:bookmarkStart w:id="4062" w:name="_Toc51867971"/>
      <w:bookmarkStart w:id="4063" w:name="_Toc36457459"/>
      <w:bookmarkStart w:id="4064" w:name="_Toc82679380"/>
      <w:r w:rsidRPr="00B3056F">
        <w:t>6.3.6.3.</w:t>
      </w:r>
      <w:r w:rsidR="00100BBC">
        <w:t>7</w:t>
      </w:r>
      <w:r w:rsidRPr="00B3056F">
        <w:tab/>
        <w:t>Enumeration: HssAuthType</w:t>
      </w:r>
      <w:r>
        <w:t>InUri</w:t>
      </w:r>
      <w:bookmarkEnd w:id="4060"/>
      <w:bookmarkEnd w:id="4061"/>
      <w:bookmarkEnd w:id="4062"/>
      <w:bookmarkEnd w:id="4064"/>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4065" w:name="_Toc45028375"/>
      <w:bookmarkStart w:id="4066" w:name="_Toc45029210"/>
      <w:bookmarkStart w:id="4067" w:name="_Toc51867972"/>
      <w:bookmarkStart w:id="4068" w:name="_Toc82679381"/>
      <w:r w:rsidRPr="00B3056F">
        <w:lastRenderedPageBreak/>
        <w:t>6.3.6.3.</w:t>
      </w:r>
      <w:r>
        <w:t>8</w:t>
      </w:r>
      <w:r w:rsidRPr="00B3056F">
        <w:tab/>
        <w:t xml:space="preserve">Enumeration: </w:t>
      </w:r>
      <w:r>
        <w:t>AccessNetworkId</w:t>
      </w:r>
      <w:bookmarkEnd w:id="4065"/>
      <w:bookmarkEnd w:id="4066"/>
      <w:bookmarkEnd w:id="4067"/>
      <w:bookmarkEnd w:id="4068"/>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69" w:name="_Toc51867973"/>
      <w:bookmarkStart w:id="4070" w:name="_Toc45028376"/>
      <w:bookmarkStart w:id="4071" w:name="_Toc45029211"/>
      <w:bookmarkStart w:id="4072" w:name="_Toc82679382"/>
      <w:r>
        <w:t>6.3.6.3.9</w:t>
      </w:r>
      <w:r>
        <w:tab/>
        <w:t>Enumeration: Node</w:t>
      </w:r>
      <w:r w:rsidRPr="00B3056F">
        <w:t>Type</w:t>
      </w:r>
      <w:bookmarkEnd w:id="4069"/>
      <w:bookmarkEnd w:id="4072"/>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73" w:name="_Toc51867974"/>
      <w:bookmarkStart w:id="4074" w:name="_Toc82679383"/>
      <w:r w:rsidRPr="00B3056F">
        <w:t>6.3.7</w:t>
      </w:r>
      <w:r w:rsidRPr="00B3056F">
        <w:tab/>
        <w:t>Error Handling</w:t>
      </w:r>
      <w:bookmarkEnd w:id="4051"/>
      <w:bookmarkEnd w:id="4059"/>
      <w:bookmarkEnd w:id="4063"/>
      <w:bookmarkEnd w:id="4070"/>
      <w:bookmarkEnd w:id="4071"/>
      <w:bookmarkEnd w:id="4073"/>
      <w:bookmarkEnd w:id="4074"/>
    </w:p>
    <w:p w14:paraId="47644C67" w14:textId="77777777" w:rsidR="00EF45DA" w:rsidRPr="00B3056F" w:rsidRDefault="00EF45DA" w:rsidP="00EF45DA">
      <w:pPr>
        <w:pStyle w:val="Heading4"/>
      </w:pPr>
      <w:bookmarkStart w:id="4075" w:name="_Toc11338750"/>
      <w:bookmarkStart w:id="4076" w:name="_Toc27585454"/>
      <w:bookmarkStart w:id="4077" w:name="_Toc36457460"/>
      <w:bookmarkStart w:id="4078" w:name="_Toc45028377"/>
      <w:bookmarkStart w:id="4079" w:name="_Toc45029212"/>
      <w:bookmarkStart w:id="4080" w:name="_Toc51867975"/>
      <w:bookmarkStart w:id="4081" w:name="_Toc82679384"/>
      <w:r w:rsidRPr="00B3056F">
        <w:t>6.3.7.1</w:t>
      </w:r>
      <w:r w:rsidRPr="00B3056F">
        <w:tab/>
        <w:t>General</w:t>
      </w:r>
      <w:bookmarkEnd w:id="4075"/>
      <w:bookmarkEnd w:id="4076"/>
      <w:bookmarkEnd w:id="4077"/>
      <w:bookmarkEnd w:id="4078"/>
      <w:bookmarkEnd w:id="4079"/>
      <w:bookmarkEnd w:id="4080"/>
      <w:bookmarkEnd w:id="4081"/>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82" w:name="_Toc11338751"/>
      <w:bookmarkStart w:id="4083" w:name="_Toc27585455"/>
      <w:bookmarkStart w:id="4084" w:name="_Toc36457461"/>
      <w:bookmarkStart w:id="4085" w:name="_Toc45028378"/>
      <w:bookmarkStart w:id="4086" w:name="_Toc45029213"/>
      <w:bookmarkStart w:id="4087" w:name="_Toc51867976"/>
      <w:bookmarkStart w:id="4088" w:name="_Toc82679385"/>
      <w:r w:rsidRPr="00B3056F">
        <w:t>6.3.7.2</w:t>
      </w:r>
      <w:r w:rsidRPr="00B3056F">
        <w:tab/>
        <w:t>Protocol Errors</w:t>
      </w:r>
      <w:bookmarkEnd w:id="4082"/>
      <w:bookmarkEnd w:id="4083"/>
      <w:bookmarkEnd w:id="4084"/>
      <w:bookmarkEnd w:id="4085"/>
      <w:bookmarkEnd w:id="4086"/>
      <w:bookmarkEnd w:id="4087"/>
      <w:bookmarkEnd w:id="4088"/>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4089" w:name="_Toc11338752"/>
      <w:bookmarkStart w:id="4090" w:name="_Toc27585456"/>
      <w:bookmarkStart w:id="4091" w:name="_Toc36457462"/>
      <w:bookmarkStart w:id="4092" w:name="_Toc45028379"/>
      <w:bookmarkStart w:id="4093" w:name="_Toc45029214"/>
      <w:bookmarkStart w:id="4094" w:name="_Toc51867977"/>
      <w:bookmarkStart w:id="4095" w:name="_Toc82679386"/>
      <w:r w:rsidRPr="00B3056F">
        <w:t>6.3.7.3</w:t>
      </w:r>
      <w:r w:rsidRPr="00B3056F">
        <w:tab/>
        <w:t>Application Errors</w:t>
      </w:r>
      <w:bookmarkEnd w:id="4089"/>
      <w:bookmarkEnd w:id="4090"/>
      <w:bookmarkEnd w:id="4091"/>
      <w:bookmarkEnd w:id="4092"/>
      <w:bookmarkEnd w:id="4093"/>
      <w:bookmarkEnd w:id="4094"/>
      <w:bookmarkEnd w:id="4095"/>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96" w:name="_Toc11338753"/>
      <w:bookmarkStart w:id="4097" w:name="_Toc27585457"/>
      <w:bookmarkStart w:id="4098" w:name="_Toc36457463"/>
      <w:bookmarkStart w:id="4099" w:name="_Toc45028380"/>
      <w:bookmarkStart w:id="4100" w:name="_Toc45029215"/>
      <w:bookmarkStart w:id="4101" w:name="_Toc51867978"/>
      <w:bookmarkStart w:id="4102" w:name="_Toc82679387"/>
      <w:r w:rsidRPr="00B3056F">
        <w:t>6.3.8</w:t>
      </w:r>
      <w:r w:rsidRPr="00B3056F">
        <w:tab/>
        <w:t>Feature Negotiation</w:t>
      </w:r>
      <w:bookmarkEnd w:id="4096"/>
      <w:bookmarkEnd w:id="4097"/>
      <w:bookmarkEnd w:id="4098"/>
      <w:bookmarkEnd w:id="4099"/>
      <w:bookmarkEnd w:id="4100"/>
      <w:bookmarkEnd w:id="4101"/>
      <w:bookmarkEnd w:id="4102"/>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103" w:name="_Toc11338754"/>
      <w:bookmarkStart w:id="4104" w:name="_Toc27585458"/>
      <w:bookmarkStart w:id="4105" w:name="_Toc36457464"/>
      <w:bookmarkStart w:id="4106" w:name="_Toc45028381"/>
      <w:bookmarkStart w:id="4107" w:name="_Toc45029216"/>
      <w:bookmarkStart w:id="4108" w:name="_Toc51867979"/>
      <w:bookmarkStart w:id="4109" w:name="_Toc82679388"/>
      <w:r w:rsidRPr="00B3056F">
        <w:rPr>
          <w:lang w:val="en-US"/>
        </w:rPr>
        <w:t>6.3.9</w:t>
      </w:r>
      <w:r w:rsidRPr="00B3056F">
        <w:rPr>
          <w:lang w:val="en-US"/>
        </w:rPr>
        <w:tab/>
        <w:t>Security</w:t>
      </w:r>
      <w:bookmarkEnd w:id="4103"/>
      <w:bookmarkEnd w:id="4104"/>
      <w:bookmarkEnd w:id="4105"/>
      <w:bookmarkEnd w:id="4106"/>
      <w:bookmarkEnd w:id="4107"/>
      <w:bookmarkEnd w:id="4108"/>
      <w:bookmarkEnd w:id="410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110" w:name="_Toc11338755"/>
      <w:bookmarkStart w:id="4111" w:name="_Toc27585459"/>
      <w:bookmarkStart w:id="4112" w:name="_Toc36457465"/>
      <w:bookmarkStart w:id="4113" w:name="_Toc45028382"/>
      <w:bookmarkStart w:id="4114" w:name="_Toc45029217"/>
      <w:bookmarkStart w:id="4115" w:name="_Toc51867980"/>
      <w:bookmarkStart w:id="4116" w:name="_Toc82679389"/>
      <w:r w:rsidRPr="00B3056F">
        <w:t>6.4</w:t>
      </w:r>
      <w:r w:rsidRPr="00B3056F">
        <w:tab/>
        <w:t>Nudm_EventExposure Service API</w:t>
      </w:r>
      <w:bookmarkEnd w:id="4110"/>
      <w:bookmarkEnd w:id="4111"/>
      <w:bookmarkEnd w:id="4112"/>
      <w:bookmarkEnd w:id="4113"/>
      <w:bookmarkEnd w:id="4114"/>
      <w:bookmarkEnd w:id="4115"/>
      <w:bookmarkEnd w:id="4116"/>
    </w:p>
    <w:p w14:paraId="7B8E2E2D" w14:textId="77777777" w:rsidR="00EF45DA" w:rsidRPr="00B3056F" w:rsidRDefault="00EF45DA" w:rsidP="00EF45DA">
      <w:pPr>
        <w:pStyle w:val="Heading3"/>
      </w:pPr>
      <w:bookmarkStart w:id="4117" w:name="_Toc11338756"/>
      <w:bookmarkStart w:id="4118" w:name="_Toc27585460"/>
      <w:bookmarkStart w:id="4119" w:name="_Toc36457466"/>
      <w:bookmarkStart w:id="4120" w:name="_Toc45028383"/>
      <w:bookmarkStart w:id="4121" w:name="_Toc45029218"/>
      <w:bookmarkStart w:id="4122" w:name="_Toc51867981"/>
      <w:bookmarkStart w:id="4123" w:name="_Toc82679390"/>
      <w:r w:rsidRPr="00B3056F">
        <w:t>6.4.1</w:t>
      </w:r>
      <w:r w:rsidRPr="00B3056F">
        <w:tab/>
        <w:t>API URI</w:t>
      </w:r>
      <w:bookmarkEnd w:id="4117"/>
      <w:bookmarkEnd w:id="4118"/>
      <w:bookmarkEnd w:id="4119"/>
      <w:bookmarkEnd w:id="4120"/>
      <w:bookmarkEnd w:id="4121"/>
      <w:bookmarkEnd w:id="4122"/>
      <w:bookmarkEnd w:id="4123"/>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124" w:name="_Toc11338757"/>
      <w:bookmarkStart w:id="4125" w:name="_Toc27585461"/>
      <w:bookmarkStart w:id="4126" w:name="_Toc36457467"/>
      <w:bookmarkStart w:id="4127" w:name="_Toc45028384"/>
      <w:bookmarkStart w:id="4128" w:name="_Toc45029219"/>
      <w:bookmarkStart w:id="4129" w:name="_Toc51867982"/>
      <w:bookmarkStart w:id="4130" w:name="_Toc82679391"/>
      <w:r w:rsidRPr="00B3056F">
        <w:t>6.4.2</w:t>
      </w:r>
      <w:r w:rsidRPr="00B3056F">
        <w:tab/>
        <w:t>Usage of HTTP</w:t>
      </w:r>
      <w:bookmarkEnd w:id="4124"/>
      <w:bookmarkEnd w:id="4125"/>
      <w:bookmarkEnd w:id="4126"/>
      <w:bookmarkEnd w:id="4127"/>
      <w:bookmarkEnd w:id="4128"/>
      <w:bookmarkEnd w:id="4129"/>
      <w:bookmarkEnd w:id="4130"/>
    </w:p>
    <w:p w14:paraId="7330B25C" w14:textId="77777777" w:rsidR="00EF45DA" w:rsidRPr="00B3056F" w:rsidRDefault="00EF45DA" w:rsidP="00EF45DA">
      <w:pPr>
        <w:pStyle w:val="Heading4"/>
      </w:pPr>
      <w:bookmarkStart w:id="4131" w:name="_Toc11338758"/>
      <w:bookmarkStart w:id="4132" w:name="_Toc27585462"/>
      <w:bookmarkStart w:id="4133" w:name="_Toc36457468"/>
      <w:bookmarkStart w:id="4134" w:name="_Toc45028385"/>
      <w:bookmarkStart w:id="4135" w:name="_Toc45029220"/>
      <w:bookmarkStart w:id="4136" w:name="_Toc51867983"/>
      <w:bookmarkStart w:id="4137" w:name="_Toc82679392"/>
      <w:r w:rsidRPr="00B3056F">
        <w:t>6.4.2.1</w:t>
      </w:r>
      <w:r w:rsidRPr="00B3056F">
        <w:tab/>
        <w:t>General</w:t>
      </w:r>
      <w:bookmarkEnd w:id="4131"/>
      <w:bookmarkEnd w:id="4132"/>
      <w:bookmarkEnd w:id="4133"/>
      <w:bookmarkEnd w:id="4134"/>
      <w:bookmarkEnd w:id="4135"/>
      <w:bookmarkEnd w:id="4136"/>
      <w:bookmarkEnd w:id="4137"/>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138" w:name="_Toc11338759"/>
      <w:bookmarkStart w:id="4139" w:name="_Toc27585463"/>
      <w:bookmarkStart w:id="4140" w:name="_Toc36457469"/>
      <w:bookmarkStart w:id="4141" w:name="_Toc45028386"/>
      <w:bookmarkStart w:id="4142" w:name="_Toc45029221"/>
      <w:bookmarkStart w:id="4143" w:name="_Toc51867984"/>
      <w:bookmarkStart w:id="4144" w:name="_Toc82679393"/>
      <w:r w:rsidRPr="00B3056F">
        <w:t>6.4.2.2</w:t>
      </w:r>
      <w:r w:rsidRPr="00B3056F">
        <w:tab/>
        <w:t>HTTP standard headers</w:t>
      </w:r>
      <w:bookmarkEnd w:id="4138"/>
      <w:bookmarkEnd w:id="4139"/>
      <w:bookmarkEnd w:id="4140"/>
      <w:bookmarkEnd w:id="4141"/>
      <w:bookmarkEnd w:id="4142"/>
      <w:bookmarkEnd w:id="4143"/>
      <w:bookmarkEnd w:id="4144"/>
    </w:p>
    <w:p w14:paraId="3022FAD6" w14:textId="77777777" w:rsidR="00EF45DA" w:rsidRPr="00B3056F" w:rsidRDefault="00EF45DA" w:rsidP="00EF45DA">
      <w:pPr>
        <w:pStyle w:val="Heading5"/>
        <w:rPr>
          <w:lang w:eastAsia="zh-CN"/>
        </w:rPr>
      </w:pPr>
      <w:bookmarkStart w:id="4145" w:name="_Toc11338760"/>
      <w:bookmarkStart w:id="4146" w:name="_Toc27585464"/>
      <w:bookmarkStart w:id="4147" w:name="_Toc36457470"/>
      <w:bookmarkStart w:id="4148" w:name="_Toc45028387"/>
      <w:bookmarkStart w:id="4149" w:name="_Toc45029222"/>
      <w:bookmarkStart w:id="4150" w:name="_Toc51867985"/>
      <w:bookmarkStart w:id="4151" w:name="_Toc82679394"/>
      <w:r w:rsidRPr="00B3056F">
        <w:t>6.4.2.2.1</w:t>
      </w:r>
      <w:r w:rsidRPr="00B3056F">
        <w:rPr>
          <w:rFonts w:hint="eastAsia"/>
          <w:lang w:eastAsia="zh-CN"/>
        </w:rPr>
        <w:tab/>
      </w:r>
      <w:r w:rsidRPr="00B3056F">
        <w:rPr>
          <w:lang w:eastAsia="zh-CN"/>
        </w:rPr>
        <w:t>General</w:t>
      </w:r>
      <w:bookmarkEnd w:id="4145"/>
      <w:bookmarkEnd w:id="4146"/>
      <w:bookmarkEnd w:id="4147"/>
      <w:bookmarkEnd w:id="4148"/>
      <w:bookmarkEnd w:id="4149"/>
      <w:bookmarkEnd w:id="4150"/>
      <w:bookmarkEnd w:id="4151"/>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52" w:name="_Toc11338761"/>
      <w:bookmarkStart w:id="4153" w:name="_Toc27585465"/>
      <w:bookmarkStart w:id="4154" w:name="_Toc36457471"/>
      <w:bookmarkStart w:id="4155" w:name="_Toc45028388"/>
      <w:bookmarkStart w:id="4156" w:name="_Toc45029223"/>
      <w:bookmarkStart w:id="4157" w:name="_Toc51867986"/>
      <w:bookmarkStart w:id="4158" w:name="_Toc82679395"/>
      <w:r w:rsidRPr="00B3056F">
        <w:t>6.4.2.2.2</w:t>
      </w:r>
      <w:r w:rsidRPr="00B3056F">
        <w:tab/>
        <w:t>Content type</w:t>
      </w:r>
      <w:bookmarkEnd w:id="4152"/>
      <w:bookmarkEnd w:id="4153"/>
      <w:bookmarkEnd w:id="4154"/>
      <w:bookmarkEnd w:id="4155"/>
      <w:bookmarkEnd w:id="4156"/>
      <w:bookmarkEnd w:id="4157"/>
      <w:bookmarkEnd w:id="4158"/>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159"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160" w:name="_Toc27585466"/>
      <w:bookmarkStart w:id="4161" w:name="_Toc36457472"/>
      <w:bookmarkStart w:id="4162" w:name="_Toc45028389"/>
      <w:bookmarkStart w:id="4163" w:name="_Toc45029224"/>
      <w:bookmarkStart w:id="4164" w:name="_Toc51867987"/>
      <w:bookmarkStart w:id="4165" w:name="_Toc82679396"/>
      <w:r w:rsidRPr="00B3056F">
        <w:t>6.4.2.3</w:t>
      </w:r>
      <w:r w:rsidRPr="00B3056F">
        <w:tab/>
        <w:t>HTTP custom headers</w:t>
      </w:r>
      <w:bookmarkEnd w:id="4159"/>
      <w:bookmarkEnd w:id="4160"/>
      <w:bookmarkEnd w:id="4161"/>
      <w:bookmarkEnd w:id="4162"/>
      <w:bookmarkEnd w:id="4163"/>
      <w:bookmarkEnd w:id="4164"/>
      <w:bookmarkEnd w:id="4165"/>
    </w:p>
    <w:p w14:paraId="7B2F56DB" w14:textId="77777777" w:rsidR="00EF45DA" w:rsidRPr="00B3056F" w:rsidRDefault="00EF45DA" w:rsidP="00EF45DA">
      <w:pPr>
        <w:pStyle w:val="Heading5"/>
        <w:rPr>
          <w:lang w:eastAsia="zh-CN"/>
        </w:rPr>
      </w:pPr>
      <w:bookmarkStart w:id="4166" w:name="_Toc11338763"/>
      <w:bookmarkStart w:id="4167" w:name="_Toc27585467"/>
      <w:bookmarkStart w:id="4168" w:name="_Toc36457473"/>
      <w:bookmarkStart w:id="4169" w:name="_Toc45028390"/>
      <w:bookmarkStart w:id="4170" w:name="_Toc45029225"/>
      <w:bookmarkStart w:id="4171" w:name="_Toc51867988"/>
      <w:bookmarkStart w:id="4172" w:name="_Toc82679397"/>
      <w:r w:rsidRPr="00B3056F">
        <w:t>6.4.2.3.1</w:t>
      </w:r>
      <w:r w:rsidRPr="00B3056F">
        <w:rPr>
          <w:rFonts w:hint="eastAsia"/>
          <w:lang w:eastAsia="zh-CN"/>
        </w:rPr>
        <w:tab/>
      </w:r>
      <w:r w:rsidRPr="00B3056F">
        <w:rPr>
          <w:lang w:eastAsia="zh-CN"/>
        </w:rPr>
        <w:t>General</w:t>
      </w:r>
      <w:bookmarkEnd w:id="4166"/>
      <w:bookmarkEnd w:id="4167"/>
      <w:bookmarkEnd w:id="4168"/>
      <w:bookmarkEnd w:id="4169"/>
      <w:bookmarkEnd w:id="4170"/>
      <w:bookmarkEnd w:id="4171"/>
      <w:bookmarkEnd w:id="4172"/>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73" w:name="_Toc11338764"/>
      <w:bookmarkStart w:id="4174" w:name="_Toc27585468"/>
      <w:bookmarkStart w:id="4175" w:name="_Toc36457474"/>
      <w:bookmarkStart w:id="4176" w:name="_Toc45028391"/>
      <w:bookmarkStart w:id="4177" w:name="_Toc45029226"/>
      <w:bookmarkStart w:id="4178" w:name="_Toc51867989"/>
      <w:bookmarkStart w:id="4179" w:name="_Toc82679398"/>
      <w:r w:rsidRPr="00B3056F">
        <w:lastRenderedPageBreak/>
        <w:t>6.4.3</w:t>
      </w:r>
      <w:r w:rsidRPr="00B3056F">
        <w:tab/>
        <w:t>Resources</w:t>
      </w:r>
      <w:bookmarkEnd w:id="4173"/>
      <w:bookmarkEnd w:id="4174"/>
      <w:bookmarkEnd w:id="4175"/>
      <w:bookmarkEnd w:id="4176"/>
      <w:bookmarkEnd w:id="4177"/>
      <w:bookmarkEnd w:id="4178"/>
      <w:bookmarkEnd w:id="4179"/>
    </w:p>
    <w:p w14:paraId="29459558" w14:textId="77777777" w:rsidR="00EF45DA" w:rsidRPr="00B3056F" w:rsidRDefault="00EF45DA" w:rsidP="00EF45DA">
      <w:pPr>
        <w:pStyle w:val="Heading4"/>
      </w:pPr>
      <w:bookmarkStart w:id="4180" w:name="_Toc11338765"/>
      <w:bookmarkStart w:id="4181" w:name="_Toc27585469"/>
      <w:bookmarkStart w:id="4182" w:name="_Toc36457475"/>
      <w:bookmarkStart w:id="4183" w:name="_Toc45028392"/>
      <w:bookmarkStart w:id="4184" w:name="_Toc45029227"/>
      <w:bookmarkStart w:id="4185" w:name="_Toc51867990"/>
      <w:bookmarkStart w:id="4186" w:name="_Toc82679399"/>
      <w:r w:rsidRPr="00B3056F">
        <w:t>6.4.3.1</w:t>
      </w:r>
      <w:r w:rsidRPr="00B3056F">
        <w:tab/>
        <w:t>Overview</w:t>
      </w:r>
      <w:bookmarkEnd w:id="4180"/>
      <w:bookmarkEnd w:id="4181"/>
      <w:bookmarkEnd w:id="4182"/>
      <w:bookmarkEnd w:id="4183"/>
      <w:bookmarkEnd w:id="4184"/>
      <w:bookmarkEnd w:id="4185"/>
      <w:bookmarkEnd w:id="4186"/>
    </w:p>
    <w:p w14:paraId="6D7F2BDB" w14:textId="77777777" w:rsidR="00EF45DA" w:rsidRPr="00B3056F" w:rsidRDefault="00EF45DA" w:rsidP="00EF45DA">
      <w:pPr>
        <w:pStyle w:val="TH"/>
        <w:rPr>
          <w:lang w:val="en-US"/>
        </w:rPr>
      </w:pPr>
      <w:r w:rsidRPr="00B3056F">
        <w:object w:dxaOrig="8375" w:dyaOrig="4955" w14:anchorId="3CD04368">
          <v:shape id="_x0000_i1109" type="#_x0000_t75" style="width:306.8pt;height:180.25pt" o:ole="">
            <v:imagedata r:id="rId180" o:title=""/>
          </v:shape>
          <o:OLEObject Type="Embed" ProgID="Visio.Drawing.11" ShapeID="_x0000_i1109" DrawAspect="Content" ObjectID="_1693292638"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87" w:name="_Toc11338766"/>
      <w:bookmarkStart w:id="4188" w:name="_Toc27585470"/>
      <w:bookmarkStart w:id="4189" w:name="_Toc36457476"/>
      <w:bookmarkStart w:id="4190" w:name="_Toc45028393"/>
      <w:bookmarkStart w:id="4191" w:name="_Toc45029228"/>
      <w:bookmarkStart w:id="4192" w:name="_Toc51867991"/>
      <w:bookmarkStart w:id="4193" w:name="_Toc82679400"/>
      <w:r w:rsidRPr="00B3056F">
        <w:t>6.4.3.2</w:t>
      </w:r>
      <w:r w:rsidRPr="00B3056F">
        <w:tab/>
        <w:t>Resource: EeSubscriptions</w:t>
      </w:r>
      <w:bookmarkEnd w:id="4187"/>
      <w:bookmarkEnd w:id="4188"/>
      <w:r w:rsidRPr="00B3056F">
        <w:t xml:space="preserve"> (Collection)</w:t>
      </w:r>
      <w:bookmarkEnd w:id="4189"/>
      <w:bookmarkEnd w:id="4190"/>
      <w:bookmarkEnd w:id="4191"/>
      <w:bookmarkEnd w:id="4192"/>
      <w:bookmarkEnd w:id="4193"/>
    </w:p>
    <w:p w14:paraId="755F4A2E" w14:textId="77777777" w:rsidR="00EF45DA" w:rsidRPr="00B3056F" w:rsidRDefault="00EF45DA" w:rsidP="00EF45DA">
      <w:pPr>
        <w:pStyle w:val="Heading5"/>
      </w:pPr>
      <w:bookmarkStart w:id="4194" w:name="_Toc11338767"/>
      <w:bookmarkStart w:id="4195" w:name="_Toc27585471"/>
      <w:bookmarkStart w:id="4196" w:name="_Toc36457477"/>
      <w:bookmarkStart w:id="4197" w:name="_Toc45028394"/>
      <w:bookmarkStart w:id="4198" w:name="_Toc45029229"/>
      <w:bookmarkStart w:id="4199" w:name="_Toc51867992"/>
      <w:bookmarkStart w:id="4200" w:name="_Toc82679401"/>
      <w:r w:rsidRPr="00B3056F">
        <w:t>6.4.3.2.1</w:t>
      </w:r>
      <w:r w:rsidRPr="00B3056F">
        <w:tab/>
        <w:t>Description</w:t>
      </w:r>
      <w:bookmarkEnd w:id="4194"/>
      <w:bookmarkEnd w:id="4195"/>
      <w:bookmarkEnd w:id="4196"/>
      <w:bookmarkEnd w:id="4197"/>
      <w:bookmarkEnd w:id="4198"/>
      <w:bookmarkEnd w:id="4199"/>
      <w:bookmarkEnd w:id="4200"/>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201" w:name="_Toc11338768"/>
      <w:bookmarkStart w:id="4202" w:name="_Toc27585472"/>
      <w:bookmarkStart w:id="4203" w:name="_Toc36457478"/>
      <w:bookmarkStart w:id="4204" w:name="_Toc45028395"/>
      <w:bookmarkStart w:id="4205" w:name="_Toc45029230"/>
      <w:bookmarkStart w:id="4206" w:name="_Toc51867993"/>
      <w:bookmarkStart w:id="4207" w:name="_Toc82679402"/>
      <w:r w:rsidRPr="00B3056F">
        <w:t>6.4.3.2.2</w:t>
      </w:r>
      <w:r w:rsidRPr="00B3056F">
        <w:tab/>
        <w:t>Resource Definition</w:t>
      </w:r>
      <w:bookmarkEnd w:id="4201"/>
      <w:bookmarkEnd w:id="4202"/>
      <w:bookmarkEnd w:id="4203"/>
      <w:bookmarkEnd w:id="4204"/>
      <w:bookmarkEnd w:id="4205"/>
      <w:bookmarkEnd w:id="4206"/>
      <w:bookmarkEnd w:id="4207"/>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208" w:name="_Toc11338769"/>
      <w:bookmarkStart w:id="4209" w:name="_Toc27585473"/>
      <w:bookmarkStart w:id="4210" w:name="_Toc36457479"/>
      <w:bookmarkStart w:id="4211" w:name="_Toc45028396"/>
      <w:bookmarkStart w:id="4212" w:name="_Toc45029231"/>
      <w:bookmarkStart w:id="4213" w:name="_Toc51867994"/>
      <w:bookmarkStart w:id="4214" w:name="_Toc82679403"/>
      <w:r w:rsidRPr="00B3056F">
        <w:t>6.4.3.2.3</w:t>
      </w:r>
      <w:r w:rsidRPr="00B3056F">
        <w:tab/>
        <w:t>Resource Standard Methods</w:t>
      </w:r>
      <w:bookmarkEnd w:id="4208"/>
      <w:bookmarkEnd w:id="4209"/>
      <w:bookmarkEnd w:id="4210"/>
      <w:bookmarkEnd w:id="4211"/>
      <w:bookmarkEnd w:id="4212"/>
      <w:bookmarkEnd w:id="4213"/>
      <w:bookmarkEnd w:id="4214"/>
    </w:p>
    <w:p w14:paraId="2D7894E0" w14:textId="77777777" w:rsidR="00EF45DA" w:rsidRPr="00B3056F" w:rsidRDefault="00EF45DA" w:rsidP="00EF45DA">
      <w:pPr>
        <w:pStyle w:val="Heading6"/>
      </w:pPr>
      <w:bookmarkStart w:id="4215" w:name="_Toc11338770"/>
      <w:bookmarkStart w:id="4216" w:name="_Toc27585474"/>
      <w:bookmarkStart w:id="4217" w:name="_Toc36457480"/>
      <w:bookmarkStart w:id="4218" w:name="_Toc45028397"/>
      <w:bookmarkStart w:id="4219" w:name="_Toc45029232"/>
      <w:bookmarkStart w:id="4220" w:name="_Toc51867995"/>
      <w:bookmarkStart w:id="4221" w:name="_Toc82679404"/>
      <w:r w:rsidRPr="00B3056F">
        <w:t>6.4.3.2.3.1</w:t>
      </w:r>
      <w:r w:rsidRPr="00B3056F">
        <w:tab/>
        <w:t>POST</w:t>
      </w:r>
      <w:bookmarkEnd w:id="4215"/>
      <w:bookmarkEnd w:id="4216"/>
      <w:bookmarkEnd w:id="4217"/>
      <w:bookmarkEnd w:id="4218"/>
      <w:bookmarkEnd w:id="4219"/>
      <w:bookmarkEnd w:id="4220"/>
      <w:bookmarkEnd w:id="4221"/>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222" w:name="_Toc11338771"/>
      <w:bookmarkStart w:id="4223" w:name="_Toc27585475"/>
      <w:bookmarkStart w:id="4224" w:name="_Toc36457481"/>
      <w:bookmarkStart w:id="4225" w:name="_Toc45028398"/>
      <w:bookmarkStart w:id="4226" w:name="_Toc45029233"/>
      <w:bookmarkStart w:id="4227" w:name="_Toc51867996"/>
      <w:bookmarkStart w:id="4228" w:name="_Toc82679405"/>
      <w:r w:rsidRPr="00B3056F">
        <w:t>6.4.3.3</w:t>
      </w:r>
      <w:r w:rsidRPr="00B3056F">
        <w:tab/>
        <w:t>Resource: Individual subscription</w:t>
      </w:r>
      <w:bookmarkEnd w:id="4222"/>
      <w:bookmarkEnd w:id="4223"/>
      <w:r w:rsidRPr="00B3056F">
        <w:t xml:space="preserve"> (Document)</w:t>
      </w:r>
      <w:bookmarkEnd w:id="4224"/>
      <w:bookmarkEnd w:id="4225"/>
      <w:bookmarkEnd w:id="4226"/>
      <w:bookmarkEnd w:id="4227"/>
      <w:bookmarkEnd w:id="4228"/>
    </w:p>
    <w:p w14:paraId="3B7507E5" w14:textId="77777777" w:rsidR="00EF45DA" w:rsidRPr="00B3056F" w:rsidRDefault="00EF45DA" w:rsidP="00EF45DA">
      <w:pPr>
        <w:pStyle w:val="Heading5"/>
      </w:pPr>
      <w:bookmarkStart w:id="4229" w:name="_Toc11338772"/>
      <w:bookmarkStart w:id="4230" w:name="_Toc27585476"/>
      <w:bookmarkStart w:id="4231" w:name="_Toc36457482"/>
      <w:bookmarkStart w:id="4232" w:name="_Toc45028399"/>
      <w:bookmarkStart w:id="4233" w:name="_Toc45029234"/>
      <w:bookmarkStart w:id="4234" w:name="_Toc51867997"/>
      <w:bookmarkStart w:id="4235" w:name="_Toc82679406"/>
      <w:r w:rsidRPr="00B3056F">
        <w:t>6.4.3.3.1</w:t>
      </w:r>
      <w:r w:rsidRPr="00B3056F">
        <w:tab/>
        <w:t>Resource Definition</w:t>
      </w:r>
      <w:bookmarkEnd w:id="4229"/>
      <w:bookmarkEnd w:id="4230"/>
      <w:bookmarkEnd w:id="4231"/>
      <w:bookmarkEnd w:id="4232"/>
      <w:bookmarkEnd w:id="4233"/>
      <w:bookmarkEnd w:id="4234"/>
      <w:bookmarkEnd w:id="4235"/>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36" w:name="_Toc11338773"/>
      <w:bookmarkStart w:id="4237" w:name="_Toc27585477"/>
      <w:bookmarkStart w:id="4238" w:name="_Toc36457483"/>
      <w:bookmarkStart w:id="4239" w:name="_Toc45028400"/>
      <w:bookmarkStart w:id="4240" w:name="_Toc45029235"/>
      <w:bookmarkStart w:id="4241" w:name="_Toc51867998"/>
      <w:bookmarkStart w:id="4242" w:name="_Toc82679407"/>
      <w:r w:rsidRPr="00B3056F">
        <w:t>6.4.3.3.2</w:t>
      </w:r>
      <w:r w:rsidRPr="00B3056F">
        <w:tab/>
        <w:t>Resource Standard Methods</w:t>
      </w:r>
      <w:bookmarkEnd w:id="4236"/>
      <w:bookmarkEnd w:id="4237"/>
      <w:bookmarkEnd w:id="4238"/>
      <w:bookmarkEnd w:id="4239"/>
      <w:bookmarkEnd w:id="4240"/>
      <w:bookmarkEnd w:id="4241"/>
      <w:bookmarkEnd w:id="4242"/>
    </w:p>
    <w:p w14:paraId="4A114042" w14:textId="77777777" w:rsidR="00EF45DA" w:rsidRPr="00B3056F" w:rsidRDefault="00EF45DA" w:rsidP="00EF45DA">
      <w:pPr>
        <w:pStyle w:val="Heading6"/>
      </w:pPr>
      <w:bookmarkStart w:id="4243" w:name="_Toc11338774"/>
      <w:bookmarkStart w:id="4244" w:name="_Toc27585478"/>
      <w:bookmarkStart w:id="4245" w:name="_Toc36457484"/>
      <w:bookmarkStart w:id="4246" w:name="_Toc45028401"/>
      <w:bookmarkStart w:id="4247" w:name="_Toc45029236"/>
      <w:bookmarkStart w:id="4248" w:name="_Toc51867999"/>
      <w:bookmarkStart w:id="4249" w:name="_Toc82679408"/>
      <w:r w:rsidRPr="00B3056F">
        <w:t>6.4.3.3.2.1</w:t>
      </w:r>
      <w:r w:rsidRPr="00B3056F">
        <w:tab/>
        <w:t>DELETE</w:t>
      </w:r>
      <w:bookmarkEnd w:id="4243"/>
      <w:bookmarkEnd w:id="4244"/>
      <w:bookmarkEnd w:id="4245"/>
      <w:bookmarkEnd w:id="4246"/>
      <w:bookmarkEnd w:id="4247"/>
      <w:bookmarkEnd w:id="4248"/>
      <w:bookmarkEnd w:id="4249"/>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4250" w:name="_Toc11338775"/>
      <w:bookmarkStart w:id="4251" w:name="_Toc27585479"/>
      <w:bookmarkStart w:id="4252" w:name="_Toc36457485"/>
      <w:bookmarkStart w:id="4253" w:name="_Toc45028402"/>
      <w:bookmarkStart w:id="4254" w:name="_Toc45029237"/>
      <w:bookmarkStart w:id="4255" w:name="_Toc51868000"/>
      <w:bookmarkStart w:id="4256" w:name="_Toc82679409"/>
      <w:r w:rsidRPr="00B3056F">
        <w:t>6.4.3.3.2.2</w:t>
      </w:r>
      <w:r w:rsidRPr="00B3056F">
        <w:tab/>
        <w:t>PATCH</w:t>
      </w:r>
      <w:bookmarkEnd w:id="4250"/>
      <w:bookmarkEnd w:id="4251"/>
      <w:bookmarkEnd w:id="4252"/>
      <w:bookmarkEnd w:id="4253"/>
      <w:bookmarkEnd w:id="4254"/>
      <w:bookmarkEnd w:id="4255"/>
      <w:bookmarkEnd w:id="4256"/>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57" w:name="_Toc11338776"/>
      <w:bookmarkStart w:id="4258" w:name="_Toc27585480"/>
      <w:bookmarkStart w:id="4259" w:name="_Toc36457486"/>
      <w:bookmarkStart w:id="4260" w:name="_Toc45028403"/>
      <w:bookmarkStart w:id="4261" w:name="_Toc45029238"/>
      <w:bookmarkStart w:id="4262" w:name="_Toc51868001"/>
      <w:bookmarkStart w:id="4263" w:name="_Toc82679410"/>
      <w:r w:rsidRPr="00B3056F">
        <w:t>6.4.4</w:t>
      </w:r>
      <w:r w:rsidRPr="00B3056F">
        <w:tab/>
        <w:t>Custom Operations without associated resources</w:t>
      </w:r>
      <w:bookmarkEnd w:id="4257"/>
      <w:bookmarkEnd w:id="4258"/>
      <w:bookmarkEnd w:id="4259"/>
      <w:bookmarkEnd w:id="4260"/>
      <w:bookmarkEnd w:id="4261"/>
      <w:bookmarkEnd w:id="4262"/>
      <w:bookmarkEnd w:id="4263"/>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264" w:name="_Toc11338777"/>
      <w:bookmarkStart w:id="4265" w:name="_Toc27585481"/>
      <w:bookmarkStart w:id="4266" w:name="_Toc36457487"/>
      <w:bookmarkStart w:id="4267" w:name="_Toc45028404"/>
      <w:bookmarkStart w:id="4268" w:name="_Toc45029239"/>
      <w:bookmarkStart w:id="4269" w:name="_Toc51868002"/>
      <w:bookmarkStart w:id="4270" w:name="_Toc82679411"/>
      <w:r w:rsidRPr="00B3056F">
        <w:t>6.4.5</w:t>
      </w:r>
      <w:r w:rsidRPr="00B3056F">
        <w:tab/>
        <w:t>Notifications</w:t>
      </w:r>
      <w:bookmarkEnd w:id="4264"/>
      <w:bookmarkEnd w:id="4265"/>
      <w:bookmarkEnd w:id="4266"/>
      <w:bookmarkEnd w:id="4267"/>
      <w:bookmarkEnd w:id="4268"/>
      <w:bookmarkEnd w:id="4269"/>
      <w:bookmarkEnd w:id="4270"/>
    </w:p>
    <w:p w14:paraId="6FC5E9DC" w14:textId="77777777" w:rsidR="00EF45DA" w:rsidRPr="00B3056F" w:rsidRDefault="00EF45DA" w:rsidP="00EF45DA">
      <w:pPr>
        <w:pStyle w:val="Heading4"/>
      </w:pPr>
      <w:bookmarkStart w:id="4271" w:name="_Toc11338778"/>
      <w:bookmarkStart w:id="4272" w:name="_Toc27585482"/>
      <w:bookmarkStart w:id="4273" w:name="_Toc36457488"/>
      <w:bookmarkStart w:id="4274" w:name="_Toc45028405"/>
      <w:bookmarkStart w:id="4275" w:name="_Toc45029240"/>
      <w:bookmarkStart w:id="4276" w:name="_Toc51868003"/>
      <w:bookmarkStart w:id="4277" w:name="_Toc82679412"/>
      <w:r w:rsidRPr="00B3056F">
        <w:t>6.4.5.1</w:t>
      </w:r>
      <w:r w:rsidRPr="00B3056F">
        <w:tab/>
        <w:t>General</w:t>
      </w:r>
      <w:bookmarkEnd w:id="4271"/>
      <w:bookmarkEnd w:id="4272"/>
      <w:bookmarkEnd w:id="4273"/>
      <w:bookmarkEnd w:id="4274"/>
      <w:bookmarkEnd w:id="4275"/>
      <w:bookmarkEnd w:id="4276"/>
      <w:bookmarkEnd w:id="4277"/>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78" w:name="_Toc11338779"/>
      <w:bookmarkStart w:id="4279" w:name="_Toc27585483"/>
      <w:bookmarkStart w:id="4280" w:name="_Toc36457489"/>
      <w:bookmarkStart w:id="4281" w:name="_Toc45028406"/>
      <w:bookmarkStart w:id="4282" w:name="_Toc45029241"/>
      <w:bookmarkStart w:id="4283" w:name="_Toc51868004"/>
      <w:bookmarkStart w:id="4284" w:name="_Toc82679413"/>
      <w:r w:rsidRPr="00B3056F">
        <w:t>6.4.5.2</w:t>
      </w:r>
      <w:r w:rsidRPr="00B3056F">
        <w:tab/>
        <w:t>Event Occurrence Notification</w:t>
      </w:r>
      <w:bookmarkEnd w:id="4278"/>
      <w:bookmarkEnd w:id="4279"/>
      <w:bookmarkEnd w:id="4280"/>
      <w:bookmarkEnd w:id="4281"/>
      <w:bookmarkEnd w:id="4282"/>
      <w:bookmarkEnd w:id="4283"/>
      <w:bookmarkEnd w:id="4284"/>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85" w:name="_Toc11338780"/>
      <w:bookmarkStart w:id="4286" w:name="_Toc27585484"/>
      <w:bookmarkStart w:id="4287" w:name="_Toc36457490"/>
      <w:bookmarkStart w:id="4288" w:name="_Toc45028407"/>
      <w:bookmarkStart w:id="4289" w:name="_Toc45029242"/>
      <w:bookmarkStart w:id="4290" w:name="_Toc51868005"/>
      <w:bookmarkStart w:id="4291" w:name="_Toc82679414"/>
      <w:r w:rsidRPr="00B3056F">
        <w:t>6.4.6</w:t>
      </w:r>
      <w:r w:rsidRPr="00B3056F">
        <w:tab/>
        <w:t>Data Model</w:t>
      </w:r>
      <w:bookmarkEnd w:id="4285"/>
      <w:bookmarkEnd w:id="4286"/>
      <w:bookmarkEnd w:id="4287"/>
      <w:bookmarkEnd w:id="4288"/>
      <w:bookmarkEnd w:id="4289"/>
      <w:bookmarkEnd w:id="4290"/>
      <w:bookmarkEnd w:id="4291"/>
    </w:p>
    <w:p w14:paraId="43D55287" w14:textId="77777777" w:rsidR="00EF45DA" w:rsidRPr="00B3056F" w:rsidRDefault="00EF45DA" w:rsidP="00EF45DA">
      <w:pPr>
        <w:pStyle w:val="Heading4"/>
      </w:pPr>
      <w:bookmarkStart w:id="4292" w:name="_Toc11338781"/>
      <w:bookmarkStart w:id="4293" w:name="_Toc27585485"/>
      <w:bookmarkStart w:id="4294" w:name="_Toc36457491"/>
      <w:bookmarkStart w:id="4295" w:name="_Toc45028408"/>
      <w:bookmarkStart w:id="4296" w:name="_Toc45029243"/>
      <w:bookmarkStart w:id="4297" w:name="_Toc51868006"/>
      <w:bookmarkStart w:id="4298" w:name="_Toc82679415"/>
      <w:r w:rsidRPr="00B3056F">
        <w:t>6.4.6.1</w:t>
      </w:r>
      <w:r w:rsidRPr="00B3056F">
        <w:tab/>
        <w:t>General</w:t>
      </w:r>
      <w:bookmarkEnd w:id="4292"/>
      <w:bookmarkEnd w:id="4293"/>
      <w:bookmarkEnd w:id="4294"/>
      <w:bookmarkEnd w:id="4295"/>
      <w:bookmarkEnd w:id="4296"/>
      <w:bookmarkEnd w:id="4297"/>
      <w:bookmarkEnd w:id="4298"/>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0517A4">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0517A4">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0517A4">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0517A4">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0517A4">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0517A4">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0517A4">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0517A4">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0517A4">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0517A4">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0517A4">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0517A4">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0517A4">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0517A4">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0517A4">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0517A4">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0517A4">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0517A4">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0517A4">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0517A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0517A4">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0517A4">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0517A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0517A4">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0517A4">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0517A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0517A4">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0517A4">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0517A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0517A4">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0517A4">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0517A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0517A4">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0517A4">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0517A4">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0517A4">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99" w:name="_Toc11338782"/>
      <w:bookmarkStart w:id="4300" w:name="_Toc27585486"/>
      <w:bookmarkStart w:id="4301" w:name="_Toc36457492"/>
      <w:bookmarkStart w:id="4302" w:name="_Toc45028409"/>
      <w:bookmarkStart w:id="4303" w:name="_Toc45029244"/>
      <w:bookmarkStart w:id="4304" w:name="_Toc51868007"/>
      <w:bookmarkStart w:id="4305" w:name="_Toc82679416"/>
      <w:r w:rsidRPr="00B3056F">
        <w:rPr>
          <w:lang w:val="en-US"/>
        </w:rPr>
        <w:t>6.4.6.2</w:t>
      </w:r>
      <w:r w:rsidRPr="00B3056F">
        <w:rPr>
          <w:lang w:val="en-US"/>
        </w:rPr>
        <w:tab/>
        <w:t>Structured data types</w:t>
      </w:r>
      <w:bookmarkEnd w:id="4299"/>
      <w:bookmarkEnd w:id="4300"/>
      <w:bookmarkEnd w:id="4301"/>
      <w:bookmarkEnd w:id="4302"/>
      <w:bookmarkEnd w:id="4303"/>
      <w:bookmarkEnd w:id="4304"/>
      <w:bookmarkEnd w:id="4305"/>
    </w:p>
    <w:p w14:paraId="2E5EBE06" w14:textId="77777777" w:rsidR="00EF45DA" w:rsidRPr="00B3056F" w:rsidRDefault="00EF45DA" w:rsidP="00EF45DA">
      <w:pPr>
        <w:pStyle w:val="Heading5"/>
      </w:pPr>
      <w:bookmarkStart w:id="4306" w:name="_Toc11338783"/>
      <w:bookmarkStart w:id="4307" w:name="_Toc27585487"/>
      <w:bookmarkStart w:id="4308" w:name="_Toc36457493"/>
      <w:bookmarkStart w:id="4309" w:name="_Toc45028410"/>
      <w:bookmarkStart w:id="4310" w:name="_Toc45029245"/>
      <w:bookmarkStart w:id="4311" w:name="_Toc51868008"/>
      <w:bookmarkStart w:id="4312" w:name="_Toc82679417"/>
      <w:r w:rsidRPr="00B3056F">
        <w:t>6.4.6.2.1</w:t>
      </w:r>
      <w:r w:rsidRPr="00B3056F">
        <w:tab/>
        <w:t>Introduction</w:t>
      </w:r>
      <w:bookmarkEnd w:id="4306"/>
      <w:bookmarkEnd w:id="4307"/>
      <w:bookmarkEnd w:id="4308"/>
      <w:bookmarkEnd w:id="4309"/>
      <w:bookmarkEnd w:id="4310"/>
      <w:bookmarkEnd w:id="4311"/>
      <w:bookmarkEnd w:id="4312"/>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313" w:name="_Toc11338784"/>
      <w:bookmarkStart w:id="4314" w:name="_Toc27585488"/>
      <w:bookmarkStart w:id="4315" w:name="_Toc36457494"/>
      <w:bookmarkStart w:id="4316" w:name="_Toc45028411"/>
      <w:bookmarkStart w:id="4317" w:name="_Toc45029246"/>
      <w:bookmarkStart w:id="4318" w:name="_Toc51868009"/>
      <w:bookmarkStart w:id="4319" w:name="_Toc82679418"/>
      <w:r w:rsidRPr="00B3056F">
        <w:lastRenderedPageBreak/>
        <w:t>6.4.6.2.2</w:t>
      </w:r>
      <w:r w:rsidRPr="00B3056F">
        <w:tab/>
        <w:t>Type: EeSubscription</w:t>
      </w:r>
      <w:bookmarkEnd w:id="4313"/>
      <w:bookmarkEnd w:id="4314"/>
      <w:bookmarkEnd w:id="4315"/>
      <w:bookmarkEnd w:id="4316"/>
      <w:bookmarkEnd w:id="4317"/>
      <w:bookmarkEnd w:id="4318"/>
      <w:bookmarkEnd w:id="4319"/>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320" w:name="_Toc11338785"/>
      <w:bookmarkStart w:id="4321" w:name="_Toc27585489"/>
      <w:bookmarkStart w:id="4322" w:name="_Toc36457495"/>
      <w:bookmarkStart w:id="4323" w:name="_Toc45028412"/>
      <w:bookmarkStart w:id="4324" w:name="_Toc45029247"/>
      <w:bookmarkStart w:id="4325" w:name="_Toc51868010"/>
      <w:bookmarkStart w:id="4326" w:name="_Toc82679419"/>
      <w:r w:rsidRPr="00B3056F">
        <w:lastRenderedPageBreak/>
        <w:t>6.4.6.2.3</w:t>
      </w:r>
      <w:r w:rsidRPr="00B3056F">
        <w:tab/>
        <w:t>Type: MonitoringConfiguration</w:t>
      </w:r>
      <w:bookmarkEnd w:id="4320"/>
      <w:bookmarkEnd w:id="4321"/>
      <w:bookmarkEnd w:id="4322"/>
      <w:bookmarkEnd w:id="4323"/>
      <w:bookmarkEnd w:id="4324"/>
      <w:bookmarkEnd w:id="4325"/>
      <w:bookmarkEnd w:id="4326"/>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27" w:name="_Toc11338786"/>
      <w:bookmarkStart w:id="4328" w:name="_Toc27585490"/>
      <w:bookmarkStart w:id="4329" w:name="_Toc36457496"/>
      <w:bookmarkStart w:id="4330" w:name="_Toc45028413"/>
      <w:bookmarkStart w:id="4331" w:name="_Toc45029248"/>
      <w:bookmarkStart w:id="4332" w:name="_Toc51868011"/>
      <w:bookmarkStart w:id="4333" w:name="_Toc82679420"/>
      <w:r w:rsidRPr="00B3056F">
        <w:t>6.4.6.2.4</w:t>
      </w:r>
      <w:r w:rsidRPr="00B3056F">
        <w:tab/>
        <w:t>Type: MonitoringReport</w:t>
      </w:r>
      <w:bookmarkEnd w:id="4327"/>
      <w:bookmarkEnd w:id="4328"/>
      <w:bookmarkEnd w:id="4329"/>
      <w:bookmarkEnd w:id="4330"/>
      <w:bookmarkEnd w:id="4331"/>
      <w:bookmarkEnd w:id="4332"/>
      <w:bookmarkEnd w:id="4333"/>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08A64120" w14:textId="75F66443"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34" w:name="_Toc11338787"/>
      <w:bookmarkStart w:id="4335" w:name="_Toc27585491"/>
      <w:bookmarkStart w:id="4336" w:name="_Toc36457497"/>
      <w:bookmarkStart w:id="4337" w:name="_Toc45028414"/>
      <w:bookmarkStart w:id="4338" w:name="_Toc45029249"/>
      <w:bookmarkStart w:id="4339" w:name="_Toc51868012"/>
      <w:bookmarkStart w:id="4340" w:name="_Toc82679421"/>
      <w:r w:rsidRPr="00B3056F">
        <w:t>6.4.6.2.5</w:t>
      </w:r>
      <w:r w:rsidRPr="00B3056F">
        <w:tab/>
        <w:t>Type: Report</w:t>
      </w:r>
      <w:bookmarkEnd w:id="4334"/>
      <w:bookmarkEnd w:id="4335"/>
      <w:bookmarkEnd w:id="4336"/>
      <w:bookmarkEnd w:id="4337"/>
      <w:bookmarkEnd w:id="4338"/>
      <w:bookmarkEnd w:id="4339"/>
      <w:bookmarkEnd w:id="4340"/>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0517A4">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0517A4">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0517A4">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0517A4">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0517A4">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0517A4">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0517A4">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0517A4">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0517A4">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41" w:name="_Toc11338788"/>
      <w:bookmarkStart w:id="4342" w:name="_Toc27585492"/>
      <w:bookmarkStart w:id="4343" w:name="_Toc36457498"/>
      <w:bookmarkStart w:id="4344" w:name="_Toc45028415"/>
      <w:bookmarkStart w:id="4345" w:name="_Toc45029250"/>
      <w:bookmarkStart w:id="4346" w:name="_Toc51868013"/>
      <w:bookmarkStart w:id="4347" w:name="_Toc82679422"/>
      <w:r w:rsidRPr="00B3056F">
        <w:lastRenderedPageBreak/>
        <w:t>6.4.6.2.6</w:t>
      </w:r>
      <w:r w:rsidRPr="00B3056F">
        <w:tab/>
        <w:t>Type: ReportingOptions</w:t>
      </w:r>
      <w:bookmarkEnd w:id="4341"/>
      <w:bookmarkEnd w:id="4342"/>
      <w:bookmarkEnd w:id="4343"/>
      <w:bookmarkEnd w:id="4344"/>
      <w:bookmarkEnd w:id="4345"/>
      <w:bookmarkEnd w:id="4346"/>
      <w:bookmarkEnd w:id="4347"/>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48" w:name="_Toc11338789"/>
      <w:bookmarkStart w:id="4349" w:name="_Toc27585493"/>
      <w:bookmarkStart w:id="4350" w:name="_Toc36457499"/>
      <w:bookmarkStart w:id="4351" w:name="_Toc45028416"/>
      <w:bookmarkStart w:id="4352" w:name="_Toc45029251"/>
      <w:bookmarkStart w:id="4353" w:name="_Toc51868014"/>
      <w:bookmarkStart w:id="4354" w:name="_Toc82679423"/>
      <w:r w:rsidRPr="00B3056F">
        <w:t>6.4.6.2.7</w:t>
      </w:r>
      <w:r w:rsidRPr="00B3056F">
        <w:tab/>
        <w:t>Type: ChangeOfSupiPeiAssociationReport</w:t>
      </w:r>
      <w:bookmarkEnd w:id="4348"/>
      <w:bookmarkEnd w:id="4349"/>
      <w:bookmarkEnd w:id="4350"/>
      <w:bookmarkEnd w:id="4351"/>
      <w:bookmarkEnd w:id="4352"/>
      <w:bookmarkEnd w:id="4353"/>
      <w:bookmarkEnd w:id="4354"/>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55" w:name="_Toc11338790"/>
      <w:bookmarkStart w:id="4356" w:name="_Toc27585494"/>
      <w:bookmarkStart w:id="4357" w:name="_Toc36457500"/>
      <w:bookmarkStart w:id="4358" w:name="_Toc45028417"/>
      <w:bookmarkStart w:id="4359" w:name="_Toc45029252"/>
      <w:bookmarkStart w:id="4360" w:name="_Toc51868015"/>
      <w:bookmarkStart w:id="4361" w:name="_Toc82679424"/>
      <w:r w:rsidRPr="00B3056F">
        <w:t>6.4.6.2.8</w:t>
      </w:r>
      <w:r w:rsidRPr="00B3056F">
        <w:tab/>
        <w:t>Type: RoamingStatusReport</w:t>
      </w:r>
      <w:bookmarkEnd w:id="4355"/>
      <w:bookmarkEnd w:id="4356"/>
      <w:bookmarkEnd w:id="4357"/>
      <w:bookmarkEnd w:id="4358"/>
      <w:bookmarkEnd w:id="4359"/>
      <w:bookmarkEnd w:id="4360"/>
      <w:bookmarkEnd w:id="4361"/>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62" w:name="_Toc11338791"/>
      <w:bookmarkStart w:id="4363" w:name="_Toc27585495"/>
      <w:bookmarkStart w:id="4364" w:name="_Toc36457501"/>
      <w:bookmarkStart w:id="4365" w:name="_Toc45028418"/>
      <w:bookmarkStart w:id="4366" w:name="_Toc45029253"/>
      <w:bookmarkStart w:id="4367" w:name="_Toc51868016"/>
      <w:bookmarkStart w:id="4368" w:name="_Toc82679425"/>
      <w:r w:rsidRPr="00B3056F">
        <w:lastRenderedPageBreak/>
        <w:t>6.4.6.2.9</w:t>
      </w:r>
      <w:r w:rsidRPr="00B3056F">
        <w:tab/>
        <w:t>Type: CreatedEeSubscription</w:t>
      </w:r>
      <w:bookmarkEnd w:id="4362"/>
      <w:bookmarkEnd w:id="4363"/>
      <w:bookmarkEnd w:id="4364"/>
      <w:bookmarkEnd w:id="4365"/>
      <w:bookmarkEnd w:id="4366"/>
      <w:bookmarkEnd w:id="4367"/>
      <w:bookmarkEnd w:id="4368"/>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8355960"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 and directly notified to the NF consumer, 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69" w:name="_Toc11338792"/>
      <w:bookmarkStart w:id="4370" w:name="_Toc27585496"/>
      <w:bookmarkStart w:id="4371" w:name="_Toc36457502"/>
      <w:bookmarkStart w:id="4372" w:name="_Toc45028419"/>
      <w:bookmarkStart w:id="4373" w:name="_Toc45029254"/>
      <w:bookmarkStart w:id="4374" w:name="_Toc51868017"/>
      <w:bookmarkStart w:id="4375" w:name="_Hlk524598209"/>
      <w:bookmarkStart w:id="4376" w:name="_Toc82679426"/>
      <w:r w:rsidRPr="00B3056F">
        <w:t>6.4.6.2.10</w:t>
      </w:r>
      <w:r w:rsidRPr="00B3056F">
        <w:tab/>
        <w:t>Type: LocationReportingConfiguration</w:t>
      </w:r>
      <w:bookmarkEnd w:id="4369"/>
      <w:bookmarkEnd w:id="4370"/>
      <w:bookmarkEnd w:id="4371"/>
      <w:bookmarkEnd w:id="4372"/>
      <w:bookmarkEnd w:id="4373"/>
      <w:bookmarkEnd w:id="4374"/>
      <w:bookmarkEnd w:id="437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77" w:name="_Toc11338793"/>
      <w:bookmarkStart w:id="4378" w:name="_Toc27585497"/>
      <w:bookmarkStart w:id="4379" w:name="_Toc36457503"/>
      <w:bookmarkStart w:id="4380" w:name="_Toc45028420"/>
      <w:bookmarkStart w:id="4381" w:name="_Toc45029255"/>
      <w:bookmarkStart w:id="4382" w:name="_Toc51868018"/>
      <w:bookmarkStart w:id="4383" w:name="_Toc82679427"/>
      <w:bookmarkEnd w:id="4375"/>
      <w:r w:rsidRPr="00B3056F">
        <w:t>6.4.6.2.11</w:t>
      </w:r>
      <w:r w:rsidRPr="00B3056F">
        <w:tab/>
      </w:r>
      <w:bookmarkStart w:id="4384" w:name="_Hlk6660641"/>
      <w:r w:rsidRPr="00B3056F">
        <w:t>Type: CnTypeChangeReport</w:t>
      </w:r>
      <w:bookmarkEnd w:id="4377"/>
      <w:bookmarkEnd w:id="4378"/>
      <w:bookmarkEnd w:id="4379"/>
      <w:bookmarkEnd w:id="4380"/>
      <w:bookmarkEnd w:id="4381"/>
      <w:bookmarkEnd w:id="4382"/>
      <w:bookmarkEnd w:id="438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4384"/>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85" w:name="_Toc27585498"/>
      <w:bookmarkStart w:id="4386" w:name="_Toc36457504"/>
      <w:bookmarkStart w:id="4387" w:name="_Toc45028421"/>
      <w:bookmarkStart w:id="4388" w:name="_Toc45029256"/>
      <w:bookmarkStart w:id="4389" w:name="_Toc51868019"/>
      <w:bookmarkStart w:id="4390" w:name="_Toc11338794"/>
      <w:bookmarkStart w:id="4391" w:name="_Toc82679428"/>
      <w:r w:rsidRPr="00B3056F">
        <w:lastRenderedPageBreak/>
        <w:t>6.4.6.2.12</w:t>
      </w:r>
      <w:r w:rsidRPr="00B3056F">
        <w:tab/>
        <w:t>Type: ReachabilityForSmsReport</w:t>
      </w:r>
      <w:bookmarkEnd w:id="4385"/>
      <w:bookmarkEnd w:id="4386"/>
      <w:bookmarkEnd w:id="4387"/>
      <w:bookmarkEnd w:id="4388"/>
      <w:bookmarkEnd w:id="4389"/>
      <w:bookmarkEnd w:id="4391"/>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92" w:name="_Toc27585499"/>
      <w:bookmarkStart w:id="4393" w:name="_Toc36457505"/>
      <w:bookmarkStart w:id="4394" w:name="_Toc45028422"/>
      <w:bookmarkStart w:id="4395" w:name="_Toc45029257"/>
      <w:bookmarkStart w:id="4396" w:name="_Toc51868020"/>
      <w:bookmarkStart w:id="4397" w:name="_Toc82679429"/>
      <w:r w:rsidRPr="00B3056F">
        <w:t>6.4.6.2.13</w:t>
      </w:r>
      <w:r w:rsidRPr="00B3056F">
        <w:tab/>
        <w:t>Type: DatalinkReportingConfiguration</w:t>
      </w:r>
      <w:bookmarkEnd w:id="4392"/>
      <w:bookmarkEnd w:id="4393"/>
      <w:bookmarkEnd w:id="4394"/>
      <w:bookmarkEnd w:id="4395"/>
      <w:bookmarkEnd w:id="4396"/>
      <w:bookmarkEnd w:id="4397"/>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98" w:name="_Toc36457506"/>
      <w:bookmarkStart w:id="4399" w:name="_Toc45028423"/>
      <w:bookmarkStart w:id="4400" w:name="_Toc45029258"/>
      <w:bookmarkStart w:id="4401" w:name="_Toc51868021"/>
      <w:bookmarkStart w:id="4402" w:name="_Toc27585500"/>
      <w:bookmarkStart w:id="4403" w:name="_Toc82679430"/>
      <w:r w:rsidRPr="00B3056F">
        <w:t>6.4.6.2.14</w:t>
      </w:r>
      <w:r w:rsidRPr="00B3056F">
        <w:tab/>
        <w:t xml:space="preserve">Type: </w:t>
      </w:r>
      <w:r w:rsidRPr="00B3056F">
        <w:rPr>
          <w:rFonts w:hint="eastAsia"/>
          <w:lang w:eastAsia="zh-CN"/>
        </w:rPr>
        <w:t>CmInfoReport</w:t>
      </w:r>
      <w:bookmarkEnd w:id="4398"/>
      <w:bookmarkEnd w:id="4399"/>
      <w:bookmarkEnd w:id="4400"/>
      <w:bookmarkEnd w:id="4401"/>
      <w:bookmarkEnd w:id="4403"/>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404" w:name="_Toc45028424"/>
      <w:bookmarkStart w:id="4405" w:name="_Toc45029259"/>
      <w:bookmarkStart w:id="4406" w:name="_Toc51868022"/>
      <w:bookmarkStart w:id="4407" w:name="_Toc36457507"/>
      <w:bookmarkStart w:id="4408" w:name="_Toc82679431"/>
      <w:r>
        <w:t>6.4.6.2.</w:t>
      </w:r>
      <w:r w:rsidR="00D20CE2">
        <w:t>15</w:t>
      </w:r>
      <w:r>
        <w:tab/>
        <w:t>Type: LossConnectivityCfg</w:t>
      </w:r>
      <w:bookmarkEnd w:id="4404"/>
      <w:bookmarkEnd w:id="4405"/>
      <w:bookmarkEnd w:id="4406"/>
      <w:bookmarkEnd w:id="4408"/>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409" w:name="_Toc45028425"/>
      <w:bookmarkStart w:id="4410" w:name="_Toc45029260"/>
      <w:bookmarkStart w:id="4411" w:name="_Toc51868023"/>
      <w:bookmarkStart w:id="4412" w:name="_Toc82679432"/>
      <w:r>
        <w:lastRenderedPageBreak/>
        <w:t>6.4.6.2.</w:t>
      </w:r>
      <w:r w:rsidR="00D60FFE">
        <w:t>16</w:t>
      </w:r>
      <w:r>
        <w:tab/>
        <w:t xml:space="preserve">Type: </w:t>
      </w:r>
      <w:r w:rsidRPr="000D000E">
        <w:t>PduSessionStatusCfg</w:t>
      </w:r>
      <w:bookmarkEnd w:id="4412"/>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413" w:name="_Toc67682020"/>
      <w:bookmarkStart w:id="4414" w:name="_Toc74945033"/>
      <w:bookmarkStart w:id="4415" w:name="_Toc82679433"/>
      <w:r w:rsidRPr="00B3056F">
        <w:t>6.4.6.2.</w:t>
      </w:r>
      <w:r w:rsidR="00A66FD9">
        <w:t>17</w:t>
      </w:r>
      <w:r w:rsidRPr="00B3056F">
        <w:tab/>
        <w:t xml:space="preserve">Type: </w:t>
      </w:r>
      <w:bookmarkEnd w:id="4413"/>
      <w:bookmarkEnd w:id="4414"/>
      <w:r>
        <w:t>LossConnectivityReport</w:t>
      </w:r>
      <w:bookmarkEnd w:id="4415"/>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0517A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0517A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0517A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0517A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0517A4">
            <w:pPr>
              <w:pStyle w:val="TAH"/>
              <w:rPr>
                <w:rFonts w:cs="Arial"/>
                <w:szCs w:val="18"/>
              </w:rPr>
            </w:pPr>
            <w:r w:rsidRPr="00B3056F">
              <w:rPr>
                <w:rFonts w:cs="Arial"/>
                <w:szCs w:val="18"/>
              </w:rPr>
              <w:t>Description</w:t>
            </w:r>
          </w:p>
        </w:tc>
      </w:tr>
      <w:tr w:rsidR="00AE5CCC" w:rsidRPr="00B3056F" w14:paraId="735D130F"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0517A4">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0517A4">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0517A4">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0517A4">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0517A4">
            <w:pPr>
              <w:pStyle w:val="TAL"/>
              <w:rPr>
                <w:rFonts w:cs="Arial"/>
                <w:szCs w:val="18"/>
              </w:rPr>
            </w:pPr>
            <w:r>
              <w:rPr>
                <w:rFonts w:cs="Arial"/>
                <w:szCs w:val="18"/>
              </w:rPr>
              <w:t>Describes the reason for loss of connectivity.</w:t>
            </w:r>
          </w:p>
          <w:p w14:paraId="419B06B5" w14:textId="77777777" w:rsidR="00AE5CCC" w:rsidRPr="00B3056F" w:rsidRDefault="00AE5CCC" w:rsidP="000517A4">
            <w:pPr>
              <w:pStyle w:val="TAL"/>
              <w:rPr>
                <w:rFonts w:cs="Arial"/>
                <w:szCs w:val="18"/>
              </w:rPr>
            </w:pPr>
          </w:p>
        </w:tc>
      </w:tr>
    </w:tbl>
    <w:p w14:paraId="54B12753" w14:textId="77777777" w:rsidR="00AE5CCC" w:rsidRPr="00A576F4" w:rsidRDefault="00AE5CCC" w:rsidP="00AE5CCC">
      <w:pPr>
        <w:rPr>
          <w:b/>
          <w:bCs/>
          <w:color w:val="FF0000"/>
          <w:lang w:eastAsia="zh-CN"/>
        </w:rPr>
      </w:pPr>
    </w:p>
    <w:p w14:paraId="1887EA03" w14:textId="057C9F53" w:rsidR="00AE5CCC" w:rsidRPr="00B3056F" w:rsidRDefault="00AE5CCC" w:rsidP="00AE5CCC">
      <w:pPr>
        <w:pStyle w:val="Heading5"/>
      </w:pPr>
      <w:bookmarkStart w:id="4416" w:name="_Toc82679434"/>
      <w:r w:rsidRPr="00B3056F">
        <w:t>6.4.6.2.</w:t>
      </w:r>
      <w:r w:rsidR="00A66FD9">
        <w:t>18</w:t>
      </w:r>
      <w:r w:rsidRPr="00B3056F">
        <w:tab/>
        <w:t xml:space="preserve">Type: </w:t>
      </w:r>
      <w:r>
        <w:t>LocationReport</w:t>
      </w:r>
      <w:bookmarkEnd w:id="4416"/>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0517A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0517A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0517A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0517A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0517A4">
            <w:pPr>
              <w:pStyle w:val="TAH"/>
              <w:rPr>
                <w:rFonts w:cs="Arial"/>
                <w:szCs w:val="18"/>
              </w:rPr>
            </w:pPr>
            <w:r w:rsidRPr="00B3056F">
              <w:rPr>
                <w:rFonts w:cs="Arial"/>
                <w:szCs w:val="18"/>
              </w:rPr>
              <w:t>Description</w:t>
            </w:r>
          </w:p>
        </w:tc>
      </w:tr>
      <w:tr w:rsidR="00AE5CCC" w:rsidRPr="00B3056F" w14:paraId="6F3438E0"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0517A4">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0517A4">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0517A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0517A4">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0517A4">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0517A4">
            <w:pPr>
              <w:pStyle w:val="TAL"/>
              <w:rPr>
                <w:rFonts w:cs="Arial"/>
                <w:szCs w:val="18"/>
              </w:rPr>
            </w:pPr>
          </w:p>
        </w:tc>
      </w:tr>
    </w:tbl>
    <w:p w14:paraId="4176EC93" w14:textId="77777777" w:rsidR="00AE5CCC" w:rsidRPr="00A576F4" w:rsidRDefault="00AE5CCC" w:rsidP="00AE5CCC">
      <w:pPr>
        <w:rPr>
          <w:b/>
          <w:bCs/>
          <w:color w:val="FF0000"/>
          <w:lang w:eastAsia="zh-CN"/>
        </w:rPr>
      </w:pPr>
    </w:p>
    <w:p w14:paraId="6B13A192" w14:textId="25138C49" w:rsidR="00AE5CCC" w:rsidRPr="00B3056F" w:rsidRDefault="00AE5CCC" w:rsidP="00AE5CCC">
      <w:pPr>
        <w:pStyle w:val="Heading5"/>
      </w:pPr>
      <w:bookmarkStart w:id="4417" w:name="_Toc82679435"/>
      <w:r w:rsidRPr="00B3056F">
        <w:t>6.4.6.2.</w:t>
      </w:r>
      <w:r w:rsidR="00A66FD9">
        <w:t>19</w:t>
      </w:r>
      <w:r w:rsidRPr="00B3056F">
        <w:tab/>
        <w:t xml:space="preserve">Type: </w:t>
      </w:r>
      <w:r>
        <w:t>PdnConnectivityStatReport</w:t>
      </w:r>
      <w:bookmarkEnd w:id="4417"/>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0517A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0517A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0517A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0517A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0517A4">
            <w:pPr>
              <w:pStyle w:val="TAH"/>
              <w:rPr>
                <w:rFonts w:cs="Arial"/>
                <w:szCs w:val="18"/>
              </w:rPr>
            </w:pPr>
            <w:r w:rsidRPr="00B3056F">
              <w:rPr>
                <w:rFonts w:cs="Arial"/>
                <w:szCs w:val="18"/>
              </w:rPr>
              <w:t>Description</w:t>
            </w:r>
          </w:p>
        </w:tc>
      </w:tr>
      <w:tr w:rsidR="00AE5CCC" w:rsidRPr="00B3056F" w14:paraId="55103B9B"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0517A4">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0517A4">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0517A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0517A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0517A4">
            <w:pPr>
              <w:pStyle w:val="TAL"/>
              <w:rPr>
                <w:rFonts w:cs="Arial"/>
                <w:szCs w:val="18"/>
              </w:rPr>
            </w:pPr>
            <w:r>
              <w:t>PDN Connectivity Status</w:t>
            </w:r>
          </w:p>
        </w:tc>
      </w:tr>
      <w:tr w:rsidR="00AE5CCC" w:rsidRPr="00B3056F" w14:paraId="0988D436"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0517A4">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0517A4">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0517A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0517A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0517A4">
            <w:pPr>
              <w:pStyle w:val="TAL"/>
            </w:pPr>
            <w:r>
              <w:t>DNN/APN of the PDN connectivity</w:t>
            </w:r>
          </w:p>
        </w:tc>
      </w:tr>
      <w:tr w:rsidR="00AE5CCC" w:rsidRPr="00B3056F" w14:paraId="4A2F02E8"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0517A4">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0517A4">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0517A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0517A4">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0517A4">
            <w:pPr>
              <w:pStyle w:val="TAL"/>
              <w:rPr>
                <w:noProof/>
              </w:rPr>
            </w:pPr>
            <w:r>
              <w:rPr>
                <w:noProof/>
              </w:rPr>
              <w:t>PDU session ID.</w:t>
            </w:r>
          </w:p>
        </w:tc>
      </w:tr>
      <w:tr w:rsidR="00AE5CCC" w:rsidRPr="006A7EE2" w14:paraId="4D2F11E3"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0517A4">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0517A4">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0517A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0517A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0517A4">
            <w:pPr>
              <w:pStyle w:val="TAL"/>
              <w:rPr>
                <w:rFonts w:cs="Arial"/>
                <w:szCs w:val="18"/>
              </w:rPr>
            </w:pPr>
            <w:r>
              <w:rPr>
                <w:noProof/>
              </w:rPr>
              <w:t>IPv4 address.</w:t>
            </w:r>
          </w:p>
        </w:tc>
      </w:tr>
      <w:tr w:rsidR="00AE5CCC" w:rsidRPr="006A7EE2" w14:paraId="466358B4"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0517A4">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0517A4">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0517A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0517A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0517A4">
            <w:pPr>
              <w:pStyle w:val="TAL"/>
              <w:rPr>
                <w:rFonts w:cs="Arial"/>
                <w:szCs w:val="18"/>
              </w:rPr>
            </w:pPr>
            <w:r>
              <w:rPr>
                <w:noProof/>
              </w:rPr>
              <w:t>IPv6 prefixes.</w:t>
            </w:r>
          </w:p>
        </w:tc>
      </w:tr>
      <w:tr w:rsidR="00AE5CCC" w:rsidRPr="006A7EE2" w14:paraId="0CF79B52"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0517A4">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0517A4">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0517A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0517A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0517A4">
            <w:pPr>
              <w:pStyle w:val="TAL"/>
              <w:rPr>
                <w:rFonts w:cs="Arial"/>
                <w:szCs w:val="18"/>
              </w:rPr>
            </w:pPr>
            <w:r>
              <w:rPr>
                <w:noProof/>
              </w:rPr>
              <w:t>IPv6 addresses.</w:t>
            </w:r>
          </w:p>
        </w:tc>
      </w:tr>
      <w:tr w:rsidR="00AE5CCC" w:rsidRPr="006A7EE2" w14:paraId="4C1FA074" w14:textId="77777777" w:rsidTr="000517A4">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0517A4">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0517A4">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0517A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0517A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0517A4">
            <w:pPr>
              <w:pStyle w:val="TAL"/>
              <w:rPr>
                <w:rFonts w:cs="Arial"/>
                <w:szCs w:val="18"/>
              </w:rPr>
            </w:pPr>
            <w:r>
              <w:rPr>
                <w:noProof/>
              </w:rPr>
              <w:t>PDU session type.</w:t>
            </w:r>
          </w:p>
        </w:tc>
      </w:tr>
    </w:tbl>
    <w:p w14:paraId="4F1A4367" w14:textId="77777777" w:rsidR="00EF45DA" w:rsidRPr="00B3056F" w:rsidRDefault="00EF45DA" w:rsidP="00EF45DA">
      <w:pPr>
        <w:pStyle w:val="Heading4"/>
        <w:rPr>
          <w:lang w:val="en-US"/>
        </w:rPr>
      </w:pPr>
      <w:bookmarkStart w:id="4418" w:name="_Toc82679436"/>
      <w:r w:rsidRPr="00B3056F">
        <w:rPr>
          <w:lang w:val="en-US"/>
        </w:rPr>
        <w:t>6.4.6.3</w:t>
      </w:r>
      <w:r w:rsidRPr="00B3056F">
        <w:rPr>
          <w:lang w:val="en-US"/>
        </w:rPr>
        <w:tab/>
        <w:t>Simple data types and enumerations</w:t>
      </w:r>
      <w:bookmarkEnd w:id="4390"/>
      <w:bookmarkEnd w:id="4402"/>
      <w:bookmarkEnd w:id="4407"/>
      <w:bookmarkEnd w:id="4409"/>
      <w:bookmarkEnd w:id="4410"/>
      <w:bookmarkEnd w:id="4411"/>
      <w:bookmarkEnd w:id="4418"/>
    </w:p>
    <w:p w14:paraId="3D98AD4C" w14:textId="77777777" w:rsidR="00EF45DA" w:rsidRPr="00B3056F" w:rsidRDefault="00EF45DA" w:rsidP="00EF45DA">
      <w:pPr>
        <w:pStyle w:val="Heading5"/>
      </w:pPr>
      <w:bookmarkStart w:id="4419" w:name="_Toc11338795"/>
      <w:bookmarkStart w:id="4420" w:name="_Toc27585501"/>
      <w:bookmarkStart w:id="4421" w:name="_Toc36457508"/>
      <w:bookmarkStart w:id="4422" w:name="_Toc45028426"/>
      <w:bookmarkStart w:id="4423" w:name="_Toc45029261"/>
      <w:bookmarkStart w:id="4424" w:name="_Toc51868024"/>
      <w:bookmarkStart w:id="4425" w:name="_Toc82679437"/>
      <w:r w:rsidRPr="00B3056F">
        <w:t>6.4.6.3.1</w:t>
      </w:r>
      <w:r w:rsidRPr="00B3056F">
        <w:tab/>
        <w:t>Introduction</w:t>
      </w:r>
      <w:bookmarkEnd w:id="4419"/>
      <w:bookmarkEnd w:id="4420"/>
      <w:bookmarkEnd w:id="4421"/>
      <w:bookmarkEnd w:id="4422"/>
      <w:bookmarkEnd w:id="4423"/>
      <w:bookmarkEnd w:id="4424"/>
      <w:bookmarkEnd w:id="4425"/>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426" w:name="_Toc11338796"/>
      <w:bookmarkStart w:id="4427" w:name="_Toc27585502"/>
      <w:bookmarkStart w:id="4428" w:name="_Toc36457509"/>
      <w:bookmarkStart w:id="4429" w:name="_Toc45028427"/>
      <w:bookmarkStart w:id="4430" w:name="_Toc45029262"/>
      <w:bookmarkStart w:id="4431" w:name="_Toc51868025"/>
      <w:bookmarkStart w:id="4432" w:name="_Toc82679438"/>
      <w:r w:rsidRPr="00B3056F">
        <w:t>6.4.6.3.2</w:t>
      </w:r>
      <w:r w:rsidRPr="00B3056F">
        <w:tab/>
        <w:t>Simple data types</w:t>
      </w:r>
      <w:bookmarkEnd w:id="4426"/>
      <w:bookmarkEnd w:id="4427"/>
      <w:bookmarkEnd w:id="4428"/>
      <w:bookmarkEnd w:id="4429"/>
      <w:bookmarkEnd w:id="4430"/>
      <w:bookmarkEnd w:id="4431"/>
      <w:bookmarkEnd w:id="4432"/>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lastRenderedPageBreak/>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3F70CCA7" w:rsidR="00A20A24" w:rsidRDefault="00EF45DA" w:rsidP="00A20A24">
            <w:pPr>
              <w:pStyle w:val="TAL"/>
            </w:pPr>
            <w:r w:rsidRPr="00B3056F">
              <w:t>ReferenceId is used as key in a map of MonitoringConfigurations; see clause 6.4.6.2.2.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33" w:name="_Toc11338797"/>
      <w:bookmarkStart w:id="4434" w:name="_Toc27585503"/>
      <w:bookmarkStart w:id="4435" w:name="_Toc36457510"/>
      <w:bookmarkStart w:id="4436" w:name="_Toc45028428"/>
      <w:bookmarkStart w:id="4437" w:name="_Toc45029263"/>
      <w:bookmarkStart w:id="4438" w:name="_Toc51868026"/>
      <w:bookmarkStart w:id="4439" w:name="_Toc82679439"/>
      <w:r w:rsidRPr="00B3056F">
        <w:t>6.4.6.3.3</w:t>
      </w:r>
      <w:r w:rsidRPr="00B3056F">
        <w:tab/>
        <w:t>Enumeration: EventType</w:t>
      </w:r>
      <w:bookmarkEnd w:id="4433"/>
      <w:bookmarkEnd w:id="4434"/>
      <w:bookmarkEnd w:id="4435"/>
      <w:bookmarkEnd w:id="4436"/>
      <w:bookmarkEnd w:id="4437"/>
      <w:bookmarkEnd w:id="4438"/>
      <w:bookmarkEnd w:id="4439"/>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40" w:name="_Toc11338798"/>
      <w:bookmarkStart w:id="4441" w:name="_Toc27585504"/>
      <w:bookmarkStart w:id="4442" w:name="_Toc36457511"/>
      <w:bookmarkStart w:id="4443" w:name="_Toc45028429"/>
      <w:bookmarkStart w:id="4444" w:name="_Toc45029264"/>
      <w:bookmarkStart w:id="4445" w:name="_Toc51868027"/>
      <w:bookmarkStart w:id="4446" w:name="_Toc82679440"/>
      <w:r w:rsidRPr="00B3056F">
        <w:lastRenderedPageBreak/>
        <w:t>6.4.6.3.4</w:t>
      </w:r>
      <w:r w:rsidRPr="00B3056F">
        <w:tab/>
        <w:t>Enumeration: LocationAccuracy</w:t>
      </w:r>
      <w:bookmarkEnd w:id="4440"/>
      <w:bookmarkEnd w:id="4441"/>
      <w:bookmarkEnd w:id="4442"/>
      <w:bookmarkEnd w:id="4443"/>
      <w:bookmarkEnd w:id="4444"/>
      <w:bookmarkEnd w:id="4445"/>
      <w:bookmarkEnd w:id="4446"/>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47" w:name="_Toc11338799"/>
      <w:bookmarkStart w:id="4448" w:name="_Toc27585505"/>
      <w:bookmarkStart w:id="4449" w:name="_Toc36457512"/>
      <w:bookmarkStart w:id="4450" w:name="_Toc45028430"/>
      <w:bookmarkStart w:id="4451" w:name="_Toc45029265"/>
      <w:bookmarkStart w:id="4452" w:name="_Toc51868028"/>
      <w:bookmarkStart w:id="4453" w:name="_Toc82679441"/>
      <w:r w:rsidRPr="00B3056F">
        <w:t>6.4.6.3.5</w:t>
      </w:r>
      <w:r w:rsidRPr="00B3056F">
        <w:tab/>
      </w:r>
      <w:bookmarkStart w:id="4454" w:name="_Hlk6660680"/>
      <w:r w:rsidRPr="00B3056F">
        <w:t>Enumeration: CnType</w:t>
      </w:r>
      <w:bookmarkEnd w:id="4447"/>
      <w:bookmarkEnd w:id="4448"/>
      <w:bookmarkEnd w:id="4449"/>
      <w:bookmarkEnd w:id="4450"/>
      <w:bookmarkEnd w:id="4451"/>
      <w:bookmarkEnd w:id="4452"/>
      <w:bookmarkEnd w:id="4453"/>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4454"/>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55" w:name="_Toc27585506"/>
      <w:bookmarkStart w:id="4456" w:name="_Toc36457513"/>
      <w:bookmarkStart w:id="4457" w:name="_Toc45028431"/>
      <w:bookmarkStart w:id="4458" w:name="_Toc45029266"/>
      <w:bookmarkStart w:id="4459" w:name="_Toc51868029"/>
      <w:bookmarkStart w:id="4460" w:name="_Toc11338800"/>
      <w:bookmarkStart w:id="4461" w:name="_Toc82679442"/>
      <w:r w:rsidRPr="00B3056F">
        <w:t>6.4.6.3.6</w:t>
      </w:r>
      <w:r w:rsidRPr="00B3056F">
        <w:tab/>
        <w:t xml:space="preserve">Enumeration: </w:t>
      </w:r>
      <w:r w:rsidRPr="00B3056F">
        <w:rPr>
          <w:sz w:val="20"/>
          <w:lang w:eastAsia="zh-CN"/>
        </w:rPr>
        <w:t>AssociationType</w:t>
      </w:r>
      <w:bookmarkEnd w:id="4455"/>
      <w:bookmarkEnd w:id="4456"/>
      <w:bookmarkEnd w:id="4457"/>
      <w:bookmarkEnd w:id="4458"/>
      <w:bookmarkEnd w:id="4459"/>
      <w:bookmarkEnd w:id="4461"/>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62" w:name="_Toc27585507"/>
      <w:bookmarkStart w:id="4463" w:name="_Toc36457514"/>
      <w:bookmarkStart w:id="4464" w:name="_Toc45028432"/>
      <w:bookmarkStart w:id="4465" w:name="_Toc45029267"/>
      <w:bookmarkStart w:id="4466" w:name="_Toc51868030"/>
      <w:bookmarkStart w:id="4467" w:name="_Toc82679443"/>
      <w:r w:rsidRPr="00B3056F">
        <w:t>6.4.6.3.7</w:t>
      </w:r>
      <w:r w:rsidRPr="00B3056F">
        <w:tab/>
        <w:t xml:space="preserve">Enumeration: </w:t>
      </w:r>
      <w:r w:rsidRPr="00B3056F">
        <w:rPr>
          <w:rFonts w:hint="eastAsia"/>
          <w:lang w:eastAsia="zh-CN"/>
        </w:rPr>
        <w:t>EventReportMode</w:t>
      </w:r>
      <w:bookmarkEnd w:id="4462"/>
      <w:bookmarkEnd w:id="4463"/>
      <w:bookmarkEnd w:id="4464"/>
      <w:bookmarkEnd w:id="4465"/>
      <w:bookmarkEnd w:id="4466"/>
      <w:bookmarkEnd w:id="4467"/>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68" w:name="_Toc27585508"/>
      <w:bookmarkStart w:id="4469" w:name="_Toc36457515"/>
      <w:bookmarkStart w:id="4470" w:name="_Toc45028433"/>
      <w:bookmarkStart w:id="4471" w:name="_Toc45029268"/>
      <w:bookmarkStart w:id="4472" w:name="_Toc51868031"/>
      <w:bookmarkStart w:id="4473" w:name="_Toc82679444"/>
      <w:r w:rsidRPr="00B3056F">
        <w:t>6.4.6.3.</w:t>
      </w:r>
      <w:r w:rsidR="00547702">
        <w:t>8</w:t>
      </w:r>
      <w:r w:rsidRPr="00B3056F">
        <w:tab/>
        <w:t xml:space="preserve">Enumeration: </w:t>
      </w:r>
      <w:r>
        <w:t>ReachabilityForSmsConfiguration</w:t>
      </w:r>
      <w:bookmarkEnd w:id="4473"/>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474" w:name="_Toc67682039"/>
      <w:bookmarkStart w:id="4475" w:name="_Toc74945052"/>
      <w:bookmarkStart w:id="4476" w:name="_Toc82679445"/>
      <w:r>
        <w:lastRenderedPageBreak/>
        <w:t>6.4.6.3.</w:t>
      </w:r>
      <w:r w:rsidR="00A66FD9">
        <w:t>9</w:t>
      </w:r>
      <w:r>
        <w:tab/>
        <w:t xml:space="preserve">Enumeration: </w:t>
      </w:r>
      <w:bookmarkEnd w:id="4474"/>
      <w:bookmarkEnd w:id="4475"/>
      <w:r>
        <w:t>PdnConnectivityStatus</w:t>
      </w:r>
      <w:bookmarkEnd w:id="4476"/>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0517A4">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0517A4">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0517A4">
            <w:pPr>
              <w:pStyle w:val="TAH"/>
            </w:pPr>
            <w:r>
              <w:t>Description</w:t>
            </w:r>
          </w:p>
        </w:tc>
      </w:tr>
      <w:tr w:rsidR="00AE5CCC" w14:paraId="6A4A0680" w14:textId="77777777" w:rsidTr="000517A4">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0517A4">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0517A4">
            <w:pPr>
              <w:pStyle w:val="TAL"/>
            </w:pPr>
            <w:r>
              <w:t>PDN Connection established.</w:t>
            </w:r>
          </w:p>
        </w:tc>
      </w:tr>
      <w:tr w:rsidR="00AE5CCC" w14:paraId="1B40746B" w14:textId="77777777" w:rsidTr="000517A4">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0517A4">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0517A4">
            <w:pPr>
              <w:pStyle w:val="TAL"/>
            </w:pPr>
            <w:r>
              <w:t>PDN Connection released.</w:t>
            </w:r>
          </w:p>
        </w:tc>
      </w:tr>
    </w:tbl>
    <w:p w14:paraId="41CBDD8E" w14:textId="716D3277" w:rsidR="00EF45DA" w:rsidRPr="00B3056F" w:rsidRDefault="00EF45DA" w:rsidP="00EF45DA">
      <w:pPr>
        <w:pStyle w:val="Heading3"/>
      </w:pPr>
      <w:bookmarkStart w:id="4477" w:name="_Toc82679446"/>
      <w:r w:rsidRPr="00B3056F">
        <w:t>6.4.7</w:t>
      </w:r>
      <w:r w:rsidRPr="00B3056F">
        <w:tab/>
        <w:t>Error Handling</w:t>
      </w:r>
      <w:bookmarkEnd w:id="4460"/>
      <w:bookmarkEnd w:id="4468"/>
      <w:bookmarkEnd w:id="4469"/>
      <w:bookmarkEnd w:id="4470"/>
      <w:bookmarkEnd w:id="4471"/>
      <w:bookmarkEnd w:id="4472"/>
      <w:bookmarkEnd w:id="4477"/>
    </w:p>
    <w:p w14:paraId="44FF6854" w14:textId="77777777" w:rsidR="00EF45DA" w:rsidRPr="00B3056F" w:rsidRDefault="00EF45DA" w:rsidP="00EF45DA">
      <w:pPr>
        <w:pStyle w:val="Heading4"/>
      </w:pPr>
      <w:bookmarkStart w:id="4478" w:name="_Toc11338801"/>
      <w:bookmarkStart w:id="4479" w:name="_Toc27585509"/>
      <w:bookmarkStart w:id="4480" w:name="_Toc36457516"/>
      <w:bookmarkStart w:id="4481" w:name="_Toc45028434"/>
      <w:bookmarkStart w:id="4482" w:name="_Toc45029269"/>
      <w:bookmarkStart w:id="4483" w:name="_Toc51868032"/>
      <w:bookmarkStart w:id="4484" w:name="_Toc82679447"/>
      <w:r w:rsidRPr="00B3056F">
        <w:t>6.4.7.1</w:t>
      </w:r>
      <w:r w:rsidRPr="00B3056F">
        <w:tab/>
        <w:t>General</w:t>
      </w:r>
      <w:bookmarkEnd w:id="4478"/>
      <w:bookmarkEnd w:id="4479"/>
      <w:bookmarkEnd w:id="4480"/>
      <w:bookmarkEnd w:id="4481"/>
      <w:bookmarkEnd w:id="4482"/>
      <w:bookmarkEnd w:id="4483"/>
      <w:bookmarkEnd w:id="4484"/>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85" w:name="_Toc11338802"/>
      <w:bookmarkStart w:id="4486" w:name="_Toc27585510"/>
      <w:bookmarkStart w:id="4487" w:name="_Toc36457517"/>
      <w:bookmarkStart w:id="4488" w:name="_Toc45028435"/>
      <w:bookmarkStart w:id="4489" w:name="_Toc45029270"/>
      <w:bookmarkStart w:id="4490" w:name="_Toc51868033"/>
      <w:bookmarkStart w:id="4491" w:name="_Toc82679448"/>
      <w:r w:rsidRPr="00B3056F">
        <w:t>6.4.7.2</w:t>
      </w:r>
      <w:r w:rsidRPr="00B3056F">
        <w:tab/>
        <w:t>Protocol Errors</w:t>
      </w:r>
      <w:bookmarkEnd w:id="4485"/>
      <w:bookmarkEnd w:id="4486"/>
      <w:bookmarkEnd w:id="4487"/>
      <w:bookmarkEnd w:id="4488"/>
      <w:bookmarkEnd w:id="4489"/>
      <w:bookmarkEnd w:id="4490"/>
      <w:bookmarkEnd w:id="4491"/>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4492" w:name="_Toc11338803"/>
      <w:bookmarkStart w:id="4493" w:name="_Toc27585511"/>
      <w:bookmarkStart w:id="4494" w:name="_Toc36457518"/>
      <w:bookmarkStart w:id="4495" w:name="_Toc45028436"/>
      <w:bookmarkStart w:id="4496" w:name="_Toc45029271"/>
      <w:bookmarkStart w:id="4497" w:name="_Toc51868034"/>
      <w:bookmarkStart w:id="4498" w:name="_Toc82679449"/>
      <w:r w:rsidRPr="00B3056F">
        <w:t>6.4.7.3</w:t>
      </w:r>
      <w:r w:rsidRPr="00B3056F">
        <w:tab/>
        <w:t>Application Errors</w:t>
      </w:r>
      <w:bookmarkEnd w:id="4492"/>
      <w:bookmarkEnd w:id="4493"/>
      <w:bookmarkEnd w:id="4494"/>
      <w:bookmarkEnd w:id="4495"/>
      <w:bookmarkEnd w:id="4496"/>
      <w:bookmarkEnd w:id="4497"/>
      <w:bookmarkEnd w:id="4498"/>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99" w:name="_Toc11338804"/>
      <w:bookmarkStart w:id="4500" w:name="_Toc27585512"/>
      <w:bookmarkStart w:id="4501" w:name="_Toc36457519"/>
      <w:bookmarkStart w:id="4502" w:name="_Toc45028437"/>
      <w:bookmarkStart w:id="4503" w:name="_Toc45029272"/>
      <w:bookmarkStart w:id="4504" w:name="_Toc51868035"/>
      <w:bookmarkStart w:id="4505" w:name="_Toc82679450"/>
      <w:r w:rsidRPr="00B3056F">
        <w:lastRenderedPageBreak/>
        <w:t>6.4.8</w:t>
      </w:r>
      <w:r w:rsidRPr="00B3056F">
        <w:tab/>
        <w:t>Feature Negotiation</w:t>
      </w:r>
      <w:bookmarkEnd w:id="4499"/>
      <w:bookmarkEnd w:id="4500"/>
      <w:bookmarkEnd w:id="4501"/>
      <w:bookmarkEnd w:id="4502"/>
      <w:bookmarkEnd w:id="4503"/>
      <w:bookmarkEnd w:id="4504"/>
      <w:bookmarkEnd w:id="4505"/>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506" w:name="_Toc11338805"/>
      <w:bookmarkStart w:id="4507" w:name="_Toc27585513"/>
      <w:bookmarkStart w:id="4508" w:name="_Toc36457520"/>
      <w:bookmarkStart w:id="4509" w:name="_Toc45028438"/>
      <w:bookmarkStart w:id="4510" w:name="_Toc45029273"/>
      <w:bookmarkStart w:id="4511" w:name="_Toc51868036"/>
      <w:bookmarkStart w:id="4512" w:name="_Toc82679451"/>
      <w:r w:rsidRPr="00B3056F">
        <w:rPr>
          <w:lang w:val="en-US"/>
        </w:rPr>
        <w:t>6.4.9</w:t>
      </w:r>
      <w:r w:rsidRPr="00B3056F">
        <w:rPr>
          <w:lang w:val="en-US"/>
        </w:rPr>
        <w:tab/>
        <w:t>Security</w:t>
      </w:r>
      <w:bookmarkEnd w:id="4506"/>
      <w:bookmarkEnd w:id="4507"/>
      <w:bookmarkEnd w:id="4508"/>
      <w:bookmarkEnd w:id="4509"/>
      <w:bookmarkEnd w:id="4510"/>
      <w:bookmarkEnd w:id="4511"/>
      <w:bookmarkEnd w:id="4512"/>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513" w:name="_Toc11338806"/>
      <w:bookmarkStart w:id="4514" w:name="_Toc27585514"/>
      <w:bookmarkStart w:id="4515" w:name="_Toc36457521"/>
      <w:bookmarkStart w:id="4516" w:name="_Toc45028439"/>
      <w:bookmarkStart w:id="4517" w:name="_Toc45029274"/>
      <w:bookmarkStart w:id="4518" w:name="_Toc51868037"/>
      <w:bookmarkStart w:id="4519" w:name="_Toc82679452"/>
      <w:r w:rsidRPr="00B3056F">
        <w:t>6.5</w:t>
      </w:r>
      <w:r w:rsidRPr="00B3056F">
        <w:tab/>
        <w:t>Nudm_ParameterProvision Service API</w:t>
      </w:r>
      <w:bookmarkEnd w:id="4513"/>
      <w:bookmarkEnd w:id="4514"/>
      <w:bookmarkEnd w:id="4515"/>
      <w:bookmarkEnd w:id="4516"/>
      <w:bookmarkEnd w:id="4517"/>
      <w:bookmarkEnd w:id="4518"/>
      <w:bookmarkEnd w:id="4519"/>
    </w:p>
    <w:p w14:paraId="52107D2D" w14:textId="77777777" w:rsidR="00EF45DA" w:rsidRPr="00B3056F" w:rsidRDefault="00EF45DA" w:rsidP="00EF45DA">
      <w:pPr>
        <w:pStyle w:val="Heading3"/>
      </w:pPr>
      <w:bookmarkStart w:id="4520" w:name="_Toc11338807"/>
      <w:bookmarkStart w:id="4521" w:name="_Toc27585515"/>
      <w:bookmarkStart w:id="4522" w:name="_Toc36457522"/>
      <w:bookmarkStart w:id="4523" w:name="_Toc45028440"/>
      <w:bookmarkStart w:id="4524" w:name="_Toc45029275"/>
      <w:bookmarkStart w:id="4525" w:name="_Toc51868038"/>
      <w:bookmarkStart w:id="4526" w:name="_Toc82679453"/>
      <w:r w:rsidRPr="00B3056F">
        <w:t>6.5.1</w:t>
      </w:r>
      <w:r w:rsidRPr="00B3056F">
        <w:tab/>
        <w:t>API URI</w:t>
      </w:r>
      <w:bookmarkEnd w:id="4520"/>
      <w:bookmarkEnd w:id="4521"/>
      <w:bookmarkEnd w:id="4522"/>
      <w:bookmarkEnd w:id="4523"/>
      <w:bookmarkEnd w:id="4524"/>
      <w:bookmarkEnd w:id="4525"/>
      <w:bookmarkEnd w:id="4526"/>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527" w:name="_Toc11338808"/>
      <w:bookmarkStart w:id="4528" w:name="_Toc27585516"/>
      <w:bookmarkStart w:id="4529" w:name="_Toc36457523"/>
      <w:bookmarkStart w:id="4530" w:name="_Toc45028441"/>
      <w:bookmarkStart w:id="4531" w:name="_Toc45029276"/>
      <w:bookmarkStart w:id="4532" w:name="_Toc51868039"/>
      <w:bookmarkStart w:id="4533" w:name="_Toc82679454"/>
      <w:r w:rsidRPr="00B3056F">
        <w:t>6.5.2</w:t>
      </w:r>
      <w:r w:rsidRPr="00B3056F">
        <w:tab/>
        <w:t>Usage of HTTP</w:t>
      </w:r>
      <w:bookmarkEnd w:id="4527"/>
      <w:bookmarkEnd w:id="4528"/>
      <w:bookmarkEnd w:id="4529"/>
      <w:bookmarkEnd w:id="4530"/>
      <w:bookmarkEnd w:id="4531"/>
      <w:bookmarkEnd w:id="4532"/>
      <w:bookmarkEnd w:id="4533"/>
    </w:p>
    <w:p w14:paraId="20E98EAA" w14:textId="77777777" w:rsidR="00EF45DA" w:rsidRPr="00B3056F" w:rsidRDefault="00EF45DA" w:rsidP="00EF45DA">
      <w:pPr>
        <w:pStyle w:val="Heading4"/>
      </w:pPr>
      <w:bookmarkStart w:id="4534" w:name="_Toc11338809"/>
      <w:bookmarkStart w:id="4535" w:name="_Toc27585517"/>
      <w:bookmarkStart w:id="4536" w:name="_Toc36457524"/>
      <w:bookmarkStart w:id="4537" w:name="_Toc45028442"/>
      <w:bookmarkStart w:id="4538" w:name="_Toc45029277"/>
      <w:bookmarkStart w:id="4539" w:name="_Toc51868040"/>
      <w:bookmarkStart w:id="4540" w:name="_Toc82679455"/>
      <w:r w:rsidRPr="00B3056F">
        <w:t>6.5.2.1</w:t>
      </w:r>
      <w:r w:rsidRPr="00B3056F">
        <w:tab/>
        <w:t>General</w:t>
      </w:r>
      <w:bookmarkEnd w:id="4534"/>
      <w:bookmarkEnd w:id="4535"/>
      <w:bookmarkEnd w:id="4536"/>
      <w:bookmarkEnd w:id="4537"/>
      <w:bookmarkEnd w:id="4538"/>
      <w:bookmarkEnd w:id="4539"/>
      <w:bookmarkEnd w:id="4540"/>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541" w:name="_Toc11338810"/>
      <w:bookmarkStart w:id="4542" w:name="_Toc27585518"/>
      <w:bookmarkStart w:id="4543" w:name="_Toc36457525"/>
      <w:bookmarkStart w:id="4544" w:name="_Toc45028443"/>
      <w:bookmarkStart w:id="4545" w:name="_Toc45029278"/>
      <w:bookmarkStart w:id="4546" w:name="_Toc51868041"/>
      <w:bookmarkStart w:id="4547" w:name="_Toc82679456"/>
      <w:r w:rsidRPr="00B3056F">
        <w:t>6.5.2.2</w:t>
      </w:r>
      <w:r w:rsidRPr="00B3056F">
        <w:tab/>
        <w:t>HTTP standard headers</w:t>
      </w:r>
      <w:bookmarkEnd w:id="4541"/>
      <w:bookmarkEnd w:id="4542"/>
      <w:bookmarkEnd w:id="4543"/>
      <w:bookmarkEnd w:id="4544"/>
      <w:bookmarkEnd w:id="4545"/>
      <w:bookmarkEnd w:id="4546"/>
      <w:bookmarkEnd w:id="4547"/>
    </w:p>
    <w:p w14:paraId="6E0F713A" w14:textId="77777777" w:rsidR="00EF45DA" w:rsidRPr="00B3056F" w:rsidRDefault="00EF45DA" w:rsidP="00EF45DA">
      <w:pPr>
        <w:pStyle w:val="Heading5"/>
        <w:rPr>
          <w:lang w:eastAsia="zh-CN"/>
        </w:rPr>
      </w:pPr>
      <w:bookmarkStart w:id="4548" w:name="_Toc11338811"/>
      <w:bookmarkStart w:id="4549" w:name="_Toc27585519"/>
      <w:bookmarkStart w:id="4550" w:name="_Toc36457526"/>
      <w:bookmarkStart w:id="4551" w:name="_Toc45028444"/>
      <w:bookmarkStart w:id="4552" w:name="_Toc45029279"/>
      <w:bookmarkStart w:id="4553" w:name="_Toc51868042"/>
      <w:bookmarkStart w:id="4554" w:name="_Toc82679457"/>
      <w:r w:rsidRPr="00B3056F">
        <w:t>6.5.2.2.1</w:t>
      </w:r>
      <w:r w:rsidRPr="00B3056F">
        <w:rPr>
          <w:rFonts w:hint="eastAsia"/>
          <w:lang w:eastAsia="zh-CN"/>
        </w:rPr>
        <w:tab/>
      </w:r>
      <w:r w:rsidRPr="00B3056F">
        <w:rPr>
          <w:lang w:eastAsia="zh-CN"/>
        </w:rPr>
        <w:t>General</w:t>
      </w:r>
      <w:bookmarkEnd w:id="4548"/>
      <w:bookmarkEnd w:id="4549"/>
      <w:bookmarkEnd w:id="4550"/>
      <w:bookmarkEnd w:id="4551"/>
      <w:bookmarkEnd w:id="4552"/>
      <w:bookmarkEnd w:id="4553"/>
      <w:bookmarkEnd w:id="4554"/>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55" w:name="_Toc11338812"/>
      <w:bookmarkStart w:id="4556" w:name="_Toc27585520"/>
      <w:bookmarkStart w:id="4557" w:name="_Toc36457527"/>
      <w:bookmarkStart w:id="4558" w:name="_Toc45028445"/>
      <w:bookmarkStart w:id="4559" w:name="_Toc45029280"/>
      <w:bookmarkStart w:id="4560" w:name="_Toc51868043"/>
      <w:bookmarkStart w:id="4561" w:name="_Toc82679458"/>
      <w:r w:rsidRPr="00B3056F">
        <w:t>6.5.2.2.2</w:t>
      </w:r>
      <w:r w:rsidRPr="00B3056F">
        <w:tab/>
        <w:t>Content type</w:t>
      </w:r>
      <w:bookmarkEnd w:id="4555"/>
      <w:bookmarkEnd w:id="4556"/>
      <w:bookmarkEnd w:id="4557"/>
      <w:bookmarkEnd w:id="4558"/>
      <w:bookmarkEnd w:id="4559"/>
      <w:bookmarkEnd w:id="4560"/>
      <w:bookmarkEnd w:id="4561"/>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562" w:name="_Toc11338813"/>
      <w:bookmarkStart w:id="4563" w:name="_Toc27585521"/>
      <w:bookmarkStart w:id="4564" w:name="_Toc36457528"/>
      <w:bookmarkStart w:id="4565" w:name="_Toc45028446"/>
      <w:bookmarkStart w:id="4566" w:name="_Toc45029281"/>
      <w:bookmarkStart w:id="4567" w:name="_Toc51868044"/>
      <w:bookmarkStart w:id="4568" w:name="_Toc82679459"/>
      <w:r w:rsidRPr="00B3056F">
        <w:t>6.5.2.3</w:t>
      </w:r>
      <w:r w:rsidRPr="00B3056F">
        <w:tab/>
        <w:t>HTTP custom headers</w:t>
      </w:r>
      <w:bookmarkEnd w:id="4562"/>
      <w:bookmarkEnd w:id="4563"/>
      <w:bookmarkEnd w:id="4564"/>
      <w:bookmarkEnd w:id="4565"/>
      <w:bookmarkEnd w:id="4566"/>
      <w:bookmarkEnd w:id="4567"/>
      <w:bookmarkEnd w:id="4568"/>
    </w:p>
    <w:p w14:paraId="1CF1E8D5" w14:textId="77777777" w:rsidR="00EF45DA" w:rsidRPr="00B3056F" w:rsidRDefault="00EF45DA" w:rsidP="00EF45DA">
      <w:pPr>
        <w:pStyle w:val="Heading5"/>
        <w:rPr>
          <w:lang w:eastAsia="zh-CN"/>
        </w:rPr>
      </w:pPr>
      <w:bookmarkStart w:id="4569" w:name="_Toc11338814"/>
      <w:bookmarkStart w:id="4570" w:name="_Toc27585522"/>
      <w:bookmarkStart w:id="4571" w:name="_Toc36457529"/>
      <w:bookmarkStart w:id="4572" w:name="_Toc45028447"/>
      <w:bookmarkStart w:id="4573" w:name="_Toc45029282"/>
      <w:bookmarkStart w:id="4574" w:name="_Toc51868045"/>
      <w:bookmarkStart w:id="4575" w:name="_Toc82679460"/>
      <w:r w:rsidRPr="00B3056F">
        <w:t>6.5.2.3.1</w:t>
      </w:r>
      <w:r w:rsidRPr="00B3056F">
        <w:rPr>
          <w:rFonts w:hint="eastAsia"/>
          <w:lang w:eastAsia="zh-CN"/>
        </w:rPr>
        <w:tab/>
      </w:r>
      <w:r w:rsidRPr="00B3056F">
        <w:rPr>
          <w:lang w:eastAsia="zh-CN"/>
        </w:rPr>
        <w:t>General</w:t>
      </w:r>
      <w:bookmarkEnd w:id="4569"/>
      <w:bookmarkEnd w:id="4570"/>
      <w:bookmarkEnd w:id="4571"/>
      <w:bookmarkEnd w:id="4572"/>
      <w:bookmarkEnd w:id="4573"/>
      <w:bookmarkEnd w:id="4574"/>
      <w:bookmarkEnd w:id="4575"/>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76" w:name="_Toc11338815"/>
      <w:bookmarkStart w:id="4577" w:name="_Toc27585523"/>
      <w:bookmarkStart w:id="4578" w:name="_Toc36457530"/>
      <w:bookmarkStart w:id="4579" w:name="_Toc45028448"/>
      <w:bookmarkStart w:id="4580" w:name="_Toc45029283"/>
      <w:bookmarkStart w:id="4581" w:name="_Toc51868046"/>
      <w:bookmarkStart w:id="4582" w:name="_Toc82679461"/>
      <w:r w:rsidRPr="00B3056F">
        <w:lastRenderedPageBreak/>
        <w:t>6.5.3</w:t>
      </w:r>
      <w:r w:rsidRPr="00B3056F">
        <w:tab/>
        <w:t>Resources</w:t>
      </w:r>
      <w:bookmarkEnd w:id="4576"/>
      <w:bookmarkEnd w:id="4577"/>
      <w:bookmarkEnd w:id="4578"/>
      <w:bookmarkEnd w:id="4579"/>
      <w:bookmarkEnd w:id="4580"/>
      <w:bookmarkEnd w:id="4581"/>
      <w:bookmarkEnd w:id="4582"/>
    </w:p>
    <w:p w14:paraId="31897EFF" w14:textId="77777777" w:rsidR="00EF45DA" w:rsidRPr="00B3056F" w:rsidRDefault="00EF45DA" w:rsidP="00EF45DA">
      <w:pPr>
        <w:pStyle w:val="Heading4"/>
      </w:pPr>
      <w:bookmarkStart w:id="4583" w:name="_Toc11338816"/>
      <w:bookmarkStart w:id="4584" w:name="_Toc27585524"/>
      <w:bookmarkStart w:id="4585" w:name="_Toc36457531"/>
      <w:bookmarkStart w:id="4586" w:name="_Toc45028449"/>
      <w:bookmarkStart w:id="4587" w:name="_Toc45029284"/>
      <w:bookmarkStart w:id="4588" w:name="_Toc51868047"/>
      <w:bookmarkStart w:id="4589" w:name="_Toc82679462"/>
      <w:r w:rsidRPr="00B3056F">
        <w:t>6.5.3.1</w:t>
      </w:r>
      <w:r w:rsidRPr="00B3056F">
        <w:tab/>
        <w:t>Overview</w:t>
      </w:r>
      <w:bookmarkEnd w:id="4583"/>
      <w:bookmarkEnd w:id="4584"/>
      <w:bookmarkEnd w:id="4585"/>
      <w:bookmarkEnd w:id="4586"/>
      <w:bookmarkEnd w:id="4587"/>
      <w:bookmarkEnd w:id="4588"/>
      <w:bookmarkEnd w:id="4589"/>
    </w:p>
    <w:p w14:paraId="02D9C000" w14:textId="64D28022" w:rsidR="00EF45DA" w:rsidRPr="00B3056F" w:rsidRDefault="006454EA" w:rsidP="00EF45DA">
      <w:pPr>
        <w:pStyle w:val="TH"/>
        <w:rPr>
          <w:lang w:val="en-US"/>
        </w:rPr>
      </w:pPr>
      <w:r w:rsidRPr="00B3056F">
        <w:object w:dxaOrig="7826" w:dyaOrig="7287" w14:anchorId="773E0344">
          <v:shape id="_x0000_i1110" type="#_x0000_t75" style="width:389.8pt;height:367.8pt" o:ole="">
            <v:imagedata r:id="rId182" o:title=""/>
          </v:shape>
          <o:OLEObject Type="Embed" ProgID="Visio.Drawing.11" ShapeID="_x0000_i1110" DrawAspect="Content" ObjectID="_1693292639"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90" w:name="_Toc11338817"/>
      <w:bookmarkStart w:id="4591" w:name="_Toc27585525"/>
      <w:bookmarkStart w:id="4592" w:name="_Toc36457532"/>
      <w:bookmarkStart w:id="4593" w:name="_Toc45028450"/>
      <w:bookmarkStart w:id="4594" w:name="_Toc45029285"/>
      <w:bookmarkStart w:id="4595" w:name="_Toc51868048"/>
      <w:bookmarkStart w:id="4596" w:name="_Toc82679463"/>
      <w:r w:rsidRPr="00B3056F">
        <w:lastRenderedPageBreak/>
        <w:t>6.5.3.2</w:t>
      </w:r>
      <w:r w:rsidRPr="00B3056F">
        <w:tab/>
        <w:t>Resource: PpData</w:t>
      </w:r>
      <w:bookmarkEnd w:id="4590"/>
      <w:bookmarkEnd w:id="4591"/>
      <w:bookmarkEnd w:id="4592"/>
      <w:bookmarkEnd w:id="4593"/>
      <w:bookmarkEnd w:id="4594"/>
      <w:bookmarkEnd w:id="4595"/>
      <w:bookmarkEnd w:id="4596"/>
    </w:p>
    <w:p w14:paraId="63B4676E" w14:textId="77777777" w:rsidR="00EF45DA" w:rsidRPr="00B3056F" w:rsidRDefault="00EF45DA" w:rsidP="00EF45DA">
      <w:pPr>
        <w:pStyle w:val="Heading5"/>
      </w:pPr>
      <w:bookmarkStart w:id="4597" w:name="_Toc11338818"/>
      <w:bookmarkStart w:id="4598" w:name="_Toc27585526"/>
      <w:bookmarkStart w:id="4599" w:name="_Toc36457533"/>
      <w:bookmarkStart w:id="4600" w:name="_Toc45028451"/>
      <w:bookmarkStart w:id="4601" w:name="_Toc45029286"/>
      <w:bookmarkStart w:id="4602" w:name="_Toc51868049"/>
      <w:bookmarkStart w:id="4603" w:name="_Toc82679464"/>
      <w:r w:rsidRPr="00B3056F">
        <w:t>6.5.3.2.1</w:t>
      </w:r>
      <w:r w:rsidRPr="00B3056F">
        <w:tab/>
        <w:t>Description</w:t>
      </w:r>
      <w:bookmarkEnd w:id="4597"/>
      <w:bookmarkEnd w:id="4598"/>
      <w:bookmarkEnd w:id="4599"/>
      <w:bookmarkEnd w:id="4600"/>
      <w:bookmarkEnd w:id="4601"/>
      <w:bookmarkEnd w:id="4602"/>
      <w:bookmarkEnd w:id="4603"/>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604" w:name="_Toc11338819"/>
      <w:bookmarkStart w:id="4605" w:name="_Toc27585527"/>
      <w:bookmarkStart w:id="4606" w:name="_Toc36457534"/>
      <w:bookmarkStart w:id="4607" w:name="_Toc45028452"/>
      <w:bookmarkStart w:id="4608" w:name="_Toc45029287"/>
      <w:bookmarkStart w:id="4609" w:name="_Toc51868050"/>
      <w:bookmarkStart w:id="4610" w:name="_Toc82679465"/>
      <w:r w:rsidRPr="00B3056F">
        <w:t>6.5.3.2.2</w:t>
      </w:r>
      <w:r w:rsidRPr="00B3056F">
        <w:tab/>
        <w:t>Resource Definition</w:t>
      </w:r>
      <w:bookmarkEnd w:id="4604"/>
      <w:bookmarkEnd w:id="4605"/>
      <w:bookmarkEnd w:id="4606"/>
      <w:bookmarkEnd w:id="4607"/>
      <w:bookmarkEnd w:id="4608"/>
      <w:bookmarkEnd w:id="4609"/>
      <w:bookmarkEnd w:id="4610"/>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6567FF5A"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611" w:name="_Toc11338820"/>
      <w:bookmarkStart w:id="4612" w:name="_Toc27585528"/>
      <w:bookmarkStart w:id="4613" w:name="_Toc36457535"/>
      <w:bookmarkStart w:id="4614" w:name="_Toc45028453"/>
      <w:bookmarkStart w:id="4615" w:name="_Toc45029288"/>
      <w:bookmarkStart w:id="4616" w:name="_Toc51868051"/>
      <w:bookmarkStart w:id="4617" w:name="_Toc82679466"/>
      <w:r w:rsidRPr="00B3056F">
        <w:t>6.5.3.2.3</w:t>
      </w:r>
      <w:r w:rsidRPr="00B3056F">
        <w:tab/>
        <w:t>Resource Standard Methods</w:t>
      </w:r>
      <w:bookmarkEnd w:id="4611"/>
      <w:bookmarkEnd w:id="4612"/>
      <w:bookmarkEnd w:id="4613"/>
      <w:bookmarkEnd w:id="4614"/>
      <w:bookmarkEnd w:id="4615"/>
      <w:bookmarkEnd w:id="4616"/>
      <w:bookmarkEnd w:id="4617"/>
    </w:p>
    <w:p w14:paraId="12293AEF" w14:textId="77777777" w:rsidR="00EF45DA" w:rsidRPr="00B3056F" w:rsidRDefault="00EF45DA" w:rsidP="00EF45DA">
      <w:pPr>
        <w:pStyle w:val="Heading6"/>
      </w:pPr>
      <w:bookmarkStart w:id="4618" w:name="_Toc11338821"/>
      <w:bookmarkStart w:id="4619" w:name="_Toc27585529"/>
      <w:bookmarkStart w:id="4620" w:name="_Toc36457536"/>
      <w:bookmarkStart w:id="4621" w:name="_Toc45028454"/>
      <w:bookmarkStart w:id="4622" w:name="_Toc45029289"/>
      <w:bookmarkStart w:id="4623" w:name="_Toc51868052"/>
      <w:bookmarkStart w:id="4624" w:name="_Toc82679467"/>
      <w:r w:rsidRPr="00B3056F">
        <w:t>6.5.3.2.3.1</w:t>
      </w:r>
      <w:r w:rsidRPr="00B3056F">
        <w:tab/>
        <w:t>PATCH</w:t>
      </w:r>
      <w:bookmarkEnd w:id="4618"/>
      <w:bookmarkEnd w:id="4619"/>
      <w:bookmarkEnd w:id="4620"/>
      <w:bookmarkEnd w:id="4621"/>
      <w:bookmarkEnd w:id="4622"/>
      <w:bookmarkEnd w:id="4623"/>
      <w:bookmarkEnd w:id="4624"/>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625" w:name="_Toc27585530"/>
      <w:bookmarkStart w:id="4626" w:name="_Toc36457537"/>
      <w:bookmarkStart w:id="4627" w:name="_Toc45028455"/>
      <w:bookmarkStart w:id="4628" w:name="_Toc45029290"/>
      <w:bookmarkStart w:id="4629" w:name="_Toc51868053"/>
      <w:bookmarkStart w:id="4630" w:name="_Toc11338822"/>
      <w:bookmarkStart w:id="4631" w:name="_Toc82679468"/>
      <w:r w:rsidRPr="00B3056F">
        <w:t>6.5.3.3</w:t>
      </w:r>
      <w:r w:rsidRPr="00B3056F">
        <w:tab/>
        <w:t>Resource: 5GVnGroupConfiguration</w:t>
      </w:r>
      <w:bookmarkEnd w:id="4625"/>
      <w:bookmarkEnd w:id="4626"/>
      <w:bookmarkEnd w:id="4627"/>
      <w:bookmarkEnd w:id="4628"/>
      <w:bookmarkEnd w:id="4629"/>
      <w:bookmarkEnd w:id="4631"/>
    </w:p>
    <w:p w14:paraId="0BC80BC6" w14:textId="77777777" w:rsidR="00EF45DA" w:rsidRPr="00B3056F" w:rsidRDefault="00EF45DA" w:rsidP="00EF45DA">
      <w:pPr>
        <w:pStyle w:val="Heading5"/>
      </w:pPr>
      <w:bookmarkStart w:id="4632" w:name="_Toc27585531"/>
      <w:bookmarkStart w:id="4633" w:name="_Toc36457538"/>
      <w:bookmarkStart w:id="4634" w:name="_Toc45028456"/>
      <w:bookmarkStart w:id="4635" w:name="_Toc45029291"/>
      <w:bookmarkStart w:id="4636" w:name="_Toc51868054"/>
      <w:bookmarkStart w:id="4637" w:name="_Toc82679469"/>
      <w:r w:rsidRPr="00B3056F">
        <w:t>6.5.3.3.1</w:t>
      </w:r>
      <w:r w:rsidRPr="00B3056F">
        <w:tab/>
        <w:t>Description</w:t>
      </w:r>
      <w:bookmarkEnd w:id="4632"/>
      <w:bookmarkEnd w:id="4633"/>
      <w:bookmarkEnd w:id="4634"/>
      <w:bookmarkEnd w:id="4635"/>
      <w:bookmarkEnd w:id="4636"/>
      <w:bookmarkEnd w:id="4637"/>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38" w:name="_Toc27585532"/>
      <w:bookmarkStart w:id="4639" w:name="_Toc36457539"/>
      <w:bookmarkStart w:id="4640" w:name="_Toc45028457"/>
      <w:bookmarkStart w:id="4641" w:name="_Toc45029292"/>
      <w:bookmarkStart w:id="4642" w:name="_Toc51868055"/>
      <w:bookmarkStart w:id="4643" w:name="_Toc82679470"/>
      <w:r w:rsidRPr="00B3056F">
        <w:t>6.5.3.3.2</w:t>
      </w:r>
      <w:r w:rsidRPr="00B3056F">
        <w:tab/>
        <w:t>Resource Definition</w:t>
      </w:r>
      <w:bookmarkEnd w:id="4638"/>
      <w:bookmarkEnd w:id="4639"/>
      <w:bookmarkEnd w:id="4640"/>
      <w:bookmarkEnd w:id="4641"/>
      <w:bookmarkEnd w:id="4642"/>
      <w:bookmarkEnd w:id="4643"/>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44" w:name="_Toc27585533"/>
      <w:bookmarkStart w:id="4645" w:name="_Toc36457540"/>
      <w:bookmarkStart w:id="4646" w:name="_Toc45028458"/>
      <w:bookmarkStart w:id="4647" w:name="_Toc45029293"/>
      <w:bookmarkStart w:id="4648" w:name="_Toc51868056"/>
      <w:bookmarkStart w:id="4649" w:name="_Toc82679471"/>
      <w:r w:rsidRPr="00B3056F">
        <w:t>6.5.3.3.3</w:t>
      </w:r>
      <w:r w:rsidRPr="00B3056F">
        <w:tab/>
        <w:t>Resource Standard Methods</w:t>
      </w:r>
      <w:bookmarkEnd w:id="4644"/>
      <w:bookmarkEnd w:id="4645"/>
      <w:bookmarkEnd w:id="4646"/>
      <w:bookmarkEnd w:id="4647"/>
      <w:bookmarkEnd w:id="4648"/>
      <w:bookmarkEnd w:id="4649"/>
    </w:p>
    <w:p w14:paraId="4498CA91" w14:textId="77777777" w:rsidR="00EF45DA" w:rsidRPr="00B3056F" w:rsidRDefault="00EF45DA" w:rsidP="00EF45DA">
      <w:pPr>
        <w:pStyle w:val="Heading6"/>
      </w:pPr>
      <w:bookmarkStart w:id="4650" w:name="_Toc27585534"/>
      <w:bookmarkStart w:id="4651" w:name="_Toc36457541"/>
      <w:bookmarkStart w:id="4652" w:name="_Toc45028459"/>
      <w:bookmarkStart w:id="4653" w:name="_Toc45029294"/>
      <w:bookmarkStart w:id="4654" w:name="_Toc51868057"/>
      <w:bookmarkStart w:id="4655" w:name="_Toc82679472"/>
      <w:r w:rsidRPr="00B3056F">
        <w:t>6.5.3.3.3.1</w:t>
      </w:r>
      <w:r w:rsidRPr="00B3056F">
        <w:tab/>
        <w:t>PUT</w:t>
      </w:r>
      <w:bookmarkEnd w:id="4650"/>
      <w:bookmarkEnd w:id="4651"/>
      <w:bookmarkEnd w:id="4652"/>
      <w:bookmarkEnd w:id="4653"/>
      <w:bookmarkEnd w:id="4654"/>
      <w:bookmarkEnd w:id="4655"/>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4656" w:name="_Toc27585535"/>
      <w:bookmarkStart w:id="4657" w:name="_Toc36457542"/>
      <w:bookmarkStart w:id="4658" w:name="_Toc45028460"/>
      <w:bookmarkStart w:id="4659" w:name="_Toc45029295"/>
      <w:bookmarkStart w:id="4660" w:name="_Toc51868058"/>
      <w:bookmarkStart w:id="4661" w:name="_Toc82679473"/>
      <w:r w:rsidRPr="00B3056F">
        <w:t>6.5.3.3.3.2</w:t>
      </w:r>
      <w:r w:rsidRPr="00B3056F">
        <w:tab/>
        <w:t>DELETE</w:t>
      </w:r>
      <w:bookmarkEnd w:id="4656"/>
      <w:bookmarkEnd w:id="4657"/>
      <w:bookmarkEnd w:id="4658"/>
      <w:bookmarkEnd w:id="4659"/>
      <w:bookmarkEnd w:id="4660"/>
      <w:bookmarkEnd w:id="4661"/>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4662" w:name="_Toc27585536"/>
      <w:bookmarkStart w:id="4663" w:name="_Toc36457543"/>
      <w:bookmarkStart w:id="4664" w:name="_Toc45028461"/>
      <w:bookmarkStart w:id="4665" w:name="_Toc45029296"/>
      <w:bookmarkStart w:id="4666" w:name="_Toc51868059"/>
      <w:bookmarkStart w:id="4667" w:name="_Toc82679474"/>
      <w:r w:rsidRPr="00B3056F">
        <w:lastRenderedPageBreak/>
        <w:t>6.5.3.3.3.3</w:t>
      </w:r>
      <w:r w:rsidRPr="00B3056F">
        <w:tab/>
        <w:t>PATCH</w:t>
      </w:r>
      <w:bookmarkEnd w:id="4662"/>
      <w:bookmarkEnd w:id="4663"/>
      <w:bookmarkEnd w:id="4664"/>
      <w:bookmarkEnd w:id="4665"/>
      <w:bookmarkEnd w:id="4666"/>
      <w:bookmarkEnd w:id="466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A2491">
      <w:pPr>
        <w:pStyle w:val="Heading6"/>
      </w:pPr>
      <w:bookmarkStart w:id="4668" w:name="_Toc27585537"/>
      <w:bookmarkStart w:id="4669" w:name="_Toc36457544"/>
      <w:bookmarkStart w:id="4670" w:name="_Toc45028462"/>
      <w:bookmarkStart w:id="4671" w:name="_Toc45029297"/>
      <w:bookmarkStart w:id="4672" w:name="_Toc51868060"/>
      <w:bookmarkStart w:id="4673" w:name="_Toc82679475"/>
      <w:r w:rsidRPr="00B3056F">
        <w:t>6.5.3.3.3.</w:t>
      </w:r>
      <w:r w:rsidR="00D73BCF">
        <w:t>4</w:t>
      </w:r>
      <w:r w:rsidRPr="00B3056F">
        <w:tab/>
      </w:r>
      <w:r>
        <w:t>GET</w:t>
      </w:r>
      <w:bookmarkEnd w:id="4673"/>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lastRenderedPageBreak/>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74" w:name="_Toc82679476"/>
      <w:r w:rsidRPr="00B3056F">
        <w:t>6.5.4</w:t>
      </w:r>
      <w:r w:rsidRPr="00B3056F">
        <w:tab/>
        <w:t>Custom Operations without associated resources</w:t>
      </w:r>
      <w:bookmarkEnd w:id="4630"/>
      <w:bookmarkEnd w:id="4668"/>
      <w:bookmarkEnd w:id="4669"/>
      <w:bookmarkEnd w:id="4670"/>
      <w:bookmarkEnd w:id="4671"/>
      <w:bookmarkEnd w:id="4672"/>
      <w:bookmarkEnd w:id="4674"/>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675" w:name="_Toc11338823"/>
      <w:bookmarkStart w:id="4676" w:name="_Toc27585538"/>
      <w:bookmarkStart w:id="4677" w:name="_Toc36457545"/>
      <w:bookmarkStart w:id="4678" w:name="_Toc45028463"/>
      <w:bookmarkStart w:id="4679" w:name="_Toc45029298"/>
      <w:bookmarkStart w:id="4680" w:name="_Toc51868061"/>
      <w:bookmarkStart w:id="4681" w:name="_Toc82679477"/>
      <w:r w:rsidRPr="00B3056F">
        <w:t>6.5.5</w:t>
      </w:r>
      <w:r w:rsidRPr="00B3056F">
        <w:tab/>
        <w:t>Notifications</w:t>
      </w:r>
      <w:bookmarkEnd w:id="4675"/>
      <w:bookmarkEnd w:id="4676"/>
      <w:bookmarkEnd w:id="4677"/>
      <w:bookmarkEnd w:id="4678"/>
      <w:bookmarkEnd w:id="4679"/>
      <w:bookmarkEnd w:id="4680"/>
      <w:bookmarkEnd w:id="4681"/>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682" w:name="_Toc11338824"/>
      <w:bookmarkStart w:id="4683" w:name="_Toc27585539"/>
      <w:bookmarkStart w:id="4684" w:name="_Toc36457546"/>
      <w:bookmarkStart w:id="4685" w:name="_Toc45028464"/>
      <w:bookmarkStart w:id="4686" w:name="_Toc45029299"/>
      <w:bookmarkStart w:id="4687" w:name="_Toc51868062"/>
      <w:bookmarkStart w:id="4688" w:name="_Toc82679478"/>
      <w:r w:rsidRPr="00B3056F">
        <w:t>6.5.6</w:t>
      </w:r>
      <w:r w:rsidRPr="00B3056F">
        <w:tab/>
        <w:t>Data Model</w:t>
      </w:r>
      <w:bookmarkEnd w:id="4682"/>
      <w:bookmarkEnd w:id="4683"/>
      <w:bookmarkEnd w:id="4684"/>
      <w:bookmarkEnd w:id="4685"/>
      <w:bookmarkEnd w:id="4686"/>
      <w:bookmarkEnd w:id="4687"/>
      <w:bookmarkEnd w:id="4688"/>
    </w:p>
    <w:p w14:paraId="2046C1D9" w14:textId="77777777" w:rsidR="00EF45DA" w:rsidRPr="00B3056F" w:rsidRDefault="00EF45DA" w:rsidP="00EF45DA">
      <w:pPr>
        <w:pStyle w:val="Heading4"/>
      </w:pPr>
      <w:bookmarkStart w:id="4689" w:name="_Toc11338825"/>
      <w:bookmarkStart w:id="4690" w:name="_Toc27585540"/>
      <w:bookmarkStart w:id="4691" w:name="_Toc36457547"/>
      <w:bookmarkStart w:id="4692" w:name="_Toc45028465"/>
      <w:bookmarkStart w:id="4693" w:name="_Toc45029300"/>
      <w:bookmarkStart w:id="4694" w:name="_Toc51868063"/>
      <w:bookmarkStart w:id="4695" w:name="_Toc82679479"/>
      <w:r w:rsidRPr="00B3056F">
        <w:t>6.5.6.1</w:t>
      </w:r>
      <w:r w:rsidRPr="00B3056F">
        <w:tab/>
        <w:t>General</w:t>
      </w:r>
      <w:bookmarkEnd w:id="4689"/>
      <w:bookmarkEnd w:id="4690"/>
      <w:bookmarkEnd w:id="4691"/>
      <w:bookmarkEnd w:id="4692"/>
      <w:bookmarkEnd w:id="4693"/>
      <w:bookmarkEnd w:id="4694"/>
      <w:bookmarkEnd w:id="4695"/>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96" w:name="_Toc11338826"/>
      <w:bookmarkStart w:id="4697" w:name="_Toc27585541"/>
      <w:bookmarkStart w:id="4698" w:name="_Toc36457548"/>
      <w:bookmarkStart w:id="4699" w:name="_Toc45028466"/>
      <w:bookmarkStart w:id="4700" w:name="_Toc45029301"/>
      <w:bookmarkStart w:id="4701" w:name="_Toc51868064"/>
      <w:bookmarkStart w:id="4702" w:name="_Toc82679480"/>
      <w:r w:rsidRPr="00B3056F">
        <w:rPr>
          <w:lang w:val="en-US"/>
        </w:rPr>
        <w:t>6.5.6.2</w:t>
      </w:r>
      <w:r w:rsidRPr="00B3056F">
        <w:rPr>
          <w:lang w:val="en-US"/>
        </w:rPr>
        <w:tab/>
        <w:t>Structured data types</w:t>
      </w:r>
      <w:bookmarkEnd w:id="4696"/>
      <w:bookmarkEnd w:id="4697"/>
      <w:bookmarkEnd w:id="4698"/>
      <w:bookmarkEnd w:id="4699"/>
      <w:bookmarkEnd w:id="4700"/>
      <w:bookmarkEnd w:id="4701"/>
      <w:bookmarkEnd w:id="4702"/>
    </w:p>
    <w:p w14:paraId="3DFF3B41" w14:textId="77777777" w:rsidR="00EF45DA" w:rsidRPr="00B3056F" w:rsidRDefault="00EF45DA" w:rsidP="00EF45DA">
      <w:pPr>
        <w:pStyle w:val="Heading5"/>
      </w:pPr>
      <w:bookmarkStart w:id="4703" w:name="_Toc11338827"/>
      <w:bookmarkStart w:id="4704" w:name="_Toc27585542"/>
      <w:bookmarkStart w:id="4705" w:name="_Toc36457549"/>
      <w:bookmarkStart w:id="4706" w:name="_Toc45028467"/>
      <w:bookmarkStart w:id="4707" w:name="_Toc45029302"/>
      <w:bookmarkStart w:id="4708" w:name="_Toc51868065"/>
      <w:bookmarkStart w:id="4709" w:name="_Toc82679481"/>
      <w:r w:rsidRPr="00B3056F">
        <w:t>6.5.6.2.1</w:t>
      </w:r>
      <w:r w:rsidRPr="00B3056F">
        <w:tab/>
        <w:t>Introduction</w:t>
      </w:r>
      <w:bookmarkEnd w:id="4703"/>
      <w:bookmarkEnd w:id="4704"/>
      <w:bookmarkEnd w:id="4705"/>
      <w:bookmarkEnd w:id="4706"/>
      <w:bookmarkEnd w:id="4707"/>
      <w:bookmarkEnd w:id="4708"/>
      <w:bookmarkEnd w:id="4709"/>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710" w:name="_Toc11338828"/>
      <w:bookmarkStart w:id="4711" w:name="_Toc27585543"/>
      <w:bookmarkStart w:id="4712" w:name="_Toc36457550"/>
      <w:bookmarkStart w:id="4713" w:name="_Toc45028468"/>
      <w:bookmarkStart w:id="4714" w:name="_Toc45029303"/>
      <w:bookmarkStart w:id="4715" w:name="_Toc51868066"/>
      <w:bookmarkStart w:id="4716" w:name="_Toc82679482"/>
      <w:r w:rsidRPr="00B3056F">
        <w:t>6.5.6.2.2</w:t>
      </w:r>
      <w:r w:rsidRPr="00B3056F">
        <w:tab/>
        <w:t>Type: PpData</w:t>
      </w:r>
      <w:bookmarkEnd w:id="4710"/>
      <w:bookmarkEnd w:id="4711"/>
      <w:bookmarkEnd w:id="4712"/>
      <w:bookmarkEnd w:id="4713"/>
      <w:bookmarkEnd w:id="4714"/>
      <w:bookmarkEnd w:id="4715"/>
      <w:bookmarkEnd w:id="4716"/>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717" w:name="_Toc11338829"/>
      <w:bookmarkStart w:id="4718" w:name="_Toc27585544"/>
      <w:bookmarkStart w:id="4719" w:name="_Toc36457551"/>
      <w:bookmarkStart w:id="4720" w:name="_Toc45028469"/>
      <w:bookmarkStart w:id="4721" w:name="_Toc45029304"/>
      <w:bookmarkStart w:id="4722" w:name="_Toc51868067"/>
      <w:bookmarkStart w:id="4723" w:name="_Toc82679483"/>
      <w:r w:rsidRPr="00B3056F">
        <w:lastRenderedPageBreak/>
        <w:t>6.5.6.2.3</w:t>
      </w:r>
      <w:r w:rsidRPr="00B3056F">
        <w:tab/>
        <w:t>Type: CommunicationCharacteristics</w:t>
      </w:r>
      <w:bookmarkEnd w:id="4717"/>
      <w:bookmarkEnd w:id="4718"/>
      <w:bookmarkEnd w:id="4719"/>
      <w:bookmarkEnd w:id="4720"/>
      <w:bookmarkEnd w:id="4721"/>
      <w:bookmarkEnd w:id="4722"/>
      <w:bookmarkEnd w:id="4723"/>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724" w:name="_Toc11338830"/>
      <w:bookmarkStart w:id="4725" w:name="_Toc27585545"/>
      <w:bookmarkStart w:id="4726" w:name="_Toc36457552"/>
      <w:bookmarkStart w:id="4727" w:name="_Toc45028470"/>
      <w:bookmarkStart w:id="4728" w:name="_Toc45029305"/>
      <w:bookmarkStart w:id="4729" w:name="_Toc51868068"/>
      <w:bookmarkStart w:id="4730" w:name="_Toc82679484"/>
      <w:r w:rsidRPr="00B3056F">
        <w:t>6.5.6.2.4</w:t>
      </w:r>
      <w:r w:rsidRPr="00B3056F">
        <w:tab/>
        <w:t>Type: PpSubsRegTimer</w:t>
      </w:r>
      <w:bookmarkEnd w:id="4724"/>
      <w:bookmarkEnd w:id="4725"/>
      <w:bookmarkEnd w:id="4726"/>
      <w:bookmarkEnd w:id="4727"/>
      <w:bookmarkEnd w:id="4728"/>
      <w:bookmarkEnd w:id="4729"/>
      <w:bookmarkEnd w:id="4730"/>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31" w:name="_Toc11338831"/>
      <w:bookmarkStart w:id="4732" w:name="_Toc27585546"/>
      <w:bookmarkStart w:id="4733" w:name="_Toc36457553"/>
      <w:bookmarkStart w:id="4734" w:name="_Toc45028471"/>
      <w:bookmarkStart w:id="4735" w:name="_Toc45029306"/>
      <w:bookmarkStart w:id="4736" w:name="_Toc51868069"/>
      <w:bookmarkStart w:id="4737" w:name="_Toc82679485"/>
      <w:r w:rsidRPr="00B3056F">
        <w:lastRenderedPageBreak/>
        <w:t>6.5.6.2.5</w:t>
      </w:r>
      <w:r w:rsidRPr="00B3056F">
        <w:tab/>
        <w:t>Type: PpActiveTime</w:t>
      </w:r>
      <w:bookmarkEnd w:id="4731"/>
      <w:bookmarkEnd w:id="4732"/>
      <w:bookmarkEnd w:id="4733"/>
      <w:bookmarkEnd w:id="4734"/>
      <w:bookmarkEnd w:id="4735"/>
      <w:bookmarkEnd w:id="4736"/>
      <w:bookmarkEnd w:id="4737"/>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38" w:name="_Toc27585547"/>
      <w:bookmarkStart w:id="4739" w:name="_Toc36457554"/>
      <w:bookmarkStart w:id="4740" w:name="_Toc45028472"/>
      <w:bookmarkStart w:id="4741" w:name="_Toc45029307"/>
      <w:bookmarkStart w:id="4742" w:name="_Toc51868070"/>
      <w:bookmarkStart w:id="4743" w:name="_Toc11338832"/>
      <w:bookmarkStart w:id="4744" w:name="_Toc82679486"/>
      <w:r w:rsidRPr="00B3056F">
        <w:t>6.5.6.2.6</w:t>
      </w:r>
      <w:r w:rsidRPr="00B3056F">
        <w:tab/>
        <w:t>Type: 5GVnGroupConfiguration</w:t>
      </w:r>
      <w:bookmarkEnd w:id="4738"/>
      <w:bookmarkEnd w:id="4739"/>
      <w:bookmarkEnd w:id="4740"/>
      <w:bookmarkEnd w:id="4741"/>
      <w:bookmarkEnd w:id="4742"/>
      <w:bookmarkEnd w:id="4744"/>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45" w:name="_Toc27585548"/>
      <w:bookmarkStart w:id="4746" w:name="_Toc36457555"/>
      <w:bookmarkStart w:id="4747" w:name="_Toc45028473"/>
      <w:bookmarkStart w:id="4748" w:name="_Toc45029308"/>
      <w:bookmarkStart w:id="4749" w:name="_Toc51868071"/>
      <w:bookmarkStart w:id="4750" w:name="_Toc82679487"/>
      <w:r w:rsidRPr="00B3056F">
        <w:lastRenderedPageBreak/>
        <w:t>6.5.6.2.7</w:t>
      </w:r>
      <w:r w:rsidRPr="00B3056F">
        <w:tab/>
        <w:t>Type: 5GVnGroupData</w:t>
      </w:r>
      <w:bookmarkEnd w:id="4745"/>
      <w:bookmarkEnd w:id="4746"/>
      <w:bookmarkEnd w:id="4747"/>
      <w:bookmarkEnd w:id="4748"/>
      <w:bookmarkEnd w:id="4749"/>
      <w:bookmarkEnd w:id="4750"/>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51" w:name="_Toc4397123"/>
      <w:bookmarkStart w:id="4752" w:name="_Toc27585549"/>
      <w:bookmarkStart w:id="4753" w:name="_Toc36457556"/>
      <w:bookmarkStart w:id="4754" w:name="_Toc45028474"/>
      <w:bookmarkStart w:id="4755" w:name="_Toc45029309"/>
      <w:bookmarkStart w:id="4756" w:name="_Toc51868072"/>
      <w:bookmarkStart w:id="4757" w:name="_Toc82679488"/>
      <w:r w:rsidRPr="00B3056F">
        <w:lastRenderedPageBreak/>
        <w:t>6.5.6.2.8</w:t>
      </w:r>
      <w:r w:rsidRPr="00B3056F">
        <w:tab/>
        <w:t xml:space="preserve">Type: </w:t>
      </w:r>
      <w:bookmarkEnd w:id="4751"/>
      <w:r w:rsidRPr="00B3056F">
        <w:rPr>
          <w:rFonts w:hint="eastAsia"/>
          <w:lang w:eastAsia="zh-CN"/>
        </w:rPr>
        <w:t>ExpectedUeBehaviour</w:t>
      </w:r>
      <w:bookmarkEnd w:id="4752"/>
      <w:bookmarkEnd w:id="4753"/>
      <w:bookmarkEnd w:id="4754"/>
      <w:bookmarkEnd w:id="4755"/>
      <w:bookmarkEnd w:id="4756"/>
      <w:bookmarkEnd w:id="4757"/>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758"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758"/>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759" w:name="OLE_LINK25"/>
            <w:r w:rsidRPr="00B3056F">
              <w:rPr>
                <w:rFonts w:cs="Arial" w:hint="eastAsia"/>
                <w:szCs w:val="18"/>
              </w:rPr>
              <w:t>the</w:t>
            </w:r>
            <w:r w:rsidRPr="00B3056F">
              <w:rPr>
                <w:rFonts w:cs="Arial"/>
                <w:szCs w:val="18"/>
              </w:rPr>
              <w:t xml:space="preserve"> expected UE behaviour parameters</w:t>
            </w:r>
            <w:bookmarkEnd w:id="4759"/>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00AD1E15" w14:textId="28D333E2" w:rsidR="004E3A0D" w:rsidRDefault="004E3A0D" w:rsidP="004E3A0D">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p>
          <w:p w14:paraId="5D6363CC" w14:textId="0C67CDDE" w:rsidR="004E3A0D" w:rsidRPr="00B3056F" w:rsidRDefault="004E3A0D" w:rsidP="004E3A0D">
            <w:pPr>
              <w:keepNext/>
              <w:keepLines/>
              <w:spacing w:after="0"/>
              <w:rPr>
                <w:rFonts w:ascii="Arial" w:hAnsi="Arial" w:cs="Arial"/>
                <w:sz w:val="18"/>
                <w:szCs w:val="18"/>
                <w:lang w:eastAsia="zh-CN"/>
              </w:rPr>
            </w:pPr>
          </w:p>
        </w:tc>
      </w:tr>
    </w:tbl>
    <w:p w14:paraId="7E7F98D9" w14:textId="77777777" w:rsidR="00EF45DA" w:rsidRPr="00B3056F" w:rsidRDefault="00EF45DA" w:rsidP="00EF45DA">
      <w:bookmarkStart w:id="4760" w:name="_Toc27585550"/>
    </w:p>
    <w:p w14:paraId="0017B612" w14:textId="77777777" w:rsidR="00EF45DA" w:rsidRPr="00B3056F" w:rsidRDefault="00EF45DA" w:rsidP="00EF45DA">
      <w:pPr>
        <w:pStyle w:val="Heading5"/>
      </w:pPr>
      <w:bookmarkStart w:id="4761" w:name="_Toc36457557"/>
      <w:bookmarkStart w:id="4762" w:name="_Toc45028475"/>
      <w:bookmarkStart w:id="4763" w:name="_Toc45029310"/>
      <w:bookmarkStart w:id="4764" w:name="_Toc51868073"/>
      <w:bookmarkStart w:id="4765" w:name="_Toc82679489"/>
      <w:r w:rsidRPr="00B3056F">
        <w:lastRenderedPageBreak/>
        <w:t>6.5.6.2.9</w:t>
      </w:r>
      <w:r w:rsidRPr="00B3056F">
        <w:tab/>
        <w:t>Void</w:t>
      </w:r>
      <w:bookmarkEnd w:id="4760"/>
      <w:bookmarkEnd w:id="4761"/>
      <w:bookmarkEnd w:id="4762"/>
      <w:bookmarkEnd w:id="4763"/>
      <w:bookmarkEnd w:id="4764"/>
      <w:bookmarkEnd w:id="4765"/>
    </w:p>
    <w:p w14:paraId="28B0801F" w14:textId="77777777" w:rsidR="00EF45DA" w:rsidRPr="00B3056F" w:rsidRDefault="00EF45DA" w:rsidP="00EF45DA">
      <w:pPr>
        <w:pStyle w:val="Heading5"/>
        <w:rPr>
          <w:lang w:eastAsia="zh-CN"/>
        </w:rPr>
      </w:pPr>
      <w:bookmarkStart w:id="4766" w:name="_Toc27585551"/>
      <w:bookmarkStart w:id="4767" w:name="_Toc36457558"/>
      <w:bookmarkStart w:id="4768" w:name="_Toc45028476"/>
      <w:bookmarkStart w:id="4769" w:name="_Toc45029311"/>
      <w:bookmarkStart w:id="4770" w:name="_Toc51868074"/>
      <w:bookmarkStart w:id="4771" w:name="_Toc82679490"/>
      <w:r w:rsidRPr="00B3056F">
        <w:t>6.5.6.2.10</w:t>
      </w:r>
      <w:r w:rsidRPr="00B3056F">
        <w:tab/>
        <w:t xml:space="preserve">Type: </w:t>
      </w:r>
      <w:r w:rsidRPr="00B3056F">
        <w:rPr>
          <w:lang w:eastAsia="zh-CN"/>
        </w:rPr>
        <w:t>LocationArea</w:t>
      </w:r>
      <w:bookmarkEnd w:id="4766"/>
      <w:bookmarkEnd w:id="4767"/>
      <w:bookmarkEnd w:id="4768"/>
      <w:bookmarkEnd w:id="4769"/>
      <w:bookmarkEnd w:id="4770"/>
      <w:bookmarkEnd w:id="4771"/>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72" w:name="_Toc27585552"/>
      <w:bookmarkStart w:id="4773" w:name="_Toc36457559"/>
      <w:bookmarkStart w:id="4774" w:name="_Toc45028477"/>
      <w:bookmarkStart w:id="4775" w:name="_Toc45029312"/>
      <w:bookmarkStart w:id="4776" w:name="_Toc51868075"/>
      <w:bookmarkStart w:id="4777" w:name="_Toc82679491"/>
      <w:r w:rsidRPr="00B3056F">
        <w:t>6.5.6.2.11</w:t>
      </w:r>
      <w:r w:rsidRPr="00B3056F">
        <w:tab/>
        <w:t xml:space="preserve">Type: </w:t>
      </w:r>
      <w:r w:rsidRPr="00B3056F">
        <w:rPr>
          <w:lang w:eastAsia="zh-CN"/>
        </w:rPr>
        <w:t>NetworkAreaInfo</w:t>
      </w:r>
      <w:bookmarkEnd w:id="4772"/>
      <w:bookmarkEnd w:id="4773"/>
      <w:bookmarkEnd w:id="4774"/>
      <w:bookmarkEnd w:id="4775"/>
      <w:bookmarkEnd w:id="4776"/>
      <w:bookmarkEnd w:id="4777"/>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78" w:name="_Toc27585553"/>
      <w:bookmarkStart w:id="4779" w:name="_Toc36457560"/>
      <w:bookmarkStart w:id="4780" w:name="_Toc45028478"/>
      <w:bookmarkStart w:id="4781" w:name="_Toc45029313"/>
      <w:bookmarkStart w:id="4782" w:name="_Toc51868076"/>
      <w:bookmarkStart w:id="4783" w:name="_Toc82679492"/>
      <w:r w:rsidRPr="00B3056F">
        <w:t>6.5.6.2.12</w:t>
      </w:r>
      <w:r w:rsidRPr="00B3056F">
        <w:tab/>
        <w:t xml:space="preserve">Type: </w:t>
      </w:r>
      <w:r w:rsidRPr="00B3056F">
        <w:rPr>
          <w:rFonts w:hint="eastAsia"/>
          <w:lang w:eastAsia="zh-CN"/>
        </w:rPr>
        <w:t>E</w:t>
      </w:r>
      <w:r w:rsidRPr="00B3056F">
        <w:rPr>
          <w:lang w:eastAsia="zh-CN"/>
        </w:rPr>
        <w:t>cRestriction</w:t>
      </w:r>
      <w:bookmarkEnd w:id="4778"/>
      <w:bookmarkEnd w:id="4779"/>
      <w:bookmarkEnd w:id="4780"/>
      <w:bookmarkEnd w:id="4781"/>
      <w:bookmarkEnd w:id="4782"/>
      <w:bookmarkEnd w:id="4783"/>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784" w:name="_Toc27585554"/>
    </w:p>
    <w:p w14:paraId="74AB5E39" w14:textId="77777777" w:rsidR="00EF45DA" w:rsidRPr="00B3056F" w:rsidRDefault="00EF45DA" w:rsidP="00EF45DA">
      <w:pPr>
        <w:pStyle w:val="Heading5"/>
      </w:pPr>
      <w:bookmarkStart w:id="4785" w:name="_Toc36457561"/>
      <w:bookmarkStart w:id="4786" w:name="_Toc45028479"/>
      <w:bookmarkStart w:id="4787" w:name="_Toc45029314"/>
      <w:bookmarkStart w:id="4788" w:name="_Toc51868077"/>
      <w:bookmarkStart w:id="4789" w:name="_Toc82679493"/>
      <w:r w:rsidRPr="00B3056F">
        <w:lastRenderedPageBreak/>
        <w:t>6.5.6.2.13</w:t>
      </w:r>
      <w:r w:rsidRPr="00B3056F">
        <w:tab/>
        <w:t>Type: PlmnEcInfo</w:t>
      </w:r>
      <w:bookmarkEnd w:id="4784"/>
      <w:bookmarkEnd w:id="4785"/>
      <w:bookmarkEnd w:id="4786"/>
      <w:bookmarkEnd w:id="4787"/>
      <w:bookmarkEnd w:id="4788"/>
      <w:bookmarkEnd w:id="4789"/>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790" w:name="_Toc27585555"/>
      <w:bookmarkStart w:id="4791" w:name="_Toc36457562"/>
      <w:bookmarkStart w:id="4792" w:name="_Toc45028480"/>
      <w:bookmarkStart w:id="4793" w:name="_Toc45029315"/>
      <w:bookmarkStart w:id="4794" w:name="_Toc51868078"/>
      <w:bookmarkStart w:id="4795" w:name="_Toc82679494"/>
      <w:r w:rsidRPr="00B3056F">
        <w:t>6.5.6.2.14</w:t>
      </w:r>
      <w:r w:rsidRPr="00B3056F">
        <w:tab/>
        <w:t>Type: PpDlPacketCountExt</w:t>
      </w:r>
      <w:bookmarkEnd w:id="4790"/>
      <w:bookmarkEnd w:id="4791"/>
      <w:bookmarkEnd w:id="4792"/>
      <w:bookmarkEnd w:id="4793"/>
      <w:bookmarkEnd w:id="4794"/>
      <w:bookmarkEnd w:id="4795"/>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96" w:name="_Toc36457563"/>
      <w:bookmarkStart w:id="4797" w:name="_Toc45028481"/>
      <w:bookmarkStart w:id="4798" w:name="_Toc45029316"/>
      <w:bookmarkStart w:id="4799" w:name="_Toc51868079"/>
      <w:bookmarkStart w:id="4800" w:name="_Toc27585556"/>
      <w:bookmarkStart w:id="4801" w:name="_Toc82679495"/>
      <w:r w:rsidRPr="00B3056F">
        <w:lastRenderedPageBreak/>
        <w:t>6.5.6.2.15</w:t>
      </w:r>
      <w:r w:rsidRPr="00B3056F">
        <w:tab/>
        <w:t xml:space="preserve">Type: </w:t>
      </w:r>
      <w:r w:rsidRPr="00B3056F">
        <w:rPr>
          <w:lang w:eastAsia="zh-CN"/>
        </w:rPr>
        <w:t>Pp</w:t>
      </w:r>
      <w:r w:rsidRPr="00B3056F">
        <w:rPr>
          <w:rFonts w:eastAsia="Malgun Gothic"/>
        </w:rPr>
        <w:t>MaximumResponseTime</w:t>
      </w:r>
      <w:bookmarkEnd w:id="4796"/>
      <w:bookmarkEnd w:id="4797"/>
      <w:bookmarkEnd w:id="4798"/>
      <w:bookmarkEnd w:id="4799"/>
      <w:bookmarkEnd w:id="4801"/>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802" w:name="_Toc36457564"/>
      <w:bookmarkStart w:id="4803" w:name="_Toc45028482"/>
      <w:bookmarkStart w:id="4804" w:name="_Toc45029317"/>
      <w:bookmarkStart w:id="4805" w:name="_Toc51868080"/>
      <w:bookmarkStart w:id="4806" w:name="_Toc82679496"/>
      <w:r w:rsidRPr="00B3056F">
        <w:t>6.5.6.2.16</w:t>
      </w:r>
      <w:r w:rsidRPr="00B3056F">
        <w:tab/>
        <w:t xml:space="preserve">Type: </w:t>
      </w:r>
      <w:r w:rsidRPr="00B3056F">
        <w:rPr>
          <w:rFonts w:eastAsia="Malgun Gothic"/>
        </w:rPr>
        <w:t>PpMaximumLatency</w:t>
      </w:r>
      <w:bookmarkEnd w:id="4802"/>
      <w:bookmarkEnd w:id="4803"/>
      <w:bookmarkEnd w:id="4804"/>
      <w:bookmarkEnd w:id="4805"/>
      <w:bookmarkEnd w:id="4806"/>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807" w:name="_Toc36457565"/>
      <w:bookmarkStart w:id="4808" w:name="_Toc45028483"/>
      <w:bookmarkStart w:id="4809" w:name="_Toc45029318"/>
      <w:bookmarkStart w:id="4810" w:name="_Toc51868081"/>
      <w:bookmarkStart w:id="4811" w:name="_Toc82679497"/>
      <w:r w:rsidRPr="00B3056F">
        <w:lastRenderedPageBreak/>
        <w:t>6.5.6.2.17</w:t>
      </w:r>
      <w:r w:rsidRPr="00B3056F">
        <w:tab/>
        <w:t>Type: LcsPrivacy</w:t>
      </w:r>
      <w:bookmarkEnd w:id="4807"/>
      <w:bookmarkEnd w:id="4808"/>
      <w:bookmarkEnd w:id="4809"/>
      <w:bookmarkEnd w:id="4810"/>
      <w:bookmarkEnd w:id="4811"/>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812" w:name="_Toc36457566"/>
      <w:bookmarkStart w:id="4813" w:name="_Toc45028484"/>
      <w:bookmarkStart w:id="4814" w:name="_Toc45029319"/>
      <w:bookmarkStart w:id="4815" w:name="_Toc51868082"/>
      <w:bookmarkStart w:id="4816" w:name="_Toc82679498"/>
      <w:r w:rsidRPr="00B3056F">
        <w:rPr>
          <w:lang w:val="en-US"/>
        </w:rPr>
        <w:t>6.5.6.3</w:t>
      </w:r>
      <w:r w:rsidRPr="00B3056F">
        <w:rPr>
          <w:lang w:val="en-US"/>
        </w:rPr>
        <w:tab/>
        <w:t>Simple data types and enumerations</w:t>
      </w:r>
      <w:bookmarkEnd w:id="4743"/>
      <w:bookmarkEnd w:id="4800"/>
      <w:bookmarkEnd w:id="4812"/>
      <w:bookmarkEnd w:id="4813"/>
      <w:bookmarkEnd w:id="4814"/>
      <w:bookmarkEnd w:id="4815"/>
      <w:bookmarkEnd w:id="4816"/>
    </w:p>
    <w:p w14:paraId="75D748F6" w14:textId="77777777" w:rsidR="00EF45DA" w:rsidRPr="00B3056F" w:rsidRDefault="00EF45DA" w:rsidP="00EF45DA">
      <w:pPr>
        <w:pStyle w:val="Heading5"/>
      </w:pPr>
      <w:bookmarkStart w:id="4817" w:name="_Toc11338833"/>
      <w:bookmarkStart w:id="4818" w:name="_Toc27585557"/>
      <w:bookmarkStart w:id="4819" w:name="_Toc36457567"/>
      <w:bookmarkStart w:id="4820" w:name="_Toc45028485"/>
      <w:bookmarkStart w:id="4821" w:name="_Toc45029320"/>
      <w:bookmarkStart w:id="4822" w:name="_Toc51868083"/>
      <w:bookmarkStart w:id="4823" w:name="_Toc82679499"/>
      <w:r w:rsidRPr="00B3056F">
        <w:t>6.5.6.3.1</w:t>
      </w:r>
      <w:r w:rsidRPr="00B3056F">
        <w:tab/>
        <w:t>Introduction</w:t>
      </w:r>
      <w:bookmarkEnd w:id="4817"/>
      <w:bookmarkEnd w:id="4818"/>
      <w:bookmarkEnd w:id="4819"/>
      <w:bookmarkEnd w:id="4820"/>
      <w:bookmarkEnd w:id="4821"/>
      <w:bookmarkEnd w:id="4822"/>
      <w:bookmarkEnd w:id="4823"/>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824" w:name="_Toc11338834"/>
      <w:bookmarkStart w:id="4825" w:name="_Toc27585558"/>
      <w:bookmarkStart w:id="4826" w:name="_Toc36457568"/>
      <w:bookmarkStart w:id="4827" w:name="_Toc45028486"/>
      <w:bookmarkStart w:id="4828" w:name="_Toc45029321"/>
      <w:bookmarkStart w:id="4829" w:name="_Toc51868084"/>
      <w:bookmarkStart w:id="4830" w:name="_Toc82679500"/>
      <w:r w:rsidRPr="00B3056F">
        <w:t>6.5.6.3.2</w:t>
      </w:r>
      <w:r w:rsidRPr="00B3056F">
        <w:tab/>
        <w:t>Simple data types</w:t>
      </w:r>
      <w:bookmarkEnd w:id="4824"/>
      <w:bookmarkEnd w:id="4825"/>
      <w:bookmarkEnd w:id="4826"/>
      <w:bookmarkEnd w:id="4827"/>
      <w:bookmarkEnd w:id="4828"/>
      <w:bookmarkEnd w:id="4829"/>
      <w:bookmarkEnd w:id="4830"/>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31" w:name="_Toc11338835"/>
      <w:bookmarkStart w:id="4832" w:name="_Toc27585559"/>
      <w:bookmarkStart w:id="4833" w:name="_Toc36457569"/>
      <w:bookmarkStart w:id="4834" w:name="_Toc45028487"/>
      <w:bookmarkStart w:id="4835" w:name="_Toc45029322"/>
      <w:bookmarkStart w:id="4836" w:name="_Toc51868085"/>
      <w:bookmarkStart w:id="4837" w:name="_Toc82679501"/>
      <w:r w:rsidRPr="00B3056F">
        <w:t>6.5.6.3.3</w:t>
      </w:r>
      <w:r w:rsidRPr="00B3056F">
        <w:tab/>
        <w:t>Void</w:t>
      </w:r>
      <w:bookmarkEnd w:id="4831"/>
      <w:bookmarkEnd w:id="4832"/>
      <w:bookmarkEnd w:id="4833"/>
      <w:bookmarkEnd w:id="4834"/>
      <w:bookmarkEnd w:id="4835"/>
      <w:bookmarkEnd w:id="4836"/>
      <w:bookmarkEnd w:id="4837"/>
    </w:p>
    <w:p w14:paraId="23C71560" w14:textId="77777777" w:rsidR="00EF45DA" w:rsidRPr="00B3056F" w:rsidRDefault="00EF45DA" w:rsidP="00EF45DA">
      <w:pPr>
        <w:pStyle w:val="Heading5"/>
      </w:pPr>
      <w:bookmarkStart w:id="4838" w:name="_Toc27585560"/>
      <w:bookmarkStart w:id="4839" w:name="_Toc36457570"/>
      <w:bookmarkStart w:id="4840" w:name="_Toc45028488"/>
      <w:bookmarkStart w:id="4841" w:name="_Toc45029323"/>
      <w:bookmarkStart w:id="4842" w:name="_Toc51868086"/>
      <w:bookmarkStart w:id="4843" w:name="_Toc11338836"/>
      <w:bookmarkStart w:id="4844" w:name="_Toc82679502"/>
      <w:r w:rsidRPr="00B3056F">
        <w:t>6.5.6.3.4</w:t>
      </w:r>
      <w:r w:rsidRPr="00B3056F">
        <w:tab/>
        <w:t>Void</w:t>
      </w:r>
      <w:bookmarkEnd w:id="4838"/>
      <w:bookmarkEnd w:id="4839"/>
      <w:bookmarkEnd w:id="4840"/>
      <w:bookmarkEnd w:id="4841"/>
      <w:bookmarkEnd w:id="4842"/>
      <w:bookmarkEnd w:id="4844"/>
    </w:p>
    <w:p w14:paraId="278BD27A" w14:textId="77777777" w:rsidR="00EF45DA" w:rsidRPr="00B3056F" w:rsidRDefault="00EF45DA" w:rsidP="00EF45DA">
      <w:pPr>
        <w:pStyle w:val="Heading3"/>
      </w:pPr>
      <w:bookmarkStart w:id="4845" w:name="_Toc27585561"/>
      <w:bookmarkStart w:id="4846" w:name="_Toc36457571"/>
      <w:bookmarkStart w:id="4847" w:name="_Toc45028489"/>
      <w:bookmarkStart w:id="4848" w:name="_Toc45029324"/>
      <w:bookmarkStart w:id="4849" w:name="_Toc51868087"/>
      <w:bookmarkStart w:id="4850" w:name="_Toc82679503"/>
      <w:r w:rsidRPr="00B3056F">
        <w:t>6.5.7</w:t>
      </w:r>
      <w:r w:rsidRPr="00B3056F">
        <w:tab/>
        <w:t>Error Handling</w:t>
      </w:r>
      <w:bookmarkEnd w:id="4843"/>
      <w:bookmarkEnd w:id="4845"/>
      <w:bookmarkEnd w:id="4846"/>
      <w:bookmarkEnd w:id="4847"/>
      <w:bookmarkEnd w:id="4848"/>
      <w:bookmarkEnd w:id="4849"/>
      <w:bookmarkEnd w:id="4850"/>
    </w:p>
    <w:p w14:paraId="3A165A8D" w14:textId="77777777" w:rsidR="00EF45DA" w:rsidRPr="00B3056F" w:rsidRDefault="00EF45DA" w:rsidP="00EF45DA">
      <w:pPr>
        <w:pStyle w:val="Heading4"/>
      </w:pPr>
      <w:bookmarkStart w:id="4851" w:name="_Toc11338837"/>
      <w:bookmarkStart w:id="4852" w:name="_Toc27585562"/>
      <w:bookmarkStart w:id="4853" w:name="_Toc36457572"/>
      <w:bookmarkStart w:id="4854" w:name="_Toc45028490"/>
      <w:bookmarkStart w:id="4855" w:name="_Toc45029325"/>
      <w:bookmarkStart w:id="4856" w:name="_Toc51868088"/>
      <w:bookmarkStart w:id="4857" w:name="_Toc82679504"/>
      <w:r w:rsidRPr="00B3056F">
        <w:t>6.5.7.1</w:t>
      </w:r>
      <w:r w:rsidRPr="00B3056F">
        <w:tab/>
        <w:t>General</w:t>
      </w:r>
      <w:bookmarkEnd w:id="4851"/>
      <w:bookmarkEnd w:id="4852"/>
      <w:bookmarkEnd w:id="4853"/>
      <w:bookmarkEnd w:id="4854"/>
      <w:bookmarkEnd w:id="4855"/>
      <w:bookmarkEnd w:id="4856"/>
      <w:bookmarkEnd w:id="4857"/>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58" w:name="_Toc11338838"/>
      <w:bookmarkStart w:id="4859" w:name="_Toc27585563"/>
      <w:bookmarkStart w:id="4860" w:name="_Toc36457573"/>
      <w:bookmarkStart w:id="4861" w:name="_Toc45028491"/>
      <w:bookmarkStart w:id="4862" w:name="_Toc45029326"/>
      <w:bookmarkStart w:id="4863" w:name="_Toc51868089"/>
      <w:bookmarkStart w:id="4864" w:name="_Toc82679505"/>
      <w:r w:rsidRPr="00B3056F">
        <w:t>6.5.7.2</w:t>
      </w:r>
      <w:r w:rsidRPr="00B3056F">
        <w:tab/>
        <w:t>Protocol Errors</w:t>
      </w:r>
      <w:bookmarkEnd w:id="4858"/>
      <w:bookmarkEnd w:id="4859"/>
      <w:bookmarkEnd w:id="4860"/>
      <w:bookmarkEnd w:id="4861"/>
      <w:bookmarkEnd w:id="4862"/>
      <w:bookmarkEnd w:id="4863"/>
      <w:bookmarkEnd w:id="4864"/>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865" w:name="_Toc11338839"/>
      <w:bookmarkStart w:id="4866" w:name="_Toc27585564"/>
      <w:bookmarkStart w:id="4867" w:name="_Toc36457574"/>
      <w:bookmarkStart w:id="4868" w:name="_Toc45028492"/>
      <w:bookmarkStart w:id="4869" w:name="_Toc45029327"/>
      <w:bookmarkStart w:id="4870" w:name="_Toc51868090"/>
      <w:bookmarkStart w:id="4871" w:name="_Toc82679506"/>
      <w:r w:rsidRPr="00B3056F">
        <w:lastRenderedPageBreak/>
        <w:t>6.5.7.3</w:t>
      </w:r>
      <w:r w:rsidRPr="00B3056F">
        <w:tab/>
        <w:t>Application Errors</w:t>
      </w:r>
      <w:bookmarkEnd w:id="4865"/>
      <w:bookmarkEnd w:id="4866"/>
      <w:bookmarkEnd w:id="4867"/>
      <w:bookmarkEnd w:id="4868"/>
      <w:bookmarkEnd w:id="4869"/>
      <w:bookmarkEnd w:id="4870"/>
      <w:bookmarkEnd w:id="4871"/>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72" w:name="_Toc11338840"/>
      <w:bookmarkStart w:id="4873" w:name="_Toc27585565"/>
      <w:bookmarkStart w:id="4874" w:name="_Toc36457575"/>
      <w:bookmarkStart w:id="4875" w:name="_Toc45028493"/>
      <w:bookmarkStart w:id="4876" w:name="_Toc45029328"/>
      <w:bookmarkStart w:id="4877" w:name="_Toc51868091"/>
      <w:bookmarkStart w:id="4878" w:name="_Toc82679507"/>
      <w:r w:rsidRPr="00B3056F">
        <w:t>6.5.8</w:t>
      </w:r>
      <w:r w:rsidRPr="00B3056F">
        <w:tab/>
        <w:t>Feature Negotiation</w:t>
      </w:r>
      <w:bookmarkEnd w:id="4872"/>
      <w:bookmarkEnd w:id="4873"/>
      <w:bookmarkEnd w:id="4874"/>
      <w:bookmarkEnd w:id="4875"/>
      <w:bookmarkEnd w:id="4876"/>
      <w:bookmarkEnd w:id="4877"/>
      <w:bookmarkEnd w:id="4878"/>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79" w:name="_Toc11338841"/>
      <w:bookmarkStart w:id="4880" w:name="_Toc27585566"/>
      <w:bookmarkStart w:id="4881" w:name="_Toc36457576"/>
      <w:bookmarkStart w:id="4882" w:name="_Toc45028494"/>
      <w:bookmarkStart w:id="4883" w:name="_Toc45029329"/>
      <w:bookmarkStart w:id="4884" w:name="_Toc51868092"/>
      <w:bookmarkStart w:id="4885" w:name="_Toc82679508"/>
      <w:r w:rsidRPr="00B3056F">
        <w:rPr>
          <w:lang w:val="en-US"/>
        </w:rPr>
        <w:t>6.5.9</w:t>
      </w:r>
      <w:r w:rsidRPr="00B3056F">
        <w:rPr>
          <w:lang w:val="en-US"/>
        </w:rPr>
        <w:tab/>
        <w:t>Security</w:t>
      </w:r>
      <w:bookmarkEnd w:id="4879"/>
      <w:bookmarkEnd w:id="4880"/>
      <w:bookmarkEnd w:id="4881"/>
      <w:bookmarkEnd w:id="4882"/>
      <w:bookmarkEnd w:id="4883"/>
      <w:bookmarkEnd w:id="4884"/>
      <w:bookmarkEnd w:id="4885"/>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86" w:name="_Toc11338842"/>
      <w:bookmarkStart w:id="4887" w:name="_Toc27585567"/>
      <w:bookmarkStart w:id="4888" w:name="_Toc36457577"/>
      <w:bookmarkStart w:id="4889" w:name="_Toc45028495"/>
      <w:bookmarkStart w:id="4890" w:name="_Toc45029330"/>
      <w:bookmarkStart w:id="4891" w:name="_Toc51868093"/>
      <w:bookmarkStart w:id="4892" w:name="_Toc82679509"/>
      <w:r w:rsidRPr="00B3056F">
        <w:t>6.6</w:t>
      </w:r>
      <w:r w:rsidRPr="00B3056F">
        <w:tab/>
        <w:t>Nudm_NIDDAuthorization Service API</w:t>
      </w:r>
      <w:bookmarkEnd w:id="4886"/>
      <w:bookmarkEnd w:id="4887"/>
      <w:bookmarkEnd w:id="4888"/>
      <w:bookmarkEnd w:id="4889"/>
      <w:bookmarkEnd w:id="4890"/>
      <w:bookmarkEnd w:id="4891"/>
      <w:bookmarkEnd w:id="4892"/>
    </w:p>
    <w:p w14:paraId="032B3814" w14:textId="77777777" w:rsidR="00EF45DA" w:rsidRPr="00B3056F" w:rsidRDefault="00EF45DA" w:rsidP="00EF45DA">
      <w:pPr>
        <w:pStyle w:val="Heading3"/>
      </w:pPr>
      <w:bookmarkStart w:id="4893" w:name="_Toc11338843"/>
      <w:bookmarkStart w:id="4894" w:name="_Toc27585568"/>
      <w:bookmarkStart w:id="4895" w:name="_Toc36457578"/>
      <w:bookmarkStart w:id="4896" w:name="_Toc45028496"/>
      <w:bookmarkStart w:id="4897" w:name="_Toc45029331"/>
      <w:bookmarkStart w:id="4898" w:name="_Toc51868094"/>
      <w:bookmarkStart w:id="4899" w:name="_Toc82679510"/>
      <w:r w:rsidRPr="00B3056F">
        <w:t>6.6.1</w:t>
      </w:r>
      <w:r w:rsidRPr="00B3056F">
        <w:tab/>
        <w:t>API URI</w:t>
      </w:r>
      <w:bookmarkEnd w:id="4893"/>
      <w:bookmarkEnd w:id="4894"/>
      <w:bookmarkEnd w:id="4895"/>
      <w:bookmarkEnd w:id="4896"/>
      <w:bookmarkEnd w:id="4897"/>
      <w:bookmarkEnd w:id="4898"/>
      <w:bookmarkEnd w:id="4899"/>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900" w:name="_Toc11338844"/>
      <w:bookmarkStart w:id="4901" w:name="_Toc27585569"/>
      <w:bookmarkStart w:id="4902" w:name="_Toc36457579"/>
      <w:bookmarkStart w:id="4903" w:name="_Toc45028497"/>
      <w:bookmarkStart w:id="4904" w:name="_Toc45029332"/>
      <w:bookmarkStart w:id="4905" w:name="_Toc51868095"/>
      <w:bookmarkStart w:id="4906" w:name="_Toc82679511"/>
      <w:r w:rsidRPr="00B3056F">
        <w:t>6.6.2</w:t>
      </w:r>
      <w:r w:rsidRPr="00B3056F">
        <w:tab/>
        <w:t>Usage of HTTP</w:t>
      </w:r>
      <w:bookmarkEnd w:id="4900"/>
      <w:bookmarkEnd w:id="4901"/>
      <w:bookmarkEnd w:id="4902"/>
      <w:bookmarkEnd w:id="4903"/>
      <w:bookmarkEnd w:id="4904"/>
      <w:bookmarkEnd w:id="4905"/>
      <w:bookmarkEnd w:id="4906"/>
    </w:p>
    <w:p w14:paraId="550420F6" w14:textId="77777777" w:rsidR="00EF45DA" w:rsidRPr="00B3056F" w:rsidRDefault="00EF45DA" w:rsidP="00EF45DA">
      <w:pPr>
        <w:pStyle w:val="Heading4"/>
      </w:pPr>
      <w:bookmarkStart w:id="4907" w:name="_Toc11338845"/>
      <w:bookmarkStart w:id="4908" w:name="_Toc27585570"/>
      <w:bookmarkStart w:id="4909" w:name="_Toc36457580"/>
      <w:bookmarkStart w:id="4910" w:name="_Toc45028498"/>
      <w:bookmarkStart w:id="4911" w:name="_Toc45029333"/>
      <w:bookmarkStart w:id="4912" w:name="_Toc51868096"/>
      <w:bookmarkStart w:id="4913" w:name="_Toc82679512"/>
      <w:r w:rsidRPr="00B3056F">
        <w:t>6.6.2.1</w:t>
      </w:r>
      <w:r w:rsidRPr="00B3056F">
        <w:tab/>
        <w:t>General</w:t>
      </w:r>
      <w:bookmarkEnd w:id="4907"/>
      <w:bookmarkEnd w:id="4908"/>
      <w:bookmarkEnd w:id="4909"/>
      <w:bookmarkEnd w:id="4910"/>
      <w:bookmarkEnd w:id="4911"/>
      <w:bookmarkEnd w:id="4912"/>
      <w:bookmarkEnd w:id="4913"/>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914" w:name="_Toc11338846"/>
      <w:bookmarkStart w:id="4915" w:name="_Toc27585571"/>
      <w:bookmarkStart w:id="4916" w:name="_Toc36457581"/>
      <w:bookmarkStart w:id="4917" w:name="_Toc45028499"/>
      <w:bookmarkStart w:id="4918" w:name="_Toc45029334"/>
      <w:bookmarkStart w:id="4919" w:name="_Toc51868097"/>
      <w:bookmarkStart w:id="4920" w:name="_Toc82679513"/>
      <w:r w:rsidRPr="00B3056F">
        <w:t>6.6.2.2</w:t>
      </w:r>
      <w:r w:rsidRPr="00B3056F">
        <w:tab/>
        <w:t>HTTP standard headers</w:t>
      </w:r>
      <w:bookmarkEnd w:id="4914"/>
      <w:bookmarkEnd w:id="4915"/>
      <w:bookmarkEnd w:id="4916"/>
      <w:bookmarkEnd w:id="4917"/>
      <w:bookmarkEnd w:id="4918"/>
      <w:bookmarkEnd w:id="4919"/>
      <w:bookmarkEnd w:id="4920"/>
    </w:p>
    <w:p w14:paraId="4DC2108B" w14:textId="77777777" w:rsidR="00EF45DA" w:rsidRPr="00B3056F" w:rsidRDefault="00EF45DA" w:rsidP="00EF45DA">
      <w:pPr>
        <w:pStyle w:val="Heading5"/>
        <w:rPr>
          <w:lang w:eastAsia="zh-CN"/>
        </w:rPr>
      </w:pPr>
      <w:bookmarkStart w:id="4921" w:name="_Toc11338847"/>
      <w:bookmarkStart w:id="4922" w:name="_Toc27585572"/>
      <w:bookmarkStart w:id="4923" w:name="_Toc36457582"/>
      <w:bookmarkStart w:id="4924" w:name="_Toc45028500"/>
      <w:bookmarkStart w:id="4925" w:name="_Toc45029335"/>
      <w:bookmarkStart w:id="4926" w:name="_Toc51868098"/>
      <w:bookmarkStart w:id="4927" w:name="_Toc82679514"/>
      <w:r w:rsidRPr="00B3056F">
        <w:t>6.6.2.2.1</w:t>
      </w:r>
      <w:r w:rsidRPr="00B3056F">
        <w:rPr>
          <w:rFonts w:hint="eastAsia"/>
          <w:lang w:eastAsia="zh-CN"/>
        </w:rPr>
        <w:tab/>
      </w:r>
      <w:r w:rsidRPr="00B3056F">
        <w:rPr>
          <w:lang w:eastAsia="zh-CN"/>
        </w:rPr>
        <w:t>General</w:t>
      </w:r>
      <w:bookmarkEnd w:id="4921"/>
      <w:bookmarkEnd w:id="4922"/>
      <w:bookmarkEnd w:id="4923"/>
      <w:bookmarkEnd w:id="4924"/>
      <w:bookmarkEnd w:id="4925"/>
      <w:bookmarkEnd w:id="4926"/>
      <w:bookmarkEnd w:id="4927"/>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928" w:name="_Toc11338848"/>
      <w:bookmarkStart w:id="4929" w:name="_Toc27585573"/>
      <w:bookmarkStart w:id="4930" w:name="_Toc36457583"/>
      <w:bookmarkStart w:id="4931" w:name="_Toc45028501"/>
      <w:bookmarkStart w:id="4932" w:name="_Toc45029336"/>
      <w:bookmarkStart w:id="4933" w:name="_Toc51868099"/>
      <w:bookmarkStart w:id="4934" w:name="_Toc82679515"/>
      <w:r w:rsidRPr="00B3056F">
        <w:t>6.6.2.2.2</w:t>
      </w:r>
      <w:r w:rsidRPr="00B3056F">
        <w:tab/>
        <w:t>Content type</w:t>
      </w:r>
      <w:bookmarkEnd w:id="4928"/>
      <w:bookmarkEnd w:id="4929"/>
      <w:bookmarkEnd w:id="4930"/>
      <w:bookmarkEnd w:id="4931"/>
      <w:bookmarkEnd w:id="4932"/>
      <w:bookmarkEnd w:id="4933"/>
      <w:bookmarkEnd w:id="4934"/>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935" w:name="_Toc11338849"/>
      <w:bookmarkStart w:id="4936" w:name="_Toc27585574"/>
      <w:bookmarkStart w:id="4937" w:name="_Toc36457584"/>
      <w:bookmarkStart w:id="4938" w:name="_Toc45028502"/>
      <w:bookmarkStart w:id="4939" w:name="_Toc45029337"/>
      <w:bookmarkStart w:id="4940" w:name="_Toc51868100"/>
      <w:bookmarkStart w:id="4941" w:name="_Toc82679516"/>
      <w:r w:rsidRPr="00B3056F">
        <w:t>6.6.2.3</w:t>
      </w:r>
      <w:r w:rsidRPr="00B3056F">
        <w:tab/>
        <w:t>HTTP custom headers</w:t>
      </w:r>
      <w:bookmarkEnd w:id="4935"/>
      <w:bookmarkEnd w:id="4936"/>
      <w:bookmarkEnd w:id="4937"/>
      <w:bookmarkEnd w:id="4938"/>
      <w:bookmarkEnd w:id="4939"/>
      <w:bookmarkEnd w:id="4940"/>
      <w:bookmarkEnd w:id="4941"/>
    </w:p>
    <w:p w14:paraId="01EBF873" w14:textId="77777777" w:rsidR="00EF45DA" w:rsidRPr="00B3056F" w:rsidRDefault="00EF45DA" w:rsidP="00EF45DA">
      <w:pPr>
        <w:pStyle w:val="Heading5"/>
        <w:rPr>
          <w:lang w:eastAsia="zh-CN"/>
        </w:rPr>
      </w:pPr>
      <w:bookmarkStart w:id="4942" w:name="_Toc11338850"/>
      <w:bookmarkStart w:id="4943" w:name="_Toc27585575"/>
      <w:bookmarkStart w:id="4944" w:name="_Toc36457585"/>
      <w:bookmarkStart w:id="4945" w:name="_Toc45028503"/>
      <w:bookmarkStart w:id="4946" w:name="_Toc45029338"/>
      <w:bookmarkStart w:id="4947" w:name="_Toc51868101"/>
      <w:bookmarkStart w:id="4948" w:name="_Toc82679517"/>
      <w:r w:rsidRPr="00B3056F">
        <w:t>6.6.2.3.1</w:t>
      </w:r>
      <w:r w:rsidRPr="00B3056F">
        <w:rPr>
          <w:rFonts w:hint="eastAsia"/>
          <w:lang w:eastAsia="zh-CN"/>
        </w:rPr>
        <w:tab/>
      </w:r>
      <w:r w:rsidRPr="00B3056F">
        <w:rPr>
          <w:lang w:eastAsia="zh-CN"/>
        </w:rPr>
        <w:t>General</w:t>
      </w:r>
      <w:bookmarkEnd w:id="4942"/>
      <w:bookmarkEnd w:id="4943"/>
      <w:bookmarkEnd w:id="4944"/>
      <w:bookmarkEnd w:id="4945"/>
      <w:bookmarkEnd w:id="4946"/>
      <w:bookmarkEnd w:id="4947"/>
      <w:bookmarkEnd w:id="4948"/>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49" w:name="_Toc11338851"/>
      <w:bookmarkStart w:id="4950" w:name="_Toc27585576"/>
      <w:bookmarkStart w:id="4951" w:name="_Toc36457586"/>
      <w:bookmarkStart w:id="4952" w:name="_Toc45028504"/>
      <w:bookmarkStart w:id="4953" w:name="_Toc45029339"/>
      <w:bookmarkStart w:id="4954" w:name="_Toc51868102"/>
      <w:bookmarkStart w:id="4955" w:name="_Toc82679518"/>
      <w:r w:rsidRPr="00B3056F">
        <w:t>6.6.3</w:t>
      </w:r>
      <w:r w:rsidRPr="00B3056F">
        <w:tab/>
        <w:t>Resources</w:t>
      </w:r>
      <w:bookmarkEnd w:id="4949"/>
      <w:bookmarkEnd w:id="4950"/>
      <w:bookmarkEnd w:id="4951"/>
      <w:bookmarkEnd w:id="4952"/>
      <w:bookmarkEnd w:id="4953"/>
      <w:bookmarkEnd w:id="4954"/>
      <w:bookmarkEnd w:id="4955"/>
    </w:p>
    <w:p w14:paraId="20E3B38C" w14:textId="77777777" w:rsidR="00EF45DA" w:rsidRPr="00B3056F" w:rsidRDefault="00EF45DA" w:rsidP="00EF45DA">
      <w:pPr>
        <w:pStyle w:val="Heading4"/>
      </w:pPr>
      <w:bookmarkStart w:id="4956" w:name="_Toc11338852"/>
      <w:bookmarkStart w:id="4957" w:name="_Toc27585577"/>
      <w:bookmarkStart w:id="4958" w:name="_Toc36457587"/>
      <w:bookmarkStart w:id="4959" w:name="_Toc45028505"/>
      <w:bookmarkStart w:id="4960" w:name="_Toc45029340"/>
      <w:bookmarkStart w:id="4961" w:name="_Toc51868103"/>
      <w:bookmarkStart w:id="4962" w:name="_Toc82679519"/>
      <w:r w:rsidRPr="00B3056F">
        <w:t>6.6.3.1</w:t>
      </w:r>
      <w:r w:rsidRPr="00B3056F">
        <w:tab/>
        <w:t>Overview</w:t>
      </w:r>
      <w:bookmarkEnd w:id="4956"/>
      <w:bookmarkEnd w:id="4957"/>
      <w:bookmarkEnd w:id="4958"/>
      <w:bookmarkEnd w:id="4959"/>
      <w:bookmarkEnd w:id="4960"/>
      <w:bookmarkEnd w:id="4961"/>
      <w:bookmarkEnd w:id="4962"/>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1" type="#_x0000_t75" style="width:302.2pt;height:122.45pt" o:ole="">
            <v:imagedata r:id="rId184" o:title=""/>
          </v:shape>
          <o:OLEObject Type="Embed" ProgID="Visio.Drawing.11" ShapeID="_x0000_i1111" DrawAspect="Content" ObjectID="_1693292640"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63" w:name="_Toc11338853"/>
      <w:bookmarkStart w:id="4964" w:name="_Toc27585578"/>
      <w:bookmarkStart w:id="4965" w:name="_Toc36457588"/>
      <w:bookmarkStart w:id="4966" w:name="_Toc45028506"/>
      <w:bookmarkStart w:id="4967" w:name="_Toc45029341"/>
      <w:bookmarkStart w:id="4968" w:name="_Toc51868104"/>
      <w:bookmarkStart w:id="4969" w:name="_Toc82679520"/>
      <w:r w:rsidRPr="00B3056F">
        <w:t>6.6.3.2</w:t>
      </w:r>
      <w:r w:rsidRPr="00B3056F">
        <w:tab/>
        <w:t>Resource: ueIdentity (Document)</w:t>
      </w:r>
      <w:bookmarkEnd w:id="4963"/>
      <w:bookmarkEnd w:id="4964"/>
      <w:bookmarkEnd w:id="4965"/>
      <w:bookmarkEnd w:id="4966"/>
      <w:bookmarkEnd w:id="4967"/>
      <w:bookmarkEnd w:id="4968"/>
      <w:bookmarkEnd w:id="4969"/>
    </w:p>
    <w:p w14:paraId="5EF6115C" w14:textId="77777777" w:rsidR="00EF45DA" w:rsidRPr="00B3056F" w:rsidRDefault="00EF45DA" w:rsidP="00EF45DA">
      <w:pPr>
        <w:pStyle w:val="Heading5"/>
      </w:pPr>
      <w:bookmarkStart w:id="4970" w:name="_Toc11338854"/>
      <w:bookmarkStart w:id="4971" w:name="_Toc27585579"/>
      <w:bookmarkStart w:id="4972" w:name="_Toc36457589"/>
      <w:bookmarkStart w:id="4973" w:name="_Toc45028507"/>
      <w:bookmarkStart w:id="4974" w:name="_Toc45029342"/>
      <w:bookmarkStart w:id="4975" w:name="_Toc51868105"/>
      <w:bookmarkStart w:id="4976" w:name="_Toc82679521"/>
      <w:r w:rsidRPr="00B3056F">
        <w:t>6.6.3.2.1</w:t>
      </w:r>
      <w:r w:rsidRPr="00B3056F">
        <w:tab/>
        <w:t>Description</w:t>
      </w:r>
      <w:bookmarkEnd w:id="4970"/>
      <w:bookmarkEnd w:id="4971"/>
      <w:bookmarkEnd w:id="4972"/>
      <w:bookmarkEnd w:id="4973"/>
      <w:bookmarkEnd w:id="4974"/>
      <w:bookmarkEnd w:id="4975"/>
      <w:bookmarkEnd w:id="4976"/>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77" w:name="_Toc11338855"/>
      <w:bookmarkStart w:id="4978" w:name="_Toc27585580"/>
      <w:bookmarkStart w:id="4979" w:name="_Toc36457590"/>
      <w:bookmarkStart w:id="4980" w:name="_Toc45028508"/>
      <w:bookmarkStart w:id="4981" w:name="_Toc45029343"/>
      <w:bookmarkStart w:id="4982" w:name="_Toc51868106"/>
      <w:bookmarkStart w:id="4983" w:name="_Toc82679522"/>
      <w:r w:rsidRPr="00B3056F">
        <w:t>6.6.3.2.2</w:t>
      </w:r>
      <w:r w:rsidRPr="00B3056F">
        <w:tab/>
        <w:t>Resource Definition</w:t>
      </w:r>
      <w:bookmarkEnd w:id="4977"/>
      <w:bookmarkEnd w:id="4978"/>
      <w:bookmarkEnd w:id="4979"/>
      <w:bookmarkEnd w:id="4980"/>
      <w:bookmarkEnd w:id="4981"/>
      <w:bookmarkEnd w:id="4982"/>
      <w:bookmarkEnd w:id="4983"/>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84" w:name="_Toc11338856"/>
      <w:bookmarkStart w:id="4985" w:name="_Toc27585581"/>
      <w:bookmarkStart w:id="4986" w:name="_Toc36457591"/>
      <w:bookmarkStart w:id="4987" w:name="_Toc45028509"/>
      <w:bookmarkStart w:id="4988" w:name="_Toc45029344"/>
      <w:bookmarkStart w:id="4989" w:name="_Toc51868107"/>
      <w:bookmarkStart w:id="4990" w:name="_Toc82679523"/>
      <w:r w:rsidRPr="00B3056F">
        <w:t>6.6.3.2.3</w:t>
      </w:r>
      <w:r w:rsidRPr="00B3056F">
        <w:tab/>
        <w:t>Resource Standard Methods</w:t>
      </w:r>
      <w:bookmarkEnd w:id="4984"/>
      <w:bookmarkEnd w:id="4985"/>
      <w:bookmarkEnd w:id="4986"/>
      <w:bookmarkEnd w:id="4987"/>
      <w:bookmarkEnd w:id="4988"/>
      <w:bookmarkEnd w:id="4989"/>
      <w:bookmarkEnd w:id="4990"/>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991" w:name="_Toc27585582"/>
      <w:bookmarkStart w:id="4992" w:name="_Toc36457592"/>
      <w:bookmarkStart w:id="4993" w:name="_Toc45028510"/>
      <w:bookmarkStart w:id="4994" w:name="_Toc45029345"/>
      <w:bookmarkStart w:id="4995" w:name="_Toc51868108"/>
      <w:bookmarkStart w:id="4996" w:name="_Toc11338858"/>
      <w:bookmarkStart w:id="4997" w:name="_Toc82679524"/>
      <w:r w:rsidRPr="00B3056F">
        <w:t>6.6.3.2.4</w:t>
      </w:r>
      <w:r w:rsidRPr="00B3056F">
        <w:tab/>
        <w:t>Resource Custom Operations</w:t>
      </w:r>
      <w:bookmarkEnd w:id="4991"/>
      <w:bookmarkEnd w:id="4992"/>
      <w:bookmarkEnd w:id="4993"/>
      <w:bookmarkEnd w:id="4994"/>
      <w:bookmarkEnd w:id="4995"/>
      <w:bookmarkEnd w:id="4997"/>
    </w:p>
    <w:p w14:paraId="4602540D" w14:textId="77777777" w:rsidR="00EF45DA" w:rsidRPr="00B3056F" w:rsidRDefault="00EF45DA" w:rsidP="00EF45DA">
      <w:pPr>
        <w:pStyle w:val="Heading6"/>
        <w:ind w:left="0" w:firstLine="0"/>
      </w:pPr>
      <w:bookmarkStart w:id="4998" w:name="_Toc27585583"/>
      <w:bookmarkStart w:id="4999" w:name="_Toc36457593"/>
      <w:bookmarkStart w:id="5000" w:name="_Toc45028511"/>
      <w:bookmarkStart w:id="5001" w:name="_Toc45029346"/>
      <w:bookmarkStart w:id="5002" w:name="_Toc51868109"/>
      <w:bookmarkStart w:id="5003" w:name="_Toc82679525"/>
      <w:r w:rsidRPr="00B3056F">
        <w:t>6.6.3.2.4.1</w:t>
      </w:r>
      <w:r w:rsidRPr="00B3056F">
        <w:tab/>
        <w:t>Overview</w:t>
      </w:r>
      <w:bookmarkEnd w:id="4998"/>
      <w:bookmarkEnd w:id="4999"/>
      <w:bookmarkEnd w:id="5000"/>
      <w:bookmarkEnd w:id="5001"/>
      <w:bookmarkEnd w:id="5002"/>
      <w:bookmarkEnd w:id="5003"/>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5004" w:name="_Toc27585584"/>
      <w:bookmarkStart w:id="5005" w:name="_Toc36457594"/>
      <w:bookmarkStart w:id="5006" w:name="_Toc45028512"/>
      <w:bookmarkStart w:id="5007" w:name="_Toc45029347"/>
      <w:bookmarkStart w:id="5008" w:name="_Toc51868110"/>
      <w:bookmarkStart w:id="5009" w:name="_Toc82679526"/>
      <w:r w:rsidRPr="00B3056F">
        <w:lastRenderedPageBreak/>
        <w:t>6.6.3.2.4.2</w:t>
      </w:r>
      <w:r w:rsidRPr="00B3056F">
        <w:tab/>
        <w:t>Operation: authorize</w:t>
      </w:r>
      <w:bookmarkEnd w:id="5004"/>
      <w:bookmarkEnd w:id="5005"/>
      <w:bookmarkEnd w:id="5006"/>
      <w:bookmarkEnd w:id="5007"/>
      <w:bookmarkEnd w:id="5008"/>
      <w:bookmarkEnd w:id="5009"/>
    </w:p>
    <w:p w14:paraId="103A377A" w14:textId="77777777" w:rsidR="00EF45DA" w:rsidRPr="00B3056F" w:rsidRDefault="00EF45DA" w:rsidP="00EF45DA">
      <w:pPr>
        <w:pStyle w:val="Heading7"/>
      </w:pPr>
      <w:bookmarkStart w:id="5010" w:name="_Toc27585585"/>
      <w:bookmarkStart w:id="5011" w:name="_Toc36457595"/>
      <w:bookmarkStart w:id="5012" w:name="_Toc45028513"/>
      <w:bookmarkStart w:id="5013" w:name="_Toc45029348"/>
      <w:bookmarkStart w:id="5014" w:name="_Toc51868111"/>
      <w:bookmarkStart w:id="5015" w:name="_Toc82679527"/>
      <w:r w:rsidRPr="00B3056F">
        <w:t>6.6.3.2.4.2.1</w:t>
      </w:r>
      <w:r w:rsidRPr="00B3056F">
        <w:tab/>
        <w:t>Description</w:t>
      </w:r>
      <w:bookmarkEnd w:id="5010"/>
      <w:bookmarkEnd w:id="5011"/>
      <w:bookmarkEnd w:id="5012"/>
      <w:bookmarkEnd w:id="5013"/>
      <w:bookmarkEnd w:id="5014"/>
      <w:bookmarkEnd w:id="5015"/>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5016" w:name="_Toc27585586"/>
      <w:bookmarkStart w:id="5017" w:name="_Toc36457596"/>
      <w:bookmarkStart w:id="5018" w:name="_Toc45028514"/>
      <w:bookmarkStart w:id="5019" w:name="_Toc45029349"/>
      <w:bookmarkStart w:id="5020" w:name="_Toc51868112"/>
      <w:bookmarkStart w:id="5021" w:name="_Toc82679528"/>
      <w:r w:rsidRPr="00B3056F">
        <w:t>6.6.3.2.4.2.2</w:t>
      </w:r>
      <w:r w:rsidRPr="00B3056F">
        <w:tab/>
        <w:t>Operation Definition</w:t>
      </w:r>
      <w:bookmarkEnd w:id="5016"/>
      <w:bookmarkEnd w:id="5017"/>
      <w:bookmarkEnd w:id="5018"/>
      <w:bookmarkEnd w:id="5019"/>
      <w:bookmarkEnd w:id="5020"/>
      <w:bookmarkEnd w:id="5021"/>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5022" w:name="_Toc27585587"/>
      <w:bookmarkStart w:id="5023" w:name="_Toc36457597"/>
      <w:bookmarkStart w:id="5024" w:name="_Toc45028515"/>
      <w:bookmarkStart w:id="5025" w:name="_Toc45029350"/>
      <w:bookmarkStart w:id="5026" w:name="_Toc51868113"/>
      <w:bookmarkStart w:id="5027" w:name="_Toc82679529"/>
      <w:r w:rsidRPr="00B3056F">
        <w:t>6.6.4</w:t>
      </w:r>
      <w:r w:rsidRPr="00B3056F">
        <w:tab/>
        <w:t>Custom Operations without associated resources</w:t>
      </w:r>
      <w:bookmarkEnd w:id="4996"/>
      <w:bookmarkEnd w:id="5022"/>
      <w:bookmarkEnd w:id="5023"/>
      <w:bookmarkEnd w:id="5024"/>
      <w:bookmarkEnd w:id="5025"/>
      <w:bookmarkEnd w:id="5026"/>
      <w:bookmarkEnd w:id="5027"/>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5028" w:name="_Toc11338859"/>
      <w:bookmarkStart w:id="5029" w:name="_Toc27585588"/>
      <w:bookmarkStart w:id="5030" w:name="_Toc36457598"/>
      <w:bookmarkStart w:id="5031" w:name="_Toc45028516"/>
      <w:bookmarkStart w:id="5032" w:name="_Toc45029351"/>
      <w:bookmarkStart w:id="5033" w:name="_Toc51868114"/>
      <w:bookmarkStart w:id="5034" w:name="_Toc82679530"/>
      <w:r w:rsidRPr="00B3056F">
        <w:t>6.6.5</w:t>
      </w:r>
      <w:r w:rsidRPr="00B3056F">
        <w:tab/>
        <w:t>Notifications</w:t>
      </w:r>
      <w:bookmarkEnd w:id="5028"/>
      <w:bookmarkEnd w:id="5029"/>
      <w:bookmarkEnd w:id="5030"/>
      <w:bookmarkEnd w:id="5031"/>
      <w:bookmarkEnd w:id="5032"/>
      <w:bookmarkEnd w:id="5033"/>
      <w:bookmarkEnd w:id="5034"/>
    </w:p>
    <w:p w14:paraId="179592EE" w14:textId="77777777" w:rsidR="00EF45DA" w:rsidRPr="00B3056F" w:rsidRDefault="00EF45DA" w:rsidP="00EF45DA">
      <w:pPr>
        <w:pStyle w:val="Heading4"/>
      </w:pPr>
      <w:bookmarkStart w:id="5035" w:name="_Toc11338860"/>
      <w:bookmarkStart w:id="5036" w:name="_Toc27585589"/>
      <w:bookmarkStart w:id="5037" w:name="_Toc36457599"/>
      <w:bookmarkStart w:id="5038" w:name="_Toc45028517"/>
      <w:bookmarkStart w:id="5039" w:name="_Toc45029352"/>
      <w:bookmarkStart w:id="5040" w:name="_Toc51868115"/>
      <w:bookmarkStart w:id="5041" w:name="_Toc82679531"/>
      <w:r w:rsidRPr="00B3056F">
        <w:t>6.6.5.1</w:t>
      </w:r>
      <w:r w:rsidRPr="00B3056F">
        <w:tab/>
        <w:t>General</w:t>
      </w:r>
      <w:bookmarkEnd w:id="5035"/>
      <w:bookmarkEnd w:id="5036"/>
      <w:bookmarkEnd w:id="5037"/>
      <w:bookmarkEnd w:id="5038"/>
      <w:bookmarkEnd w:id="5039"/>
      <w:bookmarkEnd w:id="5040"/>
      <w:bookmarkEnd w:id="5041"/>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42" w:name="_Toc27585590"/>
      <w:bookmarkStart w:id="5043" w:name="_Toc36457600"/>
      <w:bookmarkStart w:id="5044" w:name="_Toc45028518"/>
      <w:bookmarkStart w:id="5045" w:name="_Toc45029353"/>
      <w:bookmarkStart w:id="5046" w:name="_Toc51868116"/>
      <w:bookmarkStart w:id="5047" w:name="_Toc11338861"/>
      <w:bookmarkStart w:id="5048" w:name="_Toc82679532"/>
      <w:r w:rsidRPr="00B3056F">
        <w:t>6.6.5.2</w:t>
      </w:r>
      <w:r w:rsidRPr="00B3056F">
        <w:tab/>
        <w:t>Nidd Authorization Data Update Notification</w:t>
      </w:r>
      <w:bookmarkEnd w:id="5042"/>
      <w:bookmarkEnd w:id="5043"/>
      <w:bookmarkEnd w:id="5044"/>
      <w:bookmarkEnd w:id="5045"/>
      <w:bookmarkEnd w:id="5046"/>
      <w:bookmarkEnd w:id="5048"/>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lastRenderedPageBreak/>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49" w:name="_Toc27585591"/>
    </w:p>
    <w:p w14:paraId="724636E4" w14:textId="77777777" w:rsidR="00EF45DA" w:rsidRPr="00B3056F" w:rsidRDefault="00EF45DA" w:rsidP="00EF45DA">
      <w:pPr>
        <w:pStyle w:val="Heading3"/>
      </w:pPr>
      <w:bookmarkStart w:id="5050" w:name="_Toc36457601"/>
      <w:bookmarkStart w:id="5051" w:name="_Toc45028519"/>
      <w:bookmarkStart w:id="5052" w:name="_Toc45029354"/>
      <w:bookmarkStart w:id="5053" w:name="_Toc51868117"/>
      <w:bookmarkStart w:id="5054" w:name="_Toc82679533"/>
      <w:r w:rsidRPr="00B3056F">
        <w:t>6.6.6</w:t>
      </w:r>
      <w:r w:rsidRPr="00B3056F">
        <w:tab/>
        <w:t>Data Model</w:t>
      </w:r>
      <w:bookmarkEnd w:id="5047"/>
      <w:bookmarkEnd w:id="5049"/>
      <w:bookmarkEnd w:id="5050"/>
      <w:bookmarkEnd w:id="5051"/>
      <w:bookmarkEnd w:id="5052"/>
      <w:bookmarkEnd w:id="5053"/>
      <w:bookmarkEnd w:id="5054"/>
    </w:p>
    <w:p w14:paraId="0AB4B195" w14:textId="77777777" w:rsidR="00EF45DA" w:rsidRPr="00B3056F" w:rsidRDefault="00EF45DA" w:rsidP="00EF45DA">
      <w:pPr>
        <w:pStyle w:val="Heading4"/>
      </w:pPr>
      <w:bookmarkStart w:id="5055" w:name="_Toc11338862"/>
      <w:bookmarkStart w:id="5056" w:name="_Toc27585592"/>
      <w:bookmarkStart w:id="5057" w:name="_Toc36457602"/>
      <w:bookmarkStart w:id="5058" w:name="_Toc45028520"/>
      <w:bookmarkStart w:id="5059" w:name="_Toc45029355"/>
      <w:bookmarkStart w:id="5060" w:name="_Toc51868118"/>
      <w:bookmarkStart w:id="5061" w:name="_Toc82679534"/>
      <w:r w:rsidRPr="00B3056F">
        <w:t>6.6.6.1</w:t>
      </w:r>
      <w:r w:rsidRPr="00B3056F">
        <w:tab/>
        <w:t>General</w:t>
      </w:r>
      <w:bookmarkEnd w:id="5055"/>
      <w:bookmarkEnd w:id="5056"/>
      <w:bookmarkEnd w:id="5057"/>
      <w:bookmarkEnd w:id="5058"/>
      <w:bookmarkEnd w:id="5059"/>
      <w:bookmarkEnd w:id="5060"/>
      <w:bookmarkEnd w:id="5061"/>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62" w:name="_Toc11338863"/>
      <w:bookmarkStart w:id="5063" w:name="_Toc27585593"/>
      <w:bookmarkStart w:id="5064" w:name="_Toc36457603"/>
      <w:bookmarkStart w:id="5065" w:name="_Toc45028521"/>
      <w:bookmarkStart w:id="5066" w:name="_Toc45029356"/>
      <w:bookmarkStart w:id="5067" w:name="_Toc51868119"/>
      <w:bookmarkStart w:id="5068" w:name="_Toc82679535"/>
      <w:r w:rsidRPr="00B3056F">
        <w:rPr>
          <w:lang w:val="en-US"/>
        </w:rPr>
        <w:lastRenderedPageBreak/>
        <w:t>6.6.6.2</w:t>
      </w:r>
      <w:r w:rsidRPr="00B3056F">
        <w:rPr>
          <w:lang w:val="en-US"/>
        </w:rPr>
        <w:tab/>
        <w:t>Structured data types</w:t>
      </w:r>
      <w:bookmarkEnd w:id="5062"/>
      <w:bookmarkEnd w:id="5063"/>
      <w:bookmarkEnd w:id="5064"/>
      <w:bookmarkEnd w:id="5065"/>
      <w:bookmarkEnd w:id="5066"/>
      <w:bookmarkEnd w:id="5067"/>
      <w:bookmarkEnd w:id="5068"/>
    </w:p>
    <w:p w14:paraId="2F6C008B" w14:textId="77777777" w:rsidR="00EF45DA" w:rsidRPr="00B3056F" w:rsidRDefault="00EF45DA" w:rsidP="00EF45DA">
      <w:pPr>
        <w:pStyle w:val="Heading5"/>
      </w:pPr>
      <w:bookmarkStart w:id="5069" w:name="_Toc11338864"/>
      <w:bookmarkStart w:id="5070" w:name="_Toc27585594"/>
      <w:bookmarkStart w:id="5071" w:name="_Toc36457604"/>
      <w:bookmarkStart w:id="5072" w:name="_Toc45028522"/>
      <w:bookmarkStart w:id="5073" w:name="_Toc45029357"/>
      <w:bookmarkStart w:id="5074" w:name="_Toc51868120"/>
      <w:bookmarkStart w:id="5075" w:name="_Toc82679536"/>
      <w:r w:rsidRPr="00B3056F">
        <w:t>6.6.6.2.1</w:t>
      </w:r>
      <w:r w:rsidRPr="00B3056F">
        <w:tab/>
        <w:t>Introduction</w:t>
      </w:r>
      <w:bookmarkEnd w:id="5069"/>
      <w:bookmarkEnd w:id="5070"/>
      <w:bookmarkEnd w:id="5071"/>
      <w:bookmarkEnd w:id="5072"/>
      <w:bookmarkEnd w:id="5073"/>
      <w:bookmarkEnd w:id="5074"/>
      <w:bookmarkEnd w:id="5075"/>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76" w:name="_Toc11338865"/>
      <w:bookmarkStart w:id="5077" w:name="_Toc27585595"/>
      <w:bookmarkStart w:id="5078" w:name="_Toc36457605"/>
      <w:bookmarkStart w:id="5079" w:name="_Toc45028523"/>
      <w:bookmarkStart w:id="5080" w:name="_Toc45029358"/>
      <w:bookmarkStart w:id="5081" w:name="_Toc51868121"/>
      <w:bookmarkStart w:id="5082" w:name="_Toc82679537"/>
      <w:r w:rsidRPr="00B3056F">
        <w:t>6.6.6.2.2</w:t>
      </w:r>
      <w:r w:rsidRPr="00B3056F">
        <w:tab/>
        <w:t>Type: AuthorizationData</w:t>
      </w:r>
      <w:bookmarkEnd w:id="5076"/>
      <w:bookmarkEnd w:id="5077"/>
      <w:bookmarkEnd w:id="5078"/>
      <w:bookmarkEnd w:id="5079"/>
      <w:bookmarkEnd w:id="5080"/>
      <w:bookmarkEnd w:id="5081"/>
      <w:bookmarkEnd w:id="5082"/>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83" w:name="_Toc11338866"/>
      <w:bookmarkStart w:id="5084" w:name="_Toc27585596"/>
      <w:bookmarkStart w:id="5085" w:name="_Toc36457606"/>
      <w:bookmarkStart w:id="5086" w:name="_Toc45028524"/>
      <w:bookmarkStart w:id="5087" w:name="_Toc45029359"/>
      <w:bookmarkStart w:id="5088" w:name="_Toc51868122"/>
      <w:bookmarkStart w:id="5089" w:name="_Toc82679538"/>
      <w:r w:rsidRPr="00B3056F">
        <w:t>6.6.6.2.3</w:t>
      </w:r>
      <w:r w:rsidRPr="00B3056F">
        <w:tab/>
        <w:t>Type: UserIdentifier</w:t>
      </w:r>
      <w:bookmarkEnd w:id="5083"/>
      <w:bookmarkEnd w:id="5084"/>
      <w:bookmarkEnd w:id="5085"/>
      <w:bookmarkEnd w:id="5086"/>
      <w:bookmarkEnd w:id="5087"/>
      <w:bookmarkEnd w:id="5088"/>
      <w:bookmarkEnd w:id="5089"/>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090" w:name="_Toc27585597"/>
      <w:bookmarkStart w:id="5091" w:name="_Toc36457607"/>
      <w:bookmarkStart w:id="5092" w:name="_Toc45028525"/>
      <w:bookmarkStart w:id="5093" w:name="_Toc45029360"/>
      <w:bookmarkStart w:id="5094" w:name="_Toc51868123"/>
      <w:bookmarkStart w:id="5095" w:name="_Toc11338867"/>
      <w:bookmarkStart w:id="5096" w:name="_Toc82679539"/>
      <w:r w:rsidRPr="00B3056F">
        <w:t>6.6.6.2.4</w:t>
      </w:r>
      <w:r w:rsidRPr="00B3056F">
        <w:tab/>
        <w:t>Type: NiddAuthUpdateInfo</w:t>
      </w:r>
      <w:bookmarkEnd w:id="5090"/>
      <w:bookmarkEnd w:id="5091"/>
      <w:bookmarkEnd w:id="5092"/>
      <w:bookmarkEnd w:id="5093"/>
      <w:bookmarkEnd w:id="5094"/>
      <w:bookmarkEnd w:id="5096"/>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97" w:name="_Toc27585598"/>
      <w:bookmarkStart w:id="5098" w:name="_Toc36457608"/>
      <w:bookmarkStart w:id="5099" w:name="_Toc45028526"/>
      <w:bookmarkStart w:id="5100" w:name="_Toc45029361"/>
      <w:bookmarkStart w:id="5101" w:name="_Toc51868124"/>
      <w:bookmarkStart w:id="5102" w:name="_Toc82679540"/>
      <w:r w:rsidRPr="00B3056F">
        <w:t>6.6.6.2.5</w:t>
      </w:r>
      <w:r w:rsidRPr="00B3056F">
        <w:tab/>
        <w:t>Type: NiddAuthUpdateNotification</w:t>
      </w:r>
      <w:bookmarkEnd w:id="5097"/>
      <w:bookmarkEnd w:id="5098"/>
      <w:bookmarkEnd w:id="5099"/>
      <w:bookmarkEnd w:id="5100"/>
      <w:bookmarkEnd w:id="5101"/>
      <w:bookmarkEnd w:id="5102"/>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103" w:name="_Toc27585599"/>
      <w:bookmarkStart w:id="5104" w:name="_Toc36457609"/>
      <w:bookmarkStart w:id="5105" w:name="_Toc45028527"/>
      <w:bookmarkStart w:id="5106" w:name="_Toc45029362"/>
      <w:bookmarkStart w:id="5107" w:name="_Toc51868125"/>
      <w:bookmarkStart w:id="5108" w:name="_Toc82679541"/>
      <w:r w:rsidRPr="00B3056F">
        <w:lastRenderedPageBreak/>
        <w:t>6.6.6.2.6</w:t>
      </w:r>
      <w:r w:rsidRPr="00B3056F">
        <w:tab/>
        <w:t>Type: AuthorizationInfo</w:t>
      </w:r>
      <w:bookmarkEnd w:id="5103"/>
      <w:bookmarkEnd w:id="5104"/>
      <w:bookmarkEnd w:id="5105"/>
      <w:bookmarkEnd w:id="5106"/>
      <w:bookmarkEnd w:id="5107"/>
      <w:bookmarkEnd w:id="5108"/>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109" w:name="_Toc27585600"/>
      <w:bookmarkStart w:id="5110" w:name="_Toc36457610"/>
      <w:bookmarkStart w:id="5111" w:name="_Toc45028528"/>
      <w:bookmarkStart w:id="5112" w:name="_Toc45029363"/>
      <w:bookmarkStart w:id="5113" w:name="_Toc51868126"/>
      <w:bookmarkStart w:id="5114" w:name="_Toc82679542"/>
      <w:r w:rsidRPr="00B3056F">
        <w:rPr>
          <w:lang w:val="en-US"/>
        </w:rPr>
        <w:t>6.6.6.3</w:t>
      </w:r>
      <w:r w:rsidRPr="00B3056F">
        <w:rPr>
          <w:lang w:val="en-US"/>
        </w:rPr>
        <w:tab/>
        <w:t>Simple data types and enumerations</w:t>
      </w:r>
      <w:bookmarkEnd w:id="5095"/>
      <w:bookmarkEnd w:id="5109"/>
      <w:bookmarkEnd w:id="5110"/>
      <w:bookmarkEnd w:id="5111"/>
      <w:bookmarkEnd w:id="5112"/>
      <w:bookmarkEnd w:id="5113"/>
      <w:bookmarkEnd w:id="5114"/>
    </w:p>
    <w:p w14:paraId="188AFF9A" w14:textId="77777777" w:rsidR="00EF45DA" w:rsidRPr="00B3056F" w:rsidRDefault="00EF45DA" w:rsidP="00EF45DA">
      <w:pPr>
        <w:pStyle w:val="Heading5"/>
      </w:pPr>
      <w:bookmarkStart w:id="5115" w:name="_Toc11338868"/>
      <w:bookmarkStart w:id="5116" w:name="_Toc27585601"/>
      <w:bookmarkStart w:id="5117" w:name="_Toc36457611"/>
      <w:bookmarkStart w:id="5118" w:name="_Toc45028529"/>
      <w:bookmarkStart w:id="5119" w:name="_Toc45029364"/>
      <w:bookmarkStart w:id="5120" w:name="_Toc51868127"/>
      <w:bookmarkStart w:id="5121" w:name="_Toc82679543"/>
      <w:r w:rsidRPr="00B3056F">
        <w:t>6.6.6.3.1</w:t>
      </w:r>
      <w:r w:rsidRPr="00B3056F">
        <w:tab/>
        <w:t>Introduction</w:t>
      </w:r>
      <w:bookmarkEnd w:id="5115"/>
      <w:bookmarkEnd w:id="5116"/>
      <w:bookmarkEnd w:id="5117"/>
      <w:bookmarkEnd w:id="5118"/>
      <w:bookmarkEnd w:id="5119"/>
      <w:bookmarkEnd w:id="5120"/>
      <w:bookmarkEnd w:id="5121"/>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122" w:name="_Toc11338869"/>
      <w:bookmarkStart w:id="5123" w:name="_Toc27585602"/>
      <w:bookmarkStart w:id="5124" w:name="_Toc36457612"/>
      <w:bookmarkStart w:id="5125" w:name="_Toc45028530"/>
      <w:bookmarkStart w:id="5126" w:name="_Toc45029365"/>
      <w:bookmarkStart w:id="5127" w:name="_Toc51868128"/>
      <w:bookmarkStart w:id="5128" w:name="_Toc82679544"/>
      <w:r w:rsidRPr="00B3056F">
        <w:t>6.6.6.3.2</w:t>
      </w:r>
      <w:r w:rsidRPr="00B3056F">
        <w:tab/>
        <w:t>Simple data types</w:t>
      </w:r>
      <w:bookmarkEnd w:id="5122"/>
      <w:bookmarkEnd w:id="5123"/>
      <w:bookmarkEnd w:id="5124"/>
      <w:bookmarkEnd w:id="5125"/>
      <w:bookmarkEnd w:id="5126"/>
      <w:bookmarkEnd w:id="5127"/>
      <w:bookmarkEnd w:id="5128"/>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29" w:name="_Toc11338870"/>
      <w:bookmarkStart w:id="5130" w:name="_Toc27585603"/>
      <w:bookmarkStart w:id="5131" w:name="_Toc36457613"/>
      <w:bookmarkStart w:id="5132" w:name="_Toc45028531"/>
      <w:bookmarkStart w:id="5133" w:name="_Toc45029366"/>
      <w:bookmarkStart w:id="5134" w:name="_Toc51868129"/>
      <w:bookmarkStart w:id="5135" w:name="_Toc82679545"/>
      <w:r w:rsidRPr="00B3056F">
        <w:t>6.6.7</w:t>
      </w:r>
      <w:r w:rsidRPr="00B3056F">
        <w:tab/>
        <w:t>Error Handling</w:t>
      </w:r>
      <w:bookmarkEnd w:id="5129"/>
      <w:bookmarkEnd w:id="5130"/>
      <w:bookmarkEnd w:id="5131"/>
      <w:bookmarkEnd w:id="5132"/>
      <w:bookmarkEnd w:id="5133"/>
      <w:bookmarkEnd w:id="5134"/>
      <w:bookmarkEnd w:id="5135"/>
    </w:p>
    <w:p w14:paraId="025DB060" w14:textId="77777777" w:rsidR="00EF45DA" w:rsidRPr="00B3056F" w:rsidRDefault="00EF45DA" w:rsidP="00EF45DA">
      <w:pPr>
        <w:pStyle w:val="Heading4"/>
      </w:pPr>
      <w:bookmarkStart w:id="5136" w:name="_Toc11338871"/>
      <w:bookmarkStart w:id="5137" w:name="_Toc27585604"/>
      <w:bookmarkStart w:id="5138" w:name="_Toc36457614"/>
      <w:bookmarkStart w:id="5139" w:name="_Toc45028532"/>
      <w:bookmarkStart w:id="5140" w:name="_Toc45029367"/>
      <w:bookmarkStart w:id="5141" w:name="_Toc51868130"/>
      <w:bookmarkStart w:id="5142" w:name="_Toc82679546"/>
      <w:r w:rsidRPr="00B3056F">
        <w:t>6.6.7.1</w:t>
      </w:r>
      <w:r w:rsidRPr="00B3056F">
        <w:tab/>
        <w:t>General</w:t>
      </w:r>
      <w:bookmarkEnd w:id="5136"/>
      <w:bookmarkEnd w:id="5137"/>
      <w:bookmarkEnd w:id="5138"/>
      <w:bookmarkEnd w:id="5139"/>
      <w:bookmarkEnd w:id="5140"/>
      <w:bookmarkEnd w:id="5141"/>
      <w:bookmarkEnd w:id="51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43" w:name="_Toc11338872"/>
      <w:bookmarkStart w:id="5144" w:name="_Toc27585605"/>
      <w:bookmarkStart w:id="5145" w:name="_Toc36457615"/>
      <w:bookmarkStart w:id="5146" w:name="_Toc45028533"/>
      <w:bookmarkStart w:id="5147" w:name="_Toc45029368"/>
      <w:bookmarkStart w:id="5148" w:name="_Toc51868131"/>
      <w:bookmarkStart w:id="5149" w:name="_Toc82679547"/>
      <w:r w:rsidRPr="00B3056F">
        <w:t>6.6.7.2</w:t>
      </w:r>
      <w:r w:rsidRPr="00B3056F">
        <w:tab/>
        <w:t>Protocol Errors</w:t>
      </w:r>
      <w:bookmarkEnd w:id="5143"/>
      <w:bookmarkEnd w:id="5144"/>
      <w:bookmarkEnd w:id="5145"/>
      <w:bookmarkEnd w:id="5146"/>
      <w:bookmarkEnd w:id="5147"/>
      <w:bookmarkEnd w:id="5148"/>
      <w:bookmarkEnd w:id="5149"/>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5150" w:name="_Toc11338873"/>
      <w:bookmarkStart w:id="5151" w:name="_Toc27585606"/>
      <w:bookmarkStart w:id="5152" w:name="_Toc36457616"/>
      <w:bookmarkStart w:id="5153" w:name="_Toc45028534"/>
      <w:bookmarkStart w:id="5154" w:name="_Toc45029369"/>
      <w:bookmarkStart w:id="5155" w:name="_Toc51868132"/>
      <w:bookmarkStart w:id="5156" w:name="_Toc82679548"/>
      <w:r w:rsidRPr="00B3056F">
        <w:lastRenderedPageBreak/>
        <w:t>6.6.7.3</w:t>
      </w:r>
      <w:r w:rsidRPr="00B3056F">
        <w:tab/>
        <w:t>Application Errors</w:t>
      </w:r>
      <w:bookmarkEnd w:id="5150"/>
      <w:bookmarkEnd w:id="5151"/>
      <w:bookmarkEnd w:id="5152"/>
      <w:bookmarkEnd w:id="5153"/>
      <w:bookmarkEnd w:id="5154"/>
      <w:bookmarkEnd w:id="5155"/>
      <w:bookmarkEnd w:id="51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57" w:name="_Toc11338874"/>
      <w:bookmarkStart w:id="5158" w:name="_Toc27585607"/>
      <w:bookmarkStart w:id="5159" w:name="_Toc36457617"/>
      <w:bookmarkStart w:id="5160" w:name="_Toc45028535"/>
      <w:bookmarkStart w:id="5161" w:name="_Toc45029370"/>
      <w:bookmarkStart w:id="5162" w:name="_Toc51868133"/>
      <w:bookmarkStart w:id="5163" w:name="_Toc82679549"/>
      <w:r w:rsidRPr="00B3056F">
        <w:t>6.6.8</w:t>
      </w:r>
      <w:r w:rsidRPr="00B3056F">
        <w:tab/>
        <w:t>Feature Negotiation</w:t>
      </w:r>
      <w:bookmarkEnd w:id="5157"/>
      <w:bookmarkEnd w:id="5158"/>
      <w:bookmarkEnd w:id="5159"/>
      <w:bookmarkEnd w:id="5160"/>
      <w:bookmarkEnd w:id="5161"/>
      <w:bookmarkEnd w:id="5162"/>
      <w:bookmarkEnd w:id="51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64" w:name="_Toc11338875"/>
      <w:bookmarkStart w:id="5165" w:name="_Toc27585608"/>
      <w:bookmarkStart w:id="5166" w:name="_Toc36457618"/>
      <w:bookmarkStart w:id="5167" w:name="_Toc45028536"/>
      <w:bookmarkStart w:id="5168" w:name="_Toc45029371"/>
      <w:bookmarkStart w:id="5169" w:name="_Toc51868134"/>
      <w:bookmarkStart w:id="5170" w:name="_Toc82679550"/>
      <w:r w:rsidRPr="00B3056F">
        <w:rPr>
          <w:lang w:val="en-US"/>
        </w:rPr>
        <w:t>6.6.9</w:t>
      </w:r>
      <w:r w:rsidRPr="00B3056F">
        <w:rPr>
          <w:lang w:val="en-US"/>
        </w:rPr>
        <w:tab/>
        <w:t>Security</w:t>
      </w:r>
      <w:bookmarkEnd w:id="5164"/>
      <w:bookmarkEnd w:id="5165"/>
      <w:bookmarkEnd w:id="5166"/>
      <w:bookmarkEnd w:id="5167"/>
      <w:bookmarkEnd w:id="5168"/>
      <w:bookmarkEnd w:id="5169"/>
      <w:bookmarkEnd w:id="51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71" w:name="_Toc27585609"/>
      <w:bookmarkStart w:id="5172" w:name="_Toc36457619"/>
      <w:bookmarkStart w:id="5173" w:name="_Toc45028537"/>
      <w:bookmarkStart w:id="5174" w:name="_Toc45029372"/>
      <w:bookmarkStart w:id="5175" w:name="_Toc51868135"/>
      <w:bookmarkStart w:id="5176" w:name="_Toc11338876"/>
      <w:bookmarkStart w:id="5177" w:name="_Toc82679551"/>
      <w:r w:rsidRPr="00B3056F">
        <w:t>6.7</w:t>
      </w:r>
      <w:r w:rsidRPr="00B3056F">
        <w:tab/>
        <w:t>Nudm_MT Service API</w:t>
      </w:r>
      <w:bookmarkEnd w:id="5171"/>
      <w:bookmarkEnd w:id="5172"/>
      <w:bookmarkEnd w:id="5173"/>
      <w:bookmarkEnd w:id="5174"/>
      <w:bookmarkEnd w:id="5175"/>
      <w:bookmarkEnd w:id="5177"/>
    </w:p>
    <w:p w14:paraId="4EE7B311" w14:textId="77777777" w:rsidR="00EF45DA" w:rsidRPr="00B3056F" w:rsidRDefault="00EF45DA" w:rsidP="00EF45DA">
      <w:pPr>
        <w:pStyle w:val="Heading3"/>
      </w:pPr>
      <w:bookmarkStart w:id="5178" w:name="_Toc27585610"/>
      <w:bookmarkStart w:id="5179" w:name="_Toc36457620"/>
      <w:bookmarkStart w:id="5180" w:name="_Toc45028538"/>
      <w:bookmarkStart w:id="5181" w:name="_Toc45029373"/>
      <w:bookmarkStart w:id="5182" w:name="_Toc51868136"/>
      <w:bookmarkStart w:id="5183" w:name="_Toc82679552"/>
      <w:r w:rsidRPr="00B3056F">
        <w:t>6.7.1</w:t>
      </w:r>
      <w:r w:rsidRPr="00B3056F">
        <w:tab/>
        <w:t>API URI</w:t>
      </w:r>
      <w:bookmarkEnd w:id="5178"/>
      <w:bookmarkEnd w:id="5179"/>
      <w:bookmarkEnd w:id="5180"/>
      <w:bookmarkEnd w:id="5181"/>
      <w:bookmarkEnd w:id="5182"/>
      <w:bookmarkEnd w:id="51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lastRenderedPageBreak/>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84" w:name="_Toc27585611"/>
      <w:bookmarkStart w:id="5185" w:name="_Toc36457621"/>
      <w:bookmarkStart w:id="5186" w:name="_Toc45028539"/>
      <w:bookmarkStart w:id="5187" w:name="_Toc45029374"/>
      <w:bookmarkStart w:id="5188" w:name="_Toc51868137"/>
      <w:bookmarkStart w:id="5189" w:name="_Toc82679553"/>
      <w:r w:rsidRPr="00B3056F">
        <w:t>6.7.2</w:t>
      </w:r>
      <w:r w:rsidRPr="00B3056F">
        <w:tab/>
        <w:t>Usage of HTTP</w:t>
      </w:r>
      <w:bookmarkEnd w:id="5184"/>
      <w:bookmarkEnd w:id="5185"/>
      <w:bookmarkEnd w:id="5186"/>
      <w:bookmarkEnd w:id="5187"/>
      <w:bookmarkEnd w:id="5188"/>
      <w:bookmarkEnd w:id="5189"/>
    </w:p>
    <w:p w14:paraId="46751058" w14:textId="77777777" w:rsidR="00EF45DA" w:rsidRPr="00B3056F" w:rsidRDefault="00EF45DA" w:rsidP="00EF45DA">
      <w:pPr>
        <w:pStyle w:val="Heading4"/>
      </w:pPr>
      <w:bookmarkStart w:id="5190" w:name="_Toc27585612"/>
      <w:bookmarkStart w:id="5191" w:name="_Toc36457622"/>
      <w:bookmarkStart w:id="5192" w:name="_Toc45028540"/>
      <w:bookmarkStart w:id="5193" w:name="_Toc45029375"/>
      <w:bookmarkStart w:id="5194" w:name="_Toc51868138"/>
      <w:bookmarkStart w:id="5195" w:name="_Toc82679554"/>
      <w:r w:rsidRPr="00B3056F">
        <w:t>6.7.2.1</w:t>
      </w:r>
      <w:r w:rsidRPr="00B3056F">
        <w:tab/>
        <w:t>General</w:t>
      </w:r>
      <w:bookmarkEnd w:id="5190"/>
      <w:bookmarkEnd w:id="5191"/>
      <w:bookmarkEnd w:id="5192"/>
      <w:bookmarkEnd w:id="5193"/>
      <w:bookmarkEnd w:id="5194"/>
      <w:bookmarkEnd w:id="5195"/>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96" w:name="_Toc27585613"/>
      <w:bookmarkStart w:id="5197" w:name="_Toc36457623"/>
      <w:bookmarkStart w:id="5198" w:name="_Toc45028541"/>
      <w:bookmarkStart w:id="5199" w:name="_Toc45029376"/>
      <w:bookmarkStart w:id="5200" w:name="_Toc51868139"/>
      <w:bookmarkStart w:id="5201" w:name="_Toc82679555"/>
      <w:r w:rsidRPr="00B3056F">
        <w:t>6.7.2.2</w:t>
      </w:r>
      <w:r w:rsidRPr="00B3056F">
        <w:tab/>
        <w:t>HTTP standard headers</w:t>
      </w:r>
      <w:bookmarkEnd w:id="5196"/>
      <w:bookmarkEnd w:id="5197"/>
      <w:bookmarkEnd w:id="5198"/>
      <w:bookmarkEnd w:id="5199"/>
      <w:bookmarkEnd w:id="5200"/>
      <w:bookmarkEnd w:id="5201"/>
    </w:p>
    <w:p w14:paraId="650D5D08" w14:textId="77777777" w:rsidR="00EF45DA" w:rsidRPr="00B3056F" w:rsidRDefault="00EF45DA" w:rsidP="00EF45DA">
      <w:pPr>
        <w:pStyle w:val="Heading5"/>
        <w:rPr>
          <w:lang w:eastAsia="zh-CN"/>
        </w:rPr>
      </w:pPr>
      <w:bookmarkStart w:id="5202" w:name="_Toc27585614"/>
      <w:bookmarkStart w:id="5203" w:name="_Toc36457624"/>
      <w:bookmarkStart w:id="5204" w:name="_Toc45028542"/>
      <w:bookmarkStart w:id="5205" w:name="_Toc45029377"/>
      <w:bookmarkStart w:id="5206" w:name="_Toc51868140"/>
      <w:bookmarkStart w:id="5207" w:name="_Toc82679556"/>
      <w:r w:rsidRPr="00B3056F">
        <w:t>6.7.2.2.1</w:t>
      </w:r>
      <w:r w:rsidRPr="00B3056F">
        <w:rPr>
          <w:rFonts w:hint="eastAsia"/>
          <w:lang w:eastAsia="zh-CN"/>
        </w:rPr>
        <w:tab/>
      </w:r>
      <w:r w:rsidRPr="00B3056F">
        <w:rPr>
          <w:lang w:eastAsia="zh-CN"/>
        </w:rPr>
        <w:t>General</w:t>
      </w:r>
      <w:bookmarkEnd w:id="5202"/>
      <w:bookmarkEnd w:id="5203"/>
      <w:bookmarkEnd w:id="5204"/>
      <w:bookmarkEnd w:id="5205"/>
      <w:bookmarkEnd w:id="5206"/>
      <w:bookmarkEnd w:id="52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208" w:name="_Toc27585615"/>
      <w:bookmarkStart w:id="5209" w:name="_Toc36457625"/>
      <w:bookmarkStart w:id="5210" w:name="_Toc45028543"/>
      <w:bookmarkStart w:id="5211" w:name="_Toc45029378"/>
      <w:bookmarkStart w:id="5212" w:name="_Toc51868141"/>
      <w:bookmarkStart w:id="5213" w:name="_Toc82679557"/>
      <w:r w:rsidRPr="00B3056F">
        <w:t>6.7.2.2.2</w:t>
      </w:r>
      <w:r w:rsidRPr="00B3056F">
        <w:tab/>
        <w:t>Content type</w:t>
      </w:r>
      <w:bookmarkEnd w:id="5208"/>
      <w:bookmarkEnd w:id="5209"/>
      <w:bookmarkEnd w:id="5210"/>
      <w:bookmarkEnd w:id="5211"/>
      <w:bookmarkEnd w:id="5212"/>
      <w:bookmarkEnd w:id="52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214" w:name="_Toc27585616"/>
      <w:bookmarkStart w:id="5215" w:name="_Toc36457626"/>
      <w:bookmarkStart w:id="5216" w:name="_Toc45028544"/>
      <w:bookmarkStart w:id="5217" w:name="_Toc45029379"/>
      <w:bookmarkStart w:id="5218" w:name="_Toc51868142"/>
      <w:bookmarkStart w:id="5219" w:name="_Toc82679558"/>
      <w:r w:rsidRPr="00B3056F">
        <w:t>6.7.2.3</w:t>
      </w:r>
      <w:r w:rsidRPr="00B3056F">
        <w:tab/>
        <w:t>HTTP custom headers</w:t>
      </w:r>
      <w:bookmarkEnd w:id="5214"/>
      <w:bookmarkEnd w:id="5215"/>
      <w:bookmarkEnd w:id="5216"/>
      <w:bookmarkEnd w:id="5217"/>
      <w:bookmarkEnd w:id="5218"/>
      <w:bookmarkEnd w:id="5219"/>
    </w:p>
    <w:p w14:paraId="6A394FB9" w14:textId="77777777" w:rsidR="00EF45DA" w:rsidRPr="00B3056F" w:rsidRDefault="00EF45DA" w:rsidP="00EF45DA">
      <w:pPr>
        <w:pStyle w:val="Heading5"/>
        <w:rPr>
          <w:lang w:eastAsia="zh-CN"/>
        </w:rPr>
      </w:pPr>
      <w:bookmarkStart w:id="5220" w:name="_Toc27585617"/>
      <w:bookmarkStart w:id="5221" w:name="_Toc36457627"/>
      <w:bookmarkStart w:id="5222" w:name="_Toc45028545"/>
      <w:bookmarkStart w:id="5223" w:name="_Toc45029380"/>
      <w:bookmarkStart w:id="5224" w:name="_Toc51868143"/>
      <w:bookmarkStart w:id="5225" w:name="_Toc82679559"/>
      <w:r w:rsidRPr="00B3056F">
        <w:t>6.7.2.3.1</w:t>
      </w:r>
      <w:r w:rsidRPr="00B3056F">
        <w:rPr>
          <w:rFonts w:hint="eastAsia"/>
          <w:lang w:eastAsia="zh-CN"/>
        </w:rPr>
        <w:tab/>
      </w:r>
      <w:r w:rsidRPr="00B3056F">
        <w:rPr>
          <w:lang w:eastAsia="zh-CN"/>
        </w:rPr>
        <w:t>General</w:t>
      </w:r>
      <w:bookmarkEnd w:id="5220"/>
      <w:bookmarkEnd w:id="5221"/>
      <w:bookmarkEnd w:id="5222"/>
      <w:bookmarkEnd w:id="5223"/>
      <w:bookmarkEnd w:id="5224"/>
      <w:bookmarkEnd w:id="52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226" w:name="_Toc27585618"/>
      <w:bookmarkStart w:id="5227" w:name="_Toc36457628"/>
      <w:bookmarkStart w:id="5228" w:name="_Toc45028546"/>
      <w:bookmarkStart w:id="5229" w:name="_Toc45029381"/>
      <w:bookmarkStart w:id="5230" w:name="_Toc51868144"/>
      <w:bookmarkStart w:id="5231" w:name="_Toc82679560"/>
      <w:r w:rsidRPr="00B3056F">
        <w:t>6.7.3</w:t>
      </w:r>
      <w:r w:rsidRPr="00B3056F">
        <w:tab/>
        <w:t>Resources</w:t>
      </w:r>
      <w:bookmarkEnd w:id="5226"/>
      <w:bookmarkEnd w:id="5227"/>
      <w:bookmarkEnd w:id="5228"/>
      <w:bookmarkEnd w:id="5229"/>
      <w:bookmarkEnd w:id="5230"/>
      <w:bookmarkEnd w:id="5231"/>
    </w:p>
    <w:p w14:paraId="7CF2639C" w14:textId="77777777" w:rsidR="00EF45DA" w:rsidRPr="00B3056F" w:rsidRDefault="00EF45DA" w:rsidP="00EF45DA">
      <w:pPr>
        <w:pStyle w:val="Heading4"/>
      </w:pPr>
      <w:bookmarkStart w:id="5232" w:name="_Toc11338014"/>
      <w:bookmarkStart w:id="5233" w:name="_Toc27585619"/>
      <w:bookmarkStart w:id="5234" w:name="_Toc36457629"/>
      <w:bookmarkStart w:id="5235" w:name="_Toc45028547"/>
      <w:bookmarkStart w:id="5236" w:name="_Toc45029382"/>
      <w:bookmarkStart w:id="5237" w:name="_Toc51868145"/>
      <w:bookmarkStart w:id="5238" w:name="_Toc82679561"/>
      <w:r w:rsidRPr="00B3056F">
        <w:t>6.7.3.1</w:t>
      </w:r>
      <w:r w:rsidRPr="00B3056F">
        <w:tab/>
        <w:t>Overview</w:t>
      </w:r>
      <w:bookmarkEnd w:id="5232"/>
      <w:bookmarkEnd w:id="5233"/>
      <w:bookmarkEnd w:id="5234"/>
      <w:bookmarkEnd w:id="5235"/>
      <w:bookmarkEnd w:id="5236"/>
      <w:bookmarkEnd w:id="5237"/>
      <w:bookmarkEnd w:id="52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2" type="#_x0000_t75" style="width:275.15pt;height:94pt" o:ole="">
            <v:imagedata r:id="rId186" o:title=""/>
          </v:shape>
          <o:OLEObject Type="Embed" ProgID="Visio.Drawing.11" ShapeID="_x0000_i1112" DrawAspect="Content" ObjectID="_1693292641"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39" w:name="_Toc11338015"/>
      <w:bookmarkStart w:id="5240" w:name="_Toc27585620"/>
      <w:bookmarkStart w:id="5241" w:name="_Toc36457630"/>
      <w:bookmarkStart w:id="5242" w:name="_Toc45028548"/>
      <w:bookmarkStart w:id="5243" w:name="_Toc45029383"/>
      <w:bookmarkStart w:id="5244" w:name="_Toc51868146"/>
      <w:bookmarkStart w:id="5245" w:name="_Toc82679562"/>
      <w:r w:rsidRPr="00B3056F">
        <w:t>6.7.3.2</w:t>
      </w:r>
      <w:r w:rsidRPr="00B3056F">
        <w:tab/>
        <w:t>Resource: UeInfo</w:t>
      </w:r>
      <w:bookmarkEnd w:id="5239"/>
      <w:bookmarkEnd w:id="5240"/>
      <w:bookmarkEnd w:id="5241"/>
      <w:bookmarkEnd w:id="5242"/>
      <w:bookmarkEnd w:id="5243"/>
      <w:bookmarkEnd w:id="5244"/>
      <w:bookmarkEnd w:id="5245"/>
    </w:p>
    <w:p w14:paraId="5963A473" w14:textId="77777777" w:rsidR="00EF45DA" w:rsidRPr="00B3056F" w:rsidRDefault="00EF45DA" w:rsidP="00EF45DA">
      <w:pPr>
        <w:pStyle w:val="Heading5"/>
      </w:pPr>
      <w:bookmarkStart w:id="5246" w:name="_Toc11338016"/>
      <w:bookmarkStart w:id="5247" w:name="_Toc27585621"/>
      <w:bookmarkStart w:id="5248" w:name="_Toc36457631"/>
      <w:bookmarkStart w:id="5249" w:name="_Toc45028549"/>
      <w:bookmarkStart w:id="5250" w:name="_Toc45029384"/>
      <w:bookmarkStart w:id="5251" w:name="_Toc51868147"/>
      <w:bookmarkStart w:id="5252" w:name="_Toc82679563"/>
      <w:r w:rsidRPr="00B3056F">
        <w:t>6.7.3.2.1</w:t>
      </w:r>
      <w:r w:rsidRPr="00B3056F">
        <w:tab/>
        <w:t>Description</w:t>
      </w:r>
      <w:bookmarkEnd w:id="5246"/>
      <w:bookmarkEnd w:id="5247"/>
      <w:bookmarkEnd w:id="5248"/>
      <w:bookmarkEnd w:id="5249"/>
      <w:bookmarkEnd w:id="5250"/>
      <w:bookmarkEnd w:id="5251"/>
      <w:bookmarkEnd w:id="5252"/>
    </w:p>
    <w:p w14:paraId="5EA8B7A0" w14:textId="37BBCFFA"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clause 5.4.1.</w:t>
      </w:r>
    </w:p>
    <w:p w14:paraId="09996BE4" w14:textId="77777777" w:rsidR="00EF45DA" w:rsidRPr="00B3056F" w:rsidRDefault="00EF45DA" w:rsidP="00EF45DA">
      <w:pPr>
        <w:pStyle w:val="Heading5"/>
      </w:pPr>
      <w:bookmarkStart w:id="5253" w:name="_Toc11338017"/>
      <w:bookmarkStart w:id="5254" w:name="_Toc27585622"/>
      <w:bookmarkStart w:id="5255" w:name="_Toc36457632"/>
      <w:bookmarkStart w:id="5256" w:name="_Toc45028550"/>
      <w:bookmarkStart w:id="5257" w:name="_Toc45029385"/>
      <w:bookmarkStart w:id="5258" w:name="_Toc51868148"/>
      <w:bookmarkStart w:id="5259" w:name="_Toc82679564"/>
      <w:r w:rsidRPr="00B3056F">
        <w:t>6.7.3.2.2</w:t>
      </w:r>
      <w:r w:rsidRPr="00B3056F">
        <w:tab/>
        <w:t>Resource Definition</w:t>
      </w:r>
      <w:bookmarkEnd w:id="5253"/>
      <w:bookmarkEnd w:id="5254"/>
      <w:bookmarkEnd w:id="5255"/>
      <w:bookmarkEnd w:id="5256"/>
      <w:bookmarkEnd w:id="5257"/>
      <w:bookmarkEnd w:id="5258"/>
      <w:bookmarkEnd w:id="52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60" w:name="_Toc11338018"/>
      <w:bookmarkStart w:id="5261" w:name="_Toc27585623"/>
      <w:bookmarkStart w:id="5262" w:name="_Toc36457633"/>
      <w:bookmarkStart w:id="5263" w:name="_Toc45028551"/>
      <w:bookmarkStart w:id="5264" w:name="_Toc45029386"/>
      <w:bookmarkStart w:id="5265" w:name="_Toc51868149"/>
      <w:bookmarkStart w:id="5266" w:name="_Toc82679565"/>
      <w:r w:rsidRPr="00B3056F">
        <w:t>6.7.3.2.3</w:t>
      </w:r>
      <w:r w:rsidRPr="00B3056F">
        <w:tab/>
        <w:t>Resource Standard Methods</w:t>
      </w:r>
      <w:bookmarkEnd w:id="5260"/>
      <w:bookmarkEnd w:id="5261"/>
      <w:bookmarkEnd w:id="5262"/>
      <w:bookmarkEnd w:id="5263"/>
      <w:bookmarkEnd w:id="5264"/>
      <w:bookmarkEnd w:id="5265"/>
      <w:bookmarkEnd w:id="5266"/>
    </w:p>
    <w:p w14:paraId="55735F31" w14:textId="77777777" w:rsidR="00EF45DA" w:rsidRPr="00B3056F" w:rsidRDefault="00EF45DA" w:rsidP="00EF45DA">
      <w:pPr>
        <w:pStyle w:val="Heading6"/>
      </w:pPr>
      <w:bookmarkStart w:id="5267" w:name="_Toc11338019"/>
      <w:bookmarkStart w:id="5268" w:name="_Toc27585624"/>
      <w:bookmarkStart w:id="5269" w:name="_Toc36457634"/>
      <w:bookmarkStart w:id="5270" w:name="_Toc45028552"/>
      <w:bookmarkStart w:id="5271" w:name="_Toc45029387"/>
      <w:bookmarkStart w:id="5272" w:name="_Toc51868150"/>
      <w:bookmarkStart w:id="5273" w:name="_Toc82679566"/>
      <w:r w:rsidRPr="00B3056F">
        <w:t>6.7.3.2.3.1</w:t>
      </w:r>
      <w:r w:rsidRPr="00B3056F">
        <w:tab/>
        <w:t>GET</w:t>
      </w:r>
      <w:bookmarkEnd w:id="5267"/>
      <w:bookmarkEnd w:id="5268"/>
      <w:bookmarkEnd w:id="5269"/>
      <w:bookmarkEnd w:id="5270"/>
      <w:bookmarkEnd w:id="5271"/>
      <w:bookmarkEnd w:id="5272"/>
      <w:bookmarkEnd w:id="5273"/>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74" w:name="_Toc36457635"/>
      <w:bookmarkStart w:id="5275" w:name="_Toc45028553"/>
      <w:bookmarkStart w:id="5276" w:name="_Toc45029388"/>
      <w:bookmarkStart w:id="5277" w:name="_Toc51868151"/>
      <w:bookmarkStart w:id="5278" w:name="_Toc27585625"/>
      <w:bookmarkStart w:id="5279" w:name="_Toc82679567"/>
      <w:r w:rsidRPr="00B3056F">
        <w:t>6.7.3.3</w:t>
      </w:r>
      <w:r w:rsidRPr="00B3056F">
        <w:tab/>
        <w:t>Resource: LocationInfo</w:t>
      </w:r>
      <w:bookmarkEnd w:id="5274"/>
      <w:bookmarkEnd w:id="5275"/>
      <w:bookmarkEnd w:id="5276"/>
      <w:bookmarkEnd w:id="5277"/>
      <w:bookmarkEnd w:id="5279"/>
    </w:p>
    <w:p w14:paraId="0E75303A" w14:textId="77777777" w:rsidR="00EF45DA" w:rsidRPr="00B3056F" w:rsidRDefault="00EF45DA" w:rsidP="00EF45DA">
      <w:pPr>
        <w:pStyle w:val="Heading5"/>
      </w:pPr>
      <w:bookmarkStart w:id="5280" w:name="_Toc36457636"/>
      <w:bookmarkStart w:id="5281" w:name="_Toc45028554"/>
      <w:bookmarkStart w:id="5282" w:name="_Toc45029389"/>
      <w:bookmarkStart w:id="5283" w:name="_Toc51868152"/>
      <w:bookmarkStart w:id="5284" w:name="_Toc82679568"/>
      <w:r w:rsidRPr="00B3056F">
        <w:t>6.7.3.3.1</w:t>
      </w:r>
      <w:r w:rsidRPr="00B3056F">
        <w:tab/>
        <w:t>Description</w:t>
      </w:r>
      <w:bookmarkEnd w:id="5280"/>
      <w:bookmarkEnd w:id="5281"/>
      <w:bookmarkEnd w:id="5282"/>
      <w:bookmarkEnd w:id="5283"/>
      <w:bookmarkEnd w:id="5284"/>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5285" w:name="_Toc36457637"/>
      <w:bookmarkStart w:id="5286" w:name="_Toc45028555"/>
      <w:bookmarkStart w:id="5287" w:name="_Toc45029390"/>
      <w:bookmarkStart w:id="5288" w:name="_Toc51868153"/>
      <w:bookmarkStart w:id="5289" w:name="_Toc82679569"/>
      <w:r w:rsidRPr="00B3056F">
        <w:t>6.7.3.3.2</w:t>
      </w:r>
      <w:r w:rsidRPr="00B3056F">
        <w:tab/>
        <w:t>Resource Definition</w:t>
      </w:r>
      <w:bookmarkEnd w:id="5285"/>
      <w:bookmarkEnd w:id="5286"/>
      <w:bookmarkEnd w:id="5287"/>
      <w:bookmarkEnd w:id="5288"/>
      <w:bookmarkEnd w:id="5289"/>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290" w:name="_Toc36457638"/>
      <w:bookmarkStart w:id="5291" w:name="_Toc45028556"/>
      <w:bookmarkStart w:id="5292" w:name="_Toc45029391"/>
      <w:bookmarkStart w:id="5293" w:name="_Toc51868154"/>
      <w:bookmarkStart w:id="5294" w:name="_Toc82679570"/>
      <w:r w:rsidRPr="00B3056F">
        <w:t>6.7.3.3.3</w:t>
      </w:r>
      <w:r w:rsidRPr="00B3056F">
        <w:tab/>
        <w:t>Resource Standard Methods</w:t>
      </w:r>
      <w:bookmarkEnd w:id="5290"/>
      <w:bookmarkEnd w:id="5291"/>
      <w:bookmarkEnd w:id="5292"/>
      <w:bookmarkEnd w:id="5293"/>
      <w:bookmarkEnd w:id="5294"/>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95" w:name="_Toc36457639"/>
      <w:bookmarkStart w:id="5296" w:name="_Toc45028557"/>
      <w:bookmarkStart w:id="5297" w:name="_Toc45029392"/>
      <w:bookmarkStart w:id="5298" w:name="_Toc51868155"/>
      <w:bookmarkStart w:id="5299" w:name="_Toc82679571"/>
      <w:r w:rsidRPr="00B3056F">
        <w:t>6.7.3.3.4</w:t>
      </w:r>
      <w:r w:rsidRPr="00B3056F">
        <w:tab/>
        <w:t>Resource Custom Operations</w:t>
      </w:r>
      <w:bookmarkEnd w:id="5295"/>
      <w:bookmarkEnd w:id="5296"/>
      <w:bookmarkEnd w:id="5297"/>
      <w:bookmarkEnd w:id="5298"/>
      <w:bookmarkEnd w:id="5299"/>
    </w:p>
    <w:p w14:paraId="42940BDC" w14:textId="77777777" w:rsidR="00EF45DA" w:rsidRPr="00B3056F" w:rsidRDefault="00EF45DA" w:rsidP="00EF45DA">
      <w:pPr>
        <w:pStyle w:val="Heading6"/>
        <w:ind w:left="0" w:firstLine="0"/>
      </w:pPr>
      <w:bookmarkStart w:id="5300" w:name="_Toc36457640"/>
      <w:bookmarkStart w:id="5301" w:name="_Toc45028558"/>
      <w:bookmarkStart w:id="5302" w:name="_Toc45029393"/>
      <w:bookmarkStart w:id="5303" w:name="_Toc51868156"/>
      <w:bookmarkStart w:id="5304" w:name="_Toc82679572"/>
      <w:r w:rsidRPr="00B3056F">
        <w:t>6.7.3.3.4.1</w:t>
      </w:r>
      <w:r w:rsidRPr="00B3056F">
        <w:tab/>
        <w:t>Overview</w:t>
      </w:r>
      <w:bookmarkEnd w:id="5300"/>
      <w:bookmarkEnd w:id="5301"/>
      <w:bookmarkEnd w:id="5302"/>
      <w:bookmarkEnd w:id="5303"/>
      <w:bookmarkEnd w:id="5304"/>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5305" w:name="_Toc36457641"/>
      <w:bookmarkStart w:id="5306" w:name="_Toc45028559"/>
      <w:bookmarkStart w:id="5307" w:name="_Toc45029394"/>
      <w:bookmarkStart w:id="5308" w:name="_Toc51868157"/>
      <w:bookmarkStart w:id="5309" w:name="_Toc82679573"/>
      <w:r w:rsidRPr="00B3056F">
        <w:t>6.7.3.3.4.2</w:t>
      </w:r>
      <w:r w:rsidRPr="00B3056F">
        <w:tab/>
        <w:t>Operation: provide-loc-info</w:t>
      </w:r>
      <w:bookmarkEnd w:id="5305"/>
      <w:bookmarkEnd w:id="5306"/>
      <w:bookmarkEnd w:id="5307"/>
      <w:bookmarkEnd w:id="5308"/>
      <w:bookmarkEnd w:id="5309"/>
    </w:p>
    <w:p w14:paraId="5A145F37" w14:textId="77777777" w:rsidR="00EF45DA" w:rsidRPr="00B3056F" w:rsidRDefault="00EF45DA" w:rsidP="00EF45DA">
      <w:pPr>
        <w:pStyle w:val="Heading7"/>
      </w:pPr>
      <w:bookmarkStart w:id="5310" w:name="_Toc36457642"/>
      <w:bookmarkStart w:id="5311" w:name="_Toc45028560"/>
      <w:bookmarkStart w:id="5312" w:name="_Toc45029395"/>
      <w:bookmarkStart w:id="5313" w:name="_Toc51868158"/>
      <w:bookmarkStart w:id="5314" w:name="_Toc82679574"/>
      <w:r w:rsidRPr="00B3056F">
        <w:t>6.7.3.3.4.2.1</w:t>
      </w:r>
      <w:r w:rsidRPr="00B3056F">
        <w:tab/>
        <w:t>Description</w:t>
      </w:r>
      <w:bookmarkEnd w:id="5310"/>
      <w:bookmarkEnd w:id="5311"/>
      <w:bookmarkEnd w:id="5312"/>
      <w:bookmarkEnd w:id="5313"/>
      <w:bookmarkEnd w:id="5314"/>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5315" w:name="_Toc36457643"/>
      <w:bookmarkStart w:id="5316" w:name="_Toc45028561"/>
      <w:bookmarkStart w:id="5317" w:name="_Toc45029396"/>
      <w:bookmarkStart w:id="5318" w:name="_Toc51868159"/>
      <w:bookmarkStart w:id="5319" w:name="_Toc82679575"/>
      <w:r w:rsidRPr="00B3056F">
        <w:t>6.7.3.3.4.2.2</w:t>
      </w:r>
      <w:r w:rsidRPr="00B3056F">
        <w:tab/>
        <w:t>Operation Definition</w:t>
      </w:r>
      <w:bookmarkEnd w:id="5315"/>
      <w:bookmarkEnd w:id="5316"/>
      <w:bookmarkEnd w:id="5317"/>
      <w:bookmarkEnd w:id="5318"/>
      <w:bookmarkEnd w:id="5319"/>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320" w:name="_Toc36457644"/>
    </w:p>
    <w:p w14:paraId="3A19E7E8" w14:textId="029B6A47" w:rsidR="00EF45DA" w:rsidRPr="00B3056F" w:rsidRDefault="00EF45DA" w:rsidP="00EF45DA">
      <w:pPr>
        <w:pStyle w:val="Heading3"/>
      </w:pPr>
      <w:bookmarkStart w:id="5321" w:name="_Toc45028562"/>
      <w:bookmarkStart w:id="5322" w:name="_Toc45029397"/>
      <w:bookmarkStart w:id="5323" w:name="_Toc51868160"/>
      <w:bookmarkStart w:id="5324" w:name="_Toc82679576"/>
      <w:r w:rsidRPr="00B3056F">
        <w:t>6.7.4</w:t>
      </w:r>
      <w:r w:rsidRPr="00B3056F">
        <w:tab/>
        <w:t>Custom Operations without associated resources</w:t>
      </w:r>
      <w:bookmarkEnd w:id="5278"/>
      <w:bookmarkEnd w:id="5320"/>
      <w:bookmarkEnd w:id="5321"/>
      <w:bookmarkEnd w:id="5322"/>
      <w:bookmarkEnd w:id="5323"/>
      <w:bookmarkEnd w:id="5324"/>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325" w:name="_Toc27585626"/>
      <w:bookmarkStart w:id="5326" w:name="_Toc36457645"/>
      <w:bookmarkStart w:id="5327" w:name="_Toc45028563"/>
      <w:bookmarkStart w:id="5328" w:name="_Toc45029398"/>
      <w:bookmarkStart w:id="5329" w:name="_Toc51868161"/>
      <w:bookmarkStart w:id="5330" w:name="_Toc82679577"/>
      <w:r w:rsidRPr="00B3056F">
        <w:t>6.7.5</w:t>
      </w:r>
      <w:r w:rsidRPr="00B3056F">
        <w:tab/>
        <w:t>Notifications</w:t>
      </w:r>
      <w:bookmarkEnd w:id="5325"/>
      <w:bookmarkEnd w:id="5326"/>
      <w:bookmarkEnd w:id="5327"/>
      <w:bookmarkEnd w:id="5328"/>
      <w:bookmarkEnd w:id="5329"/>
      <w:bookmarkEnd w:id="5330"/>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331" w:name="_Toc27585627"/>
      <w:bookmarkStart w:id="5332" w:name="_Toc36457646"/>
      <w:bookmarkStart w:id="5333" w:name="_Toc45028564"/>
      <w:bookmarkStart w:id="5334" w:name="_Toc45029399"/>
      <w:bookmarkStart w:id="5335" w:name="_Toc51868162"/>
      <w:bookmarkStart w:id="5336" w:name="_Toc82679578"/>
      <w:r w:rsidRPr="00B3056F">
        <w:t>6.7.6</w:t>
      </w:r>
      <w:r w:rsidRPr="00B3056F">
        <w:tab/>
        <w:t>Data Model</w:t>
      </w:r>
      <w:bookmarkEnd w:id="5331"/>
      <w:bookmarkEnd w:id="5332"/>
      <w:bookmarkEnd w:id="5333"/>
      <w:bookmarkEnd w:id="5334"/>
      <w:bookmarkEnd w:id="5335"/>
      <w:bookmarkEnd w:id="5336"/>
    </w:p>
    <w:p w14:paraId="39760EC4" w14:textId="77777777" w:rsidR="00EF45DA" w:rsidRPr="00B3056F" w:rsidRDefault="00EF45DA" w:rsidP="00EF45DA">
      <w:pPr>
        <w:pStyle w:val="Heading4"/>
      </w:pPr>
      <w:bookmarkStart w:id="5337" w:name="_Toc27585628"/>
      <w:bookmarkStart w:id="5338" w:name="_Toc36457647"/>
      <w:bookmarkStart w:id="5339" w:name="_Toc45028565"/>
      <w:bookmarkStart w:id="5340" w:name="_Toc45029400"/>
      <w:bookmarkStart w:id="5341" w:name="_Toc51868163"/>
      <w:bookmarkStart w:id="5342" w:name="_Toc82679579"/>
      <w:r w:rsidRPr="00B3056F">
        <w:t>6.7.6.1</w:t>
      </w:r>
      <w:r w:rsidRPr="00B3056F">
        <w:tab/>
        <w:t>General</w:t>
      </w:r>
      <w:bookmarkEnd w:id="5337"/>
      <w:bookmarkEnd w:id="5338"/>
      <w:bookmarkEnd w:id="5339"/>
      <w:bookmarkEnd w:id="5340"/>
      <w:bookmarkEnd w:id="5341"/>
      <w:bookmarkEnd w:id="5342"/>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5343"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5343"/>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44" w:name="_Toc27585629"/>
      <w:bookmarkStart w:id="5345" w:name="_Toc36457648"/>
      <w:bookmarkStart w:id="5346" w:name="_Toc45028566"/>
      <w:bookmarkStart w:id="5347" w:name="_Toc45029401"/>
      <w:bookmarkStart w:id="5348" w:name="_Toc51868164"/>
      <w:bookmarkStart w:id="5349" w:name="_Toc82679580"/>
      <w:r w:rsidRPr="00B3056F">
        <w:rPr>
          <w:lang w:val="en-US"/>
        </w:rPr>
        <w:t>6.7.6.2</w:t>
      </w:r>
      <w:r w:rsidRPr="00B3056F">
        <w:rPr>
          <w:lang w:val="en-US"/>
        </w:rPr>
        <w:tab/>
        <w:t>Structured data types</w:t>
      </w:r>
      <w:bookmarkEnd w:id="5344"/>
      <w:bookmarkEnd w:id="5345"/>
      <w:bookmarkEnd w:id="5346"/>
      <w:bookmarkEnd w:id="5347"/>
      <w:bookmarkEnd w:id="5348"/>
      <w:bookmarkEnd w:id="5349"/>
    </w:p>
    <w:p w14:paraId="53D89DB9" w14:textId="77777777" w:rsidR="00EF45DA" w:rsidRPr="00B3056F" w:rsidRDefault="00EF45DA" w:rsidP="00EF45DA">
      <w:pPr>
        <w:pStyle w:val="Heading5"/>
      </w:pPr>
      <w:bookmarkStart w:id="5350" w:name="_Toc36457649"/>
      <w:bookmarkStart w:id="5351" w:name="_Toc45028567"/>
      <w:bookmarkStart w:id="5352" w:name="_Toc45029402"/>
      <w:bookmarkStart w:id="5353" w:name="_Toc51868165"/>
      <w:bookmarkStart w:id="5354" w:name="_Toc27585630"/>
      <w:bookmarkStart w:id="5355" w:name="_Toc82679581"/>
      <w:r w:rsidRPr="00B3056F">
        <w:t>6.7.6.2.1</w:t>
      </w:r>
      <w:r w:rsidRPr="00B3056F">
        <w:tab/>
        <w:t>Introduction</w:t>
      </w:r>
      <w:bookmarkEnd w:id="5350"/>
      <w:bookmarkEnd w:id="5351"/>
      <w:bookmarkEnd w:id="5352"/>
      <w:bookmarkEnd w:id="5353"/>
      <w:bookmarkEnd w:id="5355"/>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56" w:name="_Toc36457650"/>
      <w:bookmarkStart w:id="5357" w:name="_Toc45028568"/>
      <w:bookmarkStart w:id="5358" w:name="_Toc45029403"/>
      <w:bookmarkStart w:id="5359" w:name="_Toc51868166"/>
      <w:bookmarkStart w:id="5360" w:name="_Toc82679582"/>
      <w:r w:rsidRPr="00B3056F">
        <w:t>6.7.6.2.2</w:t>
      </w:r>
      <w:r w:rsidRPr="00B3056F">
        <w:tab/>
        <w:t>Type: UeInfo</w:t>
      </w:r>
      <w:bookmarkEnd w:id="5356"/>
      <w:bookmarkEnd w:id="5357"/>
      <w:bookmarkEnd w:id="5358"/>
      <w:bookmarkEnd w:id="5359"/>
      <w:bookmarkEnd w:id="536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61" w:name="_Toc36457651"/>
      <w:bookmarkStart w:id="5362" w:name="_Toc45028569"/>
      <w:bookmarkStart w:id="5363" w:name="_Toc45029404"/>
      <w:bookmarkStart w:id="5364" w:name="_Toc51868167"/>
      <w:bookmarkStart w:id="5365" w:name="_Toc82679583"/>
      <w:r w:rsidRPr="00B3056F">
        <w:lastRenderedPageBreak/>
        <w:t>6.</w:t>
      </w:r>
      <w:r w:rsidRPr="00B3056F">
        <w:rPr>
          <w:rFonts w:hint="eastAsia"/>
          <w:lang w:eastAsia="zh-CN"/>
        </w:rPr>
        <w:t>7</w:t>
      </w:r>
      <w:r w:rsidRPr="00B3056F">
        <w:t>.6.2.3</w:t>
      </w:r>
      <w:r w:rsidRPr="00B3056F">
        <w:tab/>
        <w:t>Type: LocationInfoRequest</w:t>
      </w:r>
      <w:bookmarkEnd w:id="5361"/>
      <w:bookmarkEnd w:id="5362"/>
      <w:bookmarkEnd w:id="5363"/>
      <w:bookmarkEnd w:id="5364"/>
      <w:bookmarkEnd w:id="536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66" w:name="_Toc36457652"/>
      <w:bookmarkStart w:id="5367" w:name="_Toc45028570"/>
      <w:bookmarkStart w:id="5368" w:name="_Toc45029405"/>
      <w:bookmarkStart w:id="5369" w:name="_Toc51868168"/>
      <w:bookmarkStart w:id="5370" w:name="_Toc82679584"/>
      <w:r w:rsidRPr="00B3056F">
        <w:lastRenderedPageBreak/>
        <w:t>6.</w:t>
      </w:r>
      <w:r w:rsidRPr="00B3056F">
        <w:rPr>
          <w:rFonts w:hint="eastAsia"/>
          <w:lang w:eastAsia="zh-CN"/>
        </w:rPr>
        <w:t>7</w:t>
      </w:r>
      <w:r w:rsidRPr="00B3056F">
        <w:t>.6.2.4</w:t>
      </w:r>
      <w:r w:rsidRPr="00B3056F">
        <w:tab/>
        <w:t>Type: LocationInfoResult</w:t>
      </w:r>
      <w:bookmarkEnd w:id="5366"/>
      <w:bookmarkEnd w:id="5367"/>
      <w:bookmarkEnd w:id="5368"/>
      <w:bookmarkEnd w:id="5369"/>
      <w:bookmarkEnd w:id="537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5371" w:name="_Toc36457653"/>
    </w:p>
    <w:p w14:paraId="7D5B7C96" w14:textId="793EA254" w:rsidR="004C3152" w:rsidRPr="00B3056F" w:rsidRDefault="004C3152" w:rsidP="004C3152">
      <w:pPr>
        <w:pStyle w:val="Heading5"/>
      </w:pPr>
      <w:bookmarkStart w:id="5372" w:name="_Toc45028571"/>
      <w:bookmarkStart w:id="5373" w:name="_Toc45029406"/>
      <w:bookmarkStart w:id="5374" w:name="_Toc51868169"/>
      <w:bookmarkStart w:id="5375" w:name="_Toc82679585"/>
      <w:r w:rsidRPr="00B3056F">
        <w:t>6.7.6.2.</w:t>
      </w:r>
      <w:r w:rsidR="004521EF">
        <w:t>5</w:t>
      </w:r>
      <w:r w:rsidRPr="00B3056F">
        <w:tab/>
        <w:t xml:space="preserve">Type: </w:t>
      </w:r>
      <w:r>
        <w:t>5GSrvccInfo</w:t>
      </w:r>
      <w:bookmarkEnd w:id="5372"/>
      <w:bookmarkEnd w:id="5373"/>
      <w:bookmarkEnd w:id="5374"/>
      <w:bookmarkEnd w:id="537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76" w:name="_Toc45028572"/>
      <w:bookmarkStart w:id="5377" w:name="_Toc45029407"/>
      <w:bookmarkStart w:id="5378" w:name="_Toc51868170"/>
      <w:bookmarkStart w:id="5379" w:name="_Toc82679586"/>
      <w:r w:rsidRPr="00B3056F">
        <w:rPr>
          <w:lang w:val="en-US"/>
        </w:rPr>
        <w:t>6.7.6.3</w:t>
      </w:r>
      <w:r w:rsidRPr="00B3056F">
        <w:rPr>
          <w:lang w:val="en-US"/>
        </w:rPr>
        <w:tab/>
        <w:t>Simple data types and enumerations</w:t>
      </w:r>
      <w:bookmarkEnd w:id="5354"/>
      <w:bookmarkEnd w:id="5371"/>
      <w:bookmarkEnd w:id="5376"/>
      <w:bookmarkEnd w:id="5377"/>
      <w:bookmarkEnd w:id="5378"/>
      <w:bookmarkEnd w:id="537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380" w:name="_Toc27585631"/>
      <w:bookmarkStart w:id="5381" w:name="_Toc36457654"/>
      <w:bookmarkStart w:id="5382" w:name="_Toc45028573"/>
      <w:bookmarkStart w:id="5383" w:name="_Toc45029408"/>
      <w:bookmarkStart w:id="5384" w:name="_Toc51868171"/>
      <w:bookmarkStart w:id="5385" w:name="_Toc82679587"/>
      <w:r w:rsidRPr="00B3056F">
        <w:t>6.7.7</w:t>
      </w:r>
      <w:r w:rsidRPr="00B3056F">
        <w:tab/>
        <w:t>Error Handling</w:t>
      </w:r>
      <w:bookmarkEnd w:id="5380"/>
      <w:bookmarkEnd w:id="5381"/>
      <w:bookmarkEnd w:id="5382"/>
      <w:bookmarkEnd w:id="5383"/>
      <w:bookmarkEnd w:id="5384"/>
      <w:bookmarkEnd w:id="5385"/>
    </w:p>
    <w:p w14:paraId="46E52594" w14:textId="77777777" w:rsidR="00EF45DA" w:rsidRPr="00B3056F" w:rsidRDefault="00EF45DA" w:rsidP="00EF45DA">
      <w:pPr>
        <w:pStyle w:val="Heading4"/>
      </w:pPr>
      <w:bookmarkStart w:id="5386" w:name="_Toc27585632"/>
      <w:bookmarkStart w:id="5387" w:name="_Toc36457655"/>
      <w:bookmarkStart w:id="5388" w:name="_Toc45028574"/>
      <w:bookmarkStart w:id="5389" w:name="_Toc45029409"/>
      <w:bookmarkStart w:id="5390" w:name="_Toc51868172"/>
      <w:bookmarkStart w:id="5391" w:name="_Toc82679588"/>
      <w:r w:rsidRPr="00B3056F">
        <w:t>6.7.7.1</w:t>
      </w:r>
      <w:r w:rsidRPr="00B3056F">
        <w:tab/>
        <w:t>General</w:t>
      </w:r>
      <w:bookmarkEnd w:id="5386"/>
      <w:bookmarkEnd w:id="5387"/>
      <w:bookmarkEnd w:id="5388"/>
      <w:bookmarkEnd w:id="5389"/>
      <w:bookmarkEnd w:id="5390"/>
      <w:bookmarkEnd w:id="539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392" w:name="_Toc27585633"/>
      <w:bookmarkStart w:id="5393" w:name="_Toc36457656"/>
      <w:bookmarkStart w:id="5394" w:name="_Toc45028575"/>
      <w:bookmarkStart w:id="5395" w:name="_Toc45029410"/>
      <w:bookmarkStart w:id="5396" w:name="_Toc51868173"/>
      <w:bookmarkStart w:id="5397" w:name="_Toc82679589"/>
      <w:r w:rsidRPr="00B3056F">
        <w:t>6.7.7.2</w:t>
      </w:r>
      <w:r w:rsidRPr="00B3056F">
        <w:tab/>
        <w:t>Protocol Errors</w:t>
      </w:r>
      <w:bookmarkEnd w:id="5392"/>
      <w:bookmarkEnd w:id="5393"/>
      <w:bookmarkEnd w:id="5394"/>
      <w:bookmarkEnd w:id="5395"/>
      <w:bookmarkEnd w:id="5396"/>
      <w:bookmarkEnd w:id="5397"/>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5398" w:name="_Toc27585634"/>
      <w:bookmarkStart w:id="5399" w:name="_Toc36457657"/>
      <w:bookmarkStart w:id="5400" w:name="_Toc45028576"/>
      <w:bookmarkStart w:id="5401" w:name="_Toc45029411"/>
      <w:bookmarkStart w:id="5402" w:name="_Toc51868174"/>
      <w:bookmarkStart w:id="5403" w:name="_Toc82679590"/>
      <w:r w:rsidRPr="00B3056F">
        <w:t>6.7.7.3</w:t>
      </w:r>
      <w:r w:rsidRPr="00B3056F">
        <w:tab/>
        <w:t>Application Errors</w:t>
      </w:r>
      <w:bookmarkEnd w:id="5398"/>
      <w:bookmarkEnd w:id="5399"/>
      <w:bookmarkEnd w:id="5400"/>
      <w:bookmarkEnd w:id="5401"/>
      <w:bookmarkEnd w:id="5402"/>
      <w:bookmarkEnd w:id="540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404" w:name="_Toc27585635"/>
      <w:bookmarkStart w:id="5405" w:name="_Toc36457658"/>
      <w:bookmarkStart w:id="5406" w:name="_Toc45028577"/>
      <w:bookmarkStart w:id="5407" w:name="_Toc45029412"/>
      <w:bookmarkStart w:id="5408" w:name="_Toc51868175"/>
      <w:bookmarkStart w:id="5409" w:name="_Toc82679591"/>
      <w:r w:rsidRPr="00B3056F">
        <w:t>6.7.8</w:t>
      </w:r>
      <w:r w:rsidRPr="00B3056F">
        <w:tab/>
        <w:t>Feature Negotiation</w:t>
      </w:r>
      <w:bookmarkEnd w:id="5404"/>
      <w:bookmarkEnd w:id="5405"/>
      <w:bookmarkEnd w:id="5406"/>
      <w:bookmarkEnd w:id="5407"/>
      <w:bookmarkEnd w:id="5408"/>
      <w:bookmarkEnd w:id="540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410" w:name="_Toc27585636"/>
      <w:bookmarkStart w:id="5411" w:name="_Toc36457659"/>
      <w:bookmarkStart w:id="5412" w:name="_Toc45028578"/>
      <w:bookmarkStart w:id="5413" w:name="_Toc45029413"/>
      <w:bookmarkStart w:id="5414" w:name="_Toc51868176"/>
      <w:bookmarkStart w:id="5415" w:name="_Toc82679592"/>
      <w:r w:rsidRPr="00B3056F">
        <w:rPr>
          <w:lang w:val="en-US"/>
        </w:rPr>
        <w:t>6.7.9</w:t>
      </w:r>
      <w:r w:rsidRPr="00B3056F">
        <w:rPr>
          <w:lang w:val="en-US"/>
        </w:rPr>
        <w:tab/>
        <w:t>Security</w:t>
      </w:r>
      <w:bookmarkEnd w:id="5410"/>
      <w:bookmarkEnd w:id="5411"/>
      <w:bookmarkEnd w:id="5412"/>
      <w:bookmarkEnd w:id="5413"/>
      <w:bookmarkEnd w:id="5414"/>
      <w:bookmarkEnd w:id="5415"/>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416" w:name="_Toc27585637"/>
      <w:bookmarkStart w:id="5417" w:name="_Toc36457660"/>
      <w:bookmarkStart w:id="5418" w:name="_Toc45028579"/>
      <w:bookmarkStart w:id="5419" w:name="_Toc45029414"/>
      <w:bookmarkStart w:id="5420" w:name="_Toc51868177"/>
      <w:bookmarkStart w:id="5421" w:name="_Toc82679593"/>
      <w:r w:rsidRPr="00B3056F">
        <w:t>Annex A (normative):</w:t>
      </w:r>
      <w:r w:rsidRPr="00B3056F">
        <w:br/>
        <w:t>OpenAPI specification</w:t>
      </w:r>
      <w:bookmarkEnd w:id="5176"/>
      <w:bookmarkEnd w:id="5416"/>
      <w:bookmarkEnd w:id="5417"/>
      <w:bookmarkEnd w:id="5418"/>
      <w:bookmarkEnd w:id="5419"/>
      <w:bookmarkEnd w:id="5420"/>
      <w:bookmarkEnd w:id="5421"/>
    </w:p>
    <w:p w14:paraId="2FDF3538" w14:textId="2A406AF3" w:rsidR="00EF45DA" w:rsidRPr="00B3056F" w:rsidRDefault="00EF45DA" w:rsidP="00EF45DA">
      <w:pPr>
        <w:pStyle w:val="Heading2"/>
      </w:pPr>
      <w:bookmarkStart w:id="5422" w:name="_Toc11338877"/>
      <w:bookmarkStart w:id="5423" w:name="_Toc27585638"/>
      <w:bookmarkStart w:id="5424" w:name="_Toc36457661"/>
      <w:bookmarkStart w:id="5425" w:name="_Toc45028580"/>
      <w:bookmarkStart w:id="5426" w:name="_Toc45029415"/>
      <w:bookmarkStart w:id="5427" w:name="_Toc51868178"/>
      <w:bookmarkStart w:id="5428" w:name="_Toc82679594"/>
      <w:r w:rsidRPr="00B3056F">
        <w:t>A.1</w:t>
      </w:r>
      <w:r w:rsidRPr="00B3056F">
        <w:tab/>
        <w:t>General</w:t>
      </w:r>
      <w:bookmarkEnd w:id="5422"/>
      <w:bookmarkEnd w:id="5423"/>
      <w:bookmarkEnd w:id="5424"/>
      <w:bookmarkEnd w:id="5425"/>
      <w:bookmarkEnd w:id="5426"/>
      <w:bookmarkEnd w:id="5427"/>
      <w:bookmarkEnd w:id="5428"/>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06E26DC0" w:rsidR="00EF45DA" w:rsidRPr="00B3056F" w:rsidRDefault="00EF45DA" w:rsidP="00C41D72">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5429" w:name="_Toc11338878"/>
      <w:bookmarkStart w:id="5430" w:name="_Toc27585639"/>
      <w:bookmarkStart w:id="5431" w:name="_Toc36457662"/>
      <w:bookmarkStart w:id="5432" w:name="_Toc45028581"/>
      <w:bookmarkStart w:id="5433" w:name="_Toc45029416"/>
      <w:bookmarkStart w:id="5434" w:name="_Toc51868179"/>
      <w:bookmarkStart w:id="5435" w:name="_Hlk9329589"/>
      <w:bookmarkStart w:id="5436" w:name="_Toc82679595"/>
      <w:r w:rsidRPr="00B3056F">
        <w:t>A.2</w:t>
      </w:r>
      <w:r w:rsidRPr="00B3056F">
        <w:tab/>
        <w:t>Nudm_SDM API</w:t>
      </w:r>
      <w:bookmarkEnd w:id="5429"/>
      <w:bookmarkEnd w:id="5430"/>
      <w:bookmarkEnd w:id="5431"/>
      <w:bookmarkEnd w:id="5432"/>
      <w:bookmarkEnd w:id="5433"/>
      <w:bookmarkEnd w:id="5434"/>
      <w:bookmarkEnd w:id="5436"/>
    </w:p>
    <w:p w14:paraId="25E4517C" w14:textId="77777777" w:rsidR="00EF45DA" w:rsidRPr="00B3056F" w:rsidRDefault="00EF45DA" w:rsidP="00EF45DA">
      <w:pPr>
        <w:pStyle w:val="PL"/>
      </w:pPr>
      <w:bookmarkStart w:id="5437"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7E172994" w:rsidR="00EF45DA" w:rsidRPr="00B3056F" w:rsidRDefault="00EF45DA" w:rsidP="00EF45DA">
      <w:pPr>
        <w:pStyle w:val="PL"/>
      </w:pPr>
      <w:r w:rsidRPr="00B3056F">
        <w:lastRenderedPageBreak/>
        <w:t xml:space="preserve">  version: '2.1.</w:t>
      </w:r>
      <w:r w:rsidR="001776AD">
        <w:t>5</w:t>
      </w:r>
      <w:r w:rsidRPr="00B3056F">
        <w:t>'</w:t>
      </w:r>
    </w:p>
    <w:p w14:paraId="55474775" w14:textId="77777777" w:rsidR="00EF45DA" w:rsidRPr="00B3056F" w:rsidRDefault="00EF45DA" w:rsidP="00EF45DA">
      <w:pPr>
        <w:pStyle w:val="PL"/>
      </w:pPr>
      <w:r w:rsidRPr="00B3056F">
        <w:t xml:space="preserve">  title: 'Nudm_SDM'</w:t>
      </w:r>
    </w:p>
    <w:bookmarkEnd w:id="5435"/>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1D489A48" w:rsidR="00EF45DA" w:rsidRPr="00B3056F" w:rsidRDefault="00EF45DA" w:rsidP="00EF45DA">
      <w:pPr>
        <w:pStyle w:val="PL"/>
      </w:pPr>
      <w:r w:rsidRPr="00B3056F">
        <w:t xml:space="preserve">    © 202</w:t>
      </w:r>
      <w:r w:rsidR="00056DE3">
        <w:t>1</w:t>
      </w:r>
      <w:r w:rsidRPr="00B3056F">
        <w:t>,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9A30AB9" w:rsidR="00EF45DA" w:rsidRPr="00B3056F" w:rsidRDefault="00EF45DA" w:rsidP="00EF45DA">
      <w:pPr>
        <w:pStyle w:val="PL"/>
        <w:rPr>
          <w:lang w:val="en-US"/>
        </w:rPr>
      </w:pPr>
      <w:r w:rsidRPr="00B3056F">
        <w:rPr>
          <w:lang w:val="en-US"/>
        </w:rPr>
        <w:t xml:space="preserve">  description: 3GPP TS 29.503 Unified Data Management Services, version 16.</w:t>
      </w:r>
      <w:r w:rsidR="001776AD">
        <w:rPr>
          <w:lang w:val="en-US"/>
        </w:rPr>
        <w:t>9</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5438"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5438"/>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lastRenderedPageBreak/>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lastRenderedPageBreak/>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lastRenderedPageBreak/>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lastRenderedPageBreak/>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5439" w:name="_Hlk519761766"/>
      <w:r w:rsidRPr="00B3056F">
        <w:t>'#/components/schemas/TraceDataResponse'</w:t>
      </w:r>
      <w:bookmarkEnd w:id="5439"/>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lastRenderedPageBreak/>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lastRenderedPageBreak/>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lastRenderedPageBreak/>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lastRenderedPageBreak/>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lastRenderedPageBreak/>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lastRenderedPageBreak/>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lastRenderedPageBreak/>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lastRenderedPageBreak/>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lastRenderedPageBreak/>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lastRenderedPageBreak/>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lastRenderedPageBreak/>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lastRenderedPageBreak/>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lastRenderedPageBreak/>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5440"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5440"/>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lastRenderedPageBreak/>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lastRenderedPageBreak/>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lastRenderedPageBreak/>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lastRenderedPageBreak/>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lastRenderedPageBreak/>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lastRenderedPageBreak/>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DF565F">
      <w:pPr>
        <w:pStyle w:val="PL"/>
        <w:rPr>
          <w:rFonts w:cs="Arial"/>
          <w:color w:val="000000"/>
        </w:rPr>
      </w:pPr>
      <w:r>
        <w:t xml:space="preserve">        </w:t>
      </w: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lastRenderedPageBreak/>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lastRenderedPageBreak/>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lastRenderedPageBreak/>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lastRenderedPageBreak/>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lastRenderedPageBreak/>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lastRenderedPageBreak/>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lastRenderedPageBreak/>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lastRenderedPageBreak/>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5437"/>
    <w:p w14:paraId="3EE8AA50" w14:textId="77777777" w:rsidR="00EF45DA" w:rsidRPr="00B3056F" w:rsidRDefault="00EF45DA" w:rsidP="00EF45DA"/>
    <w:p w14:paraId="7EDA9AFF" w14:textId="77777777" w:rsidR="00EF45DA" w:rsidRPr="00B3056F" w:rsidRDefault="00EF45DA" w:rsidP="00EF45DA">
      <w:pPr>
        <w:pStyle w:val="Heading2"/>
      </w:pPr>
      <w:bookmarkStart w:id="5441" w:name="_Toc11338879"/>
      <w:bookmarkStart w:id="5442" w:name="_Toc27585640"/>
      <w:bookmarkStart w:id="5443" w:name="_Toc36457663"/>
      <w:bookmarkStart w:id="5444" w:name="_Toc45028582"/>
      <w:bookmarkStart w:id="5445" w:name="_Toc45029417"/>
      <w:bookmarkStart w:id="5446" w:name="_Toc51868180"/>
      <w:bookmarkStart w:id="5447" w:name="_Hlk9329647"/>
      <w:bookmarkStart w:id="5448" w:name="historyclause"/>
      <w:bookmarkStart w:id="5449" w:name="_Toc82679596"/>
      <w:r w:rsidRPr="00B3056F">
        <w:lastRenderedPageBreak/>
        <w:t>A.3</w:t>
      </w:r>
      <w:r w:rsidRPr="00B3056F">
        <w:tab/>
        <w:t>Nudm_UECM API</w:t>
      </w:r>
      <w:bookmarkEnd w:id="5441"/>
      <w:bookmarkEnd w:id="5442"/>
      <w:bookmarkEnd w:id="5443"/>
      <w:bookmarkEnd w:id="5444"/>
      <w:bookmarkEnd w:id="5445"/>
      <w:bookmarkEnd w:id="5446"/>
      <w:bookmarkEnd w:id="5449"/>
    </w:p>
    <w:p w14:paraId="237923F9" w14:textId="77777777" w:rsidR="00EF45DA" w:rsidRPr="00B3056F" w:rsidRDefault="00EF45DA" w:rsidP="00EF45DA">
      <w:pPr>
        <w:pStyle w:val="PL"/>
      </w:pPr>
      <w:bookmarkStart w:id="5450" w:name="_Hlk9329673"/>
      <w:bookmarkStart w:id="5451"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2C932037" w:rsidR="00EF45DA" w:rsidRPr="00B3056F" w:rsidRDefault="00EF45DA" w:rsidP="00EF45DA">
      <w:pPr>
        <w:pStyle w:val="PL"/>
      </w:pPr>
      <w:r w:rsidRPr="00B3056F">
        <w:t xml:space="preserve">  version: '1.1.</w:t>
      </w:r>
      <w:r w:rsidR="00BE7EEA">
        <w:t>3</w:t>
      </w:r>
      <w:r w:rsidRPr="00B3056F">
        <w:t>'</w:t>
      </w:r>
    </w:p>
    <w:bookmarkEnd w:id="5447"/>
    <w:p w14:paraId="5BD4D863" w14:textId="77777777" w:rsidR="00EF45DA" w:rsidRPr="00B3056F" w:rsidRDefault="00EF45DA" w:rsidP="00EF45DA">
      <w:pPr>
        <w:pStyle w:val="PL"/>
      </w:pPr>
      <w:r w:rsidRPr="00B3056F">
        <w:t xml:space="preserve">  title: 'Nudm_UECM'</w:t>
      </w:r>
    </w:p>
    <w:bookmarkEnd w:id="5450"/>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2347AE28" w:rsidR="00EF45DA" w:rsidRPr="00B3056F" w:rsidRDefault="00EF45DA" w:rsidP="00EF45DA">
      <w:pPr>
        <w:pStyle w:val="PL"/>
      </w:pPr>
      <w:r w:rsidRPr="00B3056F">
        <w:t xml:space="preserve">    © 202</w:t>
      </w:r>
      <w:r w:rsidR="00BE7EEA">
        <w:t>1</w:t>
      </w:r>
      <w:r w:rsidRPr="00B3056F">
        <w:t>,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0FF0F5A6"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lastRenderedPageBreak/>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5452"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5452"/>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w:t>
      </w:r>
      <w:bookmarkStart w:id="5453" w:name="_Hlk54623858"/>
      <w:r w:rsidRPr="00B3056F">
        <w:t>'307':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53"/>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lastRenderedPageBreak/>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w:t>
      </w:r>
      <w:bookmarkStart w:id="5454" w:name="_Hlk54623900"/>
      <w:r w:rsidRPr="00B3056F">
        <w:t>'307':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54"/>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lastRenderedPageBreak/>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lastRenderedPageBreak/>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lastRenderedPageBreak/>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w:t>
      </w:r>
      <w:bookmarkStart w:id="5455" w:name="_Hlk54624026"/>
      <w:r w:rsidRPr="00B3056F">
        <w:t>'307':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55"/>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w:t>
      </w:r>
      <w:bookmarkStart w:id="5456" w:name="_Hlk54624076"/>
      <w:r w:rsidRPr="00B3056F">
        <w:t>'307':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56"/>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lastRenderedPageBreak/>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lastRenderedPageBreak/>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lastRenderedPageBreak/>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w:t>
      </w:r>
      <w:bookmarkStart w:id="5457" w:name="_Hlk54624185"/>
      <w:r w:rsidRPr="00B3056F">
        <w:t>'307':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57"/>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w:t>
      </w:r>
      <w:bookmarkStart w:id="5458" w:name="_Hlk54624248"/>
      <w:r w:rsidRPr="00B3056F">
        <w:t>'307':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bookmarkEnd w:id="5458"/>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lastRenderedPageBreak/>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lastRenderedPageBreak/>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lastRenderedPageBreak/>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lastRenderedPageBreak/>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lastRenderedPageBreak/>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lastRenderedPageBreak/>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lastRenderedPageBreak/>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4A748D0E" w14:textId="77777777" w:rsidR="005C00B6" w:rsidRDefault="00134088" w:rsidP="005C00B6">
      <w:pPr>
        <w:pStyle w:val="PL"/>
      </w:pPr>
      <w:r>
        <w:t xml:space="preserve">          default: false</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lastRenderedPageBreak/>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0B718702" w14:textId="77777777" w:rsidR="00913E46" w:rsidRPr="00B3056F" w:rsidRDefault="00913E46" w:rsidP="00913E46">
      <w:pPr>
        <w:pStyle w:val="PL"/>
        <w:rPr>
          <w:lang w:eastAsia="zh-CN"/>
        </w:rPr>
      </w:pPr>
      <w:r>
        <w:rPr>
          <w:lang w:eastAsia="zh-CN"/>
        </w:rPr>
        <w:t xml:space="preserve">          default: false</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lastRenderedPageBreak/>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lastRenderedPageBreak/>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lastRenderedPageBreak/>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lastRenderedPageBreak/>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5451"/>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59" w:name="_Toc27585641"/>
      <w:bookmarkStart w:id="5460" w:name="_Toc36457664"/>
      <w:bookmarkStart w:id="5461" w:name="_Toc45028583"/>
      <w:bookmarkStart w:id="5462" w:name="_Toc45029418"/>
      <w:bookmarkStart w:id="5463" w:name="_Toc51868181"/>
      <w:bookmarkStart w:id="5464" w:name="_Toc11338880"/>
      <w:bookmarkStart w:id="5465" w:name="_Hlk9329729"/>
      <w:bookmarkStart w:id="5466" w:name="_Toc82679597"/>
      <w:r w:rsidRPr="00B3056F">
        <w:t>A.4</w:t>
      </w:r>
      <w:r w:rsidRPr="00B3056F">
        <w:tab/>
        <w:t>Nudm_UEAU API</w:t>
      </w:r>
      <w:bookmarkEnd w:id="5459"/>
      <w:bookmarkEnd w:id="5460"/>
      <w:bookmarkEnd w:id="5461"/>
      <w:bookmarkEnd w:id="5462"/>
      <w:bookmarkEnd w:id="5463"/>
      <w:bookmarkEnd w:id="5466"/>
    </w:p>
    <w:p w14:paraId="7E48880F" w14:textId="77777777" w:rsidR="00EF45DA" w:rsidRPr="00B3056F" w:rsidRDefault="00EF45DA" w:rsidP="00EF45DA">
      <w:pPr>
        <w:pStyle w:val="PL"/>
      </w:pPr>
      <w:bookmarkStart w:id="5467"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lastRenderedPageBreak/>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lastRenderedPageBreak/>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lastRenderedPageBreak/>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lastRenderedPageBreak/>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lastRenderedPageBreak/>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lastRenderedPageBreak/>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lastRenderedPageBreak/>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lastRenderedPageBreak/>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5467"/>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68" w:name="_Toc11338881"/>
      <w:bookmarkStart w:id="5469" w:name="_Toc27585642"/>
      <w:bookmarkStart w:id="5470" w:name="_Toc36457665"/>
      <w:bookmarkStart w:id="5471" w:name="_Toc45028584"/>
      <w:bookmarkStart w:id="5472" w:name="_Toc45029419"/>
      <w:bookmarkStart w:id="5473" w:name="_Toc51868182"/>
      <w:bookmarkStart w:id="5474" w:name="_Hlk9329844"/>
      <w:bookmarkStart w:id="5475" w:name="_Toc82679598"/>
      <w:bookmarkEnd w:id="5464"/>
      <w:bookmarkEnd w:id="5465"/>
      <w:r w:rsidRPr="00B3056F">
        <w:t>A.5</w:t>
      </w:r>
      <w:r w:rsidRPr="00B3056F">
        <w:tab/>
        <w:t>Nudm_EE API</w:t>
      </w:r>
      <w:bookmarkEnd w:id="5468"/>
      <w:bookmarkEnd w:id="5469"/>
      <w:bookmarkEnd w:id="5470"/>
      <w:bookmarkEnd w:id="5471"/>
      <w:bookmarkEnd w:id="5472"/>
      <w:bookmarkEnd w:id="5473"/>
      <w:bookmarkEnd w:id="5475"/>
    </w:p>
    <w:p w14:paraId="4DF31E95" w14:textId="77777777" w:rsidR="00EF45DA" w:rsidRPr="00B3056F" w:rsidRDefault="00EF45DA" w:rsidP="00EF45DA">
      <w:pPr>
        <w:pStyle w:val="PL"/>
        <w:rPr>
          <w:lang w:val="en-US"/>
        </w:rPr>
      </w:pPr>
      <w:bookmarkStart w:id="5476" w:name="_Hlk34158461"/>
      <w:bookmarkStart w:id="5477"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4298C819" w:rsidR="00EF45DA" w:rsidRPr="00B3056F" w:rsidRDefault="00EF45DA" w:rsidP="00EF45DA">
      <w:pPr>
        <w:pStyle w:val="PL"/>
        <w:rPr>
          <w:lang w:val="en-US"/>
        </w:rPr>
      </w:pPr>
      <w:r w:rsidRPr="00B3056F">
        <w:rPr>
          <w:lang w:val="en-US"/>
        </w:rPr>
        <w:t xml:space="preserve">  version: '1.1.</w:t>
      </w:r>
      <w:r w:rsidR="001776AD">
        <w:rPr>
          <w:lang w:val="en-US"/>
        </w:rPr>
        <w:t>2</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bookmarkEnd w:id="5474"/>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A413514" w:rsidR="00EF45DA" w:rsidRPr="00B3056F" w:rsidRDefault="00EF45DA" w:rsidP="00EF45DA">
      <w:pPr>
        <w:pStyle w:val="PL"/>
      </w:pPr>
      <w:r w:rsidRPr="00B3056F">
        <w:t xml:space="preserve">    © 202</w:t>
      </w:r>
      <w:r w:rsidR="00EB742C">
        <w:t>1</w:t>
      </w:r>
      <w:r w:rsidRPr="00B3056F">
        <w:t>,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329E43D7" w:rsidR="00EF45DA" w:rsidRPr="00B3056F" w:rsidRDefault="00EF45DA" w:rsidP="00EF45DA">
      <w:pPr>
        <w:pStyle w:val="PL"/>
        <w:rPr>
          <w:lang w:val="en-US"/>
        </w:rPr>
      </w:pPr>
      <w:r w:rsidRPr="00B3056F">
        <w:rPr>
          <w:lang w:val="en-US"/>
        </w:rPr>
        <w:t xml:space="preserve">  description: 3GPP TS 29.503 Unified Data Management Services, version 16.</w:t>
      </w:r>
      <w:r w:rsidR="001776AD">
        <w:rPr>
          <w:lang w:val="en-US"/>
        </w:rPr>
        <w:t>9</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lastRenderedPageBreak/>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lastRenderedPageBreak/>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lastRenderedPageBreak/>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49F93510" w14:textId="77777777" w:rsidR="004E3A0D" w:rsidRDefault="004E3A0D" w:rsidP="004E3A0D">
      <w:pPr>
        <w:pStyle w:val="PL"/>
        <w:rPr>
          <w:lang w:val="en-US"/>
        </w:rPr>
      </w:pPr>
      <w:r>
        <w:rPr>
          <w:lang w:val="en-US"/>
        </w:rPr>
        <w:t xml:space="preserve">          type: string</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lastRenderedPageBreak/>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lastRenderedPageBreak/>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5FED9084" w14:textId="77777777" w:rsidR="00623748" w:rsidRDefault="00623748" w:rsidP="00623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lastRenderedPageBreak/>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5476"/>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bookmarkEnd w:id="5477"/>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78" w:name="_Toc11338882"/>
      <w:bookmarkStart w:id="5479" w:name="_Toc27585643"/>
      <w:bookmarkStart w:id="5480" w:name="_Toc36457666"/>
      <w:bookmarkStart w:id="5481" w:name="_Toc45028585"/>
      <w:bookmarkStart w:id="5482" w:name="_Toc45029420"/>
      <w:bookmarkStart w:id="5483" w:name="_Toc51868183"/>
      <w:bookmarkStart w:id="5484" w:name="_Hlk9329919"/>
      <w:bookmarkStart w:id="5485" w:name="_Toc82679599"/>
      <w:r w:rsidRPr="00B3056F">
        <w:lastRenderedPageBreak/>
        <w:t>A.6</w:t>
      </w:r>
      <w:r w:rsidRPr="00B3056F">
        <w:tab/>
        <w:t>Nudm_PP API</w:t>
      </w:r>
      <w:bookmarkEnd w:id="5478"/>
      <w:bookmarkEnd w:id="5479"/>
      <w:bookmarkEnd w:id="5480"/>
      <w:bookmarkEnd w:id="5481"/>
      <w:bookmarkEnd w:id="5482"/>
      <w:bookmarkEnd w:id="5483"/>
      <w:bookmarkEnd w:id="5485"/>
    </w:p>
    <w:p w14:paraId="6E7B0566" w14:textId="77777777" w:rsidR="00EF45DA" w:rsidRPr="00B3056F" w:rsidRDefault="00EF45DA" w:rsidP="00EF45DA">
      <w:pPr>
        <w:pStyle w:val="PL"/>
      </w:pPr>
      <w:bookmarkStart w:id="5486"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bookmarkEnd w:id="5484"/>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lastRenderedPageBreak/>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lastRenderedPageBreak/>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lastRenderedPageBreak/>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lastRenderedPageBreak/>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lastRenderedPageBreak/>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5486"/>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87" w:name="_Toc11338883"/>
      <w:bookmarkStart w:id="5488" w:name="_Toc27585644"/>
      <w:bookmarkStart w:id="5489" w:name="_Toc36457667"/>
      <w:bookmarkStart w:id="5490" w:name="_Toc45028586"/>
      <w:bookmarkStart w:id="5491" w:name="_Toc45029421"/>
      <w:bookmarkStart w:id="5492" w:name="_Toc51868184"/>
      <w:bookmarkStart w:id="5493" w:name="_Toc82679600"/>
      <w:r w:rsidRPr="00B3056F">
        <w:t>A.7</w:t>
      </w:r>
      <w:r w:rsidRPr="00B3056F">
        <w:tab/>
        <w:t>Nudm_NIDDAU API</w:t>
      </w:r>
      <w:bookmarkEnd w:id="5487"/>
      <w:bookmarkEnd w:id="5488"/>
      <w:bookmarkEnd w:id="5489"/>
      <w:bookmarkEnd w:id="5490"/>
      <w:bookmarkEnd w:id="5491"/>
      <w:bookmarkEnd w:id="5492"/>
      <w:bookmarkEnd w:id="5493"/>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76601F62" w:rsidR="00EF45DA" w:rsidRPr="00B3056F" w:rsidRDefault="00EF45DA" w:rsidP="00EF45DA">
      <w:pPr>
        <w:pStyle w:val="PL"/>
      </w:pPr>
      <w:r w:rsidRPr="00B3056F">
        <w:t xml:space="preserve">  version: '1.0.</w:t>
      </w:r>
      <w:r w:rsidR="00BE7EEA">
        <w:t>2</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60A0DDD3" w:rsidR="00EF45DA" w:rsidRPr="00B3056F" w:rsidRDefault="00EF45DA" w:rsidP="00EF45DA">
      <w:pPr>
        <w:pStyle w:val="PL"/>
      </w:pPr>
      <w:r w:rsidRPr="00B3056F">
        <w:t xml:space="preserve">    © 202</w:t>
      </w:r>
      <w:r w:rsidR="00BE7EEA">
        <w:t>1</w:t>
      </w:r>
      <w:r w:rsidRPr="00B3056F">
        <w:t>,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166ABECC"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lastRenderedPageBreak/>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494" w:name="_Toc27585645"/>
      <w:bookmarkStart w:id="5495" w:name="_Toc36457668"/>
      <w:bookmarkStart w:id="5496" w:name="_Toc45028587"/>
      <w:bookmarkStart w:id="5497" w:name="_Toc45029422"/>
      <w:bookmarkStart w:id="5498" w:name="_Toc51868185"/>
      <w:bookmarkStart w:id="5499" w:name="_Toc11338884"/>
      <w:bookmarkStart w:id="5500" w:name="_Toc82679601"/>
      <w:r w:rsidRPr="00B3056F">
        <w:t>A.8</w:t>
      </w:r>
      <w:r w:rsidRPr="00B3056F">
        <w:tab/>
        <w:t>Nudm_MT API</w:t>
      </w:r>
      <w:bookmarkEnd w:id="5494"/>
      <w:bookmarkEnd w:id="5495"/>
      <w:bookmarkEnd w:id="5496"/>
      <w:bookmarkEnd w:id="5497"/>
      <w:bookmarkEnd w:id="5498"/>
      <w:bookmarkEnd w:id="5500"/>
    </w:p>
    <w:p w14:paraId="26F8D491" w14:textId="77777777" w:rsidR="00EF45DA" w:rsidRPr="00B3056F" w:rsidRDefault="00EF45DA" w:rsidP="00EF45DA">
      <w:pPr>
        <w:pStyle w:val="PL"/>
      </w:pPr>
      <w:bookmarkStart w:id="5501"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7B716E37" w:rsidR="00EF45DA" w:rsidRPr="00B3056F" w:rsidRDefault="00EF45DA" w:rsidP="00EF45DA">
      <w:pPr>
        <w:pStyle w:val="PL"/>
        <w:rPr>
          <w:lang w:val="en-US"/>
        </w:rPr>
      </w:pPr>
      <w:r w:rsidRPr="00B3056F">
        <w:rPr>
          <w:lang w:val="en-US"/>
        </w:rPr>
        <w:t xml:space="preserve">  version: '1.0.</w:t>
      </w:r>
      <w:r w:rsidR="00722E28">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99E2EF0"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lastRenderedPageBreak/>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lastRenderedPageBreak/>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lastRenderedPageBreak/>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5501"/>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502" w:name="_Toc27585646"/>
      <w:bookmarkStart w:id="5503" w:name="_Toc36457669"/>
      <w:bookmarkStart w:id="5504" w:name="_Toc45028588"/>
      <w:bookmarkStart w:id="5505" w:name="_Toc45029423"/>
      <w:bookmarkStart w:id="5506" w:name="_Toc51868186"/>
      <w:bookmarkStart w:id="5507" w:name="_Toc82679602"/>
      <w:r w:rsidRPr="00B3056F">
        <w:t>Annex B (informative):</w:t>
      </w:r>
      <w:r w:rsidRPr="00B3056F">
        <w:br/>
        <w:t>Stateless UDMs</w:t>
      </w:r>
      <w:bookmarkEnd w:id="5499"/>
      <w:bookmarkEnd w:id="5502"/>
      <w:bookmarkEnd w:id="5503"/>
      <w:bookmarkEnd w:id="5504"/>
      <w:bookmarkEnd w:id="5505"/>
      <w:bookmarkEnd w:id="5506"/>
      <w:bookmarkEnd w:id="5507"/>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3" type="#_x0000_t75" style="width:388.45pt;height:180.25pt" o:ole="">
            <v:imagedata r:id="rId188" o:title=""/>
          </v:shape>
          <o:OLEObject Type="Embed" ProgID="Visio.Drawing.11" ShapeID="_x0000_i1113" DrawAspect="Content" ObjectID="_1693292642"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4" type="#_x0000_t75" style="width:468.25pt;height:404.95pt" o:ole="">
            <v:imagedata r:id="rId190" o:title=""/>
          </v:shape>
          <o:OLEObject Type="Embed" ProgID="Visio.Drawing.11" ShapeID="_x0000_i1114" DrawAspect="Content" ObjectID="_1693292643" r:id="rId191"/>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5" type="#_x0000_t75" style="width:388.45pt;height:308.2pt" o:ole="">
            <v:imagedata r:id="rId192" o:title=""/>
          </v:shape>
          <o:OLEObject Type="Embed" ProgID="Visio.Drawing.11" ShapeID="_x0000_i1115" DrawAspect="Content" ObjectID="_1693292644"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6" type="#_x0000_t75" style="width:468.25pt;height:323.75pt" o:ole="">
            <v:imagedata r:id="rId194" o:title=""/>
          </v:shape>
          <o:OLEObject Type="Embed" ProgID="Visio.Drawing.11" ShapeID="_x0000_i1116" DrawAspect="Content" ObjectID="_1693292645"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508" w:name="_Toc11338885"/>
      <w:bookmarkStart w:id="5509" w:name="_Toc27585647"/>
      <w:bookmarkStart w:id="5510" w:name="_Toc36457670"/>
      <w:bookmarkStart w:id="5511" w:name="_Toc45028589"/>
      <w:bookmarkStart w:id="5512" w:name="_Toc45029424"/>
      <w:bookmarkStart w:id="5513" w:name="_Toc51868187"/>
      <w:bookmarkStart w:id="5514" w:name="_Toc82679603"/>
      <w:r w:rsidRPr="00B3056F">
        <w:t>Annex C (informative):</w:t>
      </w:r>
      <w:r w:rsidRPr="00B3056F">
        <w:br/>
        <w:t>SUCI encoding</w:t>
      </w:r>
      <w:bookmarkEnd w:id="5508"/>
      <w:bookmarkEnd w:id="5509"/>
      <w:bookmarkEnd w:id="5510"/>
      <w:bookmarkEnd w:id="5511"/>
      <w:bookmarkEnd w:id="5512"/>
      <w:bookmarkEnd w:id="5513"/>
      <w:bookmarkEnd w:id="5514"/>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5515"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15"/>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516" w:name="_Toc11338886"/>
      <w:bookmarkStart w:id="5517" w:name="_Toc27585648"/>
      <w:bookmarkStart w:id="5518" w:name="_Toc36457671"/>
      <w:bookmarkStart w:id="5519" w:name="_Toc45028590"/>
      <w:bookmarkStart w:id="5520" w:name="_Toc45029425"/>
      <w:bookmarkStart w:id="5521" w:name="_Toc51868188"/>
      <w:bookmarkStart w:id="5522" w:name="_Toc82679604"/>
      <w:r w:rsidRPr="00B3056F">
        <w:t>Annex D (informative):</w:t>
      </w:r>
      <w:r w:rsidRPr="00B3056F">
        <w:br/>
        <w:t>Change history</w:t>
      </w:r>
      <w:bookmarkEnd w:id="5516"/>
      <w:bookmarkEnd w:id="5517"/>
      <w:bookmarkEnd w:id="5518"/>
      <w:bookmarkEnd w:id="5519"/>
      <w:bookmarkEnd w:id="5520"/>
      <w:bookmarkEnd w:id="5521"/>
      <w:bookmarkEnd w:id="5522"/>
    </w:p>
    <w:bookmarkEnd w:id="5448"/>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695583" w:rsidP="00543F16">
            <w:pPr>
              <w:pStyle w:val="TAL"/>
              <w:rPr>
                <w:noProof/>
              </w:rPr>
            </w:pPr>
            <w:fldSimple w:instr=" DOCPROPERTY  CrTitle  \* MERGEFORMAT ">
              <w:r w:rsidR="00E50B12">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50D1E3" w14:textId="77777777" w:rsidR="00881F6E" w:rsidRDefault="00881F6E">
      <w:r>
        <w:separator/>
      </w:r>
    </w:p>
  </w:endnote>
  <w:endnote w:type="continuationSeparator" w:id="0">
    <w:p w14:paraId="3BE5D741" w14:textId="77777777" w:rsidR="00881F6E" w:rsidRDefault="00881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10AD08" w14:textId="77777777" w:rsidR="00634DE0" w:rsidRDefault="00634DE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A873A1" w14:textId="77777777" w:rsidR="00881F6E" w:rsidRDefault="00881F6E">
      <w:r>
        <w:separator/>
      </w:r>
    </w:p>
  </w:footnote>
  <w:footnote w:type="continuationSeparator" w:id="0">
    <w:p w14:paraId="02AA58C7" w14:textId="77777777" w:rsidR="00881F6E" w:rsidRDefault="00881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362763" w14:textId="60CD9D85" w:rsidR="00634DE0" w:rsidRDefault="00634DE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1985">
      <w:rPr>
        <w:rFonts w:ascii="Arial" w:hAnsi="Arial" w:cs="Arial"/>
        <w:b/>
        <w:noProof/>
        <w:sz w:val="18"/>
        <w:szCs w:val="18"/>
      </w:rPr>
      <w:t>3GPP TS 29.503 V16.9.0 (2021-09)</w:t>
    </w:r>
    <w:r>
      <w:rPr>
        <w:rFonts w:ascii="Arial" w:hAnsi="Arial" w:cs="Arial"/>
        <w:b/>
        <w:sz w:val="18"/>
        <w:szCs w:val="18"/>
      </w:rPr>
      <w:fldChar w:fldCharType="end"/>
    </w:r>
  </w:p>
  <w:p w14:paraId="4291BB2F" w14:textId="77777777" w:rsidR="00634DE0" w:rsidRDefault="00634DE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4707460E" w:rsidR="00634DE0" w:rsidRDefault="00634DE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1985">
      <w:rPr>
        <w:rFonts w:ascii="Arial" w:hAnsi="Arial" w:cs="Arial"/>
        <w:b/>
        <w:noProof/>
        <w:sz w:val="18"/>
        <w:szCs w:val="18"/>
      </w:rPr>
      <w:t>Release 16</w:t>
    </w:r>
    <w:r>
      <w:rPr>
        <w:rFonts w:ascii="Arial" w:hAnsi="Arial" w:cs="Arial"/>
        <w:b/>
        <w:sz w:val="18"/>
        <w:szCs w:val="18"/>
      </w:rPr>
      <w:fldChar w:fldCharType="end"/>
    </w:r>
  </w:p>
  <w:p w14:paraId="4682E0C2" w14:textId="77777777" w:rsidR="00634DE0" w:rsidRDefault="00634D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37D"/>
    <w:rsid w:val="000217B9"/>
    <w:rsid w:val="00022CCF"/>
    <w:rsid w:val="00024EF1"/>
    <w:rsid w:val="00033397"/>
    <w:rsid w:val="00040095"/>
    <w:rsid w:val="000415E9"/>
    <w:rsid w:val="000454AB"/>
    <w:rsid w:val="00047C3F"/>
    <w:rsid w:val="00051834"/>
    <w:rsid w:val="00054A22"/>
    <w:rsid w:val="00055E41"/>
    <w:rsid w:val="00056DE3"/>
    <w:rsid w:val="00062023"/>
    <w:rsid w:val="00062936"/>
    <w:rsid w:val="00064EEE"/>
    <w:rsid w:val="000655A6"/>
    <w:rsid w:val="0007473E"/>
    <w:rsid w:val="00075713"/>
    <w:rsid w:val="000770B9"/>
    <w:rsid w:val="00080512"/>
    <w:rsid w:val="00082D04"/>
    <w:rsid w:val="00092D1D"/>
    <w:rsid w:val="000933B2"/>
    <w:rsid w:val="00093A2B"/>
    <w:rsid w:val="000A0D5A"/>
    <w:rsid w:val="000A531D"/>
    <w:rsid w:val="000A6B0C"/>
    <w:rsid w:val="000C1D7C"/>
    <w:rsid w:val="000C4602"/>
    <w:rsid w:val="000C47C3"/>
    <w:rsid w:val="000D1A95"/>
    <w:rsid w:val="000D3BE4"/>
    <w:rsid w:val="000D58AB"/>
    <w:rsid w:val="000E0E2A"/>
    <w:rsid w:val="000F0F4F"/>
    <w:rsid w:val="000F1A55"/>
    <w:rsid w:val="00100BBC"/>
    <w:rsid w:val="001216B6"/>
    <w:rsid w:val="00123296"/>
    <w:rsid w:val="0013163E"/>
    <w:rsid w:val="001330D7"/>
    <w:rsid w:val="00133525"/>
    <w:rsid w:val="00134088"/>
    <w:rsid w:val="001776AD"/>
    <w:rsid w:val="00190EE4"/>
    <w:rsid w:val="001A25DD"/>
    <w:rsid w:val="001A381D"/>
    <w:rsid w:val="001A4C42"/>
    <w:rsid w:val="001A7420"/>
    <w:rsid w:val="001B11C5"/>
    <w:rsid w:val="001B25FD"/>
    <w:rsid w:val="001B4D0F"/>
    <w:rsid w:val="001B6637"/>
    <w:rsid w:val="001C17B4"/>
    <w:rsid w:val="001C21C3"/>
    <w:rsid w:val="001C4AF0"/>
    <w:rsid w:val="001D02C2"/>
    <w:rsid w:val="001F0C1D"/>
    <w:rsid w:val="001F1132"/>
    <w:rsid w:val="001F168B"/>
    <w:rsid w:val="001F203F"/>
    <w:rsid w:val="001F247F"/>
    <w:rsid w:val="001F4A00"/>
    <w:rsid w:val="00202954"/>
    <w:rsid w:val="0021126A"/>
    <w:rsid w:val="00211691"/>
    <w:rsid w:val="00213941"/>
    <w:rsid w:val="0022775D"/>
    <w:rsid w:val="00231A5F"/>
    <w:rsid w:val="00233601"/>
    <w:rsid w:val="002347A2"/>
    <w:rsid w:val="002421C2"/>
    <w:rsid w:val="00250902"/>
    <w:rsid w:val="00256D5C"/>
    <w:rsid w:val="002604A9"/>
    <w:rsid w:val="00264DA5"/>
    <w:rsid w:val="002675F0"/>
    <w:rsid w:val="00267C15"/>
    <w:rsid w:val="002732B5"/>
    <w:rsid w:val="0028148F"/>
    <w:rsid w:val="002867C4"/>
    <w:rsid w:val="00287833"/>
    <w:rsid w:val="00296A43"/>
    <w:rsid w:val="002A2491"/>
    <w:rsid w:val="002B2A15"/>
    <w:rsid w:val="002B4F2A"/>
    <w:rsid w:val="002B505D"/>
    <w:rsid w:val="002B6339"/>
    <w:rsid w:val="002B6388"/>
    <w:rsid w:val="002C79B4"/>
    <w:rsid w:val="002D15E1"/>
    <w:rsid w:val="002E00EE"/>
    <w:rsid w:val="002E20CF"/>
    <w:rsid w:val="002E36F7"/>
    <w:rsid w:val="002E488B"/>
    <w:rsid w:val="002E6B15"/>
    <w:rsid w:val="002F0AB7"/>
    <w:rsid w:val="00307160"/>
    <w:rsid w:val="003172DC"/>
    <w:rsid w:val="003428B9"/>
    <w:rsid w:val="0035462D"/>
    <w:rsid w:val="00364C79"/>
    <w:rsid w:val="00372B92"/>
    <w:rsid w:val="003765B8"/>
    <w:rsid w:val="00391F05"/>
    <w:rsid w:val="003A50C7"/>
    <w:rsid w:val="003B7097"/>
    <w:rsid w:val="003C3971"/>
    <w:rsid w:val="003E1097"/>
    <w:rsid w:val="003F3CF6"/>
    <w:rsid w:val="003F6FF7"/>
    <w:rsid w:val="004131F7"/>
    <w:rsid w:val="00415B2C"/>
    <w:rsid w:val="00423334"/>
    <w:rsid w:val="00425F38"/>
    <w:rsid w:val="00427020"/>
    <w:rsid w:val="0043191A"/>
    <w:rsid w:val="00434502"/>
    <w:rsid w:val="004345EC"/>
    <w:rsid w:val="0043668E"/>
    <w:rsid w:val="004521EF"/>
    <w:rsid w:val="00455EE5"/>
    <w:rsid w:val="0046076C"/>
    <w:rsid w:val="00465515"/>
    <w:rsid w:val="00467413"/>
    <w:rsid w:val="00476F05"/>
    <w:rsid w:val="004807F2"/>
    <w:rsid w:val="00480A53"/>
    <w:rsid w:val="00490663"/>
    <w:rsid w:val="004A44B3"/>
    <w:rsid w:val="004C3152"/>
    <w:rsid w:val="004D1273"/>
    <w:rsid w:val="004D3578"/>
    <w:rsid w:val="004D7472"/>
    <w:rsid w:val="004E213A"/>
    <w:rsid w:val="004E352B"/>
    <w:rsid w:val="004E3A0D"/>
    <w:rsid w:val="004E64FC"/>
    <w:rsid w:val="004F0988"/>
    <w:rsid w:val="004F3340"/>
    <w:rsid w:val="004F5CE5"/>
    <w:rsid w:val="004F61BB"/>
    <w:rsid w:val="00501985"/>
    <w:rsid w:val="0051435D"/>
    <w:rsid w:val="0051578C"/>
    <w:rsid w:val="00521D8B"/>
    <w:rsid w:val="00523A96"/>
    <w:rsid w:val="00531782"/>
    <w:rsid w:val="00531BCB"/>
    <w:rsid w:val="005332DE"/>
    <w:rsid w:val="0053388B"/>
    <w:rsid w:val="00535773"/>
    <w:rsid w:val="00543E6C"/>
    <w:rsid w:val="00543F16"/>
    <w:rsid w:val="00547702"/>
    <w:rsid w:val="005627AB"/>
    <w:rsid w:val="00565087"/>
    <w:rsid w:val="005752A6"/>
    <w:rsid w:val="005757EE"/>
    <w:rsid w:val="00587005"/>
    <w:rsid w:val="00591FDB"/>
    <w:rsid w:val="00597B11"/>
    <w:rsid w:val="005A24AA"/>
    <w:rsid w:val="005A28D3"/>
    <w:rsid w:val="005B5820"/>
    <w:rsid w:val="005C00B6"/>
    <w:rsid w:val="005C0A75"/>
    <w:rsid w:val="005C1972"/>
    <w:rsid w:val="005C75E1"/>
    <w:rsid w:val="005D2E01"/>
    <w:rsid w:val="005D7526"/>
    <w:rsid w:val="005E4BB2"/>
    <w:rsid w:val="005E515E"/>
    <w:rsid w:val="00602AEA"/>
    <w:rsid w:val="00611547"/>
    <w:rsid w:val="006142C3"/>
    <w:rsid w:val="006142EB"/>
    <w:rsid w:val="00614982"/>
    <w:rsid w:val="00614FDF"/>
    <w:rsid w:val="00620386"/>
    <w:rsid w:val="00623748"/>
    <w:rsid w:val="00625AC6"/>
    <w:rsid w:val="00633C9B"/>
    <w:rsid w:val="00634DE0"/>
    <w:rsid w:val="0063543D"/>
    <w:rsid w:val="006454EA"/>
    <w:rsid w:val="00647114"/>
    <w:rsid w:val="00652F66"/>
    <w:rsid w:val="00655B6E"/>
    <w:rsid w:val="00656681"/>
    <w:rsid w:val="00666280"/>
    <w:rsid w:val="00666C9B"/>
    <w:rsid w:val="00677407"/>
    <w:rsid w:val="00680446"/>
    <w:rsid w:val="00683FF1"/>
    <w:rsid w:val="00694816"/>
    <w:rsid w:val="00695583"/>
    <w:rsid w:val="006A1FAE"/>
    <w:rsid w:val="006A323F"/>
    <w:rsid w:val="006A40AE"/>
    <w:rsid w:val="006B30D0"/>
    <w:rsid w:val="006B3469"/>
    <w:rsid w:val="006C3D95"/>
    <w:rsid w:val="006C7851"/>
    <w:rsid w:val="006D0D26"/>
    <w:rsid w:val="006D6AF9"/>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61EFA"/>
    <w:rsid w:val="00762919"/>
    <w:rsid w:val="00762F53"/>
    <w:rsid w:val="00765068"/>
    <w:rsid w:val="00765786"/>
    <w:rsid w:val="00773A8F"/>
    <w:rsid w:val="00774B5A"/>
    <w:rsid w:val="00774DA4"/>
    <w:rsid w:val="0077578B"/>
    <w:rsid w:val="00776EDB"/>
    <w:rsid w:val="00781F0F"/>
    <w:rsid w:val="00792346"/>
    <w:rsid w:val="0079385C"/>
    <w:rsid w:val="00793DD8"/>
    <w:rsid w:val="007965C2"/>
    <w:rsid w:val="007A5592"/>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43C8B"/>
    <w:rsid w:val="00846B64"/>
    <w:rsid w:val="008568A2"/>
    <w:rsid w:val="008570A5"/>
    <w:rsid w:val="008768CA"/>
    <w:rsid w:val="00877E21"/>
    <w:rsid w:val="00881F6E"/>
    <w:rsid w:val="00892B89"/>
    <w:rsid w:val="008A4B80"/>
    <w:rsid w:val="008B19AB"/>
    <w:rsid w:val="008B692A"/>
    <w:rsid w:val="008C0205"/>
    <w:rsid w:val="008C0C57"/>
    <w:rsid w:val="008C2BC2"/>
    <w:rsid w:val="008C384C"/>
    <w:rsid w:val="008C5C7C"/>
    <w:rsid w:val="008D1232"/>
    <w:rsid w:val="008E3FD3"/>
    <w:rsid w:val="008F04D2"/>
    <w:rsid w:val="00901577"/>
    <w:rsid w:val="00901703"/>
    <w:rsid w:val="0090271F"/>
    <w:rsid w:val="00902E23"/>
    <w:rsid w:val="00906402"/>
    <w:rsid w:val="009114D7"/>
    <w:rsid w:val="0091348E"/>
    <w:rsid w:val="00913E46"/>
    <w:rsid w:val="00914A69"/>
    <w:rsid w:val="00917CCB"/>
    <w:rsid w:val="00922369"/>
    <w:rsid w:val="00922C12"/>
    <w:rsid w:val="00926346"/>
    <w:rsid w:val="00933301"/>
    <w:rsid w:val="00936A63"/>
    <w:rsid w:val="0093782E"/>
    <w:rsid w:val="0094196F"/>
    <w:rsid w:val="00942EC2"/>
    <w:rsid w:val="009438F7"/>
    <w:rsid w:val="00955A04"/>
    <w:rsid w:val="00960166"/>
    <w:rsid w:val="009655F6"/>
    <w:rsid w:val="00967F46"/>
    <w:rsid w:val="009728E2"/>
    <w:rsid w:val="009862CD"/>
    <w:rsid w:val="009925B0"/>
    <w:rsid w:val="009B007B"/>
    <w:rsid w:val="009B0C15"/>
    <w:rsid w:val="009B66DB"/>
    <w:rsid w:val="009D5D23"/>
    <w:rsid w:val="009D5DCB"/>
    <w:rsid w:val="009E190E"/>
    <w:rsid w:val="009E31F1"/>
    <w:rsid w:val="009E37DB"/>
    <w:rsid w:val="009E712F"/>
    <w:rsid w:val="009E79F6"/>
    <w:rsid w:val="009F37B7"/>
    <w:rsid w:val="009F5464"/>
    <w:rsid w:val="009F5612"/>
    <w:rsid w:val="00A10F02"/>
    <w:rsid w:val="00A12881"/>
    <w:rsid w:val="00A1425D"/>
    <w:rsid w:val="00A14A80"/>
    <w:rsid w:val="00A164B4"/>
    <w:rsid w:val="00A20A24"/>
    <w:rsid w:val="00A235C6"/>
    <w:rsid w:val="00A2475F"/>
    <w:rsid w:val="00A2608D"/>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1454"/>
    <w:rsid w:val="00A82346"/>
    <w:rsid w:val="00A873B7"/>
    <w:rsid w:val="00A91218"/>
    <w:rsid w:val="00A92BA1"/>
    <w:rsid w:val="00AA5A7B"/>
    <w:rsid w:val="00AB2543"/>
    <w:rsid w:val="00AB5EE0"/>
    <w:rsid w:val="00AC1E2D"/>
    <w:rsid w:val="00AC43E7"/>
    <w:rsid w:val="00AC6BC6"/>
    <w:rsid w:val="00AC6DFD"/>
    <w:rsid w:val="00AC746E"/>
    <w:rsid w:val="00AD502D"/>
    <w:rsid w:val="00AE1CD7"/>
    <w:rsid w:val="00AE2723"/>
    <w:rsid w:val="00AE5CCC"/>
    <w:rsid w:val="00AE65E2"/>
    <w:rsid w:val="00AE6949"/>
    <w:rsid w:val="00AF7CC7"/>
    <w:rsid w:val="00B026F3"/>
    <w:rsid w:val="00B06F5A"/>
    <w:rsid w:val="00B15449"/>
    <w:rsid w:val="00B3056F"/>
    <w:rsid w:val="00B31299"/>
    <w:rsid w:val="00B32D5A"/>
    <w:rsid w:val="00B50769"/>
    <w:rsid w:val="00B626B4"/>
    <w:rsid w:val="00B66481"/>
    <w:rsid w:val="00B7240A"/>
    <w:rsid w:val="00B81C33"/>
    <w:rsid w:val="00B829E2"/>
    <w:rsid w:val="00B844CC"/>
    <w:rsid w:val="00B84A3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3255"/>
    <w:rsid w:val="00BE7EEA"/>
    <w:rsid w:val="00BF128E"/>
    <w:rsid w:val="00BF39B9"/>
    <w:rsid w:val="00BF510C"/>
    <w:rsid w:val="00C02B6F"/>
    <w:rsid w:val="00C02E47"/>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9"/>
    <w:rsid w:val="00D72898"/>
    <w:rsid w:val="00D73736"/>
    <w:rsid w:val="00D738D6"/>
    <w:rsid w:val="00D73BCF"/>
    <w:rsid w:val="00D755EB"/>
    <w:rsid w:val="00D76048"/>
    <w:rsid w:val="00D87E00"/>
    <w:rsid w:val="00D9134D"/>
    <w:rsid w:val="00D97490"/>
    <w:rsid w:val="00DA7A03"/>
    <w:rsid w:val="00DB1818"/>
    <w:rsid w:val="00DC309B"/>
    <w:rsid w:val="00DC4DA2"/>
    <w:rsid w:val="00DD4C17"/>
    <w:rsid w:val="00DD74A5"/>
    <w:rsid w:val="00DF24C4"/>
    <w:rsid w:val="00DF2B1F"/>
    <w:rsid w:val="00DF565F"/>
    <w:rsid w:val="00DF62CD"/>
    <w:rsid w:val="00DF7C70"/>
    <w:rsid w:val="00E07CA8"/>
    <w:rsid w:val="00E1631C"/>
    <w:rsid w:val="00E16509"/>
    <w:rsid w:val="00E310AA"/>
    <w:rsid w:val="00E3557B"/>
    <w:rsid w:val="00E35A13"/>
    <w:rsid w:val="00E429E3"/>
    <w:rsid w:val="00E44582"/>
    <w:rsid w:val="00E456BC"/>
    <w:rsid w:val="00E50B12"/>
    <w:rsid w:val="00E744CF"/>
    <w:rsid w:val="00E77645"/>
    <w:rsid w:val="00E825AD"/>
    <w:rsid w:val="00E85937"/>
    <w:rsid w:val="00E85B64"/>
    <w:rsid w:val="00E93ABF"/>
    <w:rsid w:val="00E94FF1"/>
    <w:rsid w:val="00EA15B0"/>
    <w:rsid w:val="00EA2CC8"/>
    <w:rsid w:val="00EA407A"/>
    <w:rsid w:val="00EA4D0B"/>
    <w:rsid w:val="00EA5EA7"/>
    <w:rsid w:val="00EB742C"/>
    <w:rsid w:val="00EC4A25"/>
    <w:rsid w:val="00ED487B"/>
    <w:rsid w:val="00EE3B30"/>
    <w:rsid w:val="00EE6C77"/>
    <w:rsid w:val="00EF337A"/>
    <w:rsid w:val="00EF45DA"/>
    <w:rsid w:val="00F01382"/>
    <w:rsid w:val="00F025A2"/>
    <w:rsid w:val="00F02DDC"/>
    <w:rsid w:val="00F04712"/>
    <w:rsid w:val="00F0760C"/>
    <w:rsid w:val="00F13360"/>
    <w:rsid w:val="00F22261"/>
    <w:rsid w:val="00F22EC7"/>
    <w:rsid w:val="00F2377C"/>
    <w:rsid w:val="00F325C8"/>
    <w:rsid w:val="00F33943"/>
    <w:rsid w:val="00F3411F"/>
    <w:rsid w:val="00F47E9F"/>
    <w:rsid w:val="00F53F0A"/>
    <w:rsid w:val="00F61278"/>
    <w:rsid w:val="00F650CF"/>
    <w:rsid w:val="00F653B8"/>
    <w:rsid w:val="00F66BFF"/>
    <w:rsid w:val="00F722E4"/>
    <w:rsid w:val="00F76556"/>
    <w:rsid w:val="00F80AE6"/>
    <w:rsid w:val="00F9008D"/>
    <w:rsid w:val="00F94A47"/>
    <w:rsid w:val="00F96EB5"/>
    <w:rsid w:val="00FA1266"/>
    <w:rsid w:val="00FA6098"/>
    <w:rsid w:val="00FC1192"/>
    <w:rsid w:val="00FC39F9"/>
    <w:rsid w:val="00FC4719"/>
    <w:rsid w:val="00FC531E"/>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qFormat/>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377</Pages>
  <Words>123459</Words>
  <Characters>703718</Characters>
  <Application>Microsoft Office Word</Application>
  <DocSecurity>0</DocSecurity>
  <Lines>5864</Lines>
  <Paragraphs>1651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825526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4</cp:revision>
  <cp:lastPrinted>2019-02-25T14:05:00Z</cp:lastPrinted>
  <dcterms:created xsi:type="dcterms:W3CDTF">2021-09-15T09:13:00Z</dcterms:created>
  <dcterms:modified xsi:type="dcterms:W3CDTF">2021-09-16T08:14:00Z</dcterms:modified>
</cp:coreProperties>
</file>