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1B5CAFD5"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7C3082">
              <w:t>9</w:t>
            </w:r>
            <w:r>
              <w:t>.0</w:t>
            </w:r>
            <w:r w:rsidRPr="004D3578">
              <w:t xml:space="preserve"> </w:t>
            </w:r>
            <w:r w:rsidRPr="004D3578">
              <w:rPr>
                <w:sz w:val="32"/>
              </w:rPr>
              <w:t>(</w:t>
            </w:r>
            <w:r>
              <w:rPr>
                <w:sz w:val="32"/>
              </w:rPr>
              <w:t>202</w:t>
            </w:r>
            <w:r w:rsidR="00835D7B">
              <w:rPr>
                <w:sz w:val="32"/>
              </w:rPr>
              <w:t>1</w:t>
            </w:r>
            <w:r>
              <w:rPr>
                <w:sz w:val="32"/>
              </w:rPr>
              <w:t>-</w:t>
            </w:r>
            <w:r w:rsidR="00835D7B">
              <w:rPr>
                <w:sz w:val="32"/>
              </w:rPr>
              <w:t>0</w:t>
            </w:r>
            <w:r w:rsidR="007C3082">
              <w:rPr>
                <w:sz w:val="32"/>
              </w:rPr>
              <w:t>9</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shd w:val="clear" w:color="auto" w:fill="auto"/>
          </w:tcPr>
          <w:p w14:paraId="42EE4945" w14:textId="44AE0F63" w:rsidR="0062616C" w:rsidRDefault="004400C3"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shd w:val="clear" w:color="auto" w:fill="auto"/>
          </w:tcPr>
          <w:p w14:paraId="4A7DAD37" w14:textId="2DBD7859" w:rsidR="0062616C" w:rsidRDefault="004400C3" w:rsidP="0062616C">
            <w:pPr>
              <w:jc w:val="right"/>
            </w:pPr>
            <w:bookmarkStart w:id="2" w:name="logos"/>
            <w:r>
              <w:pict w14:anchorId="64911AC9">
                <v:shape id="_x0000_i1026" type="#_x0000_t75" style="width:128.4pt;height:74.3pt">
                  <v:imagedata r:id="rId10" o:title="3GPP-logo_web"/>
                </v:shape>
              </w:pict>
            </w:r>
            <w:bookmarkEnd w:id="2"/>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A2A721D"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37EC0">
              <w:rPr>
                <w:noProof/>
                <w:sz w:val="18"/>
              </w:rPr>
              <w:t>1</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pPr>
        <w:pStyle w:val="TT"/>
      </w:pPr>
      <w:r w:rsidRPr="004D3578">
        <w:br w:type="page"/>
      </w:r>
      <w:bookmarkStart w:id="8" w:name="tableOfContents"/>
      <w:bookmarkEnd w:id="8"/>
      <w:r w:rsidRPr="004D3578">
        <w:lastRenderedPageBreak/>
        <w:t>Contents</w:t>
      </w:r>
    </w:p>
    <w:p w14:paraId="71352F39" w14:textId="18327341" w:rsidR="00A56FED" w:rsidRDefault="00040321">
      <w:pPr>
        <w:pStyle w:val="TOC1"/>
        <w:rPr>
          <w:rFonts w:asciiTheme="minorHAnsi" w:eastAsiaTheme="minorEastAsia" w:hAnsiTheme="minorHAnsi" w:cstheme="minorBidi"/>
          <w:szCs w:val="22"/>
          <w:lang w:eastAsia="en-GB"/>
        </w:rPr>
      </w:pPr>
      <w:r>
        <w:fldChar w:fldCharType="begin" w:fldLock="1"/>
      </w:r>
      <w:r>
        <w:instrText xml:space="preserve"> TOC \o </w:instrText>
      </w:r>
      <w:r>
        <w:fldChar w:fldCharType="separate"/>
      </w:r>
      <w:r w:rsidR="00A56FED">
        <w:t>Foreword</w:t>
      </w:r>
      <w:r w:rsidR="00A56FED">
        <w:tab/>
      </w:r>
      <w:r w:rsidR="00A56FED">
        <w:fldChar w:fldCharType="begin" w:fldLock="1"/>
      </w:r>
      <w:r w:rsidR="00A56FED">
        <w:instrText xml:space="preserve"> PAGEREF _Toc82677260 \h </w:instrText>
      </w:r>
      <w:r w:rsidR="00A56FED">
        <w:fldChar w:fldCharType="separate"/>
      </w:r>
      <w:r w:rsidR="00A56FED">
        <w:t>9</w:t>
      </w:r>
      <w:r w:rsidR="00A56FED">
        <w:fldChar w:fldCharType="end"/>
      </w:r>
    </w:p>
    <w:p w14:paraId="2061864F" w14:textId="3C890AEF" w:rsidR="00A56FED" w:rsidRDefault="00A56FE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_Toc82677261 \h </w:instrText>
      </w:r>
      <w:r>
        <w:fldChar w:fldCharType="separate"/>
      </w:r>
      <w:r>
        <w:t>10</w:t>
      </w:r>
      <w:r>
        <w:fldChar w:fldCharType="end"/>
      </w:r>
    </w:p>
    <w:p w14:paraId="586A4E0E" w14:textId="53BF8062" w:rsidR="00A56FED" w:rsidRDefault="00A56FE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_Toc82677262 \h </w:instrText>
      </w:r>
      <w:r>
        <w:fldChar w:fldCharType="separate"/>
      </w:r>
      <w:r>
        <w:t>10</w:t>
      </w:r>
      <w:r>
        <w:fldChar w:fldCharType="end"/>
      </w:r>
    </w:p>
    <w:p w14:paraId="01414243" w14:textId="1102363B" w:rsidR="00A56FED" w:rsidRDefault="00A56FE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_Toc82677263 \h </w:instrText>
      </w:r>
      <w:r>
        <w:fldChar w:fldCharType="separate"/>
      </w:r>
      <w:r>
        <w:t>12</w:t>
      </w:r>
      <w:r>
        <w:fldChar w:fldCharType="end"/>
      </w:r>
    </w:p>
    <w:p w14:paraId="3F97A948" w14:textId="0FDA9857" w:rsidR="00A56FED" w:rsidRDefault="00A56FE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_Toc82677264 \h </w:instrText>
      </w:r>
      <w:r>
        <w:fldChar w:fldCharType="separate"/>
      </w:r>
      <w:r>
        <w:t>12</w:t>
      </w:r>
      <w:r>
        <w:fldChar w:fldCharType="end"/>
      </w:r>
    </w:p>
    <w:p w14:paraId="3845F7B0" w14:textId="00D4EFB0" w:rsidR="00A56FED" w:rsidRDefault="00A56FE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_Toc82677265 \h </w:instrText>
      </w:r>
      <w:r>
        <w:fldChar w:fldCharType="separate"/>
      </w:r>
      <w:r>
        <w:t>12</w:t>
      </w:r>
      <w:r>
        <w:fldChar w:fldCharType="end"/>
      </w:r>
    </w:p>
    <w:p w14:paraId="6F3BF9A5" w14:textId="3C115C1A" w:rsidR="00A56FED" w:rsidRDefault="00A56FE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_Toc82677266 \h </w:instrText>
      </w:r>
      <w:r>
        <w:fldChar w:fldCharType="separate"/>
      </w:r>
      <w:r>
        <w:t>12</w:t>
      </w:r>
      <w:r>
        <w:fldChar w:fldCharType="end"/>
      </w:r>
    </w:p>
    <w:p w14:paraId="6AE51F8E" w14:textId="1DE28572" w:rsidR="00A56FED" w:rsidRDefault="00A56FE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_Toc82677267 \h </w:instrText>
      </w:r>
      <w:r>
        <w:fldChar w:fldCharType="separate"/>
      </w:r>
      <w:r>
        <w:t>12</w:t>
      </w:r>
      <w:r>
        <w:fldChar w:fldCharType="end"/>
      </w:r>
    </w:p>
    <w:p w14:paraId="72F88B16" w14:textId="48940A52" w:rsidR="00A56FED" w:rsidRDefault="00A56FE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_Toc82677268 \h </w:instrText>
      </w:r>
      <w:r>
        <w:fldChar w:fldCharType="separate"/>
      </w:r>
      <w:r>
        <w:t>13</w:t>
      </w:r>
      <w:r>
        <w:fldChar w:fldCharType="end"/>
      </w:r>
    </w:p>
    <w:p w14:paraId="43FCB89D" w14:textId="52A94E6E" w:rsidR="00A56FED" w:rsidRDefault="00A56FE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_Toc82677269 \h </w:instrText>
      </w:r>
      <w:r>
        <w:fldChar w:fldCharType="separate"/>
      </w:r>
      <w:r>
        <w:t>13</w:t>
      </w:r>
      <w:r>
        <w:fldChar w:fldCharType="end"/>
      </w:r>
    </w:p>
    <w:p w14:paraId="51432EFC" w14:textId="69D251FF" w:rsidR="00A56FED" w:rsidRDefault="00A56FE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_Toc82677270 \h </w:instrText>
      </w:r>
      <w:r>
        <w:fldChar w:fldCharType="separate"/>
      </w:r>
      <w:r>
        <w:t>14</w:t>
      </w:r>
      <w:r>
        <w:fldChar w:fldCharType="end"/>
      </w:r>
    </w:p>
    <w:p w14:paraId="196E4C1F" w14:textId="3B9F3F7E" w:rsidR="00A56FED" w:rsidRDefault="00A56FE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_Toc82677271 \h </w:instrText>
      </w:r>
      <w:r>
        <w:fldChar w:fldCharType="separate"/>
      </w:r>
      <w:r>
        <w:t>14</w:t>
      </w:r>
      <w:r>
        <w:fldChar w:fldCharType="end"/>
      </w:r>
    </w:p>
    <w:p w14:paraId="376AFB2F" w14:textId="46634D27" w:rsidR="00A56FED" w:rsidRDefault="00A56FE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_Toc82677272 \h </w:instrText>
      </w:r>
      <w:r>
        <w:fldChar w:fldCharType="separate"/>
      </w:r>
      <w:r>
        <w:t>15</w:t>
      </w:r>
      <w:r>
        <w:fldChar w:fldCharType="end"/>
      </w:r>
    </w:p>
    <w:p w14:paraId="1E32FD36" w14:textId="58DD4479" w:rsidR="00A56FED" w:rsidRDefault="00A56FED">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_Toc82677273 \h </w:instrText>
      </w:r>
      <w:r>
        <w:fldChar w:fldCharType="separate"/>
      </w:r>
      <w:r>
        <w:t>15</w:t>
      </w:r>
      <w:r>
        <w:fldChar w:fldCharType="end"/>
      </w:r>
    </w:p>
    <w:p w14:paraId="2528D0DE" w14:textId="34A2B829" w:rsidR="00A56FED" w:rsidRDefault="00A56FED">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_Toc82677274 \h </w:instrText>
      </w:r>
      <w:r>
        <w:fldChar w:fldCharType="separate"/>
      </w:r>
      <w:r>
        <w:t>16</w:t>
      </w:r>
      <w:r>
        <w:fldChar w:fldCharType="end"/>
      </w:r>
    </w:p>
    <w:p w14:paraId="29E19CBB" w14:textId="5E33B5FB" w:rsidR="00A56FED" w:rsidRDefault="00A56FED">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_Toc82677275 \h </w:instrText>
      </w:r>
      <w:r>
        <w:fldChar w:fldCharType="separate"/>
      </w:r>
      <w:r>
        <w:t>16</w:t>
      </w:r>
      <w:r>
        <w:fldChar w:fldCharType="end"/>
      </w:r>
    </w:p>
    <w:p w14:paraId="4F4681BB" w14:textId="277B3C20" w:rsidR="00A56FED" w:rsidRDefault="00A56FED">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_Toc82677276 \h </w:instrText>
      </w:r>
      <w:r>
        <w:fldChar w:fldCharType="separate"/>
      </w:r>
      <w:r>
        <w:t>19</w:t>
      </w:r>
      <w:r>
        <w:fldChar w:fldCharType="end"/>
      </w:r>
    </w:p>
    <w:p w14:paraId="5EEBCDEE" w14:textId="65D2D8A5" w:rsidR="00A56FED" w:rsidRDefault="00A56FED">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_Toc82677277 \h </w:instrText>
      </w:r>
      <w:r>
        <w:fldChar w:fldCharType="separate"/>
      </w:r>
      <w:r>
        <w:t>21</w:t>
      </w:r>
      <w:r>
        <w:fldChar w:fldCharType="end"/>
      </w:r>
    </w:p>
    <w:p w14:paraId="17480BFD" w14:textId="1ACA2363" w:rsidR="00A56FED" w:rsidRDefault="00A56FED">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_Toc82677278 \h </w:instrText>
      </w:r>
      <w:r>
        <w:fldChar w:fldCharType="separate"/>
      </w:r>
      <w:r>
        <w:t>22</w:t>
      </w:r>
      <w:r>
        <w:fldChar w:fldCharType="end"/>
      </w:r>
    </w:p>
    <w:p w14:paraId="4200AB4C" w14:textId="268E4DE7" w:rsidR="00A56FED" w:rsidRDefault="00A56FED">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_Toc82677279 \h </w:instrText>
      </w:r>
      <w:r>
        <w:fldChar w:fldCharType="separate"/>
      </w:r>
      <w:r>
        <w:t>22</w:t>
      </w:r>
      <w:r>
        <w:fldChar w:fldCharType="end"/>
      </w:r>
    </w:p>
    <w:p w14:paraId="2EB859E7" w14:textId="30134A9F" w:rsidR="00A56FED" w:rsidRDefault="00A56FED">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_Toc82677280 \h </w:instrText>
      </w:r>
      <w:r>
        <w:fldChar w:fldCharType="separate"/>
      </w:r>
      <w:r>
        <w:t>23</w:t>
      </w:r>
      <w:r>
        <w:fldChar w:fldCharType="end"/>
      </w:r>
    </w:p>
    <w:p w14:paraId="715DBDD8" w14:textId="4E2522FE" w:rsidR="00A56FED" w:rsidRDefault="00A56FED">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_Toc82677281 \h </w:instrText>
      </w:r>
      <w:r>
        <w:fldChar w:fldCharType="separate"/>
      </w:r>
      <w:r>
        <w:t>23</w:t>
      </w:r>
      <w:r>
        <w:fldChar w:fldCharType="end"/>
      </w:r>
    </w:p>
    <w:p w14:paraId="3448F9E3" w14:textId="424FD824" w:rsidR="00A56FED" w:rsidRDefault="00A56FED">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_Toc82677282 \h </w:instrText>
      </w:r>
      <w:r>
        <w:fldChar w:fldCharType="separate"/>
      </w:r>
      <w:r>
        <w:t>24</w:t>
      </w:r>
      <w:r>
        <w:fldChar w:fldCharType="end"/>
      </w:r>
    </w:p>
    <w:p w14:paraId="6EA73B06" w14:textId="09463730" w:rsidR="00A56FED" w:rsidRDefault="00A56FED">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_Toc82677283 \h </w:instrText>
      </w:r>
      <w:r>
        <w:fldChar w:fldCharType="separate"/>
      </w:r>
      <w:r>
        <w:t>24</w:t>
      </w:r>
      <w:r>
        <w:fldChar w:fldCharType="end"/>
      </w:r>
    </w:p>
    <w:p w14:paraId="209052E9" w14:textId="6FDFC088" w:rsidR="00A56FED" w:rsidRDefault="00A56FED">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Handover between 3GPP and non-3GPP accesses with I-SMF insertion/removal or V-SMF change</w:t>
      </w:r>
      <w:r>
        <w:tab/>
      </w:r>
      <w:r>
        <w:fldChar w:fldCharType="begin" w:fldLock="1"/>
      </w:r>
      <w:r>
        <w:instrText xml:space="preserve"> PAGEREF _Toc82677284 \h </w:instrText>
      </w:r>
      <w:r>
        <w:fldChar w:fldCharType="separate"/>
      </w:r>
      <w:r>
        <w:t>25</w:t>
      </w:r>
      <w:r>
        <w:fldChar w:fldCharType="end"/>
      </w:r>
    </w:p>
    <w:p w14:paraId="5BC986B1" w14:textId="4B87F611" w:rsidR="00A56FED" w:rsidRDefault="00A56FED">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_Toc82677285 \h </w:instrText>
      </w:r>
      <w:r>
        <w:fldChar w:fldCharType="separate"/>
      </w:r>
      <w:r>
        <w:t>25</w:t>
      </w:r>
      <w:r>
        <w:fldChar w:fldCharType="end"/>
      </w:r>
    </w:p>
    <w:p w14:paraId="5D410A2B" w14:textId="7E009301" w:rsidR="00A56FED" w:rsidRDefault="00A56FED">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_Toc82677286 \h </w:instrText>
      </w:r>
      <w:r>
        <w:fldChar w:fldCharType="separate"/>
      </w:r>
      <w:r>
        <w:t>25</w:t>
      </w:r>
      <w:r>
        <w:fldChar w:fldCharType="end"/>
      </w:r>
    </w:p>
    <w:p w14:paraId="232FF39B" w14:textId="1514CA8C" w:rsidR="00A56FED" w:rsidRDefault="00A56FED">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_Toc82677287 \h </w:instrText>
      </w:r>
      <w:r>
        <w:fldChar w:fldCharType="separate"/>
      </w:r>
      <w:r>
        <w:t>27</w:t>
      </w:r>
      <w:r>
        <w:fldChar w:fldCharType="end"/>
      </w:r>
    </w:p>
    <w:p w14:paraId="01A14EF0" w14:textId="0B79B478" w:rsidR="00A56FED" w:rsidRDefault="00A56FED">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_Toc82677288 \h </w:instrText>
      </w:r>
      <w:r>
        <w:fldChar w:fldCharType="separate"/>
      </w:r>
      <w:r>
        <w:t>27</w:t>
      </w:r>
      <w:r>
        <w:fldChar w:fldCharType="end"/>
      </w:r>
    </w:p>
    <w:p w14:paraId="245E078F" w14:textId="52B01947" w:rsidR="00A56FED" w:rsidRDefault="00A56FED">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_Toc82677289 \h </w:instrText>
      </w:r>
      <w:r>
        <w:fldChar w:fldCharType="separate"/>
      </w:r>
      <w:r>
        <w:t>28</w:t>
      </w:r>
      <w:r>
        <w:fldChar w:fldCharType="end"/>
      </w:r>
    </w:p>
    <w:p w14:paraId="4654BF88" w14:textId="5BD1D15A" w:rsidR="00A56FED" w:rsidRDefault="00A56FED">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_Toc82677290 \h </w:instrText>
      </w:r>
      <w:r>
        <w:fldChar w:fldCharType="separate"/>
      </w:r>
      <w:r>
        <w:t>29</w:t>
      </w:r>
      <w:r>
        <w:fldChar w:fldCharType="end"/>
      </w:r>
    </w:p>
    <w:p w14:paraId="3C44ADCB" w14:textId="142249D1" w:rsidR="00A56FED" w:rsidRDefault="00A56FED">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_Toc82677291 \h </w:instrText>
      </w:r>
      <w:r>
        <w:fldChar w:fldCharType="separate"/>
      </w:r>
      <w:r>
        <w:t>30</w:t>
      </w:r>
      <w:r>
        <w:fldChar w:fldCharType="end"/>
      </w:r>
    </w:p>
    <w:p w14:paraId="31CC1DC3" w14:textId="2A87A480" w:rsidR="00A56FED" w:rsidRDefault="00A56FED">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_Toc82677292 \h </w:instrText>
      </w:r>
      <w:r>
        <w:fldChar w:fldCharType="separate"/>
      </w:r>
      <w:r>
        <w:t>31</w:t>
      </w:r>
      <w:r>
        <w:fldChar w:fldCharType="end"/>
      </w:r>
    </w:p>
    <w:p w14:paraId="7E9E9395" w14:textId="23CC884B" w:rsidR="00A56FED" w:rsidRDefault="00A56FED">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_Toc82677293 \h </w:instrText>
      </w:r>
      <w:r>
        <w:fldChar w:fldCharType="separate"/>
      </w:r>
      <w:r>
        <w:t>32</w:t>
      </w:r>
      <w:r>
        <w:fldChar w:fldCharType="end"/>
      </w:r>
    </w:p>
    <w:p w14:paraId="2490C1DA" w14:textId="630196C9" w:rsidR="00A56FED" w:rsidRDefault="00A56FED">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_Toc82677294 \h </w:instrText>
      </w:r>
      <w:r>
        <w:fldChar w:fldCharType="separate"/>
      </w:r>
      <w:r>
        <w:t>32</w:t>
      </w:r>
      <w:r>
        <w:fldChar w:fldCharType="end"/>
      </w:r>
    </w:p>
    <w:p w14:paraId="60699273" w14:textId="70B4D84B" w:rsidR="00A56FED" w:rsidRDefault="00A56FED">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_Toc82677295 \h </w:instrText>
      </w:r>
      <w:r>
        <w:fldChar w:fldCharType="separate"/>
      </w:r>
      <w:r>
        <w:t>33</w:t>
      </w:r>
      <w:r>
        <w:fldChar w:fldCharType="end"/>
      </w:r>
    </w:p>
    <w:p w14:paraId="4D241FD7" w14:textId="03A04D5B" w:rsidR="00A56FED" w:rsidRDefault="00A56FED">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_Toc82677296 \h </w:instrText>
      </w:r>
      <w:r>
        <w:fldChar w:fldCharType="separate"/>
      </w:r>
      <w:r>
        <w:t>34</w:t>
      </w:r>
      <w:r>
        <w:fldChar w:fldCharType="end"/>
      </w:r>
    </w:p>
    <w:p w14:paraId="7DE661AE" w14:textId="1BA6D2FA" w:rsidR="00A56FED" w:rsidRDefault="00A56FED">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_Toc82677297 \h </w:instrText>
      </w:r>
      <w:r>
        <w:fldChar w:fldCharType="separate"/>
      </w:r>
      <w:r>
        <w:t>35</w:t>
      </w:r>
      <w:r>
        <w:fldChar w:fldCharType="end"/>
      </w:r>
    </w:p>
    <w:p w14:paraId="0A3E439B" w14:textId="280BBC75" w:rsidR="00A56FED" w:rsidRDefault="00A56FED">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_Toc82677298 \h </w:instrText>
      </w:r>
      <w:r>
        <w:fldChar w:fldCharType="separate"/>
      </w:r>
      <w:r>
        <w:t>36</w:t>
      </w:r>
      <w:r>
        <w:fldChar w:fldCharType="end"/>
      </w:r>
    </w:p>
    <w:p w14:paraId="11B43A4C" w14:textId="048AF3A7" w:rsidR="00A56FED" w:rsidRDefault="00A56FED">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_Toc82677299 \h </w:instrText>
      </w:r>
      <w:r>
        <w:fldChar w:fldCharType="separate"/>
      </w:r>
      <w:r>
        <w:t>36</w:t>
      </w:r>
      <w:r>
        <w:fldChar w:fldCharType="end"/>
      </w:r>
    </w:p>
    <w:p w14:paraId="4A2D36CC" w14:textId="2E83F151" w:rsidR="00A56FED" w:rsidRDefault="00A56FED">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_Toc82677300 \h </w:instrText>
      </w:r>
      <w:r>
        <w:fldChar w:fldCharType="separate"/>
      </w:r>
      <w:r>
        <w:t>36</w:t>
      </w:r>
      <w:r>
        <w:fldChar w:fldCharType="end"/>
      </w:r>
    </w:p>
    <w:p w14:paraId="439C0AFF" w14:textId="6FC21628" w:rsidR="00A56FED" w:rsidRDefault="00A56FED">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_Toc82677301 \h </w:instrText>
      </w:r>
      <w:r>
        <w:fldChar w:fldCharType="separate"/>
      </w:r>
      <w:r>
        <w:t>37</w:t>
      </w:r>
      <w:r>
        <w:fldChar w:fldCharType="end"/>
      </w:r>
    </w:p>
    <w:p w14:paraId="545EBF23" w14:textId="7D97A0B3" w:rsidR="00A56FED" w:rsidRDefault="00A56FED">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_Toc82677302 \h </w:instrText>
      </w:r>
      <w:r>
        <w:fldChar w:fldCharType="separate"/>
      </w:r>
      <w:r>
        <w:t>37</w:t>
      </w:r>
      <w:r>
        <w:fldChar w:fldCharType="end"/>
      </w:r>
    </w:p>
    <w:p w14:paraId="51D78E23" w14:textId="0C62627A" w:rsidR="00A56FED" w:rsidRDefault="00A56FED">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_Toc82677303 \h </w:instrText>
      </w:r>
      <w:r>
        <w:fldChar w:fldCharType="separate"/>
      </w:r>
      <w:r>
        <w:t>38</w:t>
      </w:r>
      <w:r>
        <w:fldChar w:fldCharType="end"/>
      </w:r>
    </w:p>
    <w:p w14:paraId="5574A82F" w14:textId="1788D40B" w:rsidR="00A56FED" w:rsidRDefault="00A56FED">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_Toc82677304 \h </w:instrText>
      </w:r>
      <w:r>
        <w:fldChar w:fldCharType="separate"/>
      </w:r>
      <w:r>
        <w:t>38</w:t>
      </w:r>
      <w:r>
        <w:fldChar w:fldCharType="end"/>
      </w:r>
    </w:p>
    <w:p w14:paraId="7764FA3F" w14:textId="06B6FEEB" w:rsidR="00A56FED" w:rsidRDefault="00A56FED">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_Toc82677305 \h </w:instrText>
      </w:r>
      <w:r>
        <w:fldChar w:fldCharType="separate"/>
      </w:r>
      <w:r>
        <w:t>38</w:t>
      </w:r>
      <w:r>
        <w:fldChar w:fldCharType="end"/>
      </w:r>
    </w:p>
    <w:p w14:paraId="77E147A8" w14:textId="5FFA83CD" w:rsidR="00A56FED" w:rsidRDefault="00A56FED">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_Toc82677306 \h </w:instrText>
      </w:r>
      <w:r>
        <w:fldChar w:fldCharType="separate"/>
      </w:r>
      <w:r>
        <w:t>39</w:t>
      </w:r>
      <w:r>
        <w:fldChar w:fldCharType="end"/>
      </w:r>
    </w:p>
    <w:p w14:paraId="1886F324" w14:textId="6D7DF560" w:rsidR="00A56FED" w:rsidRDefault="00A56FED">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_Toc82677307 \h </w:instrText>
      </w:r>
      <w:r>
        <w:fldChar w:fldCharType="separate"/>
      </w:r>
      <w:r>
        <w:t>39</w:t>
      </w:r>
      <w:r>
        <w:fldChar w:fldCharType="end"/>
      </w:r>
    </w:p>
    <w:p w14:paraId="0C2A7057" w14:textId="45A1D4BB" w:rsidR="00A56FED" w:rsidRDefault="00A56FED">
      <w:pPr>
        <w:pStyle w:val="TOC6"/>
        <w:rPr>
          <w:rFonts w:asciiTheme="minorHAnsi" w:eastAsiaTheme="minorEastAsia" w:hAnsiTheme="minorHAnsi" w:cstheme="minorBidi"/>
          <w:sz w:val="22"/>
          <w:szCs w:val="22"/>
          <w:lang w:eastAsia="en-GB"/>
        </w:rPr>
      </w:pPr>
      <w:r>
        <w:t>5.2.2.3.8.5</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_Toc82677308 \h </w:instrText>
      </w:r>
      <w:r>
        <w:fldChar w:fldCharType="separate"/>
      </w:r>
      <w:r>
        <w:t>39</w:t>
      </w:r>
      <w:r>
        <w:fldChar w:fldCharType="end"/>
      </w:r>
    </w:p>
    <w:p w14:paraId="53247F4A" w14:textId="73A405DB" w:rsidR="00A56FED" w:rsidRDefault="00A56FED">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_Toc82677309 \h </w:instrText>
      </w:r>
      <w:r>
        <w:fldChar w:fldCharType="separate"/>
      </w:r>
      <w:r>
        <w:t>39</w:t>
      </w:r>
      <w:r>
        <w:fldChar w:fldCharType="end"/>
      </w:r>
    </w:p>
    <w:p w14:paraId="3A3410E0" w14:textId="08CE2747" w:rsidR="00A56FED" w:rsidRDefault="00A56FED">
      <w:pPr>
        <w:pStyle w:val="TOC6"/>
        <w:rPr>
          <w:rFonts w:asciiTheme="minorHAnsi" w:eastAsiaTheme="minorEastAsia" w:hAnsiTheme="minorHAnsi" w:cstheme="minorBidi"/>
          <w:sz w:val="22"/>
          <w:szCs w:val="22"/>
          <w:lang w:eastAsia="en-GB"/>
        </w:rPr>
      </w:pPr>
      <w:r>
        <w:t>5.2.2.3.9.1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_Toc82677310 \h </w:instrText>
      </w:r>
      <w:r>
        <w:fldChar w:fldCharType="separate"/>
      </w:r>
      <w:r>
        <w:t>39</w:t>
      </w:r>
      <w:r>
        <w:fldChar w:fldCharType="end"/>
      </w:r>
    </w:p>
    <w:p w14:paraId="7A7836CA" w14:textId="2F7CAB49" w:rsidR="00A56FED" w:rsidRDefault="00A56FED">
      <w:pPr>
        <w:pStyle w:val="TOC6"/>
        <w:rPr>
          <w:rFonts w:asciiTheme="minorHAnsi" w:eastAsiaTheme="minorEastAsia" w:hAnsiTheme="minorHAnsi" w:cstheme="minorBidi"/>
          <w:sz w:val="22"/>
          <w:szCs w:val="22"/>
          <w:lang w:eastAsia="en-GB"/>
        </w:rPr>
      </w:pPr>
      <w:r>
        <w:t>5.2.2.3.9.2</w:t>
      </w:r>
      <w:r>
        <w:rPr>
          <w:rFonts w:asciiTheme="minorHAnsi" w:eastAsiaTheme="minorEastAsia" w:hAnsiTheme="minorHAnsi" w:cstheme="minorBidi"/>
          <w:sz w:val="22"/>
          <w:szCs w:val="22"/>
          <w:lang w:eastAsia="en-GB"/>
        </w:rPr>
        <w:tab/>
      </w:r>
      <w:r>
        <w:t>Data forwarding tunnels setup during 5GS to EPS handover</w:t>
      </w:r>
      <w:r>
        <w:tab/>
      </w:r>
      <w:r>
        <w:fldChar w:fldCharType="begin" w:fldLock="1"/>
      </w:r>
      <w:r>
        <w:instrText xml:space="preserve"> PAGEREF _Toc82677311 \h </w:instrText>
      </w:r>
      <w:r>
        <w:fldChar w:fldCharType="separate"/>
      </w:r>
      <w:r>
        <w:t>39</w:t>
      </w:r>
      <w:r>
        <w:fldChar w:fldCharType="end"/>
      </w:r>
    </w:p>
    <w:p w14:paraId="70DAE648" w14:textId="05920F3C" w:rsidR="00A56FED" w:rsidRDefault="00A56FED">
      <w:pPr>
        <w:pStyle w:val="TOC6"/>
        <w:rPr>
          <w:rFonts w:asciiTheme="minorHAnsi" w:eastAsiaTheme="minorEastAsia" w:hAnsiTheme="minorHAnsi" w:cstheme="minorBidi"/>
          <w:sz w:val="22"/>
          <w:szCs w:val="22"/>
          <w:lang w:eastAsia="en-GB"/>
        </w:rPr>
      </w:pPr>
      <w:r>
        <w:lastRenderedPageBreak/>
        <w:t>5.2.2.3.9.3</w:t>
      </w:r>
      <w:r>
        <w:rPr>
          <w:rFonts w:asciiTheme="minorHAnsi" w:eastAsiaTheme="minorEastAsia" w:hAnsiTheme="minorHAnsi" w:cstheme="minorBidi"/>
          <w:sz w:val="22"/>
          <w:szCs w:val="22"/>
          <w:lang w:eastAsia="en-GB"/>
        </w:rPr>
        <w:tab/>
      </w:r>
      <w:r>
        <w:t>Indirect data forwarding tunnels removal for 5GS to EPS handover cancellation or failure</w:t>
      </w:r>
      <w:r>
        <w:tab/>
      </w:r>
      <w:r>
        <w:fldChar w:fldCharType="begin" w:fldLock="1"/>
      </w:r>
      <w:r>
        <w:instrText xml:space="preserve"> PAGEREF _Toc82677312 \h </w:instrText>
      </w:r>
      <w:r>
        <w:fldChar w:fldCharType="separate"/>
      </w:r>
      <w:r>
        <w:t>40</w:t>
      </w:r>
      <w:r>
        <w:fldChar w:fldCharType="end"/>
      </w:r>
    </w:p>
    <w:p w14:paraId="18C13E96" w14:textId="26B33268" w:rsidR="00A56FED" w:rsidRDefault="00A56FED">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_Toc82677313 \h </w:instrText>
      </w:r>
      <w:r>
        <w:fldChar w:fldCharType="separate"/>
      </w:r>
      <w:r>
        <w:t>40</w:t>
      </w:r>
      <w:r>
        <w:fldChar w:fldCharType="end"/>
      </w:r>
    </w:p>
    <w:p w14:paraId="488ABFA8" w14:textId="6B966F8B" w:rsidR="00A56FED" w:rsidRDefault="00A56FED">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_Toc82677314 \h </w:instrText>
      </w:r>
      <w:r>
        <w:fldChar w:fldCharType="separate"/>
      </w:r>
      <w:r>
        <w:t>41</w:t>
      </w:r>
      <w:r>
        <w:fldChar w:fldCharType="end"/>
      </w:r>
    </w:p>
    <w:p w14:paraId="0DE76E98" w14:textId="15A94352" w:rsidR="00A56FED" w:rsidRDefault="00A56FED">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_Toc82677315 \h </w:instrText>
      </w:r>
      <w:r>
        <w:fldChar w:fldCharType="separate"/>
      </w:r>
      <w:r>
        <w:t>41</w:t>
      </w:r>
      <w:r>
        <w:fldChar w:fldCharType="end"/>
      </w:r>
    </w:p>
    <w:p w14:paraId="028A798A" w14:textId="1944A21D" w:rsidR="00A56FED" w:rsidRDefault="00A56FED">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_Toc82677316 \h </w:instrText>
      </w:r>
      <w:r>
        <w:fldChar w:fldCharType="separate"/>
      </w:r>
      <w:r>
        <w:t>41</w:t>
      </w:r>
      <w:r>
        <w:fldChar w:fldCharType="end"/>
      </w:r>
    </w:p>
    <w:p w14:paraId="15655F14" w14:textId="67D9D67A" w:rsidR="00A56FED" w:rsidRDefault="00A56FED">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_Toc82677317 \h </w:instrText>
      </w:r>
      <w:r>
        <w:fldChar w:fldCharType="separate"/>
      </w:r>
      <w:r>
        <w:t>42</w:t>
      </w:r>
      <w:r>
        <w:fldChar w:fldCharType="end"/>
      </w:r>
    </w:p>
    <w:p w14:paraId="6CFD41BB" w14:textId="2C9B8FB6" w:rsidR="00A56FED" w:rsidRDefault="00A56FED">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_Toc82677318 \h </w:instrText>
      </w:r>
      <w:r>
        <w:fldChar w:fldCharType="separate"/>
      </w:r>
      <w:r>
        <w:t>43</w:t>
      </w:r>
      <w:r>
        <w:fldChar w:fldCharType="end"/>
      </w:r>
    </w:p>
    <w:p w14:paraId="4ACF8E01" w14:textId="3C6C1F64" w:rsidR="00A56FED" w:rsidRDefault="00A56FED">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_Toc82677319 \h </w:instrText>
      </w:r>
      <w:r>
        <w:fldChar w:fldCharType="separate"/>
      </w:r>
      <w:r>
        <w:t>44</w:t>
      </w:r>
      <w:r>
        <w:fldChar w:fldCharType="end"/>
      </w:r>
    </w:p>
    <w:p w14:paraId="1787ABEF" w14:textId="06682F42" w:rsidR="00A56FED" w:rsidRDefault="00A56FED">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_Toc82677320 \h </w:instrText>
      </w:r>
      <w:r>
        <w:fldChar w:fldCharType="separate"/>
      </w:r>
      <w:r>
        <w:t>44</w:t>
      </w:r>
      <w:r>
        <w:fldChar w:fldCharType="end"/>
      </w:r>
    </w:p>
    <w:p w14:paraId="4ADBB50F" w14:textId="2FF085ED" w:rsidR="00A56FED" w:rsidRDefault="00A56FED">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_Toc82677321 \h </w:instrText>
      </w:r>
      <w:r>
        <w:fldChar w:fldCharType="separate"/>
      </w:r>
      <w:r>
        <w:t>45</w:t>
      </w:r>
      <w:r>
        <w:fldChar w:fldCharType="end"/>
      </w:r>
    </w:p>
    <w:p w14:paraId="69BDD3FE" w14:textId="3AA4B21B" w:rsidR="00A56FED" w:rsidRDefault="00A56FED">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_Toc82677322 \h </w:instrText>
      </w:r>
      <w:r>
        <w:fldChar w:fldCharType="separate"/>
      </w:r>
      <w:r>
        <w:t>45</w:t>
      </w:r>
      <w:r>
        <w:fldChar w:fldCharType="end"/>
      </w:r>
    </w:p>
    <w:p w14:paraId="327AA56B" w14:textId="740F9523" w:rsidR="00A56FED" w:rsidRDefault="00A56FED">
      <w:pPr>
        <w:pStyle w:val="TOC5"/>
        <w:rPr>
          <w:rFonts w:asciiTheme="minorHAnsi" w:eastAsiaTheme="minorEastAsia" w:hAnsiTheme="minorHAnsi" w:cstheme="minorBidi"/>
          <w:sz w:val="22"/>
          <w:szCs w:val="22"/>
          <w:lang w:eastAsia="en-GB"/>
        </w:rPr>
      </w:pPr>
      <w:r>
        <w:t>5.2.2.3.</w:t>
      </w:r>
      <w:r>
        <w:rPr>
          <w:lang w:eastAsia="zh-CN"/>
        </w:rPr>
        <w:t>19</w:t>
      </w:r>
      <w:r>
        <w:rPr>
          <w:rFonts w:asciiTheme="minorHAnsi" w:eastAsiaTheme="minorEastAsia" w:hAnsiTheme="minorHAnsi" w:cstheme="minorBidi"/>
          <w:sz w:val="22"/>
          <w:szCs w:val="22"/>
          <w:lang w:eastAsia="en-GB"/>
        </w:rPr>
        <w:tab/>
      </w:r>
      <w:r>
        <w:t xml:space="preserve">AMF requested PDU Session Release due to </w:t>
      </w:r>
      <w:r w:rsidRPr="00927A6D">
        <w:rPr>
          <w:rFonts w:eastAsia="DengXian"/>
        </w:rPr>
        <w:t>Control Plane Only indication associated with PDU Session is not applicable any longer</w:t>
      </w:r>
      <w:r>
        <w:tab/>
      </w:r>
      <w:r>
        <w:fldChar w:fldCharType="begin" w:fldLock="1"/>
      </w:r>
      <w:r>
        <w:instrText xml:space="preserve"> PAGEREF _Toc82677323 \h </w:instrText>
      </w:r>
      <w:r>
        <w:fldChar w:fldCharType="separate"/>
      </w:r>
      <w:r>
        <w:t>46</w:t>
      </w:r>
      <w:r>
        <w:fldChar w:fldCharType="end"/>
      </w:r>
    </w:p>
    <w:p w14:paraId="2628D429" w14:textId="1B1C4305" w:rsidR="00A56FED" w:rsidRDefault="00A56FED">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_Toc82677324 \h </w:instrText>
      </w:r>
      <w:r>
        <w:fldChar w:fldCharType="separate"/>
      </w:r>
      <w:r>
        <w:t>46</w:t>
      </w:r>
      <w:r>
        <w:fldChar w:fldCharType="end"/>
      </w:r>
    </w:p>
    <w:p w14:paraId="075FFE04" w14:textId="621055B3" w:rsidR="00A56FED" w:rsidRDefault="00A56FED">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_Toc82677325 \h </w:instrText>
      </w:r>
      <w:r>
        <w:fldChar w:fldCharType="separate"/>
      </w:r>
      <w:r>
        <w:t>46</w:t>
      </w:r>
      <w:r>
        <w:fldChar w:fldCharType="end"/>
      </w:r>
    </w:p>
    <w:p w14:paraId="08A0A01F" w14:textId="07D6A1D3" w:rsidR="00A56FED" w:rsidRDefault="00A56FED">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_Toc82677326 \h </w:instrText>
      </w:r>
      <w:r>
        <w:fldChar w:fldCharType="separate"/>
      </w:r>
      <w:r>
        <w:t>48</w:t>
      </w:r>
      <w:r>
        <w:fldChar w:fldCharType="end"/>
      </w:r>
    </w:p>
    <w:p w14:paraId="152B6F60" w14:textId="449867EE" w:rsidR="00A56FED" w:rsidRDefault="00A56FED">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_Toc82677327 \h </w:instrText>
      </w:r>
      <w:r>
        <w:fldChar w:fldCharType="separate"/>
      </w:r>
      <w:r>
        <w:t>48</w:t>
      </w:r>
      <w:r>
        <w:fldChar w:fldCharType="end"/>
      </w:r>
    </w:p>
    <w:p w14:paraId="3E5C6C80" w14:textId="0507D614" w:rsidR="00A56FED" w:rsidRDefault="00A56FED">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_Toc82677328 \h </w:instrText>
      </w:r>
      <w:r>
        <w:fldChar w:fldCharType="separate"/>
      </w:r>
      <w:r>
        <w:t>51</w:t>
      </w:r>
      <w:r>
        <w:fldChar w:fldCharType="end"/>
      </w:r>
    </w:p>
    <w:p w14:paraId="7ABB2DEF" w14:textId="019D6AAF" w:rsidR="00A56FED" w:rsidRDefault="00A56FED">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_Toc82677329 \h </w:instrText>
      </w:r>
      <w:r>
        <w:fldChar w:fldCharType="separate"/>
      </w:r>
      <w:r>
        <w:t>51</w:t>
      </w:r>
      <w:r>
        <w:fldChar w:fldCharType="end"/>
      </w:r>
    </w:p>
    <w:p w14:paraId="79DE15F1" w14:textId="6D59A2A6" w:rsidR="00A56FED" w:rsidRDefault="00A56FED">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_Toc82677330 \h </w:instrText>
      </w:r>
      <w:r>
        <w:fldChar w:fldCharType="separate"/>
      </w:r>
      <w:r>
        <w:t>52</w:t>
      </w:r>
      <w:r>
        <w:fldChar w:fldCharType="end"/>
      </w:r>
    </w:p>
    <w:p w14:paraId="57FCC2F3" w14:textId="601552F2" w:rsidR="00A56FED" w:rsidRDefault="00A56FED">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_Toc82677331 \h </w:instrText>
      </w:r>
      <w:r>
        <w:fldChar w:fldCharType="separate"/>
      </w:r>
      <w:r>
        <w:t>52</w:t>
      </w:r>
      <w:r>
        <w:fldChar w:fldCharType="end"/>
      </w:r>
    </w:p>
    <w:p w14:paraId="16CFBC9F" w14:textId="7E5AA33B" w:rsidR="00A56FED" w:rsidRDefault="00A56FED">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_Toc82677332 \h </w:instrText>
      </w:r>
      <w:r>
        <w:fldChar w:fldCharType="separate"/>
      </w:r>
      <w:r>
        <w:t>55</w:t>
      </w:r>
      <w:r>
        <w:fldChar w:fldCharType="end"/>
      </w:r>
    </w:p>
    <w:p w14:paraId="3A83D928" w14:textId="4C621AF2" w:rsidR="00A56FED" w:rsidRDefault="00A56FED">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_Toc82677333 \h </w:instrText>
      </w:r>
      <w:r>
        <w:fldChar w:fldCharType="separate"/>
      </w:r>
      <w:r>
        <w:t>56</w:t>
      </w:r>
      <w:r>
        <w:fldChar w:fldCharType="end"/>
      </w:r>
    </w:p>
    <w:p w14:paraId="6F2EB29D" w14:textId="162F4A29" w:rsidR="00A56FED" w:rsidRDefault="00A56FED">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_Toc82677334 \h </w:instrText>
      </w:r>
      <w:r>
        <w:fldChar w:fldCharType="separate"/>
      </w:r>
      <w:r>
        <w:t>57</w:t>
      </w:r>
      <w:r>
        <w:fldChar w:fldCharType="end"/>
      </w:r>
    </w:p>
    <w:p w14:paraId="6D871E21" w14:textId="7C2C982D" w:rsidR="00A56FED" w:rsidRDefault="00A56FED">
      <w:pPr>
        <w:pStyle w:val="TOC5"/>
        <w:rPr>
          <w:rFonts w:asciiTheme="minorHAnsi" w:eastAsiaTheme="minorEastAsia" w:hAnsiTheme="minorHAnsi" w:cstheme="minorBidi"/>
          <w:sz w:val="22"/>
          <w:szCs w:val="22"/>
          <w:lang w:eastAsia="en-GB"/>
        </w:rPr>
      </w:pPr>
      <w:r>
        <w:t>5.2.2.7.5</w:t>
      </w:r>
      <w:r>
        <w:rPr>
          <w:rFonts w:asciiTheme="minorHAnsi" w:eastAsiaTheme="minorEastAsia" w:hAnsiTheme="minorHAnsi" w:cstheme="minorBidi"/>
          <w:sz w:val="22"/>
          <w:szCs w:val="22"/>
          <w:lang w:eastAsia="en-GB"/>
        </w:rPr>
        <w:tab/>
      </w:r>
      <w:r>
        <w:t>Xn Handover with I-SMF Insertion</w:t>
      </w:r>
      <w:r>
        <w:tab/>
      </w:r>
      <w:r>
        <w:fldChar w:fldCharType="begin" w:fldLock="1"/>
      </w:r>
      <w:r>
        <w:instrText xml:space="preserve"> PAGEREF _Toc82677335 \h </w:instrText>
      </w:r>
      <w:r>
        <w:fldChar w:fldCharType="separate"/>
      </w:r>
      <w:r>
        <w:t>57</w:t>
      </w:r>
      <w:r>
        <w:fldChar w:fldCharType="end"/>
      </w:r>
    </w:p>
    <w:p w14:paraId="739BC3CF" w14:textId="53AD87E8" w:rsidR="00A56FED" w:rsidRDefault="00A56FED">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_Toc82677336 \h </w:instrText>
      </w:r>
      <w:r>
        <w:fldChar w:fldCharType="separate"/>
      </w:r>
      <w:r>
        <w:t>57</w:t>
      </w:r>
      <w:r>
        <w:fldChar w:fldCharType="end"/>
      </w:r>
    </w:p>
    <w:p w14:paraId="39B3C4BA" w14:textId="0FA89F8B" w:rsidR="00A56FED" w:rsidRDefault="00A56FED">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_Toc82677337 \h </w:instrText>
      </w:r>
      <w:r>
        <w:fldChar w:fldCharType="separate"/>
      </w:r>
      <w:r>
        <w:t>57</w:t>
      </w:r>
      <w:r>
        <w:fldChar w:fldCharType="end"/>
      </w:r>
    </w:p>
    <w:p w14:paraId="408ED608" w14:textId="404CC9E3" w:rsidR="00A56FED" w:rsidRDefault="00A56FED">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_Toc82677338 \h </w:instrText>
      </w:r>
      <w:r>
        <w:fldChar w:fldCharType="separate"/>
      </w:r>
      <w:r>
        <w:t>59</w:t>
      </w:r>
      <w:r>
        <w:fldChar w:fldCharType="end"/>
      </w:r>
    </w:p>
    <w:p w14:paraId="42B5CF2B" w14:textId="2ED5C2A7" w:rsidR="00A56FED" w:rsidRDefault="00A56FED">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_Toc82677339 \h </w:instrText>
      </w:r>
      <w:r>
        <w:fldChar w:fldCharType="separate"/>
      </w:r>
      <w:r>
        <w:t>59</w:t>
      </w:r>
      <w:r>
        <w:fldChar w:fldCharType="end"/>
      </w:r>
    </w:p>
    <w:p w14:paraId="53D96B6D" w14:textId="2F5E778D" w:rsidR="00A56FED" w:rsidRDefault="00A56FED">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_Toc82677340 \h </w:instrText>
      </w:r>
      <w:r>
        <w:fldChar w:fldCharType="separate"/>
      </w:r>
      <w:r>
        <w:t>59</w:t>
      </w:r>
      <w:r>
        <w:fldChar w:fldCharType="end"/>
      </w:r>
    </w:p>
    <w:p w14:paraId="56FB2763" w14:textId="0668DD6F" w:rsidR="00A56FED" w:rsidRDefault="00A56FED">
      <w:pPr>
        <w:pStyle w:val="TOC6"/>
        <w:rPr>
          <w:rFonts w:asciiTheme="minorHAnsi" w:eastAsiaTheme="minorEastAsia" w:hAnsiTheme="minorHAnsi" w:cstheme="minorBidi"/>
          <w:sz w:val="22"/>
          <w:szCs w:val="22"/>
          <w:lang w:eastAsia="en-GB"/>
        </w:rPr>
      </w:pPr>
      <w:r w:rsidRPr="00927A6D">
        <w:rPr>
          <w:lang w:val="en-US"/>
        </w:rPr>
        <w:t>5.2.2.8.2.3</w:t>
      </w:r>
      <w:r>
        <w:rPr>
          <w:rFonts w:asciiTheme="minorHAnsi" w:eastAsiaTheme="minorEastAsia" w:hAnsiTheme="minorHAnsi" w:cstheme="minorBidi"/>
          <w:sz w:val="22"/>
          <w:szCs w:val="22"/>
          <w:lang w:eastAsia="en-GB"/>
        </w:rPr>
        <w:tab/>
      </w:r>
      <w:r w:rsidRPr="00927A6D">
        <w:rPr>
          <w:lang w:val="en-US"/>
        </w:rPr>
        <w:t>UE requested PDU session release</w:t>
      </w:r>
      <w:r>
        <w:tab/>
      </w:r>
      <w:r>
        <w:fldChar w:fldCharType="begin" w:fldLock="1"/>
      </w:r>
      <w:r>
        <w:instrText xml:space="preserve"> PAGEREF _Toc82677341 \h </w:instrText>
      </w:r>
      <w:r>
        <w:fldChar w:fldCharType="separate"/>
      </w:r>
      <w:r>
        <w:t>60</w:t>
      </w:r>
      <w:r>
        <w:fldChar w:fldCharType="end"/>
      </w:r>
    </w:p>
    <w:p w14:paraId="7C22E54A" w14:textId="25D94DCC" w:rsidR="00A56FED" w:rsidRDefault="00A56FED">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_Toc82677342 \h </w:instrText>
      </w:r>
      <w:r>
        <w:fldChar w:fldCharType="separate"/>
      </w:r>
      <w:r>
        <w:t>60</w:t>
      </w:r>
      <w:r>
        <w:fldChar w:fldCharType="end"/>
      </w:r>
    </w:p>
    <w:p w14:paraId="61C35067" w14:textId="42E3AF31" w:rsidR="00A56FED" w:rsidRDefault="00A56FED">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access and untrusted or trusted non-3GPP access</w:t>
      </w:r>
      <w:r>
        <w:tab/>
      </w:r>
      <w:r>
        <w:fldChar w:fldCharType="begin" w:fldLock="1"/>
      </w:r>
      <w:r>
        <w:instrText xml:space="preserve"> PAGEREF _Toc82677343 \h </w:instrText>
      </w:r>
      <w:r>
        <w:fldChar w:fldCharType="separate"/>
      </w:r>
      <w:r>
        <w:t>61</w:t>
      </w:r>
      <w:r>
        <w:fldChar w:fldCharType="end"/>
      </w:r>
    </w:p>
    <w:p w14:paraId="1CF05776" w14:textId="0186DA88" w:rsidR="00A56FED" w:rsidRDefault="00A56FED">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_Toc82677344 \h </w:instrText>
      </w:r>
      <w:r>
        <w:fldChar w:fldCharType="separate"/>
      </w:r>
      <w:r>
        <w:t>61</w:t>
      </w:r>
      <w:r>
        <w:fldChar w:fldCharType="end"/>
      </w:r>
    </w:p>
    <w:p w14:paraId="4B580DC0" w14:textId="39DEF000" w:rsidR="00A56FED" w:rsidRDefault="00A56FED">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_Toc82677345 \h </w:instrText>
      </w:r>
      <w:r>
        <w:fldChar w:fldCharType="separate"/>
      </w:r>
      <w:r>
        <w:t>62</w:t>
      </w:r>
      <w:r>
        <w:fldChar w:fldCharType="end"/>
      </w:r>
    </w:p>
    <w:p w14:paraId="0C146E52" w14:textId="365EB620" w:rsidR="00A56FED" w:rsidRDefault="00A56FED">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_Toc82677346 \h </w:instrText>
      </w:r>
      <w:r>
        <w:fldChar w:fldCharType="separate"/>
      </w:r>
      <w:r>
        <w:t>62</w:t>
      </w:r>
      <w:r>
        <w:fldChar w:fldCharType="end"/>
      </w:r>
    </w:p>
    <w:p w14:paraId="06D90507" w14:textId="634EA184" w:rsidR="00A56FED" w:rsidRDefault="00A56FED">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_Toc82677347 \h </w:instrText>
      </w:r>
      <w:r>
        <w:fldChar w:fldCharType="separate"/>
      </w:r>
      <w:r>
        <w:t>62</w:t>
      </w:r>
      <w:r>
        <w:fldChar w:fldCharType="end"/>
      </w:r>
    </w:p>
    <w:p w14:paraId="4EA28AB9" w14:textId="71FF0436" w:rsidR="00A56FED" w:rsidRDefault="00A56FED">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_Toc82677348 \h </w:instrText>
      </w:r>
      <w:r>
        <w:fldChar w:fldCharType="separate"/>
      </w:r>
      <w:r>
        <w:t>63</w:t>
      </w:r>
      <w:r>
        <w:fldChar w:fldCharType="end"/>
      </w:r>
    </w:p>
    <w:p w14:paraId="4CB0C95A" w14:textId="21B78228" w:rsidR="00A56FED" w:rsidRDefault="00A56FED">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_Toc82677349 \h </w:instrText>
      </w:r>
      <w:r>
        <w:fldChar w:fldCharType="separate"/>
      </w:r>
      <w:r>
        <w:t>63</w:t>
      </w:r>
      <w:r>
        <w:fldChar w:fldCharType="end"/>
      </w:r>
    </w:p>
    <w:p w14:paraId="35295BFC" w14:textId="372C5913" w:rsidR="00A56FED" w:rsidRDefault="00A56FED">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_Toc82677350 \h </w:instrText>
      </w:r>
      <w:r>
        <w:fldChar w:fldCharType="separate"/>
      </w:r>
      <w:r>
        <w:t>64</w:t>
      </w:r>
      <w:r>
        <w:fldChar w:fldCharType="end"/>
      </w:r>
    </w:p>
    <w:p w14:paraId="0EBAA7AB" w14:textId="7FD7191F" w:rsidR="00A56FED" w:rsidRDefault="00A56FED">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_Toc82677351 \h </w:instrText>
      </w:r>
      <w:r>
        <w:fldChar w:fldCharType="separate"/>
      </w:r>
      <w:r>
        <w:t>64</w:t>
      </w:r>
      <w:r>
        <w:fldChar w:fldCharType="end"/>
      </w:r>
    </w:p>
    <w:p w14:paraId="29BF0BC9" w14:textId="433B1C9A" w:rsidR="00A56FED" w:rsidRDefault="00A56FED">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_Toc82677352 \h </w:instrText>
      </w:r>
      <w:r>
        <w:fldChar w:fldCharType="separate"/>
      </w:r>
      <w:r>
        <w:t>64</w:t>
      </w:r>
      <w:r>
        <w:fldChar w:fldCharType="end"/>
      </w:r>
    </w:p>
    <w:p w14:paraId="2133EE7F" w14:textId="3CDD2635" w:rsidR="00A56FED" w:rsidRDefault="00A56FED">
      <w:pPr>
        <w:pStyle w:val="TOC6"/>
        <w:rPr>
          <w:rFonts w:asciiTheme="minorHAnsi" w:eastAsiaTheme="minorEastAsia" w:hAnsiTheme="minorHAnsi" w:cstheme="minorBidi"/>
          <w:sz w:val="22"/>
          <w:szCs w:val="22"/>
          <w:lang w:eastAsia="en-GB"/>
        </w:rPr>
      </w:pPr>
      <w:r w:rsidRPr="00927A6D">
        <w:rPr>
          <w:lang w:val="en-US"/>
        </w:rPr>
        <w:t>5.2.2.8.2.15</w:t>
      </w:r>
      <w:r>
        <w:rPr>
          <w:rFonts w:asciiTheme="minorHAnsi" w:eastAsiaTheme="minorEastAsia" w:hAnsiTheme="minorHAnsi" w:cstheme="minorBidi"/>
          <w:sz w:val="22"/>
          <w:szCs w:val="22"/>
          <w:lang w:eastAsia="en-GB"/>
        </w:rPr>
        <w:tab/>
      </w:r>
      <w:r>
        <w:t>5G-AN</w:t>
      </w:r>
      <w:r w:rsidRPr="00927A6D">
        <w:rPr>
          <w:lang w:val="en-US"/>
        </w:rPr>
        <w:t xml:space="preserve"> requested PDU session resource release</w:t>
      </w:r>
      <w:r>
        <w:tab/>
      </w:r>
      <w:r>
        <w:fldChar w:fldCharType="begin" w:fldLock="1"/>
      </w:r>
      <w:r>
        <w:instrText xml:space="preserve"> PAGEREF _Toc82677353 \h </w:instrText>
      </w:r>
      <w:r>
        <w:fldChar w:fldCharType="separate"/>
      </w:r>
      <w:r>
        <w:t>65</w:t>
      </w:r>
      <w:r>
        <w:fldChar w:fldCharType="end"/>
      </w:r>
    </w:p>
    <w:p w14:paraId="605134C2" w14:textId="43C32740" w:rsidR="00A56FED" w:rsidRDefault="00A56FED">
      <w:pPr>
        <w:pStyle w:val="TOC6"/>
        <w:rPr>
          <w:rFonts w:asciiTheme="minorHAnsi" w:eastAsiaTheme="minorEastAsia" w:hAnsiTheme="minorHAnsi" w:cstheme="minorBidi"/>
          <w:sz w:val="22"/>
          <w:szCs w:val="22"/>
          <w:lang w:eastAsia="en-GB"/>
        </w:rPr>
      </w:pPr>
      <w:r>
        <w:t>5.2.2.8.2.16</w:t>
      </w:r>
      <w:r>
        <w:rPr>
          <w:rFonts w:asciiTheme="minorHAnsi" w:eastAsiaTheme="minorEastAsia" w:hAnsiTheme="minorHAnsi" w:cstheme="minorBidi"/>
          <w:sz w:val="22"/>
          <w:szCs w:val="22"/>
          <w:lang w:eastAsia="en-GB"/>
        </w:rPr>
        <w:tab/>
      </w:r>
      <w:r>
        <w:t>Xn Handover with or without I-SMF or V-SMF Change</w:t>
      </w:r>
      <w:r>
        <w:tab/>
      </w:r>
      <w:r>
        <w:fldChar w:fldCharType="begin" w:fldLock="1"/>
      </w:r>
      <w:r>
        <w:instrText xml:space="preserve"> PAGEREF _Toc82677354 \h </w:instrText>
      </w:r>
      <w:r>
        <w:fldChar w:fldCharType="separate"/>
      </w:r>
      <w:r>
        <w:t>65</w:t>
      </w:r>
      <w:r>
        <w:fldChar w:fldCharType="end"/>
      </w:r>
    </w:p>
    <w:p w14:paraId="2661E047" w14:textId="47C9CB70" w:rsidR="00A56FED" w:rsidRDefault="00A56FED">
      <w:pPr>
        <w:pStyle w:val="TOC6"/>
        <w:rPr>
          <w:rFonts w:asciiTheme="minorHAnsi" w:eastAsiaTheme="minorEastAsia" w:hAnsiTheme="minorHAnsi" w:cstheme="minorBidi"/>
          <w:sz w:val="22"/>
          <w:szCs w:val="22"/>
          <w:lang w:eastAsia="en-GB"/>
        </w:rPr>
      </w:pPr>
      <w:r>
        <w:t>5.2.2.8.2.17</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_Toc82677355 \h </w:instrText>
      </w:r>
      <w:r>
        <w:fldChar w:fldCharType="separate"/>
      </w:r>
      <w:r>
        <w:t>65</w:t>
      </w:r>
      <w:r>
        <w:fldChar w:fldCharType="end"/>
      </w:r>
    </w:p>
    <w:p w14:paraId="13E5C98E" w14:textId="37E97151" w:rsidR="00A56FED" w:rsidRDefault="00A56FED">
      <w:pPr>
        <w:pStyle w:val="TOC6"/>
        <w:rPr>
          <w:rFonts w:asciiTheme="minorHAnsi" w:eastAsiaTheme="minorEastAsia" w:hAnsiTheme="minorHAnsi" w:cstheme="minorBidi"/>
          <w:sz w:val="22"/>
          <w:szCs w:val="22"/>
          <w:lang w:eastAsia="en-GB"/>
        </w:rPr>
      </w:pPr>
      <w:r>
        <w:t>5.2.2.8.2.18</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_Toc82677356 \h </w:instrText>
      </w:r>
      <w:r>
        <w:fldChar w:fldCharType="separate"/>
      </w:r>
      <w:r>
        <w:t>66</w:t>
      </w:r>
      <w:r>
        <w:fldChar w:fldCharType="end"/>
      </w:r>
    </w:p>
    <w:p w14:paraId="7172042E" w14:textId="05DA837C" w:rsidR="00A56FED" w:rsidRDefault="00A56FED">
      <w:pPr>
        <w:pStyle w:val="TOC6"/>
        <w:rPr>
          <w:rFonts w:asciiTheme="minorHAnsi" w:eastAsiaTheme="minorEastAsia" w:hAnsiTheme="minorHAnsi" w:cstheme="minorBidi"/>
          <w:sz w:val="22"/>
          <w:szCs w:val="22"/>
          <w:lang w:eastAsia="en-GB"/>
        </w:rPr>
      </w:pPr>
      <w:r w:rsidRPr="00927A6D">
        <w:rPr>
          <w:lang w:val="en-US"/>
        </w:rPr>
        <w:t>5.2.2.8.2.19</w:t>
      </w:r>
      <w:r>
        <w:rPr>
          <w:rFonts w:asciiTheme="minorHAnsi" w:eastAsiaTheme="minorEastAsia" w:hAnsiTheme="minorHAnsi" w:cstheme="minorBidi"/>
          <w:sz w:val="22"/>
          <w:szCs w:val="22"/>
          <w:lang w:eastAsia="en-GB"/>
        </w:rPr>
        <w:tab/>
      </w:r>
      <w:r w:rsidRPr="00927A6D">
        <w:rPr>
          <w:lang w:val="en-US"/>
        </w:rPr>
        <w:t>Network requested PDU session release</w:t>
      </w:r>
      <w:r>
        <w:tab/>
      </w:r>
      <w:r>
        <w:fldChar w:fldCharType="begin" w:fldLock="1"/>
      </w:r>
      <w:r>
        <w:instrText xml:space="preserve"> PAGEREF _Toc82677357 \h </w:instrText>
      </w:r>
      <w:r>
        <w:fldChar w:fldCharType="separate"/>
      </w:r>
      <w:r>
        <w:t>66</w:t>
      </w:r>
      <w:r>
        <w:fldChar w:fldCharType="end"/>
      </w:r>
    </w:p>
    <w:p w14:paraId="3E17505F" w14:textId="61F32622" w:rsidR="00A56FED" w:rsidRDefault="00A56FED">
      <w:pPr>
        <w:pStyle w:val="TOC6"/>
        <w:rPr>
          <w:rFonts w:asciiTheme="minorHAnsi" w:eastAsiaTheme="minorEastAsia" w:hAnsiTheme="minorHAnsi" w:cstheme="minorBidi"/>
          <w:sz w:val="22"/>
          <w:szCs w:val="22"/>
          <w:lang w:eastAsia="en-GB"/>
        </w:rPr>
      </w:pPr>
      <w:r>
        <w:t>5.2.2.8.2.20</w:t>
      </w:r>
      <w:r>
        <w:rPr>
          <w:rFonts w:asciiTheme="minorHAnsi" w:eastAsiaTheme="minorEastAsia" w:hAnsiTheme="minorHAnsi" w:cstheme="minorBidi"/>
          <w:sz w:val="22"/>
          <w:szCs w:val="22"/>
          <w:lang w:eastAsia="en-GB"/>
        </w:rPr>
        <w:tab/>
      </w:r>
      <w:r>
        <w:t>N2 Handover Execution with or without I-SMF or V-SMF Change</w:t>
      </w:r>
      <w:r>
        <w:tab/>
      </w:r>
      <w:r>
        <w:fldChar w:fldCharType="begin" w:fldLock="1"/>
      </w:r>
      <w:r>
        <w:instrText xml:space="preserve"> PAGEREF _Toc82677358 \h </w:instrText>
      </w:r>
      <w:r>
        <w:fldChar w:fldCharType="separate"/>
      </w:r>
      <w:r>
        <w:t>66</w:t>
      </w:r>
      <w:r>
        <w:fldChar w:fldCharType="end"/>
      </w:r>
    </w:p>
    <w:p w14:paraId="1F732980" w14:textId="12385A89" w:rsidR="00A56FED" w:rsidRDefault="00A56FED">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_Toc82677359 \h </w:instrText>
      </w:r>
      <w:r>
        <w:fldChar w:fldCharType="separate"/>
      </w:r>
      <w:r>
        <w:t>67</w:t>
      </w:r>
      <w:r>
        <w:fldChar w:fldCharType="end"/>
      </w:r>
    </w:p>
    <w:p w14:paraId="200BD6F0" w14:textId="5EC4A43D" w:rsidR="00A56FED" w:rsidRDefault="00A56FED">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_Toc82677360 \h </w:instrText>
      </w:r>
      <w:r>
        <w:fldChar w:fldCharType="separate"/>
      </w:r>
      <w:r>
        <w:t>67</w:t>
      </w:r>
      <w:r>
        <w:fldChar w:fldCharType="end"/>
      </w:r>
    </w:p>
    <w:p w14:paraId="01417AF3" w14:textId="044ADB12" w:rsidR="00A56FED" w:rsidRDefault="00A56FED">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_Toc82677361 \h </w:instrText>
      </w:r>
      <w:r>
        <w:fldChar w:fldCharType="separate"/>
      </w:r>
      <w:r>
        <w:t>67</w:t>
      </w:r>
      <w:r>
        <w:fldChar w:fldCharType="end"/>
      </w:r>
    </w:p>
    <w:p w14:paraId="481673E0" w14:textId="00D858E8" w:rsidR="00A56FED" w:rsidRDefault="00A56FED">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requested PDU session release</w:t>
      </w:r>
      <w:r>
        <w:tab/>
      </w:r>
      <w:r>
        <w:fldChar w:fldCharType="begin" w:fldLock="1"/>
      </w:r>
      <w:r>
        <w:instrText xml:space="preserve"> PAGEREF _Toc82677362 \h </w:instrText>
      </w:r>
      <w:r>
        <w:fldChar w:fldCharType="separate"/>
      </w:r>
      <w:r>
        <w:t>68</w:t>
      </w:r>
      <w:r>
        <w:fldChar w:fldCharType="end"/>
      </w:r>
    </w:p>
    <w:p w14:paraId="206829AD" w14:textId="2DC49418" w:rsidR="00A56FED" w:rsidRDefault="00A56FED">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_Toc82677363 \h </w:instrText>
      </w:r>
      <w:r>
        <w:fldChar w:fldCharType="separate"/>
      </w:r>
      <w:r>
        <w:t>69</w:t>
      </w:r>
      <w:r>
        <w:fldChar w:fldCharType="end"/>
      </w:r>
    </w:p>
    <w:p w14:paraId="571393DC" w14:textId="3BF252C7" w:rsidR="00A56FED" w:rsidRDefault="00A56FED">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_Toc82677364 \h </w:instrText>
      </w:r>
      <w:r>
        <w:fldChar w:fldCharType="separate"/>
      </w:r>
      <w:r>
        <w:t>69</w:t>
      </w:r>
      <w:r>
        <w:fldChar w:fldCharType="end"/>
      </w:r>
    </w:p>
    <w:p w14:paraId="251C39BD" w14:textId="73FB9172" w:rsidR="00A56FED" w:rsidRDefault="00A56FED">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_Toc82677365 \h </w:instrText>
      </w:r>
      <w:r>
        <w:fldChar w:fldCharType="separate"/>
      </w:r>
      <w:r>
        <w:t>70</w:t>
      </w:r>
      <w:r>
        <w:fldChar w:fldCharType="end"/>
      </w:r>
    </w:p>
    <w:p w14:paraId="46DFC0D5" w14:textId="17543702" w:rsidR="00A56FED" w:rsidRDefault="00A56FED">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_Toc82677366 \h </w:instrText>
      </w:r>
      <w:r>
        <w:fldChar w:fldCharType="separate"/>
      </w:r>
      <w:r>
        <w:t>70</w:t>
      </w:r>
      <w:r>
        <w:fldChar w:fldCharType="end"/>
      </w:r>
    </w:p>
    <w:p w14:paraId="10F57590" w14:textId="4A4B1EC3" w:rsidR="00A56FED" w:rsidRDefault="00A56FED">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_Toc82677367 \h </w:instrText>
      </w:r>
      <w:r>
        <w:fldChar w:fldCharType="separate"/>
      </w:r>
      <w:r>
        <w:t>70</w:t>
      </w:r>
      <w:r>
        <w:fldChar w:fldCharType="end"/>
      </w:r>
    </w:p>
    <w:p w14:paraId="33ABC20C" w14:textId="0E0CA8C2" w:rsidR="00A56FED" w:rsidRDefault="00A56FED">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_Toc82677368 \h </w:instrText>
      </w:r>
      <w:r>
        <w:fldChar w:fldCharType="separate"/>
      </w:r>
      <w:r>
        <w:t>71</w:t>
      </w:r>
      <w:r>
        <w:fldChar w:fldCharType="end"/>
      </w:r>
    </w:p>
    <w:p w14:paraId="5F400AB1" w14:textId="07DC0ABB" w:rsidR="00A56FED" w:rsidRDefault="00A56FED">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_Toc82677369 \h </w:instrText>
      </w:r>
      <w:r>
        <w:fldChar w:fldCharType="separate"/>
      </w:r>
      <w:r>
        <w:t>71</w:t>
      </w:r>
      <w:r>
        <w:fldChar w:fldCharType="end"/>
      </w:r>
    </w:p>
    <w:p w14:paraId="36E71B51" w14:textId="70DE84AD" w:rsidR="00A56FED" w:rsidRDefault="00A56FED">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_Toc82677370 \h </w:instrText>
      </w:r>
      <w:r>
        <w:fldChar w:fldCharType="separate"/>
      </w:r>
      <w:r>
        <w:t>71</w:t>
      </w:r>
      <w:r>
        <w:fldChar w:fldCharType="end"/>
      </w:r>
    </w:p>
    <w:p w14:paraId="5B0FC54C" w14:textId="2EC536B1" w:rsidR="00A56FED" w:rsidRDefault="00A56FED">
      <w:pPr>
        <w:pStyle w:val="TOC4"/>
        <w:rPr>
          <w:rFonts w:asciiTheme="minorHAnsi" w:eastAsiaTheme="minorEastAsia" w:hAnsiTheme="minorHAnsi" w:cstheme="minorBidi"/>
          <w:sz w:val="22"/>
          <w:szCs w:val="22"/>
          <w:lang w:eastAsia="en-GB"/>
        </w:rPr>
      </w:pPr>
      <w:r>
        <w:lastRenderedPageBreak/>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_Toc82677371 \h </w:instrText>
      </w:r>
      <w:r>
        <w:fldChar w:fldCharType="separate"/>
      </w:r>
      <w:r>
        <w:t>73</w:t>
      </w:r>
      <w:r>
        <w:fldChar w:fldCharType="end"/>
      </w:r>
    </w:p>
    <w:p w14:paraId="0710CA68" w14:textId="01459ADC" w:rsidR="00A56FED" w:rsidRDefault="00A56FED">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_Toc82677372 \h </w:instrText>
      </w:r>
      <w:r>
        <w:fldChar w:fldCharType="separate"/>
      </w:r>
      <w:r>
        <w:t>73</w:t>
      </w:r>
      <w:r>
        <w:fldChar w:fldCharType="end"/>
      </w:r>
    </w:p>
    <w:p w14:paraId="2A31AA6F" w14:textId="13B63EDF" w:rsidR="00A56FED" w:rsidRDefault="00A56FED">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_Toc82677373 \h </w:instrText>
      </w:r>
      <w:r>
        <w:fldChar w:fldCharType="separate"/>
      </w:r>
      <w:r>
        <w:t>74</w:t>
      </w:r>
      <w:r>
        <w:fldChar w:fldCharType="end"/>
      </w:r>
    </w:p>
    <w:p w14:paraId="4E643612" w14:textId="4877A5DE" w:rsidR="00A56FED" w:rsidRDefault="00A56FED">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_Toc82677374 \h </w:instrText>
      </w:r>
      <w:r>
        <w:fldChar w:fldCharType="separate"/>
      </w:r>
      <w:r>
        <w:t>74</w:t>
      </w:r>
      <w:r>
        <w:fldChar w:fldCharType="end"/>
      </w:r>
    </w:p>
    <w:p w14:paraId="757B30E5" w14:textId="02E36B33" w:rsidR="00A56FED" w:rsidRDefault="00A56FED">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_Toc82677375 \h </w:instrText>
      </w:r>
      <w:r>
        <w:fldChar w:fldCharType="separate"/>
      </w:r>
      <w:r>
        <w:t>75</w:t>
      </w:r>
      <w:r>
        <w:fldChar w:fldCharType="end"/>
      </w:r>
    </w:p>
    <w:p w14:paraId="120FB1A9" w14:textId="7743C87A" w:rsidR="00A56FED" w:rsidRDefault="00A56FED">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_Toc82677376 \h </w:instrText>
      </w:r>
      <w:r>
        <w:fldChar w:fldCharType="separate"/>
      </w:r>
      <w:r>
        <w:t>75</w:t>
      </w:r>
      <w:r>
        <w:fldChar w:fldCharType="end"/>
      </w:r>
    </w:p>
    <w:p w14:paraId="7F1F6C98" w14:textId="674B5947" w:rsidR="00A56FED" w:rsidRDefault="00A56FED">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_Toc82677377 \h </w:instrText>
      </w:r>
      <w:r>
        <w:fldChar w:fldCharType="separate"/>
      </w:r>
      <w:r>
        <w:t>75</w:t>
      </w:r>
      <w:r>
        <w:fldChar w:fldCharType="end"/>
      </w:r>
    </w:p>
    <w:p w14:paraId="7395F901" w14:textId="5C3F7155" w:rsidR="00A56FED" w:rsidRDefault="00A56FED">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_Toc82677378 \h </w:instrText>
      </w:r>
      <w:r>
        <w:fldChar w:fldCharType="separate"/>
      </w:r>
      <w:r>
        <w:t>75</w:t>
      </w:r>
      <w:r>
        <w:fldChar w:fldCharType="end"/>
      </w:r>
    </w:p>
    <w:p w14:paraId="5B7E89E2" w14:textId="103126F0" w:rsidR="00A56FED" w:rsidRDefault="00A56FED">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Retrieve service operation</w:t>
      </w:r>
      <w:r>
        <w:tab/>
      </w:r>
      <w:r>
        <w:fldChar w:fldCharType="begin" w:fldLock="1"/>
      </w:r>
      <w:r>
        <w:instrText xml:space="preserve"> PAGEREF _Toc82677379 \h </w:instrText>
      </w:r>
      <w:r>
        <w:fldChar w:fldCharType="separate"/>
      </w:r>
      <w:r>
        <w:t>76</w:t>
      </w:r>
      <w:r>
        <w:fldChar w:fldCharType="end"/>
      </w:r>
    </w:p>
    <w:p w14:paraId="207C79F2" w14:textId="71636834" w:rsidR="00A56FED" w:rsidRDefault="00A56FED">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_Toc82677380 \h </w:instrText>
      </w:r>
      <w:r>
        <w:fldChar w:fldCharType="separate"/>
      </w:r>
      <w:r>
        <w:t>76</w:t>
      </w:r>
      <w:r>
        <w:fldChar w:fldCharType="end"/>
      </w:r>
    </w:p>
    <w:p w14:paraId="625F0065" w14:textId="576E189F" w:rsidR="00A56FED" w:rsidRDefault="00A56FE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_Toc82677381 \h </w:instrText>
      </w:r>
      <w:r>
        <w:fldChar w:fldCharType="separate"/>
      </w:r>
      <w:r>
        <w:t>77</w:t>
      </w:r>
      <w:r>
        <w:fldChar w:fldCharType="end"/>
      </w:r>
    </w:p>
    <w:p w14:paraId="719F0778" w14:textId="4340AEA3" w:rsidR="00A56FED" w:rsidRDefault="00A56FED">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_Toc82677382 \h </w:instrText>
      </w:r>
      <w:r>
        <w:fldChar w:fldCharType="separate"/>
      </w:r>
      <w:r>
        <w:t>77</w:t>
      </w:r>
      <w:r>
        <w:fldChar w:fldCharType="end"/>
      </w:r>
    </w:p>
    <w:p w14:paraId="7CEE6C31" w14:textId="6E097F0B" w:rsidR="00A56FED" w:rsidRDefault="00A56FED">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_Toc82677383 \h </w:instrText>
      </w:r>
      <w:r>
        <w:fldChar w:fldCharType="separate"/>
      </w:r>
      <w:r>
        <w:t>77</w:t>
      </w:r>
      <w:r>
        <w:fldChar w:fldCharType="end"/>
      </w:r>
    </w:p>
    <w:p w14:paraId="61B99FB1" w14:textId="56617CA9" w:rsidR="00A56FED" w:rsidRDefault="00A56FED">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_Toc82677384 \h </w:instrText>
      </w:r>
      <w:r>
        <w:fldChar w:fldCharType="separate"/>
      </w:r>
      <w:r>
        <w:t>77</w:t>
      </w:r>
      <w:r>
        <w:fldChar w:fldCharType="end"/>
      </w:r>
    </w:p>
    <w:p w14:paraId="293027F0" w14:textId="1F46B2ED" w:rsidR="00A56FED" w:rsidRDefault="00A56FED">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_Toc82677385 \h </w:instrText>
      </w:r>
      <w:r>
        <w:fldChar w:fldCharType="separate"/>
      </w:r>
      <w:r>
        <w:t>78</w:t>
      </w:r>
      <w:r>
        <w:fldChar w:fldCharType="end"/>
      </w:r>
    </w:p>
    <w:p w14:paraId="3778E579" w14:textId="69E2BE42" w:rsidR="00A56FED" w:rsidRDefault="00A56FED">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_Toc82677386 \h </w:instrText>
      </w:r>
      <w:r>
        <w:fldChar w:fldCharType="separate"/>
      </w:r>
      <w:r>
        <w:t>78</w:t>
      </w:r>
      <w:r>
        <w:fldChar w:fldCharType="end"/>
      </w:r>
    </w:p>
    <w:p w14:paraId="34083125" w14:textId="6C1009C7" w:rsidR="00A56FED" w:rsidRDefault="00A56FED">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_Toc82677387 \h </w:instrText>
      </w:r>
      <w:r>
        <w:fldChar w:fldCharType="separate"/>
      </w:r>
      <w:r>
        <w:t>78</w:t>
      </w:r>
      <w:r>
        <w:fldChar w:fldCharType="end"/>
      </w:r>
    </w:p>
    <w:p w14:paraId="39521848" w14:textId="040C6163" w:rsidR="00A56FED" w:rsidRDefault="00A56FED">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_Toc82677388 \h </w:instrText>
      </w:r>
      <w:r>
        <w:fldChar w:fldCharType="separate"/>
      </w:r>
      <w:r>
        <w:t>78</w:t>
      </w:r>
      <w:r>
        <w:fldChar w:fldCharType="end"/>
      </w:r>
    </w:p>
    <w:p w14:paraId="1D7A52B5" w14:textId="6234C641" w:rsidR="00A56FED" w:rsidRDefault="00A56FED">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_Toc82677389 \h </w:instrText>
      </w:r>
      <w:r>
        <w:fldChar w:fldCharType="separate"/>
      </w:r>
      <w:r>
        <w:t>78</w:t>
      </w:r>
      <w:r>
        <w:fldChar w:fldCharType="end"/>
      </w:r>
    </w:p>
    <w:p w14:paraId="78C3A758" w14:textId="0AC7D032" w:rsidR="00A56FED" w:rsidRDefault="00A56FED">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_Toc82677390 \h </w:instrText>
      </w:r>
      <w:r>
        <w:fldChar w:fldCharType="separate"/>
      </w:r>
      <w:r>
        <w:t>78</w:t>
      </w:r>
      <w:r>
        <w:fldChar w:fldCharType="end"/>
      </w:r>
    </w:p>
    <w:p w14:paraId="04F7C0A6" w14:textId="714BF9C3" w:rsidR="00A56FED" w:rsidRDefault="00A56FED">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_Toc82677391 \h </w:instrText>
      </w:r>
      <w:r>
        <w:fldChar w:fldCharType="separate"/>
      </w:r>
      <w:r>
        <w:t>78</w:t>
      </w:r>
      <w:r>
        <w:fldChar w:fldCharType="end"/>
      </w:r>
    </w:p>
    <w:p w14:paraId="2FA66684" w14:textId="5EAFC115" w:rsidR="00A56FED" w:rsidRDefault="00A56FED">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_Toc82677392 \h </w:instrText>
      </w:r>
      <w:r>
        <w:fldChar w:fldCharType="separate"/>
      </w:r>
      <w:r>
        <w:t>79</w:t>
      </w:r>
      <w:r>
        <w:fldChar w:fldCharType="end"/>
      </w:r>
    </w:p>
    <w:p w14:paraId="1DB79100" w14:textId="379C1AF3" w:rsidR="00A56FED" w:rsidRDefault="00A56FED">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_Toc82677393 \h </w:instrText>
      </w:r>
      <w:r>
        <w:fldChar w:fldCharType="separate"/>
      </w:r>
      <w:r>
        <w:t>79</w:t>
      </w:r>
      <w:r>
        <w:fldChar w:fldCharType="end"/>
      </w:r>
    </w:p>
    <w:p w14:paraId="26426593" w14:textId="2B08B0A2" w:rsidR="00A56FED" w:rsidRDefault="00A56FED">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rPr>
          <w:lang w:eastAsia="fr-FR"/>
        </w:rPr>
        <w:t>UE Location Information</w:t>
      </w:r>
      <w:r>
        <w:tab/>
      </w:r>
      <w:r>
        <w:fldChar w:fldCharType="begin" w:fldLock="1"/>
      </w:r>
      <w:r>
        <w:instrText xml:space="preserve"> PAGEREF _Toc82677394 \h </w:instrText>
      </w:r>
      <w:r>
        <w:fldChar w:fldCharType="separate"/>
      </w:r>
      <w:r>
        <w:t>79</w:t>
      </w:r>
      <w:r>
        <w:fldChar w:fldCharType="end"/>
      </w:r>
    </w:p>
    <w:p w14:paraId="5C3F7132" w14:textId="3677B7C4" w:rsidR="00A56FED" w:rsidRDefault="00A56FE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_Toc82677395 \h </w:instrText>
      </w:r>
      <w:r>
        <w:fldChar w:fldCharType="separate"/>
      </w:r>
      <w:r>
        <w:t>79</w:t>
      </w:r>
      <w:r>
        <w:fldChar w:fldCharType="end"/>
      </w:r>
    </w:p>
    <w:p w14:paraId="08E67F3B" w14:textId="64EAA213" w:rsidR="00A56FED" w:rsidRDefault="00A56FE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_Toc82677396 \h </w:instrText>
      </w:r>
      <w:r>
        <w:fldChar w:fldCharType="separate"/>
      </w:r>
      <w:r>
        <w:t>79</w:t>
      </w:r>
      <w:r>
        <w:fldChar w:fldCharType="end"/>
      </w:r>
    </w:p>
    <w:p w14:paraId="0DABBBC6" w14:textId="0232A0BC" w:rsidR="00A56FED" w:rsidRDefault="00A56FE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_Toc82677397 \h </w:instrText>
      </w:r>
      <w:r>
        <w:fldChar w:fldCharType="separate"/>
      </w:r>
      <w:r>
        <w:t>79</w:t>
      </w:r>
      <w:r>
        <w:fldChar w:fldCharType="end"/>
      </w:r>
    </w:p>
    <w:p w14:paraId="104F5D65" w14:textId="6FF61E90" w:rsidR="00A56FED" w:rsidRDefault="00A56FE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_Toc82677398 \h </w:instrText>
      </w:r>
      <w:r>
        <w:fldChar w:fldCharType="separate"/>
      </w:r>
      <w:r>
        <w:t>80</w:t>
      </w:r>
      <w:r>
        <w:fldChar w:fldCharType="end"/>
      </w:r>
    </w:p>
    <w:p w14:paraId="4FBEA396" w14:textId="0421540A" w:rsidR="00A56FED" w:rsidRDefault="00A56FED">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_Toc82677399 \h </w:instrText>
      </w:r>
      <w:r>
        <w:fldChar w:fldCharType="separate"/>
      </w:r>
      <w:r>
        <w:t>80</w:t>
      </w:r>
      <w:r>
        <w:fldChar w:fldCharType="end"/>
      </w:r>
    </w:p>
    <w:p w14:paraId="5F969EA9" w14:textId="3F602C6B" w:rsidR="00A56FED" w:rsidRDefault="00A56FED">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_Toc82677400 \h </w:instrText>
      </w:r>
      <w:r>
        <w:fldChar w:fldCharType="separate"/>
      </w:r>
      <w:r>
        <w:t>80</w:t>
      </w:r>
      <w:r>
        <w:fldChar w:fldCharType="end"/>
      </w:r>
    </w:p>
    <w:p w14:paraId="3051AC30" w14:textId="579B5B8A" w:rsidR="00A56FED" w:rsidRDefault="00A56FED">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_Toc82677401 \h </w:instrText>
      </w:r>
      <w:r>
        <w:fldChar w:fldCharType="separate"/>
      </w:r>
      <w:r>
        <w:t>80</w:t>
      </w:r>
      <w:r>
        <w:fldChar w:fldCharType="end"/>
      </w:r>
    </w:p>
    <w:p w14:paraId="48476B67" w14:textId="4A34B12A" w:rsidR="00A56FED" w:rsidRDefault="00A56FED">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_Toc82677402 \h </w:instrText>
      </w:r>
      <w:r>
        <w:fldChar w:fldCharType="separate"/>
      </w:r>
      <w:r>
        <w:t>80</w:t>
      </w:r>
      <w:r>
        <w:fldChar w:fldCharType="end"/>
      </w:r>
    </w:p>
    <w:p w14:paraId="76F03092" w14:textId="12898F5D" w:rsidR="00A56FED" w:rsidRDefault="00A56FED">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_Toc82677403 \h </w:instrText>
      </w:r>
      <w:r>
        <w:fldChar w:fldCharType="separate"/>
      </w:r>
      <w:r>
        <w:t>81</w:t>
      </w:r>
      <w:r>
        <w:fldChar w:fldCharType="end"/>
      </w:r>
    </w:p>
    <w:p w14:paraId="77844F4A" w14:textId="4435BCDA" w:rsidR="00A56FED" w:rsidRDefault="00A56FED">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_Toc82677404 \h </w:instrText>
      </w:r>
      <w:r>
        <w:fldChar w:fldCharType="separate"/>
      </w:r>
      <w:r>
        <w:t>81</w:t>
      </w:r>
      <w:r>
        <w:fldChar w:fldCharType="end"/>
      </w:r>
    </w:p>
    <w:p w14:paraId="29E2CCA2" w14:textId="028556A1" w:rsidR="00A56FED" w:rsidRDefault="00A56FED">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_Toc82677405 \h </w:instrText>
      </w:r>
      <w:r>
        <w:fldChar w:fldCharType="separate"/>
      </w:r>
      <w:r>
        <w:t>81</w:t>
      </w:r>
      <w:r>
        <w:fldChar w:fldCharType="end"/>
      </w:r>
    </w:p>
    <w:p w14:paraId="7CD13B57" w14:textId="58F9DC31" w:rsidR="00A56FED" w:rsidRDefault="00A56FED">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_Toc82677406 \h </w:instrText>
      </w:r>
      <w:r>
        <w:fldChar w:fldCharType="separate"/>
      </w:r>
      <w:r>
        <w:t>81</w:t>
      </w:r>
      <w:r>
        <w:fldChar w:fldCharType="end"/>
      </w:r>
    </w:p>
    <w:p w14:paraId="01DE664E" w14:textId="7B0CACFF" w:rsidR="00A56FED" w:rsidRDefault="00A56FED">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_Toc82677407 \h </w:instrText>
      </w:r>
      <w:r>
        <w:fldChar w:fldCharType="separate"/>
      </w:r>
      <w:r>
        <w:t>82</w:t>
      </w:r>
      <w:r>
        <w:fldChar w:fldCharType="end"/>
      </w:r>
    </w:p>
    <w:p w14:paraId="4C076ED0" w14:textId="1C333278" w:rsidR="00A56FED" w:rsidRDefault="00A56FED">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_Toc82677408 \h </w:instrText>
      </w:r>
      <w:r>
        <w:fldChar w:fldCharType="separate"/>
      </w:r>
      <w:r>
        <w:t>82</w:t>
      </w:r>
      <w:r>
        <w:fldChar w:fldCharType="end"/>
      </w:r>
    </w:p>
    <w:p w14:paraId="54330F69" w14:textId="1482F93A" w:rsidR="00A56FED" w:rsidRDefault="00A56FED">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_Toc82677409 \h </w:instrText>
      </w:r>
      <w:r>
        <w:fldChar w:fldCharType="separate"/>
      </w:r>
      <w:r>
        <w:t>82</w:t>
      </w:r>
      <w:r>
        <w:fldChar w:fldCharType="end"/>
      </w:r>
    </w:p>
    <w:p w14:paraId="45E30490" w14:textId="3AD3E2EB" w:rsidR="00A56FED" w:rsidRDefault="00A56FED">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_Toc82677410 \h </w:instrText>
      </w:r>
      <w:r>
        <w:fldChar w:fldCharType="separate"/>
      </w:r>
      <w:r>
        <w:t>84</w:t>
      </w:r>
      <w:r>
        <w:fldChar w:fldCharType="end"/>
      </w:r>
    </w:p>
    <w:p w14:paraId="3132E4DA" w14:textId="77588A5D" w:rsidR="00A56FED" w:rsidRDefault="00A56FED">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_Toc82677411 \h </w:instrText>
      </w:r>
      <w:r>
        <w:fldChar w:fldCharType="separate"/>
      </w:r>
      <w:r>
        <w:t>84</w:t>
      </w:r>
      <w:r>
        <w:fldChar w:fldCharType="end"/>
      </w:r>
    </w:p>
    <w:p w14:paraId="08823F30" w14:textId="36FFC21D" w:rsidR="00A56FED" w:rsidRDefault="00A56FED">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_Toc82677412 \h </w:instrText>
      </w:r>
      <w:r>
        <w:fldChar w:fldCharType="separate"/>
      </w:r>
      <w:r>
        <w:t>84</w:t>
      </w:r>
      <w:r>
        <w:fldChar w:fldCharType="end"/>
      </w:r>
    </w:p>
    <w:p w14:paraId="07BECC90" w14:textId="30974B4D" w:rsidR="00A56FED" w:rsidRDefault="00A56FED">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_Toc82677413 \h </w:instrText>
      </w:r>
      <w:r>
        <w:fldChar w:fldCharType="separate"/>
      </w:r>
      <w:r>
        <w:t>85</w:t>
      </w:r>
      <w:r>
        <w:fldChar w:fldCharType="end"/>
      </w:r>
    </w:p>
    <w:p w14:paraId="3DBA65A9" w14:textId="4FADD073" w:rsidR="00A56FED" w:rsidRDefault="00A56FED">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_Toc82677414 \h </w:instrText>
      </w:r>
      <w:r>
        <w:fldChar w:fldCharType="separate"/>
      </w:r>
      <w:r>
        <w:t>85</w:t>
      </w:r>
      <w:r>
        <w:fldChar w:fldCharType="end"/>
      </w:r>
    </w:p>
    <w:p w14:paraId="32DAEAD3" w14:textId="1EBF3E38" w:rsidR="00A56FED" w:rsidRDefault="00A56FED">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_Toc82677415 \h </w:instrText>
      </w:r>
      <w:r>
        <w:fldChar w:fldCharType="separate"/>
      </w:r>
      <w:r>
        <w:t>89</w:t>
      </w:r>
      <w:r>
        <w:fldChar w:fldCharType="end"/>
      </w:r>
    </w:p>
    <w:p w14:paraId="136F5FBF" w14:textId="4334CF96" w:rsidR="00A56FED" w:rsidRDefault="00A56FED">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_Toc82677416 \h </w:instrText>
      </w:r>
      <w:r>
        <w:fldChar w:fldCharType="separate"/>
      </w:r>
      <w:r>
        <w:t>89</w:t>
      </w:r>
      <w:r>
        <w:fldChar w:fldCharType="end"/>
      </w:r>
    </w:p>
    <w:p w14:paraId="32B8D39E" w14:textId="30A2C533" w:rsidR="00A56FED" w:rsidRDefault="00A56FED">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_Toc82677417 \h </w:instrText>
      </w:r>
      <w:r>
        <w:fldChar w:fldCharType="separate"/>
      </w:r>
      <w:r>
        <w:t>89</w:t>
      </w:r>
      <w:r>
        <w:fldChar w:fldCharType="end"/>
      </w:r>
    </w:p>
    <w:p w14:paraId="779B14D5" w14:textId="2BA482AA" w:rsidR="00A56FED" w:rsidRDefault="00A56FED">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_Toc82677418 \h </w:instrText>
      </w:r>
      <w:r>
        <w:fldChar w:fldCharType="separate"/>
      </w:r>
      <w:r>
        <w:t>89</w:t>
      </w:r>
      <w:r>
        <w:fldChar w:fldCharType="end"/>
      </w:r>
    </w:p>
    <w:p w14:paraId="137B37AD" w14:textId="7A0ADC64" w:rsidR="00A56FED" w:rsidRDefault="00A56FED">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_Toc82677419 \h </w:instrText>
      </w:r>
      <w:r>
        <w:fldChar w:fldCharType="separate"/>
      </w:r>
      <w:r>
        <w:t>89</w:t>
      </w:r>
      <w:r>
        <w:fldChar w:fldCharType="end"/>
      </w:r>
    </w:p>
    <w:p w14:paraId="7913AAE8" w14:textId="028B2D6D" w:rsidR="00A56FED" w:rsidRDefault="00A56FED">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_Toc82677420 \h </w:instrText>
      </w:r>
      <w:r>
        <w:fldChar w:fldCharType="separate"/>
      </w:r>
      <w:r>
        <w:t>89</w:t>
      </w:r>
      <w:r>
        <w:fldChar w:fldCharType="end"/>
      </w:r>
    </w:p>
    <w:p w14:paraId="029075EE" w14:textId="14C4044A" w:rsidR="00A56FED" w:rsidRDefault="00A56FED">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_Toc82677421 \h </w:instrText>
      </w:r>
      <w:r>
        <w:fldChar w:fldCharType="separate"/>
      </w:r>
      <w:r>
        <w:t>89</w:t>
      </w:r>
      <w:r>
        <w:fldChar w:fldCharType="end"/>
      </w:r>
    </w:p>
    <w:p w14:paraId="7B08D172" w14:textId="180257CE" w:rsidR="00A56FED" w:rsidRDefault="00A56FED">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_Toc82677422 \h </w:instrText>
      </w:r>
      <w:r>
        <w:fldChar w:fldCharType="separate"/>
      </w:r>
      <w:r>
        <w:t>89</w:t>
      </w:r>
      <w:r>
        <w:fldChar w:fldCharType="end"/>
      </w:r>
    </w:p>
    <w:p w14:paraId="1C580625" w14:textId="361D40F8" w:rsidR="00A56FED" w:rsidRDefault="00A56FED">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_Toc82677423 \h </w:instrText>
      </w:r>
      <w:r>
        <w:fldChar w:fldCharType="separate"/>
      </w:r>
      <w:r>
        <w:t>89</w:t>
      </w:r>
      <w:r>
        <w:fldChar w:fldCharType="end"/>
      </w:r>
    </w:p>
    <w:p w14:paraId="77F06A11" w14:textId="444AF4C7" w:rsidR="00A56FED" w:rsidRDefault="00A56FED">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_Toc82677424 \h </w:instrText>
      </w:r>
      <w:r>
        <w:fldChar w:fldCharType="separate"/>
      </w:r>
      <w:r>
        <w:t>89</w:t>
      </w:r>
      <w:r>
        <w:fldChar w:fldCharType="end"/>
      </w:r>
    </w:p>
    <w:p w14:paraId="5D2209F5" w14:textId="743E8BC4" w:rsidR="00A56FED" w:rsidRDefault="00A56FED">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_Toc82677425 \h </w:instrText>
      </w:r>
      <w:r>
        <w:fldChar w:fldCharType="separate"/>
      </w:r>
      <w:r>
        <w:t>93</w:t>
      </w:r>
      <w:r>
        <w:fldChar w:fldCharType="end"/>
      </w:r>
    </w:p>
    <w:p w14:paraId="7DE4D889" w14:textId="1B01625F" w:rsidR="00A56FED" w:rsidRDefault="00A56FED">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_Toc82677426 \h </w:instrText>
      </w:r>
      <w:r>
        <w:fldChar w:fldCharType="separate"/>
      </w:r>
      <w:r>
        <w:t>93</w:t>
      </w:r>
      <w:r>
        <w:fldChar w:fldCharType="end"/>
      </w:r>
    </w:p>
    <w:p w14:paraId="4F540C7C" w14:textId="33D25E57" w:rsidR="00A56FED" w:rsidRDefault="00A56FED">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_Toc82677427 \h </w:instrText>
      </w:r>
      <w:r>
        <w:fldChar w:fldCharType="separate"/>
      </w:r>
      <w:r>
        <w:t>93</w:t>
      </w:r>
      <w:r>
        <w:fldChar w:fldCharType="end"/>
      </w:r>
    </w:p>
    <w:p w14:paraId="666FCFAE" w14:textId="39F1E865" w:rsidR="00A56FED" w:rsidRDefault="00A56FED">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_Toc82677428 \h </w:instrText>
      </w:r>
      <w:r>
        <w:fldChar w:fldCharType="separate"/>
      </w:r>
      <w:r>
        <w:t>94</w:t>
      </w:r>
      <w:r>
        <w:fldChar w:fldCharType="end"/>
      </w:r>
    </w:p>
    <w:p w14:paraId="6A7F2FDC" w14:textId="07C62576" w:rsidR="00A56FED" w:rsidRDefault="00A56FED">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_Toc82677429 \h </w:instrText>
      </w:r>
      <w:r>
        <w:fldChar w:fldCharType="separate"/>
      </w:r>
      <w:r>
        <w:t>94</w:t>
      </w:r>
      <w:r>
        <w:fldChar w:fldCharType="end"/>
      </w:r>
    </w:p>
    <w:p w14:paraId="2C5BE91C" w14:textId="2F0298FE" w:rsidR="00A56FED" w:rsidRDefault="00A56FED">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_Toc82677430 \h </w:instrText>
      </w:r>
      <w:r>
        <w:fldChar w:fldCharType="separate"/>
      </w:r>
      <w:r>
        <w:t>94</w:t>
      </w:r>
      <w:r>
        <w:fldChar w:fldCharType="end"/>
      </w:r>
    </w:p>
    <w:p w14:paraId="5D0A9702" w14:textId="26C69973" w:rsidR="00A56FED" w:rsidRDefault="00A56FED">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_Toc82677431 \h </w:instrText>
      </w:r>
      <w:r>
        <w:fldChar w:fldCharType="separate"/>
      </w:r>
      <w:r>
        <w:t>96</w:t>
      </w:r>
      <w:r>
        <w:fldChar w:fldCharType="end"/>
      </w:r>
    </w:p>
    <w:p w14:paraId="7A501EA2" w14:textId="722DE1F1" w:rsidR="00A56FED" w:rsidRDefault="00A56FED">
      <w:pPr>
        <w:pStyle w:val="TOC7"/>
        <w:rPr>
          <w:rFonts w:asciiTheme="minorHAnsi" w:eastAsiaTheme="minorEastAsia" w:hAnsiTheme="minorHAnsi" w:cstheme="minorBidi"/>
          <w:sz w:val="22"/>
          <w:szCs w:val="22"/>
          <w:lang w:eastAsia="en-GB"/>
        </w:rPr>
      </w:pPr>
      <w:r>
        <w:lastRenderedPageBreak/>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_Toc82677432 \h </w:instrText>
      </w:r>
      <w:r>
        <w:fldChar w:fldCharType="separate"/>
      </w:r>
      <w:r>
        <w:t>96</w:t>
      </w:r>
      <w:r>
        <w:fldChar w:fldCharType="end"/>
      </w:r>
    </w:p>
    <w:p w14:paraId="6EB4372B" w14:textId="0DCA2B4F" w:rsidR="00A56FED" w:rsidRDefault="00A56FED">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_Toc82677433 \h </w:instrText>
      </w:r>
      <w:r>
        <w:fldChar w:fldCharType="separate"/>
      </w:r>
      <w:r>
        <w:t>96</w:t>
      </w:r>
      <w:r>
        <w:fldChar w:fldCharType="end"/>
      </w:r>
    </w:p>
    <w:p w14:paraId="12B55274" w14:textId="12D74D58" w:rsidR="00A56FED" w:rsidRDefault="00A56FED">
      <w:pPr>
        <w:pStyle w:val="TOC4"/>
        <w:rPr>
          <w:rFonts w:asciiTheme="minorHAnsi" w:eastAsiaTheme="minorEastAsia" w:hAnsiTheme="minorHAnsi" w:cstheme="minorBidi"/>
          <w:sz w:val="22"/>
          <w:szCs w:val="22"/>
          <w:lang w:eastAsia="en-GB"/>
        </w:rPr>
      </w:pPr>
      <w:r w:rsidRPr="00927A6D">
        <w:rPr>
          <w:lang w:val="en-US"/>
        </w:rPr>
        <w:t>6.1.3.4</w:t>
      </w:r>
      <w:r>
        <w:rPr>
          <w:rFonts w:asciiTheme="minorHAnsi" w:eastAsiaTheme="minorEastAsia" w:hAnsiTheme="minorHAnsi" w:cstheme="minorBidi"/>
          <w:sz w:val="22"/>
          <w:szCs w:val="22"/>
          <w:lang w:eastAsia="en-GB"/>
        </w:rPr>
        <w:tab/>
      </w:r>
      <w:r w:rsidRPr="00927A6D">
        <w:rPr>
          <w:lang w:val="en-US"/>
        </w:rPr>
        <w:t>Void</w:t>
      </w:r>
      <w:r>
        <w:tab/>
      </w:r>
      <w:r>
        <w:fldChar w:fldCharType="begin" w:fldLock="1"/>
      </w:r>
      <w:r>
        <w:instrText xml:space="preserve"> PAGEREF _Toc82677434 \h </w:instrText>
      </w:r>
      <w:r>
        <w:fldChar w:fldCharType="separate"/>
      </w:r>
      <w:r>
        <w:t>97</w:t>
      </w:r>
      <w:r>
        <w:fldChar w:fldCharType="end"/>
      </w:r>
    </w:p>
    <w:p w14:paraId="5128D9EC" w14:textId="6C461EF6" w:rsidR="00A56FED" w:rsidRDefault="00A56FED">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_Toc82677435 \h </w:instrText>
      </w:r>
      <w:r>
        <w:fldChar w:fldCharType="separate"/>
      </w:r>
      <w:r>
        <w:t>97</w:t>
      </w:r>
      <w:r>
        <w:fldChar w:fldCharType="end"/>
      </w:r>
    </w:p>
    <w:p w14:paraId="273D0BE7" w14:textId="04505002" w:rsidR="00A56FED" w:rsidRDefault="00A56FED">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_Toc82677436 \h </w:instrText>
      </w:r>
      <w:r>
        <w:fldChar w:fldCharType="separate"/>
      </w:r>
      <w:r>
        <w:t>97</w:t>
      </w:r>
      <w:r>
        <w:fldChar w:fldCharType="end"/>
      </w:r>
    </w:p>
    <w:p w14:paraId="6BFE563C" w14:textId="4C4D86CB" w:rsidR="00A56FED" w:rsidRDefault="00A56FED">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_Toc82677437 \h </w:instrText>
      </w:r>
      <w:r>
        <w:fldChar w:fldCharType="separate"/>
      </w:r>
      <w:r>
        <w:t>97</w:t>
      </w:r>
      <w:r>
        <w:fldChar w:fldCharType="end"/>
      </w:r>
    </w:p>
    <w:p w14:paraId="173F3A47" w14:textId="34BC8815" w:rsidR="00A56FED" w:rsidRDefault="00A56FED">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_Toc82677438 \h </w:instrText>
      </w:r>
      <w:r>
        <w:fldChar w:fldCharType="separate"/>
      </w:r>
      <w:r>
        <w:t>97</w:t>
      </w:r>
      <w:r>
        <w:fldChar w:fldCharType="end"/>
      </w:r>
    </w:p>
    <w:p w14:paraId="6FAB80A5" w14:textId="0E8DDB27" w:rsidR="00A56FED" w:rsidRDefault="00A56FED">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_Toc82677439 \h </w:instrText>
      </w:r>
      <w:r>
        <w:fldChar w:fldCharType="separate"/>
      </w:r>
      <w:r>
        <w:t>97</w:t>
      </w:r>
      <w:r>
        <w:fldChar w:fldCharType="end"/>
      </w:r>
    </w:p>
    <w:p w14:paraId="21732564" w14:textId="24F019C5" w:rsidR="00A56FED" w:rsidRDefault="00A56FED">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_Toc82677440 \h </w:instrText>
      </w:r>
      <w:r>
        <w:fldChar w:fldCharType="separate"/>
      </w:r>
      <w:r>
        <w:t>101</w:t>
      </w:r>
      <w:r>
        <w:fldChar w:fldCharType="end"/>
      </w:r>
    </w:p>
    <w:p w14:paraId="596E3316" w14:textId="7EDE5EA2" w:rsidR="00A56FED" w:rsidRDefault="00A56FED">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_Toc82677441 \h </w:instrText>
      </w:r>
      <w:r>
        <w:fldChar w:fldCharType="separate"/>
      </w:r>
      <w:r>
        <w:t>101</w:t>
      </w:r>
      <w:r>
        <w:fldChar w:fldCharType="end"/>
      </w:r>
    </w:p>
    <w:p w14:paraId="73AAB0F3" w14:textId="1394423B" w:rsidR="00A56FED" w:rsidRDefault="00A56FED">
      <w:pPr>
        <w:pStyle w:val="TOC4"/>
        <w:rPr>
          <w:rFonts w:asciiTheme="minorHAnsi" w:eastAsiaTheme="minorEastAsia" w:hAnsiTheme="minorHAnsi" w:cstheme="minorBidi"/>
          <w:sz w:val="22"/>
          <w:szCs w:val="22"/>
          <w:lang w:eastAsia="en-GB"/>
        </w:rPr>
      </w:pPr>
      <w:r w:rsidRPr="00927A6D">
        <w:rPr>
          <w:lang w:val="en-US"/>
        </w:rPr>
        <w:t>6.1.3.6</w:t>
      </w:r>
      <w:r>
        <w:rPr>
          <w:rFonts w:asciiTheme="minorHAnsi" w:eastAsiaTheme="minorEastAsia" w:hAnsiTheme="minorHAnsi" w:cstheme="minorBidi"/>
          <w:sz w:val="22"/>
          <w:szCs w:val="22"/>
          <w:lang w:eastAsia="en-GB"/>
        </w:rPr>
        <w:tab/>
      </w:r>
      <w:r w:rsidRPr="00927A6D">
        <w:rPr>
          <w:lang w:val="en-US"/>
        </w:rPr>
        <w:t>Resource: Individual PDU session (H-SMF or SMF)</w:t>
      </w:r>
      <w:r>
        <w:tab/>
      </w:r>
      <w:r>
        <w:fldChar w:fldCharType="begin" w:fldLock="1"/>
      </w:r>
      <w:r>
        <w:instrText xml:space="preserve"> PAGEREF _Toc82677442 \h </w:instrText>
      </w:r>
      <w:r>
        <w:fldChar w:fldCharType="separate"/>
      </w:r>
      <w:r>
        <w:t>102</w:t>
      </w:r>
      <w:r>
        <w:fldChar w:fldCharType="end"/>
      </w:r>
    </w:p>
    <w:p w14:paraId="765351EF" w14:textId="323DC548" w:rsidR="00A56FED" w:rsidRDefault="00A56FED">
      <w:pPr>
        <w:pStyle w:val="TOC5"/>
        <w:rPr>
          <w:rFonts w:asciiTheme="minorHAnsi" w:eastAsiaTheme="minorEastAsia" w:hAnsiTheme="minorHAnsi" w:cstheme="minorBidi"/>
          <w:sz w:val="22"/>
          <w:szCs w:val="22"/>
          <w:lang w:eastAsia="en-GB"/>
        </w:rPr>
      </w:pPr>
      <w:r w:rsidRPr="00927A6D">
        <w:rPr>
          <w:lang w:val="en-US"/>
        </w:rPr>
        <w:t>6.1.3.6.1</w:t>
      </w:r>
      <w:r>
        <w:rPr>
          <w:rFonts w:asciiTheme="minorHAnsi" w:eastAsiaTheme="minorEastAsia" w:hAnsiTheme="minorHAnsi" w:cstheme="minorBidi"/>
          <w:sz w:val="22"/>
          <w:szCs w:val="22"/>
          <w:lang w:eastAsia="en-GB"/>
        </w:rPr>
        <w:tab/>
      </w:r>
      <w:r w:rsidRPr="00927A6D">
        <w:rPr>
          <w:lang w:val="en-US"/>
        </w:rPr>
        <w:t>Description</w:t>
      </w:r>
      <w:r>
        <w:tab/>
      </w:r>
      <w:r>
        <w:fldChar w:fldCharType="begin" w:fldLock="1"/>
      </w:r>
      <w:r>
        <w:instrText xml:space="preserve"> PAGEREF _Toc82677443 \h </w:instrText>
      </w:r>
      <w:r>
        <w:fldChar w:fldCharType="separate"/>
      </w:r>
      <w:r>
        <w:t>102</w:t>
      </w:r>
      <w:r>
        <w:fldChar w:fldCharType="end"/>
      </w:r>
    </w:p>
    <w:p w14:paraId="757B412C" w14:textId="413F5161" w:rsidR="00A56FED" w:rsidRDefault="00A56FED">
      <w:pPr>
        <w:pStyle w:val="TOC5"/>
        <w:rPr>
          <w:rFonts w:asciiTheme="minorHAnsi" w:eastAsiaTheme="minorEastAsia" w:hAnsiTheme="minorHAnsi" w:cstheme="minorBidi"/>
          <w:sz w:val="22"/>
          <w:szCs w:val="22"/>
          <w:lang w:eastAsia="en-GB"/>
        </w:rPr>
      </w:pPr>
      <w:r w:rsidRPr="00927A6D">
        <w:rPr>
          <w:lang w:val="en-US"/>
        </w:rPr>
        <w:t>6.1.3.6.2</w:t>
      </w:r>
      <w:r>
        <w:rPr>
          <w:rFonts w:asciiTheme="minorHAnsi" w:eastAsiaTheme="minorEastAsia" w:hAnsiTheme="minorHAnsi" w:cstheme="minorBidi"/>
          <w:sz w:val="22"/>
          <w:szCs w:val="22"/>
          <w:lang w:eastAsia="en-GB"/>
        </w:rPr>
        <w:tab/>
      </w:r>
      <w:r w:rsidRPr="00927A6D">
        <w:rPr>
          <w:lang w:val="en-US"/>
        </w:rPr>
        <w:t>Resource Definition</w:t>
      </w:r>
      <w:r>
        <w:tab/>
      </w:r>
      <w:r>
        <w:fldChar w:fldCharType="begin" w:fldLock="1"/>
      </w:r>
      <w:r>
        <w:instrText xml:space="preserve"> PAGEREF _Toc82677444 \h </w:instrText>
      </w:r>
      <w:r>
        <w:fldChar w:fldCharType="separate"/>
      </w:r>
      <w:r>
        <w:t>102</w:t>
      </w:r>
      <w:r>
        <w:fldChar w:fldCharType="end"/>
      </w:r>
    </w:p>
    <w:p w14:paraId="14801EDC" w14:textId="39029E02" w:rsidR="00A56FED" w:rsidRDefault="00A56FED">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_Toc82677445 \h </w:instrText>
      </w:r>
      <w:r>
        <w:fldChar w:fldCharType="separate"/>
      </w:r>
      <w:r>
        <w:t>102</w:t>
      </w:r>
      <w:r>
        <w:fldChar w:fldCharType="end"/>
      </w:r>
    </w:p>
    <w:p w14:paraId="122CAABA" w14:textId="640B77BF" w:rsidR="00A56FED" w:rsidRDefault="00A56FED">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_Toc82677446 \h </w:instrText>
      </w:r>
      <w:r>
        <w:fldChar w:fldCharType="separate"/>
      </w:r>
      <w:r>
        <w:t>102</w:t>
      </w:r>
      <w:r>
        <w:fldChar w:fldCharType="end"/>
      </w:r>
    </w:p>
    <w:p w14:paraId="569E5C03" w14:textId="32603D6D" w:rsidR="00A56FED" w:rsidRDefault="00A56FED">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_Toc82677447 \h </w:instrText>
      </w:r>
      <w:r>
        <w:fldChar w:fldCharType="separate"/>
      </w:r>
      <w:r>
        <w:t>102</w:t>
      </w:r>
      <w:r>
        <w:fldChar w:fldCharType="end"/>
      </w:r>
    </w:p>
    <w:p w14:paraId="143CD302" w14:textId="6E1C72A6" w:rsidR="00A56FED" w:rsidRDefault="00A56FED">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_Toc82677448 \h </w:instrText>
      </w:r>
      <w:r>
        <w:fldChar w:fldCharType="separate"/>
      </w:r>
      <w:r>
        <w:t>102</w:t>
      </w:r>
      <w:r>
        <w:fldChar w:fldCharType="end"/>
      </w:r>
    </w:p>
    <w:p w14:paraId="7C77A720" w14:textId="6E5F4EDA" w:rsidR="00A56FED" w:rsidRDefault="00A56FED">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_Toc82677449 \h </w:instrText>
      </w:r>
      <w:r>
        <w:fldChar w:fldCharType="separate"/>
      </w:r>
      <w:r>
        <w:t>102</w:t>
      </w:r>
      <w:r>
        <w:fldChar w:fldCharType="end"/>
      </w:r>
    </w:p>
    <w:p w14:paraId="155367B2" w14:textId="422DA7AB" w:rsidR="00A56FED" w:rsidRDefault="00A56FED">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_Toc82677450 \h </w:instrText>
      </w:r>
      <w:r>
        <w:fldChar w:fldCharType="separate"/>
      </w:r>
      <w:r>
        <w:t>102</w:t>
      </w:r>
      <w:r>
        <w:fldChar w:fldCharType="end"/>
      </w:r>
    </w:p>
    <w:p w14:paraId="3BBDCEE3" w14:textId="1211065A" w:rsidR="00A56FED" w:rsidRDefault="00A56FED">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_Toc82677451 \h </w:instrText>
      </w:r>
      <w:r>
        <w:fldChar w:fldCharType="separate"/>
      </w:r>
      <w:r>
        <w:t>105</w:t>
      </w:r>
      <w:r>
        <w:fldChar w:fldCharType="end"/>
      </w:r>
    </w:p>
    <w:p w14:paraId="7BB6AF48" w14:textId="5483BCDD" w:rsidR="00A56FED" w:rsidRDefault="00A56FED">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_Toc82677452 \h </w:instrText>
      </w:r>
      <w:r>
        <w:fldChar w:fldCharType="separate"/>
      </w:r>
      <w:r>
        <w:t>105</w:t>
      </w:r>
      <w:r>
        <w:fldChar w:fldCharType="end"/>
      </w:r>
    </w:p>
    <w:p w14:paraId="2A6F4EAD" w14:textId="7B859626" w:rsidR="00A56FED" w:rsidRDefault="00A56FED">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_Toc82677453 \h </w:instrText>
      </w:r>
      <w:r>
        <w:fldChar w:fldCharType="separate"/>
      </w:r>
      <w:r>
        <w:t>105</w:t>
      </w:r>
      <w:r>
        <w:fldChar w:fldCharType="end"/>
      </w:r>
    </w:p>
    <w:p w14:paraId="0B29FD85" w14:textId="398FBFF6" w:rsidR="00A56FED" w:rsidRDefault="00A56FED">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_Toc82677454 \h </w:instrText>
      </w:r>
      <w:r>
        <w:fldChar w:fldCharType="separate"/>
      </w:r>
      <w:r>
        <w:t>106</w:t>
      </w:r>
      <w:r>
        <w:fldChar w:fldCharType="end"/>
      </w:r>
    </w:p>
    <w:p w14:paraId="64EF9368" w14:textId="041382BB" w:rsidR="00A56FED" w:rsidRDefault="00A56FED">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_Toc82677455 \h </w:instrText>
      </w:r>
      <w:r>
        <w:fldChar w:fldCharType="separate"/>
      </w:r>
      <w:r>
        <w:t>106</w:t>
      </w:r>
      <w:r>
        <w:fldChar w:fldCharType="end"/>
      </w:r>
    </w:p>
    <w:p w14:paraId="55F6F08B" w14:textId="33BDB097" w:rsidR="00A56FED" w:rsidRDefault="00A56FED">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_Toc82677456 \h </w:instrText>
      </w:r>
      <w:r>
        <w:fldChar w:fldCharType="separate"/>
      </w:r>
      <w:r>
        <w:t>106</w:t>
      </w:r>
      <w:r>
        <w:fldChar w:fldCharType="end"/>
      </w:r>
    </w:p>
    <w:p w14:paraId="7D76F6AF" w14:textId="15E4656C" w:rsidR="00A56FED" w:rsidRDefault="00A56FED">
      <w:pPr>
        <w:pStyle w:val="TOC6"/>
        <w:rPr>
          <w:rFonts w:asciiTheme="minorHAnsi" w:eastAsiaTheme="minorEastAsia" w:hAnsiTheme="minorHAnsi" w:cstheme="minorBidi"/>
          <w:sz w:val="22"/>
          <w:szCs w:val="22"/>
          <w:lang w:eastAsia="en-GB"/>
        </w:rPr>
      </w:pPr>
      <w:r>
        <w:t>6.1.3.6.4.5</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_Toc82677457 \h </w:instrText>
      </w:r>
      <w:r>
        <w:fldChar w:fldCharType="separate"/>
      </w:r>
      <w:r>
        <w:t>107</w:t>
      </w:r>
      <w:r>
        <w:fldChar w:fldCharType="end"/>
      </w:r>
    </w:p>
    <w:p w14:paraId="57E290E2" w14:textId="74F36BDD" w:rsidR="00A56FED" w:rsidRDefault="00A56FED">
      <w:pPr>
        <w:pStyle w:val="TOC7"/>
        <w:rPr>
          <w:rFonts w:asciiTheme="minorHAnsi" w:eastAsiaTheme="minorEastAsia" w:hAnsiTheme="minorHAnsi" w:cstheme="minorBidi"/>
          <w:sz w:val="22"/>
          <w:szCs w:val="22"/>
          <w:lang w:eastAsia="en-GB"/>
        </w:rPr>
      </w:pPr>
      <w:r>
        <w:t>6.1.3.6.4.5.1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_Toc82677458 \h </w:instrText>
      </w:r>
      <w:r>
        <w:fldChar w:fldCharType="separate"/>
      </w:r>
      <w:r>
        <w:t>107</w:t>
      </w:r>
      <w:r>
        <w:fldChar w:fldCharType="end"/>
      </w:r>
    </w:p>
    <w:p w14:paraId="29DD0AF0" w14:textId="4E98820C" w:rsidR="00A56FED" w:rsidRDefault="00A56FED">
      <w:pPr>
        <w:pStyle w:val="TOC7"/>
        <w:rPr>
          <w:rFonts w:asciiTheme="minorHAnsi" w:eastAsiaTheme="minorEastAsia" w:hAnsiTheme="minorHAnsi" w:cstheme="minorBidi"/>
          <w:sz w:val="22"/>
          <w:szCs w:val="22"/>
          <w:lang w:eastAsia="en-GB"/>
        </w:rPr>
      </w:pPr>
      <w:r>
        <w:t>6.1.3.6.4.5.2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_Toc82677459 \h </w:instrText>
      </w:r>
      <w:r>
        <w:fldChar w:fldCharType="separate"/>
      </w:r>
      <w:r>
        <w:t>107</w:t>
      </w:r>
      <w:r>
        <w:fldChar w:fldCharType="end"/>
      </w:r>
    </w:p>
    <w:p w14:paraId="1FF9750D" w14:textId="75497164" w:rsidR="00A56FED" w:rsidRDefault="00A56FED">
      <w:pPr>
        <w:pStyle w:val="TOC4"/>
        <w:rPr>
          <w:rFonts w:asciiTheme="minorHAnsi" w:eastAsiaTheme="minorEastAsia" w:hAnsiTheme="minorHAnsi" w:cstheme="minorBidi"/>
          <w:sz w:val="22"/>
          <w:szCs w:val="22"/>
          <w:lang w:eastAsia="en-GB"/>
        </w:rPr>
      </w:pPr>
      <w:r w:rsidRPr="00927A6D">
        <w:rPr>
          <w:lang w:val="en-US"/>
        </w:rPr>
        <w:t>6.1.3.7</w:t>
      </w:r>
      <w:r>
        <w:rPr>
          <w:rFonts w:asciiTheme="minorHAnsi" w:eastAsiaTheme="minorEastAsia" w:hAnsiTheme="minorHAnsi" w:cstheme="minorBidi"/>
          <w:sz w:val="22"/>
          <w:szCs w:val="22"/>
          <w:lang w:eastAsia="en-GB"/>
        </w:rPr>
        <w:tab/>
      </w:r>
      <w:r w:rsidRPr="00927A6D">
        <w:rPr>
          <w:lang w:val="en-US"/>
        </w:rPr>
        <w:t>Resource: Individual PDU session (V-SMF or I-SMF)</w:t>
      </w:r>
      <w:r>
        <w:tab/>
      </w:r>
      <w:r>
        <w:fldChar w:fldCharType="begin" w:fldLock="1"/>
      </w:r>
      <w:r>
        <w:instrText xml:space="preserve"> PAGEREF _Toc82677460 \h </w:instrText>
      </w:r>
      <w:r>
        <w:fldChar w:fldCharType="separate"/>
      </w:r>
      <w:r>
        <w:t>109</w:t>
      </w:r>
      <w:r>
        <w:fldChar w:fldCharType="end"/>
      </w:r>
    </w:p>
    <w:p w14:paraId="400C41B9" w14:textId="78778EAF" w:rsidR="00A56FED" w:rsidRDefault="00A56FED">
      <w:pPr>
        <w:pStyle w:val="TOC5"/>
        <w:rPr>
          <w:rFonts w:asciiTheme="minorHAnsi" w:eastAsiaTheme="minorEastAsia" w:hAnsiTheme="minorHAnsi" w:cstheme="minorBidi"/>
          <w:sz w:val="22"/>
          <w:szCs w:val="22"/>
          <w:lang w:eastAsia="en-GB"/>
        </w:rPr>
      </w:pPr>
      <w:r w:rsidRPr="00927A6D">
        <w:rPr>
          <w:lang w:val="en-US"/>
        </w:rPr>
        <w:t>6.1.3.7.1</w:t>
      </w:r>
      <w:r>
        <w:rPr>
          <w:rFonts w:asciiTheme="minorHAnsi" w:eastAsiaTheme="minorEastAsia" w:hAnsiTheme="minorHAnsi" w:cstheme="minorBidi"/>
          <w:sz w:val="22"/>
          <w:szCs w:val="22"/>
          <w:lang w:eastAsia="en-GB"/>
        </w:rPr>
        <w:tab/>
      </w:r>
      <w:r w:rsidRPr="00927A6D">
        <w:rPr>
          <w:lang w:val="en-US"/>
        </w:rPr>
        <w:t>Description</w:t>
      </w:r>
      <w:r>
        <w:tab/>
      </w:r>
      <w:r>
        <w:fldChar w:fldCharType="begin" w:fldLock="1"/>
      </w:r>
      <w:r>
        <w:instrText xml:space="preserve"> PAGEREF _Toc82677461 \h </w:instrText>
      </w:r>
      <w:r>
        <w:fldChar w:fldCharType="separate"/>
      </w:r>
      <w:r>
        <w:t>109</w:t>
      </w:r>
      <w:r>
        <w:fldChar w:fldCharType="end"/>
      </w:r>
    </w:p>
    <w:p w14:paraId="3142336B" w14:textId="6EE44575" w:rsidR="00A56FED" w:rsidRDefault="00A56FED">
      <w:pPr>
        <w:pStyle w:val="TOC5"/>
        <w:rPr>
          <w:rFonts w:asciiTheme="minorHAnsi" w:eastAsiaTheme="minorEastAsia" w:hAnsiTheme="minorHAnsi" w:cstheme="minorBidi"/>
          <w:sz w:val="22"/>
          <w:szCs w:val="22"/>
          <w:lang w:eastAsia="en-GB"/>
        </w:rPr>
      </w:pPr>
      <w:r w:rsidRPr="00927A6D">
        <w:rPr>
          <w:lang w:val="en-US"/>
        </w:rPr>
        <w:t>6.1.3.7.2</w:t>
      </w:r>
      <w:r>
        <w:rPr>
          <w:rFonts w:asciiTheme="minorHAnsi" w:eastAsiaTheme="minorEastAsia" w:hAnsiTheme="minorHAnsi" w:cstheme="minorBidi"/>
          <w:sz w:val="22"/>
          <w:szCs w:val="22"/>
          <w:lang w:eastAsia="en-GB"/>
        </w:rPr>
        <w:tab/>
      </w:r>
      <w:r w:rsidRPr="00927A6D">
        <w:rPr>
          <w:lang w:val="en-US"/>
        </w:rPr>
        <w:t>Resource Definition</w:t>
      </w:r>
      <w:r>
        <w:tab/>
      </w:r>
      <w:r>
        <w:fldChar w:fldCharType="begin" w:fldLock="1"/>
      </w:r>
      <w:r>
        <w:instrText xml:space="preserve"> PAGEREF _Toc82677462 \h </w:instrText>
      </w:r>
      <w:r>
        <w:fldChar w:fldCharType="separate"/>
      </w:r>
      <w:r>
        <w:t>109</w:t>
      </w:r>
      <w:r>
        <w:fldChar w:fldCharType="end"/>
      </w:r>
    </w:p>
    <w:p w14:paraId="53BB6836" w14:textId="44A4D42A" w:rsidR="00A56FED" w:rsidRDefault="00A56FED">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_Toc82677463 \h </w:instrText>
      </w:r>
      <w:r>
        <w:fldChar w:fldCharType="separate"/>
      </w:r>
      <w:r>
        <w:t>109</w:t>
      </w:r>
      <w:r>
        <w:fldChar w:fldCharType="end"/>
      </w:r>
    </w:p>
    <w:p w14:paraId="5799BF60" w14:textId="591A6E0A" w:rsidR="00A56FED" w:rsidRDefault="00A56FED">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_Toc82677464 \h </w:instrText>
      </w:r>
      <w:r>
        <w:fldChar w:fldCharType="separate"/>
      </w:r>
      <w:r>
        <w:t>109</w:t>
      </w:r>
      <w:r>
        <w:fldChar w:fldCharType="end"/>
      </w:r>
    </w:p>
    <w:p w14:paraId="404FA4F6" w14:textId="3FDB43BB" w:rsidR="00A56FED" w:rsidRDefault="00A56FED">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_Toc82677465 \h </w:instrText>
      </w:r>
      <w:r>
        <w:fldChar w:fldCharType="separate"/>
      </w:r>
      <w:r>
        <w:t>110</w:t>
      </w:r>
      <w:r>
        <w:fldChar w:fldCharType="end"/>
      </w:r>
    </w:p>
    <w:p w14:paraId="4A783819" w14:textId="67E62D3F" w:rsidR="00A56FED" w:rsidRDefault="00A56FED">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_Toc82677466 \h </w:instrText>
      </w:r>
      <w:r>
        <w:fldChar w:fldCharType="separate"/>
      </w:r>
      <w:r>
        <w:t>110</w:t>
      </w:r>
      <w:r>
        <w:fldChar w:fldCharType="end"/>
      </w:r>
    </w:p>
    <w:p w14:paraId="010D02E8" w14:textId="29DADB7F" w:rsidR="00A56FED" w:rsidRDefault="00A56FED">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_Toc82677467 \h </w:instrText>
      </w:r>
      <w:r>
        <w:fldChar w:fldCharType="separate"/>
      </w:r>
      <w:r>
        <w:t>111</w:t>
      </w:r>
      <w:r>
        <w:fldChar w:fldCharType="end"/>
      </w:r>
    </w:p>
    <w:p w14:paraId="6B35405E" w14:textId="4D74FBEC" w:rsidR="00A56FED" w:rsidRDefault="00A56FED">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_Toc82677468 \h </w:instrText>
      </w:r>
      <w:r>
        <w:fldChar w:fldCharType="separate"/>
      </w:r>
      <w:r>
        <w:t>111</w:t>
      </w:r>
      <w:r>
        <w:fldChar w:fldCharType="end"/>
      </w:r>
    </w:p>
    <w:p w14:paraId="74F337EE" w14:textId="7721DC14" w:rsidR="00A56FED" w:rsidRDefault="00A56FED">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_Toc82677469 \h </w:instrText>
      </w:r>
      <w:r>
        <w:fldChar w:fldCharType="separate"/>
      </w:r>
      <w:r>
        <w:t>111</w:t>
      </w:r>
      <w:r>
        <w:fldChar w:fldCharType="end"/>
      </w:r>
    </w:p>
    <w:p w14:paraId="31B58C7D" w14:textId="6B9A52AF" w:rsidR="00A56FED" w:rsidRDefault="00A56FED">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_Toc82677470 \h </w:instrText>
      </w:r>
      <w:r>
        <w:fldChar w:fldCharType="separate"/>
      </w:r>
      <w:r>
        <w:t>114</w:t>
      </w:r>
      <w:r>
        <w:fldChar w:fldCharType="end"/>
      </w:r>
    </w:p>
    <w:p w14:paraId="1CDB67F6" w14:textId="05BAD60C" w:rsidR="00A56FED" w:rsidRDefault="00A56FED">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_Toc82677471 \h </w:instrText>
      </w:r>
      <w:r>
        <w:fldChar w:fldCharType="separate"/>
      </w:r>
      <w:r>
        <w:t>114</w:t>
      </w:r>
      <w:r>
        <w:fldChar w:fldCharType="end"/>
      </w:r>
    </w:p>
    <w:p w14:paraId="283005F6" w14:textId="4F3D362D" w:rsidR="00A56FED" w:rsidRDefault="00A56FED">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_Toc82677472 \h </w:instrText>
      </w:r>
      <w:r>
        <w:fldChar w:fldCharType="separate"/>
      </w:r>
      <w:r>
        <w:t>114</w:t>
      </w:r>
      <w:r>
        <w:fldChar w:fldCharType="end"/>
      </w:r>
    </w:p>
    <w:p w14:paraId="55616DAE" w14:textId="3EAFCAFE" w:rsidR="00A56FED" w:rsidRDefault="00A56FED">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_Toc82677473 \h </w:instrText>
      </w:r>
      <w:r>
        <w:fldChar w:fldCharType="separate"/>
      </w:r>
      <w:r>
        <w:t>115</w:t>
      </w:r>
      <w:r>
        <w:fldChar w:fldCharType="end"/>
      </w:r>
    </w:p>
    <w:p w14:paraId="15B998B6" w14:textId="07E6274C" w:rsidR="00A56FED" w:rsidRDefault="00A56FED">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_Toc82677474 \h </w:instrText>
      </w:r>
      <w:r>
        <w:fldChar w:fldCharType="separate"/>
      </w:r>
      <w:r>
        <w:t>115</w:t>
      </w:r>
      <w:r>
        <w:fldChar w:fldCharType="end"/>
      </w:r>
    </w:p>
    <w:p w14:paraId="0C243232" w14:textId="4EC8F9D0" w:rsidR="00A56FED" w:rsidRDefault="00A56FED">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_Toc82677475 \h </w:instrText>
      </w:r>
      <w:r>
        <w:fldChar w:fldCharType="separate"/>
      </w:r>
      <w:r>
        <w:t>115</w:t>
      </w:r>
      <w:r>
        <w:fldChar w:fldCharType="end"/>
      </w:r>
    </w:p>
    <w:p w14:paraId="63A664DB" w14:textId="18CCA012" w:rsidR="00A56FED" w:rsidRDefault="00A56FED">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_Toc82677476 \h </w:instrText>
      </w:r>
      <w:r>
        <w:fldChar w:fldCharType="separate"/>
      </w:r>
      <w:r>
        <w:t>116</w:t>
      </w:r>
      <w:r>
        <w:fldChar w:fldCharType="end"/>
      </w:r>
    </w:p>
    <w:p w14:paraId="01780459" w14:textId="067EAF9C" w:rsidR="00A56FED" w:rsidRDefault="00A56FED">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_Toc82677477 \h </w:instrText>
      </w:r>
      <w:r>
        <w:fldChar w:fldCharType="separate"/>
      </w:r>
      <w:r>
        <w:t>116</w:t>
      </w:r>
      <w:r>
        <w:fldChar w:fldCharType="end"/>
      </w:r>
    </w:p>
    <w:p w14:paraId="744B7530" w14:textId="7DE8FE12" w:rsidR="00A56FED" w:rsidRDefault="00A56FED">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_Toc82677478 \h </w:instrText>
      </w:r>
      <w:r>
        <w:fldChar w:fldCharType="separate"/>
      </w:r>
      <w:r>
        <w:t>116</w:t>
      </w:r>
      <w:r>
        <w:fldChar w:fldCharType="end"/>
      </w:r>
    </w:p>
    <w:p w14:paraId="0DDBAEC0" w14:textId="4113DAC0" w:rsidR="00A56FED" w:rsidRDefault="00A56FED">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_Toc82677479 \h </w:instrText>
      </w:r>
      <w:r>
        <w:fldChar w:fldCharType="separate"/>
      </w:r>
      <w:r>
        <w:t>117</w:t>
      </w:r>
      <w:r>
        <w:fldChar w:fldCharType="end"/>
      </w:r>
    </w:p>
    <w:p w14:paraId="3FCBA197" w14:textId="5A8677FC" w:rsidR="00A56FED" w:rsidRDefault="00A56FED">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_Toc82677480 \h </w:instrText>
      </w:r>
      <w:r>
        <w:fldChar w:fldCharType="separate"/>
      </w:r>
      <w:r>
        <w:t>117</w:t>
      </w:r>
      <w:r>
        <w:fldChar w:fldCharType="end"/>
      </w:r>
    </w:p>
    <w:p w14:paraId="0202ED49" w14:textId="6AEC0770" w:rsidR="00A56FED" w:rsidRDefault="00A56FED">
      <w:pPr>
        <w:pStyle w:val="TOC4"/>
        <w:rPr>
          <w:rFonts w:asciiTheme="minorHAnsi" w:eastAsiaTheme="minorEastAsia" w:hAnsiTheme="minorHAnsi" w:cstheme="minorBidi"/>
          <w:sz w:val="22"/>
          <w:szCs w:val="22"/>
          <w:lang w:eastAsia="en-GB"/>
        </w:rPr>
      </w:pPr>
      <w:r w:rsidRPr="00927A6D">
        <w:rPr>
          <w:lang w:val="en-US"/>
        </w:rPr>
        <w:t>6.1.6.2</w:t>
      </w:r>
      <w:r>
        <w:rPr>
          <w:rFonts w:asciiTheme="minorHAnsi" w:eastAsiaTheme="minorEastAsia" w:hAnsiTheme="minorHAnsi" w:cstheme="minorBidi"/>
          <w:sz w:val="22"/>
          <w:szCs w:val="22"/>
          <w:lang w:eastAsia="en-GB"/>
        </w:rPr>
        <w:tab/>
      </w:r>
      <w:r w:rsidRPr="00927A6D">
        <w:rPr>
          <w:lang w:val="en-US"/>
        </w:rPr>
        <w:t>Structured data types</w:t>
      </w:r>
      <w:r>
        <w:tab/>
      </w:r>
      <w:r>
        <w:fldChar w:fldCharType="begin" w:fldLock="1"/>
      </w:r>
      <w:r>
        <w:instrText xml:space="preserve"> PAGEREF _Toc82677481 \h </w:instrText>
      </w:r>
      <w:r>
        <w:fldChar w:fldCharType="separate"/>
      </w:r>
      <w:r>
        <w:t>123</w:t>
      </w:r>
      <w:r>
        <w:fldChar w:fldCharType="end"/>
      </w:r>
    </w:p>
    <w:p w14:paraId="4555AB50" w14:textId="0FC0C5BF" w:rsidR="00A56FED" w:rsidRDefault="00A56FED">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_Toc82677482 \h </w:instrText>
      </w:r>
      <w:r>
        <w:fldChar w:fldCharType="separate"/>
      </w:r>
      <w:r>
        <w:t>123</w:t>
      </w:r>
      <w:r>
        <w:fldChar w:fldCharType="end"/>
      </w:r>
    </w:p>
    <w:p w14:paraId="0299F2D6" w14:textId="6D3F3485" w:rsidR="00A56FED" w:rsidRDefault="00A56FED">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_Toc82677483 \h </w:instrText>
      </w:r>
      <w:r>
        <w:fldChar w:fldCharType="separate"/>
      </w:r>
      <w:r>
        <w:t>124</w:t>
      </w:r>
      <w:r>
        <w:fldChar w:fldCharType="end"/>
      </w:r>
    </w:p>
    <w:p w14:paraId="6705ACE5" w14:textId="4058C151" w:rsidR="00A56FED" w:rsidRDefault="00A56FED">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_Toc82677484 \h </w:instrText>
      </w:r>
      <w:r>
        <w:fldChar w:fldCharType="separate"/>
      </w:r>
      <w:r>
        <w:t>133</w:t>
      </w:r>
      <w:r>
        <w:fldChar w:fldCharType="end"/>
      </w:r>
    </w:p>
    <w:p w14:paraId="5FC6AD07" w14:textId="226CE04B" w:rsidR="00A56FED" w:rsidRDefault="00A56FED">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_Toc82677485 \h </w:instrText>
      </w:r>
      <w:r>
        <w:fldChar w:fldCharType="separate"/>
      </w:r>
      <w:r>
        <w:t>136</w:t>
      </w:r>
      <w:r>
        <w:fldChar w:fldCharType="end"/>
      </w:r>
    </w:p>
    <w:p w14:paraId="63E8BC3C" w14:textId="443E7640" w:rsidR="00A56FED" w:rsidRDefault="00A56FED">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_Toc82677486 \h </w:instrText>
      </w:r>
      <w:r>
        <w:fldChar w:fldCharType="separate"/>
      </w:r>
      <w:r>
        <w:t>143</w:t>
      </w:r>
      <w:r>
        <w:fldChar w:fldCharType="end"/>
      </w:r>
    </w:p>
    <w:p w14:paraId="728A29B4" w14:textId="081AEB6F" w:rsidR="00A56FED" w:rsidRDefault="00A56FED">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_Toc82677487 \h </w:instrText>
      </w:r>
      <w:r>
        <w:fldChar w:fldCharType="separate"/>
      </w:r>
      <w:r>
        <w:t>146</w:t>
      </w:r>
      <w:r>
        <w:fldChar w:fldCharType="end"/>
      </w:r>
    </w:p>
    <w:p w14:paraId="396ECB69" w14:textId="35E41698" w:rsidR="00A56FED" w:rsidRDefault="00A56FED">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_Toc82677488 \h </w:instrText>
      </w:r>
      <w:r>
        <w:fldChar w:fldCharType="separate"/>
      </w:r>
      <w:r>
        <w:t>148</w:t>
      </w:r>
      <w:r>
        <w:fldChar w:fldCharType="end"/>
      </w:r>
    </w:p>
    <w:p w14:paraId="6A7E6012" w14:textId="7822B5E4" w:rsidR="00A56FED" w:rsidRDefault="00A56FED">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_Toc82677489 \h </w:instrText>
      </w:r>
      <w:r>
        <w:fldChar w:fldCharType="separate"/>
      </w:r>
      <w:r>
        <w:t>149</w:t>
      </w:r>
      <w:r>
        <w:fldChar w:fldCharType="end"/>
      </w:r>
    </w:p>
    <w:p w14:paraId="0D388615" w14:textId="2BA93A5C" w:rsidR="00A56FED" w:rsidRDefault="00A56FED">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_Toc82677490 \h </w:instrText>
      </w:r>
      <w:r>
        <w:fldChar w:fldCharType="separate"/>
      </w:r>
      <w:r>
        <w:t>152</w:t>
      </w:r>
      <w:r>
        <w:fldChar w:fldCharType="end"/>
      </w:r>
    </w:p>
    <w:p w14:paraId="4C7C8A8D" w14:textId="2AAC4C39" w:rsidR="00A56FED" w:rsidRDefault="00A56FED">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_Toc82677491 \h </w:instrText>
      </w:r>
      <w:r>
        <w:fldChar w:fldCharType="separate"/>
      </w:r>
      <w:r>
        <w:t>159</w:t>
      </w:r>
      <w:r>
        <w:fldChar w:fldCharType="end"/>
      </w:r>
    </w:p>
    <w:p w14:paraId="60DC2288" w14:textId="11049B7F" w:rsidR="00A56FED" w:rsidRDefault="00A56FED">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_Toc82677492 \h </w:instrText>
      </w:r>
      <w:r>
        <w:fldChar w:fldCharType="separate"/>
      </w:r>
      <w:r>
        <w:t>164</w:t>
      </w:r>
      <w:r>
        <w:fldChar w:fldCharType="end"/>
      </w:r>
    </w:p>
    <w:p w14:paraId="7825970A" w14:textId="516D959D" w:rsidR="00A56FED" w:rsidRDefault="00A56FED">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_Toc82677493 \h </w:instrText>
      </w:r>
      <w:r>
        <w:fldChar w:fldCharType="separate"/>
      </w:r>
      <w:r>
        <w:t>171</w:t>
      </w:r>
      <w:r>
        <w:fldChar w:fldCharType="end"/>
      </w:r>
    </w:p>
    <w:p w14:paraId="55206074" w14:textId="0D34BD1F" w:rsidR="00A56FED" w:rsidRDefault="00A56FED">
      <w:pPr>
        <w:pStyle w:val="TOC5"/>
        <w:rPr>
          <w:rFonts w:asciiTheme="minorHAnsi" w:eastAsiaTheme="minorEastAsia" w:hAnsiTheme="minorHAnsi" w:cstheme="minorBidi"/>
          <w:sz w:val="22"/>
          <w:szCs w:val="22"/>
          <w:lang w:eastAsia="en-GB"/>
        </w:rPr>
      </w:pPr>
      <w:r>
        <w:lastRenderedPageBreak/>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_Toc82677494 \h </w:instrText>
      </w:r>
      <w:r>
        <w:fldChar w:fldCharType="separate"/>
      </w:r>
      <w:r>
        <w:t>174</w:t>
      </w:r>
      <w:r>
        <w:fldChar w:fldCharType="end"/>
      </w:r>
    </w:p>
    <w:p w14:paraId="56212BDD" w14:textId="4C89CA89" w:rsidR="00A56FED" w:rsidRDefault="00A56FED">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_Toc82677495 \h </w:instrText>
      </w:r>
      <w:r>
        <w:fldChar w:fldCharType="separate"/>
      </w:r>
      <w:r>
        <w:t>175</w:t>
      </w:r>
      <w:r>
        <w:fldChar w:fldCharType="end"/>
      </w:r>
    </w:p>
    <w:p w14:paraId="519CA270" w14:textId="5DBEE5A3" w:rsidR="00A56FED" w:rsidRDefault="00A56FED">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_Toc82677496 \h </w:instrText>
      </w:r>
      <w:r>
        <w:fldChar w:fldCharType="separate"/>
      </w:r>
      <w:r>
        <w:t>176</w:t>
      </w:r>
      <w:r>
        <w:fldChar w:fldCharType="end"/>
      </w:r>
    </w:p>
    <w:p w14:paraId="011084C6" w14:textId="44D92F46" w:rsidR="00A56FED" w:rsidRDefault="00A56FED">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_Toc82677497 \h </w:instrText>
      </w:r>
      <w:r>
        <w:fldChar w:fldCharType="separate"/>
      </w:r>
      <w:r>
        <w:t>180</w:t>
      </w:r>
      <w:r>
        <w:fldChar w:fldCharType="end"/>
      </w:r>
    </w:p>
    <w:p w14:paraId="71C24A7C" w14:textId="4CF45EE9" w:rsidR="00A56FED" w:rsidRDefault="00A56FED">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_Toc82677498 \h </w:instrText>
      </w:r>
      <w:r>
        <w:fldChar w:fldCharType="separate"/>
      </w:r>
      <w:r>
        <w:t>182</w:t>
      </w:r>
      <w:r>
        <w:fldChar w:fldCharType="end"/>
      </w:r>
    </w:p>
    <w:p w14:paraId="45B07DD8" w14:textId="51204B7C" w:rsidR="00A56FED" w:rsidRDefault="00A56FED">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_Toc82677499 \h </w:instrText>
      </w:r>
      <w:r>
        <w:fldChar w:fldCharType="separate"/>
      </w:r>
      <w:r>
        <w:t>182</w:t>
      </w:r>
      <w:r>
        <w:fldChar w:fldCharType="end"/>
      </w:r>
    </w:p>
    <w:p w14:paraId="1ED8A428" w14:textId="2B5A0251" w:rsidR="00A56FED" w:rsidRDefault="00A56FED">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_Toc82677500 \h </w:instrText>
      </w:r>
      <w:r>
        <w:fldChar w:fldCharType="separate"/>
      </w:r>
      <w:r>
        <w:t>183</w:t>
      </w:r>
      <w:r>
        <w:fldChar w:fldCharType="end"/>
      </w:r>
    </w:p>
    <w:p w14:paraId="781E6074" w14:textId="7A23AC3B" w:rsidR="00A56FED" w:rsidRDefault="00A56FED">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_Toc82677501 \h </w:instrText>
      </w:r>
      <w:r>
        <w:fldChar w:fldCharType="separate"/>
      </w:r>
      <w:r>
        <w:t>183</w:t>
      </w:r>
      <w:r>
        <w:fldChar w:fldCharType="end"/>
      </w:r>
    </w:p>
    <w:p w14:paraId="40673EBF" w14:textId="1F845466" w:rsidR="00A56FED" w:rsidRDefault="00A56FED">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_Toc82677502 \h </w:instrText>
      </w:r>
      <w:r>
        <w:fldChar w:fldCharType="separate"/>
      </w:r>
      <w:r>
        <w:t>184</w:t>
      </w:r>
      <w:r>
        <w:fldChar w:fldCharType="end"/>
      </w:r>
    </w:p>
    <w:p w14:paraId="53DF01EC" w14:textId="772D5FA0" w:rsidR="00A56FED" w:rsidRDefault="00A56FED">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_Toc82677503 \h </w:instrText>
      </w:r>
      <w:r>
        <w:fldChar w:fldCharType="separate"/>
      </w:r>
      <w:r>
        <w:t>184</w:t>
      </w:r>
      <w:r>
        <w:fldChar w:fldCharType="end"/>
      </w:r>
    </w:p>
    <w:p w14:paraId="2D59A116" w14:textId="084B525D" w:rsidR="00A56FED" w:rsidRDefault="00A56FED">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_Toc82677504 \h </w:instrText>
      </w:r>
      <w:r>
        <w:fldChar w:fldCharType="separate"/>
      </w:r>
      <w:r>
        <w:t>185</w:t>
      </w:r>
      <w:r>
        <w:fldChar w:fldCharType="end"/>
      </w:r>
    </w:p>
    <w:p w14:paraId="6285A77A" w14:textId="71A8C674" w:rsidR="00A56FED" w:rsidRDefault="00A56FED">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_Toc82677505 \h </w:instrText>
      </w:r>
      <w:r>
        <w:fldChar w:fldCharType="separate"/>
      </w:r>
      <w:r>
        <w:t>185</w:t>
      </w:r>
      <w:r>
        <w:fldChar w:fldCharType="end"/>
      </w:r>
    </w:p>
    <w:p w14:paraId="3C76CF08" w14:textId="50F68991" w:rsidR="00A56FED" w:rsidRDefault="00A56FED">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_Toc82677506 \h </w:instrText>
      </w:r>
      <w:r>
        <w:fldChar w:fldCharType="separate"/>
      </w:r>
      <w:r>
        <w:t>186</w:t>
      </w:r>
      <w:r>
        <w:fldChar w:fldCharType="end"/>
      </w:r>
    </w:p>
    <w:p w14:paraId="34F14C56" w14:textId="3E003353" w:rsidR="00A56FED" w:rsidRDefault="00A56FED">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_Toc82677507 \h </w:instrText>
      </w:r>
      <w:r>
        <w:fldChar w:fldCharType="separate"/>
      </w:r>
      <w:r>
        <w:t>186</w:t>
      </w:r>
      <w:r>
        <w:fldChar w:fldCharType="end"/>
      </w:r>
    </w:p>
    <w:p w14:paraId="280A3E55" w14:textId="57C4463D" w:rsidR="00A56FED" w:rsidRDefault="00A56FED">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_Toc82677508 \h </w:instrText>
      </w:r>
      <w:r>
        <w:fldChar w:fldCharType="separate"/>
      </w:r>
      <w:r>
        <w:t>186</w:t>
      </w:r>
      <w:r>
        <w:fldChar w:fldCharType="end"/>
      </w:r>
    </w:p>
    <w:p w14:paraId="2C061A79" w14:textId="56D38F85" w:rsidR="00A56FED" w:rsidRDefault="00A56FED">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_Toc82677509 \h </w:instrText>
      </w:r>
      <w:r>
        <w:fldChar w:fldCharType="separate"/>
      </w:r>
      <w:r>
        <w:t>187</w:t>
      </w:r>
      <w:r>
        <w:fldChar w:fldCharType="end"/>
      </w:r>
    </w:p>
    <w:p w14:paraId="01325466" w14:textId="32FF3372" w:rsidR="00A56FED" w:rsidRDefault="00A56FED">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_Toc82677510 \h </w:instrText>
      </w:r>
      <w:r>
        <w:fldChar w:fldCharType="separate"/>
      </w:r>
      <w:r>
        <w:t>187</w:t>
      </w:r>
      <w:r>
        <w:fldChar w:fldCharType="end"/>
      </w:r>
    </w:p>
    <w:p w14:paraId="02DC88A0" w14:textId="11D092A5" w:rsidR="00A56FED" w:rsidRDefault="00A56FED">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_Toc82677511 \h </w:instrText>
      </w:r>
      <w:r>
        <w:fldChar w:fldCharType="separate"/>
      </w:r>
      <w:r>
        <w:t>188</w:t>
      </w:r>
      <w:r>
        <w:fldChar w:fldCharType="end"/>
      </w:r>
    </w:p>
    <w:p w14:paraId="6172251C" w14:textId="3AC2E882" w:rsidR="00A56FED" w:rsidRDefault="00A56FED">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_Toc82677512 \h </w:instrText>
      </w:r>
      <w:r>
        <w:fldChar w:fldCharType="separate"/>
      </w:r>
      <w:r>
        <w:t>189</w:t>
      </w:r>
      <w:r>
        <w:fldChar w:fldCharType="end"/>
      </w:r>
    </w:p>
    <w:p w14:paraId="73069758" w14:textId="1E348131" w:rsidR="00A56FED" w:rsidRDefault="00A56FED">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_Toc82677513 \h </w:instrText>
      </w:r>
      <w:r>
        <w:fldChar w:fldCharType="separate"/>
      </w:r>
      <w:r>
        <w:t>189</w:t>
      </w:r>
      <w:r>
        <w:fldChar w:fldCharType="end"/>
      </w:r>
    </w:p>
    <w:p w14:paraId="5EE8F956" w14:textId="4C186B6A" w:rsidR="00A56FED" w:rsidRDefault="00A56FED">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_Toc82677514 \h </w:instrText>
      </w:r>
      <w:r>
        <w:fldChar w:fldCharType="separate"/>
      </w:r>
      <w:r>
        <w:t>189</w:t>
      </w:r>
      <w:r>
        <w:fldChar w:fldCharType="end"/>
      </w:r>
    </w:p>
    <w:p w14:paraId="2AB24783" w14:textId="7C3948B1" w:rsidR="00A56FED" w:rsidRDefault="00A56FED">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_Toc82677515 \h </w:instrText>
      </w:r>
      <w:r>
        <w:fldChar w:fldCharType="separate"/>
      </w:r>
      <w:r>
        <w:t>189</w:t>
      </w:r>
      <w:r>
        <w:fldChar w:fldCharType="end"/>
      </w:r>
    </w:p>
    <w:p w14:paraId="146E3C51" w14:textId="0FD82DCC" w:rsidR="00A56FED" w:rsidRDefault="00A56FED">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_Toc82677516 \h </w:instrText>
      </w:r>
      <w:r>
        <w:fldChar w:fldCharType="separate"/>
      </w:r>
      <w:r>
        <w:t>190</w:t>
      </w:r>
      <w:r>
        <w:fldChar w:fldCharType="end"/>
      </w:r>
    </w:p>
    <w:p w14:paraId="640CAD17" w14:textId="3DD024CC" w:rsidR="00A56FED" w:rsidRDefault="00A56FED">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_Toc82677517 \h </w:instrText>
      </w:r>
      <w:r>
        <w:fldChar w:fldCharType="separate"/>
      </w:r>
      <w:r>
        <w:t>190</w:t>
      </w:r>
      <w:r>
        <w:fldChar w:fldCharType="end"/>
      </w:r>
    </w:p>
    <w:p w14:paraId="55593800" w14:textId="4E8E57C4" w:rsidR="00A56FED" w:rsidRDefault="00A56FED">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_Toc82677518 \h </w:instrText>
      </w:r>
      <w:r>
        <w:fldChar w:fldCharType="separate"/>
      </w:r>
      <w:r>
        <w:t>191</w:t>
      </w:r>
      <w:r>
        <w:fldChar w:fldCharType="end"/>
      </w:r>
    </w:p>
    <w:p w14:paraId="5AC64060" w14:textId="4726D013" w:rsidR="00A56FED" w:rsidRDefault="00A56FED">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_Toc82677519 \h </w:instrText>
      </w:r>
      <w:r>
        <w:fldChar w:fldCharType="separate"/>
      </w:r>
      <w:r>
        <w:t>191</w:t>
      </w:r>
      <w:r>
        <w:fldChar w:fldCharType="end"/>
      </w:r>
    </w:p>
    <w:p w14:paraId="02A07DB1" w14:textId="2B46CCB5" w:rsidR="00A56FED" w:rsidRDefault="00A56FED">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_Toc82677520 \h </w:instrText>
      </w:r>
      <w:r>
        <w:fldChar w:fldCharType="separate"/>
      </w:r>
      <w:r>
        <w:t>192</w:t>
      </w:r>
      <w:r>
        <w:fldChar w:fldCharType="end"/>
      </w:r>
    </w:p>
    <w:p w14:paraId="6202A878" w14:textId="41D5AB55" w:rsidR="00A56FED" w:rsidRDefault="00A56FED">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_Toc82677521 \h </w:instrText>
      </w:r>
      <w:r>
        <w:fldChar w:fldCharType="separate"/>
      </w:r>
      <w:r>
        <w:t>196</w:t>
      </w:r>
      <w:r>
        <w:fldChar w:fldCharType="end"/>
      </w:r>
    </w:p>
    <w:p w14:paraId="1B05F424" w14:textId="190207EB" w:rsidR="00A56FED" w:rsidRDefault="00A56FED">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_Toc82677522 \h </w:instrText>
      </w:r>
      <w:r>
        <w:fldChar w:fldCharType="separate"/>
      </w:r>
      <w:r>
        <w:t>197</w:t>
      </w:r>
      <w:r>
        <w:fldChar w:fldCharType="end"/>
      </w:r>
    </w:p>
    <w:p w14:paraId="4E73CCD0" w14:textId="28188819" w:rsidR="00A56FED" w:rsidRDefault="00A56FED">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_Toc82677523 \h </w:instrText>
      </w:r>
      <w:r>
        <w:fldChar w:fldCharType="separate"/>
      </w:r>
      <w:r>
        <w:t>197</w:t>
      </w:r>
      <w:r>
        <w:fldChar w:fldCharType="end"/>
      </w:r>
    </w:p>
    <w:p w14:paraId="4B852932" w14:textId="3F740939" w:rsidR="00A56FED" w:rsidRDefault="00A56FED">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_Toc82677524 \h </w:instrText>
      </w:r>
      <w:r>
        <w:fldChar w:fldCharType="separate"/>
      </w:r>
      <w:r>
        <w:t>198</w:t>
      </w:r>
      <w:r>
        <w:fldChar w:fldCharType="end"/>
      </w:r>
    </w:p>
    <w:p w14:paraId="4E8A30A4" w14:textId="16284FF4" w:rsidR="00A56FED" w:rsidRDefault="00A56FED">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_Toc82677525 \h </w:instrText>
      </w:r>
      <w:r>
        <w:fldChar w:fldCharType="separate"/>
      </w:r>
      <w:r>
        <w:t>198</w:t>
      </w:r>
      <w:r>
        <w:fldChar w:fldCharType="end"/>
      </w:r>
    </w:p>
    <w:p w14:paraId="2678D660" w14:textId="709FCD2B" w:rsidR="00A56FED" w:rsidRDefault="00A56FED">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_Toc82677526 \h </w:instrText>
      </w:r>
      <w:r>
        <w:fldChar w:fldCharType="separate"/>
      </w:r>
      <w:r>
        <w:t>199</w:t>
      </w:r>
      <w:r>
        <w:fldChar w:fldCharType="end"/>
      </w:r>
    </w:p>
    <w:p w14:paraId="04C4EFB4" w14:textId="523A4906" w:rsidR="00A56FED" w:rsidRDefault="00A56FED">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_Toc82677527 \h </w:instrText>
      </w:r>
      <w:r>
        <w:fldChar w:fldCharType="separate"/>
      </w:r>
      <w:r>
        <w:t>199</w:t>
      </w:r>
      <w:r>
        <w:fldChar w:fldCharType="end"/>
      </w:r>
    </w:p>
    <w:p w14:paraId="122C832B" w14:textId="3ABF3DE6" w:rsidR="00A56FED" w:rsidRDefault="00A56FED">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_Toc82677528 \h </w:instrText>
      </w:r>
      <w:r>
        <w:fldChar w:fldCharType="separate"/>
      </w:r>
      <w:r>
        <w:t>200</w:t>
      </w:r>
      <w:r>
        <w:fldChar w:fldCharType="end"/>
      </w:r>
    </w:p>
    <w:p w14:paraId="50B0B3A1" w14:textId="79A45D97" w:rsidR="00A56FED" w:rsidRDefault="00A56FED">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927A6D">
        <w:rPr>
          <w:color w:val="000000"/>
          <w:lang w:eastAsia="ja-JP"/>
        </w:rPr>
        <w:t>CnAssistedRanPara</w:t>
      </w:r>
      <w:r>
        <w:tab/>
      </w:r>
      <w:r>
        <w:fldChar w:fldCharType="begin" w:fldLock="1"/>
      </w:r>
      <w:r>
        <w:instrText xml:space="preserve"> PAGEREF _Toc82677529 \h </w:instrText>
      </w:r>
      <w:r>
        <w:fldChar w:fldCharType="separate"/>
      </w:r>
      <w:r>
        <w:t>200</w:t>
      </w:r>
      <w:r>
        <w:fldChar w:fldCharType="end"/>
      </w:r>
    </w:p>
    <w:p w14:paraId="25E80B5F" w14:textId="48143095" w:rsidR="00A56FED" w:rsidRDefault="00A56FED">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_Toc82677530 \h </w:instrText>
      </w:r>
      <w:r>
        <w:fldChar w:fldCharType="separate"/>
      </w:r>
      <w:r>
        <w:t>200</w:t>
      </w:r>
      <w:r>
        <w:fldChar w:fldCharType="end"/>
      </w:r>
    </w:p>
    <w:p w14:paraId="5208F3DB" w14:textId="246C82AA" w:rsidR="00A56FED" w:rsidRDefault="00A56FED">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_Toc82677531 \h </w:instrText>
      </w:r>
      <w:r>
        <w:fldChar w:fldCharType="separate"/>
      </w:r>
      <w:r>
        <w:t>201</w:t>
      </w:r>
      <w:r>
        <w:fldChar w:fldCharType="end"/>
      </w:r>
    </w:p>
    <w:p w14:paraId="3C80092D" w14:textId="4D746C84" w:rsidR="00A56FED" w:rsidRDefault="00A56FED">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_Toc82677532 \h </w:instrText>
      </w:r>
      <w:r>
        <w:fldChar w:fldCharType="separate"/>
      </w:r>
      <w:r>
        <w:t>201</w:t>
      </w:r>
      <w:r>
        <w:fldChar w:fldCharType="end"/>
      </w:r>
    </w:p>
    <w:p w14:paraId="16ECDD6A" w14:textId="496E2FAF" w:rsidR="00A56FED" w:rsidRDefault="00A56FED">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_Toc82677533 \h </w:instrText>
      </w:r>
      <w:r>
        <w:fldChar w:fldCharType="separate"/>
      </w:r>
      <w:r>
        <w:t>201</w:t>
      </w:r>
      <w:r>
        <w:fldChar w:fldCharType="end"/>
      </w:r>
    </w:p>
    <w:p w14:paraId="17F6EBB9" w14:textId="0B49F828" w:rsidR="00A56FED" w:rsidRDefault="00A56FED">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_Toc82677534 \h </w:instrText>
      </w:r>
      <w:r>
        <w:fldChar w:fldCharType="separate"/>
      </w:r>
      <w:r>
        <w:t>201</w:t>
      </w:r>
      <w:r>
        <w:fldChar w:fldCharType="end"/>
      </w:r>
    </w:p>
    <w:p w14:paraId="76BDE53B" w14:textId="33E7DDB9" w:rsidR="00A56FED" w:rsidRDefault="00A56FED">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sidRPr="00927A6D">
        <w:rPr>
          <w:color w:val="000000"/>
          <w:lang w:eastAsia="ja-JP"/>
        </w:rPr>
        <w:t>VplmnQos</w:t>
      </w:r>
      <w:r>
        <w:tab/>
      </w:r>
      <w:r>
        <w:fldChar w:fldCharType="begin" w:fldLock="1"/>
      </w:r>
      <w:r>
        <w:instrText xml:space="preserve"> PAGEREF _Toc82677535 \h </w:instrText>
      </w:r>
      <w:r>
        <w:fldChar w:fldCharType="separate"/>
      </w:r>
      <w:r>
        <w:t>202</w:t>
      </w:r>
      <w:r>
        <w:fldChar w:fldCharType="end"/>
      </w:r>
    </w:p>
    <w:p w14:paraId="6E0FFE25" w14:textId="2BB8E191" w:rsidR="00A56FED" w:rsidRDefault="00A56FED">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_Toc82677536 \h </w:instrText>
      </w:r>
      <w:r>
        <w:fldChar w:fldCharType="separate"/>
      </w:r>
      <w:r>
        <w:t>202</w:t>
      </w:r>
      <w:r>
        <w:fldChar w:fldCharType="end"/>
      </w:r>
    </w:p>
    <w:p w14:paraId="7695B910" w14:textId="3006BCF3" w:rsidR="00A56FED" w:rsidRDefault="00A56FED">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Type: RetrieveData</w:t>
      </w:r>
      <w:r>
        <w:tab/>
      </w:r>
      <w:r>
        <w:fldChar w:fldCharType="begin" w:fldLock="1"/>
      </w:r>
      <w:r>
        <w:instrText xml:space="preserve"> PAGEREF _Toc82677537 \h </w:instrText>
      </w:r>
      <w:r>
        <w:fldChar w:fldCharType="separate"/>
      </w:r>
      <w:r>
        <w:t>202</w:t>
      </w:r>
      <w:r>
        <w:fldChar w:fldCharType="end"/>
      </w:r>
    </w:p>
    <w:p w14:paraId="68E9A31B" w14:textId="5FBFDDFE" w:rsidR="00A56FED" w:rsidRDefault="00A56FED">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Type: RetrievedData</w:t>
      </w:r>
      <w:r>
        <w:tab/>
      </w:r>
      <w:r>
        <w:fldChar w:fldCharType="begin" w:fldLock="1"/>
      </w:r>
      <w:r>
        <w:instrText xml:space="preserve"> PAGEREF _Toc82677538 \h </w:instrText>
      </w:r>
      <w:r>
        <w:fldChar w:fldCharType="separate"/>
      </w:r>
      <w:r>
        <w:t>203</w:t>
      </w:r>
      <w:r>
        <w:fldChar w:fldCharType="end"/>
      </w:r>
    </w:p>
    <w:p w14:paraId="66232C3B" w14:textId="25282C81" w:rsidR="00A56FED" w:rsidRDefault="00A56FED">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SecurityResult</w:t>
      </w:r>
      <w:r>
        <w:tab/>
      </w:r>
      <w:r>
        <w:fldChar w:fldCharType="begin" w:fldLock="1"/>
      </w:r>
      <w:r>
        <w:instrText xml:space="preserve"> PAGEREF _Toc82677539 \h </w:instrText>
      </w:r>
      <w:r>
        <w:fldChar w:fldCharType="separate"/>
      </w:r>
      <w:r>
        <w:t>203</w:t>
      </w:r>
      <w:r>
        <w:fldChar w:fldCharType="end"/>
      </w:r>
    </w:p>
    <w:p w14:paraId="6E64C313" w14:textId="3970235C" w:rsidR="00A56FED" w:rsidRDefault="00A56FED">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Type: Up</w:t>
      </w:r>
      <w:r>
        <w:rPr>
          <w:lang w:eastAsia="zh-CN"/>
        </w:rPr>
        <w:t>SecurityInfo</w:t>
      </w:r>
      <w:r>
        <w:tab/>
      </w:r>
      <w:r>
        <w:fldChar w:fldCharType="begin" w:fldLock="1"/>
      </w:r>
      <w:r>
        <w:instrText xml:space="preserve"> PAGEREF _Toc82677540 \h </w:instrText>
      </w:r>
      <w:r>
        <w:fldChar w:fldCharType="separate"/>
      </w:r>
      <w:r>
        <w:t>203</w:t>
      </w:r>
      <w:r>
        <w:fldChar w:fldCharType="end"/>
      </w:r>
    </w:p>
    <w:p w14:paraId="2A9CA278" w14:textId="627DBD49" w:rsidR="00A56FED" w:rsidRDefault="00A56FED">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DdnFailureSubInfo</w:t>
      </w:r>
      <w:r>
        <w:tab/>
      </w:r>
      <w:r>
        <w:fldChar w:fldCharType="begin" w:fldLock="1"/>
      </w:r>
      <w:r>
        <w:instrText xml:space="preserve"> PAGEREF _Toc82677541 \h </w:instrText>
      </w:r>
      <w:r>
        <w:fldChar w:fldCharType="separate"/>
      </w:r>
      <w:r>
        <w:t>204</w:t>
      </w:r>
      <w:r>
        <w:fldChar w:fldCharType="end"/>
      </w:r>
    </w:p>
    <w:p w14:paraId="5611A517" w14:textId="4222C520" w:rsidR="00A56FED" w:rsidRDefault="00A56FED">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AlternativeQosProfile</w:t>
      </w:r>
      <w:r>
        <w:tab/>
      </w:r>
      <w:r>
        <w:fldChar w:fldCharType="begin" w:fldLock="1"/>
      </w:r>
      <w:r>
        <w:instrText xml:space="preserve"> PAGEREF _Toc82677542 \h </w:instrText>
      </w:r>
      <w:r>
        <w:fldChar w:fldCharType="separate"/>
      </w:r>
      <w:r>
        <w:t>204</w:t>
      </w:r>
      <w:r>
        <w:fldChar w:fldCharType="end"/>
      </w:r>
    </w:p>
    <w:p w14:paraId="7DF758D7" w14:textId="55F5AB55" w:rsidR="00A56FED" w:rsidRDefault="00A56FED">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Type: ProblemDetailsAddInfo</w:t>
      </w:r>
      <w:r>
        <w:tab/>
      </w:r>
      <w:r>
        <w:fldChar w:fldCharType="begin" w:fldLock="1"/>
      </w:r>
      <w:r>
        <w:instrText xml:space="preserve"> PAGEREF _Toc82677543 \h </w:instrText>
      </w:r>
      <w:r>
        <w:fldChar w:fldCharType="separate"/>
      </w:r>
      <w:r>
        <w:t>204</w:t>
      </w:r>
      <w:r>
        <w:fldChar w:fldCharType="end"/>
      </w:r>
    </w:p>
    <w:p w14:paraId="1518291E" w14:textId="029C0578" w:rsidR="00A56FED" w:rsidRDefault="00A56FED">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Type: ExtProblemDetails</w:t>
      </w:r>
      <w:r>
        <w:tab/>
      </w:r>
      <w:r>
        <w:fldChar w:fldCharType="begin" w:fldLock="1"/>
      </w:r>
      <w:r>
        <w:instrText xml:space="preserve"> PAGEREF _Toc82677544 \h </w:instrText>
      </w:r>
      <w:r>
        <w:fldChar w:fldCharType="separate"/>
      </w:r>
      <w:r>
        <w:t>205</w:t>
      </w:r>
      <w:r>
        <w:fldChar w:fldCharType="end"/>
      </w:r>
    </w:p>
    <w:p w14:paraId="5AEE24DC" w14:textId="7626C681" w:rsidR="00A56FED" w:rsidRDefault="00A56FED">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Type: QosMonitoringInfo</w:t>
      </w:r>
      <w:r>
        <w:tab/>
      </w:r>
      <w:r>
        <w:fldChar w:fldCharType="begin" w:fldLock="1"/>
      </w:r>
      <w:r>
        <w:instrText xml:space="preserve"> PAGEREF _Toc82677545 \h </w:instrText>
      </w:r>
      <w:r>
        <w:fldChar w:fldCharType="separate"/>
      </w:r>
      <w:r>
        <w:t>205</w:t>
      </w:r>
      <w:r>
        <w:fldChar w:fldCharType="end"/>
      </w:r>
    </w:p>
    <w:p w14:paraId="7D08F844" w14:textId="7E0BB4C4" w:rsidR="00A56FED" w:rsidRDefault="00A56FED">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_Toc82677546 \h </w:instrText>
      </w:r>
      <w:r>
        <w:fldChar w:fldCharType="separate"/>
      </w:r>
      <w:r>
        <w:t>205</w:t>
      </w:r>
      <w:r>
        <w:fldChar w:fldCharType="end"/>
      </w:r>
    </w:p>
    <w:p w14:paraId="5C293B91" w14:textId="492679D0" w:rsidR="00A56FED" w:rsidRDefault="00A56FED">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Type: RedundantPduSessionInformation</w:t>
      </w:r>
      <w:r>
        <w:tab/>
      </w:r>
      <w:r>
        <w:fldChar w:fldCharType="begin" w:fldLock="1"/>
      </w:r>
      <w:r>
        <w:instrText xml:space="preserve"> PAGEREF _Toc82677547 \h </w:instrText>
      </w:r>
      <w:r>
        <w:fldChar w:fldCharType="separate"/>
      </w:r>
      <w:r>
        <w:t>205</w:t>
      </w:r>
      <w:r>
        <w:fldChar w:fldCharType="end"/>
      </w:r>
    </w:p>
    <w:p w14:paraId="34DF150D" w14:textId="38B3C7BD" w:rsidR="00A56FED" w:rsidRDefault="00A56FED">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QosFlowTunnel</w:t>
      </w:r>
      <w:r>
        <w:tab/>
      </w:r>
      <w:r>
        <w:fldChar w:fldCharType="begin" w:fldLock="1"/>
      </w:r>
      <w:r>
        <w:instrText xml:space="preserve"> PAGEREF _Toc82677548 \h </w:instrText>
      </w:r>
      <w:r>
        <w:fldChar w:fldCharType="separate"/>
      </w:r>
      <w:r>
        <w:t>206</w:t>
      </w:r>
      <w:r>
        <w:fldChar w:fldCharType="end"/>
      </w:r>
    </w:p>
    <w:p w14:paraId="6D37525C" w14:textId="23763C53" w:rsidR="00A56FED" w:rsidRDefault="00A56FED">
      <w:pPr>
        <w:pStyle w:val="TOC4"/>
        <w:rPr>
          <w:rFonts w:asciiTheme="minorHAnsi" w:eastAsiaTheme="minorEastAsia" w:hAnsiTheme="minorHAnsi" w:cstheme="minorBidi"/>
          <w:sz w:val="22"/>
          <w:szCs w:val="22"/>
          <w:lang w:eastAsia="en-GB"/>
        </w:rPr>
      </w:pPr>
      <w:r w:rsidRPr="00927A6D">
        <w:rPr>
          <w:lang w:val="en-US"/>
        </w:rPr>
        <w:t>6.1.6.3</w:t>
      </w:r>
      <w:r>
        <w:rPr>
          <w:rFonts w:asciiTheme="minorHAnsi" w:eastAsiaTheme="minorEastAsia" w:hAnsiTheme="minorHAnsi" w:cstheme="minorBidi"/>
          <w:sz w:val="22"/>
          <w:szCs w:val="22"/>
          <w:lang w:eastAsia="en-GB"/>
        </w:rPr>
        <w:tab/>
      </w:r>
      <w:r w:rsidRPr="00927A6D">
        <w:rPr>
          <w:lang w:val="en-US"/>
        </w:rPr>
        <w:t>Simple data types and enumerations</w:t>
      </w:r>
      <w:r>
        <w:tab/>
      </w:r>
      <w:r>
        <w:fldChar w:fldCharType="begin" w:fldLock="1"/>
      </w:r>
      <w:r>
        <w:instrText xml:space="preserve"> PAGEREF _Toc82677549 \h </w:instrText>
      </w:r>
      <w:r>
        <w:fldChar w:fldCharType="separate"/>
      </w:r>
      <w:r>
        <w:t>206</w:t>
      </w:r>
      <w:r>
        <w:fldChar w:fldCharType="end"/>
      </w:r>
    </w:p>
    <w:p w14:paraId="7E5F8DED" w14:textId="400CCE05" w:rsidR="00A56FED" w:rsidRDefault="00A56FED">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_Toc82677550 \h </w:instrText>
      </w:r>
      <w:r>
        <w:fldChar w:fldCharType="separate"/>
      </w:r>
      <w:r>
        <w:t>206</w:t>
      </w:r>
      <w:r>
        <w:fldChar w:fldCharType="end"/>
      </w:r>
    </w:p>
    <w:p w14:paraId="32D4BCB4" w14:textId="4AE63C52" w:rsidR="00A56FED" w:rsidRDefault="00A56FED">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_Toc82677551 \h </w:instrText>
      </w:r>
      <w:r>
        <w:fldChar w:fldCharType="separate"/>
      </w:r>
      <w:r>
        <w:t>206</w:t>
      </w:r>
      <w:r>
        <w:fldChar w:fldCharType="end"/>
      </w:r>
    </w:p>
    <w:p w14:paraId="265805C2" w14:textId="0F79F122" w:rsidR="00A56FED" w:rsidRDefault="00A56FED">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_Toc82677552 \h </w:instrText>
      </w:r>
      <w:r>
        <w:fldChar w:fldCharType="separate"/>
      </w:r>
      <w:r>
        <w:t>207</w:t>
      </w:r>
      <w:r>
        <w:fldChar w:fldCharType="end"/>
      </w:r>
    </w:p>
    <w:p w14:paraId="19E19814" w14:textId="478BFA60" w:rsidR="00A56FED" w:rsidRDefault="00A56FED">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_Toc82677553 \h </w:instrText>
      </w:r>
      <w:r>
        <w:fldChar w:fldCharType="separate"/>
      </w:r>
      <w:r>
        <w:t>208</w:t>
      </w:r>
      <w:r>
        <w:fldChar w:fldCharType="end"/>
      </w:r>
    </w:p>
    <w:p w14:paraId="7E93FE5E" w14:textId="4B1EEFBE" w:rsidR="00A56FED" w:rsidRDefault="00A56FED">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_Toc82677554 \h </w:instrText>
      </w:r>
      <w:r>
        <w:fldChar w:fldCharType="separate"/>
      </w:r>
      <w:r>
        <w:t>208</w:t>
      </w:r>
      <w:r>
        <w:fldChar w:fldCharType="end"/>
      </w:r>
    </w:p>
    <w:p w14:paraId="0E926AD1" w14:textId="2359BE5F" w:rsidR="00A56FED" w:rsidRDefault="00A56FED">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_Toc82677555 \h </w:instrText>
      </w:r>
      <w:r>
        <w:fldChar w:fldCharType="separate"/>
      </w:r>
      <w:r>
        <w:t>208</w:t>
      </w:r>
      <w:r>
        <w:fldChar w:fldCharType="end"/>
      </w:r>
    </w:p>
    <w:p w14:paraId="22188169" w14:textId="1FD8C9C3" w:rsidR="00A56FED" w:rsidRDefault="00A56FED">
      <w:pPr>
        <w:pStyle w:val="TOC5"/>
        <w:rPr>
          <w:rFonts w:asciiTheme="minorHAnsi" w:eastAsiaTheme="minorEastAsia" w:hAnsiTheme="minorHAnsi" w:cstheme="minorBidi"/>
          <w:sz w:val="22"/>
          <w:szCs w:val="22"/>
          <w:lang w:eastAsia="en-GB"/>
        </w:rPr>
      </w:pPr>
      <w:r>
        <w:lastRenderedPageBreak/>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_Toc82677556 \h </w:instrText>
      </w:r>
      <w:r>
        <w:fldChar w:fldCharType="separate"/>
      </w:r>
      <w:r>
        <w:t>209</w:t>
      </w:r>
      <w:r>
        <w:fldChar w:fldCharType="end"/>
      </w:r>
    </w:p>
    <w:p w14:paraId="21295670" w14:textId="74217E9B" w:rsidR="00A56FED" w:rsidRDefault="00A56FED">
      <w:pPr>
        <w:pStyle w:val="TOC5"/>
        <w:rPr>
          <w:rFonts w:asciiTheme="minorHAnsi" w:eastAsiaTheme="minorEastAsia" w:hAnsiTheme="minorHAnsi" w:cstheme="minorBidi"/>
          <w:sz w:val="22"/>
          <w:szCs w:val="22"/>
          <w:lang w:eastAsia="en-GB"/>
        </w:rPr>
      </w:pPr>
      <w:r w:rsidRPr="00927A6D">
        <w:rPr>
          <w:lang w:val="en-US"/>
        </w:rPr>
        <w:t>6.1.6.3.8</w:t>
      </w:r>
      <w:r>
        <w:rPr>
          <w:rFonts w:asciiTheme="minorHAnsi" w:eastAsiaTheme="minorEastAsia" w:hAnsiTheme="minorHAnsi" w:cstheme="minorBidi"/>
          <w:sz w:val="22"/>
          <w:szCs w:val="22"/>
          <w:lang w:eastAsia="en-GB"/>
        </w:rPr>
        <w:tab/>
      </w:r>
      <w:r w:rsidRPr="00927A6D">
        <w:rPr>
          <w:lang w:val="en-US"/>
        </w:rPr>
        <w:t>Enumeration: Cause</w:t>
      </w:r>
      <w:r>
        <w:tab/>
      </w:r>
      <w:r>
        <w:fldChar w:fldCharType="begin" w:fldLock="1"/>
      </w:r>
      <w:r>
        <w:instrText xml:space="preserve"> PAGEREF _Toc82677557 \h </w:instrText>
      </w:r>
      <w:r>
        <w:fldChar w:fldCharType="separate"/>
      </w:r>
      <w:r>
        <w:t>209</w:t>
      </w:r>
      <w:r>
        <w:fldChar w:fldCharType="end"/>
      </w:r>
    </w:p>
    <w:p w14:paraId="49E5D07E" w14:textId="6C46924E" w:rsidR="00A56FED" w:rsidRDefault="00A56FED">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_Toc82677558 \h </w:instrText>
      </w:r>
      <w:r>
        <w:fldChar w:fldCharType="separate"/>
      </w:r>
      <w:r>
        <w:t>210</w:t>
      </w:r>
      <w:r>
        <w:fldChar w:fldCharType="end"/>
      </w:r>
    </w:p>
    <w:p w14:paraId="107C4865" w14:textId="38312DED" w:rsidR="00A56FED" w:rsidRDefault="00A56FED">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_Toc82677559 \h </w:instrText>
      </w:r>
      <w:r>
        <w:fldChar w:fldCharType="separate"/>
      </w:r>
      <w:r>
        <w:t>211</w:t>
      </w:r>
      <w:r>
        <w:fldChar w:fldCharType="end"/>
      </w:r>
    </w:p>
    <w:p w14:paraId="0AF1FD46" w14:textId="7306AE7D" w:rsidR="00A56FED" w:rsidRDefault="00A56FED">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_Toc82677560 \h </w:instrText>
      </w:r>
      <w:r>
        <w:fldChar w:fldCharType="separate"/>
      </w:r>
      <w:r>
        <w:t>211</w:t>
      </w:r>
      <w:r>
        <w:fldChar w:fldCharType="end"/>
      </w:r>
    </w:p>
    <w:p w14:paraId="008E0AD9" w14:textId="34ED2907" w:rsidR="00A56FED" w:rsidRDefault="00A56FED">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_Toc82677561 \h </w:instrText>
      </w:r>
      <w:r>
        <w:fldChar w:fldCharType="separate"/>
      </w:r>
      <w:r>
        <w:t>212</w:t>
      </w:r>
      <w:r>
        <w:fldChar w:fldCharType="end"/>
      </w:r>
    </w:p>
    <w:p w14:paraId="6442E4F2" w14:textId="33F50439" w:rsidR="00A56FED" w:rsidRDefault="00A56FED">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_Toc82677562 \h </w:instrText>
      </w:r>
      <w:r>
        <w:fldChar w:fldCharType="separate"/>
      </w:r>
      <w:r>
        <w:t>213</w:t>
      </w:r>
      <w:r>
        <w:fldChar w:fldCharType="end"/>
      </w:r>
    </w:p>
    <w:p w14:paraId="75560801" w14:textId="6E24BCC6" w:rsidR="00A56FED" w:rsidRDefault="00A56FED">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_Toc82677563 \h </w:instrText>
      </w:r>
      <w:r>
        <w:fldChar w:fldCharType="separate"/>
      </w:r>
      <w:r>
        <w:t>213</w:t>
      </w:r>
      <w:r>
        <w:fldChar w:fldCharType="end"/>
      </w:r>
    </w:p>
    <w:p w14:paraId="007E0FD8" w14:textId="1E300A51" w:rsidR="00A56FED" w:rsidRDefault="00A56FED">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_Toc82677564 \h </w:instrText>
      </w:r>
      <w:r>
        <w:fldChar w:fldCharType="separate"/>
      </w:r>
      <w:r>
        <w:t>213</w:t>
      </w:r>
      <w:r>
        <w:fldChar w:fldCharType="end"/>
      </w:r>
    </w:p>
    <w:p w14:paraId="7F328025" w14:textId="0527649A" w:rsidR="00A56FED" w:rsidRDefault="00A56FED">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_Toc82677565 \h </w:instrText>
      </w:r>
      <w:r>
        <w:fldChar w:fldCharType="separate"/>
      </w:r>
      <w:r>
        <w:t>213</w:t>
      </w:r>
      <w:r>
        <w:fldChar w:fldCharType="end"/>
      </w:r>
    </w:p>
    <w:p w14:paraId="4F6B11DD" w14:textId="2EA80059" w:rsidR="00A56FED" w:rsidRDefault="00A56FED">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_Toc82677566 \h </w:instrText>
      </w:r>
      <w:r>
        <w:fldChar w:fldCharType="separate"/>
      </w:r>
      <w:r>
        <w:t>213</w:t>
      </w:r>
      <w:r>
        <w:fldChar w:fldCharType="end"/>
      </w:r>
    </w:p>
    <w:p w14:paraId="59992B6B" w14:textId="3DC3E4E2" w:rsidR="00A56FED" w:rsidRDefault="00A56FED">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_Toc82677567 \h </w:instrText>
      </w:r>
      <w:r>
        <w:fldChar w:fldCharType="separate"/>
      </w:r>
      <w:r>
        <w:t>214</w:t>
      </w:r>
      <w:r>
        <w:fldChar w:fldCharType="end"/>
      </w:r>
    </w:p>
    <w:p w14:paraId="6423836E" w14:textId="4BD0277B" w:rsidR="00A56FED" w:rsidRDefault="00A56FED">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_Toc82677568 \h </w:instrText>
      </w:r>
      <w:r>
        <w:fldChar w:fldCharType="separate"/>
      </w:r>
      <w:r>
        <w:t>214</w:t>
      </w:r>
      <w:r>
        <w:fldChar w:fldCharType="end"/>
      </w:r>
    </w:p>
    <w:p w14:paraId="417611D1" w14:textId="756BA249" w:rsidR="00A56FED" w:rsidRDefault="00A56FED">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ProtectionResult</w:t>
      </w:r>
      <w:r>
        <w:tab/>
      </w:r>
      <w:r>
        <w:fldChar w:fldCharType="begin" w:fldLock="1"/>
      </w:r>
      <w:r>
        <w:instrText xml:space="preserve"> PAGEREF _Toc82677569 \h </w:instrText>
      </w:r>
      <w:r>
        <w:fldChar w:fldCharType="separate"/>
      </w:r>
      <w:r>
        <w:t>214</w:t>
      </w:r>
      <w:r>
        <w:fldChar w:fldCharType="end"/>
      </w:r>
    </w:p>
    <w:p w14:paraId="69964641" w14:textId="714A4FF5" w:rsidR="00A56FED" w:rsidRDefault="00A56FED">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sidRPr="00927A6D">
        <w:rPr>
          <w:lang w:val="en-US" w:eastAsia="zh-CN"/>
        </w:rPr>
        <w:t>QosMonitoringReq</w:t>
      </w:r>
      <w:r>
        <w:tab/>
      </w:r>
      <w:r>
        <w:fldChar w:fldCharType="begin" w:fldLock="1"/>
      </w:r>
      <w:r>
        <w:instrText xml:space="preserve"> PAGEREF _Toc82677570 \h </w:instrText>
      </w:r>
      <w:r>
        <w:fldChar w:fldCharType="separate"/>
      </w:r>
      <w:r>
        <w:t>214</w:t>
      </w:r>
      <w:r>
        <w:fldChar w:fldCharType="end"/>
      </w:r>
    </w:p>
    <w:p w14:paraId="451228D2" w14:textId="55EF5329" w:rsidR="00A56FED" w:rsidRDefault="00A56FED">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 xml:space="preserve">Enumeration: </w:t>
      </w:r>
      <w:r w:rsidRPr="00927A6D">
        <w:rPr>
          <w:lang w:val="en-US" w:eastAsia="zh-CN"/>
        </w:rPr>
        <w:t>Rsn</w:t>
      </w:r>
      <w:r>
        <w:tab/>
      </w:r>
      <w:r>
        <w:fldChar w:fldCharType="begin" w:fldLock="1"/>
      </w:r>
      <w:r>
        <w:instrText xml:space="preserve"> PAGEREF _Toc82677571 \h </w:instrText>
      </w:r>
      <w:r>
        <w:fldChar w:fldCharType="separate"/>
      </w:r>
      <w:r>
        <w:t>215</w:t>
      </w:r>
      <w:r>
        <w:fldChar w:fldCharType="end"/>
      </w:r>
    </w:p>
    <w:p w14:paraId="64B4C7C5" w14:textId="4BC05D85" w:rsidR="00A56FED" w:rsidRDefault="00A56FED">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_Toc82677572 \h </w:instrText>
      </w:r>
      <w:r>
        <w:fldChar w:fldCharType="separate"/>
      </w:r>
      <w:r>
        <w:t>215</w:t>
      </w:r>
      <w:r>
        <w:fldChar w:fldCharType="end"/>
      </w:r>
    </w:p>
    <w:p w14:paraId="0660B559" w14:textId="01ED1C65" w:rsidR="00A56FED" w:rsidRDefault="00A56FED">
      <w:pPr>
        <w:pStyle w:val="TOC5"/>
        <w:rPr>
          <w:rFonts w:asciiTheme="minorHAnsi" w:eastAsiaTheme="minorEastAsia" w:hAnsiTheme="minorHAnsi" w:cstheme="minorBidi"/>
          <w:sz w:val="22"/>
          <w:szCs w:val="22"/>
          <w:lang w:eastAsia="en-GB"/>
        </w:rPr>
      </w:pPr>
      <w:r w:rsidRPr="00927A6D">
        <w:rPr>
          <w:lang w:val="en-US"/>
        </w:rPr>
        <w:t>6.1.6.4.1</w:t>
      </w:r>
      <w:r>
        <w:rPr>
          <w:rFonts w:asciiTheme="minorHAnsi" w:eastAsiaTheme="minorEastAsia" w:hAnsiTheme="minorHAnsi" w:cstheme="minorBidi"/>
          <w:sz w:val="22"/>
          <w:szCs w:val="22"/>
          <w:lang w:eastAsia="en-GB"/>
        </w:rPr>
        <w:tab/>
      </w:r>
      <w:r w:rsidRPr="00927A6D">
        <w:rPr>
          <w:lang w:val="en-US"/>
        </w:rPr>
        <w:t>Introduction</w:t>
      </w:r>
      <w:r>
        <w:tab/>
      </w:r>
      <w:r>
        <w:fldChar w:fldCharType="begin" w:fldLock="1"/>
      </w:r>
      <w:r>
        <w:instrText xml:space="preserve"> PAGEREF _Toc82677573 \h </w:instrText>
      </w:r>
      <w:r>
        <w:fldChar w:fldCharType="separate"/>
      </w:r>
      <w:r>
        <w:t>215</w:t>
      </w:r>
      <w:r>
        <w:fldChar w:fldCharType="end"/>
      </w:r>
    </w:p>
    <w:p w14:paraId="4719D692" w14:textId="14664524" w:rsidR="00A56FED" w:rsidRDefault="00A56FED">
      <w:pPr>
        <w:pStyle w:val="TOC5"/>
        <w:rPr>
          <w:rFonts w:asciiTheme="minorHAnsi" w:eastAsiaTheme="minorEastAsia" w:hAnsiTheme="minorHAnsi" w:cstheme="minorBidi"/>
          <w:sz w:val="22"/>
          <w:szCs w:val="22"/>
          <w:lang w:eastAsia="en-GB"/>
        </w:rPr>
      </w:pPr>
      <w:r w:rsidRPr="00927A6D">
        <w:rPr>
          <w:lang w:val="en-US"/>
        </w:rPr>
        <w:t>6.1.6.4.2</w:t>
      </w:r>
      <w:r>
        <w:rPr>
          <w:rFonts w:asciiTheme="minorHAnsi" w:eastAsiaTheme="minorEastAsia" w:hAnsiTheme="minorHAnsi" w:cstheme="minorBidi"/>
          <w:sz w:val="22"/>
          <w:szCs w:val="22"/>
          <w:lang w:eastAsia="en-GB"/>
        </w:rPr>
        <w:tab/>
      </w:r>
      <w:r w:rsidRPr="00927A6D">
        <w:rPr>
          <w:lang w:val="en-US"/>
        </w:rPr>
        <w:t>N1 SM Message</w:t>
      </w:r>
      <w:r>
        <w:tab/>
      </w:r>
      <w:r>
        <w:fldChar w:fldCharType="begin" w:fldLock="1"/>
      </w:r>
      <w:r>
        <w:instrText xml:space="preserve"> PAGEREF _Toc82677574 \h </w:instrText>
      </w:r>
      <w:r>
        <w:fldChar w:fldCharType="separate"/>
      </w:r>
      <w:r>
        <w:t>215</w:t>
      </w:r>
      <w:r>
        <w:fldChar w:fldCharType="end"/>
      </w:r>
    </w:p>
    <w:p w14:paraId="45498491" w14:textId="023D710E" w:rsidR="00A56FED" w:rsidRDefault="00A56FED">
      <w:pPr>
        <w:pStyle w:val="TOC5"/>
        <w:rPr>
          <w:rFonts w:asciiTheme="minorHAnsi" w:eastAsiaTheme="minorEastAsia" w:hAnsiTheme="minorHAnsi" w:cstheme="minorBidi"/>
          <w:sz w:val="22"/>
          <w:szCs w:val="22"/>
          <w:lang w:eastAsia="en-GB"/>
        </w:rPr>
      </w:pPr>
      <w:r w:rsidRPr="00927A6D">
        <w:rPr>
          <w:lang w:val="en-US"/>
        </w:rPr>
        <w:t>6.1.6.4.3</w:t>
      </w:r>
      <w:r>
        <w:rPr>
          <w:rFonts w:asciiTheme="minorHAnsi" w:eastAsiaTheme="minorEastAsia" w:hAnsiTheme="minorHAnsi" w:cstheme="minorBidi"/>
          <w:sz w:val="22"/>
          <w:szCs w:val="22"/>
          <w:lang w:eastAsia="en-GB"/>
        </w:rPr>
        <w:tab/>
      </w:r>
      <w:r w:rsidRPr="00927A6D">
        <w:rPr>
          <w:lang w:val="en-US"/>
        </w:rPr>
        <w:t>N2 SM Information</w:t>
      </w:r>
      <w:r>
        <w:tab/>
      </w:r>
      <w:r>
        <w:fldChar w:fldCharType="begin" w:fldLock="1"/>
      </w:r>
      <w:r>
        <w:instrText xml:space="preserve"> PAGEREF _Toc82677575 \h </w:instrText>
      </w:r>
      <w:r>
        <w:fldChar w:fldCharType="separate"/>
      </w:r>
      <w:r>
        <w:t>216</w:t>
      </w:r>
      <w:r>
        <w:fldChar w:fldCharType="end"/>
      </w:r>
    </w:p>
    <w:p w14:paraId="306F8D3D" w14:textId="7F90B62D" w:rsidR="00A56FED" w:rsidRDefault="00A56FED">
      <w:pPr>
        <w:pStyle w:val="TOC5"/>
        <w:rPr>
          <w:rFonts w:asciiTheme="minorHAnsi" w:eastAsiaTheme="minorEastAsia" w:hAnsiTheme="minorHAnsi" w:cstheme="minorBidi"/>
          <w:sz w:val="22"/>
          <w:szCs w:val="22"/>
          <w:lang w:eastAsia="en-GB"/>
        </w:rPr>
      </w:pPr>
      <w:r w:rsidRPr="00927A6D">
        <w:rPr>
          <w:lang w:val="en-US"/>
        </w:rPr>
        <w:t>6.1.6.4.4</w:t>
      </w:r>
      <w:r>
        <w:rPr>
          <w:rFonts w:asciiTheme="minorHAnsi" w:eastAsiaTheme="minorEastAsia" w:hAnsiTheme="minorHAnsi" w:cstheme="minorBidi"/>
          <w:sz w:val="22"/>
          <w:szCs w:val="22"/>
          <w:lang w:eastAsia="en-GB"/>
        </w:rPr>
        <w:tab/>
      </w:r>
      <w:r w:rsidRPr="00927A6D">
        <w:rPr>
          <w:lang w:val="en-US"/>
        </w:rPr>
        <w:t xml:space="preserve">n1SmInfoFromUe, n1SmInfoToUe, </w:t>
      </w:r>
      <w:r>
        <w:t>unknownN1SmInfo</w:t>
      </w:r>
      <w:r>
        <w:tab/>
      </w:r>
      <w:r>
        <w:fldChar w:fldCharType="begin" w:fldLock="1"/>
      </w:r>
      <w:r>
        <w:instrText xml:space="preserve"> PAGEREF _Toc82677576 \h </w:instrText>
      </w:r>
      <w:r>
        <w:fldChar w:fldCharType="separate"/>
      </w:r>
      <w:r>
        <w:t>216</w:t>
      </w:r>
      <w:r>
        <w:fldChar w:fldCharType="end"/>
      </w:r>
    </w:p>
    <w:p w14:paraId="428A197A" w14:textId="6D61432D" w:rsidR="00A56FED" w:rsidRDefault="00A56FED">
      <w:pPr>
        <w:pStyle w:val="TOC5"/>
        <w:rPr>
          <w:rFonts w:asciiTheme="minorHAnsi" w:eastAsiaTheme="minorEastAsia" w:hAnsiTheme="minorHAnsi" w:cstheme="minorBidi"/>
          <w:sz w:val="22"/>
          <w:szCs w:val="22"/>
          <w:lang w:eastAsia="en-GB"/>
        </w:rPr>
      </w:pPr>
      <w:r w:rsidRPr="00927A6D">
        <w:rPr>
          <w:lang w:val="en-US"/>
        </w:rPr>
        <w:t>6.1.6.4.5</w:t>
      </w:r>
      <w:r>
        <w:rPr>
          <w:rFonts w:asciiTheme="minorHAnsi" w:eastAsiaTheme="minorEastAsia" w:hAnsiTheme="minorHAnsi" w:cstheme="minorBidi"/>
          <w:sz w:val="22"/>
          <w:szCs w:val="22"/>
          <w:lang w:eastAsia="en-GB"/>
        </w:rPr>
        <w:tab/>
      </w:r>
      <w:r w:rsidRPr="00927A6D">
        <w:rPr>
          <w:lang w:val="en-US"/>
        </w:rPr>
        <w:t>N4 Message Payload</w:t>
      </w:r>
      <w:r>
        <w:tab/>
      </w:r>
      <w:r>
        <w:fldChar w:fldCharType="begin" w:fldLock="1"/>
      </w:r>
      <w:r>
        <w:instrText xml:space="preserve"> PAGEREF _Toc82677577 \h </w:instrText>
      </w:r>
      <w:r>
        <w:fldChar w:fldCharType="separate"/>
      </w:r>
      <w:r>
        <w:t>218</w:t>
      </w:r>
      <w:r>
        <w:fldChar w:fldCharType="end"/>
      </w:r>
    </w:p>
    <w:p w14:paraId="47003FA0" w14:textId="7AD0D1A5" w:rsidR="00A56FED" w:rsidRDefault="00A56FED">
      <w:pPr>
        <w:pStyle w:val="TOC5"/>
        <w:rPr>
          <w:rFonts w:asciiTheme="minorHAnsi" w:eastAsiaTheme="minorEastAsia" w:hAnsiTheme="minorHAnsi" w:cstheme="minorBidi"/>
          <w:sz w:val="22"/>
          <w:szCs w:val="22"/>
          <w:lang w:eastAsia="en-GB"/>
        </w:rPr>
      </w:pPr>
      <w:r w:rsidRPr="00927A6D">
        <w:rPr>
          <w:lang w:val="en-US"/>
        </w:rPr>
        <w:t>6.1.6.4.6</w:t>
      </w:r>
      <w:r>
        <w:rPr>
          <w:rFonts w:asciiTheme="minorHAnsi" w:eastAsiaTheme="minorEastAsia" w:hAnsiTheme="minorHAnsi" w:cstheme="minorBidi"/>
          <w:sz w:val="22"/>
          <w:szCs w:val="22"/>
          <w:lang w:eastAsia="en-GB"/>
        </w:rPr>
        <w:tab/>
      </w:r>
      <w:r w:rsidRPr="00927A6D">
        <w:rPr>
          <w:lang w:val="en-US"/>
        </w:rPr>
        <w:t>Mobile Originated Data</w:t>
      </w:r>
      <w:r>
        <w:tab/>
      </w:r>
      <w:r>
        <w:fldChar w:fldCharType="begin" w:fldLock="1"/>
      </w:r>
      <w:r>
        <w:instrText xml:space="preserve"> PAGEREF _Toc82677578 \h </w:instrText>
      </w:r>
      <w:r>
        <w:fldChar w:fldCharType="separate"/>
      </w:r>
      <w:r>
        <w:t>218</w:t>
      </w:r>
      <w:r>
        <w:fldChar w:fldCharType="end"/>
      </w:r>
    </w:p>
    <w:p w14:paraId="6F95C2F3" w14:textId="7D817523" w:rsidR="00A56FED" w:rsidRDefault="00A56FED">
      <w:pPr>
        <w:pStyle w:val="TOC5"/>
        <w:rPr>
          <w:rFonts w:asciiTheme="minorHAnsi" w:eastAsiaTheme="minorEastAsia" w:hAnsiTheme="minorHAnsi" w:cstheme="minorBidi"/>
          <w:sz w:val="22"/>
          <w:szCs w:val="22"/>
          <w:lang w:eastAsia="en-GB"/>
        </w:rPr>
      </w:pPr>
      <w:r w:rsidRPr="00927A6D">
        <w:rPr>
          <w:lang w:val="en-US"/>
        </w:rPr>
        <w:t>6.1.6.4.7</w:t>
      </w:r>
      <w:r>
        <w:rPr>
          <w:rFonts w:asciiTheme="minorHAnsi" w:eastAsiaTheme="minorEastAsia" w:hAnsiTheme="minorHAnsi" w:cstheme="minorBidi"/>
          <w:sz w:val="22"/>
          <w:szCs w:val="22"/>
          <w:lang w:eastAsia="en-GB"/>
        </w:rPr>
        <w:tab/>
      </w:r>
      <w:r w:rsidRPr="00927A6D">
        <w:rPr>
          <w:lang w:val="en-US"/>
        </w:rPr>
        <w:t>Mobile Terminated Data</w:t>
      </w:r>
      <w:r>
        <w:tab/>
      </w:r>
      <w:r>
        <w:fldChar w:fldCharType="begin" w:fldLock="1"/>
      </w:r>
      <w:r>
        <w:instrText xml:space="preserve"> PAGEREF _Toc82677579 \h </w:instrText>
      </w:r>
      <w:r>
        <w:fldChar w:fldCharType="separate"/>
      </w:r>
      <w:r>
        <w:t>219</w:t>
      </w:r>
      <w:r>
        <w:fldChar w:fldCharType="end"/>
      </w:r>
    </w:p>
    <w:p w14:paraId="5F64DEB5" w14:textId="146026F1" w:rsidR="00A56FED" w:rsidRDefault="00A56FED">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_Toc82677580 \h </w:instrText>
      </w:r>
      <w:r>
        <w:fldChar w:fldCharType="separate"/>
      </w:r>
      <w:r>
        <w:t>219</w:t>
      </w:r>
      <w:r>
        <w:fldChar w:fldCharType="end"/>
      </w:r>
    </w:p>
    <w:p w14:paraId="3BC0BE77" w14:textId="1A9D01C7" w:rsidR="00A56FED" w:rsidRDefault="00A56FED">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_Toc82677581 \h </w:instrText>
      </w:r>
      <w:r>
        <w:fldChar w:fldCharType="separate"/>
      </w:r>
      <w:r>
        <w:t>219</w:t>
      </w:r>
      <w:r>
        <w:fldChar w:fldCharType="end"/>
      </w:r>
    </w:p>
    <w:p w14:paraId="6C57A69B" w14:textId="44B9D888" w:rsidR="00A56FED" w:rsidRDefault="00A56FED">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_Toc82677582 \h </w:instrText>
      </w:r>
      <w:r>
        <w:fldChar w:fldCharType="separate"/>
      </w:r>
      <w:r>
        <w:t>219</w:t>
      </w:r>
      <w:r>
        <w:fldChar w:fldCharType="end"/>
      </w:r>
    </w:p>
    <w:p w14:paraId="799F7E2B" w14:textId="38D87D37" w:rsidR="00A56FED" w:rsidRDefault="00A56FED">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_Toc82677583 \h </w:instrText>
      </w:r>
      <w:r>
        <w:fldChar w:fldCharType="separate"/>
      </w:r>
      <w:r>
        <w:t>219</w:t>
      </w:r>
      <w:r>
        <w:fldChar w:fldCharType="end"/>
      </w:r>
    </w:p>
    <w:p w14:paraId="76B82D2E" w14:textId="50E81314" w:rsidR="00A56FED" w:rsidRDefault="00A56FED">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_Toc82677584 \h </w:instrText>
      </w:r>
      <w:r>
        <w:fldChar w:fldCharType="separate"/>
      </w:r>
      <w:r>
        <w:t>223</w:t>
      </w:r>
      <w:r>
        <w:fldChar w:fldCharType="end"/>
      </w:r>
    </w:p>
    <w:p w14:paraId="12AA3DC4" w14:textId="2DEC78AA" w:rsidR="00A56FED" w:rsidRDefault="00A56FED">
      <w:pPr>
        <w:pStyle w:val="TOC3"/>
        <w:rPr>
          <w:rFonts w:asciiTheme="minorHAnsi" w:eastAsiaTheme="minorEastAsia" w:hAnsiTheme="minorHAnsi" w:cstheme="minorBidi"/>
          <w:sz w:val="22"/>
          <w:szCs w:val="22"/>
          <w:lang w:eastAsia="en-GB"/>
        </w:rPr>
      </w:pPr>
      <w:r w:rsidRPr="00927A6D">
        <w:rPr>
          <w:lang w:val="en-US"/>
        </w:rPr>
        <w:t>6.1.9</w:t>
      </w:r>
      <w:r>
        <w:rPr>
          <w:rFonts w:asciiTheme="minorHAnsi" w:eastAsiaTheme="minorEastAsia" w:hAnsiTheme="minorHAnsi" w:cstheme="minorBidi"/>
          <w:sz w:val="22"/>
          <w:szCs w:val="22"/>
          <w:lang w:eastAsia="en-GB"/>
        </w:rPr>
        <w:tab/>
      </w:r>
      <w:r w:rsidRPr="00927A6D">
        <w:rPr>
          <w:lang w:val="en-US"/>
        </w:rPr>
        <w:t>Security</w:t>
      </w:r>
      <w:r>
        <w:tab/>
      </w:r>
      <w:r>
        <w:fldChar w:fldCharType="begin" w:fldLock="1"/>
      </w:r>
      <w:r>
        <w:instrText xml:space="preserve"> PAGEREF _Toc82677585 \h </w:instrText>
      </w:r>
      <w:r>
        <w:fldChar w:fldCharType="separate"/>
      </w:r>
      <w:r>
        <w:t>226</w:t>
      </w:r>
      <w:r>
        <w:fldChar w:fldCharType="end"/>
      </w:r>
    </w:p>
    <w:p w14:paraId="28104C04" w14:textId="5493EDEB" w:rsidR="00A56FED" w:rsidRDefault="00A56FED">
      <w:pPr>
        <w:pStyle w:val="TOC3"/>
        <w:rPr>
          <w:rFonts w:asciiTheme="minorHAnsi" w:eastAsiaTheme="minorEastAsia" w:hAnsiTheme="minorHAnsi" w:cstheme="minorBidi"/>
          <w:sz w:val="22"/>
          <w:szCs w:val="22"/>
          <w:lang w:eastAsia="en-GB"/>
        </w:rPr>
      </w:pPr>
      <w:r w:rsidRPr="00927A6D">
        <w:rPr>
          <w:lang w:val="en-US"/>
        </w:rPr>
        <w:t>6.1.10</w:t>
      </w:r>
      <w:r>
        <w:rPr>
          <w:rFonts w:asciiTheme="minorHAnsi" w:eastAsiaTheme="minorEastAsia" w:hAnsiTheme="minorHAnsi" w:cstheme="minorBidi"/>
          <w:sz w:val="22"/>
          <w:szCs w:val="22"/>
          <w:lang w:eastAsia="en-GB"/>
        </w:rPr>
        <w:tab/>
      </w:r>
      <w:r w:rsidRPr="00927A6D">
        <w:rPr>
          <w:lang w:val="en-US"/>
        </w:rPr>
        <w:t>HTTP redirection</w:t>
      </w:r>
      <w:r>
        <w:tab/>
      </w:r>
      <w:r>
        <w:fldChar w:fldCharType="begin" w:fldLock="1"/>
      </w:r>
      <w:r>
        <w:instrText xml:space="preserve"> PAGEREF _Toc82677586 \h </w:instrText>
      </w:r>
      <w:r>
        <w:fldChar w:fldCharType="separate"/>
      </w:r>
      <w:r>
        <w:t>226</w:t>
      </w:r>
      <w:r>
        <w:fldChar w:fldCharType="end"/>
      </w:r>
    </w:p>
    <w:p w14:paraId="1440F7B1" w14:textId="58B636D5" w:rsidR="00A56FED" w:rsidRDefault="00A56FED">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_Toc82677587 \h </w:instrText>
      </w:r>
      <w:r>
        <w:fldChar w:fldCharType="separate"/>
      </w:r>
      <w:r>
        <w:t>227</w:t>
      </w:r>
      <w:r>
        <w:fldChar w:fldCharType="end"/>
      </w:r>
    </w:p>
    <w:p w14:paraId="1B6B0AA8" w14:textId="73CEBC9F" w:rsidR="00A56FED" w:rsidRDefault="00A56FED">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_Toc82677588 \h </w:instrText>
      </w:r>
      <w:r>
        <w:fldChar w:fldCharType="separate"/>
      </w:r>
      <w:r>
        <w:t>227</w:t>
      </w:r>
      <w:r>
        <w:fldChar w:fldCharType="end"/>
      </w:r>
    </w:p>
    <w:p w14:paraId="7484A233" w14:textId="0CFA5773" w:rsidR="00A56FED" w:rsidRDefault="00A56FED">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_Toc82677589 \h </w:instrText>
      </w:r>
      <w:r>
        <w:fldChar w:fldCharType="separate"/>
      </w:r>
      <w:r>
        <w:t>227</w:t>
      </w:r>
      <w:r>
        <w:fldChar w:fldCharType="end"/>
      </w:r>
    </w:p>
    <w:p w14:paraId="1F4F7032" w14:textId="5E89ABF1" w:rsidR="00A56FED" w:rsidRDefault="00A56FED">
      <w:pPr>
        <w:pStyle w:val="TOC8"/>
        <w:rPr>
          <w:rFonts w:asciiTheme="minorHAnsi" w:eastAsiaTheme="minorEastAsia" w:hAnsiTheme="minorHAnsi" w:cstheme="minorBidi"/>
          <w:b w:val="0"/>
          <w:szCs w:val="22"/>
          <w:lang w:eastAsia="en-GB"/>
        </w:rPr>
      </w:pPr>
      <w:r w:rsidRPr="00927A6D">
        <w:rPr>
          <w:lang w:val="en-US"/>
        </w:rPr>
        <w:t>Annex B (Informative): HTTP Multipart Messages</w:t>
      </w:r>
      <w:r>
        <w:tab/>
      </w:r>
      <w:r>
        <w:fldChar w:fldCharType="begin" w:fldLock="1"/>
      </w:r>
      <w:r>
        <w:instrText xml:space="preserve"> PAGEREF _Toc82677590 \h </w:instrText>
      </w:r>
      <w:r>
        <w:fldChar w:fldCharType="separate"/>
      </w:r>
      <w:r>
        <w:t>283</w:t>
      </w:r>
      <w:r>
        <w:fldChar w:fldCharType="end"/>
      </w:r>
    </w:p>
    <w:p w14:paraId="458FF6C5" w14:textId="1AC02063" w:rsidR="00A56FED" w:rsidRDefault="00A56FED">
      <w:pPr>
        <w:pStyle w:val="TOC2"/>
        <w:rPr>
          <w:rFonts w:asciiTheme="minorHAnsi" w:eastAsiaTheme="minorEastAsia" w:hAnsiTheme="minorHAnsi" w:cstheme="minorBidi"/>
          <w:sz w:val="22"/>
          <w:szCs w:val="22"/>
          <w:lang w:eastAsia="en-GB"/>
        </w:rPr>
      </w:pPr>
      <w:r w:rsidRPr="00927A6D">
        <w:rPr>
          <w:lang w:val="en-US"/>
        </w:rPr>
        <w:t>B.1</w:t>
      </w:r>
      <w:r>
        <w:rPr>
          <w:rFonts w:asciiTheme="minorHAnsi" w:eastAsiaTheme="minorEastAsia" w:hAnsiTheme="minorHAnsi" w:cstheme="minorBidi"/>
          <w:sz w:val="22"/>
          <w:szCs w:val="22"/>
          <w:lang w:eastAsia="en-GB"/>
        </w:rPr>
        <w:tab/>
      </w:r>
      <w:r w:rsidRPr="00927A6D">
        <w:rPr>
          <w:lang w:val="en-US"/>
        </w:rPr>
        <w:t>Example of HTTP multipart message</w:t>
      </w:r>
      <w:r>
        <w:tab/>
      </w:r>
      <w:r>
        <w:fldChar w:fldCharType="begin" w:fldLock="1"/>
      </w:r>
      <w:r>
        <w:instrText xml:space="preserve"> PAGEREF _Toc82677591 \h </w:instrText>
      </w:r>
      <w:r>
        <w:fldChar w:fldCharType="separate"/>
      </w:r>
      <w:r>
        <w:t>283</w:t>
      </w:r>
      <w:r>
        <w:fldChar w:fldCharType="end"/>
      </w:r>
    </w:p>
    <w:p w14:paraId="3EFABDC8" w14:textId="5162AD79" w:rsidR="00A56FED" w:rsidRDefault="00A56FED">
      <w:pPr>
        <w:pStyle w:val="TOC3"/>
        <w:rPr>
          <w:rFonts w:asciiTheme="minorHAnsi" w:eastAsiaTheme="minorEastAsia" w:hAnsiTheme="minorHAnsi" w:cstheme="minorBidi"/>
          <w:sz w:val="22"/>
          <w:szCs w:val="22"/>
          <w:lang w:eastAsia="en-GB"/>
        </w:rPr>
      </w:pPr>
      <w:r w:rsidRPr="00927A6D">
        <w:rPr>
          <w:lang w:val="en-US"/>
        </w:rPr>
        <w:t>B.1.1</w:t>
      </w:r>
      <w:r>
        <w:rPr>
          <w:rFonts w:asciiTheme="minorHAnsi" w:eastAsiaTheme="minorEastAsia" w:hAnsiTheme="minorHAnsi" w:cstheme="minorBidi"/>
          <w:sz w:val="22"/>
          <w:szCs w:val="22"/>
          <w:lang w:eastAsia="en-GB"/>
        </w:rPr>
        <w:tab/>
      </w:r>
      <w:r w:rsidRPr="00927A6D">
        <w:rPr>
          <w:lang w:val="en-US"/>
        </w:rPr>
        <w:t>General</w:t>
      </w:r>
      <w:r>
        <w:tab/>
      </w:r>
      <w:r>
        <w:fldChar w:fldCharType="begin" w:fldLock="1"/>
      </w:r>
      <w:r>
        <w:instrText xml:space="preserve"> PAGEREF _Toc82677592 \h </w:instrText>
      </w:r>
      <w:r>
        <w:fldChar w:fldCharType="separate"/>
      </w:r>
      <w:r>
        <w:t>283</w:t>
      </w:r>
      <w:r>
        <w:fldChar w:fldCharType="end"/>
      </w:r>
    </w:p>
    <w:p w14:paraId="344F6FCF" w14:textId="77B8F160" w:rsidR="00A56FED" w:rsidRDefault="00A56FED">
      <w:pPr>
        <w:pStyle w:val="TOC3"/>
        <w:rPr>
          <w:rFonts w:asciiTheme="minorHAnsi" w:eastAsiaTheme="minorEastAsia" w:hAnsiTheme="minorHAnsi" w:cstheme="minorBidi"/>
          <w:sz w:val="22"/>
          <w:szCs w:val="22"/>
          <w:lang w:eastAsia="en-GB"/>
        </w:rPr>
      </w:pPr>
      <w:r w:rsidRPr="00927A6D">
        <w:rPr>
          <w:lang w:val="en-US" w:eastAsia="fr-FR"/>
        </w:rPr>
        <w:t>B.1.2</w:t>
      </w:r>
      <w:r>
        <w:rPr>
          <w:rFonts w:asciiTheme="minorHAnsi" w:eastAsiaTheme="minorEastAsia" w:hAnsiTheme="minorHAnsi" w:cstheme="minorBidi"/>
          <w:sz w:val="22"/>
          <w:szCs w:val="22"/>
          <w:lang w:eastAsia="en-GB"/>
        </w:rPr>
        <w:tab/>
      </w:r>
      <w:r w:rsidRPr="00927A6D">
        <w:rPr>
          <w:lang w:val="en-US" w:eastAsia="fr-FR"/>
        </w:rPr>
        <w:t>Example HTTP multipart message with N1 SM Message binary data</w:t>
      </w:r>
      <w:r>
        <w:tab/>
      </w:r>
      <w:r>
        <w:fldChar w:fldCharType="begin" w:fldLock="1"/>
      </w:r>
      <w:r>
        <w:instrText xml:space="preserve"> PAGEREF _Toc82677593 \h </w:instrText>
      </w:r>
      <w:r>
        <w:fldChar w:fldCharType="separate"/>
      </w:r>
      <w:r>
        <w:t>284</w:t>
      </w:r>
      <w:r>
        <w:fldChar w:fldCharType="end"/>
      </w:r>
    </w:p>
    <w:p w14:paraId="66811CFB" w14:textId="04C1510B" w:rsidR="00A56FED" w:rsidRDefault="00A56FED">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_Toc82677594 \h </w:instrText>
      </w:r>
      <w:r>
        <w:fldChar w:fldCharType="separate"/>
      </w:r>
      <w:r>
        <w:t>285</w:t>
      </w:r>
      <w:r>
        <w:fldChar w:fldCharType="end"/>
      </w:r>
    </w:p>
    <w:p w14:paraId="6D5E1F2E" w14:textId="0241BFA6" w:rsidR="00080512" w:rsidRPr="004D3578" w:rsidRDefault="00040321">
      <w:r>
        <w:rPr>
          <w:noProof/>
          <w:sz w:val="22"/>
        </w:rPr>
        <w:fldChar w:fldCharType="end"/>
      </w:r>
    </w:p>
    <w:p w14:paraId="4EDF2306" w14:textId="77777777" w:rsidR="00080512" w:rsidRDefault="00080512" w:rsidP="00FA3B9B">
      <w:pPr>
        <w:pStyle w:val="Heading1"/>
      </w:pPr>
      <w:r w:rsidRPr="004D3578">
        <w:br w:type="page"/>
      </w:r>
      <w:bookmarkStart w:id="9" w:name="foreword"/>
      <w:bookmarkStart w:id="10" w:name="_Toc2086433"/>
      <w:bookmarkStart w:id="11" w:name="_Toc43119877"/>
      <w:bookmarkStart w:id="12" w:name="_Toc49767929"/>
      <w:bookmarkStart w:id="13" w:name="_Toc56434102"/>
      <w:bookmarkStart w:id="14" w:name="_Toc82677260"/>
      <w:bookmarkEnd w:id="9"/>
      <w:r w:rsidRPr="004D3578">
        <w:lastRenderedPageBreak/>
        <w:t>Foreword</w:t>
      </w:r>
      <w:bookmarkEnd w:id="10"/>
      <w:bookmarkEnd w:id="11"/>
      <w:bookmarkEnd w:id="12"/>
      <w:bookmarkEnd w:id="13"/>
      <w:bookmarkEnd w:id="14"/>
    </w:p>
    <w:p w14:paraId="614F7E36" w14:textId="77777777" w:rsidR="00080512" w:rsidRPr="004D3578" w:rsidRDefault="00080512">
      <w:r w:rsidRPr="004D3578">
        <w:t xml:space="preserve">This Technical </w:t>
      </w:r>
      <w:bookmarkStart w:id="15" w:name="spectype3"/>
      <w:r w:rsidRPr="00FA3B9B">
        <w:t>Specification</w:t>
      </w:r>
      <w:bookmarkEnd w:id="15"/>
      <w:r w:rsidRPr="004D3578">
        <w:t xml:space="preserve"> has been produced by the 3</w:t>
      </w:r>
      <w:r w:rsidR="00F04712">
        <w:t>rd</w:t>
      </w:r>
      <w:r w:rsidRPr="004D3578">
        <w:t xml:space="preserve"> Generation Partnership Project (3GPP).</w:t>
      </w:r>
    </w:p>
    <w:p w14:paraId="41A9C01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6" w:name="introduction"/>
      <w:bookmarkStart w:id="17" w:name="_Toc25073745"/>
      <w:bookmarkStart w:id="18" w:name="_Toc34062910"/>
      <w:bookmarkStart w:id="19" w:name="_Toc43119878"/>
      <w:bookmarkStart w:id="20" w:name="_Toc49767930"/>
      <w:bookmarkStart w:id="21" w:name="_Toc56434103"/>
      <w:bookmarkStart w:id="22" w:name="_Toc82677261"/>
      <w:bookmarkEnd w:id="16"/>
      <w:r w:rsidRPr="004D3578">
        <w:t>1</w:t>
      </w:r>
      <w:r w:rsidRPr="004D3578">
        <w:tab/>
        <w:t>Scope</w:t>
      </w:r>
      <w:bookmarkEnd w:id="17"/>
      <w:bookmarkEnd w:id="18"/>
      <w:bookmarkEnd w:id="19"/>
      <w:bookmarkEnd w:id="20"/>
      <w:bookmarkEnd w:id="21"/>
      <w:bookmarkEnd w:id="2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3" w:name="_Toc25073746"/>
      <w:bookmarkStart w:id="24" w:name="_Toc34062911"/>
      <w:bookmarkStart w:id="25" w:name="_Toc43119879"/>
      <w:bookmarkStart w:id="26" w:name="_Toc49767931"/>
      <w:bookmarkStart w:id="27" w:name="_Toc56434104"/>
      <w:bookmarkStart w:id="28" w:name="_Toc82677262"/>
      <w:r w:rsidRPr="004D3578">
        <w:t>2</w:t>
      </w:r>
      <w:r w:rsidRPr="004D3578">
        <w:tab/>
        <w:t>References</w:t>
      </w:r>
      <w:bookmarkEnd w:id="23"/>
      <w:bookmarkEnd w:id="24"/>
      <w:bookmarkEnd w:id="25"/>
      <w:bookmarkEnd w:id="26"/>
      <w:bookmarkEnd w:id="27"/>
      <w:bookmarkEnd w:id="2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bookmarkStart w:id="29" w:name="OLE_LINK1"/>
      <w:bookmarkStart w:id="30" w:name="OLE_LINK2"/>
      <w:bookmarkStart w:id="31" w:name="OLE_LINK3"/>
      <w:bookmarkStart w:id="32" w:name="OLE_LINK4"/>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9"/>
    <w:bookmarkEnd w:id="30"/>
    <w:bookmarkEnd w:id="31"/>
    <w:bookmarkEnd w:id="32"/>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3" w:name="_Toc25073747"/>
      <w:bookmarkStart w:id="34" w:name="_Toc34062912"/>
      <w:bookmarkStart w:id="35" w:name="_Toc43119880"/>
      <w:bookmarkStart w:id="36" w:name="_Toc49767932"/>
      <w:bookmarkStart w:id="37" w:name="_Toc56434105"/>
      <w:bookmarkStart w:id="38" w:name="_Toc82677263"/>
      <w:r>
        <w:lastRenderedPageBreak/>
        <w:t>3</w:t>
      </w:r>
      <w:r>
        <w:tab/>
      </w:r>
      <w:r w:rsidRPr="004D3578">
        <w:t>Definitions and abbreviations</w:t>
      </w:r>
      <w:bookmarkEnd w:id="33"/>
      <w:bookmarkEnd w:id="34"/>
      <w:bookmarkEnd w:id="35"/>
      <w:bookmarkEnd w:id="36"/>
      <w:bookmarkEnd w:id="37"/>
      <w:bookmarkEnd w:id="38"/>
    </w:p>
    <w:p w14:paraId="06C4F91F" w14:textId="77777777" w:rsidR="00FA3B9B" w:rsidRPr="004D3578" w:rsidRDefault="00FA3B9B" w:rsidP="00FA3B9B">
      <w:pPr>
        <w:pStyle w:val="Heading2"/>
      </w:pPr>
      <w:bookmarkStart w:id="39" w:name="_Toc25073748"/>
      <w:bookmarkStart w:id="40" w:name="_Toc34062913"/>
      <w:bookmarkStart w:id="41" w:name="_Toc43119881"/>
      <w:bookmarkStart w:id="42" w:name="_Toc49767933"/>
      <w:bookmarkStart w:id="43" w:name="_Toc56434106"/>
      <w:bookmarkStart w:id="44" w:name="_Toc82677264"/>
      <w:r w:rsidRPr="004D3578">
        <w:t>3.1</w:t>
      </w:r>
      <w:r w:rsidRPr="004D3578">
        <w:tab/>
        <w:t>Definitions</w:t>
      </w:r>
      <w:bookmarkEnd w:id="39"/>
      <w:bookmarkEnd w:id="40"/>
      <w:bookmarkEnd w:id="41"/>
      <w:bookmarkEnd w:id="42"/>
      <w:bookmarkEnd w:id="43"/>
      <w:bookmarkEnd w:id="44"/>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5" w:name="_Toc25073749"/>
      <w:bookmarkStart w:id="46" w:name="_Toc34062914"/>
      <w:bookmarkStart w:id="47" w:name="_Toc43119882"/>
      <w:bookmarkStart w:id="48" w:name="_Toc49767934"/>
      <w:bookmarkStart w:id="49" w:name="_Toc56434107"/>
      <w:bookmarkStart w:id="50" w:name="_Toc82677265"/>
      <w:r w:rsidRPr="004D3578">
        <w:t>3.</w:t>
      </w:r>
      <w:r>
        <w:t>2</w:t>
      </w:r>
      <w:r w:rsidRPr="004D3578">
        <w:tab/>
        <w:t>Abbreviations</w:t>
      </w:r>
      <w:bookmarkEnd w:id="45"/>
      <w:bookmarkEnd w:id="46"/>
      <w:bookmarkEnd w:id="47"/>
      <w:bookmarkEnd w:id="48"/>
      <w:bookmarkEnd w:id="49"/>
      <w:bookmarkEnd w:id="50"/>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51" w:name="_Toc25073750"/>
      <w:bookmarkStart w:id="52" w:name="_Toc34062915"/>
      <w:bookmarkStart w:id="53" w:name="_Toc43119883"/>
      <w:bookmarkStart w:id="54" w:name="_Toc49767935"/>
      <w:bookmarkStart w:id="55" w:name="_Toc56434108"/>
      <w:bookmarkStart w:id="56" w:name="_Toc82677266"/>
      <w:r w:rsidRPr="004D3578">
        <w:t>4</w:t>
      </w:r>
      <w:r w:rsidRPr="004D3578">
        <w:tab/>
      </w:r>
      <w:r>
        <w:t>Overview</w:t>
      </w:r>
      <w:bookmarkEnd w:id="51"/>
      <w:bookmarkEnd w:id="52"/>
      <w:bookmarkEnd w:id="53"/>
      <w:bookmarkEnd w:id="54"/>
      <w:bookmarkEnd w:id="55"/>
      <w:bookmarkEnd w:id="56"/>
    </w:p>
    <w:p w14:paraId="57471687" w14:textId="77777777" w:rsidR="00FA3B9B" w:rsidRDefault="00FA3B9B" w:rsidP="00FA3B9B">
      <w:pPr>
        <w:pStyle w:val="Heading2"/>
      </w:pPr>
      <w:bookmarkStart w:id="57" w:name="_Toc25073751"/>
      <w:bookmarkStart w:id="58" w:name="_Toc34062916"/>
      <w:bookmarkStart w:id="59" w:name="_Toc43119884"/>
      <w:bookmarkStart w:id="60" w:name="_Toc49767936"/>
      <w:bookmarkStart w:id="61" w:name="_Toc56434109"/>
      <w:bookmarkStart w:id="62" w:name="_Toc82677267"/>
      <w:r>
        <w:t>4.1</w:t>
      </w:r>
      <w:r>
        <w:tab/>
        <w:t>Introduction</w:t>
      </w:r>
      <w:bookmarkEnd w:id="57"/>
      <w:bookmarkEnd w:id="58"/>
      <w:bookmarkEnd w:id="59"/>
      <w:bookmarkEnd w:id="60"/>
      <w:bookmarkEnd w:id="61"/>
      <w:bookmarkEnd w:id="62"/>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0.4pt" o:ole="">
            <v:imagedata r:id="rId12" o:title=""/>
          </v:shape>
          <o:OLEObject Type="Embed" ProgID="Visio.Drawing.11" ShapeID="_x0000_i1027" DrawAspect="Content" ObjectID="_1693290531"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77777777" w:rsidR="00FA3B9B" w:rsidRDefault="00FA3B9B" w:rsidP="00FA3B9B">
      <w:r>
        <w:t>The functionalities supported by the SMF are listed in clause 6.2.2 of 3GPP TS 23.501 [2].</w:t>
      </w:r>
    </w:p>
    <w:p w14:paraId="5609CDC4" w14:textId="77777777" w:rsidR="00FA3B9B" w:rsidRDefault="00FA3B9B" w:rsidP="00FA3B9B">
      <w:pPr>
        <w:pStyle w:val="Heading1"/>
      </w:pPr>
      <w:bookmarkStart w:id="63" w:name="_Toc25073752"/>
      <w:bookmarkStart w:id="64" w:name="_Toc34062917"/>
      <w:bookmarkStart w:id="65" w:name="_Toc43119885"/>
      <w:bookmarkStart w:id="66" w:name="_Toc49767937"/>
      <w:bookmarkStart w:id="67" w:name="_Toc56434110"/>
      <w:bookmarkStart w:id="68" w:name="_Toc82677268"/>
      <w:r>
        <w:t>5</w:t>
      </w:r>
      <w:r w:rsidRPr="004D3578">
        <w:tab/>
      </w:r>
      <w:r>
        <w:t>Services offered by the SMF</w:t>
      </w:r>
      <w:bookmarkEnd w:id="63"/>
      <w:bookmarkEnd w:id="64"/>
      <w:bookmarkEnd w:id="65"/>
      <w:bookmarkEnd w:id="66"/>
      <w:bookmarkEnd w:id="67"/>
      <w:bookmarkEnd w:id="68"/>
    </w:p>
    <w:p w14:paraId="5127B08B" w14:textId="77777777" w:rsidR="00FA3B9B" w:rsidRDefault="00FA3B9B" w:rsidP="00FA3B9B">
      <w:pPr>
        <w:pStyle w:val="Heading2"/>
      </w:pPr>
      <w:bookmarkStart w:id="69" w:name="_Toc25073753"/>
      <w:bookmarkStart w:id="70" w:name="_Toc34062918"/>
      <w:bookmarkStart w:id="71" w:name="_Toc43119886"/>
      <w:bookmarkStart w:id="72" w:name="_Toc49767938"/>
      <w:bookmarkStart w:id="73" w:name="_Toc56434111"/>
      <w:bookmarkStart w:id="74" w:name="_Toc82677269"/>
      <w:r>
        <w:t>5.1</w:t>
      </w:r>
      <w:r>
        <w:tab/>
        <w:t>Introduction</w:t>
      </w:r>
      <w:bookmarkEnd w:id="69"/>
      <w:bookmarkEnd w:id="70"/>
      <w:bookmarkEnd w:id="71"/>
      <w:bookmarkEnd w:id="72"/>
      <w:bookmarkEnd w:id="73"/>
      <w:bookmarkEnd w:id="74"/>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5" w:name="_Toc25073754"/>
      <w:bookmarkStart w:id="76" w:name="_Toc34062919"/>
      <w:bookmarkStart w:id="77" w:name="_Toc43119887"/>
      <w:bookmarkStart w:id="78" w:name="_Toc49767939"/>
      <w:bookmarkStart w:id="79" w:name="_Toc56434112"/>
      <w:bookmarkStart w:id="80" w:name="_Toc82677270"/>
      <w:r>
        <w:t>5.2</w:t>
      </w:r>
      <w:r>
        <w:tab/>
        <w:t>Nsmf_PDUSession</w:t>
      </w:r>
      <w:r w:rsidRPr="00AF47A0">
        <w:t xml:space="preserve"> </w:t>
      </w:r>
      <w:r>
        <w:t>Service</w:t>
      </w:r>
      <w:bookmarkEnd w:id="75"/>
      <w:bookmarkEnd w:id="76"/>
      <w:bookmarkEnd w:id="77"/>
      <w:bookmarkEnd w:id="78"/>
      <w:bookmarkEnd w:id="79"/>
      <w:bookmarkEnd w:id="80"/>
    </w:p>
    <w:p w14:paraId="2DD1C5F0" w14:textId="77777777" w:rsidR="00FA3B9B" w:rsidRDefault="00FA3B9B" w:rsidP="00FA3B9B">
      <w:pPr>
        <w:pStyle w:val="Heading3"/>
      </w:pPr>
      <w:bookmarkStart w:id="81" w:name="_Toc25073755"/>
      <w:bookmarkStart w:id="82" w:name="_Toc34062920"/>
      <w:bookmarkStart w:id="83" w:name="_Toc43119888"/>
      <w:bookmarkStart w:id="84" w:name="_Toc49767940"/>
      <w:bookmarkStart w:id="85" w:name="_Toc56434113"/>
      <w:bookmarkStart w:id="86" w:name="_Toc82677271"/>
      <w:r>
        <w:t>5.2.1</w:t>
      </w:r>
      <w:r>
        <w:tab/>
        <w:t>Service Description</w:t>
      </w:r>
      <w:bookmarkEnd w:id="81"/>
      <w:bookmarkEnd w:id="82"/>
      <w:bookmarkEnd w:id="83"/>
      <w:bookmarkEnd w:id="84"/>
      <w:bookmarkEnd w:id="85"/>
      <w:bookmarkEnd w:id="8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7" w:name="_Toc25073756"/>
      <w:bookmarkStart w:id="88" w:name="_Toc34062921"/>
      <w:bookmarkStart w:id="89" w:name="_Toc43119889"/>
      <w:bookmarkStart w:id="90" w:name="_Toc49767941"/>
      <w:bookmarkStart w:id="91" w:name="_Toc56434114"/>
      <w:bookmarkStart w:id="92" w:name="_Toc82677272"/>
      <w:r>
        <w:t>5.2.2</w:t>
      </w:r>
      <w:r>
        <w:tab/>
        <w:t>Service Operations</w:t>
      </w:r>
      <w:bookmarkEnd w:id="87"/>
      <w:bookmarkEnd w:id="88"/>
      <w:bookmarkEnd w:id="89"/>
      <w:bookmarkEnd w:id="90"/>
      <w:bookmarkEnd w:id="91"/>
      <w:bookmarkEnd w:id="92"/>
    </w:p>
    <w:p w14:paraId="33EAE9B5" w14:textId="77777777" w:rsidR="00FA3B9B" w:rsidRDefault="00FA3B9B" w:rsidP="00FA3B9B">
      <w:pPr>
        <w:pStyle w:val="Heading4"/>
      </w:pPr>
      <w:bookmarkStart w:id="93" w:name="_Toc25073757"/>
      <w:bookmarkStart w:id="94" w:name="_Toc34062922"/>
      <w:bookmarkStart w:id="95" w:name="_Toc43119890"/>
      <w:bookmarkStart w:id="96" w:name="_Toc49767942"/>
      <w:bookmarkStart w:id="97" w:name="_Toc56434115"/>
      <w:bookmarkStart w:id="98" w:name="_Toc82677273"/>
      <w:r>
        <w:t>5.2.2.1</w:t>
      </w:r>
      <w:r>
        <w:tab/>
        <w:t>Introduction</w:t>
      </w:r>
      <w:bookmarkEnd w:id="93"/>
      <w:bookmarkEnd w:id="94"/>
      <w:bookmarkEnd w:id="95"/>
      <w:bookmarkEnd w:id="96"/>
      <w:bookmarkEnd w:id="97"/>
      <w:bookmarkEnd w:id="9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9" w:name="_Toc25073758"/>
      <w:bookmarkStart w:id="100" w:name="_Toc34062923"/>
      <w:bookmarkStart w:id="101" w:name="_Toc43119891"/>
      <w:bookmarkStart w:id="102" w:name="_Toc49767943"/>
      <w:bookmarkStart w:id="103" w:name="_Toc56434116"/>
      <w:bookmarkStart w:id="104" w:name="_Toc82677274"/>
      <w:r>
        <w:lastRenderedPageBreak/>
        <w:t>5.2.2.2</w:t>
      </w:r>
      <w:r>
        <w:tab/>
        <w:t>Create SM Context service operation</w:t>
      </w:r>
      <w:bookmarkEnd w:id="99"/>
      <w:bookmarkEnd w:id="100"/>
      <w:bookmarkEnd w:id="101"/>
      <w:bookmarkEnd w:id="102"/>
      <w:bookmarkEnd w:id="103"/>
      <w:bookmarkEnd w:id="104"/>
    </w:p>
    <w:p w14:paraId="5CC3B2F0" w14:textId="77777777" w:rsidR="00FA3B9B" w:rsidRDefault="00FA3B9B" w:rsidP="00FA3B9B">
      <w:pPr>
        <w:pStyle w:val="Heading5"/>
      </w:pPr>
      <w:bookmarkStart w:id="105" w:name="_Toc25073759"/>
      <w:bookmarkStart w:id="106" w:name="_Toc34062924"/>
      <w:bookmarkStart w:id="107" w:name="_Toc43119892"/>
      <w:bookmarkStart w:id="108" w:name="_Toc49767944"/>
      <w:bookmarkStart w:id="109" w:name="_Toc56434117"/>
      <w:bookmarkStart w:id="110" w:name="_Toc82677275"/>
      <w:r>
        <w:t>5.2.2.2.1</w:t>
      </w:r>
      <w:r>
        <w:tab/>
        <w:t>General</w:t>
      </w:r>
      <w:bookmarkEnd w:id="105"/>
      <w:bookmarkEnd w:id="106"/>
      <w:bookmarkEnd w:id="107"/>
      <w:bookmarkEnd w:id="108"/>
      <w:bookmarkEnd w:id="109"/>
      <w:bookmarkEnd w:id="11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7777777" w:rsidR="00FA3B9B" w:rsidRDefault="00FA3B9B" w:rsidP="00FA3B9B">
      <w:pPr>
        <w:pStyle w:val="B1"/>
      </w:pPr>
      <w:r>
        <w:t>-</w:t>
      </w:r>
      <w:r>
        <w:tab/>
        <w:t>EPS to 5GS mobility without N26 interface (see clause 4.11.2.3 3GPP TS 23.502 [3]);</w:t>
      </w:r>
    </w:p>
    <w:p w14:paraId="24F3FE53"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 or when the UE is roaming and the selected N3IWF is in the HPLMN (see clause 4.9.2.4.2 of 3GPP TS 23.502 [3]);</w:t>
      </w:r>
    </w:p>
    <w:p w14:paraId="3F708786" w14:textId="77777777" w:rsidR="00FA3B9B" w:rsidRDefault="00FA3B9B" w:rsidP="00FA3B9B">
      <w:pPr>
        <w:pStyle w:val="B1"/>
      </w:pPr>
      <w:r>
        <w:t>-</w:t>
      </w:r>
      <w:r>
        <w:tab/>
        <w:t>Handover from EPS to 5GC-N3IWF (see clause 4.11.3.1 of 3GPP TS 23.502 [3]);</w:t>
      </w:r>
    </w:p>
    <w:p w14:paraId="5B0C038F" w14:textId="77777777" w:rsidR="00FA3B9B" w:rsidRDefault="00FA3B9B" w:rsidP="00FA3B9B">
      <w:pPr>
        <w:pStyle w:val="B1"/>
      </w:pPr>
      <w:r>
        <w:t>-</w:t>
      </w:r>
      <w:r>
        <w:tab/>
        <w:t>Handover from EPC/ePDG to 5GS (see clause 4.11.4.1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77777777" w:rsidR="00FA3B9B" w:rsidRDefault="00FA3B9B" w:rsidP="00FA3B9B">
      <w:pPr>
        <w:pStyle w:val="B1"/>
      </w:pPr>
      <w:r>
        <w:t>-</w:t>
      </w:r>
      <w:r>
        <w:tab/>
        <w:t xml:space="preserve">UE Triggered Service Request with I-SMF insertion/change/removal or V-SMF change (see clause </w:t>
      </w:r>
      <w:r w:rsidRPr="00C2088B">
        <w:t>4.23.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2DCFD32" w:rsidR="00FA3B9B" w:rsidRDefault="00FA3B9B" w:rsidP="00FA3B9B">
      <w:pPr>
        <w:pStyle w:val="B1"/>
      </w:pPr>
      <w:r>
        <w:t>-</w:t>
      </w:r>
      <w:r>
        <w:tab/>
        <w:t>5G-RG requested PDU Session Establishment via W-5GAN (see clause 7.3.1 of 3GPP TS 23.316 [36]);</w:t>
      </w:r>
    </w:p>
    <w:p w14:paraId="2E5E74E3" w14:textId="32EA2EDF" w:rsidR="00FA3B9B" w:rsidRDefault="00FA3B9B" w:rsidP="00FA3B9B">
      <w:pPr>
        <w:pStyle w:val="B1"/>
      </w:pPr>
      <w:r>
        <w:t>-</w:t>
      </w:r>
      <w:r>
        <w:tab/>
        <w:t>FN-RG related PDU Session Establishment via W-5GAN (see clause 7.3.4 of 3GPP TS 23.316 [36]);</w:t>
      </w:r>
    </w:p>
    <w:p w14:paraId="2A4753BA" w14:textId="239CEADA" w:rsidR="00CA642A" w:rsidRDefault="00CA642A" w:rsidP="00FA3B9B">
      <w:pPr>
        <w:pStyle w:val="B1"/>
      </w:pPr>
      <w:r>
        <w:t>-</w:t>
      </w:r>
      <w:r>
        <w:tab/>
        <w:t>Non-5G capable device behind 5G-CRG and FN-CRG requested PDU Session Establishment via W-5GAN (see clause 4.10a of 3GPP TS 23.316 [36])</w:t>
      </w:r>
      <w:r>
        <w:rPr>
          <w:rFonts w:hint="eastAsia"/>
          <w:lang w:eastAsia="zh-CN"/>
        </w:rPr>
        <w:t>;</w:t>
      </w:r>
    </w:p>
    <w:p w14:paraId="78B6EA79" w14:textId="77777777" w:rsidR="00FA3B9B" w:rsidRDefault="00FA3B9B" w:rsidP="00FA3B9B">
      <w:pPr>
        <w:pStyle w:val="B1"/>
      </w:pPr>
      <w:r>
        <w:t>-</w:t>
      </w:r>
      <w:r>
        <w:tab/>
        <w:t>Handover from 3GPP access/EPS to W-5GAN/5GC (see clause 7.6.4.1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6.6pt;height:107.75pt" o:ole="">
            <v:imagedata r:id="rId14" o:title=""/>
          </v:shape>
          <o:OLEObject Type="Embed" ProgID="Visio.Drawing.11" ShapeID="_x0000_i1028" DrawAspect="Content" ObjectID="_1693290532"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28C64DDF" w:rsidR="00FA3B9B" w:rsidRDefault="00FA3B9B" w:rsidP="00FA3B9B">
      <w:pPr>
        <w:pStyle w:val="B2"/>
        <w:ind w:left="567" w:firstLine="0"/>
      </w:pPr>
      <w:r>
        <w:t xml:space="preserve">For the UE requested PDU Session Establishment procedure in home routed roaming scenario (see clause 4.3.2.2.2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039404" w:rsidR="00FA3B9B" w:rsidRDefault="00FA3B9B" w:rsidP="00FA3B9B">
      <w:pPr>
        <w:pStyle w:val="B2"/>
        <w:ind w:left="567" w:firstLine="0"/>
      </w:pPr>
      <w:r w:rsidRPr="007C425E">
        <w:t>For a PDU session est</w:t>
      </w:r>
      <w:r w:rsidRPr="002F24E9">
        <w:t>ablishmen</w:t>
      </w:r>
      <w:r>
        <w:t xml:space="preserve">t with an I-SMF (see clause 4.23.5.1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065E318"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clause 4.3.2.2.1 of 3GPP TS 23.502</w:t>
      </w:r>
      <w:r w:rsidRPr="001F0326">
        <w:t> [3]</w:t>
      </w:r>
      <w:r>
        <w:t>.</w:t>
      </w:r>
    </w:p>
    <w:p w14:paraId="5CB8ECF8" w14:textId="77777777" w:rsidR="00FA3B9B" w:rsidRDefault="00FA3B9B" w:rsidP="00FA3B9B">
      <w:pPr>
        <w:pStyle w:val="B2"/>
      </w:pPr>
      <w:r>
        <w:t>The payload body of the POST request may further contain:</w:t>
      </w:r>
    </w:p>
    <w:p w14:paraId="3D67C720" w14:textId="77777777" w:rsidR="00FA3B9B" w:rsidRDefault="00FA3B9B" w:rsidP="00FA3B9B">
      <w:pPr>
        <w:pStyle w:val="B2"/>
      </w:pPr>
      <w:r>
        <w:t>-</w:t>
      </w:r>
      <w:r>
        <w:tab/>
        <w:t>the name of the AMF service to which SM context status notification are to be sent (see clause 6.5.2.2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77777777"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 and PCF. See also clause 5.2.3.3.1 for the handling of requests which collide with an existing SM context. If the smContextStatusUri of the existing SM context differs from the smContextStatusUri received in the POST request, the SMF shall also send an SM context status notification (see clause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clause 5.2.2.9).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FA3B9B">
      <w:pPr>
        <w:pStyle w:val="Heading5"/>
      </w:pPr>
      <w:bookmarkStart w:id="111" w:name="_Toc25073760"/>
      <w:bookmarkStart w:id="112" w:name="_Toc34062925"/>
      <w:bookmarkStart w:id="113" w:name="_Toc43119893"/>
      <w:bookmarkStart w:id="114" w:name="_Toc49767945"/>
      <w:bookmarkStart w:id="115" w:name="_Toc56434118"/>
      <w:bookmarkStart w:id="116" w:name="_Toc82677276"/>
      <w:r>
        <w:t>5.2.2.2.2</w:t>
      </w:r>
      <w:r>
        <w:tab/>
        <w:t>EPS to 5GS Idle mode mobility using N26 interface</w:t>
      </w:r>
      <w:bookmarkEnd w:id="111"/>
      <w:r>
        <w:t xml:space="preserve"> (with or without data forwarding)</w:t>
      </w:r>
      <w:bookmarkEnd w:id="112"/>
      <w:bookmarkEnd w:id="113"/>
      <w:bookmarkEnd w:id="114"/>
      <w:bookmarkEnd w:id="115"/>
      <w:bookmarkEnd w:id="116"/>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6.15pt;height:175.65pt" o:ole="">
            <v:imagedata r:id="rId16" o:title=""/>
          </v:shape>
          <o:OLEObject Type="Embed" ProgID="Visio.Drawing.11" ShapeID="_x0000_i1029" DrawAspect="Content" ObjectID="_1693290533" r:id="rId17"/>
        </w:object>
      </w:r>
    </w:p>
    <w:p w14:paraId="5AF9369A" w14:textId="77777777" w:rsidR="00FA3B9B" w:rsidRDefault="00FA3B9B" w:rsidP="00FA3B9B">
      <w:pPr>
        <w:pStyle w:val="TF"/>
      </w:pPr>
      <w:r>
        <w:t>Figure 5.2.2.2.2-1: EPS to 5GS Idle mode mobility using N26 interface</w:t>
      </w:r>
    </w:p>
    <w:p w14:paraId="25B09CDF" w14:textId="77777777" w:rsidR="00FA3B9B" w:rsidRDefault="00FA3B9B" w:rsidP="00FA3B9B">
      <w:pPr>
        <w:pStyle w:val="B1"/>
      </w:pPr>
      <w:r>
        <w:t>1.</w:t>
      </w:r>
      <w:r>
        <w:tab/>
        <w:t>The NF Service Consumer shall send a POST request</w:t>
      </w:r>
      <w:r w:rsidRPr="00F67D85">
        <w:t xml:space="preserve"> </w:t>
      </w:r>
      <w:r>
        <w:t>towards the SMF (+PGW-C) of each UE EPS PDN connection, as specified in clause 5.2.2.2.1,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7777777" w:rsidR="00FA3B9B" w:rsidRDefault="00FA3B9B" w:rsidP="00FA3B9B">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77777777" w:rsidR="00FA3B9B" w:rsidRPr="00AC60A1" w:rsidRDefault="00FA3B9B" w:rsidP="00FA3B9B">
      <w:pPr>
        <w:pStyle w:val="B1"/>
      </w:pPr>
      <w:r>
        <w:t>4.</w:t>
      </w:r>
      <w:r>
        <w:tab/>
        <w:t>Same as step 4 of figure 5.2.2.3.2.2-1.</w:t>
      </w:r>
      <w:r w:rsidRPr="00EE1E71">
        <w:t xml:space="preserve"> </w:t>
      </w:r>
      <w:r>
        <w:t>During an EPS to 5GS Idle mode mobility using N26 interface with data forwarding (see clause 4.11.1.3.3A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7" w:name="_Toc25073761"/>
      <w:bookmarkStart w:id="118" w:name="_Toc34062926"/>
      <w:bookmarkStart w:id="119" w:name="_Toc43119894"/>
      <w:bookmarkStart w:id="120" w:name="_Toc49767946"/>
      <w:bookmarkStart w:id="121" w:name="_Toc56434119"/>
      <w:bookmarkStart w:id="122" w:name="_Toc82677277"/>
      <w:r>
        <w:lastRenderedPageBreak/>
        <w:t>5.2.2.2.3</w:t>
      </w:r>
      <w:r>
        <w:tab/>
        <w:t>EPS to 5GS Handover Preparation using N26 interface</w:t>
      </w:r>
      <w:bookmarkEnd w:id="117"/>
      <w:bookmarkEnd w:id="118"/>
      <w:bookmarkEnd w:id="119"/>
      <w:bookmarkEnd w:id="120"/>
      <w:bookmarkEnd w:id="121"/>
      <w:bookmarkEnd w:id="122"/>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7.6pt;height:164.65pt" o:ole="">
            <v:imagedata r:id="rId18" o:title=""/>
          </v:shape>
          <o:OLEObject Type="Embed" ProgID="Visio.Drawing.11" ShapeID="_x0000_i1030" DrawAspect="Content" ObjectID="_1693290534" r:id="rId19"/>
        </w:object>
      </w:r>
    </w:p>
    <w:p w14:paraId="65260625" w14:textId="77777777" w:rsidR="00FA3B9B" w:rsidRDefault="00FA3B9B" w:rsidP="00FA3B9B">
      <w:pPr>
        <w:pStyle w:val="TF"/>
      </w:pPr>
      <w:bookmarkStart w:id="123" w:name="_Hlk512345248"/>
      <w:r>
        <w:t xml:space="preserve">Figure 5.2.2.2.3-1: </w:t>
      </w:r>
      <w:bookmarkEnd w:id="123"/>
      <w:r>
        <w:t>EPS to 5GS handover using N26 interface</w:t>
      </w:r>
    </w:p>
    <w:p w14:paraId="7EC6B179" w14:textId="77777777" w:rsidR="00FA3B9B" w:rsidRDefault="00FA3B9B" w:rsidP="00FA3B9B">
      <w:pPr>
        <w:pStyle w:val="B1"/>
      </w:pPr>
      <w:r>
        <w:t>1.</w:t>
      </w:r>
      <w:r>
        <w:tab/>
        <w:t>The NF Service Consumer shall send a POST request, as specified in clause 5.2.2.2.1,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45A14E32" w:rsidR="00FA3B9B" w:rsidRDefault="00FA3B9B" w:rsidP="00FA3B9B">
      <w:pPr>
        <w:pStyle w:val="B2"/>
      </w:pPr>
      <w:r>
        <w:t>-</w:t>
      </w:r>
      <w:r>
        <w:tab/>
        <w:t>hoState attribute set to PREPARING (see clause 5.2.2.3.4.1);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4" w:name="_Toc25073762"/>
      <w:bookmarkStart w:id="125" w:name="_Toc34062927"/>
      <w:bookmarkStart w:id="126" w:name="_Toc43119895"/>
      <w:bookmarkStart w:id="127" w:name="_Toc49767947"/>
      <w:bookmarkStart w:id="128" w:name="_Toc56434120"/>
      <w:bookmarkStart w:id="129" w:name="_Toc82677278"/>
      <w:r>
        <w:t>5.2.2.2.4</w:t>
      </w:r>
      <w:r>
        <w:tab/>
        <w:t xml:space="preserve">I-SMF Insertion, Change </w:t>
      </w:r>
      <w:r>
        <w:rPr>
          <w:rFonts w:hint="eastAsia"/>
          <w:lang w:eastAsia="zh-CN"/>
        </w:rPr>
        <w:t>or Removal</w:t>
      </w:r>
      <w:r>
        <w:t xml:space="preserve"> during Xn based Handover</w:t>
      </w:r>
      <w:bookmarkEnd w:id="124"/>
      <w:bookmarkEnd w:id="125"/>
      <w:bookmarkEnd w:id="126"/>
      <w:bookmarkEnd w:id="127"/>
      <w:bookmarkEnd w:id="128"/>
      <w:bookmarkEnd w:id="129"/>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129F14AB" w14:textId="4F17DBEF" w:rsidR="00FA3B9B" w:rsidRPr="00A773FB" w:rsidRDefault="00FA3B9B" w:rsidP="00FA3B9B">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30" w:name="_Toc25073763"/>
      <w:bookmarkStart w:id="131" w:name="_Toc34062928"/>
      <w:bookmarkStart w:id="132" w:name="_Toc43119896"/>
      <w:bookmarkStart w:id="133" w:name="_Toc49767948"/>
      <w:bookmarkStart w:id="134" w:name="_Toc56434121"/>
      <w:bookmarkStart w:id="135" w:name="_Toc82677279"/>
      <w:r>
        <w:t>5.2.2.2.5</w:t>
      </w:r>
      <w:r>
        <w:tab/>
        <w:t xml:space="preserve">I-SMF Insertion, Change </w:t>
      </w:r>
      <w:r>
        <w:rPr>
          <w:rFonts w:hint="eastAsia"/>
          <w:lang w:eastAsia="zh-CN"/>
        </w:rPr>
        <w:t>or Removal</w:t>
      </w:r>
      <w:r>
        <w:t xml:space="preserve"> during N2 based Handover</w:t>
      </w:r>
      <w:bookmarkEnd w:id="130"/>
      <w:bookmarkEnd w:id="131"/>
      <w:bookmarkEnd w:id="132"/>
      <w:bookmarkEnd w:id="133"/>
      <w:bookmarkEnd w:id="134"/>
      <w:bookmarkEnd w:id="135"/>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7777777" w:rsidR="00FA3B9B" w:rsidRDefault="00FA3B9B" w:rsidP="00FA3B9B">
      <w:pPr>
        <w:pStyle w:val="B2"/>
      </w:pPr>
      <w:r>
        <w:t>-</w:t>
      </w:r>
      <w:r>
        <w:tab/>
        <w:t>N2 SM information received from the source NG-RAN (see Handover Required Transfer IE in clause 9.3.4.14 of 3GPP TS 38.413 [9]);</w:t>
      </w:r>
    </w:p>
    <w:p w14:paraId="659BB2CE" w14:textId="77777777" w:rsidR="00FA3B9B" w:rsidRDefault="00FA3B9B" w:rsidP="00FA3B9B">
      <w:pPr>
        <w:pStyle w:val="B2"/>
      </w:pPr>
      <w:r>
        <w:t>-</w:t>
      </w:r>
      <w:r>
        <w:tab/>
        <w:t>the hoState attribute set to PREPARING (see clause 5.2.2.3.4.1);</w:t>
      </w:r>
    </w:p>
    <w:p w14:paraId="21277CFA" w14:textId="721BF3A6" w:rsidR="00FA3B9B" w:rsidRPr="00A773FB" w:rsidRDefault="00FA3B9B" w:rsidP="00FA3B9B">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6" w:name="_Toc25073764"/>
      <w:bookmarkStart w:id="137" w:name="_Toc34062929"/>
      <w:bookmarkStart w:id="138" w:name="_Toc43119897"/>
      <w:bookmarkStart w:id="139" w:name="_Toc49767949"/>
      <w:bookmarkStart w:id="140" w:name="_Toc56434122"/>
      <w:bookmarkStart w:id="141" w:name="_Toc82677280"/>
      <w:r>
        <w:t>5.2.2.2.6</w:t>
      </w:r>
      <w:r>
        <w:tab/>
        <w:t>Service Request with I-SMF insertion/change/removal or with V-SMF change</w:t>
      </w:r>
      <w:bookmarkEnd w:id="136"/>
      <w:bookmarkEnd w:id="137"/>
      <w:bookmarkEnd w:id="138"/>
      <w:bookmarkEnd w:id="139"/>
      <w:bookmarkEnd w:id="140"/>
      <w:bookmarkEnd w:id="141"/>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7.6pt;height:175.65pt" o:ole="">
            <v:imagedata r:id="rId20" o:title=""/>
          </v:shape>
          <o:OLEObject Type="Embed" ProgID="Visio.Drawing.11" ShapeID="_x0000_i1031" DrawAspect="Content" ObjectID="_1693290535" r:id="rId21"/>
        </w:object>
      </w:r>
    </w:p>
    <w:p w14:paraId="40CE1805" w14:textId="77777777" w:rsidR="00FA3B9B" w:rsidRDefault="00FA3B9B" w:rsidP="00FA3B9B">
      <w:pPr>
        <w:pStyle w:val="TF"/>
      </w:pPr>
      <w:r>
        <w:t>Figure 5.2.2.2.6-1: Service Request with I-SMF insertion/change/removal or with V-SMF change</w:t>
      </w:r>
    </w:p>
    <w:p w14:paraId="3D7C41FF" w14:textId="77777777" w:rsidR="00FA3B9B" w:rsidRDefault="00FA3B9B" w:rsidP="00FA3B9B">
      <w:pPr>
        <w:pStyle w:val="B1"/>
      </w:pPr>
      <w:r>
        <w:t>1.</w:t>
      </w:r>
      <w:r>
        <w:tab/>
        <w:t>The NF Service Consumer shall send a POST request</w:t>
      </w:r>
      <w:r w:rsidRPr="00955065">
        <w:t xml:space="preserve"> </w:t>
      </w:r>
      <w:r>
        <w:t>as specified in clause 5.2.2.2.1,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77777777" w:rsidR="00FA3B9B" w:rsidRDefault="00FA3B9B" w:rsidP="00FA3B9B">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14:paraId="25909981" w14:textId="77777777" w:rsidR="00FA3B9B" w:rsidRDefault="00FA3B9B" w:rsidP="00FA3B9B">
      <w:pPr>
        <w:pStyle w:val="B1"/>
      </w:pPr>
      <w:r>
        <w:t>2a.</w:t>
      </w:r>
      <w:r>
        <w:tab/>
        <w:t>On success, the SMF shall return a 201 Created response as specified in clause 5.2.2.2.1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FA3B9B">
      <w:pPr>
        <w:pStyle w:val="Heading5"/>
      </w:pPr>
      <w:bookmarkStart w:id="142" w:name="_Toc25073765"/>
      <w:bookmarkStart w:id="143" w:name="_Toc34062930"/>
      <w:bookmarkStart w:id="144" w:name="_Toc43119898"/>
      <w:bookmarkStart w:id="145" w:name="_Toc49767950"/>
      <w:bookmarkStart w:id="146" w:name="_Toc56434123"/>
      <w:bookmarkStart w:id="147" w:name="_Toc82677281"/>
      <w:r>
        <w:t>5.2.2.2.7</w:t>
      </w:r>
      <w:r>
        <w:tab/>
        <w:t>Registration procedure for a UE with a PDU session with I-SMF insertion, change and removal</w:t>
      </w:r>
      <w:bookmarkEnd w:id="142"/>
      <w:bookmarkEnd w:id="143"/>
      <w:bookmarkEnd w:id="144"/>
      <w:bookmarkEnd w:id="145"/>
      <w:bookmarkEnd w:id="146"/>
      <w:bookmarkEnd w:id="147"/>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0246AF7E" w:rsidR="00FA3B9B" w:rsidRDefault="00ED7DE2" w:rsidP="00FA3B9B">
      <w:pPr>
        <w:pStyle w:val="B2"/>
        <w:rPr>
          <w:lang w:val="en-US"/>
        </w:rPr>
      </w:pPr>
      <w:r w:rsidRPr="007D0B23">
        <w:t>-</w:t>
      </w:r>
      <w:r w:rsidRPr="007D0B23">
        <w:tab/>
        <w:t>the upCnxState</w:t>
      </w:r>
      <w:r w:rsidRPr="007D0B23" w:rsidDel="00DA6B66">
        <w:t xml:space="preserve"> </w:t>
      </w:r>
      <w:r w:rsidRPr="007D0B23">
        <w:t>attribute set to ACTIVATING (see clause 5.2.2.3.2.1) to indicate the establishment of N3 tunnel User Plane resources for the PDU Session</w:t>
      </w:r>
      <w:r>
        <w:t>, if the UE requested to activate the PDU session</w:t>
      </w:r>
      <w:r w:rsidR="00B405D5">
        <w:rPr>
          <w:lang w:val="en-US"/>
        </w:rPr>
        <w:t>;</w:t>
      </w:r>
    </w:p>
    <w:p w14:paraId="76BBBA33" w14:textId="04D600E3" w:rsidR="00B405D5" w:rsidRPr="00A773FB" w:rsidRDefault="00B405D5" w:rsidP="00FA3B9B">
      <w:pPr>
        <w:pStyle w:val="B2"/>
        <w:rPr>
          <w:lang w:val="en-US"/>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p>
    <w:p w14:paraId="40A04587" w14:textId="77777777" w:rsidR="00FA3B9B" w:rsidRDefault="00FA3B9B" w:rsidP="00FA3B9B">
      <w:pPr>
        <w:pStyle w:val="B1"/>
      </w:pPr>
      <w:r>
        <w:t>2a.</w:t>
      </w:r>
      <w:r>
        <w:tab/>
        <w:t>On success, the SMF shall return a 201 Created response.</w:t>
      </w:r>
    </w:p>
    <w:p w14:paraId="271E97C1" w14:textId="77777777"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 (see clause 4.23.3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77777777" w:rsidR="00ED7DE2" w:rsidRDefault="00ED7DE2" w:rsidP="00ED7DE2">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8" w:name="_Toc25073766"/>
      <w:bookmarkStart w:id="149" w:name="_Toc34062931"/>
      <w:bookmarkStart w:id="150" w:name="_Toc43119899"/>
      <w:bookmarkStart w:id="151" w:name="_Toc49767951"/>
      <w:bookmarkStart w:id="152" w:name="_Toc56434124"/>
      <w:bookmarkStart w:id="153" w:name="_Toc82677282"/>
      <w:r>
        <w:t>5.2.2.2.8</w:t>
      </w:r>
      <w:r>
        <w:tab/>
      </w:r>
      <w:r w:rsidRPr="00A27761">
        <w:t>SMF Context Transfer</w:t>
      </w:r>
      <w:r>
        <w:t xml:space="preserve"> procedure, LBO or no Roaming, no I-SMF</w:t>
      </w:r>
      <w:bookmarkEnd w:id="148"/>
      <w:bookmarkEnd w:id="149"/>
      <w:bookmarkEnd w:id="150"/>
      <w:bookmarkEnd w:id="151"/>
      <w:bookmarkEnd w:id="152"/>
      <w:bookmarkEnd w:id="153"/>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4" w:name="_Toc25073767"/>
      <w:bookmarkStart w:id="155" w:name="_Toc34062932"/>
      <w:bookmarkStart w:id="156" w:name="_Toc43119900"/>
      <w:bookmarkStart w:id="157" w:name="_Toc49767952"/>
      <w:bookmarkStart w:id="158" w:name="_Toc56434125"/>
      <w:bookmarkStart w:id="159" w:name="_Toc82677283"/>
      <w:r>
        <w:t>5.2.2.2.9</w:t>
      </w:r>
      <w:r>
        <w:tab/>
      </w:r>
      <w:r w:rsidRPr="00A6727D">
        <w:t>I-SMF Context Transfer procedure</w:t>
      </w:r>
      <w:bookmarkEnd w:id="154"/>
      <w:bookmarkEnd w:id="155"/>
      <w:bookmarkEnd w:id="156"/>
      <w:bookmarkEnd w:id="157"/>
      <w:bookmarkEnd w:id="158"/>
      <w:bookmarkEnd w:id="159"/>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60" w:name="_Toc82677284"/>
      <w:r>
        <w:t>5.2.2.2.10</w:t>
      </w:r>
      <w:r>
        <w:tab/>
        <w:t>Handover between 3GPP and non-3GPP accesses with I-SMF insertion/removal or V-SMF change</w:t>
      </w:r>
      <w:bookmarkEnd w:id="160"/>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77777777" w:rsidR="00215850" w:rsidRDefault="00215850" w:rsidP="00215850">
      <w:pPr>
        <w:pStyle w:val="B1"/>
      </w:pPr>
      <w:r>
        <w:t>1.</w:t>
      </w:r>
      <w:r>
        <w:tab/>
        <w:t>The NF Service Consumer shall send a POST request</w:t>
      </w:r>
      <w:r w:rsidRPr="00955065">
        <w:t xml:space="preserve"> </w:t>
      </w:r>
      <w:r>
        <w:t>as specified in clause 5.2.2.2.1, with the following additional information:</w:t>
      </w:r>
    </w:p>
    <w:p w14:paraId="0C9A4E95" w14:textId="77777777" w:rsidR="00215850" w:rsidRPr="00A773FB" w:rsidRDefault="00215850" w:rsidP="00215850">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FA3B9B">
      <w:pPr>
        <w:pStyle w:val="Heading4"/>
      </w:pPr>
      <w:bookmarkStart w:id="161" w:name="_Toc25073768"/>
      <w:bookmarkStart w:id="162" w:name="_Toc34062933"/>
      <w:bookmarkStart w:id="163" w:name="_Toc43119901"/>
      <w:bookmarkStart w:id="164" w:name="_Toc49767953"/>
      <w:bookmarkStart w:id="165" w:name="_Toc56434126"/>
      <w:bookmarkStart w:id="166" w:name="_Toc82677285"/>
      <w:r>
        <w:t>5.2.2.3</w:t>
      </w:r>
      <w:r>
        <w:tab/>
        <w:t>Update SM Context</w:t>
      </w:r>
      <w:r w:rsidRPr="00C610B7">
        <w:t xml:space="preserve"> </w:t>
      </w:r>
      <w:r>
        <w:t>service operation</w:t>
      </w:r>
      <w:bookmarkEnd w:id="161"/>
      <w:bookmarkEnd w:id="162"/>
      <w:bookmarkEnd w:id="163"/>
      <w:bookmarkEnd w:id="164"/>
      <w:bookmarkEnd w:id="165"/>
      <w:bookmarkEnd w:id="166"/>
    </w:p>
    <w:p w14:paraId="68B90754" w14:textId="77777777" w:rsidR="00FA3B9B" w:rsidRDefault="00FA3B9B" w:rsidP="00FA3B9B">
      <w:pPr>
        <w:pStyle w:val="Heading5"/>
      </w:pPr>
      <w:bookmarkStart w:id="167" w:name="_Toc25073769"/>
      <w:bookmarkStart w:id="168" w:name="_Toc34062934"/>
      <w:bookmarkStart w:id="169" w:name="_Toc43119902"/>
      <w:bookmarkStart w:id="170" w:name="_Toc49767954"/>
      <w:bookmarkStart w:id="171" w:name="_Toc56434127"/>
      <w:bookmarkStart w:id="172" w:name="_Toc82677286"/>
      <w:r>
        <w:t>5.2.2.3.1</w:t>
      </w:r>
      <w:r>
        <w:tab/>
        <w:t>General</w:t>
      </w:r>
      <w:bookmarkEnd w:id="167"/>
      <w:bookmarkEnd w:id="168"/>
      <w:bookmarkEnd w:id="169"/>
      <w:bookmarkEnd w:id="170"/>
      <w:bookmarkEnd w:id="171"/>
      <w:bookmarkEnd w:id="172"/>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77777777" w:rsidR="00FA3B9B" w:rsidRDefault="00FA3B9B" w:rsidP="00FA3B9B">
      <w:pPr>
        <w:pStyle w:val="B1"/>
      </w:pPr>
      <w:r>
        <w:t>-</w:t>
      </w:r>
      <w:r>
        <w:tab/>
        <w:t>PDU Session modification (see clause 4.3.3 of 3GPP TS 23.502 [3]);</w:t>
      </w:r>
    </w:p>
    <w:p w14:paraId="299BDE85" w14:textId="77777777" w:rsidR="00FA3B9B" w:rsidRDefault="00FA3B9B" w:rsidP="00FA3B9B">
      <w:pPr>
        <w:pStyle w:val="B1"/>
      </w:pPr>
      <w:r>
        <w:t>-</w:t>
      </w:r>
      <w:r>
        <w:tab/>
        <w:t xml:space="preserve">UE </w:t>
      </w:r>
      <w:r>
        <w:rPr>
          <w:rFonts w:hint="eastAsia"/>
          <w:lang w:eastAsia="zh-CN"/>
        </w:rPr>
        <w:t xml:space="preserve">or network </w:t>
      </w:r>
      <w:r>
        <w:t>requested PDU session release (see clause 4.3.4.2 and clause 4.3.4.3 of 3GPP TS 23.502 [3]);</w:t>
      </w:r>
    </w:p>
    <w:p w14:paraId="5BB44F95" w14:textId="77777777"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 3GPP TS</w:t>
      </w:r>
      <w:r>
        <w:t> 23.502 [3]</w:t>
      </w:r>
      <w:r>
        <w:rPr>
          <w:rFonts w:hint="eastAsia"/>
          <w:lang w:eastAsia="zh-CN"/>
        </w:rPr>
        <w:t>);</w:t>
      </w:r>
    </w:p>
    <w:p w14:paraId="2F5DFAF8" w14:textId="77777777" w:rsidR="00FA3B9B" w:rsidRDefault="00FA3B9B" w:rsidP="00FA3B9B">
      <w:pPr>
        <w:pStyle w:val="B1"/>
      </w:pPr>
      <w:r>
        <w:t>-</w:t>
      </w:r>
      <w:r>
        <w:tab/>
        <w:t xml:space="preserve">UE or network-initiated MA PDU session release over a single access (see clause </w:t>
      </w:r>
      <w:r w:rsidRPr="001104C4">
        <w:t>4.22</w:t>
      </w:r>
      <w:r>
        <w:t xml:space="preserve"> of 3GPP TS 23.502 [3]);</w:t>
      </w:r>
    </w:p>
    <w:p w14:paraId="4371CEE4" w14:textId="4B15718C" w:rsidR="00FA3B9B" w:rsidRDefault="00FA3B9B" w:rsidP="00FA3B9B">
      <w:pPr>
        <w:pStyle w:val="B1"/>
      </w:pPr>
      <w:r>
        <w:t>-</w:t>
      </w:r>
      <w:r>
        <w:tab/>
        <w:t xml:space="preserve">Activation or Deactivation of the User Plane connection of an existing PDU session, i.e. establishment or release of the N3 tunnel between the AN and serving CN (see clause 5.6.8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77777777" w:rsidR="00FA3B9B" w:rsidRDefault="00FA3B9B" w:rsidP="00FA3B9B">
      <w:pPr>
        <w:pStyle w:val="B1"/>
      </w:pPr>
      <w:r>
        <w:t>-</w:t>
      </w:r>
      <w:r>
        <w:tab/>
        <w:t>Handover between 3GPP and untrusted non-3GPP access procedures (see clause 4.9.2 of 3GPP TS 23.502 [3]);</w:t>
      </w:r>
    </w:p>
    <w:p w14:paraId="6880AE35" w14:textId="77777777" w:rsidR="00FA3B9B" w:rsidRDefault="00FA3B9B" w:rsidP="00FA3B9B">
      <w:pPr>
        <w:pStyle w:val="B1"/>
      </w:pPr>
      <w:r>
        <w:t>-</w:t>
      </w:r>
      <w:r>
        <w:tab/>
        <w:t>Inter-AMF change due to AMF planned maintenance or AMF failure (see clause 5.21.2 of 3GPP TS 23.501 [2]), or inter-AMF mobility in CM-IDLE mode (see clauses 4.2.2.2 and 4.23.3 of 3GPP TS 23.502 [3]);</w:t>
      </w:r>
    </w:p>
    <w:p w14:paraId="2BA81985" w14:textId="77777777" w:rsidR="00FA3B9B" w:rsidRDefault="00FA3B9B" w:rsidP="00FA3B9B">
      <w:pPr>
        <w:pStyle w:val="B1"/>
      </w:pPr>
      <w:r>
        <w:t>-</w:t>
      </w:r>
      <w:r>
        <w:tab/>
        <w:t>RAN Initiated QoS Flow Mobility (see clause 4.14.1 of 3GPP TS 23.502 [3] and clause 8.2.5 of 3GPP TS 38.413 [9]);</w:t>
      </w:r>
    </w:p>
    <w:p w14:paraId="6AE7DD3A" w14:textId="77777777" w:rsidR="00FA3B9B" w:rsidRDefault="00FA3B9B" w:rsidP="00FA3B9B">
      <w:pPr>
        <w:pStyle w:val="B1"/>
      </w:pPr>
      <w:r>
        <w:lastRenderedPageBreak/>
        <w:t>-</w:t>
      </w:r>
      <w:r>
        <w:tab/>
        <w:t>All procedures requiring to provide N1 or N2 SM information to the SMF, e.g. UE requested PDU Session Establishment procedure (see clause 4.3.2.2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clause 4.3.5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77777777" w:rsidR="00FA3B9B" w:rsidRDefault="00FA3B9B" w:rsidP="00FA3B9B">
      <w:pPr>
        <w:pStyle w:val="B1"/>
      </w:pPr>
      <w:r>
        <w:t>-</w:t>
      </w:r>
      <w:r>
        <w:tab/>
        <w:t>EPS to 5GS Idle mode mobility, EPS to 5GS Idle mode mobility with data forwarding or handover using N26 interface (see clause 4.11</w:t>
      </w:r>
      <w:r w:rsidRPr="009158B7">
        <w:t xml:space="preserve"> </w:t>
      </w:r>
      <w:r>
        <w:t>of 3GPP TS 23.502 [3]);</w:t>
      </w:r>
    </w:p>
    <w:p w14:paraId="2B46233F" w14:textId="77777777" w:rsidR="00FA3B9B" w:rsidRDefault="00FA3B9B" w:rsidP="00FA3B9B">
      <w:pPr>
        <w:pStyle w:val="B1"/>
      </w:pPr>
      <w:r>
        <w:t>-</w:t>
      </w:r>
      <w:r>
        <w:tab/>
        <w:t>5GS to EPS Handover using N26 interface (see clause 4.11.1.2</w:t>
      </w:r>
      <w:r w:rsidRPr="009158B7">
        <w:t xml:space="preserve"> </w:t>
      </w:r>
      <w:r>
        <w:t>of 3GPP TS 23.502 [3]);</w:t>
      </w:r>
    </w:p>
    <w:p w14:paraId="3CC2FD75" w14:textId="77777777" w:rsidR="00FA3B9B" w:rsidRDefault="00FA3B9B" w:rsidP="00FA3B9B">
      <w:pPr>
        <w:pStyle w:val="B1"/>
      </w:pPr>
      <w:r>
        <w:t>-</w:t>
      </w:r>
      <w:r>
        <w:tab/>
        <w:t>5GS to EPS Idle mode mobility using N26 interface with data forwarding (see clause 4.11.1.3.2A</w:t>
      </w:r>
      <w:r w:rsidRPr="009158B7">
        <w:t xml:space="preserve"> </w:t>
      </w:r>
      <w:r>
        <w:t>of 3GPP TS 23.502 [3]);</w:t>
      </w:r>
    </w:p>
    <w:p w14:paraId="1F82359E" w14:textId="77777777" w:rsidR="00FA3B9B" w:rsidRDefault="00FA3B9B" w:rsidP="00FA3B9B">
      <w:pPr>
        <w:pStyle w:val="B1"/>
      </w:pPr>
      <w:r>
        <w:t>-</w:t>
      </w:r>
      <w:r>
        <w:tab/>
        <w:t>PDU Session Reactivation during P-CSCF Restoration procedure via AMF (see clause 5.</w:t>
      </w:r>
      <w:r>
        <w:rPr>
          <w:lang w:eastAsia="zh-CN"/>
        </w:rPr>
        <w:t>8</w:t>
      </w:r>
      <w:r>
        <w:t>.</w:t>
      </w:r>
      <w:r>
        <w:rPr>
          <w:lang w:eastAsia="zh-CN"/>
        </w:rPr>
        <w:t>4</w:t>
      </w:r>
      <w:r>
        <w:t>.3 of 3GPP TS 23.380 [21]);</w:t>
      </w:r>
    </w:p>
    <w:p w14:paraId="614FA625" w14:textId="77777777"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clause 4.3.4.2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77777777" w:rsidR="00FA3B9B" w:rsidRDefault="00FA3B9B" w:rsidP="00FA3B9B">
      <w:pPr>
        <w:pStyle w:val="B1"/>
      </w:pPr>
      <w:r>
        <w:t>-</w:t>
      </w:r>
      <w:r>
        <w:tab/>
        <w:t>Secondary RAT Usage Data Reporting (see clause 4.21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77777777" w:rsidR="00FA3B9B" w:rsidRDefault="00FA3B9B" w:rsidP="00FA3B9B">
      <w:pPr>
        <w:pStyle w:val="B1"/>
      </w:pPr>
      <w:r>
        <w:t>-</w:t>
      </w:r>
      <w:r>
        <w:tab/>
        <w:t>Connection Suspend procedure (see clause 4.8.1.2 of 3GPP TS 23.502 [3]);</w:t>
      </w:r>
    </w:p>
    <w:p w14:paraId="73FA370B" w14:textId="77777777" w:rsidR="00FA3B9B" w:rsidRDefault="00FA3B9B" w:rsidP="00FA3B9B">
      <w:pPr>
        <w:pStyle w:val="B1"/>
      </w:pPr>
      <w:r>
        <w:t>-</w:t>
      </w:r>
      <w:r>
        <w:tab/>
        <w:t>Connection Resume in CM-IDLE with Suspend procedure (see clause 4.8.2.3 of 3GPP TS 23.502 [3]);</w:t>
      </w:r>
    </w:p>
    <w:p w14:paraId="611E9FEC" w14:textId="77777777" w:rsidR="00FA3B9B" w:rsidRDefault="00FA3B9B" w:rsidP="00FA3B9B">
      <w:pPr>
        <w:pStyle w:val="B1"/>
      </w:pPr>
      <w:r>
        <w:t>-</w:t>
      </w:r>
      <w:r>
        <w:tab/>
        <w:t>5G-RG or Network requested PDU Session Modification via W-5GAN (see clause 7.3.2 of 3GPP TS 23.316 [36]);</w:t>
      </w:r>
    </w:p>
    <w:p w14:paraId="6EEA158C" w14:textId="664F3037" w:rsidR="00FA3B9B" w:rsidRDefault="00FA3B9B" w:rsidP="00FA3B9B">
      <w:pPr>
        <w:pStyle w:val="B1"/>
      </w:pPr>
      <w:r>
        <w:t>-</w:t>
      </w:r>
      <w:r>
        <w:tab/>
        <w:t>5G-RG or Network requested PDU Session Release via W-5GAN (see clause 7.3.3 of 3GPP TS 23.316 [36]);</w:t>
      </w:r>
    </w:p>
    <w:p w14:paraId="25497C85" w14:textId="77777777" w:rsidR="00FA3B9B" w:rsidRDefault="00FA3B9B" w:rsidP="00FA3B9B">
      <w:pPr>
        <w:pStyle w:val="B1"/>
      </w:pPr>
      <w:r>
        <w:t>-</w:t>
      </w:r>
      <w:r>
        <w:tab/>
        <w:t>FN-RG or Network requested PDU Session Modification via W-5GAN (see clause 7.3.6 of 3GPP TS 23.316 [36]);</w:t>
      </w:r>
    </w:p>
    <w:p w14:paraId="0F3ABA15" w14:textId="06F99F93" w:rsidR="00FA3B9B" w:rsidRDefault="00FA3B9B" w:rsidP="00FA3B9B">
      <w:pPr>
        <w:pStyle w:val="B1"/>
      </w:pPr>
      <w:r>
        <w:t>-</w:t>
      </w:r>
      <w:r>
        <w:tab/>
        <w:t>FN-RG or Network requested PDU Session Release via W-5GAN (see clause 7.3.7 of 3GPP TS 23.316 [36]);</w:t>
      </w:r>
    </w:p>
    <w:p w14:paraId="5B018135" w14:textId="316B8BF7" w:rsidR="00FA3B9B" w:rsidRDefault="00FA3B9B" w:rsidP="00FA3B9B">
      <w:pPr>
        <w:pStyle w:val="B1"/>
      </w:pPr>
      <w:r>
        <w:t>-</w:t>
      </w:r>
      <w:r>
        <w:tab/>
        <w:t>Handover between 3GPP access/5GC and W-5GAN access (see clause 7.6.3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0D278FF" w:rsidR="00CA642A" w:rsidRDefault="00CA642A" w:rsidP="00CA642A">
      <w:pPr>
        <w:pStyle w:val="B1"/>
      </w:pPr>
      <w:r>
        <w:t>-</w:t>
      </w:r>
      <w:r>
        <w:tab/>
        <w:t>5G-RG requested PDU Session Establishment via W-5GAN (see clause 7.3.1 of 3GPP TS 23.316 [36]);</w:t>
      </w:r>
    </w:p>
    <w:p w14:paraId="774DCA83" w14:textId="77777777" w:rsidR="00CA642A" w:rsidRDefault="00CA642A" w:rsidP="00CA642A">
      <w:pPr>
        <w:pStyle w:val="B1"/>
      </w:pPr>
      <w:r>
        <w:t>-</w:t>
      </w:r>
      <w:r>
        <w:tab/>
        <w:t>FN-RG related PDU Session Establishment via W-5GAN (see clause 7.3.4 of 3GPP TS 23.316 [36]);</w:t>
      </w:r>
    </w:p>
    <w:p w14:paraId="7E5EECA3" w14:textId="77777777" w:rsidR="00CA642A" w:rsidRDefault="00CA642A" w:rsidP="00CA642A">
      <w:pPr>
        <w:pStyle w:val="B1"/>
      </w:pPr>
      <w:r>
        <w:t>-</w:t>
      </w:r>
      <w:r>
        <w:tab/>
        <w:t>Non-5G capable device behind 5G-CRG and FN-CRG requested PDU Session Establishment via W-5GAN (see clause 4.10a of 3GPP TS 23.316 [36]);</w:t>
      </w:r>
    </w:p>
    <w:p w14:paraId="1AA92AC5" w14:textId="77777777" w:rsidR="00CA642A" w:rsidRDefault="00CA642A" w:rsidP="00CA642A">
      <w:pPr>
        <w:pStyle w:val="B1"/>
      </w:pPr>
      <w:r>
        <w:t>-</w:t>
      </w:r>
      <w:r>
        <w:tab/>
        <w:t>Non-5G capable device behind 5G-CRG and FN-CRG or Network requested PDU Session Modification via W-5GAN (see clause 4.10a of 3GPP TS 23.316 [36]);</w:t>
      </w:r>
    </w:p>
    <w:p w14:paraId="66DA7D4A" w14:textId="77777777" w:rsidR="00CA642A" w:rsidRDefault="00CA642A" w:rsidP="00CA642A">
      <w:pPr>
        <w:pStyle w:val="B1"/>
      </w:pPr>
      <w:r>
        <w:t>-</w:t>
      </w:r>
      <w:r>
        <w:tab/>
        <w:t>Non-5G capable device behind 5G-CRG and FN-CRG or Network requested PDU Session Release via W-5GAN (see clause 4.10a of 3GPP TS 23.316 [36]);</w:t>
      </w:r>
    </w:p>
    <w:p w14:paraId="670562C9" w14:textId="77777777" w:rsidR="00CA642A" w:rsidRDefault="00CA642A" w:rsidP="00CA642A">
      <w:pPr>
        <w:pStyle w:val="B1"/>
      </w:pPr>
      <w:r>
        <w:t>-</w:t>
      </w:r>
      <w:r>
        <w:tab/>
      </w:r>
      <w:r w:rsidRPr="003B7B43">
        <w:t>CN-initiated selective deactivation of UP connection of an existing PDU Session associated with W-5GAN Access</w:t>
      </w:r>
      <w:r>
        <w:t xml:space="preserve"> (see clause 7.3.5 of 3GPP TS 23.316 [36]);</w:t>
      </w:r>
    </w:p>
    <w:p w14:paraId="07E81E07" w14:textId="77777777"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(see clause 7.6.4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lastRenderedPageBreak/>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6.6pt;height:108.25pt" o:ole="">
            <v:imagedata r:id="rId22" o:title=""/>
          </v:shape>
          <o:OLEObject Type="Embed" ProgID="Visio.Drawing.11" ShapeID="_x0000_i1032" DrawAspect="Content" ObjectID="_1693290536" r:id="rId23"/>
        </w:object>
      </w:r>
    </w:p>
    <w:p w14:paraId="1A166ACD" w14:textId="77777777" w:rsidR="00FA3B9B" w:rsidRDefault="00FA3B9B" w:rsidP="00FA3B9B">
      <w:pPr>
        <w:pStyle w:val="TF"/>
      </w:pPr>
      <w:r>
        <w:t>Figure 5.2.2.3.1-1: SM context update</w:t>
      </w:r>
    </w:p>
    <w:p w14:paraId="690BF3B7" w14:textId="77777777"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as specified in clause 6.4.2.2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3" w:name="_Toc25073770"/>
      <w:bookmarkStart w:id="174" w:name="_Toc34062935"/>
      <w:bookmarkStart w:id="175" w:name="_Toc43119903"/>
      <w:bookmarkStart w:id="176" w:name="_Toc49767955"/>
      <w:bookmarkStart w:id="177" w:name="_Toc56434128"/>
      <w:bookmarkStart w:id="178" w:name="_Toc82677287"/>
      <w:r>
        <w:t>5.2.2.3.2</w:t>
      </w:r>
      <w:r>
        <w:tab/>
        <w:t>Activation and Deactivation of the User Plane connection of a PDU session</w:t>
      </w:r>
      <w:bookmarkEnd w:id="173"/>
      <w:bookmarkEnd w:id="174"/>
      <w:bookmarkEnd w:id="175"/>
      <w:bookmarkEnd w:id="176"/>
      <w:bookmarkEnd w:id="177"/>
      <w:bookmarkEnd w:id="178"/>
    </w:p>
    <w:p w14:paraId="0D1F51FB" w14:textId="77777777" w:rsidR="00FA3B9B" w:rsidRDefault="00FA3B9B" w:rsidP="00FA3B9B">
      <w:pPr>
        <w:pStyle w:val="Heading6"/>
      </w:pPr>
      <w:bookmarkStart w:id="179" w:name="_Toc25073771"/>
      <w:bookmarkStart w:id="180" w:name="_Toc34062936"/>
      <w:bookmarkStart w:id="181" w:name="_Toc43119904"/>
      <w:bookmarkStart w:id="182" w:name="_Toc49767956"/>
      <w:bookmarkStart w:id="183" w:name="_Toc56434129"/>
      <w:bookmarkStart w:id="184" w:name="_Toc82677288"/>
      <w:r>
        <w:t>5.2.2.3.2.1</w:t>
      </w:r>
      <w:r>
        <w:tab/>
        <w:t>General</w:t>
      </w:r>
      <w:bookmarkEnd w:id="179"/>
      <w:bookmarkEnd w:id="180"/>
      <w:bookmarkEnd w:id="181"/>
      <w:bookmarkEnd w:id="182"/>
      <w:bookmarkEnd w:id="183"/>
      <w:bookmarkEnd w:id="18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lastRenderedPageBreak/>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77777777" w:rsidR="00FA3B9B" w:rsidRDefault="00FA3B9B" w:rsidP="00FA3B9B">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clause 5.2.2.3.1 to transfer the response to the SMF.</w:t>
      </w:r>
    </w:p>
    <w:p w14:paraId="69914E9C" w14:textId="77777777" w:rsidR="00FA3B9B" w:rsidRPr="005B71A2" w:rsidRDefault="00FA3B9B" w:rsidP="00FA3B9B">
      <w:r>
        <w:t>Clause 5.2.2.3.2.4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Pr="00EE48A7">
        <w:t xml:space="preserve"> the PDU Session for which the UE was paged or notified is in the List Of Allowed </w:t>
      </w:r>
      <w:r>
        <w:t>PDU Sessions provided by the UE</w:t>
      </w:r>
      <w:r w:rsidRPr="00EE48A7">
        <w:t xml:space="preserve"> </w:t>
      </w:r>
      <w:r>
        <w:t>and if the AMF has received N2 SM Information only or N1 SM Container and N2 SM Information for that PDU session from the SMF in step 3a of clause 4.2.3.3</w:t>
      </w:r>
      <w:r w:rsidRPr="00E12BDF">
        <w:t xml:space="preserve"> </w:t>
      </w:r>
      <w:r>
        <w:t>of 3GPP TS 23.502 [3].</w:t>
      </w:r>
    </w:p>
    <w:p w14:paraId="06819AB4" w14:textId="77777777" w:rsidR="00FA3B9B" w:rsidRDefault="00FA3B9B" w:rsidP="00FA3B9B">
      <w:pPr>
        <w:pStyle w:val="Heading6"/>
      </w:pPr>
      <w:bookmarkStart w:id="185" w:name="_Toc25073772"/>
      <w:bookmarkStart w:id="186" w:name="_Toc34062937"/>
      <w:bookmarkStart w:id="187" w:name="_Toc43119905"/>
      <w:bookmarkStart w:id="188" w:name="_Toc49767957"/>
      <w:bookmarkStart w:id="189" w:name="_Toc56434130"/>
      <w:bookmarkStart w:id="190" w:name="_Toc82677289"/>
      <w:r>
        <w:t>5.2.2.3.2.2</w:t>
      </w:r>
      <w:r>
        <w:tab/>
        <w:t>Activation of User Plane connectivity of a PDU session</w:t>
      </w:r>
      <w:bookmarkEnd w:id="185"/>
      <w:bookmarkEnd w:id="186"/>
      <w:bookmarkEnd w:id="187"/>
      <w:bookmarkEnd w:id="188"/>
      <w:bookmarkEnd w:id="189"/>
      <w:bookmarkEnd w:id="19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0.85pt" o:ole="">
            <v:imagedata r:id="rId24" o:title=""/>
          </v:shape>
          <o:OLEObject Type="Embed" ProgID="Visio.Drawing.11" ShapeID="_x0000_i1033" DrawAspect="Content" ObjectID="_1693290537" r:id="rId25"/>
        </w:object>
      </w:r>
    </w:p>
    <w:p w14:paraId="071E9723" w14:textId="77777777" w:rsidR="00FA3B9B" w:rsidRDefault="00FA3B9B" w:rsidP="00FA3B9B">
      <w:pPr>
        <w:pStyle w:val="TF"/>
      </w:pPr>
      <w:r>
        <w:t>Figure 5.2.2.3.2.2-1: Activation of the User Plane connection of a PDU session</w:t>
      </w:r>
    </w:p>
    <w:p w14:paraId="3B98CC5E" w14:textId="77777777" w:rsidR="00FA3B9B" w:rsidRDefault="00FA3B9B" w:rsidP="00FA3B9B">
      <w:pPr>
        <w:pStyle w:val="B1"/>
      </w:pPr>
      <w:r>
        <w:t>1.</w:t>
      </w:r>
      <w:r>
        <w:tab/>
        <w:t>The NF Service Consumer shall request the SMF to activate the user plane connection of the PDU session by sending a POST request, as specified in clause 5.2.2.3.1,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12F4AB05" w:rsidR="00FA3B9B" w:rsidRDefault="00FA3B9B" w:rsidP="00FA3B9B">
      <w:pPr>
        <w:pStyle w:val="B1"/>
      </w:pPr>
      <w:r>
        <w:lastRenderedPageBreak/>
        <w:t>2a.</w:t>
      </w:r>
      <w:r>
        <w:tab/>
        <w:t>Upon receipt of such a request, if the SMF can proceed with activating the user plane connection of the PDU session (see clause 4.2.3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1C177DB7" w14:textId="4FC29044" w:rsidR="00FA3B9B" w:rsidRDefault="00FA3B9B" w:rsidP="00FA3B9B">
      <w:pPr>
        <w:pStyle w:val="B1"/>
        <w:ind w:hanging="1"/>
      </w:pPr>
      <w:r>
        <w:t>If the SMF finds the PDU session already activated when receiving the request in step 1, the SMF shall delete the N3 tunnel information and update the UPF accordingly (see step 8a of clause 4.2.3.2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77777777" w:rsidR="00FA3B9B" w:rsidRDefault="00FA3B9B" w:rsidP="00FA3B9B">
      <w:pPr>
        <w:pStyle w:val="B1"/>
      </w:pPr>
      <w:r>
        <w:t>3.</w:t>
      </w:r>
      <w:r>
        <w:tab/>
        <w:t>If the SMF returned a 200 OK response, the NF Service Consumer (e.g. AMF) shall subsequently update the SM context in the SMF by sending POST request, as specified in clause 5.2.2.3.1, with the following information:</w:t>
      </w:r>
    </w:p>
    <w:p w14:paraId="07193C5F" w14:textId="77777777" w:rsidR="00FA3B9B" w:rsidRDefault="00FA3B9B" w:rsidP="00FA3B9B">
      <w:pPr>
        <w:pStyle w:val="B2"/>
      </w:pPr>
      <w:r>
        <w:t>-</w:t>
      </w:r>
      <w:r>
        <w:tab/>
        <w:t>N2 SM information received from the 5G-AN (see</w:t>
      </w:r>
      <w:r w:rsidRPr="0012337F">
        <w:t xml:space="preserve"> </w:t>
      </w:r>
      <w:r>
        <w:t>PDU Session Resource Setup Response Transfer IE in clause 9.3.4.2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77777777" w:rsidR="00FA3B9B" w:rsidRDefault="00FA3B9B" w:rsidP="00FA3B9B">
      <w:pPr>
        <w:pStyle w:val="B2"/>
      </w:pPr>
      <w:r>
        <w:t>-</w:t>
      </w:r>
      <w:r>
        <w:tab/>
        <w:t>N2 SM information received from the 5G-AN (see PDU Session Resource Setup Unsuccessful Transfer IE in clause 9.3.4.16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191" w:name="_Hlk501646145"/>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w:t>
      </w:r>
      <w:bookmarkEnd w:id="191"/>
      <w:r>
        <w:t xml:space="preserve">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2" w:name="_Toc25073773"/>
      <w:bookmarkStart w:id="193" w:name="_Toc34062938"/>
      <w:bookmarkStart w:id="194" w:name="_Toc43119906"/>
      <w:bookmarkStart w:id="195" w:name="_Toc49767958"/>
      <w:bookmarkStart w:id="196" w:name="_Toc56434131"/>
      <w:bookmarkStart w:id="197" w:name="_Toc82677290"/>
      <w:r>
        <w:t>5.2.2.3.2.3</w:t>
      </w:r>
      <w:r>
        <w:tab/>
        <w:t>Deactivation of User Plane connectivity of a PDU session</w:t>
      </w:r>
      <w:bookmarkEnd w:id="192"/>
      <w:bookmarkEnd w:id="193"/>
      <w:bookmarkEnd w:id="194"/>
      <w:bookmarkEnd w:id="195"/>
      <w:bookmarkEnd w:id="196"/>
      <w:bookmarkEnd w:id="197"/>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6.6pt;height:118.3pt" o:ole="">
            <v:imagedata r:id="rId26" o:title=""/>
          </v:shape>
          <o:OLEObject Type="Embed" ProgID="Visio.Drawing.11" ShapeID="_x0000_i1034" DrawAspect="Content" ObjectID="_1693290538" r:id="rId27"/>
        </w:object>
      </w:r>
    </w:p>
    <w:p w14:paraId="7DF1B492" w14:textId="77777777" w:rsidR="00FA3B9B" w:rsidRDefault="00FA3B9B" w:rsidP="00FA3B9B">
      <w:pPr>
        <w:pStyle w:val="TF"/>
      </w:pPr>
      <w:r>
        <w:t>Figure 5.2.2.3.2.2-1: Deactivation of the User Plane connection of a PDU session</w:t>
      </w:r>
    </w:p>
    <w:p w14:paraId="3CA94FBB" w14:textId="77777777" w:rsidR="00FA3B9B" w:rsidRDefault="00FA3B9B" w:rsidP="00FA3B9B">
      <w:pPr>
        <w:pStyle w:val="B1"/>
      </w:pPr>
      <w:r>
        <w:t>1.</w:t>
      </w:r>
      <w:r>
        <w:tab/>
        <w:t>The NF Service Consumer shall request the SMF to deactivate the user plane connection of the PDU session by sending a POST request, as specified in clause 5.2.2.3.1,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FA3B9B">
      <w:pPr>
        <w:pStyle w:val="Heading6"/>
      </w:pPr>
      <w:bookmarkStart w:id="198" w:name="_Toc25073774"/>
      <w:bookmarkStart w:id="199" w:name="_Toc34062939"/>
      <w:bookmarkStart w:id="200" w:name="_Toc43119907"/>
      <w:bookmarkStart w:id="201" w:name="_Toc49767959"/>
      <w:bookmarkStart w:id="202" w:name="_Toc56434132"/>
      <w:bookmarkStart w:id="203" w:name="_Toc82677291"/>
      <w:r>
        <w:t>5.2.2.3.2.4</w:t>
      </w:r>
      <w:r>
        <w:tab/>
        <w:t>Changing the access type of a PDU session from non-3GPP access to 3GPP access during a Service Request procedure</w:t>
      </w:r>
      <w:bookmarkEnd w:id="198"/>
      <w:bookmarkEnd w:id="199"/>
      <w:bookmarkEnd w:id="200"/>
      <w:bookmarkEnd w:id="201"/>
      <w:bookmarkEnd w:id="202"/>
      <w:bookmarkEnd w:id="203"/>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7.05pt;height:118.8pt" o:ole="">
            <v:imagedata r:id="rId28" o:title=""/>
          </v:shape>
          <o:OLEObject Type="Embed" ProgID="Visio.Drawing.11" ShapeID="_x0000_i1035" DrawAspect="Content" ObjectID="_1693290539" r:id="rId29"/>
        </w:object>
      </w:r>
    </w:p>
    <w:p w14:paraId="3940A883" w14:textId="77777777" w:rsidR="00FA3B9B" w:rsidRDefault="00FA3B9B" w:rsidP="00FA3B9B">
      <w:pPr>
        <w:pStyle w:val="TF"/>
      </w:pPr>
      <w:r>
        <w:t>Figure 5.2.2.3.2.4-1: Indicating that the access type of a PDU session can be changed</w:t>
      </w:r>
    </w:p>
    <w:p w14:paraId="008D7725" w14:textId="77777777" w:rsidR="00FA3B9B" w:rsidRDefault="00FA3B9B" w:rsidP="00FA3B9B">
      <w:pPr>
        <w:pStyle w:val="B1"/>
      </w:pPr>
      <w:r>
        <w:t>1.</w:t>
      </w:r>
      <w:r>
        <w:tab/>
        <w:t>The NF Service Consumer shall indicate that the access type of a PDU session can be changed by sending a POST request, as specified in clause 5.2.2.3.1,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7777777" w:rsidR="00FA3B9B" w:rsidRDefault="00FA3B9B" w:rsidP="00FA3B9B">
      <w:pPr>
        <w:pStyle w:val="NO"/>
        <w:rPr>
          <w:lang w:eastAsia="zh-CN"/>
        </w:rPr>
      </w:pPr>
      <w:r>
        <w:lastRenderedPageBreak/>
        <w:t>NOTE:</w:t>
      </w:r>
      <w:r>
        <w:tab/>
        <w:t>This is used during a Service Request procedure (see 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4" w:name="_Toc25073775"/>
      <w:bookmarkStart w:id="205" w:name="_Toc34062940"/>
      <w:bookmarkStart w:id="206" w:name="_Toc43119908"/>
      <w:bookmarkStart w:id="207" w:name="_Toc49767960"/>
      <w:bookmarkStart w:id="208" w:name="_Toc56434133"/>
      <w:bookmarkStart w:id="209" w:name="_Toc82677292"/>
      <w:r>
        <w:t>5.2.2.3.3</w:t>
      </w:r>
      <w:r>
        <w:tab/>
        <w:t>Xn Handover</w:t>
      </w:r>
      <w:bookmarkEnd w:id="204"/>
      <w:bookmarkEnd w:id="205"/>
      <w:bookmarkEnd w:id="206"/>
      <w:bookmarkEnd w:id="207"/>
      <w:bookmarkEnd w:id="208"/>
      <w:bookmarkEnd w:id="209"/>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6.6pt;height:128.85pt" o:ole="">
            <v:imagedata r:id="rId30" o:title=""/>
          </v:shape>
          <o:OLEObject Type="Embed" ProgID="Visio.Drawing.11" ShapeID="_x0000_i1036" DrawAspect="Content" ObjectID="_1693290540" r:id="rId31"/>
        </w:object>
      </w:r>
    </w:p>
    <w:p w14:paraId="6EAB54E4" w14:textId="77777777" w:rsidR="00FA3B9B" w:rsidRDefault="00FA3B9B" w:rsidP="00FA3B9B">
      <w:pPr>
        <w:pStyle w:val="TF"/>
      </w:pPr>
      <w:r>
        <w:t>Figure 5.2.2.3.3-1: Xn handover</w:t>
      </w:r>
    </w:p>
    <w:p w14:paraId="3DE49974" w14:textId="77777777" w:rsidR="00FA3B9B" w:rsidRDefault="00FA3B9B" w:rsidP="00FA3B9B">
      <w:pPr>
        <w:pStyle w:val="B1"/>
      </w:pPr>
      <w:r>
        <w:t>1.</w:t>
      </w:r>
      <w:r>
        <w:tab/>
        <w:t>The NF Service Consumer shall request the SMF to switch the downlink N3 tunnel of the PDU session towards a new GTP tunnel endpoint by sending a POST request, as specified in clause 5.2.2.3.1, with the following information:</w:t>
      </w:r>
    </w:p>
    <w:p w14:paraId="05DFBCE7" w14:textId="77777777" w:rsidR="00FA3B9B" w:rsidRDefault="00FA3B9B" w:rsidP="00FA3B9B">
      <w:pPr>
        <w:pStyle w:val="B2"/>
      </w:pPr>
      <w:r>
        <w:t>-</w:t>
      </w:r>
      <w:r>
        <w:tab/>
        <w:t>the indication that the PDU session is to be switched;</w:t>
      </w:r>
    </w:p>
    <w:p w14:paraId="735EA183" w14:textId="77777777" w:rsidR="00FA3B9B" w:rsidRDefault="00FA3B9B" w:rsidP="00FA3B9B">
      <w:pPr>
        <w:pStyle w:val="B2"/>
      </w:pPr>
      <w:r>
        <w:t>-</w:t>
      </w:r>
      <w:r>
        <w:tab/>
        <w:t>N2 SM information received from the target 5G-AN (see Path Switch Request Transfer IE in clause 9.3.4.8 of 3GPP TS 38.413 [9]), including the new transport layer address and tunnel endpoint of the downlink termination point for the user data for this PDU session (i.e. 5G-AN's GTP-U F-TEID for downlink traffic);</w:t>
      </w:r>
    </w:p>
    <w:p w14:paraId="1067164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77777777" w:rsidR="00FA3B9B" w:rsidRDefault="00FA3B9B" w:rsidP="00FA3B9B">
      <w:pPr>
        <w:pStyle w:val="B2"/>
      </w:pPr>
      <w:r>
        <w:t>-</w:t>
      </w:r>
      <w:r>
        <w:tab/>
        <w:t>N2 SM information (see Path Switch Request Acknowledge Transfer IE in clause 9.3.4.9 of 3GPP TS 38.413 [9]), including the transport layer address and tunnel endpoint of the uplink termination point for the user data for this PDU session (i.e. UPF's GTP-U F-TEID for uplink traffic).</w:t>
      </w:r>
    </w:p>
    <w:p w14:paraId="4B89AB5E"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7777777" w:rsidR="00FA3B9B" w:rsidRDefault="00FA3B9B" w:rsidP="00FA3B9B">
      <w:pPr>
        <w:pStyle w:val="B2"/>
      </w:pPr>
      <w:r>
        <w:lastRenderedPageBreak/>
        <w:t>-</w:t>
      </w:r>
      <w:r>
        <w:tab/>
        <w:t>N2 SM information (see Path Switch Request Unsuccessul Transfer IE in clause 9.3.4.20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6.6pt;height:139.4pt" o:ole="">
            <v:imagedata r:id="rId32" o:title=""/>
          </v:shape>
          <o:OLEObject Type="Embed" ProgID="Visio.Drawing.11" ShapeID="_x0000_i1037" DrawAspect="Content" ObjectID="_1693290541" r:id="rId33"/>
        </w:object>
      </w:r>
    </w:p>
    <w:p w14:paraId="7E50E1F0" w14:textId="77777777" w:rsidR="00FA3B9B" w:rsidRDefault="00FA3B9B" w:rsidP="00FA3B9B">
      <w:pPr>
        <w:pStyle w:val="TF"/>
      </w:pPr>
      <w:r>
        <w:t>Figure 5.2.2.3.3-2: Xn handover – PDU session rejected by the target RAN</w:t>
      </w:r>
    </w:p>
    <w:p w14:paraId="7FF8AD7E" w14:textId="77777777" w:rsidR="00FA3B9B" w:rsidRDefault="00FA3B9B" w:rsidP="00FA3B9B">
      <w:pPr>
        <w:pStyle w:val="B1"/>
      </w:pPr>
      <w:r>
        <w:t>1.</w:t>
      </w:r>
      <w:r>
        <w:tab/>
        <w:t>The NF Service Consumer shall indicate to the SMF that the PDU session could not be setup in the target RAN by sending a POST request, as specified in clause 5.2.2.3.1, with the following information:</w:t>
      </w:r>
    </w:p>
    <w:p w14:paraId="0224BDFA" w14:textId="77777777" w:rsidR="00FA3B9B" w:rsidRDefault="00FA3B9B" w:rsidP="00FA3B9B">
      <w:pPr>
        <w:pStyle w:val="B2"/>
      </w:pPr>
      <w:r>
        <w:t>-</w:t>
      </w:r>
      <w:r>
        <w:tab/>
        <w:t>the indication that the PDU session failed to be switched;</w:t>
      </w:r>
    </w:p>
    <w:p w14:paraId="5698D565" w14:textId="77777777" w:rsidR="00FA3B9B" w:rsidRDefault="00FA3B9B" w:rsidP="00FA3B9B">
      <w:pPr>
        <w:pStyle w:val="B2"/>
      </w:pPr>
      <w:r>
        <w:t>-</w:t>
      </w:r>
      <w:r>
        <w:tab/>
        <w:t>N2 SM information received from the target 5G-AN (see Path Switch Request Setup Failed Transfer IE in clause 9.3.4.15 of 3GPP TS 38.413 [9]), including the cause why the session could not be setup;</w:t>
      </w:r>
    </w:p>
    <w:p w14:paraId="403F58AA"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9393B7C" w14:textId="77777777" w:rsidR="00FA3B9B" w:rsidRDefault="00FA3B9B" w:rsidP="00FA3B9B">
      <w:pPr>
        <w:pStyle w:val="B1"/>
        <w:ind w:hanging="1"/>
      </w:pPr>
      <w:r>
        <w:t>-</w:t>
      </w:r>
      <w:r>
        <w:tab/>
        <w:t>other information, if necessary.</w:t>
      </w:r>
    </w:p>
    <w:p w14:paraId="03ABFA10" w14:textId="77777777" w:rsidR="00FA3B9B" w:rsidRDefault="00FA3B9B" w:rsidP="00FA3B9B">
      <w:pPr>
        <w:pStyle w:val="B1"/>
      </w:pPr>
      <w:r>
        <w:t>2a.</w:t>
      </w:r>
      <w:r>
        <w:tab/>
        <w:t>Upon receipt of such a request, the SMF shall return a "204 No Content" response. The SMF shall decide whether to release the PDU session or deactivate the user plane connection of the PDU session, as specified in clause 4.9.1.2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10" w:name="_Toc25073776"/>
      <w:bookmarkStart w:id="211" w:name="_Toc34062941"/>
      <w:bookmarkStart w:id="212" w:name="_Toc43119909"/>
      <w:bookmarkStart w:id="213" w:name="_Toc49767961"/>
      <w:bookmarkStart w:id="214" w:name="_Toc56434134"/>
      <w:bookmarkStart w:id="215" w:name="_Toc82677293"/>
      <w:r>
        <w:t>5.2.2.3.4</w:t>
      </w:r>
      <w:r>
        <w:tab/>
        <w:t>N2 Handover</w:t>
      </w:r>
      <w:bookmarkEnd w:id="210"/>
      <w:bookmarkEnd w:id="211"/>
      <w:bookmarkEnd w:id="212"/>
      <w:bookmarkEnd w:id="213"/>
      <w:bookmarkEnd w:id="214"/>
      <w:bookmarkEnd w:id="215"/>
    </w:p>
    <w:p w14:paraId="0C10B55A" w14:textId="77777777" w:rsidR="00FA3B9B" w:rsidRDefault="00FA3B9B" w:rsidP="00FA3B9B">
      <w:pPr>
        <w:pStyle w:val="Heading6"/>
      </w:pPr>
      <w:bookmarkStart w:id="216" w:name="_Toc25073777"/>
      <w:bookmarkStart w:id="217" w:name="_Toc34062942"/>
      <w:bookmarkStart w:id="218" w:name="_Toc43119910"/>
      <w:bookmarkStart w:id="219" w:name="_Toc49767962"/>
      <w:bookmarkStart w:id="220" w:name="_Toc56434135"/>
      <w:bookmarkStart w:id="221" w:name="_Toc82677294"/>
      <w:r>
        <w:t>5.2.2.3.4.1</w:t>
      </w:r>
      <w:r>
        <w:tab/>
        <w:t>General</w:t>
      </w:r>
      <w:bookmarkEnd w:id="216"/>
      <w:bookmarkEnd w:id="217"/>
      <w:bookmarkEnd w:id="218"/>
      <w:bookmarkEnd w:id="219"/>
      <w:bookmarkEnd w:id="220"/>
      <w:bookmarkEnd w:id="221"/>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2" w:name="_Toc25073778"/>
      <w:bookmarkStart w:id="223" w:name="_Toc34062943"/>
      <w:bookmarkStart w:id="224" w:name="_Toc43119911"/>
      <w:bookmarkStart w:id="225" w:name="_Toc49767963"/>
      <w:bookmarkStart w:id="226" w:name="_Toc56434136"/>
      <w:bookmarkStart w:id="227" w:name="_Toc82677295"/>
      <w:r>
        <w:lastRenderedPageBreak/>
        <w:t>5.2.2.3.4.2</w:t>
      </w:r>
      <w:r>
        <w:tab/>
        <w:t>N2 Handover Preparation</w:t>
      </w:r>
      <w:bookmarkEnd w:id="222"/>
      <w:bookmarkEnd w:id="223"/>
      <w:bookmarkEnd w:id="224"/>
      <w:bookmarkEnd w:id="225"/>
      <w:bookmarkEnd w:id="226"/>
      <w:bookmarkEnd w:id="227"/>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7.05pt;height:200.85pt" o:ole="">
            <v:imagedata r:id="rId34" o:title=""/>
          </v:shape>
          <o:OLEObject Type="Embed" ProgID="Visio.Drawing.11" ShapeID="_x0000_i1038" DrawAspect="Content" ObjectID="_1693290542" r:id="rId35"/>
        </w:object>
      </w:r>
    </w:p>
    <w:p w14:paraId="57EA7D94" w14:textId="77777777" w:rsidR="00FA3B9B" w:rsidRDefault="00FA3B9B" w:rsidP="00FA3B9B">
      <w:pPr>
        <w:pStyle w:val="TF"/>
      </w:pPr>
      <w:r>
        <w:t>Figure 5.2.2.3.4.2-1: N2 Handover Preparation</w:t>
      </w:r>
    </w:p>
    <w:p w14:paraId="59E06BE2" w14:textId="77777777" w:rsidR="00FA3B9B" w:rsidRDefault="00FA3B9B" w:rsidP="00FA3B9B">
      <w:pPr>
        <w:pStyle w:val="B1"/>
      </w:pPr>
      <w:r>
        <w:t>1.</w:t>
      </w:r>
      <w:r>
        <w:tab/>
        <w:t>The NF Service Consumer shall request the SMF to prepare the handover of the PDU session by sending a POST request, as specified in clause 5.2.2.3.1,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77777777" w:rsidR="00FA3B9B" w:rsidRDefault="00FA3B9B" w:rsidP="00FA3B9B">
      <w:pPr>
        <w:pStyle w:val="B2"/>
      </w:pPr>
      <w:r>
        <w:t>-</w:t>
      </w:r>
      <w:r>
        <w:tab/>
        <w:t>N2 SM information received from the source NG-RAN (see Handover Required Transfer IE in clause 9.3.4.14 of 3GPP TS 38.413 [9]), indicating whether a direct path is available;</w:t>
      </w:r>
    </w:p>
    <w:p w14:paraId="78059CE5" w14:textId="001C5F1E"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0A60E9CE" w14:textId="77777777" w:rsidR="00FA3B9B" w:rsidRDefault="00FA3B9B" w:rsidP="00FA3B9B">
      <w:pPr>
        <w:pStyle w:val="B2"/>
      </w:pPr>
      <w:r>
        <w:t>-</w:t>
      </w:r>
      <w:r>
        <w:tab/>
        <w:t>other information, if necessary.</w:t>
      </w:r>
    </w:p>
    <w:p w14:paraId="42F62F38" w14:textId="77777777" w:rsidR="00FA3B9B" w:rsidRDefault="00FA3B9B" w:rsidP="00FA3B9B">
      <w:pPr>
        <w:pStyle w:val="B1"/>
      </w:pPr>
      <w:r>
        <w:t>2a.</w:t>
      </w:r>
      <w:r>
        <w:tab/>
        <w:t>Upon receipt of such a request, if the SMF can proceed with preparing the handover of the PDU session (see clause 4.9.1.3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77777777" w:rsidR="00FA3B9B" w:rsidRDefault="00FA3B9B" w:rsidP="00FA3B9B">
      <w:pPr>
        <w:pStyle w:val="B2"/>
      </w:pPr>
      <w:r>
        <w:t>-</w:t>
      </w:r>
      <w:r>
        <w:tab/>
        <w:t>N2 SM information to request the target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72F0FA56" w14:textId="77777777" w:rsidR="00FA3B9B" w:rsidRDefault="00FA3B9B" w:rsidP="00FA3B9B">
      <w:pPr>
        <w:pStyle w:val="B2"/>
      </w:pPr>
      <w:r>
        <w:t>-</w:t>
      </w:r>
      <w:r>
        <w:tab/>
        <w:t>the supportedFeatures IE in the response, if the supportedFeatures IE was received in the request and at least one optional feature defined in clause 6.1.8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r>
      <w:r>
        <w:rPr>
          <w:noProof/>
        </w:rPr>
        <w:lastRenderedPageBreak/>
        <w:t>When receiving a 4xx/5xx response from the SMF, the NF service consumer (e.g. the AMF) shall regard the hoState of the SM Context to be NONE.</w:t>
      </w:r>
    </w:p>
    <w:p w14:paraId="4433F857" w14:textId="77777777" w:rsidR="00FA3B9B" w:rsidRDefault="00FA3B9B" w:rsidP="00FA3B9B">
      <w:pPr>
        <w:pStyle w:val="B1"/>
      </w:pPr>
      <w:r>
        <w:t>3.</w:t>
      </w:r>
      <w:r>
        <w:tab/>
        <w:t>If the SMF returned a 200 OK response</w:t>
      </w:r>
      <w:r w:rsidRPr="00351B3A">
        <w:t xml:space="preserve"> </w:t>
      </w:r>
      <w:r>
        <w:t>in step 2a, the NF Service Consumer (e.g. AMF) shall subsequently update the SM context in the SMF by sending POST request, as specified in clause 5.2.2.3.1, with the following information:</w:t>
      </w:r>
    </w:p>
    <w:p w14:paraId="18CB04BD" w14:textId="77777777" w:rsidR="00FA3B9B" w:rsidRDefault="00FA3B9B" w:rsidP="00FA3B9B">
      <w:pPr>
        <w:pStyle w:val="B2"/>
      </w:pPr>
      <w:r>
        <w:t>-</w:t>
      </w:r>
      <w:r>
        <w:tab/>
        <w:t>hoState attribute set to PREPARED;</w:t>
      </w:r>
    </w:p>
    <w:p w14:paraId="3F81860D" w14:textId="77777777" w:rsidR="00FA3B9B" w:rsidRDefault="00FA3B9B" w:rsidP="00FA3B9B">
      <w:pPr>
        <w:pStyle w:val="B2"/>
      </w:pPr>
      <w:r>
        <w:t>-</w:t>
      </w:r>
      <w:r>
        <w:tab/>
        <w:t>N2 SM information received from the target 5G-AN (see Handover Request Acknowledge Transfer IE in clause 9.3.4.11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77777777" w:rsidR="00FA3B9B" w:rsidRDefault="00FA3B9B" w:rsidP="00FA3B9B">
      <w:pPr>
        <w:pStyle w:val="B2"/>
      </w:pPr>
      <w:r>
        <w:t>-</w:t>
      </w:r>
      <w:r>
        <w:tab/>
        <w:t>N2 SM information received from the target 5G-AN (see Handover Resource Allocation Unsuccessful Transfer IE in clause 9.3.4.19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7777777" w:rsidR="00FA3B9B" w:rsidRDefault="00FA3B9B" w:rsidP="00FA3B9B">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77777777" w:rsidR="00FA3B9B" w:rsidRDefault="00FA3B9B" w:rsidP="00FA3B9B">
      <w:pPr>
        <w:pStyle w:val="B2"/>
      </w:pPr>
      <w:r>
        <w:t>-</w:t>
      </w:r>
      <w:r>
        <w:tab/>
        <w:t>N2 SM information (see Handover Preparation Unsuccessful Transfer IE in clause 9.3.4.18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7777777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59E43F" w14:textId="77777777" w:rsidR="00FA3B9B" w:rsidRDefault="00FA3B9B" w:rsidP="00FA3B9B">
      <w:pPr>
        <w:pStyle w:val="Heading6"/>
      </w:pPr>
      <w:bookmarkStart w:id="228" w:name="_Toc25073779"/>
      <w:bookmarkStart w:id="229" w:name="_Toc34062944"/>
      <w:bookmarkStart w:id="230" w:name="_Toc43119912"/>
      <w:bookmarkStart w:id="231" w:name="_Toc49767964"/>
      <w:bookmarkStart w:id="232" w:name="_Toc56434137"/>
      <w:bookmarkStart w:id="233" w:name="_Toc82677296"/>
      <w:r>
        <w:t>5.2.2.3.4.3</w:t>
      </w:r>
      <w:r>
        <w:tab/>
        <w:t>N2 Handover Execution</w:t>
      </w:r>
      <w:bookmarkEnd w:id="228"/>
      <w:bookmarkEnd w:id="229"/>
      <w:bookmarkEnd w:id="230"/>
      <w:bookmarkEnd w:id="231"/>
      <w:bookmarkEnd w:id="232"/>
      <w:bookmarkEnd w:id="233"/>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7.05pt;height:117.85pt" o:ole="">
            <v:imagedata r:id="rId36" o:title=""/>
          </v:shape>
          <o:OLEObject Type="Embed" ProgID="Visio.Drawing.11" ShapeID="_x0000_i1039" DrawAspect="Content" ObjectID="_1693290543" r:id="rId37"/>
        </w:object>
      </w:r>
    </w:p>
    <w:p w14:paraId="331B28D2" w14:textId="77777777" w:rsidR="00FA3B9B" w:rsidRDefault="00FA3B9B" w:rsidP="00FA3B9B">
      <w:pPr>
        <w:pStyle w:val="TF"/>
      </w:pPr>
      <w:r>
        <w:t>Figure 5.2.2.3.4.3-1: N2 Handover Execution</w:t>
      </w:r>
    </w:p>
    <w:p w14:paraId="33F9DAA7" w14:textId="77777777" w:rsidR="00FA3B9B" w:rsidRDefault="00FA3B9B" w:rsidP="00FA3B9B">
      <w:pPr>
        <w:pStyle w:val="B1"/>
      </w:pPr>
      <w:r>
        <w:lastRenderedPageBreak/>
        <w:t>1.</w:t>
      </w:r>
      <w:r>
        <w:tab/>
        <w:t>The NF Service Consumer shall request the SMF to complete the execution of the handover of the PDU session by sending a POST request, as specified in clause 5.2.2.3.1,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77777777"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clause 9.3.4.23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77777777"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complete the execution of the handover by initiating an Update service operation towards the anchor SMF in order to switch the PDU session towards the I-UPF controlled by I-SMF (see clause 5.2.2.8.2.12).</w:t>
      </w:r>
    </w:p>
    <w:p w14:paraId="2E5223C5"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77777777" w:rsidR="00FA3B9B" w:rsidRDefault="00FA3B9B" w:rsidP="00FA3B9B">
      <w:r>
        <w:t>If the handover fails completely on the target 5G-AN due to the execution phase not completed successfully (i.e. missing NGAP HANDOVER NOTIFY), the (T-)AMF shall request the SMF to cancel the handover of the PDU session as described in clause 5.2.2.3.4.4.</w:t>
      </w:r>
    </w:p>
    <w:p w14:paraId="760A19F8" w14:textId="77777777" w:rsidR="00FA3B9B" w:rsidRDefault="00FA3B9B" w:rsidP="00FA3B9B">
      <w:pPr>
        <w:pStyle w:val="Heading6"/>
      </w:pPr>
      <w:bookmarkStart w:id="234" w:name="_Toc25073780"/>
      <w:bookmarkStart w:id="235" w:name="_Toc34062945"/>
      <w:bookmarkStart w:id="236" w:name="_Toc43119913"/>
      <w:bookmarkStart w:id="237" w:name="_Toc49767965"/>
      <w:bookmarkStart w:id="238" w:name="_Toc56434138"/>
      <w:bookmarkStart w:id="239" w:name="_Toc82677297"/>
      <w:r>
        <w:t>5.2.2.3.4.4</w:t>
      </w:r>
      <w:r>
        <w:tab/>
        <w:t>N2 Handover Cancellation</w:t>
      </w:r>
      <w:bookmarkEnd w:id="234"/>
      <w:bookmarkEnd w:id="235"/>
      <w:bookmarkEnd w:id="236"/>
      <w:bookmarkEnd w:id="237"/>
      <w:bookmarkEnd w:id="238"/>
      <w:bookmarkEnd w:id="239"/>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6.6pt;height:118.3pt" o:ole="">
            <v:imagedata r:id="rId38" o:title=""/>
          </v:shape>
          <o:OLEObject Type="Embed" ProgID="Visio.Drawing.11" ShapeID="_x0000_i1040" DrawAspect="Content" ObjectID="_1693290544" r:id="rId39"/>
        </w:object>
      </w:r>
    </w:p>
    <w:p w14:paraId="59E40E9B" w14:textId="77777777" w:rsidR="00FA3B9B" w:rsidRDefault="00FA3B9B" w:rsidP="00FA3B9B">
      <w:pPr>
        <w:pStyle w:val="TF"/>
      </w:pPr>
      <w:r>
        <w:t>Figure 5.2.2.3.4.3-1: N2 Handover Cancellation</w:t>
      </w:r>
    </w:p>
    <w:p w14:paraId="1D1133D1" w14:textId="77777777" w:rsidR="00FA3B9B" w:rsidRDefault="00FA3B9B" w:rsidP="00FA3B9B">
      <w:pPr>
        <w:pStyle w:val="B1"/>
      </w:pPr>
      <w:r>
        <w:t>1.</w:t>
      </w:r>
      <w:r>
        <w:tab/>
        <w:t>The NF Service Consumer shall request the SMF to cancel the execution of the handover of the PDU session by sending a POST request, as specified in clause 5.2.2.3.1, with the following information:</w:t>
      </w:r>
    </w:p>
    <w:p w14:paraId="37FD94CB" w14:textId="77777777" w:rsidR="00FA3B9B" w:rsidRDefault="00FA3B9B" w:rsidP="00FA3B9B">
      <w:pPr>
        <w:pStyle w:val="B2"/>
      </w:pPr>
      <w:r>
        <w:lastRenderedPageBreak/>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77777777"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cancel the handover by initiating an Update service operation towards the anchor SMF in order to release resources at the SMF and PSA UPF reserved during handover preparation (see clause 5.2.2.8.2.13).</w:t>
      </w:r>
    </w:p>
    <w:p w14:paraId="0440969C" w14:textId="77777777" w:rsidR="00FA3B9B" w:rsidRDefault="00FA3B9B" w:rsidP="00FA3B9B">
      <w:pPr>
        <w:pStyle w:val="Heading5"/>
      </w:pPr>
      <w:bookmarkStart w:id="240" w:name="_Toc25073781"/>
      <w:bookmarkStart w:id="241" w:name="_Toc34062946"/>
      <w:bookmarkStart w:id="242" w:name="_Toc43119914"/>
      <w:bookmarkStart w:id="243" w:name="_Toc49767966"/>
      <w:bookmarkStart w:id="244" w:name="_Toc56434139"/>
      <w:bookmarkStart w:id="245" w:name="_Toc82677298"/>
      <w:r>
        <w:t>5.2.2.3.5</w:t>
      </w:r>
      <w:r>
        <w:tab/>
        <w:t>Handover</w:t>
      </w:r>
      <w:r w:rsidRPr="007E5115">
        <w:t xml:space="preserve"> </w:t>
      </w:r>
      <w:r>
        <w:t>between 3GPP and untrusted non-3GPP access procedures</w:t>
      </w:r>
      <w:bookmarkEnd w:id="240"/>
      <w:bookmarkEnd w:id="241"/>
      <w:bookmarkEnd w:id="242"/>
      <w:bookmarkEnd w:id="243"/>
      <w:bookmarkEnd w:id="244"/>
      <w:bookmarkEnd w:id="245"/>
    </w:p>
    <w:p w14:paraId="3CDE9A8A" w14:textId="77777777" w:rsidR="00FA3B9B" w:rsidRDefault="00FA3B9B" w:rsidP="00FA3B9B">
      <w:pPr>
        <w:pStyle w:val="Heading6"/>
      </w:pPr>
      <w:bookmarkStart w:id="246" w:name="_Toc25073782"/>
      <w:bookmarkStart w:id="247" w:name="_Toc34062947"/>
      <w:bookmarkStart w:id="248" w:name="_Toc43119915"/>
      <w:bookmarkStart w:id="249" w:name="_Toc49767967"/>
      <w:bookmarkStart w:id="250" w:name="_Toc56434140"/>
      <w:bookmarkStart w:id="251" w:name="_Toc82677299"/>
      <w:r>
        <w:t>5.2.2.3.5.1</w:t>
      </w:r>
      <w:r>
        <w:tab/>
        <w:t>General</w:t>
      </w:r>
      <w:bookmarkEnd w:id="246"/>
      <w:bookmarkEnd w:id="247"/>
      <w:bookmarkEnd w:id="248"/>
      <w:bookmarkEnd w:id="249"/>
      <w:bookmarkEnd w:id="250"/>
      <w:bookmarkEnd w:id="251"/>
    </w:p>
    <w:p w14:paraId="42DB7EFE" w14:textId="77777777" w:rsidR="00FA3B9B" w:rsidRDefault="00FA3B9B" w:rsidP="00FA3B9B">
      <w:pPr>
        <w:rPr>
          <w:rFonts w:cs="Arial"/>
          <w:szCs w:val="18"/>
        </w:rPr>
      </w:pPr>
      <w:r>
        <w:t xml:space="preserve">The handover of a PDU session between 3GPP and untrusted non-3GPP access shall be supported as specified in clause 4.9.2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bookmarkStart w:id="252" w:name="_Hlk507630052"/>
      <w:r>
        <w:t>For a Home-Routed PDU session, the target AMF may be located in the VPLMN, or in the HPLMN when the N3IWF is in the HPLMN.</w:t>
      </w:r>
      <w:bookmarkEnd w:id="252"/>
    </w:p>
    <w:p w14:paraId="534E6FB4" w14:textId="77777777" w:rsidR="00FA3B9B" w:rsidRDefault="00FA3B9B" w:rsidP="00FA3B9B">
      <w:pPr>
        <w:pStyle w:val="Heading6"/>
      </w:pPr>
      <w:bookmarkStart w:id="253" w:name="_Toc25073783"/>
      <w:bookmarkStart w:id="254" w:name="_Toc34062948"/>
      <w:bookmarkStart w:id="255" w:name="_Toc43119916"/>
      <w:bookmarkStart w:id="256" w:name="_Toc49767968"/>
      <w:bookmarkStart w:id="257" w:name="_Toc56434141"/>
      <w:bookmarkStart w:id="258" w:name="_Toc82677300"/>
      <w:r>
        <w:t>5.2.2.3.5.2</w:t>
      </w:r>
      <w:r>
        <w:tab/>
        <w:t>Handover of a PDU session without AMF change or with target AMF in same PLMN</w:t>
      </w:r>
      <w:bookmarkEnd w:id="253"/>
      <w:bookmarkEnd w:id="254"/>
      <w:bookmarkEnd w:id="255"/>
      <w:bookmarkEnd w:id="256"/>
      <w:bookmarkEnd w:id="257"/>
      <w:bookmarkEnd w:id="258"/>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6.6pt;height:117.85pt" o:ole="">
            <v:imagedata r:id="rId40" o:title=""/>
          </v:shape>
          <o:OLEObject Type="Embed" ProgID="Visio.Drawing.11" ShapeID="_x0000_i1041" DrawAspect="Content" ObjectID="_1693290545" r:id="rId41"/>
        </w:object>
      </w:r>
    </w:p>
    <w:p w14:paraId="21080CDF" w14:textId="77777777" w:rsidR="00FA3B9B" w:rsidRDefault="00FA3B9B" w:rsidP="00FA3B9B">
      <w:pPr>
        <w:pStyle w:val="TF"/>
      </w:pPr>
      <w:r>
        <w:t>Figure 5.2.2.3.5.2-1: Handover between 3GPP and untrusted non-3GPP access</w:t>
      </w:r>
    </w:p>
    <w:p w14:paraId="4CE29430" w14:textId="77777777" w:rsidR="00FA3B9B" w:rsidRDefault="00FA3B9B" w:rsidP="00FA3B9B">
      <w:pPr>
        <w:pStyle w:val="B1"/>
      </w:pPr>
      <w:r>
        <w:t>1.</w:t>
      </w:r>
      <w:r>
        <w:tab/>
        <w:t>The NF Service Consumer shall request the SMF to handover an existing PDU session from 3GPP access to untrusted non-3GPP access, or vice-versa, by sending a POST request, as specified in clause 5.2.2.3.1,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lastRenderedPageBreak/>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59" w:name="_Toc25073784"/>
      <w:bookmarkStart w:id="260" w:name="_Toc34062949"/>
      <w:bookmarkStart w:id="261" w:name="_Toc43119917"/>
      <w:bookmarkStart w:id="262" w:name="_Toc49767969"/>
      <w:bookmarkStart w:id="263" w:name="_Toc56434142"/>
      <w:bookmarkStart w:id="264" w:name="_Toc82677301"/>
      <w:r>
        <w:t>5.2.2.3.6</w:t>
      </w:r>
      <w:r>
        <w:tab/>
        <w:t>Inter-AMF change or mobility</w:t>
      </w:r>
      <w:bookmarkEnd w:id="259"/>
      <w:bookmarkEnd w:id="260"/>
      <w:bookmarkEnd w:id="261"/>
      <w:bookmarkEnd w:id="262"/>
      <w:bookmarkEnd w:id="263"/>
      <w:bookmarkEnd w:id="264"/>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6.6pt;height:117.85pt" o:ole="">
            <v:imagedata r:id="rId42" o:title=""/>
          </v:shape>
          <o:OLEObject Type="Embed" ProgID="Visio.Drawing.11" ShapeID="_x0000_i1042" DrawAspect="Content" ObjectID="_1693290546" r:id="rId43"/>
        </w:object>
      </w:r>
    </w:p>
    <w:p w14:paraId="139E89CB" w14:textId="77777777" w:rsidR="00FA3B9B" w:rsidRDefault="00FA3B9B" w:rsidP="00FA3B9B">
      <w:pPr>
        <w:pStyle w:val="TF"/>
      </w:pPr>
      <w:r>
        <w:t>Figure 5.2.2.3.6-1: Inter-AMF change or mobility</w:t>
      </w:r>
    </w:p>
    <w:p w14:paraId="4418FA53" w14:textId="77777777" w:rsidR="00FA3B9B" w:rsidRDefault="00FA3B9B" w:rsidP="00FA3B9B">
      <w:pPr>
        <w:pStyle w:val="B1"/>
      </w:pPr>
      <w:r>
        <w:t>1.</w:t>
      </w:r>
      <w:r>
        <w:tab/>
        <w:t>The NF Service Consumer shall update the SMF with the new serving AMF, by sending a POST request, as specified in clause 5.2.2.3.1,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5B79C3C2"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30E1A488" w14:textId="77777777" w:rsidR="00FA3B9B" w:rsidRDefault="00FA3B9B" w:rsidP="00FA3B9B">
      <w:pPr>
        <w:pStyle w:val="B2"/>
      </w:pPr>
      <w:r>
        <w:t>-</w:t>
      </w:r>
      <w:r>
        <w:tab/>
        <w:t>other information, if necessary, e.g. to activate the user plane connection of the PDU session (see clause 5.2.2.3.2.2).</w:t>
      </w:r>
    </w:p>
    <w:p w14:paraId="5B71BE16" w14:textId="77777777" w:rsidR="00FA3B9B" w:rsidRDefault="00FA3B9B" w:rsidP="00FA3B9B">
      <w:pPr>
        <w:pStyle w:val="B1"/>
      </w:pPr>
      <w:r>
        <w:t>2a.</w:t>
      </w:r>
      <w:r>
        <w:tab/>
        <w:t>Same as step 2a of Figure 5.2.2.3.1-1. In addition, the SMF shall include the supportedFeatures IE in the response, if the supportedFeatures IE was received in the request and at least one optional feature defined in clause 6.1.8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5" w:name="_Toc25073785"/>
      <w:bookmarkStart w:id="266" w:name="_Toc34062950"/>
      <w:bookmarkStart w:id="267" w:name="_Toc43119918"/>
      <w:bookmarkStart w:id="268" w:name="_Toc49767970"/>
      <w:bookmarkStart w:id="269" w:name="_Toc56434143"/>
      <w:bookmarkStart w:id="270" w:name="_Toc82677302"/>
      <w:r>
        <w:t>5.2.2.3.7</w:t>
      </w:r>
      <w:r>
        <w:tab/>
        <w:t>RAN Initiated QoS Flow Mobility</w:t>
      </w:r>
      <w:bookmarkEnd w:id="265"/>
      <w:bookmarkEnd w:id="266"/>
      <w:bookmarkEnd w:id="267"/>
      <w:bookmarkEnd w:id="268"/>
      <w:bookmarkEnd w:id="269"/>
      <w:bookmarkEnd w:id="270"/>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6.6pt;height:128.85pt" o:ole="">
            <v:imagedata r:id="rId44" o:title=""/>
          </v:shape>
          <o:OLEObject Type="Embed" ProgID="Visio.Drawing.11" ShapeID="_x0000_i1043" DrawAspect="Content" ObjectID="_1693290547" r:id="rId45"/>
        </w:object>
      </w:r>
    </w:p>
    <w:p w14:paraId="2DF686CE" w14:textId="77777777" w:rsidR="00FA3B9B" w:rsidRDefault="00FA3B9B" w:rsidP="00FA3B9B">
      <w:pPr>
        <w:pStyle w:val="TF"/>
      </w:pPr>
      <w:r>
        <w:t>Figure 5.2.2.3.7-1: RAN Initiated QoS Flow Mobility</w:t>
      </w:r>
    </w:p>
    <w:p w14:paraId="659E494D" w14:textId="77777777" w:rsidR="00FA3B9B" w:rsidRDefault="00FA3B9B" w:rsidP="00FA3B9B">
      <w:pPr>
        <w:pStyle w:val="B1"/>
      </w:pPr>
      <w:r>
        <w:lastRenderedPageBreak/>
        <w:t>1.</w:t>
      </w:r>
      <w:r>
        <w:tab/>
        <w:t>The NF Service Consumer shall request the SMF to modify the PDU session, as requested by the NG-RAN, by sending a POST request, as specified in clause 5.2.2.3.1, with the following information:</w:t>
      </w:r>
    </w:p>
    <w:p w14:paraId="046EFF38" w14:textId="77777777" w:rsidR="00FA3B9B" w:rsidRDefault="00FA3B9B" w:rsidP="00FA3B9B">
      <w:pPr>
        <w:pStyle w:val="B2"/>
      </w:pPr>
      <w:r>
        <w:t>-</w:t>
      </w:r>
      <w:r>
        <w:tab/>
        <w:t>N2 SM information received from the 5G-AN (see PDU Session Resource Modify Indication Transfer IE in clause 9.3.4.6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08E2E562" w:rsidR="00FA3B9B" w:rsidRDefault="00FA3B9B" w:rsidP="00FA3B9B">
      <w:pPr>
        <w:pStyle w:val="B2"/>
      </w:pPr>
      <w:r>
        <w:t>-</w:t>
      </w:r>
      <w:r>
        <w:tab/>
        <w:t xml:space="preserve">N2 SM information (see </w:t>
      </w:r>
      <w:bookmarkStart w:id="271" w:name="_Hlk505616055"/>
      <w:r>
        <w:t xml:space="preserve">PDU Session Resource Modify </w:t>
      </w:r>
      <w:bookmarkEnd w:id="271"/>
      <w:r>
        <w:t>Confirm Transfer IE in clause 9.3.4.7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6CF48798" w:rsidR="00FA3B9B" w:rsidRDefault="00FA3B9B" w:rsidP="00FA3B9B">
      <w:pPr>
        <w:pStyle w:val="B2"/>
      </w:pPr>
      <w:r>
        <w:t>-</w:t>
      </w:r>
      <w:r>
        <w:tab/>
        <w:t xml:space="preserve">N2 SM information (see </w:t>
      </w:r>
      <w:r w:rsidR="00E57D2C">
        <w:t>PDU Session Resource Modify Indication Unsuccessful Transfer IE</w:t>
      </w:r>
      <w:r>
        <w:t xml:space="preserve"> in clause 9.3.4.</w:t>
      </w:r>
      <w:r w:rsidR="00E57D2C">
        <w:t>22</w:t>
      </w:r>
      <w:r>
        <w:t xml:space="preserve"> of 3GPP TS 38.413 [9]).</w:t>
      </w:r>
    </w:p>
    <w:p w14:paraId="2D1D32BE" w14:textId="77777777" w:rsidR="00FA3B9B" w:rsidRDefault="00FA3B9B" w:rsidP="00FA3B9B">
      <w:pPr>
        <w:pStyle w:val="Heading5"/>
      </w:pPr>
      <w:bookmarkStart w:id="272" w:name="_Toc25073786"/>
      <w:bookmarkStart w:id="273" w:name="_Toc34062951"/>
      <w:bookmarkStart w:id="274" w:name="_Toc43119919"/>
      <w:bookmarkStart w:id="275" w:name="_Toc49767971"/>
      <w:bookmarkStart w:id="276" w:name="_Toc56434144"/>
      <w:bookmarkStart w:id="277" w:name="_Toc82677303"/>
      <w:r>
        <w:t>5.2.2.3.8</w:t>
      </w:r>
      <w:r>
        <w:tab/>
        <w:t>EPS to 5GS Handover using N26 interface</w:t>
      </w:r>
      <w:bookmarkEnd w:id="272"/>
      <w:bookmarkEnd w:id="273"/>
      <w:bookmarkEnd w:id="274"/>
      <w:bookmarkEnd w:id="275"/>
      <w:bookmarkEnd w:id="276"/>
      <w:bookmarkEnd w:id="277"/>
    </w:p>
    <w:p w14:paraId="54306E7A" w14:textId="77777777" w:rsidR="00FA3B9B" w:rsidRDefault="00FA3B9B" w:rsidP="00FA3B9B">
      <w:pPr>
        <w:pStyle w:val="Heading6"/>
      </w:pPr>
      <w:bookmarkStart w:id="278" w:name="_Toc25073787"/>
      <w:bookmarkStart w:id="279" w:name="_Toc34062952"/>
      <w:bookmarkStart w:id="280" w:name="_Toc43119920"/>
      <w:bookmarkStart w:id="281" w:name="_Toc49767972"/>
      <w:bookmarkStart w:id="282" w:name="_Toc56434145"/>
      <w:bookmarkStart w:id="283" w:name="_Toc82677304"/>
      <w:r>
        <w:t>5.2.2.3.8.1</w:t>
      </w:r>
      <w:r>
        <w:tab/>
        <w:t>General</w:t>
      </w:r>
      <w:bookmarkEnd w:id="278"/>
      <w:bookmarkEnd w:id="279"/>
      <w:bookmarkEnd w:id="280"/>
      <w:bookmarkEnd w:id="281"/>
      <w:bookmarkEnd w:id="282"/>
      <w:bookmarkEnd w:id="283"/>
    </w:p>
    <w:p w14:paraId="610B14C9" w14:textId="77777777" w:rsidR="00FA3B9B" w:rsidRDefault="00FA3B9B" w:rsidP="00FA3B9B">
      <w:r>
        <w:t>The NF Service Consumer (e.g. AMF) shall request the SMF to handover a UE EPS PDN connection to 5GS using N26 interface, following the same requirements as specified for N2 handover in clause 5.2.2.3.4 with the modifications specified in this clause.</w:t>
      </w:r>
    </w:p>
    <w:p w14:paraId="01295464" w14:textId="77777777" w:rsidR="00FA3B9B" w:rsidRDefault="00FA3B9B" w:rsidP="00FA3B9B">
      <w:pPr>
        <w:pStyle w:val="Heading6"/>
      </w:pPr>
      <w:bookmarkStart w:id="284" w:name="_Toc25073788"/>
      <w:bookmarkStart w:id="285" w:name="_Toc34062953"/>
      <w:bookmarkStart w:id="286" w:name="_Toc43119921"/>
      <w:bookmarkStart w:id="287" w:name="_Toc49767973"/>
      <w:bookmarkStart w:id="288" w:name="_Toc56434146"/>
      <w:bookmarkStart w:id="289" w:name="_Toc82677305"/>
      <w:r>
        <w:t>5.2.2.3.8.2</w:t>
      </w:r>
      <w:r>
        <w:tab/>
        <w:t>EPS to 5GS Handover Preparation</w:t>
      </w:r>
      <w:bookmarkEnd w:id="284"/>
      <w:bookmarkEnd w:id="285"/>
      <w:bookmarkEnd w:id="286"/>
      <w:bookmarkEnd w:id="287"/>
      <w:bookmarkEnd w:id="288"/>
      <w:bookmarkEnd w:id="289"/>
    </w:p>
    <w:p w14:paraId="29972CFD" w14:textId="77777777" w:rsidR="00FA3B9B" w:rsidRDefault="00FA3B9B" w:rsidP="00FA3B9B">
      <w:r>
        <w:t>The requirements specified in clause 5.2.2.3.4.2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7.95pt;height:170.15pt" o:ole="">
            <v:imagedata r:id="rId46" o:title=""/>
          </v:shape>
          <o:OLEObject Type="Embed" ProgID="Visio.Drawing.11" ShapeID="_x0000_i1044" DrawAspect="Content" ObjectID="_1693290548"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90" w:name="_Toc25073789"/>
      <w:bookmarkStart w:id="291" w:name="_Toc34062954"/>
      <w:bookmarkStart w:id="292" w:name="_Toc43119922"/>
      <w:bookmarkStart w:id="293" w:name="_Toc49767974"/>
      <w:bookmarkStart w:id="294" w:name="_Toc56434147"/>
      <w:bookmarkStart w:id="295" w:name="_Toc82677306"/>
      <w:r>
        <w:t>5.2.2.3.8.3</w:t>
      </w:r>
      <w:r>
        <w:tab/>
        <w:t>EPS to 5GS Handover Execution</w:t>
      </w:r>
      <w:bookmarkEnd w:id="290"/>
      <w:bookmarkEnd w:id="291"/>
      <w:bookmarkEnd w:id="292"/>
      <w:bookmarkEnd w:id="293"/>
      <w:bookmarkEnd w:id="294"/>
      <w:bookmarkEnd w:id="295"/>
    </w:p>
    <w:p w14:paraId="24A70B97" w14:textId="77777777" w:rsidR="00FA3B9B" w:rsidRDefault="00FA3B9B" w:rsidP="00FA3B9B">
      <w:r>
        <w:t>The requirements specified in clause 5.2.2.3.4.3 shall apply, with the following modifications.</w:t>
      </w:r>
    </w:p>
    <w:p w14:paraId="377476A0" w14:textId="77777777" w:rsidR="00FA3B9B" w:rsidRDefault="00FA3B9B" w:rsidP="00FA3B9B">
      <w:r>
        <w:t>In step 2 of Figure 5.2.2.3.4.3-1, for a Home Routed PDU session, the SMF shall complete the execution of the handover by initiating an Update service operation towards the H-SMF in order to switch the PDU session towards the V-UPF (see clause 5.2.2.8.2.3).</w:t>
      </w:r>
    </w:p>
    <w:p w14:paraId="09F798A4" w14:textId="77777777" w:rsidR="00FA3B9B" w:rsidRDefault="00FA3B9B" w:rsidP="00FA3B9B">
      <w:pPr>
        <w:pStyle w:val="Heading6"/>
      </w:pPr>
      <w:bookmarkStart w:id="296" w:name="_Toc25073790"/>
      <w:bookmarkStart w:id="297" w:name="_Toc34062955"/>
      <w:bookmarkStart w:id="298" w:name="_Toc43119923"/>
      <w:bookmarkStart w:id="299" w:name="_Toc49767975"/>
      <w:bookmarkStart w:id="300" w:name="_Toc56434148"/>
      <w:bookmarkStart w:id="301" w:name="_Toc82677307"/>
      <w:r>
        <w:t>5.2.2.3.8.4</w:t>
      </w:r>
      <w:r>
        <w:tab/>
        <w:t>EPS to 5GS Handover Cancellation</w:t>
      </w:r>
      <w:bookmarkEnd w:id="296"/>
      <w:bookmarkEnd w:id="297"/>
      <w:bookmarkEnd w:id="298"/>
      <w:bookmarkEnd w:id="299"/>
      <w:bookmarkEnd w:id="300"/>
      <w:bookmarkEnd w:id="301"/>
    </w:p>
    <w:p w14:paraId="7AA78E1C" w14:textId="77777777" w:rsidR="00FA3B9B" w:rsidRDefault="00FA3B9B" w:rsidP="00FA3B9B">
      <w:r>
        <w:t>The requirements specified in clause 5.2.2.3.4.4 shall apply, with the following modifications.</w:t>
      </w:r>
    </w:p>
    <w:p w14:paraId="0903D3C4" w14:textId="175CC89F" w:rsidR="00FA3B9B" w:rsidRDefault="00FA3B9B" w:rsidP="00FA3B9B">
      <w:r>
        <w:t>In step 2 of Figure 5.2.2.3.4.4-1, for a Home Routed PDU session, the V-SMF shall cancel the handover by initiating an Update service operation towards the H-SMF in order to release resources at H-SMF and H-UPF reserved for handover (see clause 5.2.2.8.2.14).</w:t>
      </w:r>
    </w:p>
    <w:p w14:paraId="5ABB86CD" w14:textId="615B7234" w:rsidR="00546EBB" w:rsidRDefault="00546EBB" w:rsidP="00546EBB">
      <w:pPr>
        <w:pStyle w:val="Heading6"/>
      </w:pPr>
      <w:bookmarkStart w:id="302" w:name="_Toc82677308"/>
      <w:r>
        <w:t>5.2.2.3.8.5</w:t>
      </w:r>
      <w:r>
        <w:tab/>
        <w:t>EPS to 5GS Handover Failure</w:t>
      </w:r>
      <w:bookmarkEnd w:id="302"/>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3" w:name="_Toc25073791"/>
      <w:bookmarkStart w:id="304" w:name="_Toc34062956"/>
      <w:bookmarkStart w:id="305" w:name="_Toc43119924"/>
      <w:bookmarkStart w:id="306" w:name="_Toc49767976"/>
      <w:bookmarkStart w:id="307" w:name="_Toc56434149"/>
      <w:bookmarkStart w:id="308" w:name="_Toc82677309"/>
      <w:r>
        <w:t>5.2.2.3.9</w:t>
      </w:r>
      <w:r>
        <w:tab/>
        <w:t>5GS to EPS Handover using N26 interface</w:t>
      </w:r>
      <w:bookmarkEnd w:id="303"/>
      <w:bookmarkEnd w:id="304"/>
      <w:bookmarkEnd w:id="305"/>
      <w:bookmarkEnd w:id="306"/>
      <w:bookmarkEnd w:id="307"/>
      <w:bookmarkEnd w:id="308"/>
    </w:p>
    <w:p w14:paraId="2B7F63E4" w14:textId="77777777" w:rsidR="001B0FCB" w:rsidRDefault="001B0FCB" w:rsidP="001B0FCB">
      <w:pPr>
        <w:pStyle w:val="Heading6"/>
      </w:pPr>
      <w:bookmarkStart w:id="309" w:name="_Toc49767977"/>
      <w:bookmarkStart w:id="310" w:name="_Toc56434150"/>
      <w:bookmarkStart w:id="311" w:name="_Toc82677310"/>
      <w:r>
        <w:t>5.2.2.3.9.1</w:t>
      </w:r>
      <w:r>
        <w:tab/>
        <w:t>General</w:t>
      </w:r>
      <w:bookmarkEnd w:id="309"/>
      <w:bookmarkEnd w:id="310"/>
      <w:bookmarkEnd w:id="311"/>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1B0FCB">
      <w:pPr>
        <w:pStyle w:val="Heading6"/>
        <w:rPr>
          <w:lang w:val="en-US"/>
        </w:rPr>
      </w:pPr>
      <w:bookmarkStart w:id="312" w:name="_Toc49767978"/>
      <w:bookmarkStart w:id="313" w:name="_Toc56434151"/>
      <w:bookmarkStart w:id="314" w:name="_Toc82677311"/>
      <w:r>
        <w:t>5.2.2.3.9.2</w:t>
      </w:r>
      <w:r>
        <w:tab/>
        <w:t>D</w:t>
      </w:r>
      <w:r w:rsidRPr="00BF39DC">
        <w:t>ata forwarding tunnels setup</w:t>
      </w:r>
      <w:r>
        <w:t xml:space="preserve"> during 5GS to EPS handover</w:t>
      </w:r>
      <w:bookmarkEnd w:id="312"/>
      <w:bookmarkEnd w:id="313"/>
      <w:bookmarkEnd w:id="314"/>
    </w:p>
    <w:p w14:paraId="0E2D7F81" w14:textId="0D4452FB"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clause </w:t>
      </w:r>
      <w:r w:rsidRPr="00140E21">
        <w:t>4.11.1.2.1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6.6pt;height:113.25pt" o:ole="">
            <v:imagedata r:id="rId48" o:title=""/>
          </v:shape>
          <o:OLEObject Type="Embed" ProgID="Visio.Drawing.11" ShapeID="_x0000_i1045" DrawAspect="Content" ObjectID="_1693290549" r:id="rId49"/>
        </w:object>
      </w:r>
    </w:p>
    <w:p w14:paraId="360FEFB2" w14:textId="77777777" w:rsidR="00FA3B9B" w:rsidRDefault="00FA3B9B" w:rsidP="00FA3B9B">
      <w:pPr>
        <w:pStyle w:val="TF"/>
      </w:pPr>
      <w:r>
        <w:t>Figure 5.2.2.3.9-1: 5GS to EPS Handover using N26 interface (data forwarding tunnels setup)</w:t>
      </w:r>
    </w:p>
    <w:p w14:paraId="1C6B3D7B" w14:textId="77777777" w:rsidR="00FA3B9B" w:rsidRDefault="00FA3B9B" w:rsidP="00FA3B9B">
      <w:pPr>
        <w:pStyle w:val="B1"/>
      </w:pPr>
      <w:r>
        <w:t>1.</w:t>
      </w:r>
      <w:r>
        <w:tab/>
        <w:t>The NF Service Consumer shall send a POST request, as specified in clause 5.2.2.3.1,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6957DCB7" w:rsidR="00DD69F7" w:rsidRDefault="00DD69F7" w:rsidP="00DD69F7">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1B0FCB">
      <w:pPr>
        <w:pStyle w:val="Heading6"/>
        <w:rPr>
          <w:lang w:val="en-US"/>
        </w:rPr>
      </w:pPr>
      <w:bookmarkStart w:id="315" w:name="_Toc49767979"/>
      <w:bookmarkStart w:id="316" w:name="_Toc56434152"/>
      <w:bookmarkStart w:id="317" w:name="_Toc82677312"/>
      <w:r>
        <w:t>5.2.2.3.9.3</w:t>
      </w:r>
      <w:r>
        <w:tab/>
        <w:t xml:space="preserve">Indirect </w:t>
      </w:r>
      <w:r w:rsidRPr="00BF39DC">
        <w:t xml:space="preserve">data forwarding tunnels </w:t>
      </w:r>
      <w:r>
        <w:t>removal for 5GS to EPS handover cancellation or failure</w:t>
      </w:r>
      <w:bookmarkEnd w:id="315"/>
      <w:bookmarkEnd w:id="316"/>
      <w:bookmarkEnd w:id="317"/>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8" w:name="_Toc25073792"/>
      <w:bookmarkStart w:id="319" w:name="_Toc34062957"/>
      <w:bookmarkStart w:id="320" w:name="_Toc43119925"/>
      <w:bookmarkStart w:id="321" w:name="_Toc49767980"/>
      <w:bookmarkStart w:id="322" w:name="_Toc56434153"/>
      <w:bookmarkStart w:id="323" w:name="_Toc82677313"/>
      <w:r>
        <w:t>5.2.2.3.10</w:t>
      </w:r>
      <w:r>
        <w:tab/>
        <w:t>P-CSCF Restoration Procedure via AMF</w:t>
      </w:r>
      <w:bookmarkEnd w:id="318"/>
      <w:bookmarkEnd w:id="319"/>
      <w:bookmarkEnd w:id="320"/>
      <w:bookmarkEnd w:id="321"/>
      <w:bookmarkEnd w:id="322"/>
      <w:bookmarkEnd w:id="323"/>
    </w:p>
    <w:p w14:paraId="06342E2B" w14:textId="77777777" w:rsidR="00FA3B9B" w:rsidRPr="007C1A75" w:rsidRDefault="00FA3B9B" w:rsidP="00FA3B9B">
      <w:r>
        <w:t>The requirements specified in clause 5.2.2.3.1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4" w:name="_Toc25073793"/>
      <w:bookmarkStart w:id="325" w:name="_Toc34062958"/>
      <w:bookmarkStart w:id="326" w:name="_Toc43119926"/>
      <w:bookmarkStart w:id="327" w:name="_Toc49767981"/>
      <w:bookmarkStart w:id="328" w:name="_Toc56434154"/>
      <w:bookmarkStart w:id="329" w:name="_Toc82677314"/>
      <w:r>
        <w:t>5.2.2.3.11</w:t>
      </w:r>
      <w:r>
        <w:tab/>
        <w:t>AMF requested PDU Session Release due to duplicated PDU Session Id</w:t>
      </w:r>
      <w:bookmarkEnd w:id="324"/>
      <w:bookmarkEnd w:id="325"/>
      <w:bookmarkEnd w:id="326"/>
      <w:bookmarkEnd w:id="327"/>
      <w:bookmarkEnd w:id="328"/>
      <w:bookmarkEnd w:id="329"/>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7777777"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clause 5.2.2.3.1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30" w:name="_Toc25073794"/>
      <w:bookmarkStart w:id="331" w:name="_Toc34062959"/>
      <w:bookmarkStart w:id="332" w:name="_Toc43119927"/>
      <w:bookmarkStart w:id="333" w:name="_Toc49767982"/>
      <w:bookmarkStart w:id="334" w:name="_Toc56434155"/>
      <w:bookmarkStart w:id="335" w:name="_Toc82677315"/>
      <w:r>
        <w:t>5.2.2.3.12</w:t>
      </w:r>
      <w:r>
        <w:tab/>
        <w:t>AMF requested PDU Session Release due to slice not available</w:t>
      </w:r>
      <w:bookmarkEnd w:id="330"/>
      <w:bookmarkEnd w:id="331"/>
      <w:bookmarkEnd w:id="332"/>
      <w:bookmarkEnd w:id="333"/>
      <w:bookmarkEnd w:id="334"/>
      <w:bookmarkEnd w:id="335"/>
    </w:p>
    <w:p w14:paraId="7D9B277B" w14:textId="77777777" w:rsidR="00FA3B9B" w:rsidRPr="007C1A75" w:rsidRDefault="00FA3B9B" w:rsidP="00FA3B9B">
      <w:r>
        <w:t>The requirements specified in clause 5.2.2.3.1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765A0DFC" w14:textId="77777777" w:rsidR="00994211" w:rsidRDefault="00FA3B9B" w:rsidP="00FA3B9B">
      <w:pPr>
        <w:pStyle w:val="B2"/>
      </w:pPr>
      <w:r>
        <w:t>-</w:t>
      </w:r>
      <w:r>
        <w:tab/>
        <w:t xml:space="preserve">the cause IE set to </w:t>
      </w:r>
      <w:r w:rsidRPr="00A32FD5">
        <w:t>REL_DUE_</w:t>
      </w:r>
      <w:r>
        <w:t>TO_SLICE_NOT_AVAILABLE</w:t>
      </w:r>
      <w:r w:rsidR="00994211">
        <w:t>;</w:t>
      </w:r>
    </w:p>
    <w:p w14:paraId="3038634A" w14:textId="7D67D10F" w:rsidR="00FA3B9B" w:rsidRDefault="0099421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6" w:name="_Toc25073795"/>
      <w:bookmarkStart w:id="337" w:name="_Toc34062960"/>
      <w:bookmarkStart w:id="338" w:name="_Toc43119928"/>
      <w:bookmarkStart w:id="339" w:name="_Toc49767983"/>
      <w:bookmarkStart w:id="340" w:name="_Toc56434156"/>
      <w:bookmarkStart w:id="341" w:name="_Toc82677316"/>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6"/>
      <w:bookmarkEnd w:id="337"/>
      <w:bookmarkEnd w:id="338"/>
      <w:bookmarkEnd w:id="339"/>
      <w:bookmarkEnd w:id="340"/>
      <w:bookmarkEnd w:id="341"/>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1.25pt;height:174.75pt" o:ole="">
            <v:imagedata r:id="rId50" o:title=""/>
          </v:shape>
          <o:OLEObject Type="Embed" ProgID="Visio.Drawing.11" ShapeID="_x0000_i1046" DrawAspect="Content" ObjectID="_1693290550"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42" w:name="_Toc34062961"/>
      <w:bookmarkStart w:id="343" w:name="_Toc43119929"/>
      <w:bookmarkStart w:id="344" w:name="_Toc49767984"/>
      <w:bookmarkStart w:id="345" w:name="_Toc56434157"/>
      <w:bookmarkStart w:id="346" w:name="_Toc25073796"/>
      <w:bookmarkStart w:id="347" w:name="_Toc82677317"/>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42"/>
      <w:bookmarkEnd w:id="343"/>
      <w:bookmarkEnd w:id="344"/>
      <w:bookmarkEnd w:id="345"/>
      <w:bookmarkEnd w:id="347"/>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1.25pt;height:174.75pt" o:ole="">
            <v:imagedata r:id="rId52" o:title=""/>
          </v:shape>
          <o:OLEObject Type="Embed" ProgID="Visio.Drawing.11" ShapeID="_x0000_i1047" DrawAspect="Content" ObjectID="_1693290551"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8" w:name="_Toc34062962"/>
      <w:bookmarkStart w:id="349" w:name="_Toc43119930"/>
      <w:bookmarkStart w:id="350" w:name="_Toc49767985"/>
      <w:bookmarkStart w:id="351" w:name="_Toc56434158"/>
      <w:bookmarkStart w:id="352" w:name="_Toc82677318"/>
      <w:r>
        <w:t>5.2.2.3.14</w:t>
      </w:r>
      <w:r>
        <w:tab/>
        <w:t>Request to forward buffered downlink data packets at I-UPF</w:t>
      </w:r>
      <w:bookmarkEnd w:id="346"/>
      <w:bookmarkEnd w:id="348"/>
      <w:bookmarkEnd w:id="349"/>
      <w:bookmarkEnd w:id="350"/>
      <w:bookmarkEnd w:id="351"/>
      <w:bookmarkEnd w:id="352"/>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3.35pt" o:ole="">
            <v:imagedata r:id="rId54" o:title=""/>
          </v:shape>
          <o:OLEObject Type="Embed" ProgID="Visio.Drawing.11" ShapeID="_x0000_i1048" DrawAspect="Content" ObjectID="_1693290552" r:id="rId55"/>
        </w:object>
      </w:r>
    </w:p>
    <w:p w14:paraId="681DCE37" w14:textId="77777777" w:rsidR="00FA3B9B" w:rsidRDefault="00FA3B9B" w:rsidP="00FA3B9B">
      <w:pPr>
        <w:pStyle w:val="TF"/>
      </w:pPr>
      <w:r>
        <w:t>Figure 5.2.2.3.14-1: Request to forward buffered downlink data packets at I-UPF</w:t>
      </w:r>
    </w:p>
    <w:p w14:paraId="5A7CFFE0" w14:textId="77777777" w:rsidR="00FA3B9B" w:rsidRDefault="00FA3B9B" w:rsidP="00FA3B9B">
      <w:pPr>
        <w:pStyle w:val="B1"/>
      </w:pPr>
      <w:r>
        <w:t>1.</w:t>
      </w:r>
      <w:r>
        <w:tab/>
        <w:t>The NF Service Consumer shall send a POST request, as specified in clause 5.2.2.3.1,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3" w:name="_Toc25073797"/>
      <w:bookmarkStart w:id="354" w:name="_Toc34062963"/>
      <w:bookmarkStart w:id="355" w:name="_Toc43119931"/>
      <w:bookmarkStart w:id="356" w:name="_Toc49767986"/>
      <w:bookmarkStart w:id="357" w:name="_Toc56434159"/>
      <w:bookmarkStart w:id="358" w:name="_Toc82677319"/>
      <w:r>
        <w:lastRenderedPageBreak/>
        <w:t>5.2.2.3.15</w:t>
      </w:r>
      <w:r>
        <w:tab/>
        <w:t>Connection Suspend procedure</w:t>
      </w:r>
      <w:bookmarkEnd w:id="353"/>
      <w:bookmarkEnd w:id="354"/>
      <w:bookmarkEnd w:id="355"/>
      <w:bookmarkEnd w:id="356"/>
      <w:bookmarkEnd w:id="357"/>
      <w:bookmarkEnd w:id="358"/>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7.95pt;height:118.3pt" o:ole="">
            <v:imagedata r:id="rId56" o:title=""/>
          </v:shape>
          <o:OLEObject Type="Embed" ProgID="Visio.Drawing.11" ShapeID="_x0000_i1049" DrawAspect="Content" ObjectID="_1693290553"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77777777" w:rsidR="00FA3B9B" w:rsidRDefault="00FA3B9B" w:rsidP="00FA3B9B">
      <w:pPr>
        <w:pStyle w:val="B1"/>
      </w:pPr>
      <w:r>
        <w:t>1.</w:t>
      </w:r>
      <w:r>
        <w:tab/>
        <w:t>The NF Service Consumer shall request the SMF to suspend the user plane connection of the PDU session by sending a POST request, as specified in clause 5.2.2.3.1,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359" w:name="_Toc25073798"/>
      <w:bookmarkStart w:id="360" w:name="_Toc34062964"/>
      <w:bookmarkStart w:id="361" w:name="_Toc43119932"/>
      <w:bookmarkStart w:id="362" w:name="_Toc49767987"/>
      <w:bookmarkStart w:id="363" w:name="_Toc56434160"/>
      <w:bookmarkStart w:id="364" w:name="_Toc82677320"/>
      <w:r>
        <w:t>5.2.2.3.16</w:t>
      </w:r>
      <w:r>
        <w:tab/>
        <w:t>Connection Resume in CM-IDLE with Suspend procedure</w:t>
      </w:r>
      <w:bookmarkEnd w:id="359"/>
      <w:bookmarkEnd w:id="360"/>
      <w:bookmarkEnd w:id="361"/>
      <w:bookmarkEnd w:id="362"/>
      <w:bookmarkEnd w:id="363"/>
      <w:bookmarkEnd w:id="364"/>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9.4pt" o:ole="">
            <v:imagedata r:id="rId58" o:title=""/>
          </v:shape>
          <o:OLEObject Type="Embed" ProgID="Visio.Drawing.11" ShapeID="_x0000_i1050" DrawAspect="Content" ObjectID="_1693290554"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ABB4EA4" w:rsidR="00FA3B9B" w:rsidRDefault="00FA3B9B" w:rsidP="00FA3B9B">
      <w:pPr>
        <w:pStyle w:val="B1"/>
      </w:pPr>
      <w:r>
        <w:t>1.</w:t>
      </w:r>
      <w:r>
        <w:tab/>
        <w:t>The NF Service Consumer shall request the SMF to resume the user plane connection of the PDU session by sending a POST request, as specified in clause 5.2.2.3.1,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lastRenderedPageBreak/>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205892D7" w:rsidR="00FA3B9B" w:rsidRDefault="00FA3B9B" w:rsidP="00FA3B9B">
      <w:pPr>
        <w:pStyle w:val="B1"/>
      </w:pPr>
      <w:r>
        <w:tab/>
        <w:t xml:space="preserve">If </w:t>
      </w:r>
      <w:r w:rsidR="00685147" w:rsidRPr="00914815">
        <w:t>the "MO Exception Data Counter</w:t>
      </w:r>
      <w:r w:rsidR="00685147" w:rsidDel="00685147">
        <w:t xml:space="preserve"> </w:t>
      </w:r>
      <w:r>
        <w:t>is included in the request and Small Data Rate Control is enabled for the PDU session, the V-SMF shall update the H-SMF (see clause 5.2.2.8.2.2)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5" w:name="_Toc34062965"/>
      <w:bookmarkStart w:id="366" w:name="_Toc43119933"/>
      <w:bookmarkStart w:id="367" w:name="_Toc49767988"/>
      <w:bookmarkStart w:id="368" w:name="_Toc56434161"/>
      <w:bookmarkStart w:id="369" w:name="_Toc8267732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5"/>
      <w:bookmarkEnd w:id="366"/>
      <w:bookmarkEnd w:id="367"/>
      <w:bookmarkEnd w:id="368"/>
      <w:bookmarkEnd w:id="369"/>
    </w:p>
    <w:p w14:paraId="23E65C4E" w14:textId="77777777" w:rsidR="00FA3B9B" w:rsidRPr="007C1A75" w:rsidRDefault="00FA3B9B" w:rsidP="00FA3B9B">
      <w:r>
        <w:t xml:space="preserve">The requirements specified in </w:t>
      </w:r>
      <w:r w:rsidR="0068106B">
        <w:t>clause</w:t>
      </w:r>
      <w:r>
        <w:t xml:space="preserve"> 5.2.2.3.1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70" w:name="_Toc34062966"/>
      <w:bookmarkStart w:id="371" w:name="_Toc43119934"/>
      <w:bookmarkStart w:id="372" w:name="_Toc49767989"/>
      <w:bookmarkStart w:id="373" w:name="_Toc56434162"/>
      <w:bookmarkStart w:id="374" w:name="_Toc82677322"/>
      <w:r>
        <w:t>5.2.2.3.18</w:t>
      </w:r>
      <w:r>
        <w:tab/>
        <w:t>5GS to EPS Idle mode mobility using N26 interface with data forwarding</w:t>
      </w:r>
      <w:bookmarkEnd w:id="370"/>
      <w:bookmarkEnd w:id="371"/>
      <w:bookmarkEnd w:id="372"/>
      <w:bookmarkEnd w:id="373"/>
      <w:bookmarkEnd w:id="374"/>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6.6pt;height:113.25pt" o:ole="">
            <v:imagedata r:id="rId60" o:title=""/>
          </v:shape>
          <o:OLEObject Type="Embed" ProgID="Visio.Drawing.11" ShapeID="_x0000_i1051" DrawAspect="Content" ObjectID="_1693290555" r:id="rId61"/>
        </w:object>
      </w:r>
    </w:p>
    <w:p w14:paraId="4E5679EA" w14:textId="77777777" w:rsidR="00FA3B9B" w:rsidRDefault="00FA3B9B" w:rsidP="00FA3B9B">
      <w:pPr>
        <w:pStyle w:val="TF"/>
      </w:pPr>
      <w:r>
        <w:t>Figure 5.2.2.3.18-1: 5GS to EPS Idle mode mobility using N26 interface with data forwarding</w:t>
      </w:r>
    </w:p>
    <w:p w14:paraId="668FE756" w14:textId="77777777" w:rsidR="00FA3B9B" w:rsidRDefault="00FA3B9B" w:rsidP="00FA3B9B">
      <w:pPr>
        <w:pStyle w:val="B1"/>
      </w:pPr>
      <w:r>
        <w:t>1.</w:t>
      </w:r>
      <w:r>
        <w:tab/>
        <w:t>The NF Service Consumer shall send a POST request, as specified in clause 5.2.2.3.1,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lastRenderedPageBreak/>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5" w:name="_Toc43119935"/>
      <w:bookmarkStart w:id="376" w:name="_Toc49767990"/>
      <w:bookmarkStart w:id="377" w:name="_Toc56434163"/>
      <w:bookmarkStart w:id="378" w:name="_Toc8267732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5"/>
      <w:bookmarkEnd w:id="376"/>
      <w:bookmarkEnd w:id="377"/>
      <w:bookmarkEnd w:id="378"/>
    </w:p>
    <w:p w14:paraId="62EDD779" w14:textId="77777777" w:rsidR="00F778E8" w:rsidRPr="007C1A75" w:rsidRDefault="00F778E8" w:rsidP="00F778E8">
      <w:r>
        <w:t>The requirements specified in clause 5.2.2.3.1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77777777" w:rsidR="00F778E8" w:rsidRDefault="00F778E8" w:rsidP="00B971B6">
      <w:pPr>
        <w:ind w:leftChars="283" w:left="848" w:hangingChars="141" w:hanging="282"/>
        <w:rPr>
          <w:noProof/>
          <w:lang w:eastAsia="zh-CN"/>
        </w:rPr>
      </w:pPr>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7F61AF8A" w14:textId="77777777" w:rsidR="00FA3B9B" w:rsidRDefault="00FA3B9B" w:rsidP="00FA3B9B">
      <w:pPr>
        <w:pStyle w:val="Heading4"/>
      </w:pPr>
      <w:bookmarkStart w:id="379" w:name="_Toc25073799"/>
      <w:bookmarkStart w:id="380" w:name="_Toc34062967"/>
      <w:bookmarkStart w:id="381" w:name="_Toc43119936"/>
      <w:bookmarkStart w:id="382" w:name="_Toc49767991"/>
      <w:bookmarkStart w:id="383" w:name="_Toc56434164"/>
      <w:bookmarkStart w:id="384" w:name="_Toc82677324"/>
      <w:r>
        <w:t>5.2.2.4</w:t>
      </w:r>
      <w:r>
        <w:tab/>
        <w:t>Release SM Context</w:t>
      </w:r>
      <w:r w:rsidRPr="00C610B7">
        <w:t xml:space="preserve"> </w:t>
      </w:r>
      <w:r>
        <w:t>service operation</w:t>
      </w:r>
      <w:bookmarkEnd w:id="379"/>
      <w:bookmarkEnd w:id="380"/>
      <w:bookmarkEnd w:id="381"/>
      <w:bookmarkEnd w:id="382"/>
      <w:bookmarkEnd w:id="383"/>
      <w:bookmarkEnd w:id="384"/>
    </w:p>
    <w:p w14:paraId="619843E2" w14:textId="77777777" w:rsidR="00FA3B9B" w:rsidRDefault="00FA3B9B" w:rsidP="00FA3B9B">
      <w:pPr>
        <w:pStyle w:val="Heading5"/>
      </w:pPr>
      <w:bookmarkStart w:id="385" w:name="_Toc25073800"/>
      <w:bookmarkStart w:id="386" w:name="_Toc34062968"/>
      <w:bookmarkStart w:id="387" w:name="_Toc43119937"/>
      <w:bookmarkStart w:id="388" w:name="_Toc49767992"/>
      <w:bookmarkStart w:id="389" w:name="_Toc56434165"/>
      <w:bookmarkStart w:id="390" w:name="_Toc82677325"/>
      <w:r>
        <w:t>5.2.2.4.1</w:t>
      </w:r>
      <w:r>
        <w:tab/>
        <w:t>General</w:t>
      </w:r>
      <w:bookmarkEnd w:id="385"/>
      <w:bookmarkEnd w:id="386"/>
      <w:bookmarkEnd w:id="387"/>
      <w:bookmarkEnd w:id="388"/>
      <w:bookmarkEnd w:id="389"/>
      <w:bookmarkEnd w:id="390"/>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15025D10" w:rsidR="00FA3B9B" w:rsidRDefault="00FA3B9B" w:rsidP="00FA3B9B">
      <w:pPr>
        <w:pStyle w:val="B1"/>
      </w:pPr>
      <w:r>
        <w:t>-</w:t>
      </w:r>
      <w:r>
        <w:tab/>
        <w:t>UE initiated Deregistration (see clause 4.2.2.3.2 of 3GPP TS 23.502 [3]);</w:t>
      </w:r>
    </w:p>
    <w:p w14:paraId="717CC310" w14:textId="77777777" w:rsidR="00FA3B9B" w:rsidRDefault="00FA3B9B" w:rsidP="00FA3B9B">
      <w:pPr>
        <w:pStyle w:val="B1"/>
      </w:pPr>
      <w:r>
        <w:t>-</w:t>
      </w:r>
      <w:r>
        <w:tab/>
        <w:t>Network initiated Deregistration, e.g. AMF initiated deregistration (see clause 4.2.2.3.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(see clause 4.2.2.</w:t>
      </w:r>
      <w:r>
        <w:rPr>
          <w:rFonts w:hint="eastAsia"/>
          <w:lang w:eastAsia="zh-CN"/>
        </w:rPr>
        <w:t>2</w:t>
      </w:r>
      <w:r>
        <w:t>.</w:t>
      </w:r>
      <w:r>
        <w:rPr>
          <w:rFonts w:hint="eastAsia"/>
          <w:lang w:eastAsia="zh-CN"/>
        </w:rPr>
        <w:t>2</w:t>
      </w:r>
      <w:r>
        <w:t xml:space="preserve"> of 3GPP TS 23.502 [3]);</w:t>
      </w:r>
    </w:p>
    <w:p w14:paraId="5A542ABB" w14:textId="77777777" w:rsidR="00FA3B9B" w:rsidRDefault="00FA3B9B" w:rsidP="00FA3B9B">
      <w:pPr>
        <w:pStyle w:val="B1"/>
      </w:pPr>
      <w:r>
        <w:t>-</w:t>
      </w:r>
      <w:r>
        <w:tab/>
        <w:t>Network requested PDU session release (see clause 4.3.4.2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6A3B4CA3" w:rsidR="00FA3B9B" w:rsidRDefault="00FA3B9B" w:rsidP="00FA3B9B">
      <w:pPr>
        <w:pStyle w:val="B1"/>
      </w:pPr>
      <w:r>
        <w:t>-</w:t>
      </w:r>
      <w:r>
        <w:tab/>
        <w:t>5G-RG Deregistration via W-5GAN (see clause 7.2.1.2 of 3GPP TS 23.316 [36]);</w:t>
      </w:r>
    </w:p>
    <w:p w14:paraId="6E4F00E8" w14:textId="77777777" w:rsidR="00CA642A" w:rsidRDefault="00FA3B9B" w:rsidP="00FA3B9B">
      <w:pPr>
        <w:pStyle w:val="B1"/>
      </w:pPr>
      <w:r>
        <w:t>-</w:t>
      </w:r>
      <w:r>
        <w:tab/>
        <w:t>FN-RG Deregistration via W-5GAN (see clause 7.2.1.4 of 3GPP TS 23.316 [36])</w:t>
      </w:r>
      <w:r w:rsidR="00CA642A">
        <w:t>;</w:t>
      </w:r>
    </w:p>
    <w:p w14:paraId="455E1DEC" w14:textId="77777777" w:rsidR="00CA642A" w:rsidRDefault="00CA642A" w:rsidP="00CA642A">
      <w:pPr>
        <w:pStyle w:val="B1"/>
      </w:pPr>
      <w:r>
        <w:t>-</w:t>
      </w:r>
      <w:r>
        <w:tab/>
      </w:r>
      <w:r w:rsidRPr="0032149E">
        <w:t xml:space="preserve">Non-5G capable device behind 5G-CRG and FN-CRG </w:t>
      </w:r>
      <w:r>
        <w:t>Deregistration via W-5GAN (see clause 4.10a of 3GPP TS 23.316 [36]);</w:t>
      </w:r>
    </w:p>
    <w:p w14:paraId="46AEBA48" w14:textId="77777777" w:rsidR="00CA642A" w:rsidRDefault="00CA642A" w:rsidP="00CA642A">
      <w:pPr>
        <w:pStyle w:val="B1"/>
      </w:pPr>
      <w:r>
        <w:t>-</w:t>
      </w:r>
      <w:r>
        <w:tab/>
        <w:t>5G-RG or Network requested PDU Session Release via W-5GAN (see clause 7.3.3 of 3GPP TS 23.316 [36]);</w:t>
      </w:r>
    </w:p>
    <w:p w14:paraId="382D23F0" w14:textId="77777777" w:rsidR="00CA642A" w:rsidRDefault="00CA642A" w:rsidP="00CA642A">
      <w:pPr>
        <w:pStyle w:val="B1"/>
      </w:pPr>
      <w:r>
        <w:lastRenderedPageBreak/>
        <w:t>-</w:t>
      </w:r>
      <w:r>
        <w:tab/>
        <w:t>FN-RG or Network Requested PDU Session Release via W-5GAN (see clause 7.3.7 of 3GPP TS 23.316 [36]);</w:t>
      </w:r>
    </w:p>
    <w:p w14:paraId="0EAA773F" w14:textId="77777777" w:rsidR="00714354" w:rsidRDefault="00CA642A" w:rsidP="00FA3B9B">
      <w:pPr>
        <w:pStyle w:val="B1"/>
      </w:pPr>
      <w:r>
        <w:t>-</w:t>
      </w:r>
      <w:r>
        <w:tab/>
        <w:t>Non-5G capable device behind 5G-CRG and FN-CRG or Network Requested PDU Session Release via W-5GAN (see clause 4.10a of 3GPP TS 23.316 [36])</w:t>
      </w:r>
      <w:r w:rsidR="00714354">
        <w:t>;</w:t>
      </w:r>
    </w:p>
    <w:p w14:paraId="1C0A0190" w14:textId="47CE51AE"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clause </w:t>
      </w:r>
      <w:r>
        <w:rPr>
          <w:rFonts w:eastAsia="SimSun" w:hint="eastAsia"/>
          <w:lang w:eastAsia="zh-CN"/>
        </w:rPr>
        <w:t>4.22.9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8.25pt" o:ole="">
            <v:imagedata r:id="rId62" o:title=""/>
          </v:shape>
          <o:OLEObject Type="Embed" ProgID="Visio.Drawing.11" ShapeID="_x0000_i1052" DrawAspect="Content" ObjectID="_1693290556"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lastRenderedPageBreak/>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1" w:name="_Toc25073801"/>
      <w:bookmarkStart w:id="392" w:name="_Toc34062969"/>
      <w:bookmarkStart w:id="393" w:name="_Toc43119938"/>
      <w:bookmarkStart w:id="394" w:name="_Toc49767993"/>
      <w:bookmarkStart w:id="395" w:name="_Toc56434166"/>
      <w:bookmarkStart w:id="396" w:name="_Toc82677326"/>
      <w:r>
        <w:t>5.2.2.5</w:t>
      </w:r>
      <w:r>
        <w:tab/>
        <w:t>Notify</w:t>
      </w:r>
      <w:r w:rsidRPr="00C610B7">
        <w:t xml:space="preserve"> </w:t>
      </w:r>
      <w:r>
        <w:t>SM Context Status service operation</w:t>
      </w:r>
      <w:bookmarkEnd w:id="391"/>
      <w:bookmarkEnd w:id="392"/>
      <w:bookmarkEnd w:id="393"/>
      <w:bookmarkEnd w:id="394"/>
      <w:bookmarkEnd w:id="395"/>
      <w:bookmarkEnd w:id="396"/>
    </w:p>
    <w:p w14:paraId="28473F52" w14:textId="77777777" w:rsidR="00FA3B9B" w:rsidRDefault="00FA3B9B" w:rsidP="00FA3B9B">
      <w:pPr>
        <w:pStyle w:val="Heading5"/>
      </w:pPr>
      <w:bookmarkStart w:id="397" w:name="_Toc25073802"/>
      <w:bookmarkStart w:id="398" w:name="_Toc34062970"/>
      <w:bookmarkStart w:id="399" w:name="_Toc43119939"/>
      <w:bookmarkStart w:id="400" w:name="_Toc49767994"/>
      <w:bookmarkStart w:id="401" w:name="_Toc56434167"/>
      <w:bookmarkStart w:id="402" w:name="_Toc82677327"/>
      <w:r>
        <w:t>5.2.2.5.1</w:t>
      </w:r>
      <w:r>
        <w:tab/>
        <w:t>General</w:t>
      </w:r>
      <w:bookmarkEnd w:id="397"/>
      <w:bookmarkEnd w:id="398"/>
      <w:bookmarkEnd w:id="399"/>
      <w:bookmarkEnd w:id="400"/>
      <w:bookmarkEnd w:id="401"/>
      <w:bookmarkEnd w:id="402"/>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33682FA9"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clause 4.3.2.2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7777777" w:rsidR="00FA3B9B" w:rsidRDefault="00FA3B9B" w:rsidP="00FA3B9B">
      <w:pPr>
        <w:pStyle w:val="B1"/>
      </w:pPr>
      <w:r>
        <w:t>-</w:t>
      </w:r>
      <w:r>
        <w:tab/>
        <w:t>UE or Network requested PDU session Modification (see clause 4.3.3.2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77777777" w:rsidR="00FA3B9B" w:rsidRDefault="00FA3B9B" w:rsidP="00FA3B9B">
      <w:pPr>
        <w:pStyle w:val="B1"/>
      </w:pPr>
      <w:r>
        <w:t>-</w:t>
      </w:r>
      <w:r>
        <w:tab/>
        <w:t>UE or Network requested PDU session release (see clause 4.3.4.2</w:t>
      </w:r>
      <w:r w:rsidRPr="009158B7">
        <w:t xml:space="preserve"> </w:t>
      </w:r>
      <w:r>
        <w:t>of 3GPP TS 23.502 [3]), e.g. SMF initiated release;</w:t>
      </w:r>
    </w:p>
    <w:p w14:paraId="2FD15F13" w14:textId="7777777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0E3938E4"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4484643"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23BC6477" w14:textId="77777777"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0D66E0D5" w14:textId="77777777" w:rsidR="00FA3B9B" w:rsidRDefault="00FA3B9B" w:rsidP="00FA3B9B">
      <w:pPr>
        <w:pStyle w:val="B1"/>
      </w:pPr>
      <w:r>
        <w:t>-</w:t>
      </w:r>
      <w:r>
        <w:tab/>
      </w:r>
      <w:r w:rsidRPr="006510D3">
        <w:t>I-SMF Context Transfer</w:t>
      </w:r>
      <w:r>
        <w:t xml:space="preserve"> (</w:t>
      </w:r>
      <w:r>
        <w:rPr>
          <w:noProof/>
        </w:rPr>
        <w:t xml:space="preserve">see </w:t>
      </w:r>
      <w:r>
        <w:t xml:space="preserve">clause </w:t>
      </w:r>
      <w:r w:rsidRPr="00DE59B4">
        <w:rPr>
          <w:noProof/>
        </w:rPr>
        <w:t>4.</w:t>
      </w:r>
      <w:r>
        <w:rPr>
          <w:noProof/>
        </w:rPr>
        <w:t xml:space="preserve">26.5.2 </w:t>
      </w:r>
      <w:r>
        <w:t>of 3GPP TS 23.502 [3]);</w:t>
      </w:r>
    </w:p>
    <w:p w14:paraId="3ECBF650" w14:textId="77777777" w:rsidR="00FA3B9B" w:rsidRDefault="00FA3B9B" w:rsidP="00FA3B9B">
      <w:pPr>
        <w:pStyle w:val="B1"/>
      </w:pPr>
      <w:r>
        <w:t>-</w:t>
      </w:r>
      <w:r>
        <w:tab/>
      </w:r>
      <w:r w:rsidRPr="006510D3">
        <w:t>SMF Context Transfer procedure, LBO or no Roaming, no I-SMF</w:t>
      </w:r>
      <w:r>
        <w:t xml:space="preserve"> (</w:t>
      </w:r>
      <w:r>
        <w:rPr>
          <w:noProof/>
        </w:rPr>
        <w:t xml:space="preserve">see </w:t>
      </w:r>
      <w:r>
        <w:t xml:space="preserve">clause </w:t>
      </w:r>
      <w:r w:rsidRPr="00DE59B4">
        <w:rPr>
          <w:noProof/>
        </w:rPr>
        <w:t>4.</w:t>
      </w:r>
      <w:r>
        <w:rPr>
          <w:noProof/>
        </w:rPr>
        <w:t xml:space="preserve">26.5.3 </w:t>
      </w:r>
      <w:r>
        <w:t>of 3GPP TS 23.502 [3]);</w:t>
      </w:r>
    </w:p>
    <w:p w14:paraId="3AB99F73" w14:textId="77777777" w:rsidR="00CA642A" w:rsidRDefault="00FA3B9B" w:rsidP="00FA3B9B">
      <w:pPr>
        <w:pStyle w:val="B1"/>
      </w:pPr>
      <w:r>
        <w:t>-</w:t>
      </w:r>
      <w:r>
        <w:tab/>
        <w:t>Handover from W-5GAN/5GC to 3GPP access/EPS (see clause 7.6.4.2 of 3GPP TS 23.316 [36])</w:t>
      </w:r>
      <w:r w:rsidR="00CA642A">
        <w:t>;</w:t>
      </w:r>
    </w:p>
    <w:p w14:paraId="158068D7" w14:textId="77777777" w:rsidR="00CA642A" w:rsidRDefault="00CA642A" w:rsidP="00CA642A">
      <w:pPr>
        <w:pStyle w:val="B1"/>
      </w:pPr>
      <w:r>
        <w:t>-</w:t>
      </w:r>
      <w:r>
        <w:tab/>
        <w:t>5G-RG requested PDU Session Establishment via W-5GAN (see clause 7.3.1 of 3GPP TS 23.316 [36]);</w:t>
      </w:r>
    </w:p>
    <w:p w14:paraId="7A42ACAF" w14:textId="77777777" w:rsidR="00CA642A" w:rsidRDefault="00CA642A" w:rsidP="00CA642A">
      <w:pPr>
        <w:pStyle w:val="B1"/>
      </w:pPr>
      <w:r>
        <w:t>-</w:t>
      </w:r>
      <w:r>
        <w:tab/>
        <w:t>5G-RG or Network requested PDU Session Modification via W-5GAN (see clause 7.3.2 of 3GPP TS 23.316 [36]);</w:t>
      </w:r>
    </w:p>
    <w:p w14:paraId="6AE7B8B2" w14:textId="77777777" w:rsidR="00CA642A" w:rsidRDefault="00CA642A" w:rsidP="00CA642A">
      <w:pPr>
        <w:pStyle w:val="B1"/>
      </w:pPr>
      <w:r>
        <w:t>-</w:t>
      </w:r>
      <w:r>
        <w:tab/>
        <w:t>5G-RG or Network requested PDU Session Release via W-5GAN (see clause 7.3.3 of 3GPP TS 23.316 [36])</w:t>
      </w:r>
    </w:p>
    <w:p w14:paraId="56A58012" w14:textId="77777777" w:rsidR="00CA642A" w:rsidRDefault="00CA642A" w:rsidP="00CA642A">
      <w:pPr>
        <w:pStyle w:val="B1"/>
      </w:pPr>
      <w:r>
        <w:t>-</w:t>
      </w:r>
      <w:r>
        <w:tab/>
        <w:t>FN-RG related PDU Session Establishment via W-5GAN (see clause 7.3.4 of 3GPP TS 23.316 [36]);</w:t>
      </w:r>
    </w:p>
    <w:p w14:paraId="262F12AD" w14:textId="77777777" w:rsidR="00CA642A" w:rsidRDefault="00CA642A" w:rsidP="00CA642A">
      <w:pPr>
        <w:pStyle w:val="B1"/>
      </w:pPr>
      <w:r>
        <w:lastRenderedPageBreak/>
        <w:t>-</w:t>
      </w:r>
      <w:r>
        <w:tab/>
        <w:t>FN-RG or Network Requested PDU Session Modification via W-5GAN (see clause 7.3.6 of 3GPP TS 23.316 [36]);</w:t>
      </w:r>
    </w:p>
    <w:p w14:paraId="76EC2C0B" w14:textId="77777777" w:rsidR="00CA642A" w:rsidRDefault="00CA642A" w:rsidP="00CA642A">
      <w:pPr>
        <w:pStyle w:val="B1"/>
      </w:pPr>
      <w:r>
        <w:t>-</w:t>
      </w:r>
      <w:r>
        <w:tab/>
        <w:t>FN-RG or Network Requested PDU Session Release via W-5GAN (see clause 7.3.7 of 3GPP TS 23.316 [36]);</w:t>
      </w:r>
    </w:p>
    <w:p w14:paraId="5D62A0D9" w14:textId="77777777" w:rsidR="00CA642A" w:rsidRDefault="00CA642A" w:rsidP="00CA642A">
      <w:pPr>
        <w:pStyle w:val="B1"/>
      </w:pPr>
      <w:r>
        <w:t>-</w:t>
      </w:r>
      <w:r>
        <w:tab/>
        <w:t>Non-5G capable device behind 5G-CRG and FN-CRG requested PDU Session Establishment via W-5GAN (see clause 4.10a of 3GPP TS 23.316 [36]);</w:t>
      </w:r>
    </w:p>
    <w:p w14:paraId="2BC1929B" w14:textId="77777777" w:rsidR="00CA642A" w:rsidRDefault="00CA642A" w:rsidP="00CA642A">
      <w:pPr>
        <w:pStyle w:val="B1"/>
      </w:pPr>
      <w:r>
        <w:t>-</w:t>
      </w:r>
      <w:r>
        <w:tab/>
        <w:t>Non-5G capable device behind 5G-CRG and FN-CRG or Network requested PDU Session Modification via W-5GAN (see clause 4.10a of 3GPP TS 23.316 [36]);</w:t>
      </w:r>
    </w:p>
    <w:p w14:paraId="3C21FBC2" w14:textId="77777777" w:rsidR="00CA642A" w:rsidRDefault="00CA642A" w:rsidP="00CA642A">
      <w:pPr>
        <w:pStyle w:val="B1"/>
      </w:pPr>
      <w:r>
        <w:t>-</w:t>
      </w:r>
      <w:r>
        <w:tab/>
        <w:t>Non-5G capable device behind 5G-CRG and FN-CRG or Network requested PDU Session Release via W-5GAN (see clause 4.10a of 3GPP TS 23.316 [36]);</w:t>
      </w:r>
    </w:p>
    <w:p w14:paraId="7EC404D5" w14:textId="77777777" w:rsidR="00CA642A" w:rsidRDefault="00CA642A" w:rsidP="00CA642A">
      <w:pPr>
        <w:pStyle w:val="B1"/>
      </w:pPr>
      <w:r>
        <w:t>-</w:t>
      </w:r>
      <w:r>
        <w:tab/>
        <w:t>Handover between 3GPP access/5GC and W-5GAN access (see clause 7.6.3 of 3GPP TS 23.316 [36]);</w:t>
      </w:r>
    </w:p>
    <w:p w14:paraId="4623EA85" w14:textId="1AF975DC" w:rsidR="00617270" w:rsidRDefault="00CA642A" w:rsidP="00617270">
      <w:pPr>
        <w:pStyle w:val="B1"/>
      </w:pPr>
      <w:r>
        <w:t>-</w:t>
      </w:r>
      <w:r>
        <w:tab/>
        <w:t>Handover from 3GPP access/EPS to W-5GAN/5GC (see clause 7.6.4.1 of 3GPP TS 23.316 [36])</w:t>
      </w:r>
      <w:r w:rsidR="00617270">
        <w:t>;</w:t>
      </w:r>
    </w:p>
    <w:p w14:paraId="6AE8C0B6" w14:textId="77777777" w:rsidR="00617270" w:rsidRDefault="00617270" w:rsidP="00617270">
      <w:pPr>
        <w:pStyle w:val="B1"/>
      </w:pPr>
      <w:r>
        <w:t>-</w:t>
      </w:r>
      <w:r>
        <w:tab/>
        <w:t>Information flow for Availability after DDN Failure with SMF buffering (see clause 4.15.3.2.7 of 3GPP TS 23.502 [3]);</w:t>
      </w:r>
    </w:p>
    <w:p w14:paraId="667DBB1C" w14:textId="77777777" w:rsidR="00C22DEB" w:rsidRDefault="00617270" w:rsidP="00617270">
      <w:pPr>
        <w:pStyle w:val="B1"/>
      </w:pPr>
      <w:r>
        <w:t>-</w:t>
      </w:r>
      <w:r>
        <w:tab/>
        <w:t>Information flow for Availability after DDN Failure with UPF buffering (see clause 4.15.3.2.9 of 3GPP TS 23.502 [3])</w:t>
      </w:r>
      <w:r w:rsidR="00C22DEB">
        <w:t>;</w:t>
      </w:r>
    </w:p>
    <w:p w14:paraId="31B537FA" w14:textId="1E8F8C5A"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send an updated binding indication to the NF service consumer (as per step </w:t>
      </w:r>
      <w:r>
        <w:t>6</w:t>
      </w:r>
      <w:r w:rsidRPr="00016F90">
        <w:t xml:space="preserve"> of clause</w:t>
      </w:r>
      <w:r>
        <w:t> 6.5.3.3</w:t>
      </w:r>
      <w:r w:rsidRPr="00016F90">
        <w:t xml:space="preserve"> of 3GPP</w:t>
      </w:r>
      <w:r>
        <w:t> </w:t>
      </w:r>
      <w:r w:rsidRPr="00016F90">
        <w:t>TS</w:t>
      </w:r>
      <w:r>
        <w:t> </w:t>
      </w:r>
      <w:r w:rsidRPr="00016F90">
        <w:t>29.500</w:t>
      </w:r>
      <w:r>
        <w:t> </w:t>
      </w:r>
      <w:r w:rsidRPr="00016F90">
        <w:t>[</w:t>
      </w:r>
      <w:r>
        <w:t>4</w:t>
      </w:r>
      <w:r w:rsidRPr="00016F90">
        <w:t>])</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Pr="001819E7" w:rsidRDefault="00FA3B9B" w:rsidP="00FA3B9B">
      <w:pPr>
        <w:pStyle w:val="TH"/>
        <w:rPr>
          <w:lang w:val="en-US"/>
        </w:rPr>
      </w:pPr>
    </w:p>
    <w:p w14:paraId="2C08CB5B" w14:textId="38875403" w:rsidR="00015DA8" w:rsidRDefault="00015DA8" w:rsidP="00FA3B9B">
      <w:pPr>
        <w:pStyle w:val="TH"/>
      </w:pPr>
      <w:r w:rsidRPr="00D64FA1">
        <w:rPr>
          <w:lang w:val="fr-FR"/>
        </w:rPr>
        <w:object w:dxaOrig="8711" w:dyaOrig="2141" w14:anchorId="59CA14A8">
          <v:shape id="_x0000_i1053" type="#_x0000_t75" style="width:437.05pt;height:97.7pt" o:ole="">
            <v:imagedata r:id="rId64" o:title=""/>
          </v:shape>
          <o:OLEObject Type="Embed" ProgID="Visio.Drawing.11" ShapeID="_x0000_i1053" DrawAspect="Content" ObjectID="_1693290557"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77777777"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lastRenderedPageBreak/>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1A851C4B" w14:textId="3DB886C1"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send an updated binding indication to the NF service consumer (as per step </w:t>
      </w:r>
      <w:r>
        <w:t>6</w:t>
      </w:r>
      <w:r w:rsidRPr="00C1348E">
        <w:t xml:space="preserve"> of clause</w:t>
      </w:r>
      <w:r w:rsidR="007933E0">
        <w:t> </w:t>
      </w:r>
      <w:r>
        <w:t>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 in the notification payload, and</w:t>
      </w:r>
      <w:r w:rsidRPr="00C1348E">
        <w:t xml:space="preserve"> </w:t>
      </w:r>
      <w:r>
        <w:t>carry</w:t>
      </w:r>
      <w:r w:rsidRPr="00C1348E">
        <w:t xml:space="preserve"> </w:t>
      </w:r>
      <w:r>
        <w:t xml:space="preserve">an </w:t>
      </w:r>
      <w:r w:rsidRPr="00C1348E">
        <w:t>updated binding indication in the HTTP headers to indicate the change of anchor SMF.</w:t>
      </w:r>
    </w:p>
    <w:p w14:paraId="62F63611" w14:textId="3A5910C4" w:rsidR="00C22DEB" w:rsidRDefault="00C22DEB"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send an updated binding indication to the NF service consumer (as per step </w:t>
      </w:r>
      <w:r>
        <w:t>6</w:t>
      </w:r>
      <w:r w:rsidRPr="00C1348E">
        <w:t xml:space="preserve"> of clause</w:t>
      </w:r>
      <w:r w:rsidR="007933E0">
        <w:t> </w:t>
      </w:r>
      <w:r>
        <w:t>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 in the notification payload, and</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F26F2A2"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77777777"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clause 6.5.2 of 3GPP TS 29.500 [4]), and the SMF knows alternate or backup Address(es) where to send Notifications (e.g. via the GUAMI and/or backupAmfInfo received when the SM context was established or via </w:t>
      </w:r>
      <w:r w:rsidRPr="00D3070D">
        <w:t>AMFStatusChange Notifications</w:t>
      </w:r>
      <w:r>
        <w:t>, or via the Nnrf_NFDiscovery service specified in 3GPP TS 29.510 [19] using the service name and GUAMI or backupAMFInfo obtained during the creation of the SM context, see clause 6.5.2.2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3" w:name="_Toc25073803"/>
      <w:bookmarkStart w:id="404" w:name="_Toc34062971"/>
      <w:bookmarkStart w:id="405" w:name="_Toc43119940"/>
      <w:bookmarkStart w:id="406" w:name="_Toc49767995"/>
      <w:bookmarkStart w:id="407" w:name="_Toc56434168"/>
      <w:bookmarkStart w:id="408" w:name="_Toc82677328"/>
      <w:r>
        <w:lastRenderedPageBreak/>
        <w:t>5.2.2.6</w:t>
      </w:r>
      <w:r>
        <w:tab/>
        <w:t>Retrieve SM Context service operation</w:t>
      </w:r>
      <w:bookmarkEnd w:id="403"/>
      <w:bookmarkEnd w:id="404"/>
      <w:bookmarkEnd w:id="405"/>
      <w:bookmarkEnd w:id="406"/>
      <w:bookmarkEnd w:id="407"/>
      <w:bookmarkEnd w:id="408"/>
    </w:p>
    <w:p w14:paraId="4EB65C53" w14:textId="77777777" w:rsidR="00FA3B9B" w:rsidRDefault="00FA3B9B" w:rsidP="00FA3B9B">
      <w:pPr>
        <w:pStyle w:val="Heading5"/>
      </w:pPr>
      <w:bookmarkStart w:id="409" w:name="_Toc25073804"/>
      <w:bookmarkStart w:id="410" w:name="_Toc34062972"/>
      <w:bookmarkStart w:id="411" w:name="_Toc43119941"/>
      <w:bookmarkStart w:id="412" w:name="_Toc49767996"/>
      <w:bookmarkStart w:id="413" w:name="_Toc56434169"/>
      <w:bookmarkStart w:id="414" w:name="_Toc82677329"/>
      <w:r>
        <w:t>5.2.2.6.1</w:t>
      </w:r>
      <w:r>
        <w:tab/>
        <w:t>General</w:t>
      </w:r>
      <w:bookmarkEnd w:id="409"/>
      <w:bookmarkEnd w:id="410"/>
      <w:bookmarkEnd w:id="411"/>
      <w:bookmarkEnd w:id="412"/>
      <w:bookmarkEnd w:id="413"/>
      <w:bookmarkEnd w:id="41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7777777" w:rsidR="00FA3B9B" w:rsidRDefault="00FA3B9B" w:rsidP="00FA3B9B">
      <w:pPr>
        <w:pStyle w:val="B1"/>
      </w:pPr>
      <w:r>
        <w:t>-</w:t>
      </w:r>
      <w:r>
        <w:tab/>
        <w:t>5GS to EPS handover using N26 interface (see clause 4.11.1.2.1 of 3GPP TS 23.502 [3]), for PDU sessions associated with 3GPP access;</w:t>
      </w:r>
    </w:p>
    <w:p w14:paraId="531A2BD4" w14:textId="77777777" w:rsidR="00FA3B9B" w:rsidRDefault="00FA3B9B" w:rsidP="00FA3B9B">
      <w:pPr>
        <w:pStyle w:val="B1"/>
      </w:pPr>
      <w:r>
        <w:t>-</w:t>
      </w:r>
      <w:r>
        <w:tab/>
        <w:t>5GS to EPS Idle mode mobility using N26 interface (see clause 4.11.1.3.2 of 3GPP TS 23.502 [3]), for PDU sessions associated with 3GPP access;</w:t>
      </w:r>
    </w:p>
    <w:p w14:paraId="2E10426D" w14:textId="4202E9C7"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clause 4.23.4.3 of of 3GPP TS 23.502 [3]);</w:t>
      </w:r>
    </w:p>
    <w:p w14:paraId="40D12458" w14:textId="77777777"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MF (see clause 4.23.11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77777777" w:rsidR="00FA3B9B" w:rsidRDefault="00FA3B9B" w:rsidP="00FA3B9B">
      <w:pPr>
        <w:pStyle w:val="B1"/>
      </w:pPr>
      <w:r>
        <w:t>-</w:t>
      </w:r>
      <w:r>
        <w:tab/>
      </w:r>
      <w:r w:rsidRPr="00037F91">
        <w:t>SMF Context Transfer procedure, LBO or no Roaming, no I-SMF</w:t>
      </w:r>
      <w:r>
        <w:t xml:space="preserve"> (see clause 4.26.5.3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6.6pt;height:108.25pt" o:ole="">
            <v:imagedata r:id="rId66" o:title=""/>
          </v:shape>
          <o:OLEObject Type="Embed" ProgID="Visio.Drawing.11" ShapeID="_x0000_i1054" DrawAspect="Content" ObjectID="_1693290558"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77777777" w:rsidR="00FA3B9B" w:rsidRDefault="00FA3B9B" w:rsidP="00FA3B9B">
      <w:pPr>
        <w:pStyle w:val="B2"/>
      </w:pPr>
      <w:r>
        <w:t>-</w:t>
      </w:r>
      <w:r>
        <w:tab/>
        <w:t>SM context type indicating that this is a request to retrieve the complete SM context (i.e. 5G SM context including EPS context information as defined in clause 6.1.6.2.39),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616B8054" w14:textId="77777777" w:rsidR="001F4BF0"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1F4BF0">
        <w:t>;</w:t>
      </w:r>
    </w:p>
    <w:p w14:paraId="1930216E" w14:textId="01D5EBFF" w:rsidR="00FA3B9B" w:rsidRDefault="001F4BF0"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77777777" w:rsidR="00FA3B9B" w:rsidRDefault="00FA3B9B" w:rsidP="00FA3B9B">
      <w:pPr>
        <w:pStyle w:val="B1"/>
      </w:pPr>
      <w:r w:rsidRPr="000C7A0F">
        <w:lastRenderedPageBreak/>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777777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FA3B9B">
      <w:pPr>
        <w:pStyle w:val="Heading4"/>
      </w:pPr>
      <w:bookmarkStart w:id="415" w:name="_Toc25073805"/>
      <w:bookmarkStart w:id="416" w:name="_Toc34062973"/>
      <w:bookmarkStart w:id="417" w:name="_Toc43119942"/>
      <w:bookmarkStart w:id="418" w:name="_Toc49767997"/>
      <w:bookmarkStart w:id="419" w:name="_Toc56434170"/>
      <w:bookmarkStart w:id="420" w:name="_Toc82677330"/>
      <w:r>
        <w:t>5.2.2.7</w:t>
      </w:r>
      <w:r>
        <w:tab/>
        <w:t>Create</w:t>
      </w:r>
      <w:r w:rsidRPr="00C610B7">
        <w:t xml:space="preserve"> </w:t>
      </w:r>
      <w:r>
        <w:t>service operation</w:t>
      </w:r>
      <w:bookmarkEnd w:id="415"/>
      <w:bookmarkEnd w:id="416"/>
      <w:bookmarkEnd w:id="417"/>
      <w:bookmarkEnd w:id="418"/>
      <w:bookmarkEnd w:id="419"/>
      <w:bookmarkEnd w:id="420"/>
    </w:p>
    <w:p w14:paraId="55673C16" w14:textId="77777777" w:rsidR="00FA3B9B" w:rsidRDefault="00FA3B9B" w:rsidP="00FA3B9B">
      <w:pPr>
        <w:pStyle w:val="Heading5"/>
      </w:pPr>
      <w:bookmarkStart w:id="421" w:name="_Toc25073806"/>
      <w:bookmarkStart w:id="422" w:name="_Toc34062974"/>
      <w:bookmarkStart w:id="423" w:name="_Toc43119943"/>
      <w:bookmarkStart w:id="424" w:name="_Toc49767998"/>
      <w:bookmarkStart w:id="425" w:name="_Toc56434171"/>
      <w:bookmarkStart w:id="426" w:name="_Toc82677331"/>
      <w:r>
        <w:t>5.2.2.7.1</w:t>
      </w:r>
      <w:r>
        <w:tab/>
        <w:t>General</w:t>
      </w:r>
      <w:bookmarkEnd w:id="421"/>
      <w:bookmarkEnd w:id="422"/>
      <w:bookmarkEnd w:id="423"/>
      <w:bookmarkEnd w:id="424"/>
      <w:bookmarkEnd w:id="425"/>
      <w:bookmarkEnd w:id="42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77777777" w:rsidR="00FA3B9B" w:rsidRDefault="00FA3B9B" w:rsidP="00FA3B9B">
      <w:pPr>
        <w:pStyle w:val="B1"/>
      </w:pPr>
      <w:r>
        <w:t>-</w:t>
      </w:r>
      <w:r>
        <w:tab/>
        <w:t>EPS to 5GS mobility without N26 interface (see clause 4.11.2.3 of 3GPP TS 23.502 [3]);</w:t>
      </w:r>
    </w:p>
    <w:p w14:paraId="28F4DDF1"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w:t>
      </w:r>
    </w:p>
    <w:p w14:paraId="54F33274" w14:textId="77777777" w:rsidR="00FA3B9B" w:rsidRDefault="00FA3B9B" w:rsidP="00FA3B9B">
      <w:pPr>
        <w:pStyle w:val="B1"/>
      </w:pPr>
      <w:r>
        <w:t>-</w:t>
      </w:r>
      <w:r>
        <w:tab/>
        <w:t>Handover from EPS to 5GC-N3IWF (see clause 4.11.3.1 of 3GPP TS 23.502 [3]);</w:t>
      </w:r>
    </w:p>
    <w:p w14:paraId="10E3660F" w14:textId="77777777" w:rsidR="00FA3B9B" w:rsidRDefault="00FA3B9B" w:rsidP="00FA3B9B">
      <w:pPr>
        <w:pStyle w:val="B1"/>
      </w:pPr>
      <w:r>
        <w:lastRenderedPageBreak/>
        <w:t>-</w:t>
      </w:r>
      <w:r>
        <w:tab/>
        <w:t>Handover from EPC/ePDG to 5GS (see clause 4.11.4.1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6.6pt;height:108.25pt" o:ole="">
            <v:imagedata r:id="rId68" o:title=""/>
          </v:shape>
          <o:OLEObject Type="Embed" ProgID="Visio.Drawing.11" ShapeID="_x0000_i1055" DrawAspect="Content" ObjectID="_1693290559"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62180BA"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9B080B">
        <w:rPr>
          <w:rFonts w:cs="Arial"/>
          <w:szCs w:val="18"/>
        </w:rPr>
        <w:t xml:space="preserve">for </w:t>
      </w:r>
      <w:r w:rsidR="009B080B" w:rsidRPr="002B6CE8">
        <w:rPr>
          <w:rFonts w:cs="Arial"/>
          <w:szCs w:val="18"/>
        </w:rPr>
        <w:t xml:space="preserve">EPS to 5GS handover using N26 interface </w:t>
      </w:r>
      <w:r w:rsidR="009B080B">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230591F0"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lastRenderedPageBreak/>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2413E41B" w:rsidR="00FA3B9B" w:rsidRDefault="00FA3B9B" w:rsidP="00FA3B9B">
      <w:pPr>
        <w:pStyle w:val="B1"/>
        <w:ind w:hanging="1"/>
        <w:rPr>
          <w:rFonts w:cs="Arial"/>
          <w:szCs w:val="18"/>
        </w:rPr>
      </w:pPr>
      <w:r>
        <w:t xml:space="preserve">As specified in clause </w:t>
      </w:r>
      <w:r w:rsidRPr="00050CA8">
        <w:t>4.3.2.2.2</w:t>
      </w:r>
      <w:r w:rsidRPr="00A10EBB">
        <w:t xml:space="preserve"> </w:t>
      </w:r>
      <w:r>
        <w:t xml:space="preserve">of 3GPP TS 23.502 [3], the NF Service Consumer shall be able to receive an Update request before receiving the Create Response, e.g. for EPS bearer ID allocation (see clause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clause 4.3.2.3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77777777" w:rsidR="00FA3B9B" w:rsidRDefault="00FA3B9B" w:rsidP="00FA3B9B">
      <w:pPr>
        <w:pStyle w:val="B1"/>
      </w:pPr>
      <w:r>
        <w:lastRenderedPageBreak/>
        <w:tab/>
        <w:t>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clause 5.2.3.3.1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clause 5.2.2.10)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9411AFB" w14:textId="77777777" w:rsidR="00A56FED" w:rsidRPr="00567E6E" w:rsidRDefault="001D486B" w:rsidP="00567E6E">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clause </w:t>
      </w:r>
      <w:r>
        <w:t>5.2.2.9)</w:t>
      </w:r>
      <w:r>
        <w:rPr>
          <w:lang w:val="en-US"/>
        </w:rPr>
        <w:t>.</w:t>
      </w:r>
    </w:p>
    <w:p w14:paraId="7E3E4B5C" w14:textId="41B4C548"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clause </w:t>
      </w:r>
      <w:r w:rsidRPr="00140E21">
        <w:t>4.23.1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7" w:name="_Toc25073807"/>
      <w:bookmarkStart w:id="428" w:name="_Toc34062975"/>
      <w:bookmarkStart w:id="429" w:name="_Toc43119944"/>
      <w:bookmarkStart w:id="430" w:name="_Toc49767999"/>
      <w:bookmarkStart w:id="431" w:name="_Toc56434172"/>
      <w:bookmarkStart w:id="432" w:name="_Toc82677332"/>
      <w:r>
        <w:t>5.2.2.7.2</w:t>
      </w:r>
      <w:r>
        <w:tab/>
        <w:t>EPS to 5GS Idle mode mobility</w:t>
      </w:r>
      <w:bookmarkEnd w:id="427"/>
      <w:bookmarkEnd w:id="428"/>
      <w:bookmarkEnd w:id="429"/>
      <w:bookmarkEnd w:id="430"/>
      <w:bookmarkEnd w:id="431"/>
      <w:bookmarkEnd w:id="432"/>
    </w:p>
    <w:p w14:paraId="3AEEBD87" w14:textId="77777777" w:rsidR="00FA3B9B" w:rsidRPr="007C1A75" w:rsidRDefault="00FA3B9B" w:rsidP="00FA3B9B">
      <w:r>
        <w:t>The requirements specified in clause 5.2.2.7.1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lastRenderedPageBreak/>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3" w:name="_Toc25073808"/>
      <w:bookmarkStart w:id="434" w:name="_Toc34062976"/>
      <w:bookmarkStart w:id="435" w:name="_Toc43119945"/>
      <w:bookmarkStart w:id="436" w:name="_Toc49768000"/>
      <w:bookmarkStart w:id="437" w:name="_Toc56434173"/>
      <w:bookmarkStart w:id="438" w:name="_Toc82677333"/>
      <w:r>
        <w:t>5.2.2.7.3</w:t>
      </w:r>
      <w:r>
        <w:tab/>
        <w:t>EPS to 5GS Handover Preparation</w:t>
      </w:r>
      <w:bookmarkEnd w:id="433"/>
      <w:bookmarkEnd w:id="434"/>
      <w:bookmarkEnd w:id="435"/>
      <w:bookmarkEnd w:id="436"/>
      <w:bookmarkEnd w:id="437"/>
      <w:bookmarkEnd w:id="438"/>
    </w:p>
    <w:p w14:paraId="080FB874" w14:textId="77777777" w:rsidR="00FA3B9B" w:rsidRPr="007C1A75" w:rsidRDefault="00FA3B9B" w:rsidP="00FA3B9B">
      <w:r>
        <w:t>The requirements specified in clause 5.2.2.7.1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lastRenderedPageBreak/>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39" w:name="_Toc34062977"/>
      <w:bookmarkStart w:id="440" w:name="_Toc43119946"/>
      <w:bookmarkStart w:id="441" w:name="_Toc49768001"/>
      <w:bookmarkStart w:id="442" w:name="_Toc56434174"/>
      <w:bookmarkStart w:id="443" w:name="_Toc82677334"/>
      <w:r>
        <w:t>5.2.2.7.4</w:t>
      </w:r>
      <w:r>
        <w:tab/>
        <w:t>N2 Handover Preparation with I-SMF Insertion</w:t>
      </w:r>
      <w:bookmarkEnd w:id="439"/>
      <w:bookmarkEnd w:id="440"/>
      <w:bookmarkEnd w:id="441"/>
      <w:bookmarkEnd w:id="442"/>
      <w:bookmarkEnd w:id="443"/>
    </w:p>
    <w:p w14:paraId="4EA9E51A" w14:textId="77777777" w:rsidR="00FA3B9B" w:rsidRPr="007C1A75" w:rsidRDefault="00FA3B9B" w:rsidP="00FA3B9B">
      <w:r>
        <w:t>The requirements specified in clause 5.2.2.7.1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4" w:name="_Toc43119947"/>
      <w:bookmarkStart w:id="445" w:name="_Toc49768002"/>
      <w:bookmarkStart w:id="446" w:name="_Toc56434175"/>
      <w:bookmarkStart w:id="447" w:name="_Toc82677335"/>
      <w:r>
        <w:t>5.2.2.7.5</w:t>
      </w:r>
      <w:r>
        <w:tab/>
        <w:t>Xn Handover with I-SMF Insertion</w:t>
      </w:r>
      <w:bookmarkEnd w:id="444"/>
      <w:bookmarkEnd w:id="445"/>
      <w:bookmarkEnd w:id="446"/>
      <w:bookmarkEnd w:id="447"/>
    </w:p>
    <w:p w14:paraId="56B1692F" w14:textId="77777777" w:rsidR="007D0FDE" w:rsidRPr="007C1A75" w:rsidRDefault="007D0FDE" w:rsidP="007D0FDE">
      <w:r>
        <w:t>The requirements specified in clause 5.2.2.7.1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4CC0DDB3" w:rsidR="007D0FDE" w:rsidRPr="00E33AA9"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02542F4" w14:textId="77777777" w:rsidR="00FA3B9B" w:rsidRDefault="00FA3B9B" w:rsidP="00FA3B9B">
      <w:pPr>
        <w:pStyle w:val="Heading4"/>
      </w:pPr>
      <w:bookmarkStart w:id="448" w:name="_Toc25073809"/>
      <w:bookmarkStart w:id="449" w:name="_Toc34062978"/>
      <w:bookmarkStart w:id="450" w:name="_Toc43119948"/>
      <w:bookmarkStart w:id="451" w:name="_Toc49768003"/>
      <w:bookmarkStart w:id="452" w:name="_Toc56434176"/>
      <w:bookmarkStart w:id="453" w:name="_Toc82677336"/>
      <w:r>
        <w:t>5.2.2.8</w:t>
      </w:r>
      <w:r>
        <w:tab/>
        <w:t>Update</w:t>
      </w:r>
      <w:r w:rsidRPr="00C610B7">
        <w:t xml:space="preserve"> </w:t>
      </w:r>
      <w:r>
        <w:t>service operation</w:t>
      </w:r>
      <w:bookmarkEnd w:id="448"/>
      <w:bookmarkEnd w:id="449"/>
      <w:bookmarkEnd w:id="450"/>
      <w:bookmarkEnd w:id="451"/>
      <w:bookmarkEnd w:id="452"/>
      <w:bookmarkEnd w:id="453"/>
    </w:p>
    <w:p w14:paraId="10867B43" w14:textId="77777777" w:rsidR="00FA3B9B" w:rsidRDefault="00FA3B9B" w:rsidP="00FA3B9B">
      <w:pPr>
        <w:pStyle w:val="Heading5"/>
      </w:pPr>
      <w:bookmarkStart w:id="454" w:name="_Toc25073810"/>
      <w:bookmarkStart w:id="455" w:name="_Toc34062979"/>
      <w:bookmarkStart w:id="456" w:name="_Toc43119949"/>
      <w:bookmarkStart w:id="457" w:name="_Toc49768004"/>
      <w:bookmarkStart w:id="458" w:name="_Toc56434177"/>
      <w:bookmarkStart w:id="459" w:name="_Toc82677337"/>
      <w:r>
        <w:t>5.2.2.8.1</w:t>
      </w:r>
      <w:r>
        <w:tab/>
        <w:t>General</w:t>
      </w:r>
      <w:bookmarkEnd w:id="454"/>
      <w:bookmarkEnd w:id="455"/>
      <w:bookmarkEnd w:id="456"/>
      <w:bookmarkEnd w:id="457"/>
      <w:bookmarkEnd w:id="458"/>
      <w:bookmarkEnd w:id="459"/>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77777777"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3GPPP access and non-3GPP access and the MA PDU session was successfully established on the first access (see clause 4.22.2.2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45FF44F0"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requested PDU session release (see clause 4.3.4.3 of 3GPP TS 23.502 [3]);</w:t>
      </w:r>
    </w:p>
    <w:p w14:paraId="30F23D43" w14:textId="77777777" w:rsidR="00FA3B9B" w:rsidRDefault="00FA3B9B" w:rsidP="00FA3B9B">
      <w:pPr>
        <w:pStyle w:val="B1"/>
      </w:pPr>
      <w:r>
        <w:lastRenderedPageBreak/>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clause </w:t>
      </w:r>
      <w:r w:rsidRPr="004A1C46">
        <w:t>4.22</w:t>
      </w:r>
      <w:r>
        <w:t xml:space="preserve"> of 3GPP TS 23.502 [3]);</w:t>
      </w:r>
    </w:p>
    <w:p w14:paraId="5824F44D" w14:textId="77777777" w:rsidR="00FA3B9B" w:rsidRDefault="00FA3B9B" w:rsidP="00FA3B9B">
      <w:pPr>
        <w:pStyle w:val="B1"/>
      </w:pPr>
      <w:r>
        <w:t>-</w:t>
      </w:r>
      <w:r>
        <w:tab/>
        <w:t>EPS to 5GS handover execution using N26 interface (see clause 4.11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7777777" w:rsidR="00FA3B9B" w:rsidRDefault="00FA3B9B" w:rsidP="00FA3B9B">
      <w:pPr>
        <w:pStyle w:val="B1"/>
      </w:pPr>
      <w:r>
        <w:t>-</w:t>
      </w:r>
      <w:r>
        <w:tab/>
        <w:t>Secondary RAT Usage Data Reporting (see clause 4.21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6BFC2BA6" w14:textId="77777777" w:rsidR="00FA3B9B" w:rsidRDefault="00FA3B9B" w:rsidP="00FA3B9B">
      <w:pPr>
        <w:pStyle w:val="B1"/>
      </w:pPr>
      <w:r>
        <w:t>-</w:t>
      </w:r>
      <w:r>
        <w:tab/>
      </w:r>
      <w:r w:rsidRPr="00140E21">
        <w:t>Connection Resume in CM-IDLE with Suspend procedure</w:t>
      </w:r>
      <w:r>
        <w:t xml:space="preserve"> (see clause 4.8.2.3 of 3GPP TS 23.502 [3]).</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77777777" w:rsidR="00FA3B9B" w:rsidRDefault="00FA3B9B" w:rsidP="00FA3B9B">
      <w:pPr>
        <w:pStyle w:val="B1"/>
      </w:pPr>
      <w:r>
        <w:t>-</w:t>
      </w:r>
      <w:r>
        <w:tab/>
        <w:t>Sending by I-SMF of N4 notifications related with traffic usage reporting (see clause 5.34.6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77777777" w:rsidR="00FA3B9B" w:rsidRDefault="00FA3B9B" w:rsidP="00FA3B9B">
      <w:pPr>
        <w:pStyle w:val="B1"/>
      </w:pPr>
      <w:r>
        <w:t>-</w:t>
      </w:r>
      <w:r>
        <w:tab/>
        <w:t>Network (e.g. H-SMF, SMF) requested PDU session release (see clause 4.3.4.3 of 3GPP TS 23.502 [3]);</w:t>
      </w:r>
    </w:p>
    <w:p w14:paraId="74DA8C87" w14:textId="7777777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clause </w:t>
      </w:r>
      <w:r w:rsidRPr="00AE49C9">
        <w:t>4.22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77777777" w:rsidR="00FA3B9B" w:rsidRDefault="00FA3B9B" w:rsidP="00FA3B9B">
      <w:pPr>
        <w:pStyle w:val="B1"/>
      </w:pPr>
      <w:r>
        <w:t>-</w:t>
      </w:r>
      <w:r>
        <w:tab/>
        <w:t>Secondary authorization/authentication by an DN-AAA server (see clause 4.3.2.3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FA3B9B">
      <w:pPr>
        <w:pStyle w:val="Heading5"/>
      </w:pPr>
      <w:bookmarkStart w:id="460" w:name="_Toc25073811"/>
      <w:bookmarkStart w:id="461" w:name="_Toc34062980"/>
      <w:bookmarkStart w:id="462" w:name="_Toc43119950"/>
      <w:bookmarkStart w:id="463" w:name="_Toc49768005"/>
      <w:bookmarkStart w:id="464" w:name="_Toc56434178"/>
      <w:bookmarkStart w:id="465" w:name="_Toc82677338"/>
      <w:r>
        <w:lastRenderedPageBreak/>
        <w:t>5.2.2.8.2</w:t>
      </w:r>
      <w:r>
        <w:tab/>
        <w:t>Update service operation towards H-SMF or SMF</w:t>
      </w:r>
      <w:bookmarkEnd w:id="460"/>
      <w:bookmarkEnd w:id="461"/>
      <w:bookmarkEnd w:id="462"/>
      <w:bookmarkEnd w:id="463"/>
      <w:bookmarkEnd w:id="464"/>
      <w:bookmarkEnd w:id="465"/>
    </w:p>
    <w:p w14:paraId="09836951" w14:textId="77777777" w:rsidR="00FA3B9B" w:rsidRDefault="00FA3B9B" w:rsidP="00FA3B9B">
      <w:pPr>
        <w:pStyle w:val="Heading6"/>
      </w:pPr>
      <w:bookmarkStart w:id="466" w:name="_Toc25073812"/>
      <w:bookmarkStart w:id="467" w:name="_Toc34062981"/>
      <w:bookmarkStart w:id="468" w:name="_Toc43119951"/>
      <w:bookmarkStart w:id="469" w:name="_Toc49768006"/>
      <w:bookmarkStart w:id="470" w:name="_Toc56434179"/>
      <w:bookmarkStart w:id="471" w:name="_Toc82677339"/>
      <w:r>
        <w:t>5.2.2.8.2.1</w:t>
      </w:r>
      <w:r>
        <w:tab/>
        <w:t>General</w:t>
      </w:r>
      <w:bookmarkEnd w:id="466"/>
      <w:bookmarkEnd w:id="467"/>
      <w:bookmarkEnd w:id="468"/>
      <w:bookmarkEnd w:id="469"/>
      <w:bookmarkEnd w:id="470"/>
      <w:bookmarkEnd w:id="471"/>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6.6pt;height:108.25pt" o:ole="">
            <v:imagedata r:id="rId70" o:title=""/>
          </v:shape>
          <o:OLEObject Type="Embed" ProgID="Visio.Drawing.11" ShapeID="_x0000_i1056" DrawAspect="Content" ObjectID="_1693290560"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7F14DA17" w:rsidR="00FA3B9B" w:rsidRDefault="00FA3B9B" w:rsidP="00FA3B9B">
      <w:pPr>
        <w:pStyle w:val="B2"/>
      </w:pPr>
      <w:r>
        <w:t>-</w:t>
      </w:r>
      <w:r>
        <w:tab/>
        <w:t>the requestIndication IE indicating the request type</w:t>
      </w:r>
      <w:r w:rsidR="009B2293" w:rsidRPr="009F6F0B">
        <w:t>. Unless specified otherwise in clause 5.2.2.8.2,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FA3B9B">
      <w:pPr>
        <w:pStyle w:val="Heading6"/>
      </w:pPr>
      <w:bookmarkStart w:id="472" w:name="_Toc25073813"/>
      <w:bookmarkStart w:id="473" w:name="_Toc34062982"/>
      <w:bookmarkStart w:id="474" w:name="_Toc43119952"/>
      <w:bookmarkStart w:id="475" w:name="_Toc49768007"/>
      <w:bookmarkStart w:id="476" w:name="_Toc56434180"/>
      <w:bookmarkStart w:id="477" w:name="_Toc82677340"/>
      <w:r>
        <w:t>5.2.2.8.2.2</w:t>
      </w:r>
      <w:r>
        <w:tab/>
        <w:t>UE or network (e.g. AMF, V-SMF, I-SMF) requested PDU session modification</w:t>
      </w:r>
      <w:bookmarkEnd w:id="472"/>
      <w:bookmarkEnd w:id="473"/>
      <w:bookmarkEnd w:id="474"/>
      <w:bookmarkEnd w:id="475"/>
      <w:bookmarkEnd w:id="476"/>
      <w:bookmarkEnd w:id="477"/>
    </w:p>
    <w:p w14:paraId="5703DC79" w14:textId="77777777" w:rsidR="00FA3B9B" w:rsidRPr="007C1A75" w:rsidRDefault="00FA3B9B" w:rsidP="00FA3B9B">
      <w:r>
        <w:t>The requirements specified in clause 5.2.2.8.2.1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7777777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indication that the PDU session is allowed to be upgraded to a MA PDU session as specified in clause 6.4.2.2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lastRenderedPageBreak/>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FA3B9B">
      <w:pPr>
        <w:pStyle w:val="Heading6"/>
        <w:rPr>
          <w:lang w:val="en-US"/>
        </w:rPr>
      </w:pPr>
      <w:bookmarkStart w:id="478" w:name="_Toc25073814"/>
      <w:bookmarkStart w:id="479" w:name="_Toc34062983"/>
      <w:bookmarkStart w:id="480" w:name="_Toc43119953"/>
      <w:bookmarkStart w:id="481" w:name="_Toc49768008"/>
      <w:bookmarkStart w:id="482" w:name="_Toc56434181"/>
      <w:bookmarkStart w:id="483" w:name="_Toc82677341"/>
      <w:r w:rsidRPr="00DB011A">
        <w:rPr>
          <w:lang w:val="en-US"/>
        </w:rPr>
        <w:t>5.2.2.8.2.</w:t>
      </w:r>
      <w:r>
        <w:rPr>
          <w:lang w:val="en-US"/>
        </w:rPr>
        <w:t>3</w:t>
      </w:r>
      <w:r w:rsidRPr="00DB011A">
        <w:rPr>
          <w:lang w:val="en-US"/>
        </w:rPr>
        <w:tab/>
        <w:t>UE requested PDU session release</w:t>
      </w:r>
      <w:bookmarkEnd w:id="478"/>
      <w:bookmarkEnd w:id="479"/>
      <w:bookmarkEnd w:id="480"/>
      <w:bookmarkEnd w:id="481"/>
      <w:bookmarkEnd w:id="482"/>
      <w:bookmarkEnd w:id="483"/>
    </w:p>
    <w:p w14:paraId="6405708D" w14:textId="77777777" w:rsidR="00FA3B9B" w:rsidRPr="007C1A75" w:rsidRDefault="00FA3B9B" w:rsidP="00FA3B9B">
      <w:r>
        <w:t>The requirements specified in clause 5.2.2.8.2.1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4" w:name="_Toc25073815"/>
      <w:bookmarkStart w:id="485" w:name="_Toc34062984"/>
      <w:bookmarkStart w:id="486" w:name="_Toc43119954"/>
      <w:bookmarkStart w:id="487" w:name="_Toc49768009"/>
      <w:bookmarkStart w:id="488" w:name="_Toc56434182"/>
      <w:bookmarkStart w:id="489" w:name="_Toc82677342"/>
      <w:r>
        <w:t>5.2.2.8.2.4</w:t>
      </w:r>
      <w:r>
        <w:tab/>
        <w:t>EPS to 5GS Handover Execution</w:t>
      </w:r>
      <w:bookmarkEnd w:id="484"/>
      <w:bookmarkEnd w:id="485"/>
      <w:bookmarkEnd w:id="486"/>
      <w:bookmarkEnd w:id="487"/>
      <w:bookmarkEnd w:id="488"/>
      <w:bookmarkEnd w:id="489"/>
    </w:p>
    <w:p w14:paraId="26A1B448" w14:textId="77777777" w:rsidR="00FA3B9B" w:rsidRPr="007C1A75" w:rsidRDefault="00FA3B9B" w:rsidP="00FA3B9B">
      <w:r>
        <w:t>The requirements specified in clause 5.2.2.8.2.1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lastRenderedPageBreak/>
        <w:t>The H-SMF or SMF shall return a 200 OK response. The H-SMF or SMF shall release the resources prepared for the handover.</w:t>
      </w:r>
    </w:p>
    <w:p w14:paraId="7390FB97" w14:textId="7D44E312" w:rsidR="00FA3B9B" w:rsidRDefault="00FA3B9B" w:rsidP="00FA3B9B">
      <w:pPr>
        <w:pStyle w:val="Heading6"/>
      </w:pPr>
      <w:bookmarkStart w:id="490" w:name="_Toc25073816"/>
      <w:bookmarkStart w:id="491" w:name="_Toc34062985"/>
      <w:bookmarkStart w:id="492" w:name="_Toc43119955"/>
      <w:bookmarkStart w:id="493" w:name="_Toc49768010"/>
      <w:bookmarkStart w:id="494" w:name="_Toc56434183"/>
      <w:bookmarkStart w:id="495" w:name="_Toc82677343"/>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0"/>
      <w:bookmarkEnd w:id="491"/>
      <w:bookmarkEnd w:id="492"/>
      <w:bookmarkEnd w:id="493"/>
      <w:bookmarkEnd w:id="494"/>
      <w:bookmarkEnd w:id="495"/>
    </w:p>
    <w:p w14:paraId="1C10CEC9" w14:textId="28B61BC1" w:rsidR="00FA3B9B" w:rsidRPr="007C1A75" w:rsidRDefault="00FA3B9B" w:rsidP="00FA3B9B">
      <w:r>
        <w:t xml:space="preserve">For Handover between 3GPP </w:t>
      </w:r>
      <w:r w:rsidR="00BF430E">
        <w:t xml:space="preserve">access </w:t>
      </w:r>
      <w:r>
        <w:t xml:space="preserve">and untrusted </w:t>
      </w:r>
      <w:r w:rsidR="00BF430E">
        <w:t xml:space="preserve">or trusted </w:t>
      </w:r>
      <w:r>
        <w:t>non-3GPP access procedures, without AMF change or with the target AMF in the same PLMN, the requirements specified in clause 5.2.2.8.2.1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27830800" w14:textId="77777777" w:rsidR="00A56FED" w:rsidRDefault="00C130F1" w:rsidP="00FA3B9B">
      <w:pPr>
        <w:pStyle w:val="B1"/>
        <w:ind w:firstLine="0"/>
      </w:pPr>
      <w:r>
        <w:t>For a handover from non-3GPP access to 3GPP access with a V-SMF change, the requirements specified in step 1 of clause 5.2.2.8.2.10, other than how to set the</w:t>
      </w:r>
      <w:r w:rsidRPr="00395C93">
        <w:t xml:space="preserve"> </w:t>
      </w:r>
      <w:r w:rsidRPr="009F6F0B">
        <w:t>requestIndication</w:t>
      </w:r>
      <w:r>
        <w:t>, shall also apply.</w:t>
      </w:r>
    </w:p>
    <w:p w14:paraId="3DB3E51C" w14:textId="68D6ABA8" w:rsidR="00BF430E" w:rsidRDefault="00BF430E" w:rsidP="00BF430E">
      <w:pPr>
        <w:pStyle w:val="B1"/>
      </w:pPr>
      <w:r>
        <w:t>2a.</w:t>
      </w:r>
      <w:r>
        <w:tab/>
        <w:t>Same as step 2a of Figure 5.2.2.8.2-1, with the following modifications.</w:t>
      </w:r>
    </w:p>
    <w:p w14:paraId="31C740C8" w14:textId="77777777" w:rsidR="00A56FED" w:rsidRDefault="00BF430E" w:rsidP="00BF430E">
      <w:pPr>
        <w:pStyle w:val="B1"/>
        <w:ind w:firstLine="0"/>
      </w:pPr>
      <w:r>
        <w:t>T</w:t>
      </w:r>
      <w:r w:rsidRPr="0057039A">
        <w:t xml:space="preserve">he payload body of the POST response shall </w:t>
      </w:r>
      <w:r>
        <w:t>include:</w:t>
      </w:r>
    </w:p>
    <w:p w14:paraId="16C65D36" w14:textId="440D0B01"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9BF7BCE" w14:textId="77777777" w:rsidR="00A56FED"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1FD607B" w:rsidR="00C130F1" w:rsidRDefault="00C130F1" w:rsidP="00BF430E">
      <w:pPr>
        <w:pStyle w:val="B1"/>
        <w:ind w:firstLine="0"/>
      </w:pPr>
      <w:r>
        <w:t>For a handover from non-3GPP access to 3GPP access with a V-SMF change, the requirements specified in step 2 of clause 5.2.2.8.2.10 shall also apply.</w:t>
      </w:r>
    </w:p>
    <w:p w14:paraId="11170262" w14:textId="77777777" w:rsidR="00BF430E" w:rsidRDefault="00BF430E" w:rsidP="00BF430E">
      <w:pPr>
        <w:pStyle w:val="B1"/>
        <w:ind w:firstLine="0"/>
      </w:pPr>
      <w:r>
        <w:t>Upon receipt of the 200 OK response, the V-SMF or I-SMF shall delete any above information received earlier for the source access type and use the new information received for the target access type (see clause 6.1.6.2.12).</w:t>
      </w:r>
    </w:p>
    <w:p w14:paraId="3C185684" w14:textId="77777777" w:rsidR="00A56FED"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BC850D" w14:textId="77777777" w:rsidR="00A56FED"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01F5E7AD" w14:textId="77777777" w:rsidR="00A56FED"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clause </w:t>
      </w:r>
      <w:r>
        <w:t>5.2.2.9)</w:t>
      </w:r>
      <w:r>
        <w:rPr>
          <w:lang w:val="en-US"/>
        </w:rPr>
        <w:t>.</w:t>
      </w:r>
      <w:bookmarkStart w:id="496" w:name="_Toc25073817"/>
      <w:bookmarkStart w:id="497" w:name="_Toc34062986"/>
      <w:bookmarkStart w:id="498" w:name="_Toc43119956"/>
      <w:bookmarkStart w:id="499" w:name="_Toc49768011"/>
      <w:bookmarkStart w:id="500" w:name="_Toc56434184"/>
      <w:bookmarkStart w:id="501" w:name="_Toc82677344"/>
    </w:p>
    <w:p w14:paraId="550E8727" w14:textId="51C57CF0" w:rsidR="00FA3B9B" w:rsidRDefault="00FA3B9B" w:rsidP="00FA3B9B">
      <w:pPr>
        <w:pStyle w:val="Heading6"/>
      </w:pPr>
      <w:r>
        <w:t>5.2.2.8.2.6</w:t>
      </w:r>
      <w:r>
        <w:tab/>
        <w:t>P-CSCF Restoration Procedure via AMF</w:t>
      </w:r>
      <w:bookmarkEnd w:id="496"/>
      <w:bookmarkEnd w:id="497"/>
      <w:bookmarkEnd w:id="498"/>
      <w:bookmarkEnd w:id="499"/>
      <w:bookmarkEnd w:id="500"/>
      <w:bookmarkEnd w:id="501"/>
    </w:p>
    <w:p w14:paraId="2963B418" w14:textId="77777777" w:rsidR="00FA3B9B" w:rsidRPr="007C1A75" w:rsidRDefault="00FA3B9B" w:rsidP="00FA3B9B">
      <w:r>
        <w:t>The requirements specified in clause 5.2.2.8.2.1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2" w:name="_Toc25073818"/>
      <w:bookmarkStart w:id="503" w:name="_Toc34062987"/>
      <w:bookmarkStart w:id="504" w:name="_Toc43119957"/>
      <w:bookmarkStart w:id="505" w:name="_Toc49768012"/>
      <w:bookmarkStart w:id="506" w:name="_Toc56434185"/>
      <w:bookmarkStart w:id="507" w:name="_Toc82677345"/>
      <w:r>
        <w:lastRenderedPageBreak/>
        <w:t>5.2.2.8.2.7</w:t>
      </w:r>
      <w:r>
        <w:tab/>
        <w:t>Addition of PSA and BP or UL CL controlled by I-SMF</w:t>
      </w:r>
      <w:bookmarkEnd w:id="502"/>
      <w:bookmarkEnd w:id="503"/>
      <w:bookmarkEnd w:id="504"/>
      <w:bookmarkEnd w:id="505"/>
      <w:bookmarkEnd w:id="506"/>
      <w:bookmarkEnd w:id="507"/>
    </w:p>
    <w:p w14:paraId="5A1F6B77"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77777777" w:rsidR="00FA3B9B" w:rsidRDefault="00FA3B9B" w:rsidP="00FA3B9B">
      <w:r>
        <w:t>The requirements specified in clause 5.2.2.8.2.1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08" w:name="_Toc25073819"/>
      <w:bookmarkStart w:id="509" w:name="_Toc34062988"/>
      <w:bookmarkStart w:id="510" w:name="_Toc43119958"/>
      <w:bookmarkStart w:id="511" w:name="_Toc49768013"/>
      <w:bookmarkStart w:id="512" w:name="_Toc56434186"/>
      <w:bookmarkStart w:id="513" w:name="_Toc82677346"/>
      <w:r>
        <w:t>5.2.2.8.2.8</w:t>
      </w:r>
      <w:r>
        <w:tab/>
        <w:t>Removal of PSA and BP or UL CL controlled by I-SMF</w:t>
      </w:r>
      <w:bookmarkEnd w:id="508"/>
      <w:bookmarkEnd w:id="509"/>
      <w:bookmarkEnd w:id="510"/>
      <w:bookmarkEnd w:id="511"/>
      <w:bookmarkEnd w:id="512"/>
      <w:bookmarkEnd w:id="513"/>
    </w:p>
    <w:p w14:paraId="68056E1C"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335E0C6E" w14:textId="77777777" w:rsidR="00FA3B9B" w:rsidRDefault="00FA3B9B" w:rsidP="00FA3B9B">
      <w:r>
        <w:t>The requirements specified in clause 5.2.2.8.2.1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4" w:name="_Toc25073820"/>
      <w:bookmarkStart w:id="515" w:name="_Toc34062989"/>
      <w:bookmarkStart w:id="516" w:name="_Toc43119959"/>
      <w:bookmarkStart w:id="517" w:name="_Toc49768014"/>
      <w:bookmarkStart w:id="518" w:name="_Toc56434187"/>
      <w:bookmarkStart w:id="519" w:name="_Toc82677347"/>
      <w:r>
        <w:t>5.2.2.8.2.9</w:t>
      </w:r>
      <w:r>
        <w:tab/>
        <w:t>Change of PSA for IPv6 multi-homing or UL CL controlled by I-SMF</w:t>
      </w:r>
      <w:bookmarkEnd w:id="514"/>
      <w:bookmarkEnd w:id="515"/>
      <w:bookmarkEnd w:id="516"/>
      <w:bookmarkEnd w:id="517"/>
      <w:bookmarkEnd w:id="518"/>
      <w:bookmarkEnd w:id="519"/>
    </w:p>
    <w:p w14:paraId="4A5D60BE"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7B5534A8" w14:textId="77777777" w:rsidR="00FA3B9B" w:rsidRDefault="00FA3B9B" w:rsidP="00FA3B9B">
      <w:r>
        <w:t>The requirements specified in clause 5.2.2.8.2.1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lastRenderedPageBreak/>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0" w:name="_Toc25073821"/>
      <w:bookmarkStart w:id="521" w:name="_Toc34062990"/>
      <w:bookmarkStart w:id="522" w:name="_Toc43119960"/>
      <w:bookmarkStart w:id="523" w:name="_Toc49768015"/>
      <w:bookmarkStart w:id="524" w:name="_Toc56434188"/>
      <w:bookmarkStart w:id="525" w:name="_Toc82677348"/>
      <w:r>
        <w:t>5.2.2.8.2.10</w:t>
      </w:r>
      <w:r>
        <w:tab/>
        <w:t>PDU Session modification with I-SMF or V-SMF change</w:t>
      </w:r>
      <w:bookmarkEnd w:id="520"/>
      <w:bookmarkEnd w:id="521"/>
      <w:bookmarkEnd w:id="522"/>
      <w:bookmarkEnd w:id="523"/>
      <w:bookmarkEnd w:id="524"/>
      <w:bookmarkEnd w:id="525"/>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7777777" w:rsidR="00FA3B9B" w:rsidRDefault="00FA3B9B" w:rsidP="00FA3B9B">
      <w:r>
        <w:t>The requirements specified in clause 5.2.2.8.2.1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11B87117"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77777777"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at least one optional feature defined in clause 6.1.8 is supported.</w:t>
      </w:r>
    </w:p>
    <w:p w14:paraId="1A9C7369" w14:textId="77777777" w:rsidR="00FA3B9B" w:rsidRDefault="00FA3B9B" w:rsidP="00FA3B9B">
      <w:pPr>
        <w:pStyle w:val="B1"/>
      </w:pPr>
      <w:r>
        <w:t>2.</w:t>
      </w:r>
      <w:r>
        <w:tab/>
        <w:t>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clause 6.1.8 is supported by the updated PDU session resource.</w:t>
      </w:r>
    </w:p>
    <w:p w14:paraId="7F044381" w14:textId="77777777" w:rsidR="00FA3B9B" w:rsidRDefault="00FA3B9B" w:rsidP="00FA3B9B">
      <w:pPr>
        <w:pStyle w:val="Heading6"/>
      </w:pPr>
      <w:bookmarkStart w:id="526" w:name="_Toc25073822"/>
      <w:bookmarkStart w:id="527" w:name="_Toc34062991"/>
      <w:bookmarkStart w:id="528" w:name="_Toc43119961"/>
      <w:bookmarkStart w:id="529" w:name="_Toc49768016"/>
      <w:bookmarkStart w:id="530" w:name="_Toc56434189"/>
      <w:bookmarkStart w:id="531" w:name="_Toc82677349"/>
      <w:r>
        <w:t>5.2.2.8.2.11</w:t>
      </w:r>
      <w:r>
        <w:tab/>
        <w:t>Sending by I-SMF of N4 notifications related with traffic usage reporting</w:t>
      </w:r>
      <w:bookmarkEnd w:id="526"/>
      <w:bookmarkEnd w:id="527"/>
      <w:bookmarkEnd w:id="528"/>
      <w:bookmarkEnd w:id="529"/>
      <w:bookmarkEnd w:id="530"/>
      <w:bookmarkEnd w:id="531"/>
    </w:p>
    <w:p w14:paraId="619EAD30" w14:textId="0F7670AF" w:rsidR="00FA3B9B" w:rsidRDefault="00FA3B9B" w:rsidP="00FA3B9B">
      <w:r>
        <w:t>This clause applies only in case of non-roaming or LBO roaming as control of an UL CL or BP in VPLMN is not supported in HR roaming case (see clause 5.34.4 of 3GPP TS </w:t>
      </w:r>
      <w:r w:rsidRPr="005E4D39">
        <w:t>23.501 [2</w:t>
      </w:r>
      <w:r>
        <w:t>]).</w:t>
      </w:r>
    </w:p>
    <w:p w14:paraId="1F66F80F" w14:textId="77777777" w:rsidR="00FA3B9B" w:rsidRDefault="00FA3B9B" w:rsidP="00FA3B9B">
      <w:r>
        <w:t>The requirements specified in clause 5.2.2.8.2.1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lastRenderedPageBreak/>
        <w:t>-</w:t>
      </w:r>
      <w:r>
        <w:tab/>
        <w:t>the DNAI related to the N4 information if the latter relates to a local PSA.</w:t>
      </w:r>
    </w:p>
    <w:p w14:paraId="20A21A95" w14:textId="77777777" w:rsidR="00FA3B9B" w:rsidRDefault="00FA3B9B" w:rsidP="00FA3B9B">
      <w:pPr>
        <w:pStyle w:val="Heading6"/>
      </w:pPr>
      <w:bookmarkStart w:id="532" w:name="_Toc34062992"/>
      <w:bookmarkStart w:id="533" w:name="_Toc43119962"/>
      <w:bookmarkStart w:id="534" w:name="_Toc49768017"/>
      <w:bookmarkStart w:id="535" w:name="_Toc56434190"/>
      <w:bookmarkStart w:id="536" w:name="_Toc82677350"/>
      <w:r>
        <w:t>5.2.2.8.2.12</w:t>
      </w:r>
      <w:r>
        <w:tab/>
        <w:t>N2 Handover Execution with I-SMF Insertion</w:t>
      </w:r>
      <w:bookmarkEnd w:id="532"/>
      <w:bookmarkEnd w:id="533"/>
      <w:bookmarkEnd w:id="534"/>
      <w:bookmarkEnd w:id="535"/>
      <w:bookmarkEnd w:id="536"/>
    </w:p>
    <w:p w14:paraId="05E28260" w14:textId="77777777" w:rsidR="00FA3B9B" w:rsidRPr="007C1A75" w:rsidRDefault="00FA3B9B" w:rsidP="00FA3B9B">
      <w:r>
        <w:t>The requirements specified in clause 5.2.2.8.2.1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0086A321" w14:textId="77777777" w:rsidR="00A56FED"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CD5841">
        <w:t>;</w:t>
      </w:r>
    </w:p>
    <w:p w14:paraId="633C5B59" w14:textId="482CEBC0" w:rsidR="00FA3B9B" w:rsidRDefault="00CD5841"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37" w:name="_Toc34062993"/>
      <w:bookmarkStart w:id="538" w:name="_Toc43119963"/>
      <w:bookmarkStart w:id="539" w:name="_Toc49768018"/>
      <w:bookmarkStart w:id="540" w:name="_Toc56434191"/>
      <w:bookmarkStart w:id="541" w:name="_Toc82677351"/>
      <w:r>
        <w:t>5.2.2.8.2.13</w:t>
      </w:r>
      <w:r>
        <w:tab/>
        <w:t>N2 Handover Cancellation with I-SMF Insertion</w:t>
      </w:r>
      <w:bookmarkEnd w:id="537"/>
      <w:bookmarkEnd w:id="538"/>
      <w:bookmarkEnd w:id="539"/>
      <w:bookmarkEnd w:id="540"/>
      <w:bookmarkEnd w:id="541"/>
    </w:p>
    <w:p w14:paraId="31AEDBB1" w14:textId="77777777" w:rsidR="00FA3B9B" w:rsidRPr="007C1A75" w:rsidRDefault="00FA3B9B" w:rsidP="00FA3B9B">
      <w:r>
        <w:t>For handover cancellation, the requirements specified in clause 5.2.2.8.2.1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2" w:name="_Toc34062994"/>
      <w:bookmarkStart w:id="543" w:name="_Toc43119964"/>
      <w:bookmarkStart w:id="544" w:name="_Toc49768019"/>
      <w:bookmarkStart w:id="545" w:name="_Toc56434192"/>
      <w:bookmarkStart w:id="546" w:name="_Toc82677352"/>
      <w:r>
        <w:t>5.2.2.8.2.14</w:t>
      </w:r>
      <w:r>
        <w:tab/>
        <w:t>EPS to 5GS Handover Cancellation</w:t>
      </w:r>
      <w:bookmarkEnd w:id="542"/>
      <w:bookmarkEnd w:id="543"/>
      <w:bookmarkEnd w:id="544"/>
      <w:bookmarkEnd w:id="545"/>
      <w:bookmarkEnd w:id="546"/>
    </w:p>
    <w:p w14:paraId="658B1FF8" w14:textId="77777777" w:rsidR="00FA3B9B" w:rsidRPr="007C1A75" w:rsidRDefault="00FA3B9B" w:rsidP="00FA3B9B">
      <w:r>
        <w:t>If the handover cancellation, the requirements specified in clause 5.2.2.8.2.1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lastRenderedPageBreak/>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47" w:name="_Toc43119965"/>
      <w:bookmarkStart w:id="548" w:name="_Toc49768020"/>
      <w:bookmarkStart w:id="549" w:name="_Toc56434193"/>
      <w:bookmarkStart w:id="550" w:name="_Toc8267735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47"/>
      <w:bookmarkEnd w:id="548"/>
      <w:bookmarkEnd w:id="549"/>
      <w:bookmarkEnd w:id="550"/>
    </w:p>
    <w:p w14:paraId="6892A39B" w14:textId="77777777"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clause 4.3.4.3 of 3GPP TS 23.502 [3]).</w:t>
      </w:r>
    </w:p>
    <w:p w14:paraId="5C9B69B8" w14:textId="77777777" w:rsidR="001745B1" w:rsidRPr="007C1A75" w:rsidRDefault="001745B1" w:rsidP="001745B1">
      <w:r>
        <w:t>The requirements specified in clause 5.2.2.8.2.1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7D0FDE">
      <w:pPr>
        <w:pStyle w:val="Heading6"/>
      </w:pPr>
      <w:bookmarkStart w:id="551" w:name="_Toc43119966"/>
      <w:bookmarkStart w:id="552" w:name="_Toc49768021"/>
      <w:bookmarkStart w:id="553" w:name="_Toc56434194"/>
      <w:bookmarkStart w:id="554" w:name="_Toc82677354"/>
      <w:r>
        <w:t>5.2.2.8.2.16</w:t>
      </w:r>
      <w:r>
        <w:tab/>
        <w:t>Xn Handover with or without I-SMF or V-SMF Change</w:t>
      </w:r>
      <w:bookmarkEnd w:id="551"/>
      <w:bookmarkEnd w:id="552"/>
      <w:bookmarkEnd w:id="553"/>
      <w:bookmarkEnd w:id="554"/>
    </w:p>
    <w:p w14:paraId="2D288941" w14:textId="77777777" w:rsidR="007D0FDE" w:rsidRPr="007C1A75" w:rsidRDefault="007D0FDE" w:rsidP="007D0FDE">
      <w:r>
        <w:t>The requirements specified in clause 5.2.2.8.2.1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37E737A7" w14:textId="77777777" w:rsidR="00A56FED" w:rsidRDefault="007D0FDE" w:rsidP="007D0FDE">
      <w:pPr>
        <w:pStyle w:val="B2"/>
      </w:pPr>
      <w:r>
        <w:t>-</w:t>
      </w:r>
      <w:r>
        <w:tab/>
        <w:t>the up</w:t>
      </w:r>
      <w:r w:rsidRPr="001D2E49">
        <w:rPr>
          <w:rFonts w:hint="eastAsia"/>
          <w:lang w:eastAsia="zh-CN"/>
        </w:rPr>
        <w:t>SecurityInfo</w:t>
      </w:r>
      <w:r>
        <w:t xml:space="preserve"> IE, if received from the NG-RAN</w:t>
      </w:r>
      <w:r w:rsidR="00CD5841">
        <w:t>;</w:t>
      </w:r>
    </w:p>
    <w:p w14:paraId="5AB80CA6" w14:textId="3C4ED523" w:rsidR="007D0FDE" w:rsidRDefault="00CD5841"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B0473E8" w14:textId="77777777" w:rsidR="00A56FED" w:rsidRDefault="002A13D9" w:rsidP="00567E6E">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44DF4F77"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55" w:name="_Toc25073823"/>
      <w:bookmarkStart w:id="556" w:name="_Toc34062995"/>
    </w:p>
    <w:p w14:paraId="48F0E29B" w14:textId="77777777" w:rsidR="00A56FED" w:rsidRDefault="002A13D9" w:rsidP="00567E6E">
      <w:pPr>
        <w:pStyle w:val="B1"/>
        <w:ind w:firstLine="0"/>
      </w:pPr>
      <w:r>
        <w:t>For an Xn handover with an I-SMF or V-SMF change, the requirements specified in step 2 of clause 5.2.2.8.2.10 shall also apply.</w:t>
      </w:r>
      <w:bookmarkStart w:id="557" w:name="_Toc82677355"/>
    </w:p>
    <w:p w14:paraId="1AA6920D" w14:textId="5C32345E" w:rsidR="00546EBB" w:rsidRDefault="00546EBB" w:rsidP="00546EBB">
      <w:pPr>
        <w:pStyle w:val="Heading6"/>
      </w:pPr>
      <w:r>
        <w:t>5.2.2.8.2.17</w:t>
      </w:r>
      <w:r>
        <w:tab/>
        <w:t>EPS to 5GS Handover Failure</w:t>
      </w:r>
      <w:bookmarkEnd w:id="557"/>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lastRenderedPageBreak/>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1E4D19EA" w14:textId="77777777" w:rsidR="00546EBB" w:rsidRDefault="00546EBB" w:rsidP="00546EBB">
      <w:pPr>
        <w:pStyle w:val="B1"/>
        <w:ind w:hanging="1"/>
      </w:pPr>
      <w:r>
        <w:t>-</w:t>
      </w:r>
      <w:r>
        <w:tab/>
        <w:t>the hoState attribute set to "CANCELLED";</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58" w:name="_Toc82677356"/>
      <w:r>
        <w:t>5.2.2.8.2.18</w:t>
      </w:r>
      <w:r>
        <w:tab/>
        <w:t>EPS Bearer ID revocation</w:t>
      </w:r>
      <w:bookmarkEnd w:id="558"/>
    </w:p>
    <w:p w14:paraId="08360D10" w14:textId="77777777" w:rsidR="00E1178C" w:rsidRPr="007C1A75" w:rsidRDefault="00E1178C" w:rsidP="00E1178C">
      <w:r w:rsidRPr="00140E21">
        <w:t>When the AMF decides to revoke some EBI(s)</w:t>
      </w:r>
      <w:r>
        <w:t xml:space="preserve"> and the I-SMF or V-SMF receives the request from AMF, the requirements specified in clause 5.2.2.8.2.1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21154750" w14:textId="6352E226" w:rsidR="00CD5841" w:rsidRPr="00DB011A" w:rsidRDefault="00CD5841" w:rsidP="00CD5841">
      <w:pPr>
        <w:pStyle w:val="Heading6"/>
        <w:rPr>
          <w:lang w:val="en-US"/>
        </w:rPr>
      </w:pPr>
      <w:bookmarkStart w:id="559" w:name="_Toc82677357"/>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59"/>
    </w:p>
    <w:p w14:paraId="485D7DF0" w14:textId="77777777" w:rsidR="00CD5841" w:rsidRPr="007C1A75" w:rsidRDefault="00CD5841" w:rsidP="00CD5841">
      <w:r>
        <w:t>The requirements specified in clause 5.2.2.8.2.1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r>
        <w:t>The POST request shall contain:</w:t>
      </w:r>
    </w:p>
    <w:p w14:paraId="7CCC7BC8" w14:textId="77777777" w:rsidR="00CD5841" w:rsidRPr="00DB011A" w:rsidRDefault="00CD5841" w:rsidP="00CD5841">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9FE40F4" w14:textId="704014BE" w:rsidR="00CD5841" w:rsidRDefault="00CD5841" w:rsidP="00CD5841">
      <w:pPr>
        <w:pStyle w:val="Heading6"/>
      </w:pPr>
      <w:bookmarkStart w:id="560" w:name="_Toc82677358"/>
      <w:r>
        <w:t>5.2.2.8.2.20</w:t>
      </w:r>
      <w:r>
        <w:tab/>
        <w:t>N2 Handover Execution with or without I-SMF or V-SMF Change</w:t>
      </w:r>
      <w:bookmarkEnd w:id="560"/>
    </w:p>
    <w:p w14:paraId="7A0E88AF" w14:textId="77777777" w:rsidR="00CD5841" w:rsidRPr="007C1A75" w:rsidRDefault="00CD5841" w:rsidP="00CD5841">
      <w:r>
        <w:t>The requirements specified in clause 5.2.2.8.2.1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r>
        <w:t>The POST request shall contain:</w:t>
      </w:r>
    </w:p>
    <w:p w14:paraId="25993C6D" w14:textId="77777777" w:rsidR="00CD5841" w:rsidRDefault="00CD5841" w:rsidP="00CD5841">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6102CC6E" w14:textId="7557C3BB" w:rsidR="00CD5841" w:rsidRPr="00CD5841" w:rsidRDefault="00CD5841" w:rsidP="00032987">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65135EEB" w14:textId="6D6A98B0" w:rsidR="00FA3B9B" w:rsidRDefault="00FA3B9B" w:rsidP="00FA3B9B">
      <w:pPr>
        <w:pStyle w:val="Heading5"/>
      </w:pPr>
      <w:bookmarkStart w:id="561" w:name="_Toc43119967"/>
      <w:bookmarkStart w:id="562" w:name="_Toc49768022"/>
      <w:bookmarkStart w:id="563" w:name="_Toc56434195"/>
      <w:bookmarkStart w:id="564" w:name="_Toc82677359"/>
      <w:r>
        <w:lastRenderedPageBreak/>
        <w:t>5.2.2.8.3</w:t>
      </w:r>
      <w:r>
        <w:tab/>
        <w:t>Update service operation towards V-SMF or I-SMF</w:t>
      </w:r>
      <w:bookmarkEnd w:id="555"/>
      <w:bookmarkEnd w:id="556"/>
      <w:bookmarkEnd w:id="561"/>
      <w:bookmarkEnd w:id="562"/>
      <w:bookmarkEnd w:id="563"/>
      <w:bookmarkEnd w:id="564"/>
    </w:p>
    <w:p w14:paraId="332D423A" w14:textId="77777777" w:rsidR="00FA3B9B" w:rsidRPr="000E24D4" w:rsidRDefault="00FA3B9B" w:rsidP="00FA3B9B">
      <w:pPr>
        <w:pStyle w:val="Heading6"/>
      </w:pPr>
      <w:bookmarkStart w:id="565" w:name="_Toc25073824"/>
      <w:bookmarkStart w:id="566" w:name="_Toc34062996"/>
      <w:bookmarkStart w:id="567" w:name="_Toc43119968"/>
      <w:bookmarkStart w:id="568" w:name="_Toc49768023"/>
      <w:bookmarkStart w:id="569" w:name="_Toc56434196"/>
      <w:bookmarkStart w:id="570" w:name="_Toc82677360"/>
      <w:r>
        <w:t>5.2.2.8.3.1</w:t>
      </w:r>
      <w:r>
        <w:tab/>
        <w:t>General</w:t>
      </w:r>
      <w:bookmarkEnd w:id="565"/>
      <w:bookmarkEnd w:id="566"/>
      <w:bookmarkEnd w:id="567"/>
      <w:bookmarkEnd w:id="568"/>
      <w:bookmarkEnd w:id="569"/>
      <w:bookmarkEnd w:id="570"/>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7" type="#_x0000_t75" style="width:436.6pt;height:108.25pt" o:ole="">
            <v:imagedata r:id="rId72" o:title=""/>
          </v:shape>
          <o:OLEObject Type="Embed" ProgID="Visio.Drawing.11" ShapeID="_x0000_i1057" DrawAspect="Content" ObjectID="_1693290561" r:id="rId73"/>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77777777"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shall also be included if at least one optional feature defined in clause 6.1.8 is supported</w:t>
      </w:r>
      <w:r>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71" w:name="_Toc25073825"/>
      <w:bookmarkStart w:id="572" w:name="_Toc34062997"/>
      <w:bookmarkStart w:id="573" w:name="_Toc43119969"/>
      <w:bookmarkStart w:id="574" w:name="_Toc49768024"/>
      <w:bookmarkStart w:id="575" w:name="_Toc56434197"/>
      <w:bookmarkStart w:id="576" w:name="_Toc82677361"/>
      <w:r>
        <w:t>5.2.2.8.3.2</w:t>
      </w:r>
      <w:r>
        <w:tab/>
        <w:t>Network (e.g. H-SMF, SMF) requested PDU session modification</w:t>
      </w:r>
      <w:bookmarkEnd w:id="571"/>
      <w:bookmarkEnd w:id="572"/>
      <w:bookmarkEnd w:id="573"/>
      <w:bookmarkEnd w:id="574"/>
      <w:bookmarkEnd w:id="575"/>
      <w:bookmarkEnd w:id="576"/>
    </w:p>
    <w:p w14:paraId="2B10A4D0" w14:textId="77777777" w:rsidR="00FA3B9B" w:rsidRPr="007C1A75" w:rsidRDefault="00FA3B9B" w:rsidP="00FA3B9B">
      <w:r>
        <w:t>The requirements specified in clause 5.2.2.8.3.1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r>
      <w:r>
        <w:lastRenderedPageBreak/>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77777777" w:rsidR="00FA3B9B" w:rsidRDefault="00FA3B9B" w:rsidP="00FA3B9B">
      <w:pPr>
        <w:pStyle w:val="B1"/>
        <w:ind w:hanging="1"/>
      </w:pPr>
      <w:r>
        <w:t xml:space="preserve">If the NG-RAN rejects the establishment of a voice QoS flow due to EPS Fallback for IMS voice (see clause 4.13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77777777" w:rsidR="00FA3B9B" w:rsidRDefault="00FA3B9B" w:rsidP="00FA3B9B">
      <w:pPr>
        <w:pStyle w:val="Heading6"/>
      </w:pPr>
      <w:bookmarkStart w:id="577" w:name="_Toc25073826"/>
      <w:bookmarkStart w:id="578" w:name="_Toc34062998"/>
      <w:bookmarkStart w:id="579" w:name="_Toc43119970"/>
      <w:bookmarkStart w:id="580" w:name="_Toc49768025"/>
      <w:bookmarkStart w:id="581" w:name="_Toc56434198"/>
      <w:bookmarkStart w:id="582" w:name="_Toc82677362"/>
      <w:r>
        <w:t>5.2.2.8.3.3</w:t>
      </w:r>
      <w:r>
        <w:tab/>
        <w:t>Network (e.g. H-SMF, SMF) requested PDU session release</w:t>
      </w:r>
      <w:bookmarkEnd w:id="577"/>
      <w:bookmarkEnd w:id="578"/>
      <w:bookmarkEnd w:id="579"/>
      <w:bookmarkEnd w:id="580"/>
      <w:bookmarkEnd w:id="581"/>
      <w:bookmarkEnd w:id="582"/>
    </w:p>
    <w:p w14:paraId="73EBD56D" w14:textId="77777777" w:rsidR="00FA3B9B" w:rsidRPr="007C1A75" w:rsidRDefault="00FA3B9B" w:rsidP="00FA3B9B">
      <w:r>
        <w:t>The requirements specified in clause 5.2.2.8.3.1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77777777" w:rsidR="00FA3B9B"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4A6EB56C" w14:textId="77777777" w:rsidR="00FA3B9B" w:rsidRDefault="00FA3B9B" w:rsidP="00FA3B9B">
      <w:pPr>
        <w:pStyle w:val="B1"/>
      </w:pPr>
      <w:r>
        <w:t>2.</w:t>
      </w:r>
      <w:r>
        <w:tab/>
        <w:t>Same as step 2 of Figure 5.2.2.8.3.1-1, with the following modifications.</w:t>
      </w:r>
    </w:p>
    <w:p w14:paraId="1432C595" w14:textId="77777777" w:rsidR="00FA3B9B" w:rsidRDefault="00FA3B9B" w:rsidP="00FA3B9B">
      <w:pPr>
        <w:pStyle w:val="B1"/>
        <w:ind w:hanging="1"/>
      </w:pPr>
      <w:r>
        <w:lastRenderedPageBreak/>
        <w:t>If the requestIndication in the request is set to NW_REQ_PDU_SES_REL,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83" w:name="_Toc25073827"/>
      <w:bookmarkStart w:id="584" w:name="_Toc34062999"/>
      <w:bookmarkStart w:id="585" w:name="_Toc43119971"/>
      <w:bookmarkStart w:id="586" w:name="_Toc49768026"/>
      <w:bookmarkStart w:id="587" w:name="_Toc56434199"/>
      <w:bookmarkStart w:id="588" w:name="_Toc82677363"/>
      <w:r>
        <w:t>5.2.2.8.3.4</w:t>
      </w:r>
      <w:r>
        <w:tab/>
        <w:t>Handover between 3GPP and untrusted non-3GPP access, from 5GC-N3IWF to EPS or from 5GS to EPC/ePDG</w:t>
      </w:r>
      <w:bookmarkEnd w:id="583"/>
      <w:bookmarkEnd w:id="584"/>
      <w:bookmarkEnd w:id="585"/>
      <w:bookmarkEnd w:id="586"/>
      <w:bookmarkEnd w:id="587"/>
      <w:bookmarkEnd w:id="588"/>
    </w:p>
    <w:p w14:paraId="13495305" w14:textId="77777777" w:rsidR="00FA3B9B" w:rsidRPr="007C1A75" w:rsidRDefault="00FA3B9B" w:rsidP="00FA3B9B">
      <w:r>
        <w:t>The requirements specified in clause 5.2.2.8.3.1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77777777" w:rsidR="00FA3B9B" w:rsidRDefault="00FA3B9B" w:rsidP="00FA3B9B">
      <w:pPr>
        <w:pStyle w:val="B2"/>
      </w:pPr>
      <w:r>
        <w:t>-</w:t>
      </w:r>
      <w:r>
        <w:tab/>
        <w:t>Handover of a PDU session between 3GPP and untrusted non-3GPP access, when the UE is roaming and the selected N3IWF is in the HPLMN (see clause 4.9.2.4.2 of 3GPP TS 23.502 [3]);</w:t>
      </w:r>
    </w:p>
    <w:p w14:paraId="235B00A7" w14:textId="77777777" w:rsidR="00FA3B9B" w:rsidRDefault="00FA3B9B" w:rsidP="00FA3B9B">
      <w:pPr>
        <w:pStyle w:val="B2"/>
      </w:pPr>
      <w:r>
        <w:t>-</w:t>
      </w:r>
      <w:r>
        <w:tab/>
        <w:t>Handover from 5GC-N3IWF to EPS (see clause 4.11.3.2 of 3GPP TS 23.502 [3]);</w:t>
      </w:r>
    </w:p>
    <w:p w14:paraId="7534C861" w14:textId="77777777" w:rsidR="00FA3B9B" w:rsidRDefault="00FA3B9B" w:rsidP="00FA3B9B">
      <w:pPr>
        <w:pStyle w:val="B2"/>
      </w:pPr>
      <w:r>
        <w:t>-</w:t>
      </w:r>
      <w:r>
        <w:tab/>
        <w:t>Handover from 5GS to EPC/ePDG (see clause 4.11.4.2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589" w:name="_Toc25073828"/>
      <w:bookmarkStart w:id="590" w:name="_Toc34063000"/>
      <w:bookmarkStart w:id="591" w:name="_Toc43119972"/>
      <w:bookmarkStart w:id="592" w:name="_Toc49768027"/>
      <w:bookmarkStart w:id="593" w:name="_Toc56434200"/>
      <w:bookmarkStart w:id="594" w:name="_Toc82677364"/>
      <w:r>
        <w:t>5.2.2.8.3.5</w:t>
      </w:r>
      <w:r>
        <w:tab/>
        <w:t>EPS Bearer ID assignment</w:t>
      </w:r>
      <w:bookmarkEnd w:id="589"/>
      <w:bookmarkEnd w:id="590"/>
      <w:bookmarkEnd w:id="591"/>
      <w:bookmarkEnd w:id="592"/>
      <w:bookmarkEnd w:id="593"/>
      <w:bookmarkEnd w:id="594"/>
    </w:p>
    <w:p w14:paraId="7FD9C313" w14:textId="77777777" w:rsidR="00FA3B9B" w:rsidRPr="007C1A75" w:rsidRDefault="00FA3B9B" w:rsidP="00FA3B9B">
      <w:r>
        <w:t>The requirements specified in clause 5.2.2.8.3.1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77777777"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shall request the AMF to assign (and release if required) EBIs (see clause 5.2.2.6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lastRenderedPageBreak/>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595" w:name="_Toc25073829"/>
      <w:bookmarkStart w:id="596" w:name="_Toc34063001"/>
      <w:bookmarkStart w:id="597" w:name="_Toc43119973"/>
      <w:bookmarkStart w:id="598" w:name="_Toc49768028"/>
      <w:bookmarkStart w:id="599" w:name="_Toc56434201"/>
      <w:bookmarkStart w:id="600" w:name="_Toc82677365"/>
      <w:r>
        <w:t>5.2.2.8.3.6</w:t>
      </w:r>
      <w:r>
        <w:tab/>
        <w:t>Addition of PSA and BP or UL CL controlled by I-SMF</w:t>
      </w:r>
      <w:bookmarkEnd w:id="595"/>
      <w:bookmarkEnd w:id="596"/>
      <w:bookmarkEnd w:id="597"/>
      <w:bookmarkEnd w:id="598"/>
      <w:bookmarkEnd w:id="599"/>
      <w:bookmarkEnd w:id="600"/>
    </w:p>
    <w:p w14:paraId="74EE518A" w14:textId="77777777" w:rsidR="00FA3B9B" w:rsidRPr="007C1A75" w:rsidRDefault="00FA3B9B" w:rsidP="00FA3B9B">
      <w:r>
        <w:t>The requirements specified in clause 5.2.2.8.3.1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01" w:name="_Toc25073830"/>
      <w:bookmarkStart w:id="602" w:name="_Toc34063002"/>
      <w:bookmarkStart w:id="603" w:name="_Toc43119974"/>
      <w:bookmarkStart w:id="604" w:name="_Toc49768029"/>
      <w:bookmarkStart w:id="605" w:name="_Toc56434202"/>
      <w:bookmarkStart w:id="606" w:name="_Toc82677366"/>
      <w:r>
        <w:t>5.2.2.8.3.7</w:t>
      </w:r>
      <w:r>
        <w:tab/>
        <w:t>Removal of PSA and BP or UL CL controlled by I-SMF</w:t>
      </w:r>
      <w:bookmarkEnd w:id="601"/>
      <w:bookmarkEnd w:id="602"/>
      <w:bookmarkEnd w:id="603"/>
      <w:bookmarkEnd w:id="604"/>
      <w:bookmarkEnd w:id="605"/>
      <w:bookmarkEnd w:id="606"/>
    </w:p>
    <w:p w14:paraId="1C4F49E7" w14:textId="77777777" w:rsidR="00FA3B9B" w:rsidRPr="007C1A75" w:rsidRDefault="00FA3B9B" w:rsidP="00FA3B9B">
      <w:r>
        <w:t>The requirements specified in clause 5.2.2.8.3.1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07" w:name="_Toc25073831"/>
      <w:bookmarkStart w:id="608" w:name="_Toc34063003"/>
      <w:bookmarkStart w:id="609" w:name="_Toc43119975"/>
      <w:bookmarkStart w:id="610" w:name="_Toc49768030"/>
      <w:bookmarkStart w:id="611" w:name="_Toc56434203"/>
      <w:bookmarkStart w:id="612" w:name="_Toc82677367"/>
      <w:r>
        <w:t>5.2.2.8.3.8</w:t>
      </w:r>
      <w:r>
        <w:tab/>
        <w:t>Change of PSA for IPv6 multi-homing or UL CL controlled by I-SMF</w:t>
      </w:r>
      <w:bookmarkEnd w:id="607"/>
      <w:bookmarkEnd w:id="608"/>
      <w:bookmarkEnd w:id="609"/>
      <w:bookmarkEnd w:id="610"/>
      <w:bookmarkEnd w:id="611"/>
      <w:bookmarkEnd w:id="612"/>
    </w:p>
    <w:p w14:paraId="41395E65" w14:textId="77777777" w:rsidR="00FA3B9B" w:rsidRPr="007C1A75" w:rsidRDefault="00FA3B9B" w:rsidP="00FA3B9B">
      <w:r>
        <w:t>The requirements specified in clause 5.2.2.8.3.1 shall apply with the following modifications.</w:t>
      </w:r>
    </w:p>
    <w:p w14:paraId="50E728E6" w14:textId="77777777" w:rsidR="00FA3B9B" w:rsidRDefault="00FA3B9B" w:rsidP="00FA3B9B">
      <w:pPr>
        <w:pStyle w:val="B1"/>
      </w:pPr>
      <w:r>
        <w:lastRenderedPageBreak/>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13" w:name="_Toc25073832"/>
      <w:bookmarkStart w:id="614" w:name="_Toc34063004"/>
      <w:bookmarkStart w:id="615" w:name="_Toc43119976"/>
      <w:bookmarkStart w:id="616" w:name="_Toc49768031"/>
      <w:bookmarkStart w:id="617" w:name="_Toc56434204"/>
      <w:bookmarkStart w:id="618" w:name="_Toc82677368"/>
      <w:r>
        <w:t>5.2.2.8.3.9</w:t>
      </w:r>
      <w:r>
        <w:tab/>
        <w:t>Policy update procedures with an I-SMF</w:t>
      </w:r>
      <w:bookmarkEnd w:id="613"/>
      <w:bookmarkEnd w:id="614"/>
      <w:bookmarkEnd w:id="615"/>
      <w:bookmarkEnd w:id="616"/>
      <w:bookmarkEnd w:id="617"/>
      <w:bookmarkEnd w:id="618"/>
    </w:p>
    <w:p w14:paraId="53B9EFE8" w14:textId="77777777" w:rsidR="00FA3B9B" w:rsidRPr="007C1A75" w:rsidRDefault="00FA3B9B" w:rsidP="00FA3B9B">
      <w:r>
        <w:t>The requirements specified in clause 5.2.2.8.3.1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FA3B9B">
      <w:pPr>
        <w:pStyle w:val="Heading4"/>
      </w:pPr>
      <w:bookmarkStart w:id="619" w:name="_Toc25073833"/>
      <w:bookmarkStart w:id="620" w:name="_Toc34063005"/>
      <w:bookmarkStart w:id="621" w:name="_Toc43119977"/>
      <w:bookmarkStart w:id="622" w:name="_Toc49768032"/>
      <w:bookmarkStart w:id="623" w:name="_Toc56434205"/>
      <w:bookmarkStart w:id="624" w:name="_Toc82677369"/>
      <w:r>
        <w:t>5.2.2.9</w:t>
      </w:r>
      <w:r>
        <w:tab/>
        <w:t>Release</w:t>
      </w:r>
      <w:r w:rsidRPr="00C610B7">
        <w:t xml:space="preserve"> </w:t>
      </w:r>
      <w:r>
        <w:t>service operation</w:t>
      </w:r>
      <w:bookmarkEnd w:id="619"/>
      <w:bookmarkEnd w:id="620"/>
      <w:bookmarkEnd w:id="621"/>
      <w:bookmarkEnd w:id="622"/>
      <w:bookmarkEnd w:id="623"/>
      <w:bookmarkEnd w:id="624"/>
    </w:p>
    <w:p w14:paraId="00CF11BE" w14:textId="77777777" w:rsidR="00FA3B9B" w:rsidRDefault="00FA3B9B" w:rsidP="00FA3B9B">
      <w:pPr>
        <w:pStyle w:val="Heading5"/>
      </w:pPr>
      <w:bookmarkStart w:id="625" w:name="_Toc25073834"/>
      <w:bookmarkStart w:id="626" w:name="_Toc34063006"/>
      <w:bookmarkStart w:id="627" w:name="_Toc43119978"/>
      <w:bookmarkStart w:id="628" w:name="_Toc49768033"/>
      <w:bookmarkStart w:id="629" w:name="_Toc56434206"/>
      <w:bookmarkStart w:id="630" w:name="_Toc82677370"/>
      <w:r>
        <w:t>5.2.2.9.1</w:t>
      </w:r>
      <w:r>
        <w:tab/>
        <w:t>General</w:t>
      </w:r>
      <w:bookmarkEnd w:id="625"/>
      <w:bookmarkEnd w:id="626"/>
      <w:bookmarkEnd w:id="627"/>
      <w:bookmarkEnd w:id="628"/>
      <w:bookmarkEnd w:id="629"/>
      <w:bookmarkEnd w:id="630"/>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7777777" w:rsidR="00FA3B9B" w:rsidRDefault="00FA3B9B" w:rsidP="00FA3B9B">
      <w:pPr>
        <w:pStyle w:val="B1"/>
      </w:pPr>
      <w:r>
        <w:lastRenderedPageBreak/>
        <w:t>-</w:t>
      </w:r>
      <w:r>
        <w:tab/>
        <w:t>UE initiated Deregistration (see clause 4.2.2.3.2 of 3GPP TS 23.502 [3]);</w:t>
      </w:r>
    </w:p>
    <w:p w14:paraId="7CFCB9A9" w14:textId="77777777" w:rsidR="00FA3B9B" w:rsidRDefault="00FA3B9B" w:rsidP="00FA3B9B">
      <w:pPr>
        <w:pStyle w:val="B1"/>
      </w:pPr>
      <w:r>
        <w:t>-</w:t>
      </w:r>
      <w:r>
        <w:tab/>
        <w:t>Network initiated Deregistration (see clause 4.2.2.3.2 of 3GPP TS 23.502 [3]), e.g. AMF initiated deregistration;</w:t>
      </w:r>
    </w:p>
    <w:p w14:paraId="2896A292" w14:textId="77777777" w:rsidR="0051182F" w:rsidRDefault="00FA3B9B" w:rsidP="00FA3B9B">
      <w:pPr>
        <w:pStyle w:val="B1"/>
      </w:pPr>
      <w:r>
        <w:t>-</w:t>
      </w:r>
      <w:r>
        <w:tab/>
        <w:t xml:space="preserve">visited network requested PDU Session release (see clause 4.3.4.3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777777" w:rsidR="00FA3B9B" w:rsidRDefault="00FA3B9B" w:rsidP="00FA3B9B">
      <w:pPr>
        <w:pStyle w:val="B1"/>
      </w:pPr>
      <w:r>
        <w:t>-</w:t>
      </w:r>
      <w:r>
        <w:tab/>
        <w:t>PDU session release procedure, for a PDU session with an I-SMF (see clause 4.23.5.2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8" type="#_x0000_t75" style="width:6in;height:108.25pt" o:ole="">
            <v:imagedata r:id="rId74" o:title=""/>
          </v:shape>
          <o:OLEObject Type="Embed" ProgID="Visio.Drawing.11" ShapeID="_x0000_i1058" DrawAspect="Content" ObjectID="_1693290562" r:id="rId75"/>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31" w:name="_Toc25073835"/>
      <w:bookmarkStart w:id="632" w:name="_Toc34063007"/>
      <w:bookmarkStart w:id="633" w:name="_Toc43119979"/>
      <w:bookmarkStart w:id="634" w:name="_Toc49768034"/>
      <w:bookmarkStart w:id="635" w:name="_Toc56434207"/>
      <w:bookmarkStart w:id="636" w:name="_Toc82677371"/>
      <w:r>
        <w:lastRenderedPageBreak/>
        <w:t>5.2.2.10</w:t>
      </w:r>
      <w:r>
        <w:tab/>
        <w:t>Notify</w:t>
      </w:r>
      <w:r w:rsidRPr="00C610B7">
        <w:t xml:space="preserve"> </w:t>
      </w:r>
      <w:r>
        <w:t>Status service operation</w:t>
      </w:r>
      <w:bookmarkEnd w:id="631"/>
      <w:bookmarkEnd w:id="632"/>
      <w:bookmarkEnd w:id="633"/>
      <w:bookmarkEnd w:id="634"/>
      <w:bookmarkEnd w:id="635"/>
      <w:bookmarkEnd w:id="636"/>
    </w:p>
    <w:p w14:paraId="4BBF1BC1" w14:textId="77777777" w:rsidR="00FA3B9B" w:rsidRDefault="00FA3B9B" w:rsidP="00FA3B9B">
      <w:pPr>
        <w:pStyle w:val="Heading5"/>
      </w:pPr>
      <w:bookmarkStart w:id="637" w:name="_Toc25073836"/>
      <w:bookmarkStart w:id="638" w:name="_Toc34063008"/>
      <w:bookmarkStart w:id="639" w:name="_Toc43119980"/>
      <w:bookmarkStart w:id="640" w:name="_Toc49768035"/>
      <w:bookmarkStart w:id="641" w:name="_Toc56434208"/>
      <w:bookmarkStart w:id="642" w:name="_Toc82677372"/>
      <w:r>
        <w:t>5.2.2.10.1</w:t>
      </w:r>
      <w:r>
        <w:tab/>
        <w:t>General</w:t>
      </w:r>
      <w:bookmarkEnd w:id="637"/>
      <w:bookmarkEnd w:id="638"/>
      <w:bookmarkEnd w:id="639"/>
      <w:bookmarkEnd w:id="640"/>
      <w:bookmarkEnd w:id="641"/>
      <w:bookmarkEnd w:id="642"/>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77777777" w:rsidR="00FA3B9B" w:rsidRDefault="00FA3B9B" w:rsidP="00FA3B9B">
      <w:pPr>
        <w:pStyle w:val="B1"/>
      </w:pPr>
      <w:r>
        <w:t>-</w:t>
      </w:r>
      <w:r>
        <w:tab/>
        <w:t>Home network requested PDU Session release (see clause 4.3.4.3 of 3GPP TS 23.502 [3]), e.g. H-SMF initiated release;</w:t>
      </w:r>
    </w:p>
    <w:p w14:paraId="1E47C1C0" w14:textId="77777777" w:rsidR="00FA3B9B" w:rsidRDefault="00FA3B9B" w:rsidP="00FA3B9B">
      <w:pPr>
        <w:pStyle w:val="B1"/>
      </w:pPr>
      <w:r>
        <w:t>-</w:t>
      </w:r>
      <w:r>
        <w:tab/>
        <w:t>SMF requested PDU session release, for a PDU session involving an I-SMF (see clause 4.23 of 3GPP TS 23.502 [3]);</w:t>
      </w:r>
    </w:p>
    <w:p w14:paraId="41E0AA02" w14:textId="77777777"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t>clause</w:t>
      </w:r>
      <w:r w:rsidRPr="008943CC">
        <w:t xml:space="preserve"> </w:t>
      </w:r>
      <w:r w:rsidRPr="008943CC">
        <w:rPr>
          <w:noProof/>
        </w:rPr>
        <w:t xml:space="preserve">4.9.2.4.2 </w:t>
      </w:r>
      <w:r w:rsidRPr="008943CC">
        <w:t>of</w:t>
      </w:r>
      <w:r>
        <w:t xml:space="preserve"> 3GPP TS </w:t>
      </w:r>
      <w:r w:rsidRPr="008943CC">
        <w:t>23.502</w:t>
      </w:r>
      <w:r>
        <w:t> </w:t>
      </w:r>
      <w:r w:rsidRPr="008943CC">
        <w:t>[3]);</w:t>
      </w:r>
    </w:p>
    <w:p w14:paraId="62E6DE99"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DF6858C"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056E3044" w14:textId="5C6773F0"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07D7AA9D" w14:textId="01193B1C"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send an updated binding indication to the NF service consumer (as per step </w:t>
      </w:r>
      <w:r>
        <w:t>6</w:t>
      </w:r>
      <w:r w:rsidRPr="00016F90">
        <w:t xml:space="preserve"> of clause</w:t>
      </w:r>
      <w:r>
        <w:t> 6.5.3.3</w:t>
      </w:r>
      <w:r w:rsidRPr="00016F90">
        <w:t xml:space="preserve"> of 3GPP</w:t>
      </w:r>
      <w:r>
        <w:t> </w:t>
      </w:r>
      <w:r w:rsidRPr="00016F90">
        <w:t>TS</w:t>
      </w:r>
      <w:r>
        <w:t> </w:t>
      </w:r>
      <w:r w:rsidRPr="00016F90">
        <w:t>29.500</w:t>
      </w:r>
      <w:r>
        <w:t> </w:t>
      </w:r>
      <w:r w:rsidRPr="00016F90">
        <w:t>[</w:t>
      </w:r>
      <w:r>
        <w:t>4</w:t>
      </w:r>
      <w:r w:rsidRPr="00016F90">
        <w:t>])</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59" type="#_x0000_t75" style="width:6in;height:108.25pt" o:ole="">
            <v:imagedata r:id="rId76" o:title=""/>
          </v:shape>
          <o:OLEObject Type="Embed" ProgID="Visio.Drawing.11" ShapeID="_x0000_i1059" DrawAspect="Content" ObjectID="_1693290563" r:id="rId77"/>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777777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w:t>
      </w:r>
      <w:r>
        <w:rPr>
          <w:lang w:val="en-US"/>
        </w:rPr>
        <w:lastRenderedPageBreak/>
        <w:t>session after the handover failure scenario and the Cause IE with the value "</w:t>
      </w:r>
      <w:r>
        <w:rPr>
          <w:noProof/>
        </w:rPr>
        <w:t>PDU_SESSION_HAND_OVER_FAILURE</w:t>
      </w:r>
      <w:r>
        <w:rPr>
          <w:lang w:val="en-US"/>
        </w:rPr>
        <w:t>".</w:t>
      </w:r>
    </w:p>
    <w:p w14:paraId="2EC1CE7F" w14:textId="14D33EE6" w:rsidR="007933E0" w:rsidRDefault="007933E0" w:rsidP="00FA3B9B">
      <w:pPr>
        <w:pStyle w:val="B1"/>
      </w:pPr>
      <w:r>
        <w:tab/>
      </w:r>
      <w:r w:rsidRPr="00C1348E">
        <w:t xml:space="preserve">If upon a change of anchor SMF, the new anchor SMF instance decides to send an updated binding indication to the NF service consumer (as per step </w:t>
      </w:r>
      <w:r>
        <w:t>6</w:t>
      </w:r>
      <w:r w:rsidRPr="00C1348E">
        <w:t xml:space="preserve"> of clause</w:t>
      </w:r>
      <w:r>
        <w:t> 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 in the notification payload, and</w:t>
      </w:r>
      <w:r w:rsidRPr="00C1348E">
        <w:t xml:space="preserve"> </w:t>
      </w:r>
      <w:r>
        <w:t>carry</w:t>
      </w:r>
      <w:r w:rsidRPr="00C1348E">
        <w:t xml:space="preserve"> </w:t>
      </w:r>
      <w:r>
        <w:t xml:space="preserve">an </w:t>
      </w:r>
      <w:r w:rsidRPr="00C1348E">
        <w:t>updated binding indication in the HTTP headers to indicate the change of anchor SMF.</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43" w:name="_Toc25073837"/>
      <w:bookmarkStart w:id="644" w:name="_Toc34063009"/>
      <w:bookmarkStart w:id="645" w:name="_Toc43119981"/>
      <w:bookmarkStart w:id="646" w:name="_Toc49768036"/>
      <w:bookmarkStart w:id="647" w:name="_Toc56434209"/>
      <w:bookmarkStart w:id="648" w:name="_Toc82677373"/>
      <w:r>
        <w:t>5.2.2.11</w:t>
      </w:r>
      <w:r>
        <w:tab/>
        <w:t>Send MO Data</w:t>
      </w:r>
      <w:r w:rsidRPr="00C610B7">
        <w:t xml:space="preserve"> </w:t>
      </w:r>
      <w:r>
        <w:t>service operation</w:t>
      </w:r>
      <w:bookmarkEnd w:id="643"/>
      <w:bookmarkEnd w:id="644"/>
      <w:bookmarkEnd w:id="645"/>
      <w:bookmarkEnd w:id="646"/>
      <w:bookmarkEnd w:id="647"/>
      <w:bookmarkEnd w:id="648"/>
    </w:p>
    <w:p w14:paraId="0F8FB211" w14:textId="77777777" w:rsidR="00FA3B9B" w:rsidRDefault="00FA3B9B" w:rsidP="00FA3B9B">
      <w:pPr>
        <w:pStyle w:val="Heading5"/>
      </w:pPr>
      <w:bookmarkStart w:id="649" w:name="_Toc25073838"/>
      <w:bookmarkStart w:id="650" w:name="_Toc34063010"/>
      <w:bookmarkStart w:id="651" w:name="_Toc43119982"/>
      <w:bookmarkStart w:id="652" w:name="_Toc49768037"/>
      <w:bookmarkStart w:id="653" w:name="_Toc56434210"/>
      <w:bookmarkStart w:id="654" w:name="_Toc82677374"/>
      <w:r>
        <w:t>5.2.2.11.1</w:t>
      </w:r>
      <w:r>
        <w:tab/>
        <w:t>General</w:t>
      </w:r>
      <w:bookmarkEnd w:id="649"/>
      <w:bookmarkEnd w:id="650"/>
      <w:bookmarkEnd w:id="651"/>
      <w:bookmarkEnd w:id="652"/>
      <w:bookmarkEnd w:id="653"/>
      <w:bookmarkEnd w:id="654"/>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77777777" w:rsidR="00FA3B9B" w:rsidRDefault="00FA3B9B" w:rsidP="00FA3B9B">
      <w:pPr>
        <w:pStyle w:val="B1"/>
      </w:pPr>
      <w:r>
        <w:t>-</w:t>
      </w:r>
      <w:r>
        <w:tab/>
        <w:t>UPF anchored Mobile Originated Data Transport in Control Plane CIoT 5GS Optimisation (see clause 4.24.1 of 3GPP TS 23.502 [3]);</w:t>
      </w:r>
    </w:p>
    <w:p w14:paraId="6DB23C9E" w14:textId="77777777" w:rsidR="00FA3B9B" w:rsidRDefault="00FA3B9B" w:rsidP="00FA3B9B">
      <w:pPr>
        <w:pStyle w:val="B1"/>
      </w:pPr>
      <w:r>
        <w:t>-</w:t>
      </w:r>
      <w:r>
        <w:tab/>
        <w:t>NEF anchored Mobile Originated Data Transport (see clause 4.25.4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0" type="#_x0000_t75" style="width:436.6pt;height:108.25pt" o:ole="">
            <v:imagedata r:id="rId78" o:title=""/>
          </v:shape>
          <o:OLEObject Type="Embed" ProgID="Visio.Drawing.11" ShapeID="_x0000_i1060" DrawAspect="Content" ObjectID="_1693290564" r:id="rId79"/>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lastRenderedPageBreak/>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55" w:name="_Toc20130790"/>
      <w:bookmarkStart w:id="656" w:name="_Toc34063011"/>
      <w:bookmarkStart w:id="657" w:name="_Toc43119983"/>
      <w:bookmarkStart w:id="658" w:name="_Toc49768038"/>
      <w:bookmarkStart w:id="659" w:name="_Toc56434211"/>
      <w:bookmarkStart w:id="660" w:name="_Toc82677375"/>
      <w:r>
        <w:t>5.2.2.12</w:t>
      </w:r>
      <w:r>
        <w:tab/>
        <w:t>Transfer MO Data</w:t>
      </w:r>
      <w:r w:rsidRPr="00C610B7">
        <w:t xml:space="preserve"> </w:t>
      </w:r>
      <w:r>
        <w:t>service operation</w:t>
      </w:r>
      <w:bookmarkEnd w:id="655"/>
      <w:bookmarkEnd w:id="656"/>
      <w:bookmarkEnd w:id="657"/>
      <w:bookmarkEnd w:id="658"/>
      <w:bookmarkEnd w:id="659"/>
      <w:bookmarkEnd w:id="660"/>
    </w:p>
    <w:p w14:paraId="77A28886" w14:textId="77777777" w:rsidR="00FA3B9B" w:rsidRDefault="00FA3B9B" w:rsidP="00FA3B9B">
      <w:pPr>
        <w:pStyle w:val="Heading5"/>
      </w:pPr>
      <w:bookmarkStart w:id="661" w:name="_Toc20130791"/>
      <w:bookmarkStart w:id="662" w:name="_Toc34063012"/>
      <w:bookmarkStart w:id="663" w:name="_Toc43119984"/>
      <w:bookmarkStart w:id="664" w:name="_Toc49768039"/>
      <w:bookmarkStart w:id="665" w:name="_Toc56434212"/>
      <w:bookmarkStart w:id="666" w:name="_Toc82677376"/>
      <w:r>
        <w:t>5.2.2.12.1</w:t>
      </w:r>
      <w:r>
        <w:tab/>
        <w:t>General</w:t>
      </w:r>
      <w:bookmarkEnd w:id="661"/>
      <w:bookmarkEnd w:id="662"/>
      <w:bookmarkEnd w:id="663"/>
      <w:bookmarkEnd w:id="664"/>
      <w:bookmarkEnd w:id="665"/>
      <w:bookmarkEnd w:id="666"/>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77777777" w:rsidR="00FA3B9B" w:rsidRDefault="00FA3B9B" w:rsidP="00FA3B9B">
      <w:pPr>
        <w:pStyle w:val="B1"/>
      </w:pPr>
      <w:r>
        <w:t>-</w:t>
      </w:r>
      <w:r>
        <w:tab/>
        <w:t>NEF anchored Mobile Originated Data Transport (see clause 4.25.4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1" type="#_x0000_t75" style="width:436.6pt;height:108.25pt" o:ole="">
            <v:imagedata r:id="rId80" o:title=""/>
          </v:shape>
          <o:OLEObject Type="Embed" ProgID="Visio.Drawing.11" ShapeID="_x0000_i1061" DrawAspect="Content" ObjectID="_1693290565" r:id="rId81"/>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67" w:name="_Toc34063013"/>
      <w:bookmarkStart w:id="668" w:name="_Toc43119985"/>
      <w:bookmarkStart w:id="669" w:name="_Toc49768040"/>
      <w:bookmarkStart w:id="670" w:name="_Toc56434213"/>
      <w:bookmarkStart w:id="671" w:name="_Toc82677377"/>
      <w:r>
        <w:t>5.2.2.13</w:t>
      </w:r>
      <w:r>
        <w:tab/>
        <w:t>Transfer MT Data</w:t>
      </w:r>
      <w:r w:rsidRPr="00C610B7">
        <w:t xml:space="preserve"> </w:t>
      </w:r>
      <w:r>
        <w:t>service operation</w:t>
      </w:r>
      <w:bookmarkEnd w:id="667"/>
      <w:bookmarkEnd w:id="668"/>
      <w:bookmarkEnd w:id="669"/>
      <w:bookmarkEnd w:id="670"/>
      <w:bookmarkEnd w:id="671"/>
    </w:p>
    <w:p w14:paraId="10E5D4B9" w14:textId="77777777" w:rsidR="00FA3B9B" w:rsidRDefault="00FA3B9B" w:rsidP="00FA3B9B">
      <w:pPr>
        <w:pStyle w:val="Heading5"/>
      </w:pPr>
      <w:bookmarkStart w:id="672" w:name="_Toc34063014"/>
      <w:bookmarkStart w:id="673" w:name="_Toc43119986"/>
      <w:bookmarkStart w:id="674" w:name="_Toc49768041"/>
      <w:bookmarkStart w:id="675" w:name="_Toc56434214"/>
      <w:bookmarkStart w:id="676" w:name="_Toc82677378"/>
      <w:r>
        <w:t>5.2.2.13.1</w:t>
      </w:r>
      <w:r>
        <w:tab/>
        <w:t>General</w:t>
      </w:r>
      <w:bookmarkEnd w:id="672"/>
      <w:bookmarkEnd w:id="673"/>
      <w:bookmarkEnd w:id="674"/>
      <w:bookmarkEnd w:id="675"/>
      <w:bookmarkEnd w:id="676"/>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77777777" w:rsidR="00FA3B9B" w:rsidRDefault="00FA3B9B" w:rsidP="00FA3B9B">
      <w:pPr>
        <w:pStyle w:val="B1"/>
      </w:pPr>
      <w:r>
        <w:t>-</w:t>
      </w:r>
      <w:r>
        <w:tab/>
        <w:t>NEF anchored Mobile Terminated Data Transport (see clause 4.25.5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2" type="#_x0000_t75" style="width:436.6pt;height:108.25pt" o:ole="">
            <v:imagedata r:id="rId82" o:title=""/>
          </v:shape>
          <o:OLEObject Type="Embed" ProgID="Visio.Drawing.11" ShapeID="_x0000_i1062" DrawAspect="Content" ObjectID="_1693290566" r:id="rId83"/>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77" w:name="_Toc43119987"/>
      <w:bookmarkStart w:id="678" w:name="_Toc49768042"/>
      <w:bookmarkStart w:id="679" w:name="_Toc56434215"/>
      <w:bookmarkStart w:id="680" w:name="_Toc82677379"/>
      <w:r>
        <w:t>5.2.2.14</w:t>
      </w:r>
      <w:r>
        <w:tab/>
        <w:t>Retrieve service operation</w:t>
      </w:r>
      <w:bookmarkEnd w:id="677"/>
      <w:bookmarkEnd w:id="678"/>
      <w:bookmarkEnd w:id="679"/>
      <w:bookmarkEnd w:id="680"/>
    </w:p>
    <w:p w14:paraId="6BEC5E2D" w14:textId="4FA775B3" w:rsidR="000F43F2" w:rsidRDefault="000F43F2" w:rsidP="000F43F2">
      <w:pPr>
        <w:pStyle w:val="Heading5"/>
      </w:pPr>
      <w:bookmarkStart w:id="681" w:name="_Toc43119988"/>
      <w:bookmarkStart w:id="682" w:name="_Toc49768043"/>
      <w:bookmarkStart w:id="683" w:name="_Toc56434216"/>
      <w:bookmarkStart w:id="684" w:name="_Toc82677380"/>
      <w:r>
        <w:t>5.2.2.14.1</w:t>
      </w:r>
      <w:r>
        <w:tab/>
        <w:t>General</w:t>
      </w:r>
      <w:bookmarkEnd w:id="681"/>
      <w:bookmarkEnd w:id="682"/>
      <w:bookmarkEnd w:id="683"/>
      <w:bookmarkEnd w:id="684"/>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3" type="#_x0000_t75" style="width:6in;height:108.25pt" o:ole="">
            <v:imagedata r:id="rId84" o:title=""/>
          </v:shape>
          <o:OLEObject Type="Embed" ProgID="Visio.Drawing.11" ShapeID="_x0000_i1063" DrawAspect="Content" ObjectID="_1693290567" r:id="rId85"/>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lastRenderedPageBreak/>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85" w:name="_Toc25073839"/>
      <w:bookmarkStart w:id="686" w:name="_Toc34063015"/>
      <w:bookmarkStart w:id="687" w:name="_Toc43119989"/>
      <w:bookmarkStart w:id="688" w:name="_Toc49768044"/>
      <w:bookmarkStart w:id="689" w:name="_Toc56434217"/>
      <w:bookmarkStart w:id="690" w:name="_Toc82677381"/>
      <w:r>
        <w:t>5.2.3</w:t>
      </w:r>
      <w:r>
        <w:tab/>
        <w:t>General procedures</w:t>
      </w:r>
      <w:bookmarkEnd w:id="685"/>
      <w:bookmarkEnd w:id="686"/>
      <w:bookmarkEnd w:id="687"/>
      <w:bookmarkEnd w:id="688"/>
      <w:bookmarkEnd w:id="689"/>
      <w:bookmarkEnd w:id="690"/>
    </w:p>
    <w:p w14:paraId="714F22F1" w14:textId="77777777" w:rsidR="00FA3B9B" w:rsidRDefault="00FA3B9B" w:rsidP="00FA3B9B">
      <w:pPr>
        <w:pStyle w:val="Heading4"/>
      </w:pPr>
      <w:bookmarkStart w:id="691" w:name="_Toc25073840"/>
      <w:bookmarkStart w:id="692" w:name="_Toc34063016"/>
      <w:bookmarkStart w:id="693" w:name="_Toc43119990"/>
      <w:bookmarkStart w:id="694" w:name="_Toc49768045"/>
      <w:bookmarkStart w:id="695" w:name="_Toc56434218"/>
      <w:bookmarkStart w:id="696" w:name="_Toc82677382"/>
      <w:r>
        <w:t>5.2.3.1</w:t>
      </w:r>
      <w:r>
        <w:tab/>
        <w:t>Transfer of NAS SM information between UE and H-SMF for Home Routed PDU sessions</w:t>
      </w:r>
      <w:bookmarkEnd w:id="691"/>
      <w:bookmarkEnd w:id="692"/>
      <w:bookmarkEnd w:id="693"/>
      <w:bookmarkEnd w:id="694"/>
      <w:bookmarkEnd w:id="695"/>
      <w:bookmarkEnd w:id="696"/>
    </w:p>
    <w:p w14:paraId="03FC5BE2" w14:textId="77777777" w:rsidR="00FA3B9B" w:rsidRDefault="00FA3B9B" w:rsidP="00FA3B9B">
      <w:pPr>
        <w:pStyle w:val="Heading5"/>
      </w:pPr>
      <w:bookmarkStart w:id="697" w:name="_Toc25073841"/>
      <w:bookmarkStart w:id="698" w:name="_Toc34063017"/>
      <w:bookmarkStart w:id="699" w:name="_Toc43119991"/>
      <w:bookmarkStart w:id="700" w:name="_Toc49768046"/>
      <w:bookmarkStart w:id="701" w:name="_Toc56434219"/>
      <w:bookmarkStart w:id="702" w:name="_Toc82677383"/>
      <w:r>
        <w:t>5.2.3.1.1</w:t>
      </w:r>
      <w:r>
        <w:tab/>
        <w:t>General</w:t>
      </w:r>
      <w:bookmarkEnd w:id="697"/>
      <w:bookmarkEnd w:id="698"/>
      <w:bookmarkEnd w:id="699"/>
      <w:bookmarkEnd w:id="700"/>
      <w:bookmarkEnd w:id="701"/>
      <w:bookmarkEnd w:id="702"/>
    </w:p>
    <w:p w14:paraId="035DA8F9" w14:textId="77777777" w:rsidR="00FA3B9B" w:rsidRDefault="00FA3B9B" w:rsidP="00FA3B9B">
      <w:r>
        <w:t>As specified in clause 4.3.1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03" w:name="_Toc25073842"/>
      <w:bookmarkStart w:id="704" w:name="_Toc34063018"/>
      <w:bookmarkStart w:id="705" w:name="_Toc43119992"/>
      <w:bookmarkStart w:id="706" w:name="_Toc49768047"/>
      <w:bookmarkStart w:id="707" w:name="_Toc56434220"/>
      <w:bookmarkStart w:id="708" w:name="_Toc82677384"/>
      <w:r>
        <w:t>5.2.3.1.2</w:t>
      </w:r>
      <w:r>
        <w:tab/>
        <w:t>V-SMF Behaviour</w:t>
      </w:r>
      <w:bookmarkEnd w:id="703"/>
      <w:bookmarkEnd w:id="704"/>
      <w:bookmarkEnd w:id="705"/>
      <w:bookmarkEnd w:id="706"/>
      <w:bookmarkEnd w:id="707"/>
      <w:bookmarkEnd w:id="708"/>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77777777"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clause 11.2.4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09" w:name="_Toc25073843"/>
      <w:bookmarkStart w:id="710" w:name="_Toc34063019"/>
      <w:bookmarkStart w:id="711" w:name="_Toc43119993"/>
      <w:bookmarkStart w:id="712" w:name="_Toc49768048"/>
      <w:bookmarkStart w:id="713" w:name="_Toc56434221"/>
      <w:bookmarkStart w:id="714" w:name="_Toc82677385"/>
      <w:r>
        <w:lastRenderedPageBreak/>
        <w:t>5.2.3.1.3</w:t>
      </w:r>
      <w:r>
        <w:tab/>
        <w:t>H-SMF Behaviour</w:t>
      </w:r>
      <w:bookmarkEnd w:id="709"/>
      <w:bookmarkEnd w:id="710"/>
      <w:bookmarkEnd w:id="711"/>
      <w:bookmarkEnd w:id="712"/>
      <w:bookmarkEnd w:id="713"/>
      <w:bookmarkEnd w:id="714"/>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15" w:name="_Toc25073844"/>
      <w:bookmarkStart w:id="716" w:name="_Toc34063020"/>
      <w:bookmarkStart w:id="717" w:name="_Toc43119994"/>
      <w:bookmarkStart w:id="718" w:name="_Toc49768049"/>
      <w:bookmarkStart w:id="719" w:name="_Toc56434222"/>
      <w:bookmarkStart w:id="720" w:name="_Toc82677386"/>
      <w:r w:rsidRPr="00D75EBF">
        <w:t>5.2.3.</w:t>
      </w:r>
      <w:r>
        <w:t>2</w:t>
      </w:r>
      <w:r w:rsidRPr="00D75EBF">
        <w:tab/>
        <w:t>Transfer of NAS SM information between UE and SMF for PDU sessions</w:t>
      </w:r>
      <w:r>
        <w:t xml:space="preserve"> with an I-SMF</w:t>
      </w:r>
      <w:bookmarkEnd w:id="715"/>
      <w:bookmarkEnd w:id="716"/>
      <w:bookmarkEnd w:id="717"/>
      <w:bookmarkEnd w:id="718"/>
      <w:bookmarkEnd w:id="719"/>
      <w:bookmarkEnd w:id="720"/>
    </w:p>
    <w:p w14:paraId="069DC882" w14:textId="77777777" w:rsidR="00FA3B9B" w:rsidRDefault="00FA3B9B" w:rsidP="00FA3B9B">
      <w:pPr>
        <w:pStyle w:val="Heading5"/>
      </w:pPr>
      <w:bookmarkStart w:id="721" w:name="_Toc25073845"/>
      <w:bookmarkStart w:id="722" w:name="_Toc34063021"/>
      <w:bookmarkStart w:id="723" w:name="_Toc43119995"/>
      <w:bookmarkStart w:id="724" w:name="_Toc49768050"/>
      <w:bookmarkStart w:id="725" w:name="_Toc56434223"/>
      <w:bookmarkStart w:id="726" w:name="_Toc82677387"/>
      <w:r>
        <w:t>5.2.3.2.1</w:t>
      </w:r>
      <w:r>
        <w:tab/>
        <w:t>General</w:t>
      </w:r>
      <w:bookmarkEnd w:id="721"/>
      <w:bookmarkEnd w:id="722"/>
      <w:bookmarkEnd w:id="723"/>
      <w:bookmarkEnd w:id="724"/>
      <w:bookmarkEnd w:id="725"/>
      <w:bookmarkEnd w:id="726"/>
    </w:p>
    <w:p w14:paraId="6E21CAA3" w14:textId="77777777" w:rsidR="00FA3B9B" w:rsidRDefault="00FA3B9B" w:rsidP="00FA3B9B">
      <w:r>
        <w:t>The requirements specified in clause 5.2.3.1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27" w:name="_Toc25073846"/>
      <w:bookmarkStart w:id="728" w:name="_Toc34063022"/>
      <w:bookmarkStart w:id="729" w:name="_Toc43119996"/>
      <w:bookmarkStart w:id="730" w:name="_Toc49768051"/>
      <w:bookmarkStart w:id="731" w:name="_Toc56434224"/>
      <w:bookmarkStart w:id="732" w:name="_Toc82677388"/>
      <w:r>
        <w:t>5.2.3.3</w:t>
      </w:r>
      <w:r>
        <w:tab/>
      </w:r>
      <w:r>
        <w:rPr>
          <w:lang w:eastAsia="zh-CN"/>
        </w:rPr>
        <w:t>Detection and handling of late arriving requests</w:t>
      </w:r>
      <w:bookmarkEnd w:id="727"/>
      <w:bookmarkEnd w:id="728"/>
      <w:bookmarkEnd w:id="729"/>
      <w:bookmarkEnd w:id="730"/>
      <w:bookmarkEnd w:id="731"/>
      <w:bookmarkEnd w:id="732"/>
    </w:p>
    <w:p w14:paraId="23EC6BE2" w14:textId="77777777" w:rsidR="00FA3B9B" w:rsidRDefault="00FA3B9B" w:rsidP="00FA3B9B">
      <w:pPr>
        <w:pStyle w:val="Heading5"/>
      </w:pPr>
      <w:bookmarkStart w:id="733" w:name="_Toc25073847"/>
      <w:bookmarkStart w:id="734" w:name="_Toc34063023"/>
      <w:bookmarkStart w:id="735" w:name="_Toc43119997"/>
      <w:bookmarkStart w:id="736" w:name="_Toc49768052"/>
      <w:bookmarkStart w:id="737" w:name="_Toc56434225"/>
      <w:bookmarkStart w:id="738" w:name="_Toc82677389"/>
      <w:r>
        <w:t>5.2.3.3.1</w:t>
      </w:r>
      <w:r>
        <w:tab/>
        <w:t>Handling of requests which collide with an existing SM context or PDU session context</w:t>
      </w:r>
      <w:bookmarkEnd w:id="733"/>
      <w:bookmarkEnd w:id="734"/>
      <w:bookmarkEnd w:id="735"/>
      <w:bookmarkEnd w:id="736"/>
      <w:bookmarkEnd w:id="737"/>
      <w:bookmarkEnd w:id="738"/>
    </w:p>
    <w:p w14:paraId="3FF37C57" w14:textId="77777777" w:rsidR="00FA3B9B" w:rsidRDefault="00FA3B9B" w:rsidP="00FA3B9B">
      <w:pPr>
        <w:pStyle w:val="Heading6"/>
      </w:pPr>
      <w:bookmarkStart w:id="739" w:name="_Toc25073848"/>
      <w:bookmarkStart w:id="740" w:name="_Toc34063024"/>
      <w:bookmarkStart w:id="741" w:name="_Toc43119998"/>
      <w:bookmarkStart w:id="742" w:name="_Toc49768053"/>
      <w:bookmarkStart w:id="743" w:name="_Toc56434226"/>
      <w:bookmarkStart w:id="744" w:name="_Toc82677390"/>
      <w:r>
        <w:t>5.2.3.3.1.1</w:t>
      </w:r>
      <w:r>
        <w:tab/>
        <w:t>General</w:t>
      </w:r>
      <w:bookmarkEnd w:id="739"/>
      <w:bookmarkEnd w:id="740"/>
      <w:bookmarkEnd w:id="741"/>
      <w:bookmarkEnd w:id="742"/>
      <w:bookmarkEnd w:id="743"/>
      <w:bookmarkEnd w:id="744"/>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45" w:name="_Toc25073849"/>
      <w:bookmarkStart w:id="746" w:name="_Toc34063025"/>
      <w:bookmarkStart w:id="747" w:name="_Toc43119999"/>
      <w:bookmarkStart w:id="748" w:name="_Toc49768054"/>
      <w:bookmarkStart w:id="749" w:name="_Toc56434227"/>
      <w:bookmarkStart w:id="750" w:name="_Toc82677391"/>
      <w:r>
        <w:t>5.2.3.3.1.2</w:t>
      </w:r>
      <w:r w:rsidRPr="006C1437">
        <w:tab/>
        <w:t>Principles</w:t>
      </w:r>
      <w:bookmarkEnd w:id="745"/>
      <w:bookmarkEnd w:id="746"/>
      <w:bookmarkEnd w:id="747"/>
      <w:bookmarkEnd w:id="748"/>
      <w:bookmarkEnd w:id="749"/>
      <w:bookmarkEnd w:id="750"/>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lastRenderedPageBreak/>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51" w:name="_Toc25073850"/>
      <w:bookmarkStart w:id="752" w:name="_Toc34063026"/>
      <w:bookmarkStart w:id="753" w:name="_Toc43120000"/>
      <w:bookmarkStart w:id="754" w:name="_Toc49768055"/>
      <w:bookmarkStart w:id="755" w:name="_Toc56434228"/>
      <w:bookmarkStart w:id="756" w:name="_Toc82677392"/>
      <w:r>
        <w:t>5.2.3.3.2</w:t>
      </w:r>
      <w:r>
        <w:tab/>
      </w:r>
      <w:r w:rsidRPr="006C1437">
        <w:t xml:space="preserve">Detection and handling of requests which have timed out at the </w:t>
      </w:r>
      <w:r>
        <w:t>HTTP client</w:t>
      </w:r>
      <w:bookmarkEnd w:id="751"/>
      <w:bookmarkEnd w:id="752"/>
      <w:bookmarkEnd w:id="753"/>
      <w:bookmarkEnd w:id="754"/>
      <w:bookmarkEnd w:id="755"/>
      <w:bookmarkEnd w:id="756"/>
    </w:p>
    <w:p w14:paraId="6ED4EB58" w14:textId="77777777" w:rsidR="00FA3B9B" w:rsidRDefault="00FA3B9B" w:rsidP="00FA3B9B">
      <w:pPr>
        <w:pStyle w:val="Heading6"/>
      </w:pPr>
      <w:bookmarkStart w:id="757" w:name="_Toc25073851"/>
      <w:bookmarkStart w:id="758" w:name="_Toc34063027"/>
      <w:bookmarkStart w:id="759" w:name="_Toc43120001"/>
      <w:bookmarkStart w:id="760" w:name="_Toc49768056"/>
      <w:bookmarkStart w:id="761" w:name="_Toc56434229"/>
      <w:bookmarkStart w:id="762" w:name="_Toc82677393"/>
      <w:r>
        <w:t>5.2.3.3.2.1</w:t>
      </w:r>
      <w:r>
        <w:tab/>
        <w:t>General</w:t>
      </w:r>
      <w:bookmarkEnd w:id="757"/>
      <w:bookmarkEnd w:id="758"/>
      <w:bookmarkEnd w:id="759"/>
      <w:bookmarkEnd w:id="760"/>
      <w:bookmarkEnd w:id="761"/>
      <w:bookmarkEnd w:id="762"/>
    </w:p>
    <w:p w14:paraId="79558760" w14:textId="77777777" w:rsidR="00FA3B9B" w:rsidRDefault="00FA3B9B" w:rsidP="00FA3B9B">
      <w:r>
        <w:t>The procedure specified in clause 6.11.2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5008B1">
      <w:pPr>
        <w:pStyle w:val="Heading4"/>
      </w:pPr>
      <w:bookmarkStart w:id="763" w:name="_Toc82677394"/>
      <w:r>
        <w:t>5.2.3.4</w:t>
      </w:r>
      <w:r>
        <w:tab/>
      </w:r>
      <w:r>
        <w:rPr>
          <w:lang w:eastAsia="fr-FR"/>
        </w:rPr>
        <w:t>UE Location Information</w:t>
      </w:r>
      <w:bookmarkEnd w:id="763"/>
    </w:p>
    <w:p w14:paraId="46004617" w14:textId="77777777" w:rsidR="005008B1" w:rsidRDefault="005008B1" w:rsidP="005008B1">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138DB70D" w14:textId="77777777" w:rsidR="005008B1" w:rsidRPr="009F6173" w:rsidRDefault="005008B1" w:rsidP="005008B1">
      <w:pPr>
        <w:pStyle w:val="B1"/>
      </w:pPr>
      <w:r w:rsidRPr="009F6173">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6560C123" w14:textId="77777777" w:rsidR="00A56FED" w:rsidRPr="009F6173" w:rsidRDefault="005008B1" w:rsidP="005008B1">
      <w:pPr>
        <w:pStyle w:val="B1"/>
      </w:pPr>
      <w:r>
        <w:t>-</w:t>
      </w:r>
      <w:r>
        <w:tab/>
      </w:r>
      <w:r w:rsidRPr="009F6173">
        <w:t>the TAI and TNAP Id/TWAP Id for trusted non-3GPP access; or</w:t>
      </w:r>
    </w:p>
    <w:p w14:paraId="15D01A06" w14:textId="4BDE5B8B" w:rsidR="005008B1" w:rsidRPr="009F6173" w:rsidRDefault="005008B1" w:rsidP="005008B1">
      <w:pPr>
        <w:pStyle w:val="B1"/>
      </w:pPr>
      <w:r>
        <w:t>-</w:t>
      </w:r>
      <w:r>
        <w:tab/>
      </w:r>
      <w:r w:rsidRPr="009F6173">
        <w:t>the TAI and GLI and optionally LineType if available, or the TAI and hfcNodeId, or the TAI and GCI, for wireline network access.</w:t>
      </w:r>
    </w:p>
    <w:p w14:paraId="37F8529E" w14:textId="77777777" w:rsidR="005008B1" w:rsidRDefault="005008B1" w:rsidP="00FA3B9B">
      <w:pPr>
        <w:pStyle w:val="NO"/>
      </w:pPr>
    </w:p>
    <w:p w14:paraId="77842156" w14:textId="77777777" w:rsidR="00FA3B9B" w:rsidRDefault="00FA3B9B" w:rsidP="00FA3B9B">
      <w:pPr>
        <w:pStyle w:val="Heading1"/>
      </w:pPr>
      <w:bookmarkStart w:id="764" w:name="_Toc25073852"/>
      <w:bookmarkStart w:id="765" w:name="_Toc34063028"/>
      <w:bookmarkStart w:id="766" w:name="_Toc43120002"/>
      <w:bookmarkStart w:id="767" w:name="_Toc49768057"/>
      <w:bookmarkStart w:id="768" w:name="_Toc56434230"/>
      <w:bookmarkStart w:id="769" w:name="_Toc82677395"/>
      <w:r>
        <w:t>6</w:t>
      </w:r>
      <w:r>
        <w:tab/>
        <w:t>API Definitions</w:t>
      </w:r>
      <w:bookmarkEnd w:id="764"/>
      <w:bookmarkEnd w:id="765"/>
      <w:bookmarkEnd w:id="766"/>
      <w:bookmarkEnd w:id="767"/>
      <w:bookmarkEnd w:id="768"/>
      <w:bookmarkEnd w:id="769"/>
    </w:p>
    <w:p w14:paraId="22FFCA0B" w14:textId="77777777" w:rsidR="00FA3B9B" w:rsidRDefault="00FA3B9B" w:rsidP="00FA3B9B">
      <w:pPr>
        <w:pStyle w:val="Heading2"/>
      </w:pPr>
      <w:bookmarkStart w:id="770" w:name="_Toc25073853"/>
      <w:bookmarkStart w:id="771" w:name="_Toc34063029"/>
      <w:bookmarkStart w:id="772" w:name="_Toc43120003"/>
      <w:bookmarkStart w:id="773" w:name="_Toc49768058"/>
      <w:bookmarkStart w:id="774" w:name="_Toc56434231"/>
      <w:bookmarkStart w:id="775" w:name="_Toc82677396"/>
      <w:r>
        <w:t>6.1</w:t>
      </w:r>
      <w:r>
        <w:tab/>
        <w:t>Nsmf_PDUSession Service API</w:t>
      </w:r>
      <w:bookmarkEnd w:id="770"/>
      <w:bookmarkEnd w:id="771"/>
      <w:bookmarkEnd w:id="772"/>
      <w:bookmarkEnd w:id="773"/>
      <w:bookmarkEnd w:id="774"/>
      <w:bookmarkEnd w:id="775"/>
    </w:p>
    <w:p w14:paraId="49F6CDC1" w14:textId="77777777" w:rsidR="00FA3B9B" w:rsidRDefault="00FA3B9B" w:rsidP="00FA3B9B">
      <w:pPr>
        <w:pStyle w:val="Heading3"/>
      </w:pPr>
      <w:bookmarkStart w:id="776" w:name="_Toc25073854"/>
      <w:bookmarkStart w:id="777" w:name="_Toc34063030"/>
      <w:bookmarkStart w:id="778" w:name="_Toc43120004"/>
      <w:bookmarkStart w:id="779" w:name="_Toc49768059"/>
      <w:bookmarkStart w:id="780" w:name="_Toc56434232"/>
      <w:bookmarkStart w:id="781" w:name="_Toc82677397"/>
      <w:r>
        <w:t>6.1.1</w:t>
      </w:r>
      <w:r>
        <w:tab/>
        <w:t>API URI</w:t>
      </w:r>
      <w:bookmarkEnd w:id="776"/>
      <w:bookmarkEnd w:id="777"/>
      <w:bookmarkEnd w:id="778"/>
      <w:bookmarkEnd w:id="779"/>
      <w:bookmarkEnd w:id="780"/>
      <w:bookmarkEnd w:id="781"/>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lastRenderedPageBreak/>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82" w:name="_Toc25073855"/>
      <w:bookmarkStart w:id="783" w:name="_Toc34063031"/>
      <w:bookmarkStart w:id="784" w:name="_Toc43120005"/>
      <w:bookmarkStart w:id="785" w:name="_Toc49768060"/>
      <w:bookmarkStart w:id="786" w:name="_Toc56434233"/>
      <w:bookmarkStart w:id="787" w:name="_Toc82677398"/>
      <w:r>
        <w:t>6.1.2</w:t>
      </w:r>
      <w:r>
        <w:tab/>
        <w:t>Usage of HTTP</w:t>
      </w:r>
      <w:bookmarkEnd w:id="782"/>
      <w:bookmarkEnd w:id="783"/>
      <w:bookmarkEnd w:id="784"/>
      <w:bookmarkEnd w:id="785"/>
      <w:bookmarkEnd w:id="786"/>
      <w:bookmarkEnd w:id="787"/>
    </w:p>
    <w:p w14:paraId="1292DFF8" w14:textId="77777777" w:rsidR="00FA3B9B" w:rsidRPr="000C5200" w:rsidRDefault="00FA3B9B" w:rsidP="00FA3B9B">
      <w:pPr>
        <w:pStyle w:val="Heading4"/>
      </w:pPr>
      <w:bookmarkStart w:id="788" w:name="_Toc25073856"/>
      <w:bookmarkStart w:id="789" w:name="_Toc34063032"/>
      <w:bookmarkStart w:id="790" w:name="_Toc43120006"/>
      <w:bookmarkStart w:id="791" w:name="_Toc49768061"/>
      <w:bookmarkStart w:id="792" w:name="_Toc56434234"/>
      <w:bookmarkStart w:id="793" w:name="_Toc82677399"/>
      <w:r>
        <w:t>6.1.2.1</w:t>
      </w:r>
      <w:r>
        <w:tab/>
        <w:t>General</w:t>
      </w:r>
      <w:bookmarkEnd w:id="788"/>
      <w:bookmarkEnd w:id="789"/>
      <w:bookmarkEnd w:id="790"/>
      <w:bookmarkEnd w:id="791"/>
      <w:bookmarkEnd w:id="792"/>
      <w:bookmarkEnd w:id="793"/>
    </w:p>
    <w:p w14:paraId="27A6D841" w14:textId="77777777" w:rsidR="00FA3B9B" w:rsidRDefault="00FA3B9B" w:rsidP="00FA3B9B">
      <w:r>
        <w:t>HTTP/2, as defined in IETF RFC 7540 [14], shall be used as specified in clause 5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794" w:name="_Toc25073857"/>
      <w:bookmarkStart w:id="795" w:name="_Toc34063033"/>
      <w:bookmarkStart w:id="796" w:name="_Toc43120007"/>
      <w:bookmarkStart w:id="797" w:name="_Toc49768062"/>
      <w:bookmarkStart w:id="798" w:name="_Toc56434235"/>
      <w:bookmarkStart w:id="799" w:name="_Toc82677400"/>
      <w:r>
        <w:t>6.1.2.2</w:t>
      </w:r>
      <w:r>
        <w:tab/>
        <w:t>HTTP standard headers</w:t>
      </w:r>
      <w:bookmarkEnd w:id="794"/>
      <w:bookmarkEnd w:id="795"/>
      <w:bookmarkEnd w:id="796"/>
      <w:bookmarkEnd w:id="797"/>
      <w:bookmarkEnd w:id="798"/>
      <w:bookmarkEnd w:id="799"/>
    </w:p>
    <w:p w14:paraId="4F6F01EF" w14:textId="77777777" w:rsidR="00FA3B9B" w:rsidRDefault="00FA3B9B" w:rsidP="00FA3B9B">
      <w:pPr>
        <w:pStyle w:val="Heading5"/>
        <w:rPr>
          <w:lang w:eastAsia="zh-CN"/>
        </w:rPr>
      </w:pPr>
      <w:bookmarkStart w:id="800" w:name="_Toc25073858"/>
      <w:bookmarkStart w:id="801" w:name="_Toc34063034"/>
      <w:bookmarkStart w:id="802" w:name="_Toc43120008"/>
      <w:bookmarkStart w:id="803" w:name="_Toc49768063"/>
      <w:bookmarkStart w:id="804" w:name="_Toc56434236"/>
      <w:bookmarkStart w:id="805" w:name="_Toc82677401"/>
      <w:r>
        <w:t>6.1.2.2.1</w:t>
      </w:r>
      <w:r>
        <w:rPr>
          <w:rFonts w:hint="eastAsia"/>
          <w:lang w:eastAsia="zh-CN"/>
        </w:rPr>
        <w:tab/>
      </w:r>
      <w:r>
        <w:rPr>
          <w:lang w:eastAsia="zh-CN"/>
        </w:rPr>
        <w:t>General</w:t>
      </w:r>
      <w:bookmarkEnd w:id="800"/>
      <w:bookmarkEnd w:id="801"/>
      <w:bookmarkEnd w:id="802"/>
      <w:bookmarkEnd w:id="803"/>
      <w:bookmarkEnd w:id="804"/>
      <w:bookmarkEnd w:id="805"/>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06" w:name="_Toc25073859"/>
      <w:bookmarkStart w:id="807" w:name="_Toc34063035"/>
      <w:bookmarkStart w:id="808" w:name="_Toc43120009"/>
      <w:bookmarkStart w:id="809" w:name="_Toc49768064"/>
      <w:bookmarkStart w:id="810" w:name="_Toc56434237"/>
      <w:bookmarkStart w:id="811" w:name="_Toc82677402"/>
      <w:r>
        <w:t>6.1.2.2.2</w:t>
      </w:r>
      <w:r>
        <w:tab/>
        <w:t>Content type</w:t>
      </w:r>
      <w:bookmarkEnd w:id="806"/>
      <w:bookmarkEnd w:id="807"/>
      <w:bookmarkEnd w:id="808"/>
      <w:bookmarkEnd w:id="809"/>
      <w:bookmarkEnd w:id="810"/>
      <w:bookmarkEnd w:id="811"/>
    </w:p>
    <w:p w14:paraId="3921AD12" w14:textId="77777777" w:rsidR="00FA3B9B" w:rsidRDefault="00FA3B9B" w:rsidP="00FA3B9B">
      <w:r>
        <w:t>The following content types shall be supported:</w:t>
      </w:r>
    </w:p>
    <w:p w14:paraId="5BF94C6D" w14:textId="77777777"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"application/json". See also clause 5.4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77777777"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see clause 4.8 of 3GPP TS 29.501 [5].</w:t>
      </w:r>
    </w:p>
    <w:p w14:paraId="49EEAAF9" w14:textId="77777777" w:rsidR="00FA3B9B" w:rsidRDefault="00FA3B9B" w:rsidP="00FA3B9B">
      <w:r>
        <w:t>Multipart messages shall also be supported (see clause 6.1.2.4)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7777777" w:rsidR="00FA3B9B" w:rsidRPr="001769FF" w:rsidRDefault="00FA3B9B" w:rsidP="007B3D37">
            <w:pPr>
              <w:pStyle w:val="TAL"/>
            </w:pPr>
            <w:r>
              <w:t>Binary encoded payload, encoding NG Application Protocol (NGAP) IEs, as specified in clause 9.3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77777777" w:rsidR="00FA3B9B" w:rsidRDefault="00FA3B9B" w:rsidP="00FA3B9B">
      <w:r>
        <w:t>See clause 6.1.2.4 for the binary payloads supported in the binary body part of multipart messages.</w:t>
      </w:r>
    </w:p>
    <w:p w14:paraId="49E44473" w14:textId="77777777" w:rsidR="00FA3B9B" w:rsidRPr="000C5200" w:rsidRDefault="00FA3B9B" w:rsidP="00FA3B9B">
      <w:pPr>
        <w:pStyle w:val="Heading4"/>
      </w:pPr>
      <w:bookmarkStart w:id="812" w:name="_Toc25073860"/>
      <w:bookmarkStart w:id="813" w:name="_Toc34063036"/>
      <w:bookmarkStart w:id="814" w:name="_Toc43120010"/>
      <w:bookmarkStart w:id="815" w:name="_Toc49768065"/>
      <w:bookmarkStart w:id="816" w:name="_Toc56434238"/>
      <w:bookmarkStart w:id="817" w:name="_Toc82677403"/>
      <w:r>
        <w:lastRenderedPageBreak/>
        <w:t>6.1.2.3</w:t>
      </w:r>
      <w:r>
        <w:tab/>
        <w:t>HTTP custom headers</w:t>
      </w:r>
      <w:bookmarkEnd w:id="812"/>
      <w:bookmarkEnd w:id="813"/>
      <w:bookmarkEnd w:id="814"/>
      <w:bookmarkEnd w:id="815"/>
      <w:bookmarkEnd w:id="816"/>
      <w:bookmarkEnd w:id="817"/>
    </w:p>
    <w:p w14:paraId="5522CDD0" w14:textId="77777777" w:rsidR="00FA3B9B" w:rsidRDefault="00FA3B9B" w:rsidP="00FA3B9B">
      <w:pPr>
        <w:pStyle w:val="Heading5"/>
        <w:rPr>
          <w:lang w:eastAsia="zh-CN"/>
        </w:rPr>
      </w:pPr>
      <w:bookmarkStart w:id="818" w:name="_Toc25073861"/>
      <w:bookmarkStart w:id="819" w:name="_Toc34063037"/>
      <w:bookmarkStart w:id="820" w:name="_Toc43120011"/>
      <w:bookmarkStart w:id="821" w:name="_Toc49768066"/>
      <w:bookmarkStart w:id="822" w:name="_Toc56434239"/>
      <w:bookmarkStart w:id="823" w:name="_Toc82677404"/>
      <w:r>
        <w:t>6.1.2.3.1</w:t>
      </w:r>
      <w:r>
        <w:rPr>
          <w:rFonts w:hint="eastAsia"/>
          <w:lang w:eastAsia="zh-CN"/>
        </w:rPr>
        <w:tab/>
      </w:r>
      <w:r>
        <w:rPr>
          <w:lang w:eastAsia="zh-CN"/>
        </w:rPr>
        <w:t>General</w:t>
      </w:r>
      <w:bookmarkEnd w:id="818"/>
      <w:bookmarkEnd w:id="819"/>
      <w:bookmarkEnd w:id="820"/>
      <w:bookmarkEnd w:id="821"/>
      <w:bookmarkEnd w:id="822"/>
      <w:bookmarkEnd w:id="823"/>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7777777" w:rsidR="00FA3B9B" w:rsidRDefault="00FA3B9B" w:rsidP="00FA3B9B">
      <w:r>
        <w:t>For 3GPP specific HTTP custom headers used across all service based interfaces, see clause 5.2.3 of 3GPP TS 29.500 [4].</w:t>
      </w:r>
    </w:p>
    <w:p w14:paraId="7B4A270A" w14:textId="77777777" w:rsidR="00FA3B9B" w:rsidRDefault="00FA3B9B" w:rsidP="00FA3B9B">
      <w:pPr>
        <w:pStyle w:val="Heading5"/>
        <w:rPr>
          <w:lang w:eastAsia="zh-CN"/>
        </w:rPr>
      </w:pPr>
      <w:bookmarkStart w:id="824" w:name="_Toc25073862"/>
      <w:bookmarkStart w:id="825" w:name="_Toc34063038"/>
      <w:bookmarkStart w:id="826" w:name="_Toc43120012"/>
      <w:bookmarkStart w:id="827" w:name="_Toc49768067"/>
      <w:bookmarkStart w:id="828" w:name="_Toc56434240"/>
      <w:bookmarkStart w:id="829" w:name="_Hlk20131818"/>
      <w:bookmarkStart w:id="830" w:name="_Toc82677405"/>
      <w:r>
        <w:t>6.1.2.3.2</w:t>
      </w:r>
      <w:r>
        <w:rPr>
          <w:rFonts w:hint="eastAsia"/>
          <w:lang w:eastAsia="zh-CN"/>
        </w:rPr>
        <w:tab/>
      </w:r>
      <w:r>
        <w:rPr>
          <w:lang w:eastAsia="zh-CN"/>
        </w:rPr>
        <w:t>3gpp-Sbi-Origination-Timestamp</w:t>
      </w:r>
      <w:bookmarkEnd w:id="824"/>
      <w:bookmarkEnd w:id="825"/>
      <w:bookmarkEnd w:id="826"/>
      <w:bookmarkEnd w:id="827"/>
      <w:bookmarkEnd w:id="828"/>
      <w:bookmarkEnd w:id="830"/>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77777777" w:rsidR="00FA3B9B" w:rsidRDefault="00FA3B9B" w:rsidP="00FA3B9B">
      <w:pPr>
        <w:pStyle w:val="B1"/>
        <w:ind w:left="0" w:firstLine="0"/>
        <w:rPr>
          <w:lang w:eastAsia="zh-CN"/>
        </w:rPr>
      </w:pPr>
      <w:r>
        <w:rPr>
          <w:lang w:eastAsia="zh-CN"/>
        </w:rPr>
        <w:t xml:space="preserve">day-name, date1, time-of-day shall comply with the definition in clause 7.1.1.1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77777777" w:rsidR="00FA3B9B" w:rsidRDefault="00FA3B9B" w:rsidP="00FA3B9B">
      <w:pPr>
        <w:pStyle w:val="NO"/>
        <w:rPr>
          <w:lang w:eastAsia="zh-CN"/>
        </w:rPr>
      </w:pPr>
      <w:r>
        <w:rPr>
          <w:lang w:eastAsia="zh-CN"/>
        </w:rPr>
        <w:t>NOTE:</w:t>
      </w:r>
      <w:r>
        <w:rPr>
          <w:lang w:eastAsia="zh-CN"/>
        </w:rPr>
        <w:tab/>
        <w:t xml:space="preserve">This is the same format as the Date header of clause 7.1.1.2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31" w:name="_Toc25073863"/>
      <w:bookmarkStart w:id="832" w:name="_Toc34063039"/>
      <w:bookmarkStart w:id="833" w:name="_Toc43120013"/>
      <w:bookmarkStart w:id="834" w:name="_Toc49768068"/>
      <w:bookmarkStart w:id="835" w:name="_Toc56434241"/>
      <w:bookmarkStart w:id="836" w:name="_Toc82677406"/>
      <w:bookmarkEnd w:id="829"/>
      <w:r>
        <w:t>6.1.2.4</w:t>
      </w:r>
      <w:r>
        <w:tab/>
        <w:t>HTTP multipart messages</w:t>
      </w:r>
      <w:bookmarkEnd w:id="831"/>
      <w:bookmarkEnd w:id="832"/>
      <w:bookmarkEnd w:id="833"/>
      <w:bookmarkEnd w:id="834"/>
      <w:bookmarkEnd w:id="835"/>
      <w:bookmarkEnd w:id="836"/>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77777777" w:rsidR="00FA3B9B" w:rsidRDefault="00FA3B9B" w:rsidP="00FA3B9B">
      <w:pPr>
        <w:pStyle w:val="B1"/>
      </w:pPr>
      <w:r>
        <w:t>-</w:t>
      </w:r>
      <w:r>
        <w:tab/>
        <w:t>an N1 SM payload, an N2 SM payload or both,</w:t>
      </w:r>
      <w:r w:rsidRPr="0095220C">
        <w:t xml:space="preserve"> </w:t>
      </w:r>
      <w:r>
        <w:t>over N11 (see clause 6.1.6.4);</w:t>
      </w:r>
    </w:p>
    <w:p w14:paraId="36366113" w14:textId="77777777" w:rsidR="00FA3B9B" w:rsidRDefault="00FA3B9B" w:rsidP="00FA3B9B">
      <w:pPr>
        <w:pStyle w:val="B1"/>
      </w:pPr>
      <w:r>
        <w:t>-</w:t>
      </w:r>
      <w:r>
        <w:tab/>
        <w:t>one or two N1 SM payloads, over N16 (see clause 6.1.6.4);</w:t>
      </w:r>
    </w:p>
    <w:p w14:paraId="5F36E9BF" w14:textId="77777777" w:rsidR="00FA3B9B" w:rsidRDefault="00FA3B9B" w:rsidP="00FA3B9B">
      <w:pPr>
        <w:pStyle w:val="B1"/>
      </w:pPr>
      <w:r>
        <w:t>-</w:t>
      </w:r>
      <w:r>
        <w:tab/>
        <w:t>one or two N2 SM payloads over N11 (see clause 5.2.2.3.3);</w:t>
      </w:r>
    </w:p>
    <w:p w14:paraId="58B2280A" w14:textId="77777777" w:rsidR="00FA3B9B" w:rsidRDefault="00FA3B9B" w:rsidP="00FA3B9B">
      <w:pPr>
        <w:pStyle w:val="B1"/>
      </w:pPr>
      <w:r>
        <w:t>-</w:t>
      </w:r>
      <w:r>
        <w:tab/>
        <w:t>one, two or three N4 payloads over N16a (see clause 6.1.6.4.5).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lastRenderedPageBreak/>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37" w:name="_Toc25073864"/>
      <w:bookmarkStart w:id="838" w:name="_Toc34063040"/>
      <w:bookmarkStart w:id="839" w:name="_Toc43120014"/>
      <w:bookmarkStart w:id="840" w:name="_Toc49768069"/>
      <w:bookmarkStart w:id="841" w:name="_Toc56434242"/>
      <w:bookmarkStart w:id="842" w:name="_Toc82677407"/>
      <w:r w:rsidRPr="00EA1C32">
        <w:t>6.1.2.</w:t>
      </w:r>
      <w:r>
        <w:t>5</w:t>
      </w:r>
      <w:r w:rsidRPr="00EA1C32">
        <w:tab/>
        <w:t>HTTP/2 request retries</w:t>
      </w:r>
      <w:bookmarkEnd w:id="837"/>
      <w:bookmarkEnd w:id="838"/>
      <w:bookmarkEnd w:id="839"/>
      <w:bookmarkEnd w:id="840"/>
      <w:bookmarkEnd w:id="841"/>
      <w:bookmarkEnd w:id="842"/>
    </w:p>
    <w:p w14:paraId="67E8EAF5" w14:textId="77777777" w:rsidR="00FA3B9B" w:rsidRDefault="00FA3B9B" w:rsidP="00FA3B9B">
      <w:r>
        <w:t>The principles specified in clause 5.2.8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77777777" w:rsidR="006E48F6" w:rsidRDefault="006E48F6" w:rsidP="006E48F6">
      <w:pPr>
        <w:pStyle w:val="B1"/>
      </w:pPr>
      <w:r>
        <w:t>-</w:t>
      </w:r>
      <w:r>
        <w:tab/>
        <w:t>If the stream for the service request has not been processed in the SMF as specified in clause 5.2.8 of 3GPP TS </w:t>
      </w:r>
      <w:r w:rsidRPr="008C21B1">
        <w:t>29.500</w:t>
      </w:r>
      <w:r>
        <w:t> </w:t>
      </w:r>
      <w:r w:rsidRPr="008C21B1">
        <w:t>[4]</w:t>
      </w:r>
      <w:r>
        <w:t>;</w:t>
      </w:r>
    </w:p>
    <w:p w14:paraId="10FD5594" w14:textId="77777777" w:rsidR="006E48F6" w:rsidRDefault="006E48F6" w:rsidP="006E48F6">
      <w:pPr>
        <w:pStyle w:val="B1"/>
      </w:pPr>
      <w:r>
        <w:t>-</w:t>
      </w:r>
      <w:r>
        <w:tab/>
        <w:t>if the request is rejected by a HTTP status code indicating a temporary failure in the SMF, e.g. the status code 429, 500 and 503, as specified in clause 5.2.7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29A90E4" w:rsidR="00FA3B9B" w:rsidRDefault="006E48F6" w:rsidP="00FA3B9B">
      <w:r>
        <w:t>The NF Service Consumer shall determine an alternative service instance as specified in clause 6.5 of 3GPP TS 23.527 [24],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43" w:name="_Toc25073865"/>
      <w:bookmarkStart w:id="844" w:name="_Toc34063041"/>
      <w:bookmarkStart w:id="845" w:name="_Toc43120015"/>
      <w:bookmarkStart w:id="846" w:name="_Toc49768070"/>
      <w:bookmarkStart w:id="847" w:name="_Toc56434243"/>
      <w:bookmarkStart w:id="848" w:name="_Toc82677408"/>
      <w:r>
        <w:t>6.1.3</w:t>
      </w:r>
      <w:r>
        <w:tab/>
        <w:t>Resources</w:t>
      </w:r>
      <w:bookmarkEnd w:id="843"/>
      <w:bookmarkEnd w:id="844"/>
      <w:bookmarkEnd w:id="845"/>
      <w:bookmarkEnd w:id="846"/>
      <w:bookmarkEnd w:id="847"/>
      <w:bookmarkEnd w:id="848"/>
    </w:p>
    <w:p w14:paraId="0DE63E7E" w14:textId="77777777" w:rsidR="00FA3B9B" w:rsidRDefault="00FA3B9B" w:rsidP="00FA3B9B">
      <w:pPr>
        <w:pStyle w:val="Heading4"/>
      </w:pPr>
      <w:bookmarkStart w:id="849" w:name="_Toc25073866"/>
      <w:bookmarkStart w:id="850" w:name="_Toc34063042"/>
      <w:bookmarkStart w:id="851" w:name="_Toc43120016"/>
      <w:bookmarkStart w:id="852" w:name="_Toc49768071"/>
      <w:bookmarkStart w:id="853" w:name="_Toc56434244"/>
      <w:bookmarkStart w:id="854" w:name="_Toc82677409"/>
      <w:r>
        <w:t>6.1.3.1</w:t>
      </w:r>
      <w:r>
        <w:tab/>
        <w:t>Overview</w:t>
      </w:r>
      <w:bookmarkEnd w:id="849"/>
      <w:bookmarkEnd w:id="850"/>
      <w:bookmarkEnd w:id="851"/>
      <w:bookmarkEnd w:id="852"/>
      <w:bookmarkEnd w:id="853"/>
      <w:bookmarkEnd w:id="854"/>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4" type="#_x0000_t75" style="width:261.85pt;height:427.4pt" o:ole="">
            <v:imagedata r:id="rId86" o:title=""/>
          </v:shape>
          <o:OLEObject Type="Embed" ProgID="Visio.Drawing.11" ShapeID="_x0000_i1064" DrawAspect="Content" ObjectID="_1693290568" r:id="rId87"/>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55" w:name="_Toc25073867"/>
      <w:bookmarkStart w:id="856" w:name="_Toc34063043"/>
      <w:bookmarkStart w:id="857" w:name="_Toc43120017"/>
      <w:bookmarkStart w:id="858" w:name="_Toc49768072"/>
      <w:bookmarkStart w:id="859" w:name="_Toc56434245"/>
      <w:bookmarkStart w:id="860" w:name="_Toc82677410"/>
      <w:r>
        <w:t>6.1.3.2</w:t>
      </w:r>
      <w:r>
        <w:tab/>
        <w:t>Resource: SM contexts collection</w:t>
      </w:r>
      <w:bookmarkEnd w:id="855"/>
      <w:bookmarkEnd w:id="856"/>
      <w:bookmarkEnd w:id="857"/>
      <w:bookmarkEnd w:id="858"/>
      <w:bookmarkEnd w:id="859"/>
      <w:bookmarkEnd w:id="860"/>
    </w:p>
    <w:p w14:paraId="62C10BD6" w14:textId="77777777" w:rsidR="00FA3B9B" w:rsidRDefault="00FA3B9B" w:rsidP="00FA3B9B">
      <w:pPr>
        <w:pStyle w:val="Heading5"/>
      </w:pPr>
      <w:bookmarkStart w:id="861" w:name="_Toc25073868"/>
      <w:bookmarkStart w:id="862" w:name="_Toc34063044"/>
      <w:bookmarkStart w:id="863" w:name="_Toc43120018"/>
      <w:bookmarkStart w:id="864" w:name="_Toc49768073"/>
      <w:bookmarkStart w:id="865" w:name="_Toc56434246"/>
      <w:bookmarkStart w:id="866" w:name="_Toc82677411"/>
      <w:r>
        <w:t>6.1.3.2.1</w:t>
      </w:r>
      <w:r>
        <w:tab/>
        <w:t>Description</w:t>
      </w:r>
      <w:bookmarkEnd w:id="861"/>
      <w:bookmarkEnd w:id="862"/>
      <w:bookmarkEnd w:id="863"/>
      <w:bookmarkEnd w:id="864"/>
      <w:bookmarkEnd w:id="865"/>
      <w:bookmarkEnd w:id="866"/>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67" w:name="_Toc25073869"/>
      <w:bookmarkStart w:id="868" w:name="_Toc34063045"/>
      <w:bookmarkStart w:id="869" w:name="_Toc43120019"/>
      <w:bookmarkStart w:id="870" w:name="_Toc49768074"/>
      <w:bookmarkStart w:id="871" w:name="_Toc56434247"/>
      <w:bookmarkStart w:id="872" w:name="_Toc82677412"/>
      <w:r>
        <w:t>6.1.3.2.2</w:t>
      </w:r>
      <w:r>
        <w:tab/>
        <w:t>Resource Definition</w:t>
      </w:r>
      <w:bookmarkEnd w:id="867"/>
      <w:bookmarkEnd w:id="868"/>
      <w:bookmarkEnd w:id="869"/>
      <w:bookmarkEnd w:id="870"/>
      <w:bookmarkEnd w:id="871"/>
      <w:bookmarkEnd w:id="872"/>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r>
        <w:t>This resource shall support the resource URI variables defined in table 6.1.3.2.2-1</w:t>
      </w:r>
      <w:r>
        <w:rPr>
          <w:rFonts w:ascii="Arial" w:hAnsi="Arial" w:cs="Arial"/>
        </w:rPr>
        <w:t>.</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438A4D5" w:rsidR="00C21BEB" w:rsidRDefault="00C21BEB" w:rsidP="007B3D37">
            <w:pPr>
              <w:pStyle w:val="TAL"/>
            </w:pPr>
            <w:r>
              <w:t>See clause 6.1.1.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7E47ECD8" w:rsidR="00C21BEB" w:rsidRDefault="00C21BEB" w:rsidP="007B3D37">
            <w:pPr>
              <w:pStyle w:val="TAL"/>
            </w:pPr>
            <w:r>
              <w:t>See clause 6.1.1.</w:t>
            </w:r>
          </w:p>
        </w:tc>
      </w:tr>
    </w:tbl>
    <w:p w14:paraId="0FD837D6" w14:textId="77777777" w:rsidR="00FA3B9B" w:rsidRPr="00384E92" w:rsidRDefault="00FA3B9B" w:rsidP="00FA3B9B"/>
    <w:p w14:paraId="74E2CADB" w14:textId="77777777" w:rsidR="00FA3B9B" w:rsidRDefault="00FA3B9B" w:rsidP="00FA3B9B">
      <w:pPr>
        <w:pStyle w:val="Heading5"/>
      </w:pPr>
      <w:bookmarkStart w:id="873" w:name="_Toc25073870"/>
      <w:bookmarkStart w:id="874" w:name="_Toc34063046"/>
      <w:bookmarkStart w:id="875" w:name="_Toc43120020"/>
      <w:bookmarkStart w:id="876" w:name="_Toc49768075"/>
      <w:bookmarkStart w:id="877" w:name="_Toc56434248"/>
      <w:bookmarkStart w:id="878" w:name="_Toc82677413"/>
      <w:r>
        <w:lastRenderedPageBreak/>
        <w:t>6.1.3.2.3</w:t>
      </w:r>
      <w:r>
        <w:tab/>
        <w:t>Resource Standard Methods</w:t>
      </w:r>
      <w:bookmarkEnd w:id="873"/>
      <w:bookmarkEnd w:id="874"/>
      <w:bookmarkEnd w:id="875"/>
      <w:bookmarkEnd w:id="876"/>
      <w:bookmarkEnd w:id="877"/>
      <w:bookmarkEnd w:id="878"/>
    </w:p>
    <w:p w14:paraId="3B8D23A7" w14:textId="77777777" w:rsidR="00FA3B9B" w:rsidRPr="00384E92" w:rsidRDefault="00FA3B9B" w:rsidP="00FA3B9B">
      <w:pPr>
        <w:pStyle w:val="Heading6"/>
      </w:pPr>
      <w:bookmarkStart w:id="879" w:name="_Toc25073871"/>
      <w:bookmarkStart w:id="880" w:name="_Toc34063047"/>
      <w:bookmarkStart w:id="881" w:name="_Toc43120021"/>
      <w:bookmarkStart w:id="882" w:name="_Toc49768076"/>
      <w:bookmarkStart w:id="883" w:name="_Toc56434249"/>
      <w:bookmarkStart w:id="884" w:name="_Toc82677414"/>
      <w:r w:rsidRPr="00384E92">
        <w:t>6.</w:t>
      </w:r>
      <w:r>
        <w:t>1.3.2.3</w:t>
      </w:r>
      <w:r w:rsidRPr="00384E92">
        <w:t>.1</w:t>
      </w:r>
      <w:r w:rsidRPr="00384E92">
        <w:tab/>
      </w:r>
      <w:r>
        <w:t>POST</w:t>
      </w:r>
      <w:bookmarkEnd w:id="879"/>
      <w:bookmarkEnd w:id="880"/>
      <w:bookmarkEnd w:id="881"/>
      <w:bookmarkEnd w:id="882"/>
      <w:bookmarkEnd w:id="883"/>
      <w:bookmarkEnd w:id="884"/>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6364FF95"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6622FE93"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7777777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85" w:name="_Toc25073872"/>
      <w:bookmarkStart w:id="886" w:name="_Toc34063048"/>
      <w:bookmarkStart w:id="887" w:name="_Toc43120022"/>
      <w:bookmarkStart w:id="888" w:name="_Toc49768077"/>
      <w:bookmarkStart w:id="889" w:name="_Toc56434250"/>
      <w:bookmarkStart w:id="890" w:name="_Toc82677415"/>
      <w:r>
        <w:lastRenderedPageBreak/>
        <w:t>6.1.3.2.4</w:t>
      </w:r>
      <w:r>
        <w:tab/>
        <w:t>Resource Custom Operations</w:t>
      </w:r>
      <w:bookmarkEnd w:id="885"/>
      <w:bookmarkEnd w:id="886"/>
      <w:bookmarkEnd w:id="887"/>
      <w:bookmarkEnd w:id="888"/>
      <w:bookmarkEnd w:id="889"/>
      <w:bookmarkEnd w:id="890"/>
    </w:p>
    <w:p w14:paraId="6EA0CFC8" w14:textId="77777777" w:rsidR="00FA3B9B" w:rsidRPr="006D6A64" w:rsidRDefault="00FA3B9B" w:rsidP="00FA3B9B">
      <w:r>
        <w:t>None.</w:t>
      </w:r>
    </w:p>
    <w:p w14:paraId="2A5020EC" w14:textId="77777777" w:rsidR="00FA3B9B" w:rsidRDefault="00FA3B9B" w:rsidP="00FA3B9B">
      <w:pPr>
        <w:pStyle w:val="Heading4"/>
      </w:pPr>
      <w:bookmarkStart w:id="891" w:name="_Toc25073873"/>
      <w:bookmarkStart w:id="892" w:name="_Toc34063049"/>
      <w:bookmarkStart w:id="893" w:name="_Toc43120023"/>
      <w:bookmarkStart w:id="894" w:name="_Toc49768078"/>
      <w:bookmarkStart w:id="895" w:name="_Toc56434251"/>
      <w:bookmarkStart w:id="896" w:name="_Toc82677416"/>
      <w:r>
        <w:t>6.1.3.3</w:t>
      </w:r>
      <w:r>
        <w:tab/>
        <w:t>Resource: Individual SM context</w:t>
      </w:r>
      <w:bookmarkEnd w:id="891"/>
      <w:bookmarkEnd w:id="892"/>
      <w:bookmarkEnd w:id="893"/>
      <w:bookmarkEnd w:id="894"/>
      <w:bookmarkEnd w:id="895"/>
      <w:bookmarkEnd w:id="896"/>
    </w:p>
    <w:p w14:paraId="5F0BBB8C" w14:textId="77777777" w:rsidR="00FA3B9B" w:rsidRDefault="00FA3B9B" w:rsidP="00FA3B9B">
      <w:pPr>
        <w:pStyle w:val="Heading5"/>
      </w:pPr>
      <w:bookmarkStart w:id="897" w:name="_Toc25073874"/>
      <w:bookmarkStart w:id="898" w:name="_Toc34063050"/>
      <w:bookmarkStart w:id="899" w:name="_Toc43120024"/>
      <w:bookmarkStart w:id="900" w:name="_Toc49768079"/>
      <w:bookmarkStart w:id="901" w:name="_Toc56434252"/>
      <w:bookmarkStart w:id="902" w:name="_Toc82677417"/>
      <w:r>
        <w:t>6.1.3.3.1</w:t>
      </w:r>
      <w:r>
        <w:tab/>
        <w:t>Description</w:t>
      </w:r>
      <w:bookmarkEnd w:id="897"/>
      <w:bookmarkEnd w:id="898"/>
      <w:bookmarkEnd w:id="899"/>
      <w:bookmarkEnd w:id="900"/>
      <w:bookmarkEnd w:id="901"/>
      <w:bookmarkEnd w:id="902"/>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03" w:name="_Toc25073875"/>
      <w:bookmarkStart w:id="904" w:name="_Toc34063051"/>
      <w:bookmarkStart w:id="905" w:name="_Toc43120025"/>
      <w:bookmarkStart w:id="906" w:name="_Toc49768080"/>
      <w:bookmarkStart w:id="907" w:name="_Toc56434253"/>
      <w:bookmarkStart w:id="908" w:name="_Toc82677418"/>
      <w:r>
        <w:t>6.1.3.3.2</w:t>
      </w:r>
      <w:r>
        <w:tab/>
        <w:t>Resource Definition</w:t>
      </w:r>
      <w:bookmarkEnd w:id="903"/>
      <w:bookmarkEnd w:id="904"/>
      <w:bookmarkEnd w:id="905"/>
      <w:bookmarkEnd w:id="906"/>
      <w:bookmarkEnd w:id="907"/>
      <w:bookmarkEnd w:id="908"/>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bookmarkStart w:id="909" w:name="_Hlk6318174"/>
      <w:r>
        <w:rPr>
          <w:b/>
        </w:rPr>
        <w:t>{apiVersion}</w:t>
      </w:r>
      <w:bookmarkEnd w:id="909"/>
      <w:r w:rsidRPr="005E0502">
        <w:rPr>
          <w:b/>
        </w:rPr>
        <w:t>/sm-contexts</w:t>
      </w:r>
      <w:r>
        <w:rPr>
          <w:b/>
        </w:rPr>
        <w:t>/{smContextRef}</w:t>
      </w:r>
    </w:p>
    <w:p w14:paraId="2126BD16" w14:textId="77777777" w:rsidR="00FA3B9B" w:rsidRDefault="00FA3B9B" w:rsidP="00FA3B9B">
      <w:pPr>
        <w:rPr>
          <w:rFonts w:ascii="Arial" w:hAnsi="Arial" w:cs="Arial"/>
        </w:rPr>
      </w:pPr>
      <w:r>
        <w:t>This resource shall support the resource URI variables defined in table 6.1.3.3.2-1</w:t>
      </w:r>
      <w:r>
        <w:rPr>
          <w:rFonts w:ascii="Arial" w:hAnsi="Arial" w:cs="Arial"/>
        </w:rPr>
        <w:t>.</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64259785" w:rsidR="006C627E" w:rsidRDefault="006C627E" w:rsidP="006C627E">
            <w:pPr>
              <w:pStyle w:val="TAL"/>
            </w:pPr>
            <w:r>
              <w:t>See clause 6.1.1.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628F7A53" w:rsidR="006C627E" w:rsidRDefault="006C627E" w:rsidP="006C627E">
            <w:pPr>
              <w:pStyle w:val="TAL"/>
            </w:pPr>
            <w:r>
              <w:t>See clause 6.1.1.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10" w:name="_Toc25073876"/>
      <w:bookmarkStart w:id="911" w:name="_Toc34063052"/>
      <w:bookmarkStart w:id="912" w:name="_Toc43120026"/>
      <w:bookmarkStart w:id="913" w:name="_Toc49768081"/>
      <w:bookmarkStart w:id="914" w:name="_Toc56434254"/>
      <w:bookmarkStart w:id="915" w:name="_Toc82677419"/>
      <w:r>
        <w:t>6.1.3.3.3</w:t>
      </w:r>
      <w:r>
        <w:tab/>
        <w:t>Resource Standard Methods</w:t>
      </w:r>
      <w:bookmarkEnd w:id="910"/>
      <w:bookmarkEnd w:id="911"/>
      <w:bookmarkEnd w:id="912"/>
      <w:bookmarkEnd w:id="913"/>
      <w:bookmarkEnd w:id="914"/>
      <w:bookmarkEnd w:id="915"/>
    </w:p>
    <w:p w14:paraId="451FE516" w14:textId="77777777" w:rsidR="00FA3B9B" w:rsidRPr="00760FE7" w:rsidRDefault="00FA3B9B" w:rsidP="00FA3B9B">
      <w:r>
        <w:t>None.</w:t>
      </w:r>
    </w:p>
    <w:p w14:paraId="73A44C6A" w14:textId="77777777" w:rsidR="00FA3B9B" w:rsidRDefault="00FA3B9B" w:rsidP="00FA3B9B">
      <w:pPr>
        <w:pStyle w:val="Heading5"/>
      </w:pPr>
      <w:bookmarkStart w:id="916" w:name="_Toc25073877"/>
      <w:bookmarkStart w:id="917" w:name="_Toc34063053"/>
      <w:bookmarkStart w:id="918" w:name="_Toc43120027"/>
      <w:bookmarkStart w:id="919" w:name="_Toc49768082"/>
      <w:bookmarkStart w:id="920" w:name="_Toc56434255"/>
      <w:bookmarkStart w:id="921" w:name="_Toc82677420"/>
      <w:r>
        <w:t>6.1.3.3.4</w:t>
      </w:r>
      <w:r>
        <w:tab/>
        <w:t>Resource Custom Operations</w:t>
      </w:r>
      <w:bookmarkEnd w:id="916"/>
      <w:bookmarkEnd w:id="917"/>
      <w:bookmarkEnd w:id="918"/>
      <w:bookmarkEnd w:id="919"/>
      <w:bookmarkEnd w:id="920"/>
      <w:bookmarkEnd w:id="921"/>
    </w:p>
    <w:p w14:paraId="01146D08" w14:textId="77777777" w:rsidR="00FA3B9B" w:rsidRPr="00384E92" w:rsidRDefault="00FA3B9B" w:rsidP="00FA3B9B">
      <w:pPr>
        <w:pStyle w:val="Heading6"/>
        <w:ind w:left="0" w:firstLine="0"/>
      </w:pPr>
      <w:bookmarkStart w:id="922" w:name="_Toc25073878"/>
      <w:bookmarkStart w:id="923" w:name="_Toc34063054"/>
      <w:bookmarkStart w:id="924" w:name="_Toc43120028"/>
      <w:bookmarkStart w:id="925" w:name="_Toc49768083"/>
      <w:bookmarkStart w:id="926" w:name="_Toc56434256"/>
      <w:bookmarkStart w:id="927" w:name="_Toc82677421"/>
      <w:r w:rsidRPr="00384E92">
        <w:t>6.</w:t>
      </w:r>
      <w:r>
        <w:t>1.3.3.4</w:t>
      </w:r>
      <w:r w:rsidRPr="00384E92">
        <w:t>.1</w:t>
      </w:r>
      <w:r w:rsidRPr="00384E92">
        <w:tab/>
      </w:r>
      <w:r>
        <w:t>Overview</w:t>
      </w:r>
      <w:bookmarkEnd w:id="922"/>
      <w:bookmarkEnd w:id="923"/>
      <w:bookmarkEnd w:id="924"/>
      <w:bookmarkEnd w:id="925"/>
      <w:bookmarkEnd w:id="926"/>
      <w:bookmarkEnd w:id="927"/>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28" w:name="_Toc25073879"/>
      <w:bookmarkStart w:id="929" w:name="_Toc34063055"/>
      <w:bookmarkStart w:id="930" w:name="_Toc43120029"/>
      <w:bookmarkStart w:id="931" w:name="_Toc49768084"/>
      <w:bookmarkStart w:id="932" w:name="_Toc56434257"/>
      <w:bookmarkStart w:id="933" w:name="_Toc82677422"/>
      <w:r>
        <w:t>6.1.3.3.4.2</w:t>
      </w:r>
      <w:r>
        <w:tab/>
        <w:t>Operation: modify</w:t>
      </w:r>
      <w:bookmarkEnd w:id="928"/>
      <w:bookmarkEnd w:id="929"/>
      <w:bookmarkEnd w:id="930"/>
      <w:bookmarkEnd w:id="931"/>
      <w:bookmarkEnd w:id="932"/>
      <w:bookmarkEnd w:id="933"/>
    </w:p>
    <w:p w14:paraId="31FC0231" w14:textId="77777777" w:rsidR="00FA3B9B" w:rsidRDefault="00FA3B9B" w:rsidP="00FA3B9B">
      <w:pPr>
        <w:pStyle w:val="Heading7"/>
      </w:pPr>
      <w:bookmarkStart w:id="934" w:name="_Toc25073880"/>
      <w:bookmarkStart w:id="935" w:name="_Toc34063056"/>
      <w:bookmarkStart w:id="936" w:name="_Toc43120030"/>
      <w:bookmarkStart w:id="937" w:name="_Toc49768085"/>
      <w:bookmarkStart w:id="938" w:name="_Toc56434258"/>
      <w:bookmarkStart w:id="939" w:name="_Toc82677423"/>
      <w:r>
        <w:t>6.1.3.3.4.2.1</w:t>
      </w:r>
      <w:r>
        <w:tab/>
        <w:t>Description</w:t>
      </w:r>
      <w:bookmarkEnd w:id="934"/>
      <w:bookmarkEnd w:id="935"/>
      <w:bookmarkEnd w:id="936"/>
      <w:bookmarkEnd w:id="937"/>
      <w:bookmarkEnd w:id="938"/>
      <w:bookmarkEnd w:id="939"/>
    </w:p>
    <w:p w14:paraId="2BECEE30" w14:textId="77777777" w:rsidR="00FA3B9B" w:rsidRDefault="00FA3B9B" w:rsidP="00FA3B9B">
      <w:pPr>
        <w:pStyle w:val="Heading7"/>
      </w:pPr>
      <w:bookmarkStart w:id="940" w:name="_Toc25073881"/>
      <w:bookmarkStart w:id="941" w:name="_Toc34063057"/>
      <w:bookmarkStart w:id="942" w:name="_Toc43120031"/>
      <w:bookmarkStart w:id="943" w:name="_Toc49768086"/>
      <w:bookmarkStart w:id="944" w:name="_Toc56434259"/>
      <w:bookmarkStart w:id="945" w:name="_Toc82677424"/>
      <w:r>
        <w:t>6.1.3.3.4.2.2</w:t>
      </w:r>
      <w:r>
        <w:tab/>
        <w:t>Operation Definition</w:t>
      </w:r>
      <w:bookmarkEnd w:id="940"/>
      <w:bookmarkEnd w:id="941"/>
      <w:bookmarkEnd w:id="942"/>
      <w:bookmarkEnd w:id="943"/>
      <w:bookmarkEnd w:id="944"/>
      <w:bookmarkEnd w:id="945"/>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lastRenderedPageBreak/>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2F43731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46" w:name="_Toc25073882"/>
      <w:bookmarkStart w:id="947" w:name="_Toc34063058"/>
      <w:bookmarkStart w:id="948" w:name="_Toc43120032"/>
      <w:bookmarkStart w:id="949" w:name="_Toc49768087"/>
      <w:bookmarkStart w:id="950" w:name="_Toc56434260"/>
      <w:bookmarkStart w:id="951" w:name="_Toc82677425"/>
      <w:r w:rsidRPr="00384E92">
        <w:t>6.</w:t>
      </w:r>
      <w:r>
        <w:t>1.3.3.4</w:t>
      </w:r>
      <w:r w:rsidRPr="00384E92">
        <w:t>.</w:t>
      </w:r>
      <w:r>
        <w:t>3</w:t>
      </w:r>
      <w:r w:rsidRPr="00384E92">
        <w:tab/>
      </w:r>
      <w:r>
        <w:t>Operation: release</w:t>
      </w:r>
      <w:bookmarkEnd w:id="946"/>
      <w:bookmarkEnd w:id="947"/>
      <w:bookmarkEnd w:id="948"/>
      <w:bookmarkEnd w:id="949"/>
      <w:bookmarkEnd w:id="950"/>
      <w:bookmarkEnd w:id="951"/>
    </w:p>
    <w:p w14:paraId="4757AADA" w14:textId="77777777" w:rsidR="00FA3B9B" w:rsidRDefault="00FA3B9B" w:rsidP="00FA3B9B">
      <w:pPr>
        <w:pStyle w:val="Heading7"/>
      </w:pPr>
      <w:bookmarkStart w:id="952" w:name="_Toc25073883"/>
      <w:bookmarkStart w:id="953" w:name="_Toc34063059"/>
      <w:bookmarkStart w:id="954" w:name="_Toc43120033"/>
      <w:bookmarkStart w:id="955" w:name="_Toc49768088"/>
      <w:bookmarkStart w:id="956" w:name="_Toc56434261"/>
      <w:bookmarkStart w:id="957" w:name="_Toc82677426"/>
      <w:r>
        <w:t>6.1.3.3.4.3.1</w:t>
      </w:r>
      <w:r>
        <w:tab/>
        <w:t>Description</w:t>
      </w:r>
      <w:bookmarkEnd w:id="952"/>
      <w:bookmarkEnd w:id="953"/>
      <w:bookmarkEnd w:id="954"/>
      <w:bookmarkEnd w:id="955"/>
      <w:bookmarkEnd w:id="956"/>
      <w:bookmarkEnd w:id="957"/>
    </w:p>
    <w:p w14:paraId="09425B0B" w14:textId="77777777" w:rsidR="00FA3B9B" w:rsidRDefault="00FA3B9B" w:rsidP="00FA3B9B">
      <w:pPr>
        <w:pStyle w:val="Heading7"/>
      </w:pPr>
      <w:bookmarkStart w:id="958" w:name="_Toc25073884"/>
      <w:bookmarkStart w:id="959" w:name="_Toc34063060"/>
      <w:bookmarkStart w:id="960" w:name="_Toc43120034"/>
      <w:bookmarkStart w:id="961" w:name="_Toc49768089"/>
      <w:bookmarkStart w:id="962" w:name="_Toc56434262"/>
      <w:bookmarkStart w:id="963" w:name="_Toc82677427"/>
      <w:r>
        <w:t>6.1.3.3.4.3.2</w:t>
      </w:r>
      <w:r>
        <w:tab/>
        <w:t>Operation Definition</w:t>
      </w:r>
      <w:bookmarkEnd w:id="958"/>
      <w:bookmarkEnd w:id="959"/>
      <w:bookmarkEnd w:id="960"/>
      <w:bookmarkEnd w:id="961"/>
      <w:bookmarkEnd w:id="962"/>
      <w:bookmarkEnd w:id="963"/>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298C717" w14:textId="372F9721"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CA911C0" w14:textId="422CA81F"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64" w:name="_Toc25073885"/>
      <w:bookmarkStart w:id="965" w:name="_Toc34063061"/>
      <w:bookmarkStart w:id="966" w:name="_Toc43120035"/>
      <w:bookmarkStart w:id="967" w:name="_Toc49768090"/>
      <w:bookmarkStart w:id="968" w:name="_Toc56434263"/>
      <w:bookmarkStart w:id="969" w:name="_Toc82677428"/>
      <w:r w:rsidRPr="00384E92">
        <w:t>6.</w:t>
      </w:r>
      <w:r>
        <w:t>1.3.3.4</w:t>
      </w:r>
      <w:r w:rsidRPr="00384E92">
        <w:t>.</w:t>
      </w:r>
      <w:r>
        <w:t>4</w:t>
      </w:r>
      <w:r w:rsidRPr="00384E92">
        <w:tab/>
      </w:r>
      <w:r>
        <w:t>Operation: retrieve</w:t>
      </w:r>
      <w:bookmarkEnd w:id="964"/>
      <w:bookmarkEnd w:id="965"/>
      <w:bookmarkEnd w:id="966"/>
      <w:bookmarkEnd w:id="967"/>
      <w:bookmarkEnd w:id="968"/>
      <w:bookmarkEnd w:id="969"/>
    </w:p>
    <w:p w14:paraId="6DE15EDA" w14:textId="77777777" w:rsidR="00FA3B9B" w:rsidRDefault="00FA3B9B" w:rsidP="00FA3B9B">
      <w:pPr>
        <w:pStyle w:val="Heading7"/>
      </w:pPr>
      <w:bookmarkStart w:id="970" w:name="_Toc25073886"/>
      <w:bookmarkStart w:id="971" w:name="_Toc34063062"/>
      <w:bookmarkStart w:id="972" w:name="_Toc43120036"/>
      <w:bookmarkStart w:id="973" w:name="_Toc49768091"/>
      <w:bookmarkStart w:id="974" w:name="_Toc56434264"/>
      <w:bookmarkStart w:id="975" w:name="_Toc82677429"/>
      <w:r>
        <w:t>6.1.3.3.4.4.1</w:t>
      </w:r>
      <w:r>
        <w:tab/>
        <w:t>Description</w:t>
      </w:r>
      <w:bookmarkEnd w:id="970"/>
      <w:bookmarkEnd w:id="971"/>
      <w:bookmarkEnd w:id="972"/>
      <w:bookmarkEnd w:id="973"/>
      <w:bookmarkEnd w:id="974"/>
      <w:bookmarkEnd w:id="975"/>
    </w:p>
    <w:p w14:paraId="7A00B55F" w14:textId="77777777" w:rsidR="00FA3B9B" w:rsidRDefault="00FA3B9B" w:rsidP="00FA3B9B">
      <w:pPr>
        <w:pStyle w:val="Heading7"/>
      </w:pPr>
      <w:bookmarkStart w:id="976" w:name="_Toc25073887"/>
      <w:bookmarkStart w:id="977" w:name="_Toc34063063"/>
      <w:bookmarkStart w:id="978" w:name="_Toc43120037"/>
      <w:bookmarkStart w:id="979" w:name="_Toc49768092"/>
      <w:bookmarkStart w:id="980" w:name="_Toc56434265"/>
      <w:bookmarkStart w:id="981" w:name="_Toc82677430"/>
      <w:r>
        <w:t>6.1.3.3.4.4.2</w:t>
      </w:r>
      <w:r>
        <w:tab/>
        <w:t>Operation Definition</w:t>
      </w:r>
      <w:bookmarkEnd w:id="976"/>
      <w:bookmarkEnd w:id="977"/>
      <w:bookmarkEnd w:id="978"/>
      <w:bookmarkEnd w:id="979"/>
      <w:bookmarkEnd w:id="980"/>
      <w:bookmarkEnd w:id="981"/>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2BAC2F" w14:textId="7B7840CA"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6DF177" w14:textId="097E05D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1F0DCC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82" w:name="_Toc25073888"/>
      <w:bookmarkStart w:id="983" w:name="_Toc34063064"/>
      <w:bookmarkStart w:id="984" w:name="_Toc43120038"/>
      <w:bookmarkStart w:id="985" w:name="_Toc49768093"/>
      <w:bookmarkStart w:id="986" w:name="_Toc56434266"/>
      <w:bookmarkStart w:id="987" w:name="_Toc82677431"/>
      <w:r>
        <w:lastRenderedPageBreak/>
        <w:t>6.1.3.3.4.5</w:t>
      </w:r>
      <w:r>
        <w:tab/>
        <w:t>Operation: send-mo-data</w:t>
      </w:r>
      <w:bookmarkEnd w:id="982"/>
      <w:bookmarkEnd w:id="983"/>
      <w:bookmarkEnd w:id="984"/>
      <w:bookmarkEnd w:id="985"/>
      <w:bookmarkEnd w:id="986"/>
      <w:bookmarkEnd w:id="987"/>
    </w:p>
    <w:p w14:paraId="12F434C8" w14:textId="77777777" w:rsidR="00FA3B9B" w:rsidRDefault="00FA3B9B" w:rsidP="00FA3B9B">
      <w:pPr>
        <w:pStyle w:val="Heading7"/>
      </w:pPr>
      <w:bookmarkStart w:id="988" w:name="_Toc25073889"/>
      <w:bookmarkStart w:id="989" w:name="_Toc34063065"/>
      <w:bookmarkStart w:id="990" w:name="_Toc43120039"/>
      <w:bookmarkStart w:id="991" w:name="_Toc49768094"/>
      <w:bookmarkStart w:id="992" w:name="_Toc56434267"/>
      <w:bookmarkStart w:id="993" w:name="_Toc82677432"/>
      <w:r>
        <w:t>6.1.3.3.4.5.1</w:t>
      </w:r>
      <w:r>
        <w:tab/>
        <w:t>Description</w:t>
      </w:r>
      <w:bookmarkEnd w:id="988"/>
      <w:bookmarkEnd w:id="989"/>
      <w:bookmarkEnd w:id="990"/>
      <w:bookmarkEnd w:id="991"/>
      <w:bookmarkEnd w:id="992"/>
      <w:bookmarkEnd w:id="993"/>
    </w:p>
    <w:p w14:paraId="3D99A603" w14:textId="77777777" w:rsidR="00FA3B9B" w:rsidRDefault="00FA3B9B" w:rsidP="00FA3B9B">
      <w:pPr>
        <w:pStyle w:val="Heading7"/>
      </w:pPr>
      <w:bookmarkStart w:id="994" w:name="_Toc25073890"/>
      <w:bookmarkStart w:id="995" w:name="_Toc34063066"/>
      <w:bookmarkStart w:id="996" w:name="_Toc43120040"/>
      <w:bookmarkStart w:id="997" w:name="_Toc49768095"/>
      <w:bookmarkStart w:id="998" w:name="_Toc56434268"/>
      <w:bookmarkStart w:id="999" w:name="_Toc82677433"/>
      <w:r>
        <w:t>6.1.3.3.4.5.2</w:t>
      </w:r>
      <w:r>
        <w:tab/>
        <w:t>Operation Definition</w:t>
      </w:r>
      <w:bookmarkEnd w:id="994"/>
      <w:bookmarkEnd w:id="995"/>
      <w:bookmarkEnd w:id="996"/>
      <w:bookmarkEnd w:id="997"/>
      <w:bookmarkEnd w:id="998"/>
      <w:bookmarkEnd w:id="999"/>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00" w:name="_Toc34063067"/>
      <w:bookmarkStart w:id="1001" w:name="_Toc43120041"/>
      <w:bookmarkStart w:id="1002" w:name="_Toc49768096"/>
      <w:bookmarkStart w:id="1003" w:name="_Toc56434269"/>
      <w:bookmarkStart w:id="1004" w:name="_Toc25073891"/>
      <w:bookmarkStart w:id="1005" w:name="_Toc82677434"/>
      <w:r>
        <w:rPr>
          <w:lang w:val="en-US"/>
        </w:rPr>
        <w:t>6.1.3.4</w:t>
      </w:r>
      <w:r>
        <w:rPr>
          <w:lang w:val="en-US"/>
        </w:rPr>
        <w:tab/>
        <w:t>Void</w:t>
      </w:r>
      <w:bookmarkEnd w:id="1000"/>
      <w:bookmarkEnd w:id="1001"/>
      <w:bookmarkEnd w:id="1002"/>
      <w:bookmarkEnd w:id="1003"/>
      <w:bookmarkEnd w:id="1005"/>
    </w:p>
    <w:p w14:paraId="05F71229" w14:textId="77777777" w:rsidR="00FA3B9B" w:rsidRPr="002F24E9" w:rsidRDefault="00FA3B9B" w:rsidP="00FA3B9B">
      <w:pPr>
        <w:pStyle w:val="Heading4"/>
      </w:pPr>
      <w:bookmarkStart w:id="1006" w:name="_Toc34063068"/>
      <w:bookmarkStart w:id="1007" w:name="_Toc43120042"/>
      <w:bookmarkStart w:id="1008" w:name="_Toc49768097"/>
      <w:bookmarkStart w:id="1009" w:name="_Toc56434270"/>
      <w:bookmarkStart w:id="1010" w:name="_Toc82677435"/>
      <w:r w:rsidRPr="002F24E9">
        <w:t>6.1.3.5</w:t>
      </w:r>
      <w:r w:rsidRPr="002F24E9">
        <w:tab/>
        <w:t>Resource: PDU sessions collection (H-SMF or SMF)</w:t>
      </w:r>
      <w:bookmarkEnd w:id="1004"/>
      <w:bookmarkEnd w:id="1006"/>
      <w:bookmarkEnd w:id="1007"/>
      <w:bookmarkEnd w:id="1008"/>
      <w:bookmarkEnd w:id="1009"/>
      <w:bookmarkEnd w:id="1010"/>
    </w:p>
    <w:p w14:paraId="728074CD" w14:textId="77777777" w:rsidR="00FA3B9B" w:rsidRDefault="00FA3B9B" w:rsidP="00FA3B9B">
      <w:pPr>
        <w:pStyle w:val="Heading5"/>
      </w:pPr>
      <w:bookmarkStart w:id="1011" w:name="_Toc25073892"/>
      <w:bookmarkStart w:id="1012" w:name="_Toc34063069"/>
      <w:bookmarkStart w:id="1013" w:name="_Toc43120043"/>
      <w:bookmarkStart w:id="1014" w:name="_Toc49768098"/>
      <w:bookmarkStart w:id="1015" w:name="_Toc56434271"/>
      <w:bookmarkStart w:id="1016" w:name="_Toc82677436"/>
      <w:r>
        <w:t>6.1.3.5.1</w:t>
      </w:r>
      <w:r>
        <w:tab/>
        <w:t>Description</w:t>
      </w:r>
      <w:bookmarkEnd w:id="1011"/>
      <w:bookmarkEnd w:id="1012"/>
      <w:bookmarkEnd w:id="1013"/>
      <w:bookmarkEnd w:id="1014"/>
      <w:bookmarkEnd w:id="1015"/>
      <w:bookmarkEnd w:id="1016"/>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17" w:name="_Toc25073893"/>
      <w:bookmarkStart w:id="1018" w:name="_Toc34063070"/>
      <w:bookmarkStart w:id="1019" w:name="_Toc43120044"/>
      <w:bookmarkStart w:id="1020" w:name="_Toc49768099"/>
      <w:bookmarkStart w:id="1021" w:name="_Toc56434272"/>
      <w:bookmarkStart w:id="1022" w:name="_Toc82677437"/>
      <w:r>
        <w:t>6.1.3.5.2</w:t>
      </w:r>
      <w:r>
        <w:tab/>
        <w:t>Resource Definition</w:t>
      </w:r>
      <w:bookmarkEnd w:id="1017"/>
      <w:bookmarkEnd w:id="1018"/>
      <w:bookmarkEnd w:id="1019"/>
      <w:bookmarkEnd w:id="1020"/>
      <w:bookmarkEnd w:id="1021"/>
      <w:bookmarkEnd w:id="1022"/>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r>
        <w:t>This resource shall support the resource URI variables defined in table 6.1.3.5.2-1</w:t>
      </w:r>
      <w:r>
        <w:rPr>
          <w:rFonts w:ascii="Arial" w:hAnsi="Arial" w:cs="Arial"/>
        </w:rPr>
        <w:t>.</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77777777" w:rsidR="004A5094" w:rsidRDefault="004A5094" w:rsidP="00DD69F7">
            <w:pPr>
              <w:pStyle w:val="TAL"/>
            </w:pPr>
            <w:r>
              <w:t>See clause 6.1.1.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7777777" w:rsidR="004A5094" w:rsidRDefault="004A5094" w:rsidP="00DD69F7">
            <w:pPr>
              <w:pStyle w:val="TAL"/>
            </w:pPr>
            <w:r>
              <w:t>See clause 6.1.1.</w:t>
            </w:r>
          </w:p>
        </w:tc>
      </w:tr>
    </w:tbl>
    <w:p w14:paraId="5B17FE3C" w14:textId="77777777" w:rsidR="004A5094" w:rsidRPr="00384E92" w:rsidRDefault="004A5094" w:rsidP="00FA3B9B"/>
    <w:p w14:paraId="44E9E765" w14:textId="77777777" w:rsidR="00FA3B9B" w:rsidRDefault="00FA3B9B" w:rsidP="00FA3B9B">
      <w:pPr>
        <w:pStyle w:val="Heading5"/>
      </w:pPr>
      <w:bookmarkStart w:id="1023" w:name="_Toc25073894"/>
      <w:bookmarkStart w:id="1024" w:name="_Toc34063071"/>
      <w:bookmarkStart w:id="1025" w:name="_Toc43120045"/>
      <w:bookmarkStart w:id="1026" w:name="_Toc49768100"/>
      <w:bookmarkStart w:id="1027" w:name="_Toc56434273"/>
      <w:bookmarkStart w:id="1028" w:name="_Toc82677438"/>
      <w:r>
        <w:t>6.1.3.5.3</w:t>
      </w:r>
      <w:r>
        <w:tab/>
        <w:t>Resource Standard Methods</w:t>
      </w:r>
      <w:bookmarkEnd w:id="1023"/>
      <w:bookmarkEnd w:id="1024"/>
      <w:bookmarkEnd w:id="1025"/>
      <w:bookmarkEnd w:id="1026"/>
      <w:bookmarkEnd w:id="1027"/>
      <w:bookmarkEnd w:id="1028"/>
    </w:p>
    <w:p w14:paraId="5C5EDDDD" w14:textId="77777777" w:rsidR="00FA3B9B" w:rsidRPr="00384E92" w:rsidRDefault="00FA3B9B" w:rsidP="00FA3B9B">
      <w:pPr>
        <w:pStyle w:val="Heading6"/>
      </w:pPr>
      <w:bookmarkStart w:id="1029" w:name="_Toc25073895"/>
      <w:bookmarkStart w:id="1030" w:name="_Toc34063072"/>
      <w:bookmarkStart w:id="1031" w:name="_Toc43120046"/>
      <w:bookmarkStart w:id="1032" w:name="_Toc49768101"/>
      <w:bookmarkStart w:id="1033" w:name="_Toc56434274"/>
      <w:bookmarkStart w:id="1034" w:name="_Toc82677439"/>
      <w:r w:rsidRPr="00384E92">
        <w:t>6.</w:t>
      </w:r>
      <w:r>
        <w:t>1.3.5.3</w:t>
      </w:r>
      <w:r w:rsidRPr="00384E92">
        <w:t>.1</w:t>
      </w:r>
      <w:r w:rsidRPr="00384E92">
        <w:tab/>
      </w:r>
      <w:r>
        <w:t>POST</w:t>
      </w:r>
      <w:bookmarkEnd w:id="1029"/>
      <w:bookmarkEnd w:id="1030"/>
      <w:bookmarkEnd w:id="1031"/>
      <w:bookmarkEnd w:id="1032"/>
      <w:bookmarkEnd w:id="1033"/>
      <w:bookmarkEnd w:id="1034"/>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34A4C90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6419A3D6"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35" w:name="_Toc25073896"/>
      <w:bookmarkStart w:id="1036" w:name="_Toc34063073"/>
      <w:bookmarkStart w:id="1037" w:name="_Toc43120047"/>
      <w:bookmarkStart w:id="1038" w:name="_Toc49768102"/>
      <w:bookmarkStart w:id="1039" w:name="_Toc56434275"/>
      <w:bookmarkStart w:id="1040" w:name="_Toc82677440"/>
      <w:r>
        <w:t>6.1.3.5.4</w:t>
      </w:r>
      <w:r>
        <w:tab/>
        <w:t>Resource Custom Operations</w:t>
      </w:r>
      <w:bookmarkEnd w:id="1035"/>
      <w:bookmarkEnd w:id="1036"/>
      <w:bookmarkEnd w:id="1037"/>
      <w:bookmarkEnd w:id="1038"/>
      <w:bookmarkEnd w:id="1039"/>
      <w:bookmarkEnd w:id="1040"/>
    </w:p>
    <w:p w14:paraId="4A378B31" w14:textId="77777777" w:rsidR="00FA3B9B" w:rsidRPr="00384E92" w:rsidRDefault="00FA3B9B" w:rsidP="00FA3B9B">
      <w:pPr>
        <w:pStyle w:val="Heading6"/>
        <w:ind w:left="0" w:firstLine="0"/>
      </w:pPr>
      <w:bookmarkStart w:id="1041" w:name="_Toc25073897"/>
      <w:bookmarkStart w:id="1042" w:name="_Toc34063074"/>
      <w:bookmarkStart w:id="1043" w:name="_Toc43120048"/>
      <w:bookmarkStart w:id="1044" w:name="_Toc49768103"/>
      <w:bookmarkStart w:id="1045" w:name="_Toc56434276"/>
      <w:bookmarkStart w:id="1046" w:name="_Toc82677441"/>
      <w:r w:rsidRPr="00384E92">
        <w:t>6.</w:t>
      </w:r>
      <w:r>
        <w:t>1.3.5.4</w:t>
      </w:r>
      <w:r w:rsidRPr="00384E92">
        <w:t>.1</w:t>
      </w:r>
      <w:r w:rsidRPr="00384E92">
        <w:tab/>
      </w:r>
      <w:r>
        <w:t>Overview</w:t>
      </w:r>
      <w:bookmarkEnd w:id="1041"/>
      <w:bookmarkEnd w:id="1042"/>
      <w:bookmarkEnd w:id="1043"/>
      <w:bookmarkEnd w:id="1044"/>
      <w:bookmarkEnd w:id="1045"/>
      <w:bookmarkEnd w:id="1046"/>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47" w:name="_Toc25073898"/>
      <w:bookmarkStart w:id="1048" w:name="_Toc34063075"/>
      <w:bookmarkStart w:id="1049" w:name="_Toc43120049"/>
      <w:bookmarkStart w:id="1050" w:name="_Toc49768104"/>
      <w:bookmarkStart w:id="1051" w:name="_Toc56434277"/>
      <w:bookmarkStart w:id="1052" w:name="_Toc82677442"/>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47"/>
      <w:bookmarkEnd w:id="1048"/>
      <w:bookmarkEnd w:id="1049"/>
      <w:bookmarkEnd w:id="1050"/>
      <w:bookmarkEnd w:id="1051"/>
      <w:bookmarkEnd w:id="1052"/>
    </w:p>
    <w:p w14:paraId="487773C6" w14:textId="77777777" w:rsidR="00FA3B9B" w:rsidRPr="004E2C68" w:rsidRDefault="00FA3B9B" w:rsidP="00FA3B9B">
      <w:pPr>
        <w:pStyle w:val="Heading5"/>
        <w:rPr>
          <w:lang w:val="en-US"/>
        </w:rPr>
      </w:pPr>
      <w:bookmarkStart w:id="1053" w:name="_Toc25073899"/>
      <w:bookmarkStart w:id="1054" w:name="_Toc34063076"/>
      <w:bookmarkStart w:id="1055" w:name="_Toc43120050"/>
      <w:bookmarkStart w:id="1056" w:name="_Toc49768105"/>
      <w:bookmarkStart w:id="1057" w:name="_Toc56434278"/>
      <w:bookmarkStart w:id="1058" w:name="_Toc82677443"/>
      <w:r w:rsidRPr="004E2C68">
        <w:rPr>
          <w:lang w:val="en-US"/>
        </w:rPr>
        <w:t>6.1.3.6.1</w:t>
      </w:r>
      <w:r w:rsidRPr="004E2C68">
        <w:rPr>
          <w:lang w:val="en-US"/>
        </w:rPr>
        <w:tab/>
        <w:t>Description</w:t>
      </w:r>
      <w:bookmarkEnd w:id="1053"/>
      <w:bookmarkEnd w:id="1054"/>
      <w:bookmarkEnd w:id="1055"/>
      <w:bookmarkEnd w:id="1056"/>
      <w:bookmarkEnd w:id="1057"/>
      <w:bookmarkEnd w:id="1058"/>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59" w:name="_Toc25073900"/>
      <w:bookmarkStart w:id="1060" w:name="_Toc34063077"/>
      <w:bookmarkStart w:id="1061" w:name="_Toc43120051"/>
      <w:bookmarkStart w:id="1062" w:name="_Toc49768106"/>
      <w:bookmarkStart w:id="1063" w:name="_Toc56434279"/>
      <w:bookmarkStart w:id="1064" w:name="_Toc82677444"/>
      <w:r w:rsidRPr="00DD4E0C">
        <w:rPr>
          <w:lang w:val="en-US"/>
        </w:rPr>
        <w:t>6.1.3.</w:t>
      </w:r>
      <w:r>
        <w:rPr>
          <w:lang w:val="en-US"/>
        </w:rPr>
        <w:t>6</w:t>
      </w:r>
      <w:r w:rsidRPr="00DD4E0C">
        <w:rPr>
          <w:lang w:val="en-US"/>
        </w:rPr>
        <w:t>.2</w:t>
      </w:r>
      <w:r w:rsidRPr="00DD4E0C">
        <w:rPr>
          <w:lang w:val="en-US"/>
        </w:rPr>
        <w:tab/>
        <w:t>Resource Definition</w:t>
      </w:r>
      <w:bookmarkEnd w:id="1059"/>
      <w:bookmarkEnd w:id="1060"/>
      <w:bookmarkEnd w:id="1061"/>
      <w:bookmarkEnd w:id="1062"/>
      <w:bookmarkEnd w:id="1063"/>
      <w:bookmarkEnd w:id="1064"/>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r>
        <w:t>This resource shall support the resource URI variables defined in table 6.1.3.6.2-1</w:t>
      </w:r>
      <w:r>
        <w:rPr>
          <w:rFonts w:ascii="Arial" w:hAnsi="Arial" w:cs="Arial"/>
        </w:rPr>
        <w:t>.</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45F9D418" w:rsidR="004F6024" w:rsidRDefault="004F6024" w:rsidP="004F6024">
            <w:pPr>
              <w:pStyle w:val="TAL"/>
            </w:pPr>
            <w:r>
              <w:t>See clause 6.1.1.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7045B706" w:rsidR="004F6024" w:rsidRDefault="004F6024" w:rsidP="004F6024">
            <w:pPr>
              <w:pStyle w:val="TAL"/>
            </w:pPr>
            <w:r>
              <w:t>See clause 6.1.1.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65" w:name="_Toc25073901"/>
      <w:bookmarkStart w:id="1066" w:name="_Toc34063078"/>
      <w:bookmarkStart w:id="1067" w:name="_Toc43120052"/>
      <w:bookmarkStart w:id="1068" w:name="_Toc49768107"/>
      <w:bookmarkStart w:id="1069" w:name="_Toc56434280"/>
      <w:bookmarkStart w:id="1070" w:name="_Toc82677445"/>
      <w:r>
        <w:t>6.1.3.6.3</w:t>
      </w:r>
      <w:r>
        <w:tab/>
        <w:t>Resource Standard Methods</w:t>
      </w:r>
      <w:bookmarkEnd w:id="1065"/>
      <w:bookmarkEnd w:id="1066"/>
      <w:bookmarkEnd w:id="1067"/>
      <w:bookmarkEnd w:id="1068"/>
      <w:bookmarkEnd w:id="1069"/>
      <w:bookmarkEnd w:id="1070"/>
    </w:p>
    <w:p w14:paraId="25B4FFE7" w14:textId="77777777" w:rsidR="00FA3B9B" w:rsidRPr="00760FE7" w:rsidRDefault="00FA3B9B" w:rsidP="00FA3B9B">
      <w:r>
        <w:t>None.</w:t>
      </w:r>
    </w:p>
    <w:p w14:paraId="2BCA0B40" w14:textId="77777777" w:rsidR="00FA3B9B" w:rsidRDefault="00FA3B9B" w:rsidP="00FA3B9B">
      <w:pPr>
        <w:pStyle w:val="Heading5"/>
      </w:pPr>
      <w:bookmarkStart w:id="1071" w:name="_Toc25073902"/>
      <w:bookmarkStart w:id="1072" w:name="_Toc34063079"/>
      <w:bookmarkStart w:id="1073" w:name="_Toc43120053"/>
      <w:bookmarkStart w:id="1074" w:name="_Toc49768108"/>
      <w:bookmarkStart w:id="1075" w:name="_Toc56434281"/>
      <w:bookmarkStart w:id="1076" w:name="_Toc82677446"/>
      <w:r>
        <w:t>6.1.3.6.4</w:t>
      </w:r>
      <w:r>
        <w:tab/>
        <w:t>Resource Custom Operations</w:t>
      </w:r>
      <w:bookmarkEnd w:id="1071"/>
      <w:bookmarkEnd w:id="1072"/>
      <w:bookmarkEnd w:id="1073"/>
      <w:bookmarkEnd w:id="1074"/>
      <w:bookmarkEnd w:id="1075"/>
      <w:bookmarkEnd w:id="1076"/>
    </w:p>
    <w:p w14:paraId="011E50EC" w14:textId="77777777" w:rsidR="00FA3B9B" w:rsidRPr="00384E92" w:rsidRDefault="00FA3B9B" w:rsidP="00FA3B9B">
      <w:pPr>
        <w:pStyle w:val="Heading6"/>
        <w:ind w:left="0" w:firstLine="0"/>
      </w:pPr>
      <w:bookmarkStart w:id="1077" w:name="_Toc25073903"/>
      <w:bookmarkStart w:id="1078" w:name="_Toc34063080"/>
      <w:bookmarkStart w:id="1079" w:name="_Toc43120054"/>
      <w:bookmarkStart w:id="1080" w:name="_Toc49768109"/>
      <w:bookmarkStart w:id="1081" w:name="_Toc56434282"/>
      <w:bookmarkStart w:id="1082" w:name="_Toc82677447"/>
      <w:r w:rsidRPr="00384E92">
        <w:t>6.</w:t>
      </w:r>
      <w:r>
        <w:t>1.3.6.4</w:t>
      </w:r>
      <w:r w:rsidRPr="00384E92">
        <w:t>.1</w:t>
      </w:r>
      <w:r w:rsidRPr="00384E92">
        <w:tab/>
      </w:r>
      <w:r>
        <w:t>Overview</w:t>
      </w:r>
      <w:bookmarkEnd w:id="1077"/>
      <w:bookmarkEnd w:id="1078"/>
      <w:bookmarkEnd w:id="1079"/>
      <w:bookmarkEnd w:id="1080"/>
      <w:bookmarkEnd w:id="1081"/>
      <w:bookmarkEnd w:id="1082"/>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83" w:name="_Toc25073904"/>
      <w:bookmarkStart w:id="1084" w:name="_Toc34063081"/>
      <w:bookmarkStart w:id="1085" w:name="_Toc43120055"/>
      <w:bookmarkStart w:id="1086" w:name="_Toc49768110"/>
      <w:bookmarkStart w:id="1087" w:name="_Toc56434283"/>
      <w:bookmarkStart w:id="1088" w:name="_Toc82677448"/>
      <w:r>
        <w:t>6.1.3.6.4.2</w:t>
      </w:r>
      <w:r>
        <w:tab/>
        <w:t>Operation: modify</w:t>
      </w:r>
      <w:bookmarkEnd w:id="1083"/>
      <w:bookmarkEnd w:id="1084"/>
      <w:bookmarkEnd w:id="1085"/>
      <w:bookmarkEnd w:id="1086"/>
      <w:bookmarkEnd w:id="1087"/>
      <w:bookmarkEnd w:id="1088"/>
    </w:p>
    <w:p w14:paraId="21F03949" w14:textId="77777777" w:rsidR="00FA3B9B" w:rsidRDefault="00FA3B9B" w:rsidP="00FA3B9B">
      <w:pPr>
        <w:pStyle w:val="Heading7"/>
      </w:pPr>
      <w:bookmarkStart w:id="1089" w:name="_Toc25073905"/>
      <w:bookmarkStart w:id="1090" w:name="_Toc34063082"/>
      <w:bookmarkStart w:id="1091" w:name="_Toc43120056"/>
      <w:bookmarkStart w:id="1092" w:name="_Toc49768111"/>
      <w:bookmarkStart w:id="1093" w:name="_Toc56434284"/>
      <w:bookmarkStart w:id="1094" w:name="_Toc82677449"/>
      <w:r>
        <w:t>6.1.3.6.4.2.1</w:t>
      </w:r>
      <w:r>
        <w:tab/>
        <w:t>Description</w:t>
      </w:r>
      <w:bookmarkEnd w:id="1089"/>
      <w:bookmarkEnd w:id="1090"/>
      <w:bookmarkEnd w:id="1091"/>
      <w:bookmarkEnd w:id="1092"/>
      <w:bookmarkEnd w:id="1093"/>
      <w:bookmarkEnd w:id="1094"/>
    </w:p>
    <w:p w14:paraId="17D2709A" w14:textId="77777777" w:rsidR="00FA3B9B" w:rsidRDefault="00FA3B9B" w:rsidP="00FA3B9B">
      <w:pPr>
        <w:pStyle w:val="Heading7"/>
      </w:pPr>
      <w:bookmarkStart w:id="1095" w:name="_Toc25073906"/>
      <w:bookmarkStart w:id="1096" w:name="_Toc34063083"/>
      <w:bookmarkStart w:id="1097" w:name="_Toc43120057"/>
      <w:bookmarkStart w:id="1098" w:name="_Toc49768112"/>
      <w:bookmarkStart w:id="1099" w:name="_Toc56434285"/>
      <w:bookmarkStart w:id="1100" w:name="_Toc82677450"/>
      <w:r>
        <w:t>6.1.3.6.4.2.2</w:t>
      </w:r>
      <w:r>
        <w:tab/>
        <w:t>Operation Definition</w:t>
      </w:r>
      <w:bookmarkEnd w:id="1095"/>
      <w:bookmarkEnd w:id="1096"/>
      <w:bookmarkEnd w:id="1097"/>
      <w:bookmarkEnd w:id="1098"/>
      <w:bookmarkEnd w:id="1099"/>
      <w:bookmarkEnd w:id="1100"/>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56B806B2"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01" w:name="_Toc25073907"/>
      <w:bookmarkStart w:id="1102" w:name="_Toc34063084"/>
      <w:bookmarkStart w:id="1103" w:name="_Toc43120058"/>
      <w:bookmarkStart w:id="1104" w:name="_Toc49768113"/>
      <w:bookmarkStart w:id="1105" w:name="_Toc56434286"/>
      <w:bookmarkStart w:id="1106" w:name="_Toc82677451"/>
      <w:r w:rsidRPr="00384E92">
        <w:t>6.</w:t>
      </w:r>
      <w:r>
        <w:t>1.3.6.4</w:t>
      </w:r>
      <w:r w:rsidRPr="00384E92">
        <w:t>.</w:t>
      </w:r>
      <w:r>
        <w:t>3</w:t>
      </w:r>
      <w:r w:rsidRPr="00384E92">
        <w:tab/>
      </w:r>
      <w:r>
        <w:t>Operation: release</w:t>
      </w:r>
      <w:bookmarkEnd w:id="1101"/>
      <w:bookmarkEnd w:id="1102"/>
      <w:bookmarkEnd w:id="1103"/>
      <w:bookmarkEnd w:id="1104"/>
      <w:bookmarkEnd w:id="1105"/>
      <w:bookmarkEnd w:id="1106"/>
    </w:p>
    <w:p w14:paraId="2723EBC5" w14:textId="77777777" w:rsidR="00FA3B9B" w:rsidRDefault="00FA3B9B" w:rsidP="00FA3B9B">
      <w:pPr>
        <w:pStyle w:val="Heading7"/>
      </w:pPr>
      <w:bookmarkStart w:id="1107" w:name="_Toc25073908"/>
      <w:bookmarkStart w:id="1108" w:name="_Toc34063085"/>
      <w:bookmarkStart w:id="1109" w:name="_Toc43120059"/>
      <w:bookmarkStart w:id="1110" w:name="_Toc49768114"/>
      <w:bookmarkStart w:id="1111" w:name="_Toc56434287"/>
      <w:bookmarkStart w:id="1112" w:name="_Toc82677452"/>
      <w:r>
        <w:t>6.1.3.6.4.3.1</w:t>
      </w:r>
      <w:r>
        <w:tab/>
        <w:t>Description</w:t>
      </w:r>
      <w:bookmarkEnd w:id="1107"/>
      <w:bookmarkEnd w:id="1108"/>
      <w:bookmarkEnd w:id="1109"/>
      <w:bookmarkEnd w:id="1110"/>
      <w:bookmarkEnd w:id="1111"/>
      <w:bookmarkEnd w:id="1112"/>
    </w:p>
    <w:p w14:paraId="2818A767" w14:textId="77777777" w:rsidR="00FA3B9B" w:rsidRDefault="00FA3B9B" w:rsidP="00FA3B9B">
      <w:pPr>
        <w:pStyle w:val="Heading7"/>
      </w:pPr>
      <w:bookmarkStart w:id="1113" w:name="_Toc25073909"/>
      <w:bookmarkStart w:id="1114" w:name="_Toc34063086"/>
      <w:bookmarkStart w:id="1115" w:name="_Toc43120060"/>
      <w:bookmarkStart w:id="1116" w:name="_Toc49768115"/>
      <w:bookmarkStart w:id="1117" w:name="_Toc56434288"/>
      <w:bookmarkStart w:id="1118" w:name="_Toc82677453"/>
      <w:r>
        <w:t>6.1.3.6.4.3.2</w:t>
      </w:r>
      <w:r>
        <w:tab/>
        <w:t>Operation Definition</w:t>
      </w:r>
      <w:bookmarkEnd w:id="1113"/>
      <w:bookmarkEnd w:id="1114"/>
      <w:bookmarkEnd w:id="1115"/>
      <w:bookmarkEnd w:id="1116"/>
      <w:bookmarkEnd w:id="1117"/>
      <w:bookmarkEnd w:id="1118"/>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B9DFC" w14:textId="00F615D3"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49DBAE" w14:textId="33173772"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19" w:name="_Toc20130892"/>
      <w:bookmarkStart w:id="1120" w:name="_Toc34063087"/>
      <w:bookmarkStart w:id="1121" w:name="_Toc43120061"/>
      <w:bookmarkStart w:id="1122" w:name="_Toc49768116"/>
      <w:bookmarkStart w:id="1123" w:name="_Toc56434289"/>
      <w:bookmarkStart w:id="1124" w:name="_Toc82677454"/>
      <w:r>
        <w:t>6.1.3.6.4.4</w:t>
      </w:r>
      <w:r>
        <w:tab/>
        <w:t xml:space="preserve">Operation: </w:t>
      </w:r>
      <w:bookmarkEnd w:id="1119"/>
      <w:r>
        <w:t>transfer-mo-data</w:t>
      </w:r>
      <w:bookmarkEnd w:id="1120"/>
      <w:bookmarkEnd w:id="1121"/>
      <w:bookmarkEnd w:id="1122"/>
      <w:bookmarkEnd w:id="1123"/>
      <w:bookmarkEnd w:id="1124"/>
    </w:p>
    <w:p w14:paraId="48A02350" w14:textId="77777777" w:rsidR="00FA3B9B" w:rsidRDefault="00FA3B9B" w:rsidP="00FA3B9B">
      <w:pPr>
        <w:pStyle w:val="Heading7"/>
      </w:pPr>
      <w:bookmarkStart w:id="1125" w:name="_Toc20130893"/>
      <w:bookmarkStart w:id="1126" w:name="_Toc34063088"/>
      <w:bookmarkStart w:id="1127" w:name="_Toc43120062"/>
      <w:bookmarkStart w:id="1128" w:name="_Toc49768117"/>
      <w:bookmarkStart w:id="1129" w:name="_Toc56434290"/>
      <w:bookmarkStart w:id="1130" w:name="_Toc82677455"/>
      <w:r>
        <w:t>6.1.3.6.4.4.1</w:t>
      </w:r>
      <w:r>
        <w:tab/>
        <w:t>Description</w:t>
      </w:r>
      <w:bookmarkEnd w:id="1125"/>
      <w:bookmarkEnd w:id="1126"/>
      <w:bookmarkEnd w:id="1127"/>
      <w:bookmarkEnd w:id="1128"/>
      <w:bookmarkEnd w:id="1129"/>
      <w:bookmarkEnd w:id="1130"/>
    </w:p>
    <w:p w14:paraId="4277856F" w14:textId="77777777" w:rsidR="00FA3B9B" w:rsidRDefault="00FA3B9B" w:rsidP="00FA3B9B">
      <w:pPr>
        <w:pStyle w:val="Heading7"/>
      </w:pPr>
      <w:bookmarkStart w:id="1131" w:name="_Toc20130894"/>
      <w:bookmarkStart w:id="1132" w:name="_Toc34063089"/>
      <w:bookmarkStart w:id="1133" w:name="_Toc43120063"/>
      <w:bookmarkStart w:id="1134" w:name="_Toc49768118"/>
      <w:bookmarkStart w:id="1135" w:name="_Toc56434291"/>
      <w:bookmarkStart w:id="1136" w:name="_Toc82677456"/>
      <w:r>
        <w:t>6.1.3.6.4.4.2</w:t>
      </w:r>
      <w:r>
        <w:tab/>
        <w:t>Operation Definition</w:t>
      </w:r>
      <w:bookmarkEnd w:id="1131"/>
      <w:bookmarkEnd w:id="1132"/>
      <w:bookmarkEnd w:id="1133"/>
      <w:bookmarkEnd w:id="1134"/>
      <w:bookmarkEnd w:id="1135"/>
      <w:bookmarkEnd w:id="1136"/>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0B672444"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37" w:name="_Toc43120064"/>
      <w:bookmarkStart w:id="1138" w:name="_Toc49768119"/>
      <w:bookmarkStart w:id="1139" w:name="_Toc56434292"/>
      <w:bookmarkStart w:id="1140" w:name="_Toc82677457"/>
      <w:r w:rsidRPr="00384E92">
        <w:t>6.</w:t>
      </w:r>
      <w:r>
        <w:t>1.3.6.4</w:t>
      </w:r>
      <w:r w:rsidRPr="00384E92">
        <w:t>.</w:t>
      </w:r>
      <w:r>
        <w:t>5</w:t>
      </w:r>
      <w:r w:rsidRPr="00384E92">
        <w:tab/>
      </w:r>
      <w:r>
        <w:t>Operation: retrieve</w:t>
      </w:r>
      <w:bookmarkEnd w:id="1137"/>
      <w:bookmarkEnd w:id="1138"/>
      <w:bookmarkEnd w:id="1139"/>
      <w:bookmarkEnd w:id="1140"/>
    </w:p>
    <w:p w14:paraId="3F649112" w14:textId="2E886BB4" w:rsidR="007A7231" w:rsidRDefault="007A7231" w:rsidP="007A7231">
      <w:pPr>
        <w:pStyle w:val="Heading7"/>
      </w:pPr>
      <w:bookmarkStart w:id="1141" w:name="_Toc43120065"/>
      <w:bookmarkStart w:id="1142" w:name="_Toc49768120"/>
      <w:bookmarkStart w:id="1143" w:name="_Toc56434293"/>
      <w:bookmarkStart w:id="1144" w:name="_Toc82677458"/>
      <w:r>
        <w:t>6.1.3.6.4.5.1</w:t>
      </w:r>
      <w:r>
        <w:tab/>
        <w:t>Description</w:t>
      </w:r>
      <w:bookmarkEnd w:id="1141"/>
      <w:bookmarkEnd w:id="1142"/>
      <w:bookmarkEnd w:id="1143"/>
      <w:bookmarkEnd w:id="1144"/>
    </w:p>
    <w:p w14:paraId="101E43CC" w14:textId="21DF0304" w:rsidR="007A7231" w:rsidRDefault="007A7231" w:rsidP="007A7231">
      <w:pPr>
        <w:pStyle w:val="Heading7"/>
      </w:pPr>
      <w:bookmarkStart w:id="1145" w:name="_Toc43120066"/>
      <w:bookmarkStart w:id="1146" w:name="_Toc49768121"/>
      <w:bookmarkStart w:id="1147" w:name="_Toc56434294"/>
      <w:bookmarkStart w:id="1148" w:name="_Toc82677459"/>
      <w:r>
        <w:t>6.1.3.6.4.5.2</w:t>
      </w:r>
      <w:r>
        <w:tab/>
        <w:t>Operation Definition</w:t>
      </w:r>
      <w:bookmarkEnd w:id="1145"/>
      <w:bookmarkEnd w:id="1146"/>
      <w:bookmarkEnd w:id="1147"/>
      <w:bookmarkEnd w:id="1148"/>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1A819A" w14:textId="6B94E62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CE9AE4" w14:textId="1CC53C10"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77777777"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49" w:name="_Toc25073910"/>
      <w:bookmarkStart w:id="1150" w:name="_Toc34063090"/>
      <w:bookmarkStart w:id="1151" w:name="_Toc43120067"/>
      <w:bookmarkStart w:id="1152" w:name="_Toc49768122"/>
      <w:bookmarkStart w:id="1153" w:name="_Toc56434295"/>
      <w:bookmarkStart w:id="1154" w:name="_Toc82677460"/>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49"/>
      <w:bookmarkEnd w:id="1150"/>
      <w:bookmarkEnd w:id="1151"/>
      <w:bookmarkEnd w:id="1152"/>
      <w:bookmarkEnd w:id="1153"/>
      <w:bookmarkEnd w:id="1154"/>
    </w:p>
    <w:p w14:paraId="6AC0EC55" w14:textId="77777777" w:rsidR="00FA3B9B" w:rsidRPr="00F5014C" w:rsidRDefault="00FA3B9B" w:rsidP="00FA3B9B">
      <w:pPr>
        <w:pStyle w:val="Heading5"/>
        <w:rPr>
          <w:lang w:val="en-US"/>
        </w:rPr>
      </w:pPr>
      <w:bookmarkStart w:id="1155" w:name="_Toc25073911"/>
      <w:bookmarkStart w:id="1156" w:name="_Toc34063091"/>
      <w:bookmarkStart w:id="1157" w:name="_Toc43120068"/>
      <w:bookmarkStart w:id="1158" w:name="_Toc49768123"/>
      <w:bookmarkStart w:id="1159" w:name="_Toc56434296"/>
      <w:bookmarkStart w:id="1160" w:name="_Toc82677461"/>
      <w:r w:rsidRPr="00F5014C">
        <w:rPr>
          <w:lang w:val="en-US"/>
        </w:rPr>
        <w:t>6.1.3.7.1</w:t>
      </w:r>
      <w:r w:rsidRPr="00F5014C">
        <w:rPr>
          <w:lang w:val="en-US"/>
        </w:rPr>
        <w:tab/>
        <w:t>Description</w:t>
      </w:r>
      <w:bookmarkEnd w:id="1155"/>
      <w:bookmarkEnd w:id="1156"/>
      <w:bookmarkEnd w:id="1157"/>
      <w:bookmarkEnd w:id="1158"/>
      <w:bookmarkEnd w:id="1159"/>
      <w:bookmarkEnd w:id="1160"/>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61" w:name="_Toc25073912"/>
      <w:bookmarkStart w:id="1162" w:name="_Toc34063092"/>
      <w:bookmarkStart w:id="1163" w:name="_Toc43120069"/>
      <w:bookmarkStart w:id="1164" w:name="_Toc49768124"/>
      <w:bookmarkStart w:id="1165" w:name="_Toc56434297"/>
      <w:bookmarkStart w:id="1166" w:name="_Toc82677462"/>
      <w:r w:rsidRPr="00DD4E0C">
        <w:rPr>
          <w:lang w:val="en-US"/>
        </w:rPr>
        <w:t>6.1.3.</w:t>
      </w:r>
      <w:r>
        <w:rPr>
          <w:lang w:val="en-US"/>
        </w:rPr>
        <w:t>7</w:t>
      </w:r>
      <w:r w:rsidRPr="00DD4E0C">
        <w:rPr>
          <w:lang w:val="en-US"/>
        </w:rPr>
        <w:t>.2</w:t>
      </w:r>
      <w:r w:rsidRPr="00DD4E0C">
        <w:rPr>
          <w:lang w:val="en-US"/>
        </w:rPr>
        <w:tab/>
        <w:t>Resource Definition</w:t>
      </w:r>
      <w:bookmarkEnd w:id="1161"/>
      <w:bookmarkEnd w:id="1162"/>
      <w:bookmarkEnd w:id="1163"/>
      <w:bookmarkEnd w:id="1164"/>
      <w:bookmarkEnd w:id="1165"/>
      <w:bookmarkEnd w:id="1166"/>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r>
        <w:t xml:space="preserve">This resource shall support the </w:t>
      </w:r>
      <w:r w:rsidR="000A0307">
        <w:t xml:space="preserve">callback </w:t>
      </w:r>
      <w:r>
        <w:t>URI variables defined in table 6.1.3.7.2-1</w:t>
      </w:r>
      <w:r>
        <w:rPr>
          <w:rFonts w:ascii="Arial" w:hAnsi="Arial" w:cs="Arial"/>
        </w:rPr>
        <w:t>.</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67" w:name="_Toc25073913"/>
      <w:bookmarkStart w:id="1168" w:name="_Toc34063093"/>
      <w:bookmarkStart w:id="1169" w:name="_Toc43120070"/>
      <w:bookmarkStart w:id="1170" w:name="_Toc49768125"/>
      <w:bookmarkStart w:id="1171" w:name="_Toc56434298"/>
      <w:bookmarkStart w:id="1172" w:name="_Toc82677463"/>
      <w:r>
        <w:t>6.1.3.7.3</w:t>
      </w:r>
      <w:r>
        <w:tab/>
        <w:t>Resource Standard Methods</w:t>
      </w:r>
      <w:bookmarkEnd w:id="1167"/>
      <w:bookmarkEnd w:id="1168"/>
      <w:bookmarkEnd w:id="1169"/>
      <w:bookmarkEnd w:id="1170"/>
      <w:bookmarkEnd w:id="1171"/>
      <w:bookmarkEnd w:id="1172"/>
    </w:p>
    <w:p w14:paraId="16F27E78" w14:textId="77777777" w:rsidR="00FA3B9B" w:rsidRPr="00384E92" w:rsidRDefault="00FA3B9B" w:rsidP="00FA3B9B">
      <w:pPr>
        <w:pStyle w:val="Heading6"/>
      </w:pPr>
      <w:bookmarkStart w:id="1173" w:name="_Toc25073914"/>
      <w:bookmarkStart w:id="1174" w:name="_Toc34063094"/>
      <w:bookmarkStart w:id="1175" w:name="_Toc43120071"/>
      <w:bookmarkStart w:id="1176" w:name="_Toc49768126"/>
      <w:bookmarkStart w:id="1177" w:name="_Toc56434299"/>
      <w:bookmarkStart w:id="1178" w:name="_Toc82677464"/>
      <w:r w:rsidRPr="00384E92">
        <w:t>6.</w:t>
      </w:r>
      <w:r>
        <w:t>1.3.7.3</w:t>
      </w:r>
      <w:r w:rsidRPr="00384E92">
        <w:t>.1</w:t>
      </w:r>
      <w:r w:rsidRPr="00384E92">
        <w:tab/>
      </w:r>
      <w:r>
        <w:t>POST</w:t>
      </w:r>
      <w:bookmarkEnd w:id="1173"/>
      <w:bookmarkEnd w:id="1174"/>
      <w:bookmarkEnd w:id="1175"/>
      <w:bookmarkEnd w:id="1176"/>
      <w:bookmarkEnd w:id="1177"/>
      <w:bookmarkEnd w:id="1178"/>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FB3717" w14:textId="1604E266"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EECFAA" w14:textId="428709B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79" w:name="_Toc25073915"/>
      <w:bookmarkStart w:id="1180" w:name="_Toc34063095"/>
      <w:bookmarkStart w:id="1181" w:name="_Toc43120072"/>
      <w:bookmarkStart w:id="1182" w:name="_Toc49768127"/>
      <w:bookmarkStart w:id="1183" w:name="_Toc56434300"/>
      <w:bookmarkStart w:id="1184" w:name="_Toc82677465"/>
      <w:r>
        <w:t>6.1.3.7.4</w:t>
      </w:r>
      <w:r>
        <w:tab/>
        <w:t>Resource Custom Operations</w:t>
      </w:r>
      <w:bookmarkEnd w:id="1179"/>
      <w:bookmarkEnd w:id="1180"/>
      <w:bookmarkEnd w:id="1181"/>
      <w:bookmarkEnd w:id="1182"/>
      <w:bookmarkEnd w:id="1183"/>
      <w:bookmarkEnd w:id="1184"/>
    </w:p>
    <w:p w14:paraId="4EE7BF26" w14:textId="77777777" w:rsidR="00FA3B9B" w:rsidRPr="00384E92" w:rsidRDefault="00FA3B9B" w:rsidP="00FA3B9B">
      <w:pPr>
        <w:pStyle w:val="Heading6"/>
        <w:ind w:left="0" w:firstLine="0"/>
      </w:pPr>
      <w:bookmarkStart w:id="1185" w:name="_Toc25073916"/>
      <w:bookmarkStart w:id="1186" w:name="_Toc34063096"/>
      <w:bookmarkStart w:id="1187" w:name="_Toc43120073"/>
      <w:bookmarkStart w:id="1188" w:name="_Toc49768128"/>
      <w:bookmarkStart w:id="1189" w:name="_Toc56434301"/>
      <w:bookmarkStart w:id="1190" w:name="_Toc82677466"/>
      <w:r w:rsidRPr="00384E92">
        <w:t>6.</w:t>
      </w:r>
      <w:r>
        <w:t>1.3.7.4</w:t>
      </w:r>
      <w:r w:rsidRPr="00384E92">
        <w:t>.1</w:t>
      </w:r>
      <w:r w:rsidRPr="00384E92">
        <w:tab/>
      </w:r>
      <w:r>
        <w:t>Overview</w:t>
      </w:r>
      <w:bookmarkEnd w:id="1185"/>
      <w:bookmarkEnd w:id="1186"/>
      <w:bookmarkEnd w:id="1187"/>
      <w:bookmarkEnd w:id="1188"/>
      <w:bookmarkEnd w:id="1189"/>
      <w:bookmarkEnd w:id="1190"/>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191" w:name="_Toc25073917"/>
      <w:bookmarkStart w:id="1192" w:name="_Toc34063097"/>
      <w:bookmarkStart w:id="1193" w:name="_Toc43120074"/>
      <w:bookmarkStart w:id="1194" w:name="_Toc49768129"/>
      <w:bookmarkStart w:id="1195" w:name="_Toc56434302"/>
      <w:bookmarkStart w:id="1196" w:name="_Toc82677467"/>
      <w:r w:rsidRPr="00384E92">
        <w:lastRenderedPageBreak/>
        <w:t>6.</w:t>
      </w:r>
      <w:r>
        <w:t>1.3.7.4</w:t>
      </w:r>
      <w:r w:rsidRPr="00384E92">
        <w:t>.</w:t>
      </w:r>
      <w:r>
        <w:t>2</w:t>
      </w:r>
      <w:r w:rsidRPr="00384E92">
        <w:tab/>
      </w:r>
      <w:r>
        <w:t>Operation: modify</w:t>
      </w:r>
      <w:bookmarkEnd w:id="1191"/>
      <w:bookmarkEnd w:id="1192"/>
      <w:bookmarkEnd w:id="1193"/>
      <w:bookmarkEnd w:id="1194"/>
      <w:bookmarkEnd w:id="1195"/>
      <w:bookmarkEnd w:id="1196"/>
    </w:p>
    <w:p w14:paraId="363C8647" w14:textId="77777777" w:rsidR="00FA3B9B" w:rsidRDefault="00FA3B9B" w:rsidP="00FA3B9B">
      <w:pPr>
        <w:pStyle w:val="Heading7"/>
      </w:pPr>
      <w:bookmarkStart w:id="1197" w:name="_Toc25073918"/>
      <w:bookmarkStart w:id="1198" w:name="_Toc34063098"/>
      <w:bookmarkStart w:id="1199" w:name="_Toc43120075"/>
      <w:bookmarkStart w:id="1200" w:name="_Toc49768130"/>
      <w:bookmarkStart w:id="1201" w:name="_Toc56434303"/>
      <w:bookmarkStart w:id="1202" w:name="_Toc82677468"/>
      <w:r>
        <w:t>6.1.3.7.4.2.1</w:t>
      </w:r>
      <w:r>
        <w:tab/>
        <w:t>Description</w:t>
      </w:r>
      <w:bookmarkEnd w:id="1197"/>
      <w:bookmarkEnd w:id="1198"/>
      <w:bookmarkEnd w:id="1199"/>
      <w:bookmarkEnd w:id="1200"/>
      <w:bookmarkEnd w:id="1201"/>
      <w:bookmarkEnd w:id="1202"/>
    </w:p>
    <w:p w14:paraId="4AF8256A" w14:textId="77777777" w:rsidR="00FA3B9B" w:rsidRDefault="00FA3B9B" w:rsidP="00FA3B9B">
      <w:pPr>
        <w:pStyle w:val="Heading7"/>
      </w:pPr>
      <w:bookmarkStart w:id="1203" w:name="_Toc25073919"/>
      <w:bookmarkStart w:id="1204" w:name="_Toc34063099"/>
      <w:bookmarkStart w:id="1205" w:name="_Toc43120076"/>
      <w:bookmarkStart w:id="1206" w:name="_Toc49768131"/>
      <w:bookmarkStart w:id="1207" w:name="_Toc56434304"/>
      <w:bookmarkStart w:id="1208" w:name="_Toc82677469"/>
      <w:r>
        <w:t>6.1.3.7.4.2.2</w:t>
      </w:r>
      <w:r>
        <w:tab/>
        <w:t>Operation Definition</w:t>
      </w:r>
      <w:bookmarkEnd w:id="1203"/>
      <w:bookmarkEnd w:id="1204"/>
      <w:bookmarkEnd w:id="1205"/>
      <w:bookmarkEnd w:id="1206"/>
      <w:bookmarkEnd w:id="1207"/>
      <w:bookmarkEnd w:id="1208"/>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DA3F8" w14:textId="235F5214"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83F45" w14:textId="61E52AC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77777777"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t>clause</w:t>
            </w:r>
            <w:r w:rsidRPr="00957365">
              <w:t xml:space="preserve"> </w:t>
            </w:r>
            <w:r w:rsidRPr="00EA1C32">
              <w:t>4.11.1.4.1 of 3GPP TS 23.502 [3].</w:t>
            </w:r>
          </w:p>
          <w:p w14:paraId="31CB07C0" w14:textId="77777777"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clause 5.17.2.3.1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09" w:name="_Toc34063100"/>
      <w:bookmarkStart w:id="1210" w:name="_Toc43120077"/>
      <w:bookmarkStart w:id="1211" w:name="_Toc49768132"/>
      <w:bookmarkStart w:id="1212" w:name="_Toc56434305"/>
      <w:bookmarkStart w:id="1213" w:name="_Toc82677470"/>
      <w:r>
        <w:t>6.1.3.7.4.3</w:t>
      </w:r>
      <w:r>
        <w:tab/>
        <w:t>Operation: transfer-mt-data</w:t>
      </w:r>
      <w:bookmarkEnd w:id="1209"/>
      <w:bookmarkEnd w:id="1210"/>
      <w:bookmarkEnd w:id="1211"/>
      <w:bookmarkEnd w:id="1212"/>
      <w:bookmarkEnd w:id="1213"/>
    </w:p>
    <w:p w14:paraId="4D04B180" w14:textId="77777777" w:rsidR="00FA3B9B" w:rsidRDefault="00FA3B9B" w:rsidP="00FA3B9B">
      <w:pPr>
        <w:pStyle w:val="Heading7"/>
      </w:pPr>
      <w:bookmarkStart w:id="1214" w:name="_Toc34063101"/>
      <w:bookmarkStart w:id="1215" w:name="_Toc43120078"/>
      <w:bookmarkStart w:id="1216" w:name="_Toc49768133"/>
      <w:bookmarkStart w:id="1217" w:name="_Toc56434306"/>
      <w:bookmarkStart w:id="1218" w:name="_Toc82677471"/>
      <w:r>
        <w:t>6.1.3.7.4.3.1</w:t>
      </w:r>
      <w:r>
        <w:tab/>
        <w:t>Description</w:t>
      </w:r>
      <w:bookmarkEnd w:id="1214"/>
      <w:bookmarkEnd w:id="1215"/>
      <w:bookmarkEnd w:id="1216"/>
      <w:bookmarkEnd w:id="1217"/>
      <w:bookmarkEnd w:id="1218"/>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19" w:name="_Toc34063102"/>
      <w:bookmarkStart w:id="1220" w:name="_Toc43120079"/>
      <w:bookmarkStart w:id="1221" w:name="_Toc49768134"/>
      <w:bookmarkStart w:id="1222" w:name="_Toc56434307"/>
      <w:bookmarkStart w:id="1223" w:name="_Toc82677472"/>
      <w:r>
        <w:t>6.1.3.7.4.3.2</w:t>
      </w:r>
      <w:r>
        <w:tab/>
        <w:t>Operation Definition</w:t>
      </w:r>
      <w:bookmarkEnd w:id="1219"/>
      <w:bookmarkEnd w:id="1220"/>
      <w:bookmarkEnd w:id="1221"/>
      <w:bookmarkEnd w:id="1222"/>
      <w:bookmarkEnd w:id="1223"/>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24" w:name="_Toc25073920"/>
      <w:bookmarkStart w:id="1225" w:name="_Toc34063103"/>
      <w:bookmarkStart w:id="1226" w:name="_Toc43120080"/>
      <w:bookmarkStart w:id="1227" w:name="_Toc49768135"/>
      <w:bookmarkStart w:id="1228" w:name="_Toc56434308"/>
      <w:bookmarkStart w:id="1229" w:name="_Toc82677473"/>
      <w:r>
        <w:t>6.1.4</w:t>
      </w:r>
      <w:r>
        <w:tab/>
        <w:t>Custom Operations without associated resources</w:t>
      </w:r>
      <w:bookmarkEnd w:id="1224"/>
      <w:bookmarkEnd w:id="1225"/>
      <w:bookmarkEnd w:id="1226"/>
      <w:bookmarkEnd w:id="1227"/>
      <w:bookmarkEnd w:id="1228"/>
      <w:bookmarkEnd w:id="1229"/>
    </w:p>
    <w:p w14:paraId="73BF255A" w14:textId="77777777" w:rsidR="00FA3B9B" w:rsidRDefault="00FA3B9B" w:rsidP="00FA3B9B">
      <w:r>
        <w:t>None.</w:t>
      </w:r>
    </w:p>
    <w:p w14:paraId="0708DFD1" w14:textId="77777777" w:rsidR="00FA3B9B" w:rsidRDefault="00FA3B9B" w:rsidP="00FA3B9B">
      <w:pPr>
        <w:pStyle w:val="Heading3"/>
      </w:pPr>
      <w:bookmarkStart w:id="1230" w:name="_Toc25073921"/>
      <w:bookmarkStart w:id="1231" w:name="_Toc34063104"/>
      <w:bookmarkStart w:id="1232" w:name="_Toc43120081"/>
      <w:bookmarkStart w:id="1233" w:name="_Toc49768136"/>
      <w:bookmarkStart w:id="1234" w:name="_Toc56434309"/>
      <w:bookmarkStart w:id="1235" w:name="_Toc82677474"/>
      <w:r>
        <w:t>6.1.5</w:t>
      </w:r>
      <w:r>
        <w:tab/>
        <w:t>Notifications</w:t>
      </w:r>
      <w:bookmarkEnd w:id="1230"/>
      <w:bookmarkEnd w:id="1231"/>
      <w:bookmarkEnd w:id="1232"/>
      <w:bookmarkEnd w:id="1233"/>
      <w:bookmarkEnd w:id="1234"/>
      <w:bookmarkEnd w:id="1235"/>
    </w:p>
    <w:p w14:paraId="7A7EFA9D" w14:textId="77777777" w:rsidR="00FA3B9B" w:rsidRPr="000A7435" w:rsidRDefault="00FA3B9B" w:rsidP="00FA3B9B">
      <w:pPr>
        <w:pStyle w:val="Heading4"/>
      </w:pPr>
      <w:bookmarkStart w:id="1236" w:name="_Toc25073922"/>
      <w:bookmarkStart w:id="1237" w:name="_Toc34063105"/>
      <w:bookmarkStart w:id="1238" w:name="_Toc43120082"/>
      <w:bookmarkStart w:id="1239" w:name="_Toc49768137"/>
      <w:bookmarkStart w:id="1240" w:name="_Toc56434310"/>
      <w:bookmarkStart w:id="1241" w:name="_Toc82677475"/>
      <w:r>
        <w:t>6.1.5.1</w:t>
      </w:r>
      <w:r>
        <w:tab/>
        <w:t>General</w:t>
      </w:r>
      <w:bookmarkEnd w:id="1236"/>
      <w:bookmarkEnd w:id="1237"/>
      <w:bookmarkEnd w:id="1238"/>
      <w:bookmarkEnd w:id="1239"/>
      <w:bookmarkEnd w:id="1240"/>
      <w:bookmarkEnd w:id="1241"/>
    </w:p>
    <w:p w14:paraId="746140E2" w14:textId="77777777" w:rsidR="00FA3B9B" w:rsidRDefault="00FA3B9B" w:rsidP="00FA3B9B">
      <w:r>
        <w:t>This clause specifies the notifications provided by the Nsmf_PDUSession service.</w:t>
      </w:r>
    </w:p>
    <w:p w14:paraId="52031503" w14:textId="77777777" w:rsidR="00FA3B9B" w:rsidRDefault="00FA3B9B" w:rsidP="00FA3B9B">
      <w:r>
        <w:lastRenderedPageBreak/>
        <w:t>The delivery of notifications shall be supported as specified in clause 6.2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42" w:name="_Toc25073923"/>
      <w:bookmarkStart w:id="1243" w:name="_Toc34063106"/>
      <w:bookmarkStart w:id="1244" w:name="_Toc43120083"/>
      <w:bookmarkStart w:id="1245" w:name="_Toc49768138"/>
      <w:bookmarkStart w:id="1246" w:name="_Toc56434311"/>
      <w:bookmarkStart w:id="1247" w:name="_Toc82677476"/>
      <w:r>
        <w:t>6.1.5.2</w:t>
      </w:r>
      <w:r>
        <w:tab/>
        <w:t>SM Context Status Notification</w:t>
      </w:r>
      <w:bookmarkEnd w:id="1242"/>
      <w:bookmarkEnd w:id="1243"/>
      <w:bookmarkEnd w:id="1244"/>
      <w:bookmarkEnd w:id="1245"/>
      <w:bookmarkEnd w:id="1246"/>
      <w:bookmarkEnd w:id="1247"/>
    </w:p>
    <w:p w14:paraId="295920A0" w14:textId="77777777" w:rsidR="00FA3B9B" w:rsidRDefault="00FA3B9B" w:rsidP="00FA3B9B">
      <w:pPr>
        <w:pStyle w:val="Heading5"/>
      </w:pPr>
      <w:bookmarkStart w:id="1248" w:name="_Toc25073924"/>
      <w:bookmarkStart w:id="1249" w:name="_Toc34063107"/>
      <w:bookmarkStart w:id="1250" w:name="_Toc43120084"/>
      <w:bookmarkStart w:id="1251" w:name="_Toc49768139"/>
      <w:bookmarkStart w:id="1252" w:name="_Toc56434312"/>
      <w:bookmarkStart w:id="1253" w:name="_Toc82677477"/>
      <w:r>
        <w:t>6.1.5.2.1</w:t>
      </w:r>
      <w:r>
        <w:tab/>
        <w:t>Description</w:t>
      </w:r>
      <w:bookmarkEnd w:id="1248"/>
      <w:bookmarkEnd w:id="1249"/>
      <w:bookmarkEnd w:id="1250"/>
      <w:bookmarkEnd w:id="1251"/>
      <w:bookmarkEnd w:id="1252"/>
      <w:bookmarkEnd w:id="1253"/>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54" w:name="_Toc25073925"/>
      <w:bookmarkStart w:id="1255" w:name="_Toc34063108"/>
      <w:bookmarkStart w:id="1256" w:name="_Toc43120085"/>
      <w:bookmarkStart w:id="1257" w:name="_Toc49768140"/>
      <w:bookmarkStart w:id="1258" w:name="_Toc56434313"/>
      <w:bookmarkStart w:id="1259" w:name="_Toc82677478"/>
      <w:r>
        <w:t>6.1.5.2.2</w:t>
      </w:r>
      <w:r>
        <w:tab/>
        <w:t>Notification Definition</w:t>
      </w:r>
      <w:bookmarkEnd w:id="1254"/>
      <w:bookmarkEnd w:id="1255"/>
      <w:bookmarkEnd w:id="1256"/>
      <w:bookmarkEnd w:id="1257"/>
      <w:bookmarkEnd w:id="1258"/>
      <w:bookmarkEnd w:id="1259"/>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28025D1D" w:rsidR="00A967EF" w:rsidRPr="00D275D9"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4BBF4" w14:textId="7DBAE53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60" w:name="_Toc25073926"/>
      <w:bookmarkStart w:id="1261" w:name="_Toc34063109"/>
      <w:bookmarkStart w:id="1262" w:name="_Toc43120086"/>
      <w:bookmarkStart w:id="1263" w:name="_Toc49768141"/>
      <w:bookmarkStart w:id="1264" w:name="_Toc56434314"/>
      <w:bookmarkStart w:id="1265" w:name="_Toc82677479"/>
      <w:r>
        <w:t>6.1.6</w:t>
      </w:r>
      <w:r>
        <w:tab/>
        <w:t>Data Model</w:t>
      </w:r>
      <w:bookmarkEnd w:id="1260"/>
      <w:bookmarkEnd w:id="1261"/>
      <w:bookmarkEnd w:id="1262"/>
      <w:bookmarkEnd w:id="1263"/>
      <w:bookmarkEnd w:id="1264"/>
      <w:bookmarkEnd w:id="1265"/>
    </w:p>
    <w:p w14:paraId="596FE567" w14:textId="77777777" w:rsidR="00FA3B9B" w:rsidRDefault="00FA3B9B" w:rsidP="00FA3B9B">
      <w:pPr>
        <w:pStyle w:val="Heading4"/>
      </w:pPr>
      <w:bookmarkStart w:id="1266" w:name="_Toc25073927"/>
      <w:bookmarkStart w:id="1267" w:name="_Toc34063110"/>
      <w:bookmarkStart w:id="1268" w:name="_Toc43120087"/>
      <w:bookmarkStart w:id="1269" w:name="_Toc49768142"/>
      <w:bookmarkStart w:id="1270" w:name="_Toc56434315"/>
      <w:bookmarkStart w:id="1271" w:name="_Toc82677480"/>
      <w:r>
        <w:t>6.1.6.1</w:t>
      </w:r>
      <w:r>
        <w:tab/>
        <w:t>General</w:t>
      </w:r>
      <w:bookmarkEnd w:id="1266"/>
      <w:bookmarkEnd w:id="1267"/>
      <w:bookmarkEnd w:id="1268"/>
      <w:bookmarkEnd w:id="1269"/>
      <w:bookmarkEnd w:id="1270"/>
      <w:bookmarkEnd w:id="1271"/>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lastRenderedPageBreak/>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842B3D">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842B3D">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842B3D">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842B3D">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72" w:name="_Toc25073928"/>
      <w:bookmarkStart w:id="1273" w:name="_Toc34063111"/>
      <w:bookmarkStart w:id="1274" w:name="_Toc43120088"/>
      <w:bookmarkStart w:id="1275" w:name="_Toc49768143"/>
      <w:bookmarkStart w:id="1276" w:name="_Toc56434316"/>
      <w:bookmarkStart w:id="1277" w:name="_Toc82677481"/>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72"/>
      <w:bookmarkEnd w:id="1273"/>
      <w:bookmarkEnd w:id="1274"/>
      <w:bookmarkEnd w:id="1275"/>
      <w:bookmarkEnd w:id="1276"/>
      <w:bookmarkEnd w:id="1277"/>
    </w:p>
    <w:p w14:paraId="66917A5B" w14:textId="77777777" w:rsidR="00FA3B9B" w:rsidRDefault="00FA3B9B" w:rsidP="00FA3B9B">
      <w:pPr>
        <w:pStyle w:val="Heading5"/>
      </w:pPr>
      <w:bookmarkStart w:id="1278" w:name="_Toc25073929"/>
      <w:bookmarkStart w:id="1279" w:name="_Toc34063112"/>
      <w:bookmarkStart w:id="1280" w:name="_Toc43120089"/>
      <w:bookmarkStart w:id="1281" w:name="_Toc49768144"/>
      <w:bookmarkStart w:id="1282" w:name="_Toc56434317"/>
      <w:bookmarkStart w:id="1283" w:name="_Toc82677482"/>
      <w:r>
        <w:t>6.1.6.2.1</w:t>
      </w:r>
      <w:r>
        <w:tab/>
        <w:t>Introduction</w:t>
      </w:r>
      <w:bookmarkEnd w:id="1278"/>
      <w:bookmarkEnd w:id="1279"/>
      <w:bookmarkEnd w:id="1280"/>
      <w:bookmarkEnd w:id="1281"/>
      <w:bookmarkEnd w:id="1282"/>
      <w:bookmarkEnd w:id="1283"/>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84" w:name="_Toc25073930"/>
      <w:bookmarkStart w:id="1285" w:name="_Toc34063113"/>
      <w:bookmarkStart w:id="1286" w:name="_Toc43120090"/>
      <w:bookmarkStart w:id="1287" w:name="_Toc49768145"/>
      <w:bookmarkStart w:id="1288" w:name="_Toc56434318"/>
      <w:bookmarkStart w:id="1289" w:name="_Toc82677483"/>
      <w:r>
        <w:lastRenderedPageBreak/>
        <w:t>6.1.6.2.2</w:t>
      </w:r>
      <w:r>
        <w:tab/>
        <w:t>Type: SmContextCreateData</w:t>
      </w:r>
      <w:bookmarkEnd w:id="1284"/>
      <w:bookmarkEnd w:id="1285"/>
      <w:bookmarkEnd w:id="1286"/>
      <w:bookmarkEnd w:id="1287"/>
      <w:bookmarkEnd w:id="1288"/>
      <w:bookmarkEnd w:id="1289"/>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77777777"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t>clause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77777777" w:rsidR="00FA3B9B" w:rsidRDefault="00FA3B9B" w:rsidP="007B3D37">
            <w:pPr>
              <w:pStyle w:val="TAL"/>
              <w:rPr>
                <w:rFonts w:cs="Arial"/>
                <w:szCs w:val="18"/>
              </w:rPr>
            </w:pPr>
            <w:r>
              <w:rPr>
                <w:rFonts w:cs="Arial"/>
                <w:szCs w:val="18"/>
              </w:rPr>
              <w:t>This IE shall be present and reference the N1 SM Message binary data (see clause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B4CC7C" w14:textId="0F4BD2B0" w:rsidR="00FA3B9B" w:rsidRDefault="00FA3B9B" w:rsidP="007B3D37">
            <w:pPr>
              <w:pStyle w:val="TAL"/>
              <w:rPr>
                <w:rFonts w:cs="Arial"/>
                <w:szCs w:val="18"/>
              </w:rPr>
            </w:pPr>
            <w:r>
              <w:rPr>
                <w:rFonts w:cs="Arial"/>
                <w:szCs w:val="18"/>
              </w:rPr>
              <w:t xml:space="preserve">This IE shall be present in HR roaming scenarios,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lastRenderedPageBreak/>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6C200D" w14:textId="10ED17EB" w:rsidR="00FA3B9B" w:rsidRDefault="00FA3B9B" w:rsidP="007B3D37">
            <w:pPr>
              <w:pStyle w:val="TAL"/>
              <w:rPr>
                <w:rFonts w:cs="Arial"/>
                <w:szCs w:val="18"/>
              </w:rPr>
            </w:pPr>
            <w:r>
              <w:rPr>
                <w:rFonts w:cs="Arial"/>
                <w:szCs w:val="18"/>
              </w:rPr>
              <w:t xml:space="preserve">This IE shall be present for a PDU session with an I-SMF,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77777777" w:rsidR="00FA3B9B" w:rsidRDefault="00FA3B9B" w:rsidP="007B3D37">
            <w:pPr>
              <w:pStyle w:val="TAL"/>
              <w:rPr>
                <w:rFonts w:cs="Arial"/>
                <w:szCs w:val="18"/>
              </w:rPr>
            </w:pPr>
            <w:r>
              <w:rPr>
                <w:rFonts w:cs="Arial"/>
                <w:szCs w:val="18"/>
              </w:rPr>
              <w:t>When present, it shall be set as specified in clause 5.2.2.2.3.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65C3537B"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6EAFF9EC"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3F880E2D" w14:textId="77777777" w:rsidR="00A56FED" w:rsidRDefault="00C12ABF" w:rsidP="00C12ABF">
            <w:pPr>
              <w:pStyle w:val="B1"/>
              <w:rPr>
                <w:rFonts w:ascii="Arial" w:hAnsi="Arial" w:cs="Arial"/>
                <w:sz w:val="18"/>
                <w:szCs w:val="18"/>
              </w:rPr>
            </w:pPr>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w:t>
            </w:r>
          </w:p>
          <w:p w14:paraId="11157FF8" w14:textId="6194B1B5"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p w14:paraId="50CB0417" w14:textId="794321B9" w:rsidR="00FA3B9B" w:rsidRDefault="007104E2" w:rsidP="007104E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lastRenderedPageBreak/>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2C1D66AF"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777777"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777777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lastRenderedPageBreak/>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77777777"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77777777"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clause </w:t>
            </w:r>
            <w:r>
              <w:rPr>
                <w:rFonts w:cs="Arial"/>
                <w:szCs w:val="18"/>
                <w:lang w:eastAsia="zh-CN"/>
              </w:rPr>
              <w:t>6.1.3.3.2)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t xml:space="preserve">clause </w:t>
            </w:r>
            <w:r w:rsidRPr="00F227D3">
              <w:t>4.7.7.3</w:t>
            </w:r>
            <w:r>
              <w:t xml:space="preserve"> in 3GPP TS 23.4</w:t>
            </w:r>
            <w:r w:rsidRPr="00B8251F">
              <w:t>01</w:t>
            </w:r>
            <w:r>
              <w:t> [33] and</w:t>
            </w:r>
            <w:r>
              <w:rPr>
                <w:rFonts w:cs="Arial"/>
                <w:szCs w:val="18"/>
                <w:lang w:eastAsia="zh-CN"/>
              </w:rPr>
              <w:t xml:space="preserve"> </w:t>
            </w:r>
            <w:r w:rsidRPr="00B8251F">
              <w:t>clause</w:t>
            </w:r>
            <w:r>
              <w:t xml:space="preserve"> </w:t>
            </w:r>
            <w:r w:rsidRPr="00067810">
              <w:t>5.2.8.2.5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45394333" w:rsidR="00FA3B9B" w:rsidRDefault="00FA3B9B" w:rsidP="007B3D37">
            <w:pPr>
              <w:pStyle w:val="TAL"/>
              <w:rPr>
                <w:rFonts w:cs="Arial"/>
                <w:szCs w:val="18"/>
              </w:rPr>
            </w:pPr>
            <w:r>
              <w:rPr>
                <w:rFonts w:cs="Arial"/>
                <w:szCs w:val="18"/>
              </w:rPr>
              <w:t>This IE shall be present during an EPS to 5GS Idle mode mobility using N26 interface with data forwarding (see clause 4.11.1.3.3A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777777"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Pr="00B8251F">
              <w:t xml:space="preserve">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5758608" w14:textId="5ECD9F5B" w:rsidR="0039025B" w:rsidRDefault="0039025B" w:rsidP="007B3D37">
            <w:pPr>
              <w:pStyle w:val="TAN"/>
              <w:rPr>
                <w:rFonts w:cs="Arial"/>
                <w:szCs w:val="18"/>
              </w:rPr>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tc>
      </w:tr>
    </w:tbl>
    <w:p w14:paraId="2697443E" w14:textId="77777777" w:rsidR="00FA3B9B" w:rsidRPr="00DB011A" w:rsidRDefault="00FA3B9B" w:rsidP="00FA3B9B"/>
    <w:p w14:paraId="1421B6F3" w14:textId="77777777" w:rsidR="00FA3B9B" w:rsidRDefault="00FA3B9B" w:rsidP="00FA3B9B">
      <w:pPr>
        <w:pStyle w:val="Heading5"/>
      </w:pPr>
      <w:bookmarkStart w:id="1290" w:name="_Toc25073931"/>
      <w:bookmarkStart w:id="1291" w:name="_Toc34063114"/>
      <w:bookmarkStart w:id="1292" w:name="_Toc43120091"/>
      <w:bookmarkStart w:id="1293" w:name="_Toc49768146"/>
      <w:bookmarkStart w:id="1294" w:name="_Toc56434319"/>
      <w:bookmarkStart w:id="1295" w:name="_Toc82677484"/>
      <w:r>
        <w:lastRenderedPageBreak/>
        <w:t>6.1.6.2.3</w:t>
      </w:r>
      <w:r>
        <w:tab/>
        <w:t>Type: SmContextCreatedData</w:t>
      </w:r>
      <w:bookmarkEnd w:id="1290"/>
      <w:bookmarkEnd w:id="1291"/>
      <w:bookmarkEnd w:id="1292"/>
      <w:bookmarkEnd w:id="1293"/>
      <w:bookmarkEnd w:id="1294"/>
      <w:bookmarkEnd w:id="1295"/>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0573E357"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3FCFC8F8"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77777777" w:rsidR="00FA3B9B" w:rsidRDefault="00FA3B9B" w:rsidP="007B3D37">
            <w:pPr>
              <w:pStyle w:val="TAL"/>
              <w:rPr>
                <w:rFonts w:cs="Arial"/>
                <w:szCs w:val="18"/>
              </w:rPr>
            </w:pPr>
            <w:r>
              <w:rPr>
                <w:rFonts w:cs="Arial"/>
                <w:szCs w:val="18"/>
              </w:rPr>
              <w:t>When present, it shall be set as specified in clause 5.2.2.2.3.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77777777" w:rsidR="00FA3B9B" w:rsidRDefault="00FA3B9B" w:rsidP="007B3D37">
            <w:pPr>
              <w:pStyle w:val="TAL"/>
              <w:rPr>
                <w:rFonts w:cs="Arial"/>
                <w:szCs w:val="18"/>
              </w:rPr>
            </w:pPr>
            <w:r>
              <w:rPr>
                <w:rFonts w:cs="Arial"/>
                <w:szCs w:val="18"/>
              </w:rPr>
              <w:t>This IE may be used by the AMF to identify PDU session contexts affected by a failure or restart of the SMF service instance (see clause 6.2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27321C4C" w14:textId="77777777" w:rsidR="00B45284" w:rsidRDefault="00B45284" w:rsidP="00B45284">
            <w:pPr>
              <w:pStyle w:val="TAN"/>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7777777" w:rsidR="00B45284" w:rsidRDefault="00B45284" w:rsidP="00B45284">
            <w:pPr>
              <w:pStyle w:val="TAL"/>
              <w:rPr>
                <w:rFonts w:cs="Arial"/>
                <w:szCs w:val="18"/>
              </w:rPr>
            </w:pPr>
          </w:p>
        </w:tc>
      </w:tr>
    </w:tbl>
    <w:p w14:paraId="1B7A1D88" w14:textId="77777777" w:rsidR="00FA3B9B" w:rsidRPr="00793F63" w:rsidRDefault="00FA3B9B" w:rsidP="00FA3B9B"/>
    <w:p w14:paraId="36CBA7C6" w14:textId="77777777" w:rsidR="00FA3B9B" w:rsidRDefault="00FA3B9B" w:rsidP="00FA3B9B">
      <w:pPr>
        <w:pStyle w:val="Heading5"/>
      </w:pPr>
      <w:bookmarkStart w:id="1296" w:name="_Toc25073932"/>
      <w:bookmarkStart w:id="1297" w:name="_Toc34063115"/>
      <w:bookmarkStart w:id="1298" w:name="_Toc43120092"/>
      <w:bookmarkStart w:id="1299" w:name="_Toc49768147"/>
      <w:bookmarkStart w:id="1300" w:name="_Toc56434320"/>
      <w:bookmarkStart w:id="1301" w:name="_Toc82677485"/>
      <w:r>
        <w:lastRenderedPageBreak/>
        <w:t>6.1.6.2.4</w:t>
      </w:r>
      <w:r>
        <w:tab/>
        <w:t>Type: SmContextUpdateData</w:t>
      </w:r>
      <w:bookmarkEnd w:id="1296"/>
      <w:bookmarkEnd w:id="1297"/>
      <w:bookmarkEnd w:id="1298"/>
      <w:bookmarkEnd w:id="1299"/>
      <w:bookmarkEnd w:id="1300"/>
      <w:bookmarkEnd w:id="1301"/>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77777777"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handover of the PDU session between 3GPP access and untrusted non-3GPP access (see clause 5.2.2.3.5.2)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7777777" w:rsidR="00FA3B9B" w:rsidRDefault="00FA3B9B" w:rsidP="007B3D37">
            <w:pPr>
              <w:pStyle w:val="TAL"/>
              <w:rPr>
                <w:rFonts w:cs="Arial"/>
                <w:szCs w:val="18"/>
              </w:rPr>
            </w:pPr>
            <w:r>
              <w:rPr>
                <w:rFonts w:cs="Arial"/>
                <w:szCs w:val="18"/>
              </w:rPr>
              <w:t xml:space="preserve">This IE shall be present during a Service Request procedure (see clause </w:t>
            </w:r>
            <w:r>
              <w:t>5.2.2.3.2.2</w:t>
            </w:r>
            <w:r>
              <w:rPr>
                <w:rFonts w:cs="Arial"/>
                <w:szCs w:val="18"/>
              </w:rPr>
              <w:t xml:space="preserve">) ), an Xn handover (see clause 5.2.2.3.3) or a N2 handover execution (see clause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7777777" w:rsidR="00FA3B9B" w:rsidRDefault="00FA3B9B" w:rsidP="007B3D37">
            <w:pPr>
              <w:pStyle w:val="TAL"/>
              <w:rPr>
                <w:rFonts w:cs="Arial"/>
                <w:szCs w:val="18"/>
              </w:rPr>
            </w:pPr>
            <w:r>
              <w:rPr>
                <w:rFonts w:cs="Arial"/>
                <w:szCs w:val="18"/>
              </w:rPr>
              <w:t>When present, it shall be set as specified in clause 5.2.2.3.4.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77777777" w:rsidR="00FA3B9B" w:rsidRDefault="00FA3B9B" w:rsidP="007B3D37">
            <w:pPr>
              <w:pStyle w:val="TAL"/>
              <w:rPr>
                <w:rFonts w:cs="Arial"/>
                <w:szCs w:val="18"/>
              </w:rPr>
            </w:pPr>
            <w:r>
              <w:rPr>
                <w:rFonts w:cs="Arial"/>
                <w:szCs w:val="18"/>
              </w:rPr>
              <w:t xml:space="preserve">This IE shall be present during an Xn Handover (see clause 5.2.2.3.3)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77777777" w:rsidR="00FA3B9B" w:rsidRDefault="00FA3B9B" w:rsidP="007B3D37">
            <w:pPr>
              <w:pStyle w:val="TAL"/>
              <w:rPr>
                <w:rFonts w:cs="Arial"/>
                <w:szCs w:val="18"/>
              </w:rPr>
            </w:pPr>
            <w:r>
              <w:rPr>
                <w:rFonts w:cs="Arial"/>
                <w:szCs w:val="18"/>
              </w:rPr>
              <w:t>This IE shall be present during an Xn Handover (see clause 5.2.2.3.3)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7777777" w:rsidR="00FA3B9B" w:rsidRDefault="00FA3B9B" w:rsidP="007B3D37">
            <w:pPr>
              <w:pStyle w:val="TAL"/>
              <w:rPr>
                <w:rFonts w:cs="Arial"/>
                <w:szCs w:val="18"/>
              </w:rPr>
            </w:pPr>
            <w:r>
              <w:rPr>
                <w:rFonts w:cs="Arial"/>
                <w:szCs w:val="18"/>
              </w:rPr>
              <w:t>This IE shall be present and set as specified in clause 5.2.2.3.9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UE triggered Service Request with I-SMF change/removal, if requesting to forward buffered downlink data packets at I-UPF (See clause</w:t>
            </w:r>
            <w:r w:rsidRPr="00337608">
              <w:rPr>
                <w:rFonts w:ascii="Arial" w:hAnsi="Arial"/>
                <w:sz w:val="18"/>
                <w:lang w:eastAsia="zh-CN"/>
              </w:rPr>
              <w:t xml:space="preserve"> </w:t>
            </w:r>
            <w:r w:rsidRPr="002F24E9">
              <w:rPr>
                <w:rFonts w:ascii="Arial" w:hAnsi="Arial"/>
                <w:sz w:val="18"/>
                <w:lang w:eastAsia="zh-CN"/>
              </w:rPr>
              <w:t>4.23.4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77777777" w:rsidR="00FA3B9B" w:rsidRDefault="00FA3B9B" w:rsidP="007B3D37">
            <w:pPr>
              <w:pStyle w:val="TAL"/>
              <w:rPr>
                <w:rFonts w:cs="Arial"/>
                <w:szCs w:val="18"/>
              </w:rPr>
            </w:pPr>
            <w:r>
              <w:t>This IE shall be present to request the SMF to revoke some EBIs (see clause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77777777" w:rsidR="00FA3B9B" w:rsidRDefault="00FA3B9B" w:rsidP="007B3D37">
            <w:pPr>
              <w:pStyle w:val="TAL"/>
              <w:rPr>
                <w:rFonts w:cs="Arial"/>
                <w:szCs w:val="18"/>
              </w:rPr>
            </w:pPr>
            <w:r>
              <w:rPr>
                <w:rFonts w:cs="Arial"/>
                <w:szCs w:val="18"/>
              </w:rPr>
              <w:t>This IE shall be present and set as specified in clause 5.2.2.3.10 during P-CSCF restoration procedure,</w:t>
            </w:r>
            <w:r w:rsidRPr="00861614">
              <w:rPr>
                <w:rFonts w:cs="Arial"/>
                <w:szCs w:val="18"/>
              </w:rPr>
              <w:t xml:space="preserve"> </w:t>
            </w:r>
            <w:r>
              <w:rPr>
                <w:rFonts w:cs="Arial"/>
                <w:szCs w:val="18"/>
              </w:rPr>
              <w:t>in 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Pr>
                <w:rFonts w:cs="Arial"/>
                <w:szCs w:val="18"/>
              </w:rPr>
              <w:t xml:space="preserve">clause 5.2.2.3.12 during </w:t>
            </w:r>
            <w:r>
              <w:t xml:space="preserve">AMF requested PDU Session Release due to slice not available, and in </w:t>
            </w:r>
            <w:r>
              <w:rPr>
                <w:rFonts w:cs="Arial"/>
                <w:szCs w:val="18"/>
              </w:rPr>
              <w:t xml:space="preserve">clause 5.2.2.3.17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5.2.2.3.2.4), </w:t>
            </w:r>
            <w:r>
              <w:rPr>
                <w:rFonts w:cs="Arial"/>
                <w:szCs w:val="18"/>
              </w:rPr>
              <w:t>during a Service Request procedure (</w:t>
            </w:r>
            <w:r>
              <w:t>see clause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40A53D43"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at least one optional feature defined in clause 6.1.8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5B01509"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0F23C906"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26FF9F1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Pr="00FA3B9B">
              <w:rPr>
                <w:color w:val="000000"/>
              </w:rPr>
              <w:t xml:space="preserve">clause 4.15.3.2.7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994211" w14:paraId="072C4F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75876E" w14:textId="17735715" w:rsidR="00994211" w:rsidRDefault="00994211" w:rsidP="0099421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DD96DD7" w14:textId="3EE09021" w:rsidR="00994211" w:rsidRDefault="00994211" w:rsidP="0099421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95793B8" w14:textId="4806111D" w:rsidR="00994211" w:rsidRDefault="00994211" w:rsidP="0099421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FCABFAC" w14:textId="2BCB582F" w:rsidR="00994211" w:rsidRDefault="00994211" w:rsidP="0099421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02C3F7" w14:textId="77777777" w:rsidR="00994211" w:rsidRDefault="00994211" w:rsidP="00994211">
            <w:pPr>
              <w:pStyle w:val="TAL"/>
              <w:rPr>
                <w:rFonts w:cs="Arial"/>
                <w:color w:val="000000"/>
                <w:szCs w:val="18"/>
              </w:rPr>
            </w:pPr>
            <w:r>
              <w:rPr>
                <w:rFonts w:cs="Arial"/>
                <w:color w:val="000000"/>
                <w:szCs w:val="18"/>
              </w:rPr>
              <w:t>This IE may be present when the release IE is present with value "true".</w:t>
            </w:r>
          </w:p>
          <w:p w14:paraId="0C2499C0" w14:textId="77777777" w:rsidR="00994211" w:rsidRDefault="00994211" w:rsidP="00994211">
            <w:pPr>
              <w:pStyle w:val="TAL"/>
              <w:rPr>
                <w:rFonts w:cs="Arial"/>
                <w:color w:val="000000"/>
                <w:szCs w:val="18"/>
              </w:rPr>
            </w:pPr>
          </w:p>
          <w:p w14:paraId="732B0502" w14:textId="77777777" w:rsidR="00994211" w:rsidRDefault="00994211" w:rsidP="0099421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546C08A6" w14:textId="77777777" w:rsidR="00994211" w:rsidRDefault="00994211" w:rsidP="00994211">
            <w:pPr>
              <w:pStyle w:val="TAL"/>
              <w:rPr>
                <w:rFonts w:cs="Arial"/>
                <w:color w:val="000000"/>
                <w:szCs w:val="18"/>
              </w:rPr>
            </w:pPr>
            <w:r>
              <w:rPr>
                <w:rFonts w:cs="Arial"/>
                <w:color w:val="000000"/>
                <w:szCs w:val="18"/>
              </w:rPr>
              <w:t>- true: N2 message shall be skipped.</w:t>
            </w:r>
          </w:p>
          <w:p w14:paraId="202834C7" w14:textId="4F94A9F0" w:rsidR="00994211" w:rsidRPr="00FA3B9B" w:rsidRDefault="00994211" w:rsidP="0099421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417D838B" w14:textId="77777777" w:rsidR="00994211" w:rsidRDefault="00994211" w:rsidP="00994211">
            <w:pPr>
              <w:pStyle w:val="TAL"/>
              <w:rPr>
                <w:rFonts w:cs="Arial"/>
                <w:szCs w:val="18"/>
                <w:lang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FA3B9B">
      <w:pPr>
        <w:pStyle w:val="Heading5"/>
      </w:pPr>
      <w:bookmarkStart w:id="1302" w:name="_Toc25073933"/>
      <w:bookmarkStart w:id="1303" w:name="_Toc34063116"/>
      <w:bookmarkStart w:id="1304" w:name="_Toc43120093"/>
      <w:bookmarkStart w:id="1305" w:name="_Toc49768148"/>
      <w:bookmarkStart w:id="1306" w:name="_Toc56434321"/>
      <w:bookmarkStart w:id="1307" w:name="_Toc82677486"/>
      <w:r>
        <w:lastRenderedPageBreak/>
        <w:t>6.1.6.2.5</w:t>
      </w:r>
      <w:r>
        <w:tab/>
        <w:t>Type: SmContextUpdatedData</w:t>
      </w:r>
      <w:bookmarkEnd w:id="1302"/>
      <w:bookmarkEnd w:id="1303"/>
      <w:bookmarkEnd w:id="1304"/>
      <w:bookmarkEnd w:id="1305"/>
      <w:bookmarkEnd w:id="1306"/>
      <w:bookmarkEnd w:id="1307"/>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77777777" w:rsidR="00FA3B9B" w:rsidRDefault="00FA3B9B" w:rsidP="007B3D37">
            <w:pPr>
              <w:pStyle w:val="TAL"/>
              <w:rPr>
                <w:rFonts w:cs="Arial"/>
                <w:szCs w:val="18"/>
              </w:rPr>
            </w:pPr>
            <w:r>
              <w:rPr>
                <w:rFonts w:cs="Arial"/>
                <w:szCs w:val="18"/>
              </w:rPr>
              <w:t>When present, it shall be set as specified in clause 5.2.2.3.4.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77777777" w:rsidR="00FA3B9B" w:rsidRDefault="00FA3B9B" w:rsidP="007B3D37">
            <w:pPr>
              <w:pStyle w:val="TAL"/>
              <w:rPr>
                <w:rFonts w:cs="Arial"/>
                <w:szCs w:val="18"/>
              </w:rPr>
            </w:pPr>
            <w:r>
              <w:rPr>
                <w:rFonts w:cs="Arial"/>
                <w:szCs w:val="18"/>
              </w:rPr>
              <w:t xml:space="preserve">When present, it shall be set as specified in clause 5.2.2.3.9.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77777777"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clause </w:t>
            </w:r>
            <w:r>
              <w:t>5.2.2.3.2.2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46E1BFFA"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7777777"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clause 6.1.8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5D8EABB7"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55E79C6"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08" w:name="_Toc25073934"/>
      <w:bookmarkStart w:id="1309" w:name="_Toc34063117"/>
      <w:bookmarkStart w:id="1310" w:name="_Toc43120094"/>
      <w:bookmarkStart w:id="1311" w:name="_Toc49768149"/>
      <w:bookmarkStart w:id="1312" w:name="_Toc56434322"/>
      <w:bookmarkStart w:id="1313" w:name="_Toc82677487"/>
      <w:r>
        <w:lastRenderedPageBreak/>
        <w:t>6.1.6.2.6</w:t>
      </w:r>
      <w:r>
        <w:tab/>
        <w:t>Type: SmContextReleaseData</w:t>
      </w:r>
      <w:bookmarkEnd w:id="1308"/>
      <w:bookmarkEnd w:id="1309"/>
      <w:bookmarkEnd w:id="1310"/>
      <w:bookmarkEnd w:id="1311"/>
      <w:bookmarkEnd w:id="1312"/>
      <w:bookmarkEnd w:id="1313"/>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When present, it shall contain</w:t>
            </w:r>
            <w:r w:rsidR="005008B1">
              <w:rPr>
                <w:rFonts w:cs="Arial"/>
                <w:szCs w:val="18"/>
              </w:rPr>
              <w:t>the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BCDC11" w14:textId="77777777" w:rsidR="00A56FED"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32535E3B"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CC406BB" w14:textId="77777777" w:rsidR="00A56FED"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1743011D"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14" w:name="_Toc25073935"/>
      <w:bookmarkStart w:id="1315" w:name="_Toc34063118"/>
      <w:bookmarkStart w:id="1316" w:name="_Toc43120095"/>
      <w:bookmarkStart w:id="1317" w:name="_Toc49768150"/>
      <w:bookmarkStart w:id="1318" w:name="_Toc56434323"/>
      <w:bookmarkStart w:id="1319" w:name="_Toc82677488"/>
      <w:r>
        <w:t>6.1.6.2.7</w:t>
      </w:r>
      <w:r>
        <w:tab/>
        <w:t>Type: SmContextRetrieveData</w:t>
      </w:r>
      <w:bookmarkEnd w:id="1314"/>
      <w:bookmarkEnd w:id="1315"/>
      <w:bookmarkEnd w:id="1316"/>
      <w:bookmarkEnd w:id="1317"/>
      <w:bookmarkEnd w:id="1318"/>
      <w:bookmarkEnd w:id="1319"/>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40F831A6"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4.26.5.3 of 3GPP TS 23.502 [3])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20" w:name="_Toc25073936"/>
      <w:bookmarkStart w:id="1321" w:name="_Toc34063119"/>
      <w:bookmarkStart w:id="1322" w:name="_Toc43120096"/>
      <w:bookmarkStart w:id="1323" w:name="_Toc49768151"/>
      <w:bookmarkStart w:id="1324" w:name="_Toc56434324"/>
      <w:bookmarkStart w:id="1325" w:name="_Toc82677489"/>
      <w:r>
        <w:lastRenderedPageBreak/>
        <w:t>6.1.6.2.8</w:t>
      </w:r>
      <w:r>
        <w:tab/>
        <w:t>Type: SmContextStatusNotification</w:t>
      </w:r>
      <w:bookmarkEnd w:id="1320"/>
      <w:bookmarkEnd w:id="1321"/>
      <w:bookmarkEnd w:id="1322"/>
      <w:bookmarkEnd w:id="1323"/>
      <w:bookmarkEnd w:id="1324"/>
      <w:bookmarkEnd w:id="1325"/>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C96B91A"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2D47EB7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77777777"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lastRenderedPageBreak/>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26" w:name="_Toc25073937"/>
      <w:bookmarkStart w:id="1327" w:name="_Toc34063120"/>
      <w:bookmarkStart w:id="1328" w:name="_Toc43120097"/>
      <w:bookmarkStart w:id="1329" w:name="_Toc49768152"/>
      <w:bookmarkStart w:id="1330" w:name="_Toc56434325"/>
      <w:bookmarkStart w:id="1331" w:name="_Toc82677490"/>
      <w:r>
        <w:lastRenderedPageBreak/>
        <w:t>6.1.6.2.9</w:t>
      </w:r>
      <w:r>
        <w:tab/>
        <w:t>Type: PduSessionCreateData</w:t>
      </w:r>
      <w:bookmarkEnd w:id="1326"/>
      <w:bookmarkEnd w:id="1327"/>
      <w:bookmarkEnd w:id="1328"/>
      <w:bookmarkEnd w:id="1329"/>
      <w:bookmarkEnd w:id="1330"/>
      <w:bookmarkEnd w:id="1331"/>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007BCF63" w:rsidR="00FA3B9B" w:rsidRDefault="00FA3B9B" w:rsidP="007B3D37">
            <w:pPr>
              <w:pStyle w:val="TAL"/>
              <w:rPr>
                <w:rFonts w:cs="Arial"/>
                <w:szCs w:val="18"/>
              </w:rPr>
            </w:pPr>
            <w:r>
              <w:rPr>
                <w:rFonts w:cs="Arial"/>
                <w:szCs w:val="18"/>
              </w:rPr>
              <w:t xml:space="preserve">This IE shall be present for a HR PDU session, except </w:t>
            </w:r>
            <w:r w:rsidR="000E7507">
              <w:rPr>
                <w:rFonts w:cs="Arial"/>
                <w:szCs w:val="18"/>
              </w:rPr>
              <w:t xml:space="preserve">for </w:t>
            </w:r>
            <w:r w:rsidR="000E7507" w:rsidRPr="002B6CE8">
              <w:rPr>
                <w:rFonts w:cs="Arial"/>
                <w:szCs w:val="18"/>
              </w:rPr>
              <w:t xml:space="preserve">EPS to 5GS handover using N26 interface </w:t>
            </w:r>
            <w:r w:rsidR="000E7507">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77777777"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75211274"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77777777" w:rsidR="00FA3B9B" w:rsidRDefault="00FA3B9B" w:rsidP="007B3D37">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bookmarkStart w:id="1332" w:name="_Hlk33434405"/>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bookmarkEnd w:id="1332"/>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lastRenderedPageBreak/>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2103E34"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be set to:</w:t>
            </w:r>
          </w:p>
          <w:p w14:paraId="7E8BD025" w14:textId="77777777" w:rsidR="00A56FE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w:t>
            </w:r>
          </w:p>
          <w:p w14:paraId="3877FEC5" w14:textId="54BD102E"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246792BC" w14:textId="77777777" w:rsidR="00A56FED"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w:t>
            </w:r>
          </w:p>
          <w:p w14:paraId="4EF3B281" w14:textId="3474EC2C" w:rsidR="0070365D" w:rsidRDefault="0070365D"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77777777" w:rsidR="00FA3B9B" w:rsidRDefault="00FA3B9B" w:rsidP="007B3D37">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lastRenderedPageBreak/>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77777777"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7777777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364C982" w14:textId="77777777" w:rsidR="00FA3B9B" w:rsidRDefault="00FA3B9B" w:rsidP="007B3D37">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59696D13" w14:textId="77777777" w:rsidR="00FA3B9B" w:rsidRPr="00EA1C32" w:rsidRDefault="00FA3B9B" w:rsidP="00FA3B9B"/>
    <w:p w14:paraId="3C8A55EF" w14:textId="77777777" w:rsidR="00FA3B9B" w:rsidRDefault="00FA3B9B" w:rsidP="00FA3B9B">
      <w:pPr>
        <w:pStyle w:val="Heading5"/>
      </w:pPr>
      <w:bookmarkStart w:id="1333" w:name="_Toc25073938"/>
      <w:bookmarkStart w:id="1334" w:name="_Toc34063121"/>
      <w:bookmarkStart w:id="1335" w:name="_Toc43120098"/>
      <w:bookmarkStart w:id="1336" w:name="_Toc49768153"/>
      <w:bookmarkStart w:id="1337" w:name="_Toc56434326"/>
      <w:bookmarkStart w:id="1338" w:name="_Toc82677491"/>
      <w:r>
        <w:lastRenderedPageBreak/>
        <w:t>6.1.6.2.10</w:t>
      </w:r>
      <w:r>
        <w:tab/>
        <w:t>Type: PduSessionCreatedData</w:t>
      </w:r>
      <w:bookmarkEnd w:id="1333"/>
      <w:bookmarkEnd w:id="1334"/>
      <w:bookmarkEnd w:id="1335"/>
      <w:bookmarkEnd w:id="1336"/>
      <w:bookmarkEnd w:id="1337"/>
      <w:bookmarkEnd w:id="133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7777777"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77777777"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clause 4.4.4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77777777"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clause 6.1.6.4.4).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17E17597" w14:textId="0446BB3A" w:rsidR="00CD608E" w:rsidRDefault="00CD608E" w:rsidP="00CD608E">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B5AD92E" w14:textId="293CA61A" w:rsidR="00CD608E" w:rsidRDefault="00CD608E" w:rsidP="00CD608E">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lastRenderedPageBreak/>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143C0C"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77777777"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777777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clause 4.23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lastRenderedPageBreak/>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7D324153" w14:textId="53B4DFE6" w:rsidR="00BB26CE" w:rsidRPr="000B376D"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39" w:name="_Toc25073939"/>
      <w:bookmarkStart w:id="1340" w:name="_Toc34063122"/>
      <w:bookmarkStart w:id="1341" w:name="_Toc43120099"/>
      <w:bookmarkStart w:id="1342" w:name="_Toc49768154"/>
      <w:bookmarkStart w:id="1343" w:name="_Toc56434327"/>
      <w:bookmarkStart w:id="1344" w:name="_Toc82677492"/>
      <w:r>
        <w:lastRenderedPageBreak/>
        <w:t>6.1.6.2.11</w:t>
      </w:r>
      <w:r>
        <w:tab/>
        <w:t>Type: HsmfUpdateData</w:t>
      </w:r>
      <w:bookmarkEnd w:id="1339"/>
      <w:bookmarkEnd w:id="1340"/>
      <w:bookmarkEnd w:id="1341"/>
      <w:bookmarkEnd w:id="1342"/>
      <w:bookmarkEnd w:id="1343"/>
      <w:bookmarkEnd w:id="134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77777777"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handover of the PDU session between 3GPP access and untrusted non-3GPP access (see clause 5.2.2.8.2.5)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77777777" w:rsidR="00FA3B9B" w:rsidRDefault="00FA3B9B" w:rsidP="007B3D37">
            <w:pPr>
              <w:pStyle w:val="TAL"/>
              <w:rPr>
                <w:rFonts w:cs="Arial"/>
                <w:szCs w:val="18"/>
              </w:rPr>
            </w:pPr>
            <w:r>
              <w:rPr>
                <w:rFonts w:cs="Arial"/>
                <w:szCs w:val="18"/>
              </w:rPr>
              <w:t>Pause of Charging needs to be started or stopped (see clause 4.4.4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777777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Pr>
                <w:rFonts w:cs="Arial"/>
                <w:szCs w:val="18"/>
              </w:rPr>
              <w:t>clause</w:t>
            </w:r>
            <w:r w:rsidRPr="00F55D51">
              <w:rPr>
                <w:rFonts w:cs="Arial"/>
                <w:szCs w:val="18"/>
              </w:rPr>
              <w:t xml:space="preserve"> 4.11.1.4.1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D94C53D" w:rsidR="00FA3B9B" w:rsidRDefault="00FA3B9B" w:rsidP="007B3D37">
            <w:pPr>
              <w:pStyle w:val="TAL"/>
              <w:rPr>
                <w:rFonts w:cs="Arial"/>
                <w:szCs w:val="18"/>
              </w:rPr>
            </w:pPr>
            <w:r>
              <w:rPr>
                <w:rFonts w:cs="Arial"/>
                <w:szCs w:val="18"/>
              </w:rPr>
              <w:t>This IE shall be present and set as specified in clause 5.2.2.8.2.6 during P-CSCF restoration procedure</w:t>
            </w:r>
            <w:r w:rsidR="001745B1">
              <w:rPr>
                <w:rFonts w:cs="Arial"/>
                <w:szCs w:val="18"/>
              </w:rPr>
              <w:t xml:space="preserve"> and clause 5.2.2.8.2.3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clause 4.22.7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87B96D8" w:rsidR="00FA3B9B" w:rsidRDefault="00FA3B9B" w:rsidP="007B3D37">
            <w:pPr>
              <w:pStyle w:val="TAL"/>
              <w:rPr>
                <w:rFonts w:cs="Arial"/>
                <w:szCs w:val="18"/>
              </w:rPr>
            </w:pPr>
            <w:r>
              <w:rPr>
                <w:rFonts w:cs="Arial"/>
                <w:szCs w:val="18"/>
              </w:rPr>
              <w:t>This IE shall be present if the vsmfId or the ismfId is present (i.e. during a change of V-SMF or I-SMF) and at least one optional feature defined in clause 6.1.8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06B4E3C"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(see clause 5.2.2.8.2.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FA3B9B">
      <w:pPr>
        <w:pStyle w:val="Heading5"/>
      </w:pPr>
      <w:bookmarkStart w:id="1345" w:name="_Toc25073940"/>
      <w:bookmarkStart w:id="1346" w:name="_Toc34063123"/>
      <w:bookmarkStart w:id="1347" w:name="_Toc43120100"/>
      <w:bookmarkStart w:id="1348" w:name="_Toc49768155"/>
      <w:bookmarkStart w:id="1349" w:name="_Toc56434328"/>
      <w:bookmarkStart w:id="1350" w:name="_Toc82677493"/>
      <w:r>
        <w:lastRenderedPageBreak/>
        <w:t>6.1.6.2.12</w:t>
      </w:r>
      <w:r>
        <w:tab/>
        <w:t>Type: HsmfUpdatedData</w:t>
      </w:r>
      <w:bookmarkEnd w:id="1345"/>
      <w:bookmarkEnd w:id="1346"/>
      <w:bookmarkEnd w:id="1347"/>
      <w:bookmarkEnd w:id="1348"/>
      <w:bookmarkEnd w:id="1349"/>
      <w:bookmarkEnd w:id="135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7777777"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clause 6.1.8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77777777"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clause 4.23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33BFD11A"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see clause 5.2.2.8.2.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381E9661" w14:textId="77777777"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0A3EB735" w14:textId="087BD864"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37836ED3"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lastRenderedPageBreak/>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4718DBB0"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12D482F5" w14:textId="77777777" w:rsidR="00A56FED"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DB0BF27"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93A1EED"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6A6D1EE" w14:textId="77777777" w:rsidR="00A56FED"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4ADF65C" w14:textId="38D072B9"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7E48DF6" w14:textId="77777777" w:rsidR="00A56FED"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6626C592"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3793DC55"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5AA2BC7D" w14:textId="33F262A6" w:rsidR="00BF430E" w:rsidRDefault="00BF430E" w:rsidP="00BF430E">
            <w:pPr>
              <w:pStyle w:val="TAN"/>
              <w:rPr>
                <w:lang w:eastAsia="zh-CN"/>
              </w:rPr>
            </w:pPr>
            <w:r>
              <w:t>NOTE:</w:t>
            </w:r>
            <w:r>
              <w:tab/>
            </w:r>
            <w:r>
              <w:rPr>
                <w:rFonts w:cs="Arial"/>
                <w:szCs w:val="18"/>
              </w:rPr>
              <w:t xml:space="preserve">During a handover between </w:t>
            </w:r>
            <w:r>
              <w:t xml:space="preserve">3GPP and non-3GPP accesses, the V-SMF or I-SMF shall delete any corresponding information received earlier for the source access type and use the new information received for the target access type.  </w:t>
            </w:r>
          </w:p>
        </w:tc>
      </w:tr>
    </w:tbl>
    <w:p w14:paraId="76B25080" w14:textId="77777777" w:rsidR="00FA3B9B" w:rsidRDefault="00FA3B9B" w:rsidP="00FA3B9B"/>
    <w:p w14:paraId="31C735B6" w14:textId="77777777" w:rsidR="00FA3B9B" w:rsidRDefault="00FA3B9B" w:rsidP="00FA3B9B">
      <w:pPr>
        <w:pStyle w:val="Heading5"/>
      </w:pPr>
      <w:bookmarkStart w:id="1351" w:name="_Toc25073941"/>
      <w:bookmarkStart w:id="1352" w:name="_Toc34063124"/>
      <w:bookmarkStart w:id="1353" w:name="_Toc43120101"/>
      <w:bookmarkStart w:id="1354" w:name="_Toc49768156"/>
      <w:bookmarkStart w:id="1355" w:name="_Toc56434329"/>
      <w:bookmarkStart w:id="1356" w:name="_Toc82677494"/>
      <w:r>
        <w:lastRenderedPageBreak/>
        <w:t>6.1.6.2.13</w:t>
      </w:r>
      <w:r>
        <w:tab/>
        <w:t>Type: ReleaseData</w:t>
      </w:r>
      <w:bookmarkEnd w:id="1351"/>
      <w:bookmarkEnd w:id="1352"/>
      <w:bookmarkEnd w:id="1353"/>
      <w:bookmarkEnd w:id="1354"/>
      <w:bookmarkEnd w:id="1355"/>
      <w:bookmarkEnd w:id="135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57" w:name="_Toc25073942"/>
      <w:bookmarkStart w:id="1358" w:name="_Toc34063125"/>
      <w:bookmarkStart w:id="1359" w:name="_Toc43120102"/>
      <w:bookmarkStart w:id="1360" w:name="_Toc49768157"/>
      <w:bookmarkStart w:id="1361" w:name="_Toc56434330"/>
      <w:bookmarkStart w:id="1362" w:name="_Toc82677495"/>
      <w:r>
        <w:lastRenderedPageBreak/>
        <w:t>6.1.6.2.14</w:t>
      </w:r>
      <w:r>
        <w:tab/>
        <w:t>Type: HsmfUpdateError</w:t>
      </w:r>
      <w:bookmarkEnd w:id="1357"/>
      <w:bookmarkEnd w:id="1358"/>
      <w:bookmarkEnd w:id="1359"/>
      <w:bookmarkEnd w:id="1360"/>
      <w:bookmarkEnd w:id="1361"/>
      <w:bookmarkEnd w:id="136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clause 9.11.4.2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7777777"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clause 6.1.6.4.4).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77777777"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63" w:name="_Toc25073943"/>
      <w:bookmarkStart w:id="1364" w:name="_Toc34063126"/>
      <w:bookmarkStart w:id="1365" w:name="_Toc43120103"/>
      <w:bookmarkStart w:id="1366" w:name="_Toc49768158"/>
      <w:bookmarkStart w:id="1367" w:name="_Toc56434331"/>
      <w:bookmarkStart w:id="1368" w:name="_Toc82677496"/>
      <w:r>
        <w:lastRenderedPageBreak/>
        <w:t>6.1.6.2.15</w:t>
      </w:r>
      <w:r>
        <w:tab/>
        <w:t>Type: VsmfUpdateData</w:t>
      </w:r>
      <w:bookmarkEnd w:id="1363"/>
      <w:bookmarkEnd w:id="1364"/>
      <w:bookmarkEnd w:id="1365"/>
      <w:bookmarkEnd w:id="1366"/>
      <w:bookmarkEnd w:id="1367"/>
      <w:bookmarkEnd w:id="136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Pr>
                <w:rFonts w:ascii="Arial" w:hAnsi="Arial" w:cs="Arial"/>
                <w:sz w:val="18"/>
                <w:szCs w:val="18"/>
              </w:rPr>
              <w:t>clause</w:t>
            </w:r>
            <w:r w:rsidRPr="006B4138">
              <w:rPr>
                <w:rFonts w:ascii="Arial" w:hAnsi="Arial" w:cs="Arial"/>
                <w:sz w:val="18"/>
                <w:szCs w:val="18"/>
              </w:rPr>
              <w:t xml:space="preserve"> 4.11.1.4.1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Pr>
                <w:rFonts w:ascii="Arial" w:hAnsi="Arial" w:cs="Arial"/>
                <w:sz w:val="18"/>
                <w:szCs w:val="18"/>
              </w:rPr>
              <w:t>clause</w:t>
            </w:r>
            <w:r w:rsidRPr="006B4138">
              <w:rPr>
                <w:rFonts w:ascii="Arial" w:hAnsi="Arial" w:cs="Arial"/>
                <w:sz w:val="18"/>
                <w:szCs w:val="18"/>
              </w:rPr>
              <w:t xml:space="preserve"> 4.3.2.3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77777777"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7777777"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08568469"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69" w:name="_Toc25073944"/>
      <w:bookmarkStart w:id="1370" w:name="_Toc34063127"/>
      <w:bookmarkStart w:id="1371" w:name="_Toc43120104"/>
      <w:bookmarkStart w:id="1372" w:name="_Toc49768159"/>
      <w:bookmarkStart w:id="1373" w:name="_Toc56434332"/>
      <w:bookmarkStart w:id="1374" w:name="_Toc82677497"/>
      <w:r>
        <w:lastRenderedPageBreak/>
        <w:t>6.1.6.2.16</w:t>
      </w:r>
      <w:r>
        <w:tab/>
        <w:t>Type: VsmfUpdatedData</w:t>
      </w:r>
      <w:bookmarkEnd w:id="1369"/>
      <w:bookmarkEnd w:id="1370"/>
      <w:bookmarkEnd w:id="1371"/>
      <w:bookmarkEnd w:id="1372"/>
      <w:bookmarkEnd w:id="1373"/>
      <w:bookmarkEnd w:id="137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75" w:name="_Toc25073945"/>
      <w:bookmarkStart w:id="1376" w:name="_Toc34063128"/>
      <w:bookmarkStart w:id="1377" w:name="_Toc43120105"/>
      <w:bookmarkStart w:id="1378" w:name="_Toc49768160"/>
      <w:bookmarkStart w:id="1379" w:name="_Toc56434333"/>
      <w:bookmarkStart w:id="1380" w:name="_Toc82677498"/>
      <w:r>
        <w:t>6.1.6.2.17</w:t>
      </w:r>
      <w:r>
        <w:tab/>
        <w:t>Type: StatusNotification</w:t>
      </w:r>
      <w:bookmarkEnd w:id="1375"/>
      <w:bookmarkEnd w:id="1376"/>
      <w:bookmarkEnd w:id="1377"/>
      <w:bookmarkEnd w:id="1378"/>
      <w:bookmarkEnd w:id="1379"/>
      <w:bookmarkEnd w:id="138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bl>
    <w:p w14:paraId="2FBAF974" w14:textId="77777777" w:rsidR="00FA3B9B" w:rsidRDefault="00FA3B9B" w:rsidP="00FA3B9B"/>
    <w:p w14:paraId="3300AAB0" w14:textId="77777777" w:rsidR="00FA3B9B" w:rsidRDefault="00FA3B9B" w:rsidP="00FA3B9B">
      <w:pPr>
        <w:pStyle w:val="Heading5"/>
      </w:pPr>
      <w:bookmarkStart w:id="1381" w:name="_Toc25073946"/>
      <w:bookmarkStart w:id="1382" w:name="_Toc34063129"/>
      <w:bookmarkStart w:id="1383" w:name="_Toc43120106"/>
      <w:bookmarkStart w:id="1384" w:name="_Toc49768161"/>
      <w:bookmarkStart w:id="1385" w:name="_Toc56434334"/>
      <w:bookmarkStart w:id="1386" w:name="_Toc82677499"/>
      <w:r>
        <w:t>6.1.6.2.18</w:t>
      </w:r>
      <w:r>
        <w:tab/>
        <w:t>Type: QosFlowItem</w:t>
      </w:r>
      <w:bookmarkEnd w:id="1381"/>
      <w:bookmarkEnd w:id="1382"/>
      <w:bookmarkEnd w:id="1383"/>
      <w:bookmarkEnd w:id="1384"/>
      <w:bookmarkEnd w:id="1385"/>
      <w:bookmarkEnd w:id="138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FA3B9B">
      <w:pPr>
        <w:pStyle w:val="Heading5"/>
      </w:pPr>
      <w:bookmarkStart w:id="1387" w:name="_Toc25073947"/>
      <w:bookmarkStart w:id="1388" w:name="_Toc34063130"/>
      <w:bookmarkStart w:id="1389" w:name="_Toc43120107"/>
      <w:bookmarkStart w:id="1390" w:name="_Toc49768162"/>
      <w:bookmarkStart w:id="1391" w:name="_Toc56434335"/>
      <w:bookmarkStart w:id="1392" w:name="_Toc82677500"/>
      <w:r>
        <w:lastRenderedPageBreak/>
        <w:t>6.1.6.2.19</w:t>
      </w:r>
      <w:r>
        <w:tab/>
        <w:t>Type: QosFlowSetupItem</w:t>
      </w:r>
      <w:bookmarkEnd w:id="1387"/>
      <w:bookmarkEnd w:id="1388"/>
      <w:bookmarkEnd w:id="1389"/>
      <w:bookmarkEnd w:id="1390"/>
      <w:bookmarkEnd w:id="1391"/>
      <w:bookmarkEnd w:id="139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548C6126" w:rsidR="00FA3B9B" w:rsidRDefault="00FA3B9B" w:rsidP="007B3D37">
            <w:pPr>
              <w:pStyle w:val="TAL"/>
              <w:rPr>
                <w:rFonts w:cs="Arial"/>
                <w:szCs w:val="18"/>
              </w:rPr>
            </w:pPr>
            <w:r>
              <w:rPr>
                <w:rFonts w:cs="Arial"/>
                <w:szCs w:val="18"/>
              </w:rPr>
              <w:t>This IE shall contain the QoS Rule(s) associated to the QoS flow to be sent to the UE. It shall be encoded as the Qos rules IE specified in clause 9.11.4.13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2BAC0B60"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bl>
    <w:p w14:paraId="04538144" w14:textId="77777777" w:rsidR="00FA3B9B" w:rsidRPr="00623B7B" w:rsidRDefault="00FA3B9B" w:rsidP="00FA3B9B"/>
    <w:p w14:paraId="1292B50B" w14:textId="77777777" w:rsidR="00FA3B9B" w:rsidRDefault="00FA3B9B" w:rsidP="00FA3B9B">
      <w:pPr>
        <w:pStyle w:val="Heading5"/>
      </w:pPr>
      <w:bookmarkStart w:id="1393" w:name="_Toc25073948"/>
      <w:bookmarkStart w:id="1394" w:name="_Toc34063131"/>
      <w:bookmarkStart w:id="1395" w:name="_Toc43120108"/>
      <w:bookmarkStart w:id="1396" w:name="_Toc49768163"/>
      <w:bookmarkStart w:id="1397" w:name="_Toc56434336"/>
      <w:bookmarkStart w:id="1398" w:name="_Toc82677501"/>
      <w:r>
        <w:t>6.1.6.2.20</w:t>
      </w:r>
      <w:r>
        <w:tab/>
        <w:t>Type: QosFlowAddModifyRequestItem</w:t>
      </w:r>
      <w:bookmarkEnd w:id="1393"/>
      <w:bookmarkEnd w:id="1394"/>
      <w:bookmarkEnd w:id="1395"/>
      <w:bookmarkEnd w:id="1396"/>
      <w:bookmarkEnd w:id="1397"/>
      <w:bookmarkEnd w:id="139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677BDCB4"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18187E3"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399" w:name="_Toc25073949"/>
      <w:bookmarkStart w:id="1400" w:name="_Toc34063132"/>
      <w:bookmarkStart w:id="1401" w:name="_Toc43120109"/>
      <w:bookmarkStart w:id="1402" w:name="_Toc49768164"/>
      <w:bookmarkStart w:id="1403" w:name="_Toc56434337"/>
      <w:bookmarkStart w:id="1404" w:name="_Toc82677502"/>
      <w:r>
        <w:lastRenderedPageBreak/>
        <w:t>6.1.6.2.21</w:t>
      </w:r>
      <w:r>
        <w:tab/>
        <w:t>Type: QosFlowReleaseRequestItem</w:t>
      </w:r>
      <w:bookmarkEnd w:id="1399"/>
      <w:bookmarkEnd w:id="1400"/>
      <w:bookmarkEnd w:id="1401"/>
      <w:bookmarkEnd w:id="1402"/>
      <w:bookmarkEnd w:id="1403"/>
      <w:bookmarkEnd w:id="140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57CC10AC"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5A20D15"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05" w:name="_Toc25073950"/>
      <w:bookmarkStart w:id="1406" w:name="_Toc34063133"/>
      <w:bookmarkStart w:id="1407" w:name="_Toc43120110"/>
      <w:bookmarkStart w:id="1408" w:name="_Toc49768165"/>
      <w:bookmarkStart w:id="1409" w:name="_Toc56434338"/>
      <w:bookmarkStart w:id="1410" w:name="_Toc82677503"/>
      <w:r>
        <w:t>6.1.6.2.22</w:t>
      </w:r>
      <w:r>
        <w:tab/>
        <w:t>Type: QosFlowProfile</w:t>
      </w:r>
      <w:bookmarkEnd w:id="1405"/>
      <w:bookmarkEnd w:id="1406"/>
      <w:bookmarkEnd w:id="1407"/>
      <w:bookmarkEnd w:id="1408"/>
      <w:bookmarkEnd w:id="1409"/>
      <w:bookmarkEnd w:id="141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77777777"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clause 9.3.1.12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5BA0C88B"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clause </w:t>
            </w:r>
            <w:r w:rsidRPr="001D2E49">
              <w:t>9.3.1.12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7252283D"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Pr>
                <w:lang w:eastAsia="ja-JP"/>
              </w:rPr>
              <w:t xml:space="preserve">clause </w:t>
            </w:r>
            <w:r>
              <w:t>4.23.5.3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11" w:name="_Toc25073951"/>
      <w:bookmarkStart w:id="1412" w:name="_Toc34063134"/>
      <w:bookmarkStart w:id="1413" w:name="_Toc43120111"/>
      <w:bookmarkStart w:id="1414" w:name="_Toc49768166"/>
      <w:bookmarkStart w:id="1415" w:name="_Toc56434339"/>
      <w:bookmarkStart w:id="1416" w:name="_Toc82677504"/>
      <w:r>
        <w:t>6.1.6.2.23</w:t>
      </w:r>
      <w:r>
        <w:tab/>
        <w:t>Type: GbrQosFlowInformation</w:t>
      </w:r>
      <w:bookmarkEnd w:id="1411"/>
      <w:bookmarkEnd w:id="1412"/>
      <w:bookmarkEnd w:id="1413"/>
      <w:bookmarkEnd w:id="1414"/>
      <w:bookmarkEnd w:id="1415"/>
      <w:bookmarkEnd w:id="141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rPr>
                <w:lang w:eastAsia="en-GB"/>
              </w:rP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17" w:name="_Toc25073952"/>
      <w:bookmarkStart w:id="1418" w:name="_Toc34063135"/>
      <w:bookmarkStart w:id="1419" w:name="_Toc43120112"/>
      <w:bookmarkStart w:id="1420" w:name="_Toc49768167"/>
      <w:bookmarkStart w:id="1421" w:name="_Toc56434340"/>
      <w:bookmarkStart w:id="1422" w:name="_Toc82677505"/>
      <w:r>
        <w:t>6.1.6.2.24</w:t>
      </w:r>
      <w:r>
        <w:tab/>
        <w:t>Type: QosFlowNotifyItem</w:t>
      </w:r>
      <w:bookmarkEnd w:id="1417"/>
      <w:bookmarkEnd w:id="1418"/>
      <w:bookmarkEnd w:id="1419"/>
      <w:bookmarkEnd w:id="1420"/>
      <w:bookmarkEnd w:id="1421"/>
      <w:bookmarkEnd w:id="142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23" w:name="_Toc25073953"/>
      <w:bookmarkStart w:id="1424" w:name="_Toc34063136"/>
      <w:bookmarkStart w:id="1425" w:name="_Toc43120113"/>
      <w:bookmarkStart w:id="1426" w:name="_Toc49768168"/>
      <w:bookmarkStart w:id="1427" w:name="_Toc56434341"/>
      <w:bookmarkStart w:id="1428" w:name="_Toc82677506"/>
      <w:r>
        <w:lastRenderedPageBreak/>
        <w:t>6.1.6.2.25</w:t>
      </w:r>
      <w:r>
        <w:tab/>
        <w:t>Type: Void</w:t>
      </w:r>
      <w:bookmarkEnd w:id="1423"/>
      <w:bookmarkEnd w:id="1424"/>
      <w:bookmarkEnd w:id="1425"/>
      <w:bookmarkEnd w:id="1426"/>
      <w:bookmarkEnd w:id="1427"/>
      <w:bookmarkEnd w:id="1428"/>
    </w:p>
    <w:p w14:paraId="652578EE" w14:textId="77777777" w:rsidR="00FA3B9B" w:rsidRDefault="00FA3B9B" w:rsidP="00FA3B9B">
      <w:pPr>
        <w:pStyle w:val="Heading5"/>
      </w:pPr>
      <w:bookmarkStart w:id="1429" w:name="_Toc25073954"/>
      <w:bookmarkStart w:id="1430" w:name="_Toc34063137"/>
      <w:bookmarkStart w:id="1431" w:name="_Toc43120114"/>
      <w:bookmarkStart w:id="1432" w:name="_Toc49768169"/>
      <w:bookmarkStart w:id="1433" w:name="_Toc56434342"/>
      <w:bookmarkStart w:id="1434" w:name="_Toc82677507"/>
      <w:r>
        <w:t>6.1.6.2.26</w:t>
      </w:r>
      <w:r>
        <w:tab/>
        <w:t>Type: Void</w:t>
      </w:r>
      <w:bookmarkEnd w:id="1429"/>
      <w:bookmarkEnd w:id="1430"/>
      <w:bookmarkEnd w:id="1431"/>
      <w:bookmarkEnd w:id="1432"/>
      <w:bookmarkEnd w:id="1433"/>
      <w:bookmarkEnd w:id="1434"/>
    </w:p>
    <w:p w14:paraId="699D29C9" w14:textId="77777777" w:rsidR="00FA3B9B" w:rsidRDefault="00FA3B9B" w:rsidP="00FA3B9B">
      <w:pPr>
        <w:pStyle w:val="Heading5"/>
      </w:pPr>
      <w:bookmarkStart w:id="1435" w:name="_Toc25073955"/>
      <w:bookmarkStart w:id="1436" w:name="_Toc34063138"/>
      <w:bookmarkStart w:id="1437" w:name="_Toc43120115"/>
      <w:bookmarkStart w:id="1438" w:name="_Toc49768170"/>
      <w:bookmarkStart w:id="1439" w:name="_Toc56434343"/>
      <w:bookmarkStart w:id="1440" w:name="_Toc82677508"/>
      <w:r>
        <w:t>6.1.6.2.27</w:t>
      </w:r>
      <w:r>
        <w:tab/>
        <w:t>Type: SmContextRetrievedData</w:t>
      </w:r>
      <w:bookmarkEnd w:id="1435"/>
      <w:bookmarkEnd w:id="1436"/>
      <w:bookmarkEnd w:id="1437"/>
      <w:bookmarkEnd w:id="1438"/>
      <w:bookmarkEnd w:id="1439"/>
      <w:bookmarkEnd w:id="144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77777777" w:rsidR="00FA3B9B" w:rsidRDefault="00FA3B9B" w:rsidP="007B3D37">
            <w:pPr>
              <w:pStyle w:val="TAL"/>
              <w:rPr>
                <w:rFonts w:cs="Arial"/>
                <w:szCs w:val="18"/>
              </w:rPr>
            </w:pPr>
            <w:r>
              <w:rPr>
                <w:rFonts w:cs="Arial"/>
                <w:szCs w:val="18"/>
              </w:rPr>
              <w:t xml:space="preserve">This IE shall be present, if the </w:t>
            </w:r>
            <w:r>
              <w:t>SM context type was not present in the request or if it was present and indicated a request to retrieve the UE EPS PDN Connection, and if downlink data buffered in the SMF/UPF needs to be forwarded to EPS (see clause 4.11.1.3.2A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FA3B9B">
      <w:pPr>
        <w:pStyle w:val="Heading5"/>
      </w:pPr>
      <w:bookmarkStart w:id="1441" w:name="_Toc25073956"/>
      <w:bookmarkStart w:id="1442" w:name="_Toc34063139"/>
      <w:bookmarkStart w:id="1443" w:name="_Toc43120116"/>
      <w:bookmarkStart w:id="1444" w:name="_Toc49768171"/>
      <w:bookmarkStart w:id="1445" w:name="_Toc56434344"/>
      <w:bookmarkStart w:id="1446" w:name="_Toc82677509"/>
      <w:r>
        <w:lastRenderedPageBreak/>
        <w:t>6.1.6.2.28</w:t>
      </w:r>
      <w:r>
        <w:tab/>
        <w:t xml:space="preserve">Type: </w:t>
      </w:r>
      <w:r>
        <w:rPr>
          <w:lang w:eastAsia="zh-CN"/>
        </w:rPr>
        <w:t>TunnelInfo</w:t>
      </w:r>
      <w:bookmarkEnd w:id="1441"/>
      <w:bookmarkEnd w:id="1442"/>
      <w:bookmarkEnd w:id="1443"/>
      <w:bookmarkEnd w:id="1444"/>
      <w:bookmarkEnd w:id="1445"/>
      <w:bookmarkEnd w:id="144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47" w:name="_Toc25073957"/>
      <w:bookmarkStart w:id="1448" w:name="_Toc34063140"/>
      <w:bookmarkStart w:id="1449" w:name="_Toc43120117"/>
      <w:bookmarkStart w:id="1450" w:name="_Toc49768172"/>
      <w:bookmarkStart w:id="1451" w:name="_Toc56434345"/>
      <w:bookmarkStart w:id="1452" w:name="_Toc82677510"/>
      <w:r>
        <w:t>6.1.6.2.29</w:t>
      </w:r>
      <w:r>
        <w:tab/>
        <w:t xml:space="preserve">Type: </w:t>
      </w:r>
      <w:r>
        <w:rPr>
          <w:lang w:eastAsia="zh-CN"/>
        </w:rPr>
        <w:t>StatusInfo</w:t>
      </w:r>
      <w:bookmarkEnd w:id="1447"/>
      <w:bookmarkEnd w:id="1448"/>
      <w:bookmarkEnd w:id="1449"/>
      <w:bookmarkEnd w:id="1450"/>
      <w:bookmarkEnd w:id="1451"/>
      <w:bookmarkEnd w:id="145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53" w:name="_Toc25073958"/>
      <w:bookmarkStart w:id="1454" w:name="_Toc34063141"/>
      <w:bookmarkStart w:id="1455" w:name="_Toc43120118"/>
      <w:bookmarkStart w:id="1456" w:name="_Toc49768173"/>
      <w:bookmarkStart w:id="1457" w:name="_Toc56434346"/>
      <w:bookmarkStart w:id="1458" w:name="_Toc82677511"/>
      <w:r>
        <w:lastRenderedPageBreak/>
        <w:t>6.1.6.2.30</w:t>
      </w:r>
      <w:r>
        <w:tab/>
        <w:t>Type: VsmfUpdateError</w:t>
      </w:r>
      <w:bookmarkEnd w:id="1453"/>
      <w:bookmarkEnd w:id="1454"/>
      <w:bookmarkEnd w:id="1455"/>
      <w:bookmarkEnd w:id="1456"/>
      <w:bookmarkEnd w:id="1457"/>
      <w:bookmarkEnd w:id="145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77777777"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clause 9.11.4.2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7777777"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7777777"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V-SMF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59" w:name="_Toc25073959"/>
      <w:bookmarkStart w:id="1460" w:name="_Toc34063142"/>
      <w:bookmarkStart w:id="1461" w:name="_Toc43120119"/>
      <w:bookmarkStart w:id="1462" w:name="_Toc49768174"/>
      <w:bookmarkStart w:id="1463" w:name="_Toc56434347"/>
      <w:bookmarkStart w:id="1464" w:name="_Toc82677512"/>
      <w:r>
        <w:lastRenderedPageBreak/>
        <w:t>6.1.6.2.31</w:t>
      </w:r>
      <w:r>
        <w:tab/>
        <w:t xml:space="preserve">Type: </w:t>
      </w:r>
      <w:r>
        <w:rPr>
          <w:lang w:eastAsia="zh-CN"/>
        </w:rPr>
        <w:t>EpsPdnCnxInfo</w:t>
      </w:r>
      <w:bookmarkEnd w:id="1459"/>
      <w:bookmarkEnd w:id="1460"/>
      <w:bookmarkEnd w:id="1461"/>
      <w:bookmarkEnd w:id="1462"/>
      <w:bookmarkEnd w:id="1463"/>
      <w:bookmarkEnd w:id="146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65" w:name="_Toc25073960"/>
      <w:bookmarkStart w:id="1466" w:name="_Toc34063143"/>
      <w:bookmarkStart w:id="1467" w:name="_Toc43120120"/>
      <w:bookmarkStart w:id="1468" w:name="_Toc49768175"/>
      <w:bookmarkStart w:id="1469" w:name="_Toc56434348"/>
      <w:bookmarkStart w:id="1470" w:name="_Toc82677513"/>
      <w:r>
        <w:t>6.1.6.2.32</w:t>
      </w:r>
      <w:r>
        <w:tab/>
        <w:t xml:space="preserve">Type: </w:t>
      </w:r>
      <w:r>
        <w:rPr>
          <w:lang w:eastAsia="zh-CN"/>
        </w:rPr>
        <w:t>EpsBearerInfo</w:t>
      </w:r>
      <w:bookmarkEnd w:id="1465"/>
      <w:bookmarkEnd w:id="1466"/>
      <w:bookmarkEnd w:id="1467"/>
      <w:bookmarkEnd w:id="1468"/>
      <w:bookmarkEnd w:id="1469"/>
      <w:bookmarkEnd w:id="147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71" w:name="_Toc25073961"/>
      <w:bookmarkStart w:id="1472" w:name="_Toc34063144"/>
      <w:bookmarkStart w:id="1473" w:name="_Toc43120121"/>
      <w:bookmarkStart w:id="1474" w:name="_Toc49768176"/>
      <w:bookmarkStart w:id="1475" w:name="_Toc56434349"/>
      <w:bookmarkStart w:id="1476" w:name="_Toc82677514"/>
      <w:r>
        <w:t>6.1.6.2.33</w:t>
      </w:r>
      <w:r>
        <w:tab/>
        <w:t>Type: PduSessionNotifyItem</w:t>
      </w:r>
      <w:bookmarkEnd w:id="1471"/>
      <w:bookmarkEnd w:id="1472"/>
      <w:bookmarkEnd w:id="1473"/>
      <w:bookmarkEnd w:id="1474"/>
      <w:bookmarkEnd w:id="1475"/>
      <w:bookmarkEnd w:id="147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77" w:name="_Toc25073962"/>
      <w:bookmarkStart w:id="1478" w:name="_Toc34063145"/>
      <w:bookmarkStart w:id="1479" w:name="_Toc43120122"/>
      <w:bookmarkStart w:id="1480" w:name="_Toc49768177"/>
      <w:bookmarkStart w:id="1481" w:name="_Toc56434350"/>
      <w:bookmarkStart w:id="1482" w:name="_Toc82677515"/>
      <w:r>
        <w:t>6.1.6.2.34</w:t>
      </w:r>
      <w:r>
        <w:tab/>
        <w:t xml:space="preserve">Type: </w:t>
      </w:r>
      <w:r>
        <w:rPr>
          <w:lang w:eastAsia="zh-CN"/>
        </w:rPr>
        <w:t>EbiArpMapping</w:t>
      </w:r>
      <w:bookmarkEnd w:id="1477"/>
      <w:bookmarkEnd w:id="1478"/>
      <w:bookmarkEnd w:id="1479"/>
      <w:bookmarkEnd w:id="1480"/>
      <w:bookmarkEnd w:id="1481"/>
      <w:bookmarkEnd w:id="148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83" w:name="_Toc25073963"/>
      <w:bookmarkStart w:id="1484" w:name="_Toc34063146"/>
      <w:bookmarkStart w:id="1485" w:name="_Toc43120123"/>
      <w:bookmarkStart w:id="1486" w:name="_Toc49768178"/>
      <w:bookmarkStart w:id="1487" w:name="_Toc56434351"/>
      <w:bookmarkStart w:id="1488" w:name="_Toc82677516"/>
      <w:r>
        <w:lastRenderedPageBreak/>
        <w:t>6.1.6.2.35</w:t>
      </w:r>
      <w:r>
        <w:tab/>
        <w:t>Type: SmContextCreateError</w:t>
      </w:r>
      <w:bookmarkEnd w:id="1483"/>
      <w:bookmarkEnd w:id="1484"/>
      <w:bookmarkEnd w:id="1485"/>
      <w:bookmarkEnd w:id="1486"/>
      <w:bookmarkEnd w:id="1487"/>
      <w:bookmarkEnd w:id="148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77777777" w:rsidR="00FA3B9B" w:rsidRDefault="00FA3B9B" w:rsidP="007B3D37">
            <w:pPr>
              <w:pStyle w:val="TAL"/>
            </w:pPr>
            <w:r>
              <w:rPr>
                <w:rFonts w:cs="Arial"/>
                <w:szCs w:val="18"/>
              </w:rPr>
              <w:t>When present, it shall reference the N1 SM Message binary data (see clause 6.1.6.4.2).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3DEA2E6" w:rsidR="003D3C3A" w:rsidRDefault="003D3C3A" w:rsidP="003D3C3A">
            <w:pPr>
              <w:pStyle w:val="TAL"/>
              <w:rPr>
                <w:rFonts w:cs="Arial"/>
                <w:szCs w:val="18"/>
              </w:rPr>
            </w:pPr>
            <w:r>
              <w:rPr>
                <w:rFonts w:cs="Arial"/>
                <w:szCs w:val="18"/>
              </w:rPr>
              <w:t>When present, it shall reference the N2 SM Message binary data (see clause 6.1.6.4.3).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489" w:name="_Toc25073964"/>
      <w:bookmarkStart w:id="1490" w:name="_Toc34063147"/>
      <w:bookmarkStart w:id="1491" w:name="_Toc43120124"/>
      <w:bookmarkStart w:id="1492" w:name="_Toc49768179"/>
      <w:bookmarkStart w:id="1493" w:name="_Toc56434352"/>
      <w:bookmarkStart w:id="1494" w:name="_Toc82677517"/>
      <w:r>
        <w:t>6.1.6.2.36</w:t>
      </w:r>
      <w:r>
        <w:tab/>
        <w:t>Type: SmContextUpdateError</w:t>
      </w:r>
      <w:bookmarkEnd w:id="1489"/>
      <w:bookmarkEnd w:id="1490"/>
      <w:bookmarkEnd w:id="1491"/>
      <w:bookmarkEnd w:id="1492"/>
      <w:bookmarkEnd w:id="1493"/>
      <w:bookmarkEnd w:id="149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77777777" w:rsidR="00FA3B9B" w:rsidRDefault="00FA3B9B" w:rsidP="007B3D37">
            <w:pPr>
              <w:pStyle w:val="TAL"/>
            </w:pPr>
            <w:r>
              <w:rPr>
                <w:rFonts w:cs="Arial"/>
                <w:szCs w:val="18"/>
              </w:rPr>
              <w:t>When present, it shall reference the N1 SM Message binary data (see clause 6.1.6.4.2).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77777777" w:rsidR="00FA3B9B" w:rsidRDefault="00FA3B9B" w:rsidP="007B3D37">
            <w:pPr>
              <w:pStyle w:val="TAL"/>
            </w:pPr>
            <w:r>
              <w:rPr>
                <w:rFonts w:cs="Arial"/>
                <w:szCs w:val="18"/>
              </w:rPr>
              <w:t>When present, it shall reference the N2 SM Message binary data (see clause 6.1.6.4.3).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495" w:name="_Toc25073965"/>
      <w:bookmarkStart w:id="1496" w:name="_Toc34063148"/>
      <w:bookmarkStart w:id="1497" w:name="_Toc43120125"/>
      <w:bookmarkStart w:id="1498" w:name="_Toc49768180"/>
      <w:bookmarkStart w:id="1499" w:name="_Toc56434353"/>
      <w:bookmarkStart w:id="1500" w:name="_Toc82677518"/>
      <w:r>
        <w:lastRenderedPageBreak/>
        <w:t>6.1.6.2.37</w:t>
      </w:r>
      <w:r>
        <w:tab/>
        <w:t>Type: PduSessionCreateError</w:t>
      </w:r>
      <w:bookmarkEnd w:id="1495"/>
      <w:bookmarkEnd w:id="1496"/>
      <w:bookmarkEnd w:id="1497"/>
      <w:bookmarkEnd w:id="1498"/>
      <w:bookmarkEnd w:id="1499"/>
      <w:bookmarkEnd w:id="150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7777777"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clause 6.1.6.4.4).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77777777" w:rsidR="00FA3B9B" w:rsidRDefault="00FA3B9B" w:rsidP="007B3D37">
            <w:pPr>
              <w:pStyle w:val="TAL"/>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01" w:name="_Toc25073966"/>
      <w:bookmarkStart w:id="1502" w:name="_Toc34063149"/>
      <w:bookmarkStart w:id="1503" w:name="_Toc43120126"/>
      <w:bookmarkStart w:id="1504" w:name="_Toc49768181"/>
      <w:bookmarkStart w:id="1505" w:name="_Toc56434354"/>
      <w:bookmarkStart w:id="1506" w:name="_Toc82677519"/>
      <w:r>
        <w:t>6.1.6.2.38</w:t>
      </w:r>
      <w:r>
        <w:tab/>
        <w:t xml:space="preserve">Type: </w:t>
      </w:r>
      <w:r>
        <w:rPr>
          <w:rFonts w:hint="eastAsia"/>
          <w:lang w:eastAsia="zh-CN"/>
        </w:rPr>
        <w:t>MmeCapabilities</w:t>
      </w:r>
      <w:bookmarkEnd w:id="1501"/>
      <w:bookmarkEnd w:id="1502"/>
      <w:bookmarkEnd w:id="1503"/>
      <w:bookmarkEnd w:id="1504"/>
      <w:bookmarkEnd w:id="1505"/>
      <w:bookmarkEnd w:id="150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52D23CE5" w14:textId="77777777" w:rsidR="00FA3B9B" w:rsidRDefault="00FA3B9B" w:rsidP="00FA3B9B"/>
    <w:p w14:paraId="66771047" w14:textId="77777777" w:rsidR="00FA3B9B" w:rsidRDefault="00FA3B9B" w:rsidP="00FA3B9B">
      <w:pPr>
        <w:pStyle w:val="Heading5"/>
      </w:pPr>
      <w:bookmarkStart w:id="1507" w:name="_Toc25073967"/>
      <w:bookmarkStart w:id="1508" w:name="_Toc34063150"/>
      <w:bookmarkStart w:id="1509" w:name="_Toc43120127"/>
      <w:bookmarkStart w:id="1510" w:name="_Toc49768182"/>
      <w:bookmarkStart w:id="1511" w:name="_Toc56434355"/>
      <w:bookmarkStart w:id="1512" w:name="_Toc82677520"/>
      <w:r>
        <w:lastRenderedPageBreak/>
        <w:t>6.1.6.2.39</w:t>
      </w:r>
      <w:r>
        <w:tab/>
        <w:t>Type: SmContext</w:t>
      </w:r>
      <w:bookmarkEnd w:id="1507"/>
      <w:bookmarkEnd w:id="1508"/>
      <w:bookmarkEnd w:id="1509"/>
      <w:bookmarkEnd w:id="1510"/>
      <w:bookmarkEnd w:id="1511"/>
      <w:bookmarkEnd w:id="1512"/>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D890882"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The API URI shall be formatted as specified in clause 6.1.1.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691D623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The API URI shall be formatted as specified in clause 6.1.1.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77777777"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clause </w:t>
            </w:r>
            <w:r>
              <w:rPr>
                <w:rFonts w:cs="Arial"/>
                <w:szCs w:val="18"/>
                <w:lang w:eastAsia="zh-CN"/>
              </w:rPr>
              <w:t>6.1.3.6.2)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lastRenderedPageBreak/>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A1142"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be set to:</w:t>
            </w:r>
          </w:p>
          <w:p w14:paraId="043733B7" w14:textId="77777777" w:rsidR="00A56FED"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w:t>
            </w:r>
          </w:p>
          <w:p w14:paraId="38BB8742" w14:textId="54C7A229"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3D5DD969" w14:textId="77777777" w:rsidR="00A56FED"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w:t>
            </w:r>
          </w:p>
          <w:p w14:paraId="1CCB1C44" w14:textId="546A581A" w:rsidR="00FC2148" w:rsidRDefault="00FC2148"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77777777" w:rsidR="00FA3B9B" w:rsidRDefault="00FA3B9B" w:rsidP="007B3D37">
            <w:pPr>
              <w:pStyle w:val="TAL"/>
              <w:rPr>
                <w:rFonts w:cs="Arial"/>
                <w:szCs w:val="18"/>
              </w:rPr>
            </w:pPr>
            <w:r>
              <w:rPr>
                <w:rFonts w:cs="Arial"/>
                <w:szCs w:val="18"/>
              </w:rPr>
              <w:t>When present, it shall indicate whether the use of Pause of Charging is enabled for the PDU session (see clause 4.4.4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lastRenderedPageBreak/>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97D58" w14:textId="77777777" w:rsidR="00FA3B9B" w:rsidRDefault="00FA3B9B" w:rsidP="007B3D37">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77777777"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3083A97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lastRenderedPageBreak/>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13" w:name="_Toc25073968"/>
      <w:bookmarkStart w:id="1514" w:name="_Toc34063151"/>
      <w:bookmarkStart w:id="1515" w:name="_Toc43120128"/>
      <w:bookmarkStart w:id="1516" w:name="_Toc49768183"/>
      <w:bookmarkStart w:id="1517" w:name="_Toc56434356"/>
      <w:bookmarkStart w:id="1518" w:name="_Toc82677521"/>
      <w:r>
        <w:t>6.1.6.2.40</w:t>
      </w:r>
      <w:r w:rsidRPr="00BC662F">
        <w:tab/>
      </w:r>
      <w:r>
        <w:t>Type: ExemptionInd</w:t>
      </w:r>
      <w:bookmarkEnd w:id="1513"/>
      <w:bookmarkEnd w:id="1514"/>
      <w:bookmarkEnd w:id="1515"/>
      <w:bookmarkEnd w:id="1516"/>
      <w:bookmarkEnd w:id="1517"/>
      <w:bookmarkEnd w:id="151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lastRenderedPageBreak/>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19" w:name="_Toc25073969"/>
      <w:bookmarkStart w:id="1520" w:name="_Toc34063152"/>
      <w:bookmarkStart w:id="1521" w:name="_Toc43120129"/>
      <w:bookmarkStart w:id="1522" w:name="_Toc49768184"/>
      <w:bookmarkStart w:id="1523" w:name="_Toc56434357"/>
      <w:bookmarkStart w:id="1524" w:name="_Toc82677522"/>
      <w:r>
        <w:t>6.1.6.2.41</w:t>
      </w:r>
      <w:r>
        <w:tab/>
        <w:t xml:space="preserve">Type: </w:t>
      </w:r>
      <w:r>
        <w:rPr>
          <w:lang w:eastAsia="zh-CN"/>
        </w:rPr>
        <w:t>PsaInformation</w:t>
      </w:r>
      <w:bookmarkEnd w:id="1519"/>
      <w:bookmarkEnd w:id="1520"/>
      <w:bookmarkEnd w:id="1521"/>
      <w:bookmarkEnd w:id="1522"/>
      <w:bookmarkEnd w:id="1523"/>
      <w:bookmarkEnd w:id="152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1040B75D" w:rsidR="00FA3B9B" w:rsidRDefault="00FA3B9B" w:rsidP="007B3D37">
            <w:pPr>
              <w:pStyle w:val="TAL"/>
              <w:rPr>
                <w:rFonts w:cs="Arial"/>
                <w:szCs w:val="18"/>
              </w:rPr>
            </w:pPr>
            <w:r>
              <w:rPr>
                <w:rFonts w:cs="Arial"/>
                <w:szCs w:val="18"/>
              </w:rPr>
              <w:t>This IE shall indicate, for a PDU session with an I-SMF, if a PSA and UL CL or BP</w:t>
            </w:r>
            <w:r w:rsidR="00422BEC">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25" w:name="_Toc25073970"/>
      <w:bookmarkStart w:id="1526" w:name="_Toc34063153"/>
      <w:bookmarkStart w:id="1527" w:name="_Toc43120130"/>
      <w:bookmarkStart w:id="1528" w:name="_Toc49768185"/>
      <w:bookmarkStart w:id="1529" w:name="_Toc56434358"/>
      <w:bookmarkStart w:id="1530" w:name="_Toc82677523"/>
      <w:r>
        <w:t>6.1.6.2.42</w:t>
      </w:r>
      <w:r>
        <w:tab/>
        <w:t xml:space="preserve">Type: </w:t>
      </w:r>
      <w:r>
        <w:rPr>
          <w:lang w:eastAsia="zh-CN"/>
        </w:rPr>
        <w:t>DnaiInformation</w:t>
      </w:r>
      <w:bookmarkEnd w:id="1525"/>
      <w:bookmarkEnd w:id="1526"/>
      <w:bookmarkEnd w:id="1527"/>
      <w:bookmarkEnd w:id="1528"/>
      <w:bookmarkEnd w:id="1529"/>
      <w:bookmarkEnd w:id="153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31" w:name="_Toc25073971"/>
      <w:bookmarkStart w:id="1532" w:name="_Toc34063154"/>
      <w:bookmarkStart w:id="1533" w:name="_Toc43120131"/>
      <w:bookmarkStart w:id="1534" w:name="_Toc49768186"/>
      <w:bookmarkStart w:id="1535" w:name="_Toc56434359"/>
      <w:bookmarkStart w:id="1536" w:name="_Toc82677524"/>
      <w:r>
        <w:lastRenderedPageBreak/>
        <w:t>6.1.6.2.43</w:t>
      </w:r>
      <w:r>
        <w:tab/>
        <w:t xml:space="preserve">Type: </w:t>
      </w:r>
      <w:r>
        <w:rPr>
          <w:lang w:eastAsia="zh-CN"/>
        </w:rPr>
        <w:t>N4Information</w:t>
      </w:r>
      <w:bookmarkEnd w:id="1531"/>
      <w:bookmarkEnd w:id="1532"/>
      <w:bookmarkEnd w:id="1533"/>
      <w:bookmarkEnd w:id="1534"/>
      <w:bookmarkEnd w:id="1535"/>
      <w:bookmarkEnd w:id="153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77777777"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clause 6.1.6.4.5.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FA3B9B">
      <w:pPr>
        <w:pStyle w:val="Heading5"/>
      </w:pPr>
      <w:bookmarkStart w:id="1537" w:name="_Toc18427400"/>
      <w:bookmarkStart w:id="1538" w:name="_Toc25073972"/>
      <w:bookmarkStart w:id="1539" w:name="_Toc34063155"/>
      <w:bookmarkStart w:id="1540" w:name="_Toc43120132"/>
      <w:bookmarkStart w:id="1541" w:name="_Toc49768187"/>
      <w:bookmarkStart w:id="1542" w:name="_Toc56434360"/>
      <w:bookmarkStart w:id="1543" w:name="_Toc82677525"/>
      <w:r>
        <w:t>6.1.6.2.44</w:t>
      </w:r>
      <w:r>
        <w:tab/>
        <w:t xml:space="preserve">Type: </w:t>
      </w:r>
      <w:bookmarkEnd w:id="1537"/>
      <w:r>
        <w:rPr>
          <w:lang w:eastAsia="zh-CN"/>
        </w:rPr>
        <w:t>IndirectDataForwarding</w:t>
      </w:r>
      <w:r>
        <w:rPr>
          <w:rFonts w:hint="eastAsia"/>
          <w:lang w:eastAsia="zh-CN"/>
        </w:rPr>
        <w:t>TunnelInfo</w:t>
      </w:r>
      <w:bookmarkEnd w:id="1538"/>
      <w:bookmarkEnd w:id="1539"/>
      <w:bookmarkEnd w:id="1540"/>
      <w:bookmarkEnd w:id="1541"/>
      <w:bookmarkEnd w:id="1542"/>
      <w:bookmarkEnd w:id="154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44" w:name="_Toc25073973"/>
      <w:bookmarkStart w:id="1545" w:name="_Toc34063156"/>
      <w:bookmarkStart w:id="1546" w:name="_Toc43120133"/>
      <w:bookmarkStart w:id="1547" w:name="_Toc49768188"/>
      <w:bookmarkStart w:id="1548" w:name="_Toc56434361"/>
      <w:bookmarkStart w:id="1549" w:name="_Toc82677526"/>
      <w:r>
        <w:lastRenderedPageBreak/>
        <w:t>6.1.6.2.45</w:t>
      </w:r>
      <w:r>
        <w:tab/>
        <w:t xml:space="preserve">Type: </w:t>
      </w:r>
      <w:bookmarkStart w:id="1550" w:name="OLE_LINK20"/>
      <w:r w:rsidRPr="00DB7292">
        <w:t>SmContextRelease</w:t>
      </w:r>
      <w:r>
        <w:t>d</w:t>
      </w:r>
      <w:r w:rsidRPr="00DB7292">
        <w:t>Data</w:t>
      </w:r>
      <w:bookmarkEnd w:id="1544"/>
      <w:bookmarkEnd w:id="1545"/>
      <w:bookmarkEnd w:id="1546"/>
      <w:bookmarkEnd w:id="1547"/>
      <w:bookmarkEnd w:id="1548"/>
      <w:bookmarkEnd w:id="1549"/>
      <w:bookmarkEnd w:id="1550"/>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51" w:name="_Toc25073974"/>
      <w:bookmarkStart w:id="1552" w:name="_Toc34063157"/>
      <w:bookmarkStart w:id="1553" w:name="_Toc43120134"/>
      <w:bookmarkStart w:id="1554" w:name="_Toc49768189"/>
      <w:bookmarkStart w:id="1555" w:name="_Toc56434362"/>
      <w:bookmarkStart w:id="1556" w:name="_Toc82677527"/>
      <w:r>
        <w:t>6.1.6.2.46</w:t>
      </w:r>
      <w:r>
        <w:tab/>
        <w:t xml:space="preserve">Type: </w:t>
      </w:r>
      <w:r w:rsidRPr="00DB7292">
        <w:t>Release</w:t>
      </w:r>
      <w:r>
        <w:t>d</w:t>
      </w:r>
      <w:r w:rsidRPr="00DB7292">
        <w:t>Data</w:t>
      </w:r>
      <w:bookmarkEnd w:id="1551"/>
      <w:bookmarkEnd w:id="1552"/>
      <w:bookmarkEnd w:id="1553"/>
      <w:bookmarkEnd w:id="1554"/>
      <w:bookmarkEnd w:id="1555"/>
      <w:bookmarkEnd w:id="1556"/>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57" w:name="_Toc25073975"/>
      <w:bookmarkStart w:id="1558" w:name="_Toc34063158"/>
      <w:bookmarkStart w:id="1559" w:name="_Toc43120135"/>
      <w:bookmarkStart w:id="1560" w:name="_Toc49768190"/>
      <w:bookmarkStart w:id="1561" w:name="_Toc56434363"/>
      <w:bookmarkStart w:id="1562" w:name="_Toc82677528"/>
      <w:r>
        <w:lastRenderedPageBreak/>
        <w:t>6.1.6.2.47</w:t>
      </w:r>
      <w:r>
        <w:tab/>
        <w:t>Type: SendMoDataReqData</w:t>
      </w:r>
      <w:bookmarkEnd w:id="1557"/>
      <w:bookmarkEnd w:id="1558"/>
      <w:bookmarkEnd w:id="1559"/>
      <w:bookmarkEnd w:id="1560"/>
      <w:bookmarkEnd w:id="1561"/>
      <w:bookmarkEnd w:id="1562"/>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FA3B9B">
      <w:pPr>
        <w:pStyle w:val="Heading5"/>
      </w:pPr>
      <w:bookmarkStart w:id="1563" w:name="_Toc25073976"/>
      <w:bookmarkStart w:id="1564" w:name="_Toc34063159"/>
      <w:bookmarkStart w:id="1565" w:name="_Toc43120136"/>
      <w:bookmarkStart w:id="1566" w:name="_Toc49768191"/>
      <w:bookmarkStart w:id="1567" w:name="_Toc56434364"/>
      <w:bookmarkStart w:id="1568" w:name="_Toc82677529"/>
      <w:r>
        <w:t>6.1.6.2.48</w:t>
      </w:r>
      <w:r>
        <w:tab/>
        <w:t xml:space="preserve">Type: </w:t>
      </w:r>
      <w:r>
        <w:rPr>
          <w:color w:val="000000"/>
          <w:lang w:eastAsia="ja-JP"/>
        </w:rPr>
        <w:t>CnAssistedRanP</w:t>
      </w:r>
      <w:r w:rsidRPr="0058039F">
        <w:rPr>
          <w:color w:val="000000"/>
          <w:lang w:eastAsia="ja-JP"/>
        </w:rPr>
        <w:t>ara</w:t>
      </w:r>
      <w:bookmarkEnd w:id="1563"/>
      <w:bookmarkEnd w:id="1564"/>
      <w:bookmarkEnd w:id="1565"/>
      <w:bookmarkEnd w:id="1566"/>
      <w:bookmarkEnd w:id="1567"/>
      <w:bookmarkEnd w:id="1568"/>
    </w:p>
    <w:p w14:paraId="2AC528B8" w14:textId="77777777" w:rsidR="00FA3B9B" w:rsidRDefault="00FA3B9B" w:rsidP="00FA3B9B">
      <w:pPr>
        <w:pStyle w:val="TH"/>
      </w:pPr>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77777777"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 xml:space="preserve">or </w:t>
            </w:r>
            <w:bookmarkStart w:id="1569" w:name="OLE_LINK28"/>
            <w:r w:rsidRPr="00D67AB2">
              <w:rPr>
                <w:rFonts w:cs="Arial"/>
                <w:szCs w:val="18"/>
                <w:lang w:eastAsia="zh-CN"/>
              </w:rPr>
              <w:t>mobile (</w:t>
            </w:r>
            <w:r w:rsidRPr="00D67AB2">
              <w:t xml:space="preserve">see </w:t>
            </w:r>
            <w:r>
              <w:t>3GPP </w:t>
            </w:r>
            <w:r w:rsidRPr="00D67AB2">
              <w:rPr>
                <w:lang w:eastAsia="zh-CN"/>
              </w:rPr>
              <w:t>TS 23.502 [3] clause 4.15.6.3</w:t>
            </w:r>
            <w:r w:rsidRPr="00D67AB2">
              <w:rPr>
                <w:rFonts w:cs="Arial"/>
                <w:szCs w:val="18"/>
                <w:lang w:eastAsia="zh-CN"/>
              </w:rPr>
              <w:t>)</w:t>
            </w:r>
            <w:bookmarkEnd w:id="1569"/>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77777777"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TS 23.502 [3] clause 4.15.6.3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77777777"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77777777"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77777777"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clause </w:t>
            </w:r>
            <w:r w:rsidRPr="00690FDC">
              <w:rPr>
                <w:lang w:eastAsia="zh-CN"/>
              </w:rPr>
              <w:t>4.15.6.3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7777777"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[3] clause 4.15.6.3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77777777"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TS 23.502 [3] clause 4.15.6.3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70" w:name="_Toc34063160"/>
      <w:bookmarkStart w:id="1571" w:name="_Toc43120137"/>
      <w:bookmarkStart w:id="1572" w:name="_Toc49768192"/>
      <w:bookmarkStart w:id="1573" w:name="_Toc56434365"/>
      <w:bookmarkStart w:id="1574" w:name="_Toc82677530"/>
      <w:r>
        <w:t>6.1.6.2.49</w:t>
      </w:r>
      <w:r>
        <w:tab/>
        <w:t xml:space="preserve">Type: </w:t>
      </w:r>
      <w:r>
        <w:rPr>
          <w:lang w:eastAsia="zh-CN"/>
        </w:rPr>
        <w:t>UlclBpInformation</w:t>
      </w:r>
      <w:bookmarkEnd w:id="1570"/>
      <w:bookmarkEnd w:id="1571"/>
      <w:bookmarkEnd w:id="1572"/>
      <w:bookmarkEnd w:id="1573"/>
      <w:bookmarkEnd w:id="157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75" w:name="_Toc34063161"/>
      <w:bookmarkStart w:id="1576" w:name="_Toc43120138"/>
      <w:bookmarkStart w:id="1577" w:name="_Toc49768193"/>
      <w:bookmarkStart w:id="1578" w:name="_Toc56434366"/>
      <w:bookmarkStart w:id="1579" w:name="_Toc82677531"/>
      <w:r>
        <w:lastRenderedPageBreak/>
        <w:t>6.1.6.2.50</w:t>
      </w:r>
      <w:r>
        <w:tab/>
        <w:t>Type: TransferMoDataReqData</w:t>
      </w:r>
      <w:bookmarkEnd w:id="1575"/>
      <w:bookmarkEnd w:id="1576"/>
      <w:bookmarkEnd w:id="1577"/>
      <w:bookmarkEnd w:id="1578"/>
      <w:bookmarkEnd w:id="157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80" w:name="_Toc34063162"/>
    </w:p>
    <w:p w14:paraId="54EAB04E" w14:textId="77777777" w:rsidR="00FA3B9B" w:rsidRDefault="00FA3B9B" w:rsidP="00FA3B9B">
      <w:pPr>
        <w:pStyle w:val="Heading5"/>
      </w:pPr>
      <w:bookmarkStart w:id="1581" w:name="_Toc43120139"/>
      <w:bookmarkStart w:id="1582" w:name="_Toc49768194"/>
      <w:bookmarkStart w:id="1583" w:name="_Toc56434367"/>
      <w:bookmarkStart w:id="1584" w:name="_Toc82677532"/>
      <w:r>
        <w:t>6.1.6.2.51</w:t>
      </w:r>
      <w:r>
        <w:tab/>
        <w:t>Type: TransferMtDataReqData</w:t>
      </w:r>
      <w:bookmarkEnd w:id="1580"/>
      <w:bookmarkEnd w:id="1581"/>
      <w:bookmarkEnd w:id="1582"/>
      <w:bookmarkEnd w:id="1583"/>
      <w:bookmarkEnd w:id="158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7777777" w:rsidR="00FA3B9B" w:rsidRDefault="00FA3B9B" w:rsidP="007B3D37">
            <w:pPr>
              <w:pStyle w:val="TAL"/>
              <w:rPr>
                <w:rFonts w:cs="Arial"/>
                <w:szCs w:val="18"/>
              </w:rPr>
            </w:pPr>
            <w:r>
              <w:rPr>
                <w:rFonts w:cs="Arial"/>
                <w:szCs w:val="18"/>
              </w:rPr>
              <w:t>This IE shall reference the mobile terminated data (see clause 6.1.6.4.7).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85" w:name="_Toc34063163"/>
      <w:bookmarkStart w:id="1586" w:name="_Toc43120140"/>
      <w:bookmarkStart w:id="1587" w:name="_Toc49768195"/>
      <w:bookmarkStart w:id="1588" w:name="_Toc56434368"/>
      <w:bookmarkStart w:id="1589" w:name="_Toc82677533"/>
      <w:r>
        <w:t>6.1.6.2.52</w:t>
      </w:r>
      <w:r w:rsidRPr="003B2883">
        <w:tab/>
        <w:t xml:space="preserve">Type: </w:t>
      </w:r>
      <w:r>
        <w:t>TransferMtDataError</w:t>
      </w:r>
      <w:bookmarkEnd w:id="1585"/>
      <w:bookmarkEnd w:id="1586"/>
      <w:bookmarkEnd w:id="1587"/>
      <w:bookmarkEnd w:id="1588"/>
      <w:bookmarkEnd w:id="158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590" w:name="_Toc34063164"/>
      <w:bookmarkStart w:id="1591" w:name="_Toc43120141"/>
      <w:bookmarkStart w:id="1592" w:name="_Toc49768196"/>
      <w:bookmarkStart w:id="1593" w:name="_Toc56434369"/>
      <w:bookmarkStart w:id="1594" w:name="_Toc82677534"/>
      <w:r>
        <w:t>6.1.6.2.53</w:t>
      </w:r>
      <w:r>
        <w:tab/>
        <w:t>Type: TransferMtDataAddInfo</w:t>
      </w:r>
      <w:bookmarkEnd w:id="1590"/>
      <w:bookmarkEnd w:id="1591"/>
      <w:bookmarkEnd w:id="1592"/>
      <w:bookmarkEnd w:id="1593"/>
      <w:bookmarkEnd w:id="159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FA3B9B">
      <w:pPr>
        <w:pStyle w:val="Heading5"/>
      </w:pPr>
      <w:bookmarkStart w:id="1595" w:name="_Toc34063165"/>
      <w:bookmarkStart w:id="1596" w:name="_Toc43120142"/>
      <w:bookmarkStart w:id="1597" w:name="_Toc49768197"/>
      <w:bookmarkStart w:id="1598" w:name="_Toc56434370"/>
      <w:bookmarkStart w:id="1599" w:name="_Toc82677535"/>
      <w:r>
        <w:lastRenderedPageBreak/>
        <w:t>6.1.6.2.54</w:t>
      </w:r>
      <w:r>
        <w:tab/>
        <w:t xml:space="preserve">Type: </w:t>
      </w:r>
      <w:r>
        <w:rPr>
          <w:color w:val="000000"/>
          <w:lang w:eastAsia="ja-JP"/>
        </w:rPr>
        <w:t>VplmnQos</w:t>
      </w:r>
      <w:bookmarkEnd w:id="1595"/>
      <w:bookmarkEnd w:id="1596"/>
      <w:bookmarkEnd w:id="1597"/>
      <w:bookmarkEnd w:id="1598"/>
      <w:bookmarkEnd w:id="1599"/>
    </w:p>
    <w:p w14:paraId="68440B3F" w14:textId="77777777" w:rsidR="00FA3B9B" w:rsidRDefault="00FA3B9B" w:rsidP="00FA3B9B">
      <w:pPr>
        <w:pStyle w:val="TH"/>
      </w:pPr>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00" w:name="_Toc25156500"/>
      <w:bookmarkStart w:id="1601" w:name="_Toc27591340"/>
      <w:bookmarkStart w:id="1602" w:name="_Toc34063166"/>
      <w:bookmarkStart w:id="1603" w:name="_Toc43120143"/>
      <w:bookmarkStart w:id="1604" w:name="_Toc49768198"/>
      <w:bookmarkStart w:id="1605" w:name="_Toc56434371"/>
      <w:bookmarkStart w:id="1606" w:name="_Toc82677536"/>
      <w:r w:rsidRPr="003B2883">
        <w:t>6.</w:t>
      </w:r>
      <w:r>
        <w:t>1</w:t>
      </w:r>
      <w:r w:rsidRPr="003B2883">
        <w:t>.6.2.</w:t>
      </w:r>
      <w:r>
        <w:t>55</w:t>
      </w:r>
      <w:r w:rsidRPr="003B2883">
        <w:tab/>
        <w:t xml:space="preserve">Type: </w:t>
      </w:r>
      <w:bookmarkEnd w:id="1600"/>
      <w:bookmarkEnd w:id="1601"/>
      <w:r>
        <w:t>Ddn</w:t>
      </w:r>
      <w:r w:rsidRPr="00DF76B8">
        <w:t>Failure</w:t>
      </w:r>
      <w:r>
        <w:t>Subs</w:t>
      </w:r>
      <w:bookmarkEnd w:id="1602"/>
      <w:bookmarkEnd w:id="1603"/>
      <w:bookmarkEnd w:id="1604"/>
      <w:bookmarkEnd w:id="1605"/>
      <w:bookmarkEnd w:id="160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07" w:name="_Toc43120144"/>
      <w:bookmarkStart w:id="1608" w:name="_Toc49768199"/>
      <w:bookmarkStart w:id="1609" w:name="_Toc56434372"/>
      <w:bookmarkStart w:id="1610" w:name="_Toc82677537"/>
      <w:r>
        <w:t>6.1.6.2.56</w:t>
      </w:r>
      <w:r>
        <w:tab/>
        <w:t>Type: RetrieveData</w:t>
      </w:r>
      <w:bookmarkEnd w:id="1607"/>
      <w:bookmarkEnd w:id="1608"/>
      <w:bookmarkEnd w:id="1609"/>
      <w:bookmarkEnd w:id="161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11" w:name="_Toc43120145"/>
      <w:bookmarkStart w:id="1612" w:name="_Toc49768200"/>
      <w:bookmarkStart w:id="1613" w:name="_Toc56434373"/>
      <w:bookmarkStart w:id="1614" w:name="_Toc82677538"/>
      <w:r>
        <w:lastRenderedPageBreak/>
        <w:t>6.1.6.2.57</w:t>
      </w:r>
      <w:r>
        <w:tab/>
        <w:t>Type: RetrievedData</w:t>
      </w:r>
      <w:bookmarkEnd w:id="1611"/>
      <w:bookmarkEnd w:id="1612"/>
      <w:bookmarkEnd w:id="1613"/>
      <w:bookmarkEnd w:id="161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15" w:name="_Toc43120146"/>
      <w:bookmarkStart w:id="1616" w:name="_Toc49768201"/>
      <w:bookmarkStart w:id="1617" w:name="_Toc56434374"/>
      <w:bookmarkStart w:id="1618" w:name="_Toc82677539"/>
      <w:r w:rsidRPr="003B2883">
        <w:t>6.</w:t>
      </w:r>
      <w:r>
        <w:t>1</w:t>
      </w:r>
      <w:r w:rsidRPr="003B2883">
        <w:t>.6.2.</w:t>
      </w:r>
      <w:r>
        <w:t>58</w:t>
      </w:r>
      <w:r w:rsidRPr="003B2883">
        <w:tab/>
        <w:t xml:space="preserve">Type: </w:t>
      </w:r>
      <w:r>
        <w:t>SecurityResult</w:t>
      </w:r>
      <w:bookmarkEnd w:id="1615"/>
      <w:bookmarkEnd w:id="1616"/>
      <w:bookmarkEnd w:id="1617"/>
      <w:bookmarkEnd w:id="161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19" w:name="_Toc43120147"/>
      <w:bookmarkStart w:id="1620" w:name="_Toc49768202"/>
      <w:bookmarkStart w:id="1621" w:name="_Toc56434375"/>
      <w:bookmarkStart w:id="1622" w:name="_Toc82677540"/>
      <w:r w:rsidRPr="003B2883">
        <w:t>6.</w:t>
      </w:r>
      <w:r>
        <w:t>1</w:t>
      </w:r>
      <w:r w:rsidRPr="003B2883">
        <w:t>.6.2.</w:t>
      </w:r>
      <w:r>
        <w:t>59</w:t>
      </w:r>
      <w:r w:rsidRPr="003B2883">
        <w:tab/>
        <w:t xml:space="preserve">Type: </w:t>
      </w:r>
      <w:r>
        <w:t>Up</w:t>
      </w:r>
      <w:r w:rsidRPr="001D2E49">
        <w:rPr>
          <w:rFonts w:hint="eastAsia"/>
          <w:lang w:eastAsia="zh-CN"/>
        </w:rPr>
        <w:t>SecurityInfo</w:t>
      </w:r>
      <w:bookmarkEnd w:id="1619"/>
      <w:bookmarkEnd w:id="1620"/>
      <w:bookmarkEnd w:id="1621"/>
      <w:bookmarkEnd w:id="162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77777777"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clause 9.3.1.60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23" w:name="_Toc43120148"/>
      <w:bookmarkStart w:id="1624" w:name="_Toc49768203"/>
      <w:bookmarkStart w:id="1625" w:name="_Toc56434376"/>
      <w:bookmarkStart w:id="1626" w:name="_Toc82677541"/>
      <w:r>
        <w:lastRenderedPageBreak/>
        <w:t>6.1.6.2.60</w:t>
      </w:r>
      <w:r>
        <w:tab/>
        <w:t>Type: DdnFailureSubInfo</w:t>
      </w:r>
      <w:bookmarkEnd w:id="1623"/>
      <w:bookmarkEnd w:id="1624"/>
      <w:bookmarkEnd w:id="1625"/>
      <w:bookmarkEnd w:id="162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27" w:name="_Toc43120149"/>
      <w:bookmarkStart w:id="1628" w:name="_Toc49768204"/>
      <w:bookmarkStart w:id="1629" w:name="_Toc56434377"/>
      <w:bookmarkStart w:id="1630" w:name="_Toc82677542"/>
      <w:r>
        <w:t>6.1.6.2.61</w:t>
      </w:r>
      <w:r>
        <w:tab/>
        <w:t>Type: AlternativeQosProfile</w:t>
      </w:r>
      <w:bookmarkEnd w:id="1627"/>
      <w:bookmarkEnd w:id="1628"/>
      <w:bookmarkEnd w:id="1629"/>
      <w:bookmarkEnd w:id="163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31" w:name="_Toc49768205"/>
      <w:bookmarkStart w:id="1632" w:name="_Toc56434378"/>
      <w:bookmarkStart w:id="1633" w:name="_Toc82677543"/>
      <w:r>
        <w:t>6.1.6.2.62</w:t>
      </w:r>
      <w:r>
        <w:tab/>
        <w:t>Type: ProblemDetailsAddInfo</w:t>
      </w:r>
      <w:bookmarkEnd w:id="1631"/>
      <w:bookmarkEnd w:id="1632"/>
      <w:bookmarkEnd w:id="163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34" w:name="_Toc49768206"/>
      <w:bookmarkStart w:id="1635" w:name="_Toc56434379"/>
      <w:bookmarkStart w:id="1636" w:name="_Toc82677544"/>
      <w:r>
        <w:lastRenderedPageBreak/>
        <w:t>6.1.6.2.63</w:t>
      </w:r>
      <w:r w:rsidRPr="003B2883">
        <w:tab/>
        <w:t xml:space="preserve">Type: </w:t>
      </w:r>
      <w:r>
        <w:t>ExtProblemDetails</w:t>
      </w:r>
      <w:bookmarkEnd w:id="1634"/>
      <w:bookmarkEnd w:id="1635"/>
      <w:bookmarkEnd w:id="163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37" w:name="_Toc56434380"/>
      <w:bookmarkStart w:id="1638" w:name="_Toc82677545"/>
      <w:r>
        <w:t>6.1.6.2.64</w:t>
      </w:r>
      <w:r>
        <w:tab/>
        <w:t>Type: QosMonitoringInfo</w:t>
      </w:r>
      <w:bookmarkEnd w:id="1637"/>
      <w:bookmarkEnd w:id="163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39" w:name="_Toc11338600"/>
      <w:bookmarkStart w:id="1640" w:name="_Toc27585252"/>
      <w:bookmarkStart w:id="1641" w:name="_Toc36457218"/>
      <w:bookmarkStart w:id="1642" w:name="_Toc45028112"/>
      <w:bookmarkStart w:id="1643" w:name="_Toc45028947"/>
      <w:bookmarkStart w:id="1644" w:name="_Toc51867708"/>
      <w:bookmarkStart w:id="1645" w:name="_Toc56434381"/>
      <w:bookmarkStart w:id="1646" w:name="_Toc82677546"/>
      <w:r w:rsidRPr="00B3056F">
        <w:t>6.1.6.2.</w:t>
      </w:r>
      <w:r>
        <w:t>65</w:t>
      </w:r>
      <w:r w:rsidRPr="00B3056F">
        <w:tab/>
        <w:t>Type: IpAddress</w:t>
      </w:r>
      <w:bookmarkEnd w:id="1639"/>
      <w:bookmarkEnd w:id="1640"/>
      <w:bookmarkEnd w:id="1641"/>
      <w:bookmarkEnd w:id="1642"/>
      <w:bookmarkEnd w:id="1643"/>
      <w:bookmarkEnd w:id="1644"/>
      <w:bookmarkEnd w:id="1645"/>
      <w:bookmarkEnd w:id="164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47" w:name="_Toc82677547"/>
      <w:r w:rsidRPr="00B3056F">
        <w:t>6.1.6.2.</w:t>
      </w:r>
      <w:r>
        <w:t>66</w:t>
      </w:r>
      <w:r w:rsidRPr="00B3056F">
        <w:tab/>
        <w:t xml:space="preserve">Type: </w:t>
      </w:r>
      <w:r>
        <w:t>RedundantPduSessionInformation</w:t>
      </w:r>
      <w:bookmarkEnd w:id="164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332554">
      <w:pPr>
        <w:pStyle w:val="Heading5"/>
      </w:pPr>
      <w:bookmarkStart w:id="1648" w:name="_Toc82677548"/>
      <w:r w:rsidRPr="00B3056F">
        <w:lastRenderedPageBreak/>
        <w:t>6.1.6.2.</w:t>
      </w:r>
      <w:r>
        <w:t>67</w:t>
      </w:r>
      <w:r w:rsidRPr="00B3056F">
        <w:tab/>
        <w:t xml:space="preserve">Type: </w:t>
      </w:r>
      <w:r>
        <w:rPr>
          <w:lang w:eastAsia="zh-CN"/>
        </w:rPr>
        <w:t>QosFlowTunnel</w:t>
      </w:r>
      <w:bookmarkEnd w:id="1648"/>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842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842B3D">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842B3D">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842B3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842B3D">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842B3D">
            <w:pPr>
              <w:pStyle w:val="TAH"/>
              <w:rPr>
                <w:rFonts w:cs="Arial"/>
                <w:szCs w:val="18"/>
              </w:rPr>
            </w:pPr>
            <w:r w:rsidRPr="00B3056F">
              <w:rPr>
                <w:rFonts w:cs="Arial"/>
                <w:szCs w:val="18"/>
              </w:rPr>
              <w:t>Description</w:t>
            </w:r>
          </w:p>
        </w:tc>
      </w:tr>
      <w:tr w:rsidR="00332554" w:rsidRPr="00B3056F" w14:paraId="5051F266" w14:textId="77777777" w:rsidTr="00842B3D">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842B3D">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842B3D">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842B3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842B3D">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842B3D">
            <w:pPr>
              <w:pStyle w:val="TAL"/>
              <w:rPr>
                <w:rFonts w:cs="Arial"/>
                <w:szCs w:val="18"/>
              </w:rPr>
            </w:pPr>
            <w:r>
              <w:rPr>
                <w:rFonts w:cs="Arial"/>
                <w:szCs w:val="18"/>
              </w:rPr>
              <w:t>This IE shall contain the list of QoS Flow Identifiers.</w:t>
            </w:r>
          </w:p>
        </w:tc>
      </w:tr>
      <w:tr w:rsidR="00332554" w:rsidRPr="00B3056F" w14:paraId="256B5E5D" w14:textId="77777777" w:rsidTr="00842B3D">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842B3D">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842B3D">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842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842B3D">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842B3D">
            <w:pPr>
              <w:pStyle w:val="TAL"/>
              <w:rPr>
                <w:rFonts w:cs="Arial"/>
                <w:szCs w:val="18"/>
              </w:rPr>
            </w:pPr>
            <w:r>
              <w:rPr>
                <w:rFonts w:cs="Arial"/>
                <w:szCs w:val="18"/>
              </w:rPr>
              <w:t>This IE shall contain the RAN Tunnel Information.</w:t>
            </w:r>
          </w:p>
        </w:tc>
      </w:tr>
    </w:tbl>
    <w:p w14:paraId="230FEE6D" w14:textId="77777777" w:rsidR="00332554" w:rsidRPr="00661721" w:rsidRDefault="00332554" w:rsidP="00332554">
      <w:pPr>
        <w:rPr>
          <w:lang w:eastAsia="zh-CN"/>
        </w:rPr>
      </w:pPr>
    </w:p>
    <w:p w14:paraId="176393C3" w14:textId="77777777" w:rsidR="001B763E" w:rsidRDefault="001B763E" w:rsidP="00FA3B9B">
      <w:pPr>
        <w:pStyle w:val="EditorsNote"/>
      </w:pPr>
    </w:p>
    <w:p w14:paraId="24F03D24" w14:textId="77777777" w:rsidR="00FA3B9B" w:rsidRDefault="00FA3B9B" w:rsidP="00FA3B9B">
      <w:pPr>
        <w:pStyle w:val="Heading4"/>
        <w:rPr>
          <w:lang w:val="en-US"/>
        </w:rPr>
      </w:pPr>
      <w:bookmarkStart w:id="1649" w:name="_Toc25073977"/>
      <w:bookmarkStart w:id="1650" w:name="_Toc34063167"/>
      <w:bookmarkStart w:id="1651" w:name="_Toc43120150"/>
      <w:bookmarkStart w:id="1652" w:name="_Toc49768207"/>
      <w:bookmarkStart w:id="1653" w:name="_Toc56434382"/>
      <w:bookmarkStart w:id="1654" w:name="_Toc826775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49"/>
      <w:bookmarkEnd w:id="1650"/>
      <w:bookmarkEnd w:id="1651"/>
      <w:bookmarkEnd w:id="1652"/>
      <w:bookmarkEnd w:id="1653"/>
      <w:bookmarkEnd w:id="1654"/>
    </w:p>
    <w:p w14:paraId="2F665FC1" w14:textId="77777777" w:rsidR="00FA3B9B" w:rsidRPr="00384E92" w:rsidRDefault="00FA3B9B" w:rsidP="00FA3B9B">
      <w:pPr>
        <w:pStyle w:val="Heading5"/>
      </w:pPr>
      <w:bookmarkStart w:id="1655" w:name="_Toc25073978"/>
      <w:bookmarkStart w:id="1656" w:name="_Toc34063168"/>
      <w:bookmarkStart w:id="1657" w:name="_Toc43120151"/>
      <w:bookmarkStart w:id="1658" w:name="_Toc49768208"/>
      <w:bookmarkStart w:id="1659" w:name="_Toc56434383"/>
      <w:bookmarkStart w:id="1660" w:name="_Toc82677550"/>
      <w:r>
        <w:t>6.1.6.3.1</w:t>
      </w:r>
      <w:r w:rsidRPr="00384E92">
        <w:tab/>
        <w:t>Introduction</w:t>
      </w:r>
      <w:bookmarkEnd w:id="1655"/>
      <w:bookmarkEnd w:id="1656"/>
      <w:bookmarkEnd w:id="1657"/>
      <w:bookmarkEnd w:id="1658"/>
      <w:bookmarkEnd w:id="1659"/>
      <w:bookmarkEnd w:id="1660"/>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61" w:name="_Toc25073979"/>
      <w:bookmarkStart w:id="1662" w:name="_Toc34063169"/>
      <w:bookmarkStart w:id="1663" w:name="_Toc43120152"/>
      <w:bookmarkStart w:id="1664" w:name="_Toc49768209"/>
      <w:bookmarkStart w:id="1665" w:name="_Toc56434384"/>
      <w:bookmarkStart w:id="1666" w:name="_Toc82677551"/>
      <w:r>
        <w:t>6.1.6.3.2</w:t>
      </w:r>
      <w:r w:rsidRPr="00384E92">
        <w:tab/>
        <w:t>Simple data types</w:t>
      </w:r>
      <w:bookmarkEnd w:id="1661"/>
      <w:bookmarkEnd w:id="1662"/>
      <w:bookmarkEnd w:id="1663"/>
      <w:bookmarkEnd w:id="1664"/>
      <w:bookmarkEnd w:id="1665"/>
      <w:bookmarkEnd w:id="1666"/>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77777777" w:rsidR="00FA3B9B" w:rsidRDefault="00FA3B9B" w:rsidP="007B3D37">
            <w:pPr>
              <w:pStyle w:val="TAL"/>
            </w:pPr>
            <w:r>
              <w:t xml:space="preserve">Integer identifying an EPS bearer, within the range 0 to 15, as specified in clause 11.2.3.1.5,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EB40F09" w:rsidR="00FA3B9B" w:rsidRDefault="00FA3B9B" w:rsidP="007B3D37">
            <w:pPr>
              <w:pStyle w:val="TAL"/>
            </w:pPr>
            <w:r>
              <w:rPr>
                <w:rFonts w:cs="Arial"/>
                <w:szCs w:val="18"/>
              </w:rPr>
              <w:t>EPS bearer context status, as defined in octets 3 and 4 of the EPS bearer context status IE in clause 9.9.2.1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67" w:name="_Toc25073980"/>
      <w:bookmarkStart w:id="1668" w:name="_Toc34063170"/>
      <w:bookmarkStart w:id="1669" w:name="_Toc43120153"/>
      <w:bookmarkStart w:id="1670" w:name="_Toc49768210"/>
      <w:bookmarkStart w:id="1671" w:name="_Toc56434385"/>
      <w:bookmarkStart w:id="1672" w:name="_Toc82677552"/>
      <w:r>
        <w:t>6.1.6.3.3</w:t>
      </w:r>
      <w:r w:rsidRPr="00BC662F">
        <w:tab/>
        <w:t xml:space="preserve">Enumeration: </w:t>
      </w:r>
      <w:r>
        <w:t>UpCnxState</w:t>
      </w:r>
      <w:bookmarkEnd w:id="1667"/>
      <w:bookmarkEnd w:id="1668"/>
      <w:bookmarkEnd w:id="1669"/>
      <w:bookmarkEnd w:id="1670"/>
      <w:bookmarkEnd w:id="1671"/>
      <w:bookmarkEnd w:id="1672"/>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73" w:name="_Toc25073981"/>
      <w:bookmarkStart w:id="1674" w:name="_Toc34063171"/>
      <w:bookmarkStart w:id="1675" w:name="_Toc43120154"/>
      <w:bookmarkStart w:id="1676" w:name="_Toc49768211"/>
      <w:bookmarkStart w:id="1677" w:name="_Toc56434386"/>
      <w:bookmarkStart w:id="1678" w:name="_Toc82677553"/>
      <w:r>
        <w:t>6.1.6.3.4</w:t>
      </w:r>
      <w:r w:rsidRPr="00BC662F">
        <w:tab/>
        <w:t xml:space="preserve">Enumeration: </w:t>
      </w:r>
      <w:r>
        <w:t>HoState</w:t>
      </w:r>
      <w:bookmarkEnd w:id="1673"/>
      <w:bookmarkEnd w:id="1674"/>
      <w:bookmarkEnd w:id="1675"/>
      <w:bookmarkEnd w:id="1676"/>
      <w:bookmarkEnd w:id="1677"/>
      <w:bookmarkEnd w:id="1678"/>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77777777" w:rsidR="00FA3B9B" w:rsidRDefault="00FA3B9B" w:rsidP="007B3D37">
            <w:pPr>
              <w:pStyle w:val="TAL"/>
            </w:pPr>
            <w:r>
              <w:t>A handover is in preparation for the PDU session; see clause 5.2.2.3.4.1.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77777777" w:rsidR="00FA3B9B" w:rsidRDefault="00FA3B9B" w:rsidP="007B3D37">
            <w:pPr>
              <w:pStyle w:val="TAL"/>
            </w:pPr>
            <w:r>
              <w:t>A handover is prepared for the PDU session; see clause 5.2.2.3.4.1.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79" w:name="_Toc25073982"/>
      <w:bookmarkStart w:id="1680" w:name="_Toc34063172"/>
      <w:bookmarkStart w:id="1681" w:name="_Toc43120155"/>
      <w:bookmarkStart w:id="1682" w:name="_Toc49768212"/>
      <w:bookmarkStart w:id="1683" w:name="_Toc56434387"/>
      <w:bookmarkStart w:id="1684" w:name="_Toc82677554"/>
      <w:r>
        <w:t>6.1.6.3.5</w:t>
      </w:r>
      <w:r w:rsidRPr="00BC662F">
        <w:tab/>
        <w:t xml:space="preserve">Enumeration: </w:t>
      </w:r>
      <w:r>
        <w:t>RequestType</w:t>
      </w:r>
      <w:bookmarkEnd w:id="1679"/>
      <w:bookmarkEnd w:id="1680"/>
      <w:bookmarkEnd w:id="1681"/>
      <w:bookmarkEnd w:id="1682"/>
      <w:bookmarkEnd w:id="1683"/>
      <w:bookmarkEnd w:id="1684"/>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7777777" w:rsidR="00FA3B9B" w:rsidRDefault="00FA3B9B" w:rsidP="007B3D37">
            <w:pPr>
              <w:pStyle w:val="TAN"/>
            </w:pPr>
            <w:r w:rsidRPr="00673593">
              <w:t>NOTE:</w:t>
            </w:r>
            <w:r w:rsidRPr="00673593">
              <w:tab/>
            </w:r>
            <w:r>
              <w:t xml:space="preserve">Clause 9.11.3.47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685" w:name="_Toc25073983"/>
      <w:bookmarkStart w:id="1686" w:name="_Toc34063173"/>
      <w:bookmarkStart w:id="1687" w:name="_Toc43120156"/>
      <w:bookmarkStart w:id="1688" w:name="_Toc49768213"/>
      <w:bookmarkStart w:id="1689" w:name="_Toc56434388"/>
      <w:bookmarkStart w:id="1690" w:name="_Toc82677555"/>
      <w:r>
        <w:t>6.1.6.3.6</w:t>
      </w:r>
      <w:r w:rsidRPr="00BC662F">
        <w:tab/>
        <w:t xml:space="preserve">Enumeration: </w:t>
      </w:r>
      <w:r>
        <w:t>RequestIndication</w:t>
      </w:r>
      <w:bookmarkEnd w:id="1685"/>
      <w:bookmarkEnd w:id="1686"/>
      <w:bookmarkEnd w:id="1687"/>
      <w:bookmarkEnd w:id="1688"/>
      <w:bookmarkEnd w:id="1689"/>
      <w:bookmarkEnd w:id="1690"/>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691" w:name="_Toc25073984"/>
      <w:bookmarkStart w:id="1692" w:name="_Toc34063174"/>
      <w:bookmarkStart w:id="1693" w:name="_Toc43120157"/>
      <w:bookmarkStart w:id="1694" w:name="_Toc49768214"/>
      <w:bookmarkStart w:id="1695" w:name="_Toc56434389"/>
      <w:bookmarkStart w:id="1696" w:name="_Toc82677556"/>
      <w:r>
        <w:t>6.1.6.3.7</w:t>
      </w:r>
      <w:r w:rsidRPr="00BC662F">
        <w:tab/>
        <w:t xml:space="preserve">Enumeration: </w:t>
      </w:r>
      <w:r>
        <w:t>NotificationCause</w:t>
      </w:r>
      <w:bookmarkEnd w:id="1691"/>
      <w:bookmarkEnd w:id="1692"/>
      <w:bookmarkEnd w:id="1693"/>
      <w:bookmarkEnd w:id="1694"/>
      <w:bookmarkEnd w:id="1695"/>
      <w:bookmarkEnd w:id="1696"/>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697" w:name="_Toc25073985"/>
      <w:bookmarkStart w:id="1698" w:name="_Toc34063175"/>
      <w:bookmarkStart w:id="1699" w:name="_Toc43120158"/>
      <w:bookmarkStart w:id="1700" w:name="_Toc49768215"/>
      <w:bookmarkStart w:id="1701" w:name="_Toc56434390"/>
      <w:bookmarkStart w:id="1702" w:name="_Toc82677557"/>
      <w:r w:rsidRPr="00DB011A">
        <w:rPr>
          <w:lang w:val="en-US"/>
        </w:rPr>
        <w:t>6.1.6.3.8</w:t>
      </w:r>
      <w:r w:rsidRPr="00DB011A">
        <w:rPr>
          <w:lang w:val="en-US"/>
        </w:rPr>
        <w:tab/>
        <w:t>Enumeration: Cause</w:t>
      </w:r>
      <w:bookmarkEnd w:id="1697"/>
      <w:bookmarkEnd w:id="1698"/>
      <w:bookmarkEnd w:id="1699"/>
      <w:bookmarkEnd w:id="1700"/>
      <w:bookmarkEnd w:id="1701"/>
      <w:bookmarkEnd w:id="1702"/>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47"/>
        <w:gridCol w:w="4801"/>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bl>
    <w:p w14:paraId="4F3977FB" w14:textId="77777777" w:rsidR="00FA3B9B" w:rsidRDefault="00FA3B9B" w:rsidP="00FA3B9B"/>
    <w:p w14:paraId="6ABCC248" w14:textId="77777777" w:rsidR="00FA3B9B" w:rsidRPr="00BC662F" w:rsidRDefault="00FA3B9B" w:rsidP="00FA3B9B">
      <w:pPr>
        <w:pStyle w:val="Heading5"/>
      </w:pPr>
      <w:bookmarkStart w:id="1703" w:name="_Toc25073986"/>
      <w:bookmarkStart w:id="1704" w:name="_Toc34063176"/>
      <w:bookmarkStart w:id="1705" w:name="_Toc43120159"/>
      <w:bookmarkStart w:id="1706" w:name="_Toc49768216"/>
      <w:bookmarkStart w:id="1707" w:name="_Toc56434391"/>
      <w:bookmarkStart w:id="1708" w:name="_Toc82677558"/>
      <w:r>
        <w:t>6.1.6.3.9</w:t>
      </w:r>
      <w:r w:rsidRPr="00BC662F">
        <w:tab/>
        <w:t xml:space="preserve">Enumeration: </w:t>
      </w:r>
      <w:r>
        <w:t>ResourceStatus</w:t>
      </w:r>
      <w:bookmarkEnd w:id="1703"/>
      <w:bookmarkEnd w:id="1704"/>
      <w:bookmarkEnd w:id="1705"/>
      <w:bookmarkEnd w:id="1706"/>
      <w:bookmarkEnd w:id="1707"/>
      <w:bookmarkEnd w:id="1708"/>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Default="00CE7137" w:rsidP="007B3D37">
            <w:pPr>
              <w:pStyle w:val="TAL"/>
              <w:rPr>
                <w:lang w:eastAsia="ko-KR"/>
              </w:rPr>
            </w:pPr>
            <w:r>
              <w:rPr>
                <w:lang w:eastAsia="ko-KR"/>
              </w:rPr>
              <w:t>-</w:t>
            </w:r>
            <w:r>
              <w:rPr>
                <w:lang w:eastAsia="ko-KR"/>
              </w:rPr>
              <w:tab/>
            </w:r>
            <w:r w:rsidR="00FA3B9B">
              <w:rPr>
                <w:rFonts w:hint="eastAsia"/>
                <w:lang w:eastAsia="ko-KR"/>
              </w:rPr>
              <w:t xml:space="preserve">The access type of PDU </w:t>
            </w:r>
            <w:r w:rsidR="00FA3B9B">
              <w:rPr>
                <w:lang w:eastAsia="ko-KR"/>
              </w:rPr>
              <w:t>session</w:t>
            </w:r>
            <w:r w:rsidR="00FA3B9B">
              <w:rPr>
                <w:rFonts w:hint="eastAsia"/>
                <w:lang w:eastAsia="ko-KR"/>
              </w:rPr>
              <w:t xml:space="preserve"> </w:t>
            </w:r>
            <w:r w:rsidR="00FA3B9B">
              <w:rPr>
                <w:lang w:eastAsia="ko-KR"/>
              </w:rPr>
              <w:t>is changed.</w:t>
            </w:r>
          </w:p>
          <w:p w14:paraId="4A521F07" w14:textId="78A7AD49" w:rsidR="00CE7137" w:rsidRDefault="00CE7137" w:rsidP="007B3D37">
            <w:pPr>
              <w:pStyle w:val="TAL"/>
            </w:pPr>
            <w:r>
              <w:rPr>
                <w:lang w:eastAsia="ko-KR"/>
              </w:rPr>
              <w:t>-</w:t>
            </w:r>
            <w:r>
              <w:rPr>
                <w:lang w:eastAsia="ko-KR"/>
              </w:rPr>
              <w:tab/>
              <w:t>The anchor SMF (H-SMF or SMF) has changed within the SMF set.</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4B7D2CC1" w14:textId="32A51C08" w:rsidR="00CE7137" w:rsidRDefault="00CE7137" w:rsidP="007B3D37">
            <w:pPr>
              <w:pStyle w:val="TAC"/>
              <w:rPr>
                <w:lang w:eastAsia="ko-KR"/>
              </w:rPr>
            </w:pPr>
            <w:r>
              <w:rPr>
                <w:lang w:eastAsia="zh-CN"/>
              </w:rPr>
              <w:t>ES3XX</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CCE1D46"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an alternative SMF during PDU session establishment for a PDU session with I-SMF (see clause 4.23.5.1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09" w:name="_Toc25073987"/>
      <w:bookmarkStart w:id="1710" w:name="_Toc34063177"/>
      <w:bookmarkStart w:id="1711" w:name="_Toc43120160"/>
      <w:bookmarkStart w:id="1712" w:name="_Toc49768217"/>
      <w:bookmarkStart w:id="1713" w:name="_Toc56434392"/>
      <w:bookmarkStart w:id="1714" w:name="_Toc82677559"/>
      <w:r>
        <w:t>6.1.6.3.10</w:t>
      </w:r>
      <w:r w:rsidRPr="00BC662F">
        <w:tab/>
        <w:t xml:space="preserve">Enumeration: </w:t>
      </w:r>
      <w:r>
        <w:t>DnnSelectionMode</w:t>
      </w:r>
      <w:bookmarkEnd w:id="1709"/>
      <w:bookmarkEnd w:id="1710"/>
      <w:bookmarkEnd w:id="1711"/>
      <w:bookmarkEnd w:id="1712"/>
      <w:bookmarkEnd w:id="1713"/>
      <w:bookmarkEnd w:id="1714"/>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15" w:name="_Toc25073988"/>
      <w:bookmarkStart w:id="1716" w:name="_Toc34063178"/>
      <w:bookmarkStart w:id="1717" w:name="_Toc43120161"/>
      <w:bookmarkStart w:id="1718" w:name="_Toc49768218"/>
      <w:bookmarkStart w:id="1719" w:name="_Toc56434393"/>
      <w:bookmarkStart w:id="1720" w:name="_Toc82677560"/>
      <w:r>
        <w:t>6.1.6.3.11</w:t>
      </w:r>
      <w:r w:rsidRPr="00BC662F">
        <w:tab/>
        <w:t xml:space="preserve">Enumeration: </w:t>
      </w:r>
      <w:r>
        <w:t>EpsInterworkingIndication</w:t>
      </w:r>
      <w:bookmarkEnd w:id="1715"/>
      <w:bookmarkEnd w:id="1716"/>
      <w:bookmarkEnd w:id="1717"/>
      <w:bookmarkEnd w:id="1718"/>
      <w:bookmarkEnd w:id="1719"/>
      <w:bookmarkEnd w:id="1720"/>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E58A8" w14:textId="77777777" w:rsidR="00FA3B9B" w:rsidRDefault="00FA3B9B" w:rsidP="007B3D37">
            <w:pPr>
              <w:pStyle w:val="TAL"/>
            </w:pPr>
            <w:r>
              <w:t>The PDU session cannot be moved EPS.</w:t>
            </w:r>
          </w:p>
          <w:p w14:paraId="6181EB59" w14:textId="480C284E" w:rsidR="00E8656D" w:rsidRDefault="00E8656D"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E8656D" w:rsidRPr="0015708C" w14:paraId="7082787E" w14:textId="77777777" w:rsidTr="00E8656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42B6B" w14:textId="2C1A40C0" w:rsidR="00E8656D" w:rsidRDefault="00E8656D" w:rsidP="00E8656D">
            <w:pPr>
              <w:pStyle w:val="TAN"/>
            </w:pPr>
            <w:r w:rsidRPr="00B66409">
              <w:t>NOTE:</w:t>
            </w:r>
            <w:r w:rsidR="00A56FED">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 xml:space="preserve">considered as </w:t>
            </w:r>
            <w:r>
              <w:rPr>
                <w:rFonts w:hint="eastAsia"/>
                <w:lang w:eastAsia="zh-CN"/>
              </w:rPr>
              <w:t>allowed</w:t>
            </w:r>
            <w:r>
              <w:rPr>
                <w:lang w:eastAsia="zh-CN"/>
              </w:rPr>
              <w:t xml:space="preserve"> if </w:t>
            </w:r>
            <w:r>
              <w:rPr>
                <w:rFonts w:hint="eastAsia"/>
                <w:lang w:eastAsia="zh-CN"/>
              </w:rPr>
              <w:t xml:space="preserve">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21" w:name="_Toc25073989"/>
      <w:bookmarkStart w:id="1722" w:name="_Toc34063179"/>
      <w:bookmarkStart w:id="1723" w:name="_Toc43120162"/>
      <w:bookmarkStart w:id="1724" w:name="_Toc49768219"/>
      <w:bookmarkStart w:id="1725" w:name="_Toc56434394"/>
      <w:bookmarkStart w:id="1726" w:name="_Toc82677561"/>
      <w:r>
        <w:t>6.1.6.3.12</w:t>
      </w:r>
      <w:r>
        <w:tab/>
        <w:t>Enumeration: N2SmInfoType</w:t>
      </w:r>
      <w:bookmarkEnd w:id="1721"/>
      <w:bookmarkEnd w:id="1722"/>
      <w:bookmarkEnd w:id="1723"/>
      <w:bookmarkEnd w:id="1724"/>
      <w:bookmarkEnd w:id="1725"/>
      <w:bookmarkEnd w:id="1726"/>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bookmarkStart w:id="1727" w:name="_Hlk521595594"/>
            <w:r>
              <w:t>"HANDOVER_PREP_FAIL"</w:t>
            </w:r>
            <w:bookmarkEnd w:id="1727"/>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FA3B9B">
      <w:pPr>
        <w:pStyle w:val="Heading5"/>
      </w:pPr>
      <w:bookmarkStart w:id="1728" w:name="_Toc25073990"/>
      <w:bookmarkStart w:id="1729" w:name="_Toc34063180"/>
      <w:bookmarkStart w:id="1730" w:name="_Toc43120163"/>
      <w:bookmarkStart w:id="1731" w:name="_Toc49768220"/>
      <w:bookmarkStart w:id="1732" w:name="_Toc56434395"/>
      <w:bookmarkStart w:id="1733" w:name="_Toc82677562"/>
      <w:r>
        <w:lastRenderedPageBreak/>
        <w:t>6.1.6.3.13</w:t>
      </w:r>
      <w:r>
        <w:tab/>
        <w:t>Enumeration: MaxIntegrityProtectedDataRate</w:t>
      </w:r>
      <w:bookmarkEnd w:id="1728"/>
      <w:bookmarkEnd w:id="1729"/>
      <w:bookmarkEnd w:id="1730"/>
      <w:bookmarkEnd w:id="1731"/>
      <w:bookmarkEnd w:id="1732"/>
      <w:bookmarkEnd w:id="1733"/>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34" w:name="_Toc25073991"/>
      <w:bookmarkStart w:id="1735" w:name="_Toc34063181"/>
      <w:bookmarkStart w:id="1736" w:name="_Toc43120164"/>
      <w:bookmarkStart w:id="1737" w:name="_Toc49768221"/>
      <w:bookmarkStart w:id="1738" w:name="_Toc56434396"/>
      <w:bookmarkStart w:id="1739" w:name="_Toc82677563"/>
      <w:r>
        <w:t>6.1.6.3.14</w:t>
      </w:r>
      <w:r>
        <w:tab/>
        <w:t>Enumeration: MaReleaseInd</w:t>
      </w:r>
      <w:r>
        <w:rPr>
          <w:rFonts w:hint="eastAsia"/>
          <w:lang w:eastAsia="zh-CN"/>
        </w:rPr>
        <w:t>ication</w:t>
      </w:r>
      <w:bookmarkEnd w:id="1734"/>
      <w:bookmarkEnd w:id="1735"/>
      <w:bookmarkEnd w:id="1736"/>
      <w:bookmarkEnd w:id="1737"/>
      <w:bookmarkEnd w:id="1738"/>
      <w:bookmarkEnd w:id="1739"/>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40" w:name="_Toc25073992"/>
      <w:bookmarkStart w:id="1741" w:name="_Toc34063182"/>
      <w:bookmarkStart w:id="1742" w:name="_Toc43120165"/>
      <w:bookmarkStart w:id="1743" w:name="_Toc49768222"/>
      <w:bookmarkStart w:id="1744" w:name="_Toc56434397"/>
      <w:bookmarkStart w:id="1745" w:name="_Toc82677564"/>
      <w:r>
        <w:t>6.1.6.3.15</w:t>
      </w:r>
      <w:r w:rsidRPr="00BC662F">
        <w:tab/>
        <w:t xml:space="preserve">Enumeration: </w:t>
      </w:r>
      <w:r>
        <w:t>SmContextType</w:t>
      </w:r>
      <w:bookmarkEnd w:id="1740"/>
      <w:bookmarkEnd w:id="1741"/>
      <w:bookmarkEnd w:id="1742"/>
      <w:bookmarkEnd w:id="1743"/>
      <w:bookmarkEnd w:id="1744"/>
      <w:bookmarkEnd w:id="1745"/>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77777777" w:rsidR="00FA3B9B" w:rsidRDefault="00FA3B9B" w:rsidP="007B3D37">
            <w:pPr>
              <w:pStyle w:val="TAL"/>
            </w:pPr>
            <w:r>
              <w:t>Complete SM Context (i.e. 5G SM context including EPS context information as defined in clause 6.1.6.2.39)</w:t>
            </w:r>
          </w:p>
        </w:tc>
      </w:tr>
    </w:tbl>
    <w:p w14:paraId="7FEB2567" w14:textId="77777777" w:rsidR="00FA3B9B" w:rsidRDefault="00FA3B9B" w:rsidP="00FA3B9B"/>
    <w:p w14:paraId="7B06EBEE" w14:textId="77777777" w:rsidR="00FA3B9B" w:rsidRDefault="00FA3B9B" w:rsidP="00FA3B9B">
      <w:pPr>
        <w:pStyle w:val="Heading5"/>
      </w:pPr>
      <w:bookmarkStart w:id="1746" w:name="_Toc25073993"/>
      <w:bookmarkStart w:id="1747" w:name="_Toc34063183"/>
      <w:bookmarkStart w:id="1748" w:name="_Toc43120166"/>
      <w:bookmarkStart w:id="1749" w:name="_Toc49768223"/>
      <w:bookmarkStart w:id="1750" w:name="_Toc56434398"/>
      <w:bookmarkStart w:id="1751" w:name="_Toc82677565"/>
      <w:r>
        <w:t>6.1.6.3.16</w:t>
      </w:r>
      <w:r w:rsidRPr="00BC662F">
        <w:tab/>
        <w:t xml:space="preserve">Enumeration: </w:t>
      </w:r>
      <w:r>
        <w:t>PsaIndication</w:t>
      </w:r>
      <w:bookmarkEnd w:id="1746"/>
      <w:bookmarkEnd w:id="1747"/>
      <w:bookmarkEnd w:id="1748"/>
      <w:bookmarkEnd w:id="1749"/>
      <w:bookmarkEnd w:id="1750"/>
      <w:bookmarkEnd w:id="1751"/>
    </w:p>
    <w:p w14:paraId="5396120E" w14:textId="65386241" w:rsidR="00FA3B9B" w:rsidRPr="00384E92" w:rsidRDefault="00FA3B9B" w:rsidP="00FA3B9B">
      <w:r>
        <w:t>The enumeration PsaIndication indicates whether a PSA and an UL CL or BP</w:t>
      </w:r>
      <w:r w:rsidR="00422BEC">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422BEC" w:rsidRPr="0015708C" w14:paraId="67537F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AD384" w14:textId="6ED8AE8A" w:rsidR="00422BEC" w:rsidRDefault="00422BEC" w:rsidP="00422BEC">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139CF" w14:textId="09ACE337" w:rsidR="00422BEC" w:rsidRDefault="00422BEC" w:rsidP="00422BEC">
            <w:pPr>
              <w:pStyle w:val="TAL"/>
            </w:pPr>
            <w:r>
              <w:t>A PSA has been inserted into the data path of the PDU session and the UL CL or BP is not changed.</w:t>
            </w:r>
          </w:p>
        </w:tc>
      </w:tr>
      <w:tr w:rsidR="00422BEC" w:rsidRPr="0015708C" w14:paraId="389BD50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27A2" w14:textId="48956ADB" w:rsidR="00422BEC" w:rsidRDefault="00422BEC" w:rsidP="00422BEC">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727B9" w14:textId="27311E0A" w:rsidR="00422BEC" w:rsidRDefault="00422BEC" w:rsidP="00422BEC">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52" w:name="_Toc25073994"/>
      <w:bookmarkStart w:id="1753" w:name="_Toc34063184"/>
      <w:bookmarkStart w:id="1754" w:name="_Toc43120167"/>
      <w:bookmarkStart w:id="1755" w:name="_Toc49768224"/>
      <w:bookmarkStart w:id="1756" w:name="_Toc56434399"/>
      <w:bookmarkStart w:id="1757" w:name="_Toc82677566"/>
      <w:r>
        <w:t>6.1.6.3.17</w:t>
      </w:r>
      <w:r w:rsidRPr="00BC662F">
        <w:tab/>
        <w:t xml:space="preserve">Enumeration: </w:t>
      </w:r>
      <w:r>
        <w:t>N4MessageType</w:t>
      </w:r>
      <w:bookmarkEnd w:id="1752"/>
      <w:bookmarkEnd w:id="1753"/>
      <w:bookmarkEnd w:id="1754"/>
      <w:bookmarkEnd w:id="1755"/>
      <w:bookmarkEnd w:id="1756"/>
      <w:bookmarkEnd w:id="1757"/>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58" w:name="_Toc25073995"/>
      <w:bookmarkStart w:id="1759" w:name="_Toc34063185"/>
      <w:bookmarkStart w:id="1760" w:name="_Toc43120168"/>
      <w:bookmarkStart w:id="1761" w:name="_Toc49768225"/>
      <w:bookmarkStart w:id="1762" w:name="_Toc56434400"/>
      <w:bookmarkStart w:id="1763" w:name="_Toc82677567"/>
      <w:r>
        <w:t>6.1.6.3.18</w:t>
      </w:r>
      <w:r>
        <w:tab/>
        <w:t xml:space="preserve">Enumeration: </w:t>
      </w:r>
      <w:r>
        <w:rPr>
          <w:rFonts w:hint="eastAsia"/>
          <w:lang w:eastAsia="zh-CN"/>
        </w:rPr>
        <w:t>QosFlowAccessType</w:t>
      </w:r>
      <w:bookmarkEnd w:id="1758"/>
      <w:bookmarkEnd w:id="1759"/>
      <w:bookmarkEnd w:id="1760"/>
      <w:bookmarkEnd w:id="1761"/>
      <w:bookmarkEnd w:id="1762"/>
      <w:bookmarkEnd w:id="1763"/>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64" w:name="_Toc34063186"/>
      <w:bookmarkStart w:id="1765" w:name="_Toc43120169"/>
      <w:bookmarkStart w:id="1766" w:name="_Toc49768226"/>
      <w:bookmarkStart w:id="1767" w:name="_Toc56434401"/>
      <w:bookmarkStart w:id="1768" w:name="_Toc82677568"/>
      <w:r>
        <w:t>6.1.6.3.19</w:t>
      </w:r>
      <w:r>
        <w:tab/>
        <w:t>Enumeration: UnavailableAccessInd</w:t>
      </w:r>
      <w:r>
        <w:rPr>
          <w:rFonts w:hint="eastAsia"/>
          <w:lang w:eastAsia="zh-CN"/>
        </w:rPr>
        <w:t>ication</w:t>
      </w:r>
      <w:bookmarkEnd w:id="1764"/>
      <w:bookmarkEnd w:id="1765"/>
      <w:bookmarkEnd w:id="1766"/>
      <w:bookmarkEnd w:id="1767"/>
      <w:bookmarkEnd w:id="1768"/>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69" w:name="_Toc43120170"/>
      <w:bookmarkStart w:id="1770" w:name="_Toc49768227"/>
      <w:bookmarkStart w:id="1771" w:name="_Toc56434402"/>
      <w:bookmarkStart w:id="1772" w:name="_Toc82677569"/>
      <w:r>
        <w:t>6.1.6.3.20</w:t>
      </w:r>
      <w:r>
        <w:tab/>
        <w:t>Enumeration: Protection</w:t>
      </w:r>
      <w:r w:rsidRPr="001D2E49">
        <w:t>Result</w:t>
      </w:r>
      <w:bookmarkEnd w:id="1769"/>
      <w:bookmarkEnd w:id="1770"/>
      <w:bookmarkEnd w:id="1771"/>
      <w:bookmarkEnd w:id="1772"/>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73" w:name="_Toc43120171"/>
      <w:bookmarkStart w:id="1774" w:name="_Toc49768228"/>
      <w:bookmarkStart w:id="1775" w:name="_Toc56434403"/>
      <w:bookmarkStart w:id="1776" w:name="_Toc82677570"/>
      <w:r>
        <w:t>6.1.6.3.21</w:t>
      </w:r>
      <w:r>
        <w:tab/>
        <w:t xml:space="preserve">Enumeration: </w:t>
      </w:r>
      <w:r>
        <w:rPr>
          <w:lang w:val="en-US" w:eastAsia="zh-CN"/>
        </w:rPr>
        <w:t>QosMonitoringReq</w:t>
      </w:r>
      <w:bookmarkEnd w:id="1773"/>
      <w:bookmarkEnd w:id="1774"/>
      <w:bookmarkEnd w:id="1775"/>
      <w:bookmarkEnd w:id="1776"/>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77" w:name="_Toc82677571"/>
      <w:r>
        <w:lastRenderedPageBreak/>
        <w:t>6.1.6.3.22</w:t>
      </w:r>
      <w:r>
        <w:tab/>
        <w:t xml:space="preserve">Enumeration: </w:t>
      </w:r>
      <w:r>
        <w:rPr>
          <w:lang w:val="en-US" w:eastAsia="zh-CN"/>
        </w:rPr>
        <w:t>Rsn</w:t>
      </w:r>
      <w:bookmarkEnd w:id="1777"/>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FA3B9B">
      <w:pPr>
        <w:pStyle w:val="Heading4"/>
      </w:pPr>
      <w:bookmarkStart w:id="1778" w:name="_Toc25073996"/>
      <w:bookmarkStart w:id="1779" w:name="_Toc34063187"/>
      <w:bookmarkStart w:id="1780" w:name="_Toc43120172"/>
      <w:bookmarkStart w:id="1781" w:name="_Toc49768229"/>
      <w:bookmarkStart w:id="1782" w:name="_Toc56434404"/>
      <w:bookmarkStart w:id="1783" w:name="_Toc82677572"/>
      <w:r>
        <w:t>6.1.6.4</w:t>
      </w:r>
      <w:r>
        <w:tab/>
        <w:t>Binary data</w:t>
      </w:r>
      <w:bookmarkEnd w:id="1778"/>
      <w:bookmarkEnd w:id="1779"/>
      <w:bookmarkEnd w:id="1780"/>
      <w:bookmarkEnd w:id="1781"/>
      <w:bookmarkEnd w:id="1782"/>
      <w:bookmarkEnd w:id="1783"/>
    </w:p>
    <w:p w14:paraId="2679EA13" w14:textId="77777777" w:rsidR="00FA3B9B" w:rsidRDefault="00FA3B9B" w:rsidP="00FA3B9B">
      <w:pPr>
        <w:pStyle w:val="Heading5"/>
        <w:rPr>
          <w:lang w:val="en-US"/>
        </w:rPr>
      </w:pPr>
      <w:bookmarkStart w:id="1784" w:name="_Toc25073997"/>
      <w:bookmarkStart w:id="1785" w:name="_Toc34063188"/>
      <w:bookmarkStart w:id="1786" w:name="_Toc43120173"/>
      <w:bookmarkStart w:id="1787" w:name="_Toc49768230"/>
      <w:bookmarkStart w:id="1788" w:name="_Toc56434405"/>
      <w:bookmarkStart w:id="1789" w:name="_Toc82677573"/>
      <w:r>
        <w:rPr>
          <w:lang w:val="en-US"/>
        </w:rPr>
        <w:t>6.1.6.4.1</w:t>
      </w:r>
      <w:r>
        <w:rPr>
          <w:lang w:val="en-US"/>
        </w:rPr>
        <w:tab/>
        <w:t>Introduction</w:t>
      </w:r>
      <w:bookmarkEnd w:id="1784"/>
      <w:bookmarkEnd w:id="1785"/>
      <w:bookmarkEnd w:id="1786"/>
      <w:bookmarkEnd w:id="1787"/>
      <w:bookmarkEnd w:id="1788"/>
      <w:bookmarkEnd w:id="1789"/>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790" w:name="_Toc25073998"/>
      <w:bookmarkStart w:id="1791" w:name="_Toc34063189"/>
      <w:bookmarkStart w:id="1792" w:name="_Toc43120174"/>
      <w:bookmarkStart w:id="1793" w:name="_Toc49768231"/>
      <w:bookmarkStart w:id="1794" w:name="_Toc56434406"/>
      <w:bookmarkStart w:id="1795" w:name="_Toc82677574"/>
      <w:r>
        <w:rPr>
          <w:lang w:val="en-US"/>
        </w:rPr>
        <w:t>6.1.6.4.2</w:t>
      </w:r>
      <w:r>
        <w:rPr>
          <w:lang w:val="en-US"/>
        </w:rPr>
        <w:tab/>
        <w:t>N1 SM Message</w:t>
      </w:r>
      <w:bookmarkEnd w:id="1790"/>
      <w:bookmarkEnd w:id="1791"/>
      <w:bookmarkEnd w:id="1792"/>
      <w:bookmarkEnd w:id="1793"/>
      <w:bookmarkEnd w:id="1794"/>
      <w:bookmarkEnd w:id="1795"/>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796" w:name="_Toc25073999"/>
      <w:bookmarkStart w:id="1797" w:name="_Toc34063190"/>
      <w:bookmarkStart w:id="1798" w:name="_Toc43120175"/>
      <w:bookmarkStart w:id="1799" w:name="_Toc49768232"/>
      <w:bookmarkStart w:id="1800" w:name="_Toc56434407"/>
      <w:bookmarkStart w:id="1801" w:name="_Toc82677575"/>
      <w:r>
        <w:rPr>
          <w:lang w:val="en-US"/>
        </w:rPr>
        <w:lastRenderedPageBreak/>
        <w:t>6.1.6.4.3</w:t>
      </w:r>
      <w:r>
        <w:rPr>
          <w:lang w:val="en-US"/>
        </w:rPr>
        <w:tab/>
        <w:t>N2 SM Information</w:t>
      </w:r>
      <w:bookmarkEnd w:id="1796"/>
      <w:bookmarkEnd w:id="1797"/>
      <w:bookmarkEnd w:id="1798"/>
      <w:bookmarkEnd w:id="1799"/>
      <w:bookmarkEnd w:id="1800"/>
      <w:bookmarkEnd w:id="1801"/>
    </w:p>
    <w:p w14:paraId="073D53CF" w14:textId="77777777" w:rsidR="00FA3B9B" w:rsidRPr="00302A97" w:rsidRDefault="00FA3B9B" w:rsidP="00FA3B9B">
      <w:pPr>
        <w:rPr>
          <w:lang w:val="en-US"/>
        </w:rPr>
      </w:pPr>
      <w:r>
        <w:t xml:space="preserve">N2 SM Information shall encode NG Application Protocol (NGAP) IEs, as specified in clause 9.3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bookmarkStart w:id="1802" w:name="_Hlk496529654"/>
            <w:r>
              <w:rPr>
                <w:rFonts w:cs="Arial"/>
                <w:bCs/>
                <w:iCs/>
                <w:lang w:eastAsia="ja-JP"/>
              </w:rPr>
              <w:t>PDU Session Resource Release Response Transfer</w:t>
            </w:r>
            <w:bookmarkEnd w:id="1802"/>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03" w:name="_Toc25074000"/>
      <w:bookmarkStart w:id="1804" w:name="_Toc34063191"/>
      <w:bookmarkStart w:id="1805" w:name="_Toc43120176"/>
      <w:bookmarkStart w:id="1806" w:name="_Toc49768233"/>
      <w:bookmarkStart w:id="1807" w:name="_Toc56434408"/>
      <w:bookmarkStart w:id="1808" w:name="_Toc82677576"/>
      <w:r>
        <w:rPr>
          <w:lang w:val="en-US"/>
        </w:rPr>
        <w:t>6.1.6.4.4</w:t>
      </w:r>
      <w:r>
        <w:rPr>
          <w:lang w:val="en-US"/>
        </w:rPr>
        <w:tab/>
        <w:t xml:space="preserve">n1SmInfoFromUe, n1SmInfoToUe, </w:t>
      </w:r>
      <w:r>
        <w:t>unknownN1SmInfo</w:t>
      </w:r>
      <w:bookmarkEnd w:id="1803"/>
      <w:bookmarkEnd w:id="1804"/>
      <w:bookmarkEnd w:id="1805"/>
      <w:bookmarkEnd w:id="1806"/>
      <w:bookmarkEnd w:id="1807"/>
      <w:bookmarkEnd w:id="1808"/>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77777777" w:rsidR="00FA3B9B" w:rsidRDefault="00FA3B9B" w:rsidP="00FA3B9B">
      <w:r>
        <w:t>Clause 5.2.3.1 specifies the information that shall be included in these payloads.</w:t>
      </w:r>
    </w:p>
    <w:p w14:paraId="3E6DCFD4" w14:textId="77777777" w:rsidR="00FA3B9B" w:rsidRDefault="00FA3B9B" w:rsidP="00FA3B9B">
      <w:pPr>
        <w:rPr>
          <w:lang w:val="en-US"/>
        </w:rPr>
      </w:pPr>
      <w:r>
        <w:rPr>
          <w:lang w:val="en-US"/>
        </w:rPr>
        <w:lastRenderedPageBreak/>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422BEC"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422BEC"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422BEC"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422BEC"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422BEC"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422BEC"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77777777" w:rsidR="00FA3B9B" w:rsidRDefault="00FA3B9B" w:rsidP="00FA3B9B">
      <w:pPr>
        <w:pStyle w:val="NO"/>
      </w:pPr>
      <w:r>
        <w:t>NOTE:</w:t>
      </w:r>
      <w:r>
        <w:tab/>
        <w:t>The Information Element Identifier (see clause 11.2.1.1.3 of 3GPP TS 24.007 [8]) of a 5GS NAS IE uniquely identifies an IE in a given message.</w:t>
      </w:r>
    </w:p>
    <w:p w14:paraId="29E4CF61" w14:textId="77777777" w:rsidR="00FA3B9B" w:rsidRDefault="00FA3B9B" w:rsidP="00FA3B9B">
      <w:pPr>
        <w:pStyle w:val="Heading5"/>
        <w:rPr>
          <w:lang w:val="en-US"/>
        </w:rPr>
      </w:pPr>
      <w:bookmarkStart w:id="1809" w:name="_Toc25074001"/>
      <w:bookmarkStart w:id="1810" w:name="_Toc34063192"/>
      <w:bookmarkStart w:id="1811" w:name="_Toc43120177"/>
      <w:bookmarkStart w:id="1812" w:name="_Toc49768234"/>
      <w:bookmarkStart w:id="1813" w:name="_Toc56434409"/>
      <w:bookmarkStart w:id="1814" w:name="_Toc82677577"/>
      <w:r>
        <w:rPr>
          <w:lang w:val="en-US"/>
        </w:rPr>
        <w:t>6.1.6.4.5</w:t>
      </w:r>
      <w:r>
        <w:rPr>
          <w:lang w:val="en-US"/>
        </w:rPr>
        <w:tab/>
        <w:t>N4 Message Payload</w:t>
      </w:r>
      <w:bookmarkEnd w:id="1809"/>
      <w:bookmarkEnd w:id="1810"/>
      <w:bookmarkEnd w:id="1811"/>
      <w:bookmarkEnd w:id="1812"/>
      <w:bookmarkEnd w:id="1813"/>
      <w:bookmarkEnd w:id="1814"/>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15" w:name="_Toc25074002"/>
      <w:bookmarkStart w:id="1816" w:name="_Toc34063193"/>
      <w:bookmarkStart w:id="1817" w:name="_Toc43120178"/>
      <w:bookmarkStart w:id="1818" w:name="_Toc49768235"/>
      <w:bookmarkStart w:id="1819" w:name="_Toc56434410"/>
      <w:bookmarkStart w:id="1820" w:name="_Toc82677578"/>
      <w:r>
        <w:rPr>
          <w:lang w:val="en-US"/>
        </w:rPr>
        <w:t>6.1.6.4.6</w:t>
      </w:r>
      <w:r>
        <w:rPr>
          <w:lang w:val="en-US"/>
        </w:rPr>
        <w:tab/>
        <w:t>Mobile Originated Data</w:t>
      </w:r>
      <w:bookmarkEnd w:id="1815"/>
      <w:bookmarkEnd w:id="1816"/>
      <w:bookmarkEnd w:id="1817"/>
      <w:bookmarkEnd w:id="1818"/>
      <w:bookmarkEnd w:id="1819"/>
      <w:bookmarkEnd w:id="1820"/>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21" w:name="_Toc34063194"/>
      <w:bookmarkStart w:id="1822" w:name="_Toc43120179"/>
      <w:bookmarkStart w:id="1823" w:name="_Toc49768236"/>
      <w:bookmarkStart w:id="1824" w:name="_Toc56434411"/>
      <w:bookmarkStart w:id="1825" w:name="_Toc82677579"/>
      <w:r>
        <w:rPr>
          <w:lang w:val="en-US"/>
        </w:rPr>
        <w:lastRenderedPageBreak/>
        <w:t>6.1.6.4.7</w:t>
      </w:r>
      <w:r>
        <w:rPr>
          <w:lang w:val="en-US"/>
        </w:rPr>
        <w:tab/>
        <w:t>Mobile Terminated Data</w:t>
      </w:r>
      <w:bookmarkEnd w:id="1821"/>
      <w:bookmarkEnd w:id="1822"/>
      <w:bookmarkEnd w:id="1823"/>
      <w:bookmarkEnd w:id="1824"/>
      <w:bookmarkEnd w:id="1825"/>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26" w:name="_Toc25074003"/>
      <w:bookmarkStart w:id="1827" w:name="_Toc34063195"/>
      <w:bookmarkStart w:id="1828" w:name="_Toc43120180"/>
      <w:bookmarkStart w:id="1829" w:name="_Toc49768237"/>
      <w:bookmarkStart w:id="1830" w:name="_Toc56434412"/>
      <w:bookmarkStart w:id="1831" w:name="_Toc82677580"/>
      <w:r>
        <w:t>6.1.7</w:t>
      </w:r>
      <w:r>
        <w:tab/>
        <w:t>Error Handling</w:t>
      </w:r>
      <w:bookmarkEnd w:id="1826"/>
      <w:bookmarkEnd w:id="1827"/>
      <w:bookmarkEnd w:id="1828"/>
      <w:bookmarkEnd w:id="1829"/>
      <w:bookmarkEnd w:id="1830"/>
      <w:bookmarkEnd w:id="1831"/>
    </w:p>
    <w:p w14:paraId="0A7C5A72" w14:textId="77777777" w:rsidR="00FA3B9B" w:rsidRDefault="00FA3B9B" w:rsidP="00FA3B9B">
      <w:pPr>
        <w:pStyle w:val="Heading4"/>
      </w:pPr>
      <w:bookmarkStart w:id="1832" w:name="_Toc25074004"/>
      <w:bookmarkStart w:id="1833" w:name="_Toc34063196"/>
      <w:bookmarkStart w:id="1834" w:name="_Toc43120181"/>
      <w:bookmarkStart w:id="1835" w:name="_Toc49768238"/>
      <w:bookmarkStart w:id="1836" w:name="_Toc56434413"/>
      <w:bookmarkStart w:id="1837" w:name="_Toc82677581"/>
      <w:r>
        <w:t>6.1.7.1</w:t>
      </w:r>
      <w:r>
        <w:tab/>
        <w:t>General</w:t>
      </w:r>
      <w:bookmarkEnd w:id="1832"/>
      <w:bookmarkEnd w:id="1833"/>
      <w:bookmarkEnd w:id="1834"/>
      <w:bookmarkEnd w:id="1835"/>
      <w:bookmarkEnd w:id="1836"/>
      <w:bookmarkEnd w:id="1837"/>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FA3B9B">
      <w:pPr>
        <w:pStyle w:val="Heading4"/>
      </w:pPr>
      <w:bookmarkStart w:id="1838" w:name="_Toc25074005"/>
      <w:bookmarkStart w:id="1839" w:name="_Toc34063197"/>
      <w:bookmarkStart w:id="1840" w:name="_Toc43120182"/>
      <w:bookmarkStart w:id="1841" w:name="_Toc49768239"/>
      <w:bookmarkStart w:id="1842" w:name="_Toc56434414"/>
      <w:bookmarkStart w:id="1843" w:name="_Toc82677582"/>
      <w:r>
        <w:t>6.1.7.2</w:t>
      </w:r>
      <w:r>
        <w:tab/>
        <w:t>Protocol Errors</w:t>
      </w:r>
      <w:bookmarkEnd w:id="1838"/>
      <w:bookmarkEnd w:id="1839"/>
      <w:bookmarkEnd w:id="1840"/>
      <w:bookmarkEnd w:id="1841"/>
      <w:bookmarkEnd w:id="1842"/>
      <w:bookmarkEnd w:id="1843"/>
    </w:p>
    <w:p w14:paraId="01BDAE98" w14:textId="77777777" w:rsidR="00FA3B9B" w:rsidRPr="00020058" w:rsidRDefault="00FA3B9B" w:rsidP="00FA3B9B">
      <w:r>
        <w:t>Protocol errors handling shall be supported as specified in clause 5.2.7 of 3GPP TS 29.500 [4].</w:t>
      </w:r>
    </w:p>
    <w:p w14:paraId="64DF9B6A" w14:textId="77777777" w:rsidR="00FA3B9B" w:rsidRDefault="00FA3B9B" w:rsidP="00FA3B9B">
      <w:pPr>
        <w:pStyle w:val="Heading4"/>
      </w:pPr>
      <w:bookmarkStart w:id="1844" w:name="_Toc25074006"/>
      <w:bookmarkStart w:id="1845" w:name="_Toc34063198"/>
      <w:bookmarkStart w:id="1846" w:name="_Toc43120183"/>
      <w:bookmarkStart w:id="1847" w:name="_Toc49768240"/>
      <w:bookmarkStart w:id="1848" w:name="_Toc56434415"/>
      <w:bookmarkStart w:id="1849" w:name="_Toc82677583"/>
      <w:r>
        <w:t>6.1.7.3</w:t>
      </w:r>
      <w:r>
        <w:tab/>
        <w:t>Application Errors</w:t>
      </w:r>
      <w:bookmarkEnd w:id="1844"/>
      <w:bookmarkEnd w:id="1845"/>
      <w:bookmarkEnd w:id="1846"/>
      <w:bookmarkEnd w:id="1847"/>
      <w:bookmarkEnd w:id="1848"/>
      <w:bookmarkEnd w:id="1849"/>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bookmarkStart w:id="1850"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77777777" w:rsidR="00FA3B9B" w:rsidRDefault="00FA3B9B" w:rsidP="007B3D37">
            <w:pPr>
              <w:pStyle w:val="TAL"/>
            </w:pPr>
            <w:r>
              <w:t>The request is rejected because it collides with an existing SM context or PDU session context with a more recent origination timestamp (see clause 5.2.3.3).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lastRenderedPageBreak/>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bookmarkEnd w:id="1850"/>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51" w:name="_Toc25074007"/>
      <w:bookmarkStart w:id="1852" w:name="_Toc34063199"/>
      <w:bookmarkStart w:id="1853" w:name="_Toc43120184"/>
      <w:bookmarkStart w:id="1854" w:name="_Toc49768241"/>
      <w:bookmarkStart w:id="1855" w:name="_Toc56434416"/>
      <w:bookmarkStart w:id="1856" w:name="_Toc82677584"/>
      <w:r>
        <w:t>6.1.8</w:t>
      </w:r>
      <w:r>
        <w:tab/>
        <w:t>Feature Negotiation</w:t>
      </w:r>
      <w:bookmarkEnd w:id="1851"/>
      <w:bookmarkEnd w:id="1852"/>
      <w:bookmarkEnd w:id="1853"/>
      <w:bookmarkEnd w:id="1854"/>
      <w:bookmarkEnd w:id="1855"/>
      <w:bookmarkEnd w:id="1856"/>
    </w:p>
    <w:p w14:paraId="1CBC7B8B" w14:textId="77777777" w:rsidR="00FA3B9B" w:rsidRDefault="00FA3B9B" w:rsidP="00FA3B9B">
      <w:pPr>
        <w:rPr>
          <w:lang w:val="en-US"/>
        </w:rPr>
      </w:pPr>
      <w:r>
        <w:rPr>
          <w:lang w:val="en-US"/>
        </w:rPr>
        <w:t>The feature negotiation mechanism specified in clause 6.6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7777777" w:rsidR="00FA3B9B" w:rsidRDefault="00FA3B9B" w:rsidP="00FA3B9B">
      <w:pPr>
        <w:rPr>
          <w:lang w:val="en-US"/>
        </w:rPr>
      </w:pPr>
      <w:r>
        <w:rPr>
          <w:lang w:val="en-US"/>
        </w:rPr>
        <w:t>The SMF shall determine the supported features for the created SM context or PDU session resource, or for the updated SM context or PDU session resource in scenarios with a change of NF Service Consumer, as specified in clause 6.6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7777777" w:rsidR="00FA3B9B" w:rsidRDefault="00FA3B9B" w:rsidP="00FA3B9B">
      <w:pPr>
        <w:rPr>
          <w:lang w:val="en-US"/>
        </w:rPr>
      </w:pPr>
      <w:r>
        <w:rPr>
          <w:lang w:val="en-US"/>
        </w:rPr>
        <w:t>The syntax of the supportedFeatures attribute is defined in clause 5.2.2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19DFEA9B" w:rsidR="00FA3B9B" w:rsidRDefault="00FA3B9B" w:rsidP="007B3D37">
            <w:pPr>
              <w:pStyle w:val="TAL"/>
            </w:pPr>
            <w:r>
              <w:t>Support of this feature implies the support of all the CIoT features specified in clause 5.31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77777777" w:rsidR="00FA3B9B" w:rsidRDefault="00FA3B9B" w:rsidP="007B3D37">
            <w:pPr>
              <w:pStyle w:val="TAL"/>
              <w:rPr>
                <w:lang w:eastAsia="zh-CN"/>
              </w:rPr>
            </w:pPr>
            <w:r>
              <w:t>A NF Service Consumer and an SMF that support this feature shall support the procedures specified in clause 5.34 of 3GPP TS </w:t>
            </w:r>
            <w:r w:rsidRPr="005E4D39">
              <w:t xml:space="preserve">23.501 [2] </w:t>
            </w:r>
            <w:r>
              <w:t xml:space="preserve">and in clause 4.23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77777777"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SMF that support this feature shall support exchanging SMF derived CN assisted RAN parameters in Notify SM Context Status service operation (see clause 5.2.2.5.1).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3622E0B8"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5E6B3F6C" w14:textId="77777777" w:rsidR="00A56FED" w:rsidRDefault="001C3A1E" w:rsidP="001C3A1E">
            <w:pPr>
              <w:pStyle w:val="TAL"/>
            </w:pPr>
            <w:r>
              <w:t>Dual Connectivity based end to end Redundant User Plane Paths</w:t>
            </w:r>
          </w:p>
          <w:p w14:paraId="1D9B27BE" w14:textId="536D0972" w:rsidR="001C3A1E" w:rsidRDefault="001C3A1E" w:rsidP="001C3A1E">
            <w:pPr>
              <w:pStyle w:val="TAL"/>
            </w:pPr>
          </w:p>
          <w:p w14:paraId="50DF3A3F" w14:textId="77777777" w:rsidR="00A56FED" w:rsidRDefault="001C3A1E" w:rsidP="001C3A1E">
            <w:pPr>
              <w:pStyle w:val="TAL"/>
            </w:pPr>
            <w:r>
              <w:t>An NF service consumer (e.g. I-SMF) and SMF that supports this feature shall support the procedures specified in clause 5.33.2.1 of 3GPP TS </w:t>
            </w:r>
            <w:r w:rsidRPr="005E4D39">
              <w:t>23.501 [2]</w:t>
            </w:r>
            <w:r>
              <w:t>.</w:t>
            </w:r>
          </w:p>
          <w:p w14:paraId="6A33FD15" w14:textId="1ECA5AA1"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57" w:name="_Toc25074008"/>
      <w:bookmarkStart w:id="1858" w:name="_Toc34063200"/>
      <w:bookmarkStart w:id="1859" w:name="_Toc43120185"/>
      <w:bookmarkStart w:id="1860" w:name="_Toc49768242"/>
      <w:bookmarkStart w:id="1861" w:name="_Toc56434417"/>
      <w:bookmarkStart w:id="1862" w:name="_Toc82677585"/>
      <w:r>
        <w:rPr>
          <w:lang w:val="en-US"/>
        </w:rPr>
        <w:t>6.1.9</w:t>
      </w:r>
      <w:r>
        <w:rPr>
          <w:lang w:val="en-US"/>
        </w:rPr>
        <w:tab/>
        <w:t>Security</w:t>
      </w:r>
      <w:bookmarkEnd w:id="1857"/>
      <w:bookmarkEnd w:id="1858"/>
      <w:bookmarkEnd w:id="1859"/>
      <w:bookmarkEnd w:id="1860"/>
      <w:bookmarkEnd w:id="1861"/>
      <w:bookmarkEnd w:id="1862"/>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77777777" w:rsidR="00FA3B9B" w:rsidRDefault="00FA3B9B" w:rsidP="00FA3B9B">
      <w:pPr>
        <w:rPr>
          <w:lang w:val="en-US"/>
        </w:rPr>
      </w:pPr>
      <w:r>
        <w:rPr>
          <w:lang w:val="en-US"/>
        </w:rPr>
        <w:t>If OAuth2 authorization is used, an NF Service Consumer, prior to consuming services offered by the Nsmf_PDUSession API, shall obtain a "token" from the authorization server, by invoking the Access Token Request service, as described in 3GPP TS 29.510 [19], clause 5.4.2.2.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63" w:name="_Toc56434418"/>
      <w:bookmarkStart w:id="1864" w:name="_Toc82677586"/>
      <w:r>
        <w:rPr>
          <w:lang w:val="en-US"/>
        </w:rPr>
        <w:t>6.1.10</w:t>
      </w:r>
      <w:r>
        <w:rPr>
          <w:lang w:val="en-US"/>
        </w:rPr>
        <w:tab/>
        <w:t>HTTP redirection</w:t>
      </w:r>
      <w:bookmarkEnd w:id="1863"/>
      <w:bookmarkEnd w:id="1864"/>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5606917C" w:rsidR="00CE7137" w:rsidRDefault="00CE7137" w:rsidP="00CE7137">
      <w:pPr>
        <w:rPr>
          <w:lang w:val="en-US"/>
        </w:rPr>
      </w:pPr>
      <w:r>
        <w:rPr>
          <w:lang w:val="en-US"/>
        </w:rPr>
        <w:t>An SCP that reselects a different SMF producer instance will return the NF Instance ID of the new SMF producer instance in the 3gpp-Sbi-Producer-Id header, as specified in clause 6.10.3.4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7777777"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 and with the new H-SMF or SMF identity.</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65" w:name="_Toc25074009"/>
      <w:bookmarkStart w:id="1866" w:name="_Toc34063201"/>
      <w:bookmarkStart w:id="1867" w:name="_Toc43120186"/>
      <w:bookmarkStart w:id="1868" w:name="_Toc49768243"/>
      <w:bookmarkStart w:id="1869" w:name="_Toc56434419"/>
      <w:bookmarkStart w:id="1870" w:name="_Toc82677587"/>
      <w:r w:rsidRPr="004D3578">
        <w:lastRenderedPageBreak/>
        <w:t>Annex A (normative):</w:t>
      </w:r>
      <w:r w:rsidRPr="004D3578">
        <w:br/>
      </w:r>
      <w:r>
        <w:t>OpenAPI specification</w:t>
      </w:r>
      <w:bookmarkEnd w:id="1865"/>
      <w:bookmarkEnd w:id="1866"/>
      <w:bookmarkEnd w:id="1867"/>
      <w:bookmarkEnd w:id="1868"/>
      <w:bookmarkEnd w:id="1869"/>
      <w:bookmarkEnd w:id="1870"/>
    </w:p>
    <w:p w14:paraId="3C94DF02" w14:textId="77777777" w:rsidR="00FA3B9B" w:rsidRDefault="00FA3B9B" w:rsidP="00FA3B9B">
      <w:pPr>
        <w:pStyle w:val="Heading2"/>
      </w:pPr>
      <w:bookmarkStart w:id="1871" w:name="_Toc25074010"/>
      <w:bookmarkStart w:id="1872" w:name="_Toc34063202"/>
      <w:bookmarkStart w:id="1873" w:name="_Toc43120187"/>
      <w:bookmarkStart w:id="1874" w:name="_Toc49768244"/>
      <w:bookmarkStart w:id="1875" w:name="_Toc56434420"/>
      <w:bookmarkStart w:id="1876" w:name="_Toc82677588"/>
      <w:r>
        <w:t>A.1</w:t>
      </w:r>
      <w:r>
        <w:tab/>
        <w:t>General</w:t>
      </w:r>
      <w:bookmarkEnd w:id="1871"/>
      <w:bookmarkEnd w:id="1872"/>
      <w:bookmarkEnd w:id="1873"/>
      <w:bookmarkEnd w:id="1874"/>
      <w:bookmarkEnd w:id="1875"/>
      <w:bookmarkEnd w:id="1876"/>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53444B3C"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a Git-based repository, that uses the GitLab software version control system (see 3GPP TS 29.501 [5] clause 5.3.1 and 3GPP TR 21.900 [7] clause 5B).</w:t>
      </w:r>
    </w:p>
    <w:p w14:paraId="18CB3100" w14:textId="77777777" w:rsidR="00FA3B9B" w:rsidRDefault="00FA3B9B" w:rsidP="00FA3B9B">
      <w:pPr>
        <w:pStyle w:val="Heading2"/>
      </w:pPr>
      <w:bookmarkStart w:id="1877" w:name="_Toc25074011"/>
      <w:bookmarkStart w:id="1878" w:name="_Toc34063203"/>
      <w:bookmarkStart w:id="1879" w:name="_Toc43120188"/>
      <w:bookmarkStart w:id="1880" w:name="_Toc49768245"/>
      <w:bookmarkStart w:id="1881" w:name="_Toc56434421"/>
      <w:bookmarkStart w:id="1882" w:name="_Toc82677589"/>
      <w:r>
        <w:t>A.2</w:t>
      </w:r>
      <w:r>
        <w:tab/>
        <w:t>Nsmf_PDUSession API</w:t>
      </w:r>
      <w:bookmarkEnd w:id="1877"/>
      <w:bookmarkEnd w:id="1878"/>
      <w:bookmarkEnd w:id="1879"/>
      <w:bookmarkEnd w:id="1880"/>
      <w:bookmarkEnd w:id="1881"/>
      <w:bookmarkEnd w:id="1882"/>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0B747E37" w:rsidR="00FA3B9B" w:rsidRPr="002E5CBA" w:rsidRDefault="00FA3B9B" w:rsidP="00FA3B9B">
      <w:pPr>
        <w:pStyle w:val="PL"/>
        <w:rPr>
          <w:lang w:val="en-US"/>
        </w:rPr>
      </w:pPr>
      <w:r w:rsidRPr="002E5CBA">
        <w:rPr>
          <w:lang w:val="en-US"/>
        </w:rPr>
        <w:t xml:space="preserve">  version: '</w:t>
      </w:r>
      <w:r>
        <w:rPr>
          <w:lang w:val="en-US"/>
        </w:rPr>
        <w:t>1.1.</w:t>
      </w:r>
      <w:r w:rsidR="000E3DF9">
        <w:rPr>
          <w:lang w:val="en-US"/>
        </w:rPr>
        <w:t>5</w:t>
      </w:r>
      <w:r w:rsidR="000E3DF9"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623B7B" w:rsidRDefault="00FA3B9B" w:rsidP="00FA3B9B">
      <w:pPr>
        <w:pStyle w:val="PL"/>
        <w:rPr>
          <w:lang w:val="fr-FR"/>
        </w:rPr>
      </w:pPr>
      <w:r w:rsidRPr="00EA441A">
        <w:t xml:space="preserve">  </w:t>
      </w:r>
      <w:r w:rsidRPr="00623B7B">
        <w:rPr>
          <w:lang w:val="fr-FR"/>
        </w:rPr>
        <w:t>description: |</w:t>
      </w:r>
    </w:p>
    <w:p w14:paraId="78238B2C" w14:textId="77777777" w:rsidR="00FA3B9B" w:rsidRPr="00623B7B" w:rsidRDefault="00FA3B9B" w:rsidP="00FA3B9B">
      <w:pPr>
        <w:pStyle w:val="PL"/>
        <w:rPr>
          <w:lang w:val="fr-FR"/>
        </w:rPr>
      </w:pPr>
      <w:r w:rsidRPr="00623B7B">
        <w:rPr>
          <w:lang w:val="fr-FR"/>
        </w:rPr>
        <w:t xml:space="preserve">    SMF PDU Session Service.</w:t>
      </w:r>
    </w:p>
    <w:p w14:paraId="069F02F6" w14:textId="0A0B6152" w:rsidR="00FA3B9B" w:rsidRDefault="00FA3B9B" w:rsidP="00FA3B9B">
      <w:pPr>
        <w:pStyle w:val="PL"/>
      </w:pPr>
      <w:r w:rsidRPr="00524BD4">
        <w:rPr>
          <w:lang w:val="fr-FR"/>
        </w:rPr>
        <w:t xml:space="preserve">    </w:t>
      </w:r>
      <w:r>
        <w:t>© 202</w:t>
      </w:r>
      <w:r w:rsidR="009B3CC2">
        <w:t>1</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rPr>
          <w:noProof w:val="0"/>
        </w:rPr>
      </w:pPr>
      <w:r w:rsidRPr="006E3917">
        <w:rPr>
          <w:noProof w:val="0"/>
        </w:rPr>
        <w:t>externalDocs:</w:t>
      </w:r>
    </w:p>
    <w:p w14:paraId="0E33B78A" w14:textId="0F1AC1CD"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Pr>
          <w:noProof w:val="0"/>
        </w:rPr>
        <w:t>6</w:t>
      </w:r>
      <w:r w:rsidRPr="00D27A4B">
        <w:rPr>
          <w:noProof w:val="0"/>
        </w:rPr>
        <w:t>.</w:t>
      </w:r>
      <w:r w:rsidR="000E3DF9">
        <w:rPr>
          <w:noProof w:val="0"/>
        </w:rPr>
        <w:t>9</w:t>
      </w:r>
      <w:r w:rsidRPr="00D27A4B">
        <w:rPr>
          <w:noProof w:val="0"/>
        </w:rPr>
        <w:t>.</w:t>
      </w:r>
      <w:r>
        <w:rPr>
          <w:noProof w:val="0"/>
        </w:rPr>
        <w:t>0</w:t>
      </w:r>
      <w:r w:rsidRPr="00D27A4B">
        <w:rPr>
          <w:noProof w:val="0"/>
        </w:rPr>
        <w:t>;</w:t>
      </w:r>
      <w:r>
        <w:rPr>
          <w:noProof w:val="0"/>
        </w:rPr>
        <w:t xml:space="preserve"> 5G System; Session Management Services; Stage 3</w:t>
      </w:r>
    </w:p>
    <w:p w14:paraId="7114D2F1" w14:textId="77777777" w:rsidR="00FA3B9B" w:rsidRPr="00D27A4B" w:rsidRDefault="00FA3B9B" w:rsidP="00FA3B9B">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lastRenderedPageBreak/>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'TS29571_CommonData.yaml#/components/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lastRenderedPageBreak/>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533A31D2"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7A96251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F7F6F48"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16DD00D0"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21AF512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5DC8C33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29CE9E41"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7699DA62"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4450EFB6"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7009017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lastRenderedPageBreak/>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lastRenderedPageBreak/>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3FED29B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0866714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6706C19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093D6D4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37E0EF50"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4B499A2B"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lastRenderedPageBreak/>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04253A8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234349C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lastRenderedPageBreak/>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7D6F0E5D" w:rsidR="00B3601C" w:rsidRDefault="00B3601C" w:rsidP="00B3601C">
      <w:pPr>
        <w:pStyle w:val="PL"/>
        <w:rPr>
          <w:lang w:val="en-US"/>
        </w:rPr>
      </w:pPr>
      <w:r w:rsidRPr="00046E6A">
        <w:rPr>
          <w:lang w:val="en-US"/>
        </w:rPr>
        <w:lastRenderedPageBreak/>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36CF443E"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7E5EC0AA"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lastRenderedPageBreak/>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lastRenderedPageBreak/>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6DD70C83" w:rsidR="00FA3B9B" w:rsidRDefault="00FA3B9B" w:rsidP="00FA3B9B">
      <w:pPr>
        <w:pStyle w:val="PL"/>
        <w:rPr>
          <w:lang w:val="en-US"/>
        </w:rPr>
      </w:pPr>
      <w:r w:rsidRPr="00CB5630">
        <w:rPr>
          <w:lang w:val="en-US"/>
        </w:rPr>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lastRenderedPageBreak/>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lastRenderedPageBreak/>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lastRenderedPageBreak/>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lastRenderedPageBreak/>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lastRenderedPageBreak/>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lastRenderedPageBreak/>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lastRenderedPageBreak/>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r>
        <w:rPr>
          <w:rFonts w:hint="eastAsia"/>
          <w:lang w:val="en-US" w:eastAsia="zh-CN"/>
        </w:rPr>
        <w:t>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lastRenderedPageBreak/>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lastRenderedPageBreak/>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lastRenderedPageBreak/>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93C1A43"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67C9B1D2" w14:textId="77777777" w:rsidR="00994211" w:rsidRDefault="00994211" w:rsidP="00994211">
      <w:pPr>
        <w:pStyle w:val="PL"/>
      </w:pPr>
      <w:r>
        <w:rPr>
          <w:lang w:val="en-US"/>
        </w:rPr>
        <w:t xml:space="preserve">        </w:t>
      </w:r>
      <w:r>
        <w:t>skipN2PduSessionResRelInd:</w:t>
      </w:r>
    </w:p>
    <w:p w14:paraId="3FB7C617" w14:textId="77777777" w:rsidR="00994211" w:rsidRPr="002E5CBA" w:rsidRDefault="00994211" w:rsidP="00994211">
      <w:pPr>
        <w:pStyle w:val="PL"/>
        <w:rPr>
          <w:lang w:val="en-US"/>
        </w:rPr>
      </w:pPr>
      <w:r w:rsidRPr="002E5CBA">
        <w:rPr>
          <w:lang w:val="en-US"/>
        </w:rPr>
        <w:t xml:space="preserve">          type: </w:t>
      </w:r>
      <w:r>
        <w:rPr>
          <w:lang w:val="en-US"/>
        </w:rPr>
        <w:t>boolean</w:t>
      </w:r>
    </w:p>
    <w:p w14:paraId="51C83BF4" w14:textId="4D9AB9AC" w:rsidR="00994211" w:rsidRPr="00B97E48" w:rsidRDefault="00994211" w:rsidP="00FA3B9B">
      <w:pPr>
        <w:pStyle w:val="PL"/>
        <w:rPr>
          <w:lang w:val="en-US"/>
        </w:rPr>
      </w:pPr>
      <w:r>
        <w:rPr>
          <w:lang w:val="en-US"/>
        </w:rPr>
        <w:t xml:space="preserve">          default: false</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6EA4FC2" w:rsidR="00437CEF" w:rsidRPr="002E5CBA" w:rsidRDefault="00437CEF" w:rsidP="00FA3B9B">
      <w:pPr>
        <w:pStyle w:val="PL"/>
        <w:rPr>
          <w:lang w:val="en-US"/>
        </w:rPr>
      </w:pPr>
      <w:r>
        <w:rPr>
          <w:lang w:val="en-US"/>
        </w:rPr>
        <w:t xml:space="preserve">          $ref: 'TS29571_CommonData.yaml#/components/schemas/NfInstanceId'</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lastRenderedPageBreak/>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368B72CC" w:rsidR="000B5937" w:rsidRPr="00787F10" w:rsidRDefault="000B5937" w:rsidP="00FA3B9B">
      <w:pPr>
        <w:pStyle w:val="PL"/>
      </w:pPr>
      <w:r>
        <w:t xml:space="preserve">          minItems: 1</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lastRenderedPageBreak/>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lastRenderedPageBreak/>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37CFA5AC" w:rsidR="007826CA" w:rsidRPr="009D1C5D" w:rsidRDefault="007826CA"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lastRenderedPageBreak/>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52DC620E" w14:textId="77777777" w:rsidR="00986FAE" w:rsidRDefault="00986FAE" w:rsidP="00986FAE">
      <w:pPr>
        <w:pStyle w:val="PL"/>
        <w:rPr>
          <w:noProof w:val="0"/>
        </w:rPr>
      </w:pPr>
      <w:r>
        <w:rPr>
          <w:noProof w:val="0"/>
        </w:rP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lastRenderedPageBreak/>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lastRenderedPageBreak/>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0C072391"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r>
        <w:t>amfN</w:t>
      </w:r>
      <w:r w:rsidRPr="002E5CBA">
        <w:rPr>
          <w:lang w:val="en-US"/>
        </w:rPr>
        <w:t>fId:</w:t>
      </w:r>
    </w:p>
    <w:p w14:paraId="1FC59AC0" w14:textId="77777777" w:rsidR="001F749D" w:rsidRPr="002E5CBA" w:rsidRDefault="001F749D" w:rsidP="001F749D">
      <w:pPr>
        <w:pStyle w:val="PL"/>
        <w:rPr>
          <w:lang w:val="en-US"/>
        </w:rPr>
      </w:pPr>
      <w:r w:rsidRPr="002E5CBA">
        <w:rPr>
          <w:lang w:val="en-US"/>
        </w:rPr>
        <w:t xml:space="preserve">          $ref: 'TS29571_CommonData.yaml#/components/schemas/NfInstanceId'</w:t>
      </w:r>
    </w:p>
    <w:p w14:paraId="7ACE7D94" w14:textId="77777777" w:rsidR="001F749D" w:rsidRPr="002E5CBA" w:rsidRDefault="001F749D" w:rsidP="001F749D">
      <w:pPr>
        <w:pStyle w:val="PL"/>
        <w:rPr>
          <w:lang w:val="en-US"/>
        </w:rPr>
      </w:pPr>
      <w:r w:rsidRPr="002E5CBA">
        <w:rPr>
          <w:lang w:val="en-US"/>
        </w:rPr>
        <w:t xml:space="preserve">        </w:t>
      </w:r>
      <w:r>
        <w:rPr>
          <w:lang w:val="en-US"/>
        </w:rPr>
        <w:t>guami</w:t>
      </w:r>
      <w:r w:rsidRPr="002E5CBA">
        <w:rPr>
          <w:lang w:val="en-US"/>
        </w:rPr>
        <w:t>:</w:t>
      </w:r>
    </w:p>
    <w:p w14:paraId="08EC2B26" w14:textId="1FB95E1F" w:rsidR="001F749D" w:rsidRPr="002F4F9B" w:rsidRDefault="001F749D"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lastRenderedPageBreak/>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0158DD72"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rPr>
          <w:noProof w:val="0"/>
        </w:rPr>
      </w:pPr>
      <w:r>
        <w:rPr>
          <w:noProof w:val="0"/>
        </w:rPr>
        <w:t xml:space="preserve">        qos</w:t>
      </w:r>
      <w:r>
        <w:rPr>
          <w:noProof w:val="0"/>
          <w:lang w:eastAsia="zh-CN"/>
        </w:rPr>
        <w:t>RepPeriod</w:t>
      </w:r>
      <w:r>
        <w:rPr>
          <w:noProof w:val="0"/>
        </w:rPr>
        <w:t>:</w:t>
      </w:r>
    </w:p>
    <w:p w14:paraId="5C281556" w14:textId="0A73E3C2" w:rsidR="00BF4F40" w:rsidRDefault="00BF4F40" w:rsidP="00FA3B9B">
      <w:pPr>
        <w:pStyle w:val="PL"/>
        <w:rPr>
          <w:lang w:val="en-US"/>
        </w:rPr>
      </w:pPr>
      <w:r>
        <w:rPr>
          <w:noProof w:val="0"/>
        </w:rP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AEEE3C3" w:rsidR="00FA3B9B" w:rsidRDefault="00FA3B9B" w:rsidP="00FA3B9B">
      <w:pPr>
        <w:pStyle w:val="PL"/>
      </w:pPr>
      <w:r>
        <w:t xml:space="preserve">          minI</w:t>
      </w:r>
      <w:r w:rsidRPr="00D65A82">
        <w:t>tems:</w:t>
      </w:r>
      <w:r>
        <w:t xml:space="preserve"> 1</w:t>
      </w:r>
    </w:p>
    <w:p w14:paraId="309E5535"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r>
        <w:rPr>
          <w:rFonts w:hint="eastAsia"/>
          <w:lang w:val="en-US" w:eastAsia="zh-CN"/>
        </w:rPr>
        <w:t>boolean</w:t>
      </w:r>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lastRenderedPageBreak/>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lastRenderedPageBreak/>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77777777"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18A564DE" w14:textId="77777777" w:rsidR="00986FAE" w:rsidRDefault="00986FAE" w:rsidP="00986FAE">
      <w:pPr>
        <w:pStyle w:val="PL"/>
        <w:rPr>
          <w:noProof w:val="0"/>
        </w:rPr>
      </w:pPr>
      <w:r>
        <w:rPr>
          <w:noProof w:val="0"/>
        </w:rP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lastRenderedPageBreak/>
        <w:t xml:space="preserve">        </w:t>
      </w:r>
      <w:r>
        <w:rPr>
          <w:lang w:val="en-US"/>
        </w:rPr>
        <w:t>redundantPduSessionInfo</w:t>
      </w:r>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5EB192C7" w14:textId="77777777" w:rsidR="00841DF4" w:rsidRDefault="00841DF4" w:rsidP="00841DF4">
      <w:pPr>
        <w:pStyle w:val="PL"/>
      </w:pPr>
      <w:r>
        <w:t xml:space="preserve">        ran</w:t>
      </w:r>
      <w:r>
        <w:rPr>
          <w:rFonts w:hint="eastAsia"/>
        </w:rPr>
        <w:t>TunnelInfo</w:t>
      </w:r>
      <w:r>
        <w:t>:</w:t>
      </w:r>
    </w:p>
    <w:p w14:paraId="5D58CA8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325DE4D9" w14:textId="77777777" w:rsidR="00841DF4" w:rsidRDefault="00841DF4" w:rsidP="00841DF4">
      <w:pPr>
        <w:pStyle w:val="PL"/>
      </w:pPr>
      <w:r>
        <w:t xml:space="preserve">        addRanTunnelInfo:</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800A108" w14:textId="77777777" w:rsidR="00841DF4" w:rsidRDefault="00841DF4" w:rsidP="00841DF4">
      <w:pPr>
        <w:pStyle w:val="PL"/>
        <w:rPr>
          <w:lang w:val="en-US"/>
        </w:rPr>
      </w:pPr>
      <w:r w:rsidRPr="002E5CBA">
        <w:rPr>
          <w:lang w:val="en-US"/>
        </w:rPr>
        <w:t xml:space="preserve">          minItems: 1</w:t>
      </w:r>
    </w:p>
    <w:p w14:paraId="5B2E9B94" w14:textId="77777777" w:rsidR="00841DF4" w:rsidRDefault="00841DF4" w:rsidP="00841DF4">
      <w:pPr>
        <w:pStyle w:val="PL"/>
      </w:pPr>
      <w:r>
        <w:t xml:space="preserve">        redRanTunnelInfo:</w:t>
      </w:r>
    </w:p>
    <w:p w14:paraId="26135748" w14:textId="77777777" w:rsidR="00841DF4" w:rsidRPr="002E5CBA"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F0828D1" w14:textId="77777777" w:rsidR="00841DF4" w:rsidRDefault="00841DF4" w:rsidP="00841DF4">
      <w:pPr>
        <w:pStyle w:val="PL"/>
      </w:pPr>
      <w:r>
        <w:t xml:space="preserve">        addRedRanTunnelInfo:</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5AE1D8C" w14:textId="6E7AF7DA" w:rsidR="00841DF4" w:rsidRPr="009B5397" w:rsidRDefault="00841DF4" w:rsidP="00FA3B9B">
      <w:pPr>
        <w:pStyle w:val="PL"/>
        <w:rPr>
          <w:lang w:val="en-US"/>
        </w:rPr>
      </w:pPr>
      <w:r w:rsidRPr="002E5CBA">
        <w:rPr>
          <w:lang w:val="en-US"/>
        </w:rPr>
        <w:t xml:space="preserve">          minItems: 1</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lastRenderedPageBreak/>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r w:rsidRPr="002857AD">
        <w:t xml:space="preserve">    </w:t>
      </w:r>
      <w:r>
        <w:rPr>
          <w:lang w:val="en-US"/>
        </w:rPr>
        <w:t>C</w:t>
      </w:r>
      <w:r>
        <w:rPr>
          <w:color w:val="000000"/>
          <w:lang w:eastAsia="ja-JP"/>
        </w:rPr>
        <w:t>nAssistedRanP</w:t>
      </w:r>
      <w:r w:rsidRPr="0058039F">
        <w:rPr>
          <w:color w:val="000000"/>
          <w:lang w:eastAsia="ja-JP"/>
        </w:rPr>
        <w:t>ara</w:t>
      </w:r>
      <w:r w:rsidRPr="002857AD">
        <w:t>:</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lastRenderedPageBreak/>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r w:rsidRPr="002857AD">
        <w:t xml:space="preserve">    </w:t>
      </w:r>
      <w:r>
        <w:rPr>
          <w:color w:val="000000"/>
          <w:lang w:eastAsia="ja-JP"/>
        </w:rPr>
        <w:t>VplmnQos</w:t>
      </w:r>
      <w:r w:rsidRPr="002857AD">
        <w:t>:</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lastRenderedPageBreak/>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r>
        <w:rPr>
          <w:lang w:val="en-US"/>
        </w:rPr>
        <w:t>rsn</w:t>
      </w:r>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r w:rsidRPr="0082271C">
        <w:t>QosFlowTunnel</w:t>
      </w:r>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qfiList:</w:t>
      </w:r>
    </w:p>
    <w:p w14:paraId="04C198B4" w14:textId="77777777" w:rsidR="00841DF4" w:rsidRPr="002E5CBA" w:rsidRDefault="00841DF4" w:rsidP="00841DF4">
      <w:pPr>
        <w:pStyle w:val="PL"/>
        <w:rPr>
          <w:lang w:val="en-US"/>
        </w:rPr>
      </w:pPr>
      <w:r w:rsidRPr="002E5CBA">
        <w:rPr>
          <w:lang w:val="en-US"/>
        </w:rPr>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217A5D00" w14:textId="77777777" w:rsidR="00841DF4" w:rsidRDefault="00841DF4" w:rsidP="00841DF4">
      <w:pPr>
        <w:pStyle w:val="PL"/>
        <w:rPr>
          <w:lang w:val="en-US"/>
        </w:rPr>
      </w:pPr>
      <w:r w:rsidRPr="002E5CBA">
        <w:rPr>
          <w:lang w:val="en-US"/>
        </w:rPr>
        <w:t xml:space="preserve">          minItems: 1</w:t>
      </w:r>
    </w:p>
    <w:p w14:paraId="6E4E8205" w14:textId="77777777" w:rsidR="00841DF4" w:rsidRDefault="00841DF4" w:rsidP="00841DF4">
      <w:pPr>
        <w:pStyle w:val="PL"/>
      </w:pPr>
      <w:r>
        <w:lastRenderedPageBreak/>
        <w:t xml:space="preserve">        t</w:t>
      </w:r>
      <w:r>
        <w:rPr>
          <w:rFonts w:hint="eastAsia"/>
        </w:rPr>
        <w:t>unnelInfo</w:t>
      </w:r>
      <w:r>
        <w:t>:</w:t>
      </w:r>
    </w:p>
    <w:p w14:paraId="54DEDC6C" w14:textId="77777777" w:rsidR="00841DF4" w:rsidRDefault="00841DF4" w:rsidP="00841DF4">
      <w:pPr>
        <w:pStyle w:val="PL"/>
        <w:rPr>
          <w:lang w:val="en-US"/>
        </w:rPr>
      </w:pPr>
      <w:r>
        <w:t xml:space="preserve">          </w:t>
      </w:r>
      <w:r w:rsidRPr="002E5CBA">
        <w:rPr>
          <w:lang w:val="en-US"/>
        </w:rPr>
        <w:t>$ref: '#/components/schemas/TunnelInfo'</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t xml:space="preserve">        - </w:t>
      </w:r>
      <w:r>
        <w:t>qfiList</w:t>
      </w:r>
    </w:p>
    <w:p w14:paraId="693B459A" w14:textId="77777777" w:rsidR="00841DF4" w:rsidRDefault="00841DF4" w:rsidP="00841DF4">
      <w:pPr>
        <w:pStyle w:val="PL"/>
      </w:pPr>
      <w:r w:rsidRPr="002E5CBA">
        <w:rPr>
          <w:lang w:val="en-US"/>
        </w:rPr>
        <w:t xml:space="preserve">        - </w:t>
      </w:r>
      <w:r>
        <w:t>t</w:t>
      </w:r>
      <w:r>
        <w:rPr>
          <w:rFonts w:hint="eastAsia"/>
        </w:rPr>
        <w:t>unnelInfo</w:t>
      </w:r>
    </w:p>
    <w:p w14:paraId="2E5B968D" w14:textId="77777777" w:rsidR="00841DF4" w:rsidRDefault="00841DF4" w:rsidP="001C3A1E">
      <w:pPr>
        <w:pStyle w:val="PL"/>
        <w:rPr>
          <w:lang w:val="en-US"/>
        </w:rPr>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lastRenderedPageBreak/>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lastRenderedPageBreak/>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6594204" w:rsidR="00AC57A5" w:rsidRDefault="00AC57A5" w:rsidP="000A36BA">
      <w:pPr>
        <w:pStyle w:val="PL"/>
        <w:rPr>
          <w:lang w:eastAsia="zh-CN"/>
        </w:rPr>
      </w:pPr>
      <w:r>
        <w:rPr>
          <w:lang w:val="en-US"/>
        </w:rPr>
        <w:t xml:space="preserve">          - </w:t>
      </w:r>
      <w:r>
        <w:t>CHANGED_INTERMEDIATE_SMF</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3A7CFFEC" w:rsidR="00AC57A5" w:rsidRPr="00D5686C" w:rsidRDefault="00AC57A5" w:rsidP="000A36BA">
      <w:pPr>
        <w:pStyle w:val="PL"/>
        <w:rPr>
          <w:lang w:eastAsia="zh-CN"/>
        </w:rPr>
      </w:pPr>
      <w:r>
        <w:rPr>
          <w:lang w:val="en-US"/>
        </w:rPr>
        <w:t xml:space="preserve">        - </w:t>
      </w:r>
      <w:r>
        <w:t>CHANGED_INTERMEDIATE_SMF</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lastRenderedPageBreak/>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213B68" w:rsidRDefault="00FA3B9B" w:rsidP="00FA3B9B">
      <w:pPr>
        <w:pStyle w:val="PL"/>
      </w:pPr>
      <w:r w:rsidRPr="00213B68">
        <w:t xml:space="preserve">          - PDU_RES_SETUP_REQ</w:t>
      </w:r>
    </w:p>
    <w:p w14:paraId="1C0762CA" w14:textId="77777777" w:rsidR="00FA3B9B" w:rsidRPr="00264948" w:rsidRDefault="00FA3B9B" w:rsidP="00FA3B9B">
      <w:pPr>
        <w:pStyle w:val="PL"/>
        <w:rPr>
          <w:lang w:val="fr-FR"/>
        </w:rPr>
      </w:pPr>
      <w:r w:rsidRPr="00213B68">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lastRenderedPageBreak/>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lastRenderedPageBreak/>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11CB8264" w:rsidR="00FA3B9B" w:rsidRDefault="00FA3B9B" w:rsidP="00FA3B9B">
      <w:pPr>
        <w:pStyle w:val="PL"/>
      </w:pPr>
      <w:r w:rsidRPr="00757B26">
        <w:t xml:space="preserve">          - </w:t>
      </w:r>
      <w:r>
        <w:t>PSA_REMOVED</w:t>
      </w:r>
    </w:p>
    <w:p w14:paraId="45DA96CD" w14:textId="77777777" w:rsidR="00422BEC" w:rsidRPr="00757B26" w:rsidRDefault="00422BEC" w:rsidP="00422BEC">
      <w:pPr>
        <w:pStyle w:val="PL"/>
      </w:pPr>
      <w:r w:rsidRPr="00E67B86">
        <w:t xml:space="preserve">          </w:t>
      </w:r>
      <w:r w:rsidRPr="00757B26">
        <w:t xml:space="preserve">- </w:t>
      </w:r>
      <w:r>
        <w:t>PSA_INSERTED_ONLY</w:t>
      </w:r>
    </w:p>
    <w:p w14:paraId="4755E90E" w14:textId="341ECC7B" w:rsidR="00422BEC" w:rsidRPr="00757B26" w:rsidRDefault="00422BEC"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2261E924" w:rsidR="00FA3B9B" w:rsidRDefault="00FA3B9B" w:rsidP="00FA3B9B">
      <w:pPr>
        <w:pStyle w:val="PL"/>
      </w:pPr>
      <w:r w:rsidRPr="00740CDB">
        <w:t xml:space="preserve">          - </w:t>
      </w:r>
      <w:r>
        <w:t>PSA_REMOVED</w:t>
      </w:r>
    </w:p>
    <w:p w14:paraId="41D5E37A" w14:textId="77777777" w:rsidR="00422BEC" w:rsidRPr="00757B26" w:rsidRDefault="00422BEC" w:rsidP="00422BEC">
      <w:pPr>
        <w:pStyle w:val="PL"/>
      </w:pPr>
      <w:r w:rsidRPr="00E67B86">
        <w:t xml:space="preserve">          </w:t>
      </w:r>
      <w:r w:rsidRPr="00757B26">
        <w:t xml:space="preserve">- </w:t>
      </w:r>
      <w:r>
        <w:t>PSA_INSERTED_ONLY</w:t>
      </w:r>
    </w:p>
    <w:p w14:paraId="2139CF64" w14:textId="32BE4FC1" w:rsidR="00422BEC" w:rsidRPr="00740CDB" w:rsidRDefault="00422BEC"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lastRenderedPageBreak/>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lastRenderedPageBreak/>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220D8C81"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7CD4052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3CFAE230"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7FC41636"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lastRenderedPageBreak/>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08BE551B"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08D39F64"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lastRenderedPageBreak/>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883" w:name="_Toc25074012"/>
      <w:bookmarkStart w:id="1884" w:name="_Toc34063204"/>
      <w:bookmarkStart w:id="1885" w:name="_Toc43120189"/>
      <w:bookmarkStart w:id="1886" w:name="_Toc49768246"/>
      <w:bookmarkStart w:id="1887" w:name="_Toc56434422"/>
      <w:bookmarkStart w:id="1888" w:name="_Toc82677590"/>
      <w:r w:rsidRPr="002B35B4">
        <w:rPr>
          <w:lang w:val="en-US"/>
        </w:rPr>
        <w:t>Annex B (Informative):</w:t>
      </w:r>
      <w:r w:rsidRPr="002B35B4">
        <w:rPr>
          <w:lang w:val="en-US"/>
        </w:rPr>
        <w:br/>
        <w:t>HTTP Multipart Messages</w:t>
      </w:r>
      <w:bookmarkEnd w:id="1883"/>
      <w:bookmarkEnd w:id="1884"/>
      <w:bookmarkEnd w:id="1885"/>
      <w:bookmarkEnd w:id="1886"/>
      <w:bookmarkEnd w:id="1887"/>
      <w:bookmarkEnd w:id="1888"/>
    </w:p>
    <w:p w14:paraId="4B5B01C3" w14:textId="77777777" w:rsidR="00FA3B9B" w:rsidRPr="002B35B4" w:rsidRDefault="00FA3B9B" w:rsidP="00FA3B9B">
      <w:pPr>
        <w:pStyle w:val="Heading2"/>
        <w:rPr>
          <w:lang w:val="en-US"/>
        </w:rPr>
      </w:pPr>
      <w:bookmarkStart w:id="1889" w:name="_Toc25074013"/>
      <w:bookmarkStart w:id="1890" w:name="_Toc34063205"/>
      <w:bookmarkStart w:id="1891" w:name="_Toc43120190"/>
      <w:bookmarkStart w:id="1892" w:name="_Toc49768247"/>
      <w:bookmarkStart w:id="1893" w:name="_Toc56434423"/>
      <w:bookmarkStart w:id="1894" w:name="_Toc82677591"/>
      <w:r w:rsidRPr="002B35B4">
        <w:rPr>
          <w:lang w:val="en-US"/>
        </w:rPr>
        <w:t>B.1</w:t>
      </w:r>
      <w:r w:rsidRPr="002B35B4">
        <w:rPr>
          <w:lang w:val="en-US"/>
        </w:rPr>
        <w:tab/>
      </w:r>
      <w:r>
        <w:rPr>
          <w:lang w:val="en-US"/>
        </w:rPr>
        <w:t xml:space="preserve">Example of </w:t>
      </w:r>
      <w:r w:rsidRPr="002B35B4">
        <w:rPr>
          <w:lang w:val="en-US"/>
        </w:rPr>
        <w:t>HTTP multipart message</w:t>
      </w:r>
      <w:bookmarkEnd w:id="1889"/>
      <w:bookmarkEnd w:id="1890"/>
      <w:bookmarkEnd w:id="1891"/>
      <w:bookmarkEnd w:id="1892"/>
      <w:bookmarkEnd w:id="1893"/>
      <w:bookmarkEnd w:id="1894"/>
    </w:p>
    <w:p w14:paraId="7D5F63B0" w14:textId="77777777" w:rsidR="00FA3B9B" w:rsidRPr="005C2369" w:rsidRDefault="00FA3B9B" w:rsidP="00FA3B9B">
      <w:pPr>
        <w:pStyle w:val="Heading3"/>
        <w:rPr>
          <w:lang w:val="en-US"/>
        </w:rPr>
      </w:pPr>
      <w:bookmarkStart w:id="1895" w:name="_Toc25074014"/>
      <w:bookmarkStart w:id="1896" w:name="_Toc34063206"/>
      <w:bookmarkStart w:id="1897" w:name="_Toc43120191"/>
      <w:bookmarkStart w:id="1898" w:name="_Toc49768248"/>
      <w:bookmarkStart w:id="1899" w:name="_Toc56434424"/>
      <w:bookmarkStart w:id="1900" w:name="_Toc82677592"/>
      <w:r>
        <w:rPr>
          <w:lang w:val="en-US"/>
        </w:rPr>
        <w:t>B.1.1</w:t>
      </w:r>
      <w:r>
        <w:rPr>
          <w:lang w:val="en-US"/>
        </w:rPr>
        <w:tab/>
        <w:t>General</w:t>
      </w:r>
      <w:bookmarkEnd w:id="1895"/>
      <w:bookmarkEnd w:id="1896"/>
      <w:bookmarkEnd w:id="1897"/>
      <w:bookmarkEnd w:id="1898"/>
      <w:bookmarkEnd w:id="1899"/>
      <w:bookmarkEnd w:id="1900"/>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FA3B9B">
      <w:pPr>
        <w:pStyle w:val="Heading3"/>
        <w:rPr>
          <w:lang w:val="en-US" w:eastAsia="fr-FR"/>
        </w:rPr>
      </w:pPr>
      <w:bookmarkStart w:id="1901" w:name="_Toc25074015"/>
      <w:bookmarkStart w:id="1902" w:name="_Toc34063207"/>
      <w:bookmarkStart w:id="1903" w:name="_Toc43120192"/>
      <w:bookmarkStart w:id="1904" w:name="_Toc49768249"/>
      <w:bookmarkStart w:id="1905" w:name="_Toc56434425"/>
      <w:bookmarkStart w:id="1906" w:name="_Toc82677593"/>
      <w:r>
        <w:rPr>
          <w:lang w:val="en-US" w:eastAsia="fr-FR"/>
        </w:rPr>
        <w:lastRenderedPageBreak/>
        <w:t>B.1.2</w:t>
      </w:r>
      <w:r>
        <w:rPr>
          <w:lang w:val="en-US" w:eastAsia="fr-FR"/>
        </w:rPr>
        <w:tab/>
        <w:t>Example HTTP multipart message with N1 SM Message binary data</w:t>
      </w:r>
      <w:bookmarkEnd w:id="1901"/>
      <w:bookmarkEnd w:id="1902"/>
      <w:bookmarkEnd w:id="1903"/>
      <w:bookmarkEnd w:id="1904"/>
      <w:bookmarkEnd w:id="1905"/>
      <w:bookmarkEnd w:id="1906"/>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07" w:name="historyclause"/>
      <w:r w:rsidRPr="004D3578">
        <w:br w:type="page"/>
      </w:r>
      <w:bookmarkStart w:id="1908" w:name="_Toc25074016"/>
      <w:bookmarkStart w:id="1909" w:name="_Toc34063208"/>
      <w:bookmarkStart w:id="1910" w:name="_Toc43120193"/>
      <w:bookmarkStart w:id="1911" w:name="_Toc49768250"/>
      <w:bookmarkStart w:id="1912" w:name="_Toc56434426"/>
      <w:bookmarkStart w:id="1913" w:name="_Toc82677594"/>
      <w:r w:rsidRPr="004D3578">
        <w:lastRenderedPageBreak/>
        <w:t xml:space="preserve">Annex </w:t>
      </w:r>
      <w:r>
        <w:t>C</w:t>
      </w:r>
      <w:r w:rsidRPr="004D3578">
        <w:t xml:space="preserve"> (informative):</w:t>
      </w:r>
      <w:r w:rsidRPr="004D3578">
        <w:br/>
        <w:t>Change history</w:t>
      </w:r>
      <w:bookmarkEnd w:id="1908"/>
      <w:bookmarkEnd w:id="1909"/>
      <w:bookmarkEnd w:id="1910"/>
      <w:bookmarkEnd w:id="1911"/>
      <w:bookmarkEnd w:id="1912"/>
      <w:bookmarkEnd w:id="1913"/>
    </w:p>
    <w:bookmarkEnd w:id="1907"/>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lang w:eastAsia="en-GB"/>
              </w:rPr>
            </w:pPr>
            <w:r w:rsidRPr="00D67278">
              <w:rPr>
                <w:rFonts w:cs="Arial"/>
                <w:sz w:val="16"/>
                <w:szCs w:val="16"/>
                <w:lang w:eastAsia="en-GB"/>
              </w:rPr>
              <w:t xml:space="preserve">A new cause value </w:t>
            </w:r>
            <w:r>
              <w:rPr>
                <w:rFonts w:cs="Arial"/>
                <w:sz w:val="16"/>
                <w:szCs w:val="16"/>
                <w:lang w:eastAsia="en-GB"/>
              </w:rPr>
              <w:t>'</w:t>
            </w:r>
            <w:r w:rsidRPr="00D67278">
              <w:rPr>
                <w:rFonts w:cs="Arial"/>
                <w:sz w:val="16"/>
                <w:szCs w:val="16"/>
                <w:lang w:eastAsia="en-GB"/>
              </w:rPr>
              <w:t>PDU_Session_Status_Mismatch</w:t>
            </w:r>
            <w:r>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4400C3" w:rsidP="00835D7B">
            <w:pPr>
              <w:pStyle w:val="TAC"/>
              <w:rPr>
                <w:rFonts w:cs="Arial"/>
                <w:sz w:val="16"/>
                <w:szCs w:val="16"/>
              </w:rPr>
            </w:pPr>
            <w:hyperlink r:id="rId88"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4400C3" w:rsidP="00835D7B">
            <w:pPr>
              <w:pStyle w:val="TAC"/>
              <w:rPr>
                <w:rFonts w:cs="Arial"/>
                <w:sz w:val="16"/>
                <w:szCs w:val="16"/>
              </w:rPr>
            </w:pPr>
            <w:hyperlink r:id="rId89"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4400C3" w:rsidP="00835D7B">
            <w:pPr>
              <w:pStyle w:val="TAC"/>
              <w:rPr>
                <w:rFonts w:cs="Arial"/>
                <w:sz w:val="16"/>
                <w:szCs w:val="16"/>
              </w:rPr>
            </w:pPr>
            <w:hyperlink r:id="rId90"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4400C3" w:rsidP="00835D7B">
            <w:pPr>
              <w:pStyle w:val="TAC"/>
              <w:rPr>
                <w:rFonts w:cs="Arial"/>
                <w:sz w:val="16"/>
                <w:szCs w:val="16"/>
              </w:rPr>
            </w:pPr>
            <w:hyperlink r:id="rId9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4400C3" w:rsidP="00835D7B">
            <w:pPr>
              <w:pStyle w:val="TAC"/>
              <w:rPr>
                <w:rFonts w:cs="Arial"/>
                <w:sz w:val="16"/>
                <w:szCs w:val="16"/>
              </w:rPr>
            </w:pPr>
            <w:hyperlink r:id="rId9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4400C3" w:rsidP="00835D7B">
            <w:pPr>
              <w:pStyle w:val="TAC"/>
              <w:rPr>
                <w:rFonts w:cs="Arial"/>
                <w:sz w:val="16"/>
                <w:szCs w:val="16"/>
              </w:rPr>
            </w:pPr>
            <w:hyperlink r:id="rId93" w:history="1">
              <w:r w:rsidR="00835D7B"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4400C3" w:rsidP="00835D7B">
            <w:pPr>
              <w:pStyle w:val="TAC"/>
              <w:rPr>
                <w:rFonts w:cs="Arial"/>
                <w:sz w:val="16"/>
                <w:szCs w:val="16"/>
              </w:rPr>
            </w:pPr>
            <w:hyperlink r:id="rId94" w:history="1">
              <w:r w:rsidR="00835D7B"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4400C3" w:rsidP="00835D7B">
            <w:pPr>
              <w:pStyle w:val="TAC"/>
              <w:rPr>
                <w:rFonts w:cs="Arial"/>
                <w:sz w:val="16"/>
                <w:szCs w:val="16"/>
              </w:rPr>
            </w:pPr>
            <w:hyperlink r:id="rId95"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4400C3" w:rsidP="00835D7B">
            <w:pPr>
              <w:pStyle w:val="TAC"/>
              <w:rPr>
                <w:rFonts w:cs="Arial"/>
                <w:sz w:val="16"/>
                <w:szCs w:val="16"/>
              </w:rPr>
            </w:pPr>
            <w:hyperlink r:id="rId9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4400C3" w:rsidP="00835D7B">
            <w:pPr>
              <w:pStyle w:val="TAC"/>
              <w:rPr>
                <w:rFonts w:cs="Arial"/>
                <w:sz w:val="16"/>
                <w:szCs w:val="16"/>
              </w:rPr>
            </w:pPr>
            <w:hyperlink r:id="rId97"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4400C3"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4400C3"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4400C3" w:rsidP="00835D7B">
            <w:pPr>
              <w:pStyle w:val="TAC"/>
              <w:rPr>
                <w:rFonts w:cs="Arial"/>
                <w:sz w:val="16"/>
                <w:szCs w:val="16"/>
              </w:rPr>
            </w:pPr>
            <w:hyperlink r:id="rId100"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4400C3" w:rsidP="00B11A6D">
            <w:pPr>
              <w:pStyle w:val="TAC"/>
              <w:rPr>
                <w:rFonts w:cs="Arial"/>
                <w:sz w:val="16"/>
                <w:szCs w:val="16"/>
              </w:rPr>
            </w:pPr>
            <w:hyperlink r:id="rId101"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4400C3" w:rsidP="00B11A6D">
            <w:pPr>
              <w:pStyle w:val="TAC"/>
              <w:rPr>
                <w:rFonts w:cs="Arial"/>
                <w:sz w:val="16"/>
                <w:szCs w:val="16"/>
              </w:rPr>
            </w:pPr>
            <w:hyperlink r:id="rId102"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4400C3" w:rsidP="00B11A6D">
            <w:pPr>
              <w:pStyle w:val="TAC"/>
              <w:rPr>
                <w:rFonts w:cs="Arial"/>
                <w:sz w:val="16"/>
                <w:szCs w:val="16"/>
              </w:rPr>
            </w:pPr>
            <w:hyperlink r:id="rId103" w:history="1">
              <w:r w:rsidR="00B11A6D"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4400C3" w:rsidP="00B11A6D">
            <w:pPr>
              <w:pStyle w:val="TAC"/>
              <w:rPr>
                <w:rFonts w:cs="Arial"/>
                <w:sz w:val="16"/>
                <w:szCs w:val="16"/>
              </w:rPr>
            </w:pPr>
            <w:hyperlink r:id="rId104" w:history="1">
              <w:r w:rsidR="00B11A6D"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4400C3" w:rsidP="00B11A6D">
            <w:pPr>
              <w:pStyle w:val="TAC"/>
              <w:rPr>
                <w:rFonts w:cs="Arial"/>
                <w:sz w:val="16"/>
                <w:szCs w:val="16"/>
              </w:rPr>
            </w:pPr>
            <w:hyperlink r:id="rId105"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4400C3" w:rsidP="00B11A6D">
            <w:pPr>
              <w:pStyle w:val="TAC"/>
              <w:rPr>
                <w:rFonts w:cs="Arial"/>
                <w:sz w:val="16"/>
                <w:szCs w:val="16"/>
              </w:rPr>
            </w:pPr>
            <w:hyperlink r:id="rId106" w:history="1">
              <w:r w:rsidR="00B11A6D"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4400C3" w:rsidP="00B11A6D">
            <w:pPr>
              <w:pStyle w:val="TAC"/>
              <w:rPr>
                <w:rFonts w:cs="Arial"/>
                <w:sz w:val="16"/>
                <w:szCs w:val="16"/>
              </w:rPr>
            </w:pPr>
            <w:hyperlink r:id="rId107"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4400C3" w:rsidP="00B11A6D">
            <w:pPr>
              <w:pStyle w:val="TAC"/>
              <w:rPr>
                <w:rFonts w:cs="Arial"/>
                <w:sz w:val="16"/>
                <w:szCs w:val="16"/>
              </w:rPr>
            </w:pPr>
            <w:hyperlink r:id="rId108" w:history="1">
              <w:r w:rsidR="00B11A6D"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4400C3" w:rsidP="00B11A6D">
            <w:pPr>
              <w:pStyle w:val="TAC"/>
              <w:rPr>
                <w:rFonts w:cs="Arial"/>
                <w:sz w:val="16"/>
                <w:szCs w:val="16"/>
              </w:rPr>
            </w:pPr>
            <w:hyperlink r:id="rId109" w:history="1">
              <w:r w:rsidR="00B11A6D"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r w:rsidR="00EA19AF" w:rsidRPr="003D4C5A" w14:paraId="4C505709"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B94D86A" w14:textId="452EF88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3600" w14:textId="573777A5"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074928" w14:textId="57AEF44A" w:rsidR="00EA19AF" w:rsidRPr="007C3082" w:rsidRDefault="00EA19AF" w:rsidP="00EA19AF">
            <w:pPr>
              <w:pStyle w:val="TAC"/>
              <w:rPr>
                <w:rFonts w:cs="Arial"/>
                <w:sz w:val="16"/>
                <w:szCs w:val="16"/>
              </w:rPr>
            </w:pPr>
            <w:r w:rsidRPr="00EA19AF">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E7559" w14:textId="013D2654" w:rsidR="00EA19AF" w:rsidRDefault="00EA19AF" w:rsidP="00EA19AF">
            <w:pPr>
              <w:pStyle w:val="TAL"/>
              <w:jc w:val="center"/>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8ADDF" w14:textId="21F408B5"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733C58" w14:textId="29FED755"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EF162" w14:textId="4CC80B47" w:rsidR="00EA19AF" w:rsidRDefault="00EA19AF" w:rsidP="00EA19AF">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085C" w14:textId="25B414F4" w:rsidR="00EA19AF" w:rsidRPr="001F79BD" w:rsidRDefault="00EA19AF" w:rsidP="00EA19AF">
            <w:pPr>
              <w:pStyle w:val="TAC"/>
              <w:rPr>
                <w:sz w:val="16"/>
                <w:szCs w:val="16"/>
              </w:rPr>
            </w:pPr>
            <w:r w:rsidRPr="00275E68">
              <w:rPr>
                <w:sz w:val="16"/>
                <w:szCs w:val="16"/>
              </w:rPr>
              <w:t>16.9.0</w:t>
            </w:r>
          </w:p>
        </w:tc>
      </w:tr>
      <w:tr w:rsidR="00EA19AF" w:rsidRPr="003D4C5A" w14:paraId="4BEB3C70"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BD3652D" w14:textId="182ABED7"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D6CC6" w14:textId="3AE7FACC"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2EAD5" w14:textId="0FA8C71F" w:rsidR="00EA19AF" w:rsidRPr="007C3082" w:rsidRDefault="00EA19AF" w:rsidP="00EA19AF">
            <w:pPr>
              <w:pStyle w:val="TAC"/>
              <w:rPr>
                <w:rFonts w:cs="Arial"/>
                <w:sz w:val="16"/>
                <w:szCs w:val="16"/>
              </w:rPr>
            </w:pPr>
            <w:r w:rsidRPr="00EA19AF">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17AD70" w14:textId="3097931C" w:rsidR="00EA19AF" w:rsidRDefault="00EA19AF" w:rsidP="00EA19AF">
            <w:pPr>
              <w:pStyle w:val="TAL"/>
              <w:jc w:val="center"/>
              <w:rPr>
                <w:rFonts w:cs="Arial"/>
                <w:sz w:val="16"/>
                <w:szCs w:val="16"/>
              </w:rPr>
            </w:pPr>
            <w:r>
              <w:rPr>
                <w:rFonts w:cs="Arial"/>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65AD82" w14:textId="41F37658"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E059C" w14:textId="340FF602"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E9D9AF" w14:textId="31657B5C" w:rsidR="00EA19AF" w:rsidRDefault="00EA19AF" w:rsidP="00EA19AF">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0E843" w14:textId="08949D7A" w:rsidR="00EA19AF" w:rsidRPr="001F79BD" w:rsidRDefault="00EA19AF" w:rsidP="00EA19AF">
            <w:pPr>
              <w:pStyle w:val="TAC"/>
              <w:rPr>
                <w:sz w:val="16"/>
                <w:szCs w:val="16"/>
              </w:rPr>
            </w:pPr>
            <w:r w:rsidRPr="00275E68">
              <w:rPr>
                <w:sz w:val="16"/>
                <w:szCs w:val="16"/>
              </w:rPr>
              <w:t>16.9.0</w:t>
            </w:r>
          </w:p>
        </w:tc>
      </w:tr>
      <w:tr w:rsidR="00EA19AF" w:rsidRPr="003D4C5A" w14:paraId="7912103F"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A855E14" w14:textId="708D42E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72672" w14:textId="764C1C69"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0A9C97" w14:textId="661A371E"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25F0AC" w14:textId="635D7966" w:rsidR="00EA19AF" w:rsidRDefault="00EA19AF" w:rsidP="00EA19AF">
            <w:pPr>
              <w:pStyle w:val="TAL"/>
              <w:jc w:val="center"/>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EC995" w14:textId="1407339F"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81D76" w14:textId="73540E03"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EF2AE3" w14:textId="1D3A46B9" w:rsidR="00EA19AF" w:rsidRDefault="00EA19AF" w:rsidP="00EA19AF">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F2F9" w14:textId="4869F3B6" w:rsidR="00EA19AF" w:rsidRPr="001F79BD" w:rsidRDefault="00EA19AF" w:rsidP="00EA19AF">
            <w:pPr>
              <w:pStyle w:val="TAC"/>
              <w:rPr>
                <w:sz w:val="16"/>
                <w:szCs w:val="16"/>
              </w:rPr>
            </w:pPr>
            <w:r w:rsidRPr="00275E68">
              <w:rPr>
                <w:sz w:val="16"/>
                <w:szCs w:val="16"/>
              </w:rPr>
              <w:t>16.9.0</w:t>
            </w:r>
          </w:p>
        </w:tc>
      </w:tr>
      <w:tr w:rsidR="00EA19AF" w:rsidRPr="003D4C5A" w14:paraId="381FCAE2"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287137C" w14:textId="60EAE473"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3EA9" w14:textId="2E4AF6CE"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E879F3A" w14:textId="16F1CF12"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F47001" w14:textId="7AAA6C37" w:rsidR="00EA19AF" w:rsidRDefault="00EA19AF" w:rsidP="00EA19AF">
            <w:pPr>
              <w:pStyle w:val="TAL"/>
              <w:jc w:val="center"/>
              <w:rPr>
                <w:rFonts w:cs="Arial"/>
                <w:sz w:val="16"/>
                <w:szCs w:val="16"/>
              </w:rPr>
            </w:pPr>
            <w:r>
              <w:rPr>
                <w:rFonts w:cs="Arial"/>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799AA0" w14:textId="7706862B"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DB1CF" w14:textId="50561A21"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0B2932" w14:textId="5FB7F9ED" w:rsidR="00EA19AF" w:rsidRDefault="00EA19AF" w:rsidP="00EA19AF">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1238" w14:textId="23B77545" w:rsidR="00EA19AF" w:rsidRPr="001F79BD" w:rsidRDefault="00EA19AF" w:rsidP="00EA19AF">
            <w:pPr>
              <w:pStyle w:val="TAC"/>
              <w:rPr>
                <w:sz w:val="16"/>
                <w:szCs w:val="16"/>
              </w:rPr>
            </w:pPr>
            <w:r w:rsidRPr="00275E68">
              <w:rPr>
                <w:sz w:val="16"/>
                <w:szCs w:val="16"/>
              </w:rPr>
              <w:t>16.9.0</w:t>
            </w:r>
          </w:p>
        </w:tc>
      </w:tr>
      <w:tr w:rsidR="00EA19AF" w:rsidRPr="003D4C5A" w14:paraId="51810771"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A4D941C" w14:textId="0CEB0D50"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7CA3E" w14:textId="306A6CB0"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0567EB8" w14:textId="331084C8" w:rsidR="00EA19AF" w:rsidRPr="007C3082" w:rsidRDefault="00EA19AF" w:rsidP="00EA19AF">
            <w:pPr>
              <w:pStyle w:val="TAC"/>
              <w:rPr>
                <w:rFonts w:cs="Arial"/>
                <w:sz w:val="16"/>
                <w:szCs w:val="16"/>
              </w:rPr>
            </w:pPr>
            <w:r w:rsidRPr="00EA19AF">
              <w:rPr>
                <w:rFonts w:cs="Arial"/>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83CA6" w14:textId="12353D3B" w:rsidR="00EA19AF" w:rsidRDefault="00EA19AF" w:rsidP="00EA19AF">
            <w:pPr>
              <w:pStyle w:val="TAL"/>
              <w:jc w:val="center"/>
              <w:rPr>
                <w:rFonts w:cs="Arial"/>
                <w:sz w:val="16"/>
                <w:szCs w:val="16"/>
              </w:rPr>
            </w:pPr>
            <w:r>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4B840D" w14:textId="1F7AC0B9"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58EBB" w14:textId="43404D34"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119BFD" w14:textId="2FFBE752" w:rsidR="00EA19AF" w:rsidRDefault="00EA19AF" w:rsidP="00EA19AF">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9FCB7" w14:textId="501A9DF9" w:rsidR="00EA19AF" w:rsidRPr="001F79BD" w:rsidRDefault="00EA19AF" w:rsidP="00EA19AF">
            <w:pPr>
              <w:pStyle w:val="TAC"/>
              <w:rPr>
                <w:sz w:val="16"/>
                <w:szCs w:val="16"/>
              </w:rPr>
            </w:pPr>
            <w:r w:rsidRPr="00275E68">
              <w:rPr>
                <w:sz w:val="16"/>
                <w:szCs w:val="16"/>
              </w:rPr>
              <w:t>16.9.0</w:t>
            </w:r>
          </w:p>
        </w:tc>
      </w:tr>
    </w:tbl>
    <w:p w14:paraId="35E4786A" w14:textId="77777777" w:rsidR="00080512" w:rsidRDefault="00080512" w:rsidP="00FA3B9B"/>
    <w:sectPr w:rsidR="0008051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E6447B" w14:textId="77777777" w:rsidR="004400C3" w:rsidRDefault="004400C3">
      <w:r>
        <w:separator/>
      </w:r>
    </w:p>
  </w:endnote>
  <w:endnote w:type="continuationSeparator" w:id="0">
    <w:p w14:paraId="6E98D2A0" w14:textId="77777777" w:rsidR="004400C3" w:rsidRDefault="004400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DC518" w14:textId="77777777" w:rsidR="00C22DEB" w:rsidRDefault="00C22DE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5D4EFA" w14:textId="77777777" w:rsidR="004400C3" w:rsidRDefault="004400C3">
      <w:r>
        <w:separator/>
      </w:r>
    </w:p>
  </w:footnote>
  <w:footnote w:type="continuationSeparator" w:id="0">
    <w:p w14:paraId="5761B04E" w14:textId="77777777" w:rsidR="004400C3" w:rsidRDefault="004400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EE21C" w14:textId="2B452BFE" w:rsidR="00C22DEB" w:rsidRDefault="00C22D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6FED">
      <w:rPr>
        <w:rFonts w:ascii="Arial" w:hAnsi="Arial" w:cs="Arial"/>
        <w:b/>
        <w:noProof/>
        <w:sz w:val="18"/>
        <w:szCs w:val="18"/>
      </w:rPr>
      <w:t>3GPP TS 29.502 V16.9.0 (2021-09)</w:t>
    </w:r>
    <w:r>
      <w:rPr>
        <w:rFonts w:ascii="Arial" w:hAnsi="Arial" w:cs="Arial"/>
        <w:b/>
        <w:sz w:val="18"/>
        <w:szCs w:val="18"/>
      </w:rPr>
      <w:fldChar w:fldCharType="end"/>
    </w:r>
  </w:p>
  <w:p w14:paraId="4754FB6A" w14:textId="77777777" w:rsidR="00C22DEB" w:rsidRDefault="00C22D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28B921F6" w:rsidR="00C22DEB" w:rsidRDefault="00C22D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6FED">
      <w:rPr>
        <w:rFonts w:ascii="Arial" w:hAnsi="Arial" w:cs="Arial"/>
        <w:b/>
        <w:noProof/>
        <w:sz w:val="18"/>
        <w:szCs w:val="18"/>
      </w:rPr>
      <w:t>Release 16</w:t>
    </w:r>
    <w:r>
      <w:rPr>
        <w:rFonts w:ascii="Arial" w:hAnsi="Arial" w:cs="Arial"/>
        <w:b/>
        <w:sz w:val="18"/>
        <w:szCs w:val="18"/>
      </w:rPr>
      <w:fldChar w:fldCharType="end"/>
    </w:r>
  </w:p>
  <w:p w14:paraId="3C9E80E4" w14:textId="77777777" w:rsidR="00C22DEB" w:rsidRDefault="00C22DE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8"/>
  </w:num>
  <w:num w:numId="6">
    <w:abstractNumId w:val="5"/>
  </w:num>
  <w:num w:numId="7">
    <w:abstractNumId w:val="7"/>
  </w:num>
  <w:num w:numId="8">
    <w:abstractNumId w:val="4"/>
  </w:num>
  <w:num w:numId="9">
    <w:abstractNumId w:val="3"/>
  </w:num>
  <w:num w:numId="10">
    <w:abstractNumId w:val="11"/>
  </w:num>
  <w:num w:numId="11">
    <w:abstractNumId w:val="10"/>
  </w:num>
  <w:num w:numId="12">
    <w:abstractNumId w:val="2"/>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51834"/>
    <w:rsid w:val="00051CD1"/>
    <w:rsid w:val="00054A22"/>
    <w:rsid w:val="00057BD5"/>
    <w:rsid w:val="00060377"/>
    <w:rsid w:val="00062023"/>
    <w:rsid w:val="000655A6"/>
    <w:rsid w:val="0007206F"/>
    <w:rsid w:val="00073645"/>
    <w:rsid w:val="0007425B"/>
    <w:rsid w:val="00076413"/>
    <w:rsid w:val="00080512"/>
    <w:rsid w:val="000A0307"/>
    <w:rsid w:val="000A0C1B"/>
    <w:rsid w:val="000A36BA"/>
    <w:rsid w:val="000B376D"/>
    <w:rsid w:val="000B5937"/>
    <w:rsid w:val="000C47C3"/>
    <w:rsid w:val="000C70D3"/>
    <w:rsid w:val="000D1959"/>
    <w:rsid w:val="000D220A"/>
    <w:rsid w:val="000D58AB"/>
    <w:rsid w:val="000E3DF9"/>
    <w:rsid w:val="000E7507"/>
    <w:rsid w:val="000F16AA"/>
    <w:rsid w:val="000F43F2"/>
    <w:rsid w:val="0010689C"/>
    <w:rsid w:val="00133525"/>
    <w:rsid w:val="00141DA7"/>
    <w:rsid w:val="00143EDB"/>
    <w:rsid w:val="001442A4"/>
    <w:rsid w:val="0015372B"/>
    <w:rsid w:val="00157696"/>
    <w:rsid w:val="00161A06"/>
    <w:rsid w:val="00162F4A"/>
    <w:rsid w:val="001637CF"/>
    <w:rsid w:val="00170F02"/>
    <w:rsid w:val="00171073"/>
    <w:rsid w:val="001745B1"/>
    <w:rsid w:val="001819E7"/>
    <w:rsid w:val="00183408"/>
    <w:rsid w:val="00186043"/>
    <w:rsid w:val="001A4C42"/>
    <w:rsid w:val="001A4D08"/>
    <w:rsid w:val="001A5192"/>
    <w:rsid w:val="001A7420"/>
    <w:rsid w:val="001B0FCB"/>
    <w:rsid w:val="001B5149"/>
    <w:rsid w:val="001B6637"/>
    <w:rsid w:val="001B763E"/>
    <w:rsid w:val="001C21C3"/>
    <w:rsid w:val="001C3A1E"/>
    <w:rsid w:val="001C743B"/>
    <w:rsid w:val="001D02C2"/>
    <w:rsid w:val="001D0CA8"/>
    <w:rsid w:val="001D486B"/>
    <w:rsid w:val="001E0CCC"/>
    <w:rsid w:val="001E1226"/>
    <w:rsid w:val="001E501C"/>
    <w:rsid w:val="001F07A5"/>
    <w:rsid w:val="001F0C1D"/>
    <w:rsid w:val="001F1132"/>
    <w:rsid w:val="001F168B"/>
    <w:rsid w:val="001F1987"/>
    <w:rsid w:val="001F4BF0"/>
    <w:rsid w:val="001F749D"/>
    <w:rsid w:val="00203C10"/>
    <w:rsid w:val="0020409A"/>
    <w:rsid w:val="00211799"/>
    <w:rsid w:val="00215092"/>
    <w:rsid w:val="00215850"/>
    <w:rsid w:val="002347A2"/>
    <w:rsid w:val="00237E92"/>
    <w:rsid w:val="002675F0"/>
    <w:rsid w:val="00295F79"/>
    <w:rsid w:val="002A13D9"/>
    <w:rsid w:val="002B13C8"/>
    <w:rsid w:val="002B6339"/>
    <w:rsid w:val="002B6954"/>
    <w:rsid w:val="002B7BB8"/>
    <w:rsid w:val="002C3751"/>
    <w:rsid w:val="002C69D7"/>
    <w:rsid w:val="002D208B"/>
    <w:rsid w:val="002D6F33"/>
    <w:rsid w:val="002D700A"/>
    <w:rsid w:val="002E00EE"/>
    <w:rsid w:val="002F57B5"/>
    <w:rsid w:val="00302232"/>
    <w:rsid w:val="003039BF"/>
    <w:rsid w:val="0031233F"/>
    <w:rsid w:val="00312E0D"/>
    <w:rsid w:val="003172DC"/>
    <w:rsid w:val="00332554"/>
    <w:rsid w:val="00337EC0"/>
    <w:rsid w:val="00341BEC"/>
    <w:rsid w:val="0035462D"/>
    <w:rsid w:val="00365A0E"/>
    <w:rsid w:val="003765B8"/>
    <w:rsid w:val="0037741F"/>
    <w:rsid w:val="003856C4"/>
    <w:rsid w:val="0039025B"/>
    <w:rsid w:val="003A0573"/>
    <w:rsid w:val="003A65AA"/>
    <w:rsid w:val="003A7D8A"/>
    <w:rsid w:val="003C3971"/>
    <w:rsid w:val="003D23A0"/>
    <w:rsid w:val="003D33ED"/>
    <w:rsid w:val="003D3C3A"/>
    <w:rsid w:val="003D5099"/>
    <w:rsid w:val="003E2AD6"/>
    <w:rsid w:val="004100C5"/>
    <w:rsid w:val="00410D78"/>
    <w:rsid w:val="00422BEC"/>
    <w:rsid w:val="00423334"/>
    <w:rsid w:val="00432E80"/>
    <w:rsid w:val="004345EC"/>
    <w:rsid w:val="00435E75"/>
    <w:rsid w:val="0043697D"/>
    <w:rsid w:val="00437CEF"/>
    <w:rsid w:val="004400C3"/>
    <w:rsid w:val="004431D3"/>
    <w:rsid w:val="00450F39"/>
    <w:rsid w:val="00451313"/>
    <w:rsid w:val="00457AB4"/>
    <w:rsid w:val="00464D31"/>
    <w:rsid w:val="00465515"/>
    <w:rsid w:val="0046731B"/>
    <w:rsid w:val="00470979"/>
    <w:rsid w:val="004802BC"/>
    <w:rsid w:val="00487C79"/>
    <w:rsid w:val="004A41B5"/>
    <w:rsid w:val="004A5094"/>
    <w:rsid w:val="004B0B24"/>
    <w:rsid w:val="004B30C4"/>
    <w:rsid w:val="004B52F2"/>
    <w:rsid w:val="004C5EB2"/>
    <w:rsid w:val="004D3578"/>
    <w:rsid w:val="004D3EA3"/>
    <w:rsid w:val="004D599D"/>
    <w:rsid w:val="004E213A"/>
    <w:rsid w:val="004E7CA4"/>
    <w:rsid w:val="004F0988"/>
    <w:rsid w:val="004F3340"/>
    <w:rsid w:val="004F6024"/>
    <w:rsid w:val="005008B1"/>
    <w:rsid w:val="00511452"/>
    <w:rsid w:val="00511526"/>
    <w:rsid w:val="0051182F"/>
    <w:rsid w:val="00517B56"/>
    <w:rsid w:val="00524BD4"/>
    <w:rsid w:val="005277E4"/>
    <w:rsid w:val="00527FD8"/>
    <w:rsid w:val="00531CF0"/>
    <w:rsid w:val="0053388B"/>
    <w:rsid w:val="00535773"/>
    <w:rsid w:val="00543E6C"/>
    <w:rsid w:val="00546EBB"/>
    <w:rsid w:val="00565036"/>
    <w:rsid w:val="00565087"/>
    <w:rsid w:val="00567E6E"/>
    <w:rsid w:val="005938ED"/>
    <w:rsid w:val="00596EF0"/>
    <w:rsid w:val="00597B11"/>
    <w:rsid w:val="005A1EE2"/>
    <w:rsid w:val="005B0EA3"/>
    <w:rsid w:val="005B6B1E"/>
    <w:rsid w:val="005C60D0"/>
    <w:rsid w:val="005D2E01"/>
    <w:rsid w:val="005D7526"/>
    <w:rsid w:val="005E05B2"/>
    <w:rsid w:val="005E2B5D"/>
    <w:rsid w:val="005E4BB2"/>
    <w:rsid w:val="00601395"/>
    <w:rsid w:val="00602AEA"/>
    <w:rsid w:val="00614FDF"/>
    <w:rsid w:val="00617270"/>
    <w:rsid w:val="0062218B"/>
    <w:rsid w:val="00623B53"/>
    <w:rsid w:val="0062616C"/>
    <w:rsid w:val="0063543D"/>
    <w:rsid w:val="00644CC6"/>
    <w:rsid w:val="00647114"/>
    <w:rsid w:val="00652FEA"/>
    <w:rsid w:val="00653064"/>
    <w:rsid w:val="006622D9"/>
    <w:rsid w:val="00676509"/>
    <w:rsid w:val="00676BAB"/>
    <w:rsid w:val="0068106B"/>
    <w:rsid w:val="00681F71"/>
    <w:rsid w:val="00685147"/>
    <w:rsid w:val="00687180"/>
    <w:rsid w:val="0069224C"/>
    <w:rsid w:val="006A2578"/>
    <w:rsid w:val="006A2886"/>
    <w:rsid w:val="006A323F"/>
    <w:rsid w:val="006A5A78"/>
    <w:rsid w:val="006A6857"/>
    <w:rsid w:val="006B30D0"/>
    <w:rsid w:val="006B557B"/>
    <w:rsid w:val="006C08A2"/>
    <w:rsid w:val="006C19B6"/>
    <w:rsid w:val="006C3D95"/>
    <w:rsid w:val="006C627E"/>
    <w:rsid w:val="006C6348"/>
    <w:rsid w:val="006D78F3"/>
    <w:rsid w:val="006E487A"/>
    <w:rsid w:val="006E48F6"/>
    <w:rsid w:val="006E5C86"/>
    <w:rsid w:val="006F60D1"/>
    <w:rsid w:val="006F79DF"/>
    <w:rsid w:val="00701116"/>
    <w:rsid w:val="0070365D"/>
    <w:rsid w:val="007104E2"/>
    <w:rsid w:val="00713C44"/>
    <w:rsid w:val="00714354"/>
    <w:rsid w:val="00734A5B"/>
    <w:rsid w:val="0074026F"/>
    <w:rsid w:val="007429F6"/>
    <w:rsid w:val="00744E76"/>
    <w:rsid w:val="00747C8C"/>
    <w:rsid w:val="00762643"/>
    <w:rsid w:val="007722DC"/>
    <w:rsid w:val="00774DA4"/>
    <w:rsid w:val="00777C46"/>
    <w:rsid w:val="00781F0F"/>
    <w:rsid w:val="007826CA"/>
    <w:rsid w:val="007933E0"/>
    <w:rsid w:val="007A028B"/>
    <w:rsid w:val="007A4765"/>
    <w:rsid w:val="007A7231"/>
    <w:rsid w:val="007B3D37"/>
    <w:rsid w:val="007B600E"/>
    <w:rsid w:val="007B6E5E"/>
    <w:rsid w:val="007C2056"/>
    <w:rsid w:val="007C3082"/>
    <w:rsid w:val="007C46AD"/>
    <w:rsid w:val="007D0FDE"/>
    <w:rsid w:val="007D1213"/>
    <w:rsid w:val="007E2F66"/>
    <w:rsid w:val="007E308C"/>
    <w:rsid w:val="007E37A1"/>
    <w:rsid w:val="007F0F4A"/>
    <w:rsid w:val="008028A4"/>
    <w:rsid w:val="00810BF1"/>
    <w:rsid w:val="00820284"/>
    <w:rsid w:val="00823482"/>
    <w:rsid w:val="00830747"/>
    <w:rsid w:val="00835D7B"/>
    <w:rsid w:val="00841DF4"/>
    <w:rsid w:val="008438C8"/>
    <w:rsid w:val="008473B1"/>
    <w:rsid w:val="00864D08"/>
    <w:rsid w:val="008660E8"/>
    <w:rsid w:val="00873DBF"/>
    <w:rsid w:val="008768CA"/>
    <w:rsid w:val="0089507E"/>
    <w:rsid w:val="008B68E3"/>
    <w:rsid w:val="008C384C"/>
    <w:rsid w:val="008D7A23"/>
    <w:rsid w:val="0090271F"/>
    <w:rsid w:val="00902E23"/>
    <w:rsid w:val="0090523D"/>
    <w:rsid w:val="009114D7"/>
    <w:rsid w:val="0091348E"/>
    <w:rsid w:val="00917CCB"/>
    <w:rsid w:val="00935B16"/>
    <w:rsid w:val="00942EC2"/>
    <w:rsid w:val="009466B5"/>
    <w:rsid w:val="00962D62"/>
    <w:rsid w:val="00986734"/>
    <w:rsid w:val="00986FAE"/>
    <w:rsid w:val="009875FF"/>
    <w:rsid w:val="00994211"/>
    <w:rsid w:val="00997484"/>
    <w:rsid w:val="009B080B"/>
    <w:rsid w:val="009B0D42"/>
    <w:rsid w:val="009B2293"/>
    <w:rsid w:val="009B3CC2"/>
    <w:rsid w:val="009C0975"/>
    <w:rsid w:val="009C362D"/>
    <w:rsid w:val="009D0F29"/>
    <w:rsid w:val="009D3694"/>
    <w:rsid w:val="009D3D81"/>
    <w:rsid w:val="009F37B7"/>
    <w:rsid w:val="00A0336C"/>
    <w:rsid w:val="00A069F9"/>
    <w:rsid w:val="00A10F02"/>
    <w:rsid w:val="00A128B3"/>
    <w:rsid w:val="00A164B4"/>
    <w:rsid w:val="00A26956"/>
    <w:rsid w:val="00A27486"/>
    <w:rsid w:val="00A41CBD"/>
    <w:rsid w:val="00A50ED9"/>
    <w:rsid w:val="00A53724"/>
    <w:rsid w:val="00A56066"/>
    <w:rsid w:val="00A56FED"/>
    <w:rsid w:val="00A6392D"/>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6B82"/>
    <w:rsid w:val="00B11A6D"/>
    <w:rsid w:val="00B15449"/>
    <w:rsid w:val="00B21A88"/>
    <w:rsid w:val="00B3601C"/>
    <w:rsid w:val="00B405D5"/>
    <w:rsid w:val="00B4172D"/>
    <w:rsid w:val="00B45284"/>
    <w:rsid w:val="00B61259"/>
    <w:rsid w:val="00B670FB"/>
    <w:rsid w:val="00B67A40"/>
    <w:rsid w:val="00B77E55"/>
    <w:rsid w:val="00B93086"/>
    <w:rsid w:val="00B971B6"/>
    <w:rsid w:val="00B97372"/>
    <w:rsid w:val="00BA197D"/>
    <w:rsid w:val="00BA19ED"/>
    <w:rsid w:val="00BA4B8D"/>
    <w:rsid w:val="00BB26CE"/>
    <w:rsid w:val="00BB4F9D"/>
    <w:rsid w:val="00BB6DA8"/>
    <w:rsid w:val="00BC0F7D"/>
    <w:rsid w:val="00BC594F"/>
    <w:rsid w:val="00BD3AEF"/>
    <w:rsid w:val="00BD7D31"/>
    <w:rsid w:val="00BE2856"/>
    <w:rsid w:val="00BE3255"/>
    <w:rsid w:val="00BF128E"/>
    <w:rsid w:val="00BF42E2"/>
    <w:rsid w:val="00BF430E"/>
    <w:rsid w:val="00BF4F40"/>
    <w:rsid w:val="00C074DD"/>
    <w:rsid w:val="00C12ABF"/>
    <w:rsid w:val="00C130F1"/>
    <w:rsid w:val="00C1496A"/>
    <w:rsid w:val="00C21BEB"/>
    <w:rsid w:val="00C2247E"/>
    <w:rsid w:val="00C22DEB"/>
    <w:rsid w:val="00C24B4A"/>
    <w:rsid w:val="00C27938"/>
    <w:rsid w:val="00C30BF0"/>
    <w:rsid w:val="00C33079"/>
    <w:rsid w:val="00C34E20"/>
    <w:rsid w:val="00C36181"/>
    <w:rsid w:val="00C45231"/>
    <w:rsid w:val="00C72833"/>
    <w:rsid w:val="00C80F1D"/>
    <w:rsid w:val="00C81551"/>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5E62"/>
    <w:rsid w:val="00D07266"/>
    <w:rsid w:val="00D16F7E"/>
    <w:rsid w:val="00D214C8"/>
    <w:rsid w:val="00D256A7"/>
    <w:rsid w:val="00D2632E"/>
    <w:rsid w:val="00D26DDE"/>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C13FE"/>
    <w:rsid w:val="00DC309B"/>
    <w:rsid w:val="00DC4DA2"/>
    <w:rsid w:val="00DD4C17"/>
    <w:rsid w:val="00DD69F7"/>
    <w:rsid w:val="00DD74A5"/>
    <w:rsid w:val="00DE0571"/>
    <w:rsid w:val="00DE3F32"/>
    <w:rsid w:val="00DF07FB"/>
    <w:rsid w:val="00DF0906"/>
    <w:rsid w:val="00DF1D3D"/>
    <w:rsid w:val="00DF2B1F"/>
    <w:rsid w:val="00DF62CD"/>
    <w:rsid w:val="00E11065"/>
    <w:rsid w:val="00E1178C"/>
    <w:rsid w:val="00E11BB1"/>
    <w:rsid w:val="00E16509"/>
    <w:rsid w:val="00E306B3"/>
    <w:rsid w:val="00E44582"/>
    <w:rsid w:val="00E44C15"/>
    <w:rsid w:val="00E57D2C"/>
    <w:rsid w:val="00E70C0D"/>
    <w:rsid w:val="00E77645"/>
    <w:rsid w:val="00E8656D"/>
    <w:rsid w:val="00E866F1"/>
    <w:rsid w:val="00E907AB"/>
    <w:rsid w:val="00EA15B0"/>
    <w:rsid w:val="00EA19AF"/>
    <w:rsid w:val="00EA5EA7"/>
    <w:rsid w:val="00EA7B50"/>
    <w:rsid w:val="00EB3EC3"/>
    <w:rsid w:val="00EC1153"/>
    <w:rsid w:val="00EC4A25"/>
    <w:rsid w:val="00ED0B94"/>
    <w:rsid w:val="00ED7DE2"/>
    <w:rsid w:val="00EF1327"/>
    <w:rsid w:val="00F025A2"/>
    <w:rsid w:val="00F04712"/>
    <w:rsid w:val="00F13360"/>
    <w:rsid w:val="00F22EC7"/>
    <w:rsid w:val="00F325C8"/>
    <w:rsid w:val="00F366D6"/>
    <w:rsid w:val="00F53AD7"/>
    <w:rsid w:val="00F55335"/>
    <w:rsid w:val="00F653B8"/>
    <w:rsid w:val="00F67F4C"/>
    <w:rsid w:val="00F778E8"/>
    <w:rsid w:val="00F8215C"/>
    <w:rsid w:val="00F9008D"/>
    <w:rsid w:val="00F921B3"/>
    <w:rsid w:val="00F93DC5"/>
    <w:rsid w:val="00FA040C"/>
    <w:rsid w:val="00FA1266"/>
    <w:rsid w:val="00FA2021"/>
    <w:rsid w:val="00FA3B9B"/>
    <w:rsid w:val="00FA4A88"/>
    <w:rsid w:val="00FB58AD"/>
    <w:rsid w:val="00FC1192"/>
    <w:rsid w:val="00FC2148"/>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rsid w:val="00FA3B9B"/>
    <w:rPr>
      <w:lang w:eastAsia="en-US"/>
    </w:rPr>
  </w:style>
  <w:style w:type="paragraph" w:customStyle="1" w:styleId="TempNote">
    <w:name w:val="TempNote"/>
    <w:basedOn w:val="Normal"/>
    <w:qFormat/>
    <w:rsid w:val="00FA3B9B"/>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A3B9B"/>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A3B9B"/>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lang w:eastAsia="en-US"/>
    </w:rPr>
  </w:style>
  <w:style w:type="paragraph" w:customStyle="1" w:styleId="TemplateH3">
    <w:name w:val="TemplateH3"/>
    <w:basedOn w:val="Normal"/>
    <w:qFormat/>
    <w:rsid w:val="00FA3B9B"/>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A3B9B"/>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A3B9B"/>
    <w:rPr>
      <w:rFonts w:ascii="Arial" w:hAnsi="Arial"/>
      <w:sz w:val="18"/>
      <w:lang w:eastAsia="en-US"/>
    </w:rPr>
  </w:style>
  <w:style w:type="character" w:customStyle="1" w:styleId="TAHChar">
    <w:name w:val="TAH Char"/>
    <w:link w:val="TAH"/>
    <w:qFormat/>
    <w:locked/>
    <w:rsid w:val="00FA3B9B"/>
    <w:rPr>
      <w:rFonts w:ascii="Arial" w:hAnsi="Arial"/>
      <w:b/>
      <w:sz w:val="18"/>
      <w:lang w:eastAsia="en-US"/>
    </w:rPr>
  </w:style>
  <w:style w:type="character" w:customStyle="1" w:styleId="THChar">
    <w:name w:val="TH Char"/>
    <w:link w:val="TH"/>
    <w:qFormat/>
    <w:locked/>
    <w:rsid w:val="00FA3B9B"/>
    <w:rPr>
      <w:rFonts w:ascii="Arial" w:hAnsi="Arial"/>
      <w:b/>
      <w:lang w:eastAsia="en-US"/>
    </w:rPr>
  </w:style>
  <w:style w:type="character" w:customStyle="1" w:styleId="TACChar">
    <w:name w:val="TAC Char"/>
    <w:link w:val="TAC"/>
    <w:qFormat/>
    <w:rsid w:val="00FA3B9B"/>
    <w:rPr>
      <w:rFonts w:ascii="Arial" w:hAnsi="Arial"/>
      <w:sz w:val="18"/>
      <w:lang w:eastAsia="en-US"/>
    </w:rPr>
  </w:style>
  <w:style w:type="character" w:customStyle="1" w:styleId="B1Char">
    <w:name w:val="B1 Char"/>
    <w:link w:val="B1"/>
    <w:qFormat/>
    <w:locked/>
    <w:rsid w:val="00FA3B9B"/>
    <w:rPr>
      <w:lang w:eastAsia="en-US"/>
    </w:rPr>
  </w:style>
  <w:style w:type="character" w:customStyle="1" w:styleId="Heading5Char">
    <w:name w:val="Heading 5 Char"/>
    <w:link w:val="Heading5"/>
    <w:rsid w:val="00FA3B9B"/>
    <w:rPr>
      <w:rFonts w:ascii="Arial" w:hAnsi="Arial"/>
      <w:sz w:val="22"/>
      <w:lang w:eastAsia="en-US"/>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locked/>
    <w:rsid w:val="00FA3B9B"/>
    <w:rPr>
      <w:rFonts w:ascii="Arial" w:hAnsi="Arial"/>
      <w:sz w:val="18"/>
      <w:lang w:eastAsia="en-US"/>
    </w:rPr>
  </w:style>
  <w:style w:type="character" w:customStyle="1" w:styleId="B2Char">
    <w:name w:val="B2 Char"/>
    <w:link w:val="B2"/>
    <w:qFormat/>
    <w:rsid w:val="00FA3B9B"/>
    <w:rPr>
      <w:lang w:eastAsia="en-US"/>
    </w:rPr>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lang w:eastAsia="en-US"/>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noProof/>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rPr>
      <w:lang w:eastAsia="en-US"/>
    </w:rPr>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lang w:eastAsia="en-U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lang w:eastAsia="en-US"/>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val="fr-FR"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rPr>
      <w:lang w:eastAsia="en-US"/>
    </w:rPr>
  </w:style>
  <w:style w:type="character" w:customStyle="1" w:styleId="NOZchn">
    <w:name w:val="NO Zchn"/>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noProof/>
      <w:sz w:val="16"/>
      <w:lang w:eastAsia="en-US"/>
    </w:rPr>
  </w:style>
  <w:style w:type="character" w:customStyle="1" w:styleId="TFChar">
    <w:name w:val="TF Char"/>
    <w:link w:val="TF"/>
    <w:rsid w:val="00FA3B9B"/>
    <w:rPr>
      <w:rFonts w:ascii="Arial" w:hAnsi="Arial"/>
      <w:b/>
      <w:lang w:eastAsia="en-US"/>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lang w:eastAsia="en-US"/>
    </w:rPr>
  </w:style>
  <w:style w:type="character" w:customStyle="1" w:styleId="TAHCar">
    <w:name w:val="TAH Car"/>
    <w:locked/>
    <w:rsid w:val="00986FAE"/>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5" TargetMode="External"/><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07" Type="http://schemas.openxmlformats.org/officeDocument/2006/relationships/hyperlink" Target="https://portal.3gpp.org/ngppapp/CreateTdoc.aspx?mode=view&amp;contributionUid=CP-211082" TargetMode="Externa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3.vsd"/><Relationship Id="rId87" Type="http://schemas.openxmlformats.org/officeDocument/2006/relationships/oleObject" Target="embeddings/Microsoft_Visio_2003-2010_Drawing37.vsd"/><Relationship Id="rId102" Type="http://schemas.openxmlformats.org/officeDocument/2006/relationships/hyperlink" Target="https://portal.3gpp.org/ngppapp/CreateTdoc.aspx?mode=view&amp;contributionUid=CP-211082" TargetMode="External"/><Relationship Id="rId110"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24.vsd"/><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40"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4" TargetMode="External"/><Relationship Id="rId105" Type="http://schemas.openxmlformats.org/officeDocument/2006/relationships/hyperlink" Target="https://portal.3gpp.org/ngppapp/CreateTdoc.aspx?mode=view&amp;contributionUid=CP-211059" TargetMode="External"/><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5"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1062" TargetMode="External"/><Relationship Id="rId108"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40" TargetMode="External"/><Relationship Id="rId96" Type="http://schemas.openxmlformats.org/officeDocument/2006/relationships/hyperlink" Target="https://portal.3gpp.org/ngppapp/CreateTdoc.aspx?mode=view&amp;contributionUid=CP-210040" TargetMode="External"/><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53"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1059"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73"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60" TargetMode="External"/><Relationship Id="rId104" Type="http://schemas.openxmlformats.org/officeDocument/2006/relationships/hyperlink" Target="https://portal.3gpp.org/ngppapp/CreateTdoc.aspx?mode=view&amp;contributionUid=CP-211068"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4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877</TotalTime>
  <Pages>291</Pages>
  <Words>107880</Words>
  <Characters>614922</Characters>
  <Application>Microsoft Office Word</Application>
  <DocSecurity>0</DocSecurity>
  <Lines>5124</Lines>
  <Paragraphs>1442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721360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293</cp:revision>
  <cp:lastPrinted>2019-02-25T14:05:00Z</cp:lastPrinted>
  <dcterms:created xsi:type="dcterms:W3CDTF">2020-03-30T08:15:00Z</dcterms:created>
  <dcterms:modified xsi:type="dcterms:W3CDTF">2021-09-16T07:42:00Z</dcterms:modified>
</cp:coreProperties>
</file>