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602A2CE6"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w:t>
            </w:r>
            <w:r w:rsidR="0045477B">
              <w:t>7</w:t>
            </w:r>
            <w:r w:rsidRPr="00077737">
              <w:t>.</w:t>
            </w:r>
            <w:r w:rsidR="00BB18CA">
              <w:t>3</w:t>
            </w:r>
            <w:r w:rsidRPr="00077737">
              <w:t>.</w:t>
            </w:r>
            <w:r w:rsidR="001E213E">
              <w:t>1</w:t>
            </w:r>
            <w:r w:rsidRPr="00077737">
              <w:t xml:space="preserve"> </w:t>
            </w:r>
            <w:r w:rsidRPr="00077737">
              <w:rPr>
                <w:sz w:val="32"/>
              </w:rPr>
              <w:t>(202</w:t>
            </w:r>
            <w:r w:rsidR="000E263D">
              <w:rPr>
                <w:sz w:val="32"/>
              </w:rPr>
              <w:t>1</w:t>
            </w:r>
            <w:r w:rsidRPr="00077737">
              <w:rPr>
                <w:sz w:val="32"/>
              </w:rPr>
              <w:t>-</w:t>
            </w:r>
            <w:r w:rsidR="000E263D">
              <w:rPr>
                <w:sz w:val="32"/>
              </w:rPr>
              <w:t>0</w:t>
            </w:r>
            <w:r w:rsidR="00BB18CA">
              <w:rPr>
                <w:sz w:val="32"/>
              </w:rPr>
              <w:t>9</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7777777"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45477B">
              <w:rPr>
                <w:rStyle w:val="ZGSM"/>
              </w:rPr>
              <w:t>7</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27132BC" w14:textId="77777777" w:rsidTr="005E4BB2">
        <w:trPr>
          <w:trHeight w:hRule="exact" w:val="1531"/>
        </w:trPr>
        <w:tc>
          <w:tcPr>
            <w:tcW w:w="4883" w:type="dxa"/>
            <w:shd w:val="clear" w:color="auto" w:fill="auto"/>
          </w:tcPr>
          <w:p w14:paraId="29483EA1" w14:textId="77777777" w:rsidR="00D57972" w:rsidRDefault="001E213E">
            <w:r>
              <w:rPr>
                <w:i/>
              </w:rPr>
              <w:pict w14:anchorId="5873F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539767AD" w14:textId="77777777" w:rsidR="00D57972" w:rsidRDefault="001E213E" w:rsidP="00133525">
            <w:pPr>
              <w:jc w:val="right"/>
            </w:pPr>
            <w:bookmarkStart w:id="1" w:name="logos"/>
            <w:r>
              <w:pict w14:anchorId="73E366F7">
                <v:shape id="_x0000_i1026" type="#_x0000_t75" style="width:127.95pt;height:75.65pt">
                  <v:imagedata r:id="rId10" o:title="3GPP-logo_web"/>
                </v:shape>
              </w:pict>
            </w:r>
            <w:bookmarkEnd w:id="1"/>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3"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37C0AEE7"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4F6487">
              <w:rPr>
                <w:noProof/>
                <w:sz w:val="18"/>
              </w:rPr>
              <w:t>1</w:t>
            </w:r>
            <w:r w:rsidRPr="00133525">
              <w:rPr>
                <w:noProof/>
                <w:sz w:val="18"/>
              </w:rPr>
              <w:t>, 3GPP Organizational Partners (ARIB, ATIS, CCSA, ETSI, TSDSI, TTA, TTC).</w:t>
            </w:r>
            <w:bookmarkStart w:id="6" w:name="copyrightaddon"/>
            <w:bookmarkEnd w:id="6"/>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FB31273" w14:textId="77777777" w:rsidR="00E16509" w:rsidRDefault="00E16509" w:rsidP="00133525"/>
        </w:tc>
      </w:tr>
      <w:bookmarkEnd w:id="3"/>
    </w:tbl>
    <w:p w14:paraId="24ED6139" w14:textId="77777777" w:rsidR="00080512" w:rsidRPr="004D3578" w:rsidRDefault="00080512">
      <w:pPr>
        <w:pStyle w:val="TT"/>
      </w:pPr>
      <w:r w:rsidRPr="004D3578">
        <w:br w:type="page"/>
      </w:r>
      <w:bookmarkStart w:id="7" w:name="tableOfContents"/>
      <w:bookmarkEnd w:id="7"/>
      <w:r w:rsidRPr="004D3578">
        <w:lastRenderedPageBreak/>
        <w:t>Contents</w:t>
      </w:r>
    </w:p>
    <w:p w14:paraId="408DBC01" w14:textId="3E6AD091" w:rsidR="00214BB6" w:rsidRPr="00177466" w:rsidRDefault="005A336F">
      <w:pPr>
        <w:pStyle w:val="TOC1"/>
        <w:rPr>
          <w:rFonts w:ascii="Calibri" w:hAnsi="Calibri"/>
          <w:szCs w:val="22"/>
          <w:lang w:eastAsia="en-GB"/>
        </w:rPr>
      </w:pPr>
      <w:r>
        <w:fldChar w:fldCharType="begin" w:fldLock="1"/>
      </w:r>
      <w:r>
        <w:instrText xml:space="preserve"> TOC \o "1-9" </w:instrText>
      </w:r>
      <w:r>
        <w:fldChar w:fldCharType="separate"/>
      </w:r>
      <w:r w:rsidR="00214BB6">
        <w:t>Foreword</w:t>
      </w:r>
      <w:r w:rsidR="00214BB6">
        <w:tab/>
      </w:r>
      <w:r w:rsidR="00214BB6">
        <w:fldChar w:fldCharType="begin" w:fldLock="1"/>
      </w:r>
      <w:r w:rsidR="00214BB6">
        <w:instrText xml:space="preserve"> PAGEREF _Toc83139591 \h </w:instrText>
      </w:r>
      <w:r w:rsidR="00214BB6">
        <w:fldChar w:fldCharType="separate"/>
      </w:r>
      <w:r w:rsidR="00214BB6">
        <w:t>6</w:t>
      </w:r>
      <w:r w:rsidR="00214BB6">
        <w:fldChar w:fldCharType="end"/>
      </w:r>
    </w:p>
    <w:p w14:paraId="1872544C" w14:textId="4DCE8295" w:rsidR="00214BB6" w:rsidRPr="00177466" w:rsidRDefault="00214BB6">
      <w:pPr>
        <w:pStyle w:val="TOC1"/>
        <w:rPr>
          <w:rFonts w:ascii="Calibri" w:hAnsi="Calibri"/>
          <w:szCs w:val="22"/>
          <w:lang w:eastAsia="en-GB"/>
        </w:rPr>
      </w:pPr>
      <w:r>
        <w:t>1</w:t>
      </w:r>
      <w:r w:rsidRPr="00177466">
        <w:rPr>
          <w:rFonts w:ascii="Calibri" w:hAnsi="Calibri"/>
          <w:szCs w:val="22"/>
          <w:lang w:eastAsia="en-GB"/>
        </w:rPr>
        <w:tab/>
      </w:r>
      <w:r>
        <w:t>Scope</w:t>
      </w:r>
      <w:r>
        <w:tab/>
      </w:r>
      <w:r>
        <w:fldChar w:fldCharType="begin" w:fldLock="1"/>
      </w:r>
      <w:r>
        <w:instrText xml:space="preserve"> PAGEREF _Toc83139592 \h </w:instrText>
      </w:r>
      <w:r>
        <w:fldChar w:fldCharType="separate"/>
      </w:r>
      <w:r>
        <w:t>7</w:t>
      </w:r>
      <w:r>
        <w:fldChar w:fldCharType="end"/>
      </w:r>
    </w:p>
    <w:p w14:paraId="7518AA98" w14:textId="2A198FDE" w:rsidR="00214BB6" w:rsidRPr="00177466" w:rsidRDefault="00214BB6">
      <w:pPr>
        <w:pStyle w:val="TOC1"/>
        <w:rPr>
          <w:rFonts w:ascii="Calibri" w:hAnsi="Calibri"/>
          <w:szCs w:val="22"/>
          <w:lang w:eastAsia="en-GB"/>
        </w:rPr>
      </w:pPr>
      <w:r>
        <w:t>2</w:t>
      </w:r>
      <w:r w:rsidRPr="00177466">
        <w:rPr>
          <w:rFonts w:ascii="Calibri" w:hAnsi="Calibri"/>
          <w:szCs w:val="22"/>
          <w:lang w:eastAsia="en-GB"/>
        </w:rPr>
        <w:tab/>
      </w:r>
      <w:r>
        <w:t>References</w:t>
      </w:r>
      <w:r>
        <w:tab/>
      </w:r>
      <w:r>
        <w:fldChar w:fldCharType="begin" w:fldLock="1"/>
      </w:r>
      <w:r>
        <w:instrText xml:space="preserve"> PAGEREF _Toc83139593 \h </w:instrText>
      </w:r>
      <w:r>
        <w:fldChar w:fldCharType="separate"/>
      </w:r>
      <w:r>
        <w:t>7</w:t>
      </w:r>
      <w:r>
        <w:fldChar w:fldCharType="end"/>
      </w:r>
    </w:p>
    <w:p w14:paraId="4E5571E5" w14:textId="3B285249" w:rsidR="00214BB6" w:rsidRPr="00177466" w:rsidRDefault="00214BB6">
      <w:pPr>
        <w:pStyle w:val="TOC1"/>
        <w:rPr>
          <w:rFonts w:ascii="Calibri" w:hAnsi="Calibri"/>
          <w:szCs w:val="22"/>
          <w:lang w:eastAsia="en-GB"/>
        </w:rPr>
      </w:pPr>
      <w:r>
        <w:t>3</w:t>
      </w:r>
      <w:r w:rsidRPr="00177466">
        <w:rPr>
          <w:rFonts w:ascii="Calibri" w:hAnsi="Calibri"/>
          <w:szCs w:val="22"/>
          <w:lang w:eastAsia="en-GB"/>
        </w:rPr>
        <w:tab/>
      </w:r>
      <w:r>
        <w:t>Definitions and abbreviations</w:t>
      </w:r>
      <w:r>
        <w:tab/>
      </w:r>
      <w:r>
        <w:fldChar w:fldCharType="begin" w:fldLock="1"/>
      </w:r>
      <w:r>
        <w:instrText xml:space="preserve"> PAGEREF _Toc83139594 \h </w:instrText>
      </w:r>
      <w:r>
        <w:fldChar w:fldCharType="separate"/>
      </w:r>
      <w:r>
        <w:t>8</w:t>
      </w:r>
      <w:r>
        <w:fldChar w:fldCharType="end"/>
      </w:r>
    </w:p>
    <w:p w14:paraId="3EFF2E97" w14:textId="5FFD285A" w:rsidR="00214BB6" w:rsidRPr="00177466" w:rsidRDefault="00214BB6">
      <w:pPr>
        <w:pStyle w:val="TOC2"/>
        <w:rPr>
          <w:rFonts w:ascii="Calibri" w:hAnsi="Calibri"/>
          <w:sz w:val="22"/>
          <w:szCs w:val="22"/>
          <w:lang w:eastAsia="en-GB"/>
        </w:rPr>
      </w:pPr>
      <w:r>
        <w:t>3.1</w:t>
      </w:r>
      <w:r w:rsidRPr="00177466">
        <w:rPr>
          <w:rFonts w:ascii="Calibri" w:hAnsi="Calibri"/>
          <w:sz w:val="22"/>
          <w:szCs w:val="22"/>
          <w:lang w:eastAsia="en-GB"/>
        </w:rPr>
        <w:tab/>
      </w:r>
      <w:r>
        <w:t>Definitions</w:t>
      </w:r>
      <w:r>
        <w:tab/>
      </w:r>
      <w:r>
        <w:fldChar w:fldCharType="begin" w:fldLock="1"/>
      </w:r>
      <w:r>
        <w:instrText xml:space="preserve"> PAGEREF _Toc83139595 \h </w:instrText>
      </w:r>
      <w:r>
        <w:fldChar w:fldCharType="separate"/>
      </w:r>
      <w:r>
        <w:t>8</w:t>
      </w:r>
      <w:r>
        <w:fldChar w:fldCharType="end"/>
      </w:r>
    </w:p>
    <w:p w14:paraId="5EAB2CDF" w14:textId="2EC7DEA5" w:rsidR="00214BB6" w:rsidRPr="00177466" w:rsidRDefault="00214BB6">
      <w:pPr>
        <w:pStyle w:val="TOC2"/>
        <w:rPr>
          <w:rFonts w:ascii="Calibri" w:hAnsi="Calibri"/>
          <w:sz w:val="22"/>
          <w:szCs w:val="22"/>
          <w:lang w:eastAsia="en-GB"/>
        </w:rPr>
      </w:pPr>
      <w:r>
        <w:t>3.2</w:t>
      </w:r>
      <w:r w:rsidRPr="00177466">
        <w:rPr>
          <w:rFonts w:ascii="Calibri" w:hAnsi="Calibri"/>
          <w:sz w:val="22"/>
          <w:szCs w:val="22"/>
          <w:lang w:eastAsia="en-GB"/>
        </w:rPr>
        <w:tab/>
      </w:r>
      <w:r>
        <w:t>Abbreviations</w:t>
      </w:r>
      <w:r>
        <w:tab/>
      </w:r>
      <w:r>
        <w:fldChar w:fldCharType="begin" w:fldLock="1"/>
      </w:r>
      <w:r>
        <w:instrText xml:space="preserve"> PAGEREF _Toc83139596 \h </w:instrText>
      </w:r>
      <w:r>
        <w:fldChar w:fldCharType="separate"/>
      </w:r>
      <w:r>
        <w:t>9</w:t>
      </w:r>
      <w:r>
        <w:fldChar w:fldCharType="end"/>
      </w:r>
    </w:p>
    <w:p w14:paraId="67E554EE" w14:textId="7EC989A5" w:rsidR="00214BB6" w:rsidRPr="00177466" w:rsidRDefault="00214BB6">
      <w:pPr>
        <w:pStyle w:val="TOC2"/>
        <w:rPr>
          <w:rFonts w:ascii="Calibri" w:hAnsi="Calibri"/>
          <w:sz w:val="22"/>
          <w:szCs w:val="22"/>
          <w:lang w:eastAsia="en-GB"/>
        </w:rPr>
      </w:pPr>
      <w:r>
        <w:t>3.3</w:t>
      </w:r>
      <w:r w:rsidRPr="00177466">
        <w:rPr>
          <w:rFonts w:ascii="Calibri" w:hAnsi="Calibri"/>
          <w:sz w:val="22"/>
          <w:szCs w:val="22"/>
          <w:lang w:eastAsia="en-GB"/>
        </w:rPr>
        <w:tab/>
      </w:r>
      <w:r>
        <w:t>Special characters, operators and delimiters</w:t>
      </w:r>
      <w:r>
        <w:tab/>
      </w:r>
      <w:r>
        <w:fldChar w:fldCharType="begin" w:fldLock="1"/>
      </w:r>
      <w:r>
        <w:instrText xml:space="preserve"> PAGEREF _Toc83139597 \h </w:instrText>
      </w:r>
      <w:r>
        <w:fldChar w:fldCharType="separate"/>
      </w:r>
      <w:r>
        <w:t>9</w:t>
      </w:r>
      <w:r>
        <w:fldChar w:fldCharType="end"/>
      </w:r>
    </w:p>
    <w:p w14:paraId="63F81A35" w14:textId="38B44062" w:rsidR="00214BB6" w:rsidRPr="00177466" w:rsidRDefault="00214BB6">
      <w:pPr>
        <w:pStyle w:val="TOC3"/>
        <w:rPr>
          <w:rFonts w:ascii="Calibri" w:hAnsi="Calibri"/>
          <w:sz w:val="22"/>
          <w:szCs w:val="22"/>
          <w:lang w:eastAsia="en-GB"/>
        </w:rPr>
      </w:pPr>
      <w:r>
        <w:t>3.3.1</w:t>
      </w:r>
      <w:r w:rsidRPr="00177466">
        <w:rPr>
          <w:rFonts w:ascii="Calibri" w:hAnsi="Calibri"/>
          <w:sz w:val="22"/>
          <w:szCs w:val="22"/>
          <w:lang w:eastAsia="en-GB"/>
        </w:rPr>
        <w:tab/>
      </w:r>
      <w:r>
        <w:t>General</w:t>
      </w:r>
      <w:r>
        <w:tab/>
      </w:r>
      <w:r>
        <w:fldChar w:fldCharType="begin" w:fldLock="1"/>
      </w:r>
      <w:r>
        <w:instrText xml:space="preserve"> PAGEREF _Toc83139598 \h </w:instrText>
      </w:r>
      <w:r>
        <w:fldChar w:fldCharType="separate"/>
      </w:r>
      <w:r>
        <w:t>9</w:t>
      </w:r>
      <w:r>
        <w:fldChar w:fldCharType="end"/>
      </w:r>
    </w:p>
    <w:p w14:paraId="401244BC" w14:textId="5ED93FAE" w:rsidR="00214BB6" w:rsidRPr="00177466" w:rsidRDefault="00214BB6">
      <w:pPr>
        <w:pStyle w:val="TOC3"/>
        <w:rPr>
          <w:rFonts w:ascii="Calibri" w:hAnsi="Calibri"/>
          <w:sz w:val="22"/>
          <w:szCs w:val="22"/>
          <w:lang w:eastAsia="en-GB"/>
        </w:rPr>
      </w:pPr>
      <w:r>
        <w:t>3.3.2</w:t>
      </w:r>
      <w:r w:rsidRPr="00177466">
        <w:rPr>
          <w:rFonts w:ascii="Calibri" w:hAnsi="Calibri"/>
          <w:sz w:val="22"/>
          <w:szCs w:val="22"/>
          <w:lang w:eastAsia="en-GB"/>
        </w:rPr>
        <w:tab/>
      </w:r>
      <w:r>
        <w:t>ABNF operators</w:t>
      </w:r>
      <w:r>
        <w:tab/>
      </w:r>
      <w:r>
        <w:fldChar w:fldCharType="begin" w:fldLock="1"/>
      </w:r>
      <w:r>
        <w:instrText xml:space="preserve"> PAGEREF _Toc83139599 \h </w:instrText>
      </w:r>
      <w:r>
        <w:fldChar w:fldCharType="separate"/>
      </w:r>
      <w:r>
        <w:t>9</w:t>
      </w:r>
      <w:r>
        <w:fldChar w:fldCharType="end"/>
      </w:r>
    </w:p>
    <w:p w14:paraId="17E3C634" w14:textId="6068A664" w:rsidR="00214BB6" w:rsidRPr="00177466" w:rsidRDefault="00214BB6">
      <w:pPr>
        <w:pStyle w:val="TOC3"/>
        <w:rPr>
          <w:rFonts w:ascii="Calibri" w:hAnsi="Calibri"/>
          <w:sz w:val="22"/>
          <w:szCs w:val="22"/>
          <w:lang w:eastAsia="en-GB"/>
        </w:rPr>
      </w:pPr>
      <w:r>
        <w:t>3.3.3</w:t>
      </w:r>
      <w:r w:rsidRPr="00177466">
        <w:rPr>
          <w:rFonts w:ascii="Calibri" w:hAnsi="Calibri"/>
          <w:sz w:val="22"/>
          <w:szCs w:val="22"/>
          <w:lang w:eastAsia="en-GB"/>
        </w:rPr>
        <w:tab/>
      </w:r>
      <w:r>
        <w:t>URI reserved and special characters</w:t>
      </w:r>
      <w:r>
        <w:tab/>
      </w:r>
      <w:r>
        <w:fldChar w:fldCharType="begin" w:fldLock="1"/>
      </w:r>
      <w:r>
        <w:instrText xml:space="preserve"> PAGEREF _Toc83139600 \h </w:instrText>
      </w:r>
      <w:r>
        <w:fldChar w:fldCharType="separate"/>
      </w:r>
      <w:r>
        <w:t>9</w:t>
      </w:r>
      <w:r>
        <w:fldChar w:fldCharType="end"/>
      </w:r>
    </w:p>
    <w:p w14:paraId="18376D91" w14:textId="2CB8FC14" w:rsidR="00214BB6" w:rsidRPr="00177466" w:rsidRDefault="00214BB6">
      <w:pPr>
        <w:pStyle w:val="TOC3"/>
        <w:rPr>
          <w:rFonts w:ascii="Calibri" w:hAnsi="Calibri"/>
          <w:sz w:val="22"/>
          <w:szCs w:val="22"/>
          <w:lang w:eastAsia="en-GB"/>
        </w:rPr>
      </w:pPr>
      <w:r>
        <w:t>3.3.4</w:t>
      </w:r>
      <w:r w:rsidRPr="00177466">
        <w:rPr>
          <w:rFonts w:ascii="Calibri" w:hAnsi="Calibri"/>
          <w:sz w:val="22"/>
          <w:szCs w:val="22"/>
          <w:lang w:eastAsia="en-GB"/>
        </w:rPr>
        <w:tab/>
      </w:r>
      <w:r>
        <w:t>SBI specific usage of delimiters</w:t>
      </w:r>
      <w:r>
        <w:tab/>
      </w:r>
      <w:r>
        <w:fldChar w:fldCharType="begin" w:fldLock="1"/>
      </w:r>
      <w:r>
        <w:instrText xml:space="preserve"> PAGEREF _Toc83139601 \h </w:instrText>
      </w:r>
      <w:r>
        <w:fldChar w:fldCharType="separate"/>
      </w:r>
      <w:r>
        <w:t>10</w:t>
      </w:r>
      <w:r>
        <w:fldChar w:fldCharType="end"/>
      </w:r>
    </w:p>
    <w:p w14:paraId="217321C1" w14:textId="24436D37" w:rsidR="00214BB6" w:rsidRPr="00177466" w:rsidRDefault="00214BB6">
      <w:pPr>
        <w:pStyle w:val="TOC1"/>
        <w:rPr>
          <w:rFonts w:ascii="Calibri" w:hAnsi="Calibri"/>
          <w:szCs w:val="22"/>
          <w:lang w:eastAsia="en-GB"/>
        </w:rPr>
      </w:pPr>
      <w:r>
        <w:t>4</w:t>
      </w:r>
      <w:r w:rsidRPr="00177466">
        <w:rPr>
          <w:rFonts w:ascii="Calibri" w:hAnsi="Calibri"/>
          <w:szCs w:val="22"/>
          <w:lang w:eastAsia="en-GB"/>
        </w:rPr>
        <w:tab/>
      </w:r>
      <w:r>
        <w:t>Design Principles for 5GC SBI APIs</w:t>
      </w:r>
      <w:r>
        <w:tab/>
      </w:r>
      <w:r>
        <w:fldChar w:fldCharType="begin" w:fldLock="1"/>
      </w:r>
      <w:r>
        <w:instrText xml:space="preserve"> PAGEREF _Toc83139602 \h </w:instrText>
      </w:r>
      <w:r>
        <w:fldChar w:fldCharType="separate"/>
      </w:r>
      <w:r>
        <w:t>10</w:t>
      </w:r>
      <w:r>
        <w:fldChar w:fldCharType="end"/>
      </w:r>
    </w:p>
    <w:p w14:paraId="58E2A6EE" w14:textId="2268EE2E" w:rsidR="00214BB6" w:rsidRPr="00177466" w:rsidRDefault="00214BB6">
      <w:pPr>
        <w:pStyle w:val="TOC2"/>
        <w:rPr>
          <w:rFonts w:ascii="Calibri" w:hAnsi="Calibri"/>
          <w:sz w:val="22"/>
          <w:szCs w:val="22"/>
          <w:lang w:eastAsia="en-GB"/>
        </w:rPr>
      </w:pPr>
      <w:r>
        <w:t>4.1</w:t>
      </w:r>
      <w:r w:rsidRPr="00177466">
        <w:rPr>
          <w:rFonts w:ascii="Calibri" w:hAnsi="Calibri"/>
          <w:sz w:val="22"/>
          <w:szCs w:val="22"/>
          <w:lang w:eastAsia="en-GB"/>
        </w:rPr>
        <w:tab/>
      </w:r>
      <w:r>
        <w:t>General Principles</w:t>
      </w:r>
      <w:r>
        <w:tab/>
      </w:r>
      <w:r>
        <w:fldChar w:fldCharType="begin" w:fldLock="1"/>
      </w:r>
      <w:r>
        <w:instrText xml:space="preserve"> PAGEREF _Toc83139603 \h </w:instrText>
      </w:r>
      <w:r>
        <w:fldChar w:fldCharType="separate"/>
      </w:r>
      <w:r>
        <w:t>10</w:t>
      </w:r>
      <w:r>
        <w:fldChar w:fldCharType="end"/>
      </w:r>
    </w:p>
    <w:p w14:paraId="0A2ACCAF" w14:textId="294577B9" w:rsidR="00214BB6" w:rsidRPr="00177466" w:rsidRDefault="00214BB6">
      <w:pPr>
        <w:pStyle w:val="TOC2"/>
        <w:rPr>
          <w:rFonts w:ascii="Calibri" w:hAnsi="Calibri"/>
          <w:sz w:val="22"/>
          <w:szCs w:val="22"/>
          <w:lang w:eastAsia="en-GB"/>
        </w:rPr>
      </w:pPr>
      <w:r>
        <w:t>4.2</w:t>
      </w:r>
      <w:r w:rsidRPr="00177466">
        <w:rPr>
          <w:rFonts w:ascii="Calibri" w:hAnsi="Calibri"/>
          <w:sz w:val="22"/>
          <w:szCs w:val="22"/>
          <w:lang w:eastAsia="en-GB"/>
        </w:rPr>
        <w:tab/>
      </w:r>
      <w:r>
        <w:t>API Design Style and REST Implementation Levels</w:t>
      </w:r>
      <w:r>
        <w:tab/>
      </w:r>
      <w:r>
        <w:fldChar w:fldCharType="begin" w:fldLock="1"/>
      </w:r>
      <w:r>
        <w:instrText xml:space="preserve"> PAGEREF _Toc83139604 \h </w:instrText>
      </w:r>
      <w:r>
        <w:fldChar w:fldCharType="separate"/>
      </w:r>
      <w:r>
        <w:t>11</w:t>
      </w:r>
      <w:r>
        <w:fldChar w:fldCharType="end"/>
      </w:r>
    </w:p>
    <w:p w14:paraId="26FB0F59" w14:textId="14CEB2B9" w:rsidR="00214BB6" w:rsidRPr="00177466" w:rsidRDefault="00214BB6">
      <w:pPr>
        <w:pStyle w:val="TOC3"/>
        <w:rPr>
          <w:rFonts w:ascii="Calibri" w:hAnsi="Calibri"/>
          <w:sz w:val="22"/>
          <w:szCs w:val="22"/>
          <w:lang w:eastAsia="en-GB"/>
        </w:rPr>
      </w:pPr>
      <w:r w:rsidRPr="00E07F45">
        <w:rPr>
          <w:lang w:val="en-US" w:eastAsia="zh-CN"/>
        </w:rPr>
        <w:t>4.2.1</w:t>
      </w:r>
      <w:r w:rsidRPr="00177466">
        <w:rPr>
          <w:rFonts w:ascii="Calibri" w:hAnsi="Calibri"/>
          <w:sz w:val="22"/>
          <w:szCs w:val="22"/>
          <w:lang w:eastAsia="en-GB"/>
        </w:rPr>
        <w:tab/>
      </w:r>
      <w:r w:rsidRPr="00E07F45">
        <w:rPr>
          <w:lang w:val="en-US" w:eastAsia="zh-CN"/>
        </w:rPr>
        <w:t>General</w:t>
      </w:r>
      <w:r>
        <w:tab/>
      </w:r>
      <w:r>
        <w:fldChar w:fldCharType="begin" w:fldLock="1"/>
      </w:r>
      <w:r>
        <w:instrText xml:space="preserve"> PAGEREF _Toc83139605 \h </w:instrText>
      </w:r>
      <w:r>
        <w:fldChar w:fldCharType="separate"/>
      </w:r>
      <w:r>
        <w:t>11</w:t>
      </w:r>
      <w:r>
        <w:fldChar w:fldCharType="end"/>
      </w:r>
    </w:p>
    <w:p w14:paraId="08887E89" w14:textId="4AD2884E" w:rsidR="00214BB6" w:rsidRPr="00177466" w:rsidRDefault="00214BB6">
      <w:pPr>
        <w:pStyle w:val="TOC3"/>
        <w:rPr>
          <w:rFonts w:ascii="Calibri" w:hAnsi="Calibri"/>
          <w:sz w:val="22"/>
          <w:szCs w:val="22"/>
          <w:lang w:eastAsia="en-GB"/>
        </w:rPr>
      </w:pPr>
      <w:r w:rsidRPr="00E07F45">
        <w:rPr>
          <w:lang w:val="en-US" w:eastAsia="zh-CN"/>
        </w:rPr>
        <w:t>4.2.2</w:t>
      </w:r>
      <w:r w:rsidRPr="00177466">
        <w:rPr>
          <w:rFonts w:ascii="Calibri" w:hAnsi="Calibri"/>
          <w:sz w:val="22"/>
          <w:szCs w:val="22"/>
          <w:lang w:eastAsia="en-GB"/>
        </w:rPr>
        <w:tab/>
      </w:r>
      <w:r w:rsidRPr="00E07F45">
        <w:rPr>
          <w:lang w:val="en-US" w:eastAsia="zh-CN"/>
        </w:rPr>
        <w:t>API Design Principles for Query Operation</w:t>
      </w:r>
      <w:r>
        <w:tab/>
      </w:r>
      <w:r>
        <w:fldChar w:fldCharType="begin" w:fldLock="1"/>
      </w:r>
      <w:r>
        <w:instrText xml:space="preserve"> PAGEREF _Toc83139606 \h </w:instrText>
      </w:r>
      <w:r>
        <w:fldChar w:fldCharType="separate"/>
      </w:r>
      <w:r>
        <w:t>11</w:t>
      </w:r>
      <w:r>
        <w:fldChar w:fldCharType="end"/>
      </w:r>
    </w:p>
    <w:p w14:paraId="776AFFE5" w14:textId="6FFA7351" w:rsidR="00214BB6" w:rsidRPr="00177466" w:rsidRDefault="00214BB6">
      <w:pPr>
        <w:pStyle w:val="TOC3"/>
        <w:rPr>
          <w:rFonts w:ascii="Calibri" w:hAnsi="Calibri"/>
          <w:sz w:val="22"/>
          <w:szCs w:val="22"/>
          <w:lang w:eastAsia="en-GB"/>
        </w:rPr>
      </w:pPr>
      <w:r w:rsidRPr="00E07F45">
        <w:rPr>
          <w:lang w:val="en-US" w:eastAsia="zh-CN"/>
        </w:rPr>
        <w:t>4.2.3</w:t>
      </w:r>
      <w:r w:rsidRPr="00177466">
        <w:rPr>
          <w:rFonts w:ascii="Calibri" w:hAnsi="Calibri"/>
          <w:sz w:val="22"/>
          <w:szCs w:val="22"/>
          <w:lang w:eastAsia="en-GB"/>
        </w:rPr>
        <w:tab/>
      </w:r>
      <w:r w:rsidRPr="00E07F45">
        <w:rPr>
          <w:lang w:val="en-US" w:eastAsia="zh-CN"/>
        </w:rPr>
        <w:t>API Design Principles for Delete Operation</w:t>
      </w:r>
      <w:r>
        <w:tab/>
      </w:r>
      <w:r>
        <w:fldChar w:fldCharType="begin" w:fldLock="1"/>
      </w:r>
      <w:r>
        <w:instrText xml:space="preserve"> PAGEREF _Toc83139607 \h </w:instrText>
      </w:r>
      <w:r>
        <w:fldChar w:fldCharType="separate"/>
      </w:r>
      <w:r>
        <w:t>11</w:t>
      </w:r>
      <w:r>
        <w:fldChar w:fldCharType="end"/>
      </w:r>
    </w:p>
    <w:p w14:paraId="5EE7E1E3" w14:textId="3FF045BB" w:rsidR="00214BB6" w:rsidRPr="00177466" w:rsidRDefault="00214BB6">
      <w:pPr>
        <w:pStyle w:val="TOC2"/>
        <w:rPr>
          <w:rFonts w:ascii="Calibri" w:hAnsi="Calibri"/>
          <w:sz w:val="22"/>
          <w:szCs w:val="22"/>
          <w:lang w:eastAsia="en-GB"/>
        </w:rPr>
      </w:pPr>
      <w:r>
        <w:t>4.3</w:t>
      </w:r>
      <w:r w:rsidRPr="00177466">
        <w:rPr>
          <w:rFonts w:ascii="Calibri" w:hAnsi="Calibri"/>
          <w:sz w:val="22"/>
          <w:szCs w:val="22"/>
          <w:lang w:eastAsia="en-GB"/>
        </w:rPr>
        <w:tab/>
      </w:r>
      <w:r>
        <w:t>Version Control</w:t>
      </w:r>
      <w:r>
        <w:tab/>
      </w:r>
      <w:r>
        <w:fldChar w:fldCharType="begin" w:fldLock="1"/>
      </w:r>
      <w:r>
        <w:instrText xml:space="preserve"> PAGEREF _Toc83139608 \h </w:instrText>
      </w:r>
      <w:r>
        <w:fldChar w:fldCharType="separate"/>
      </w:r>
      <w:r>
        <w:t>12</w:t>
      </w:r>
      <w:r>
        <w:fldChar w:fldCharType="end"/>
      </w:r>
    </w:p>
    <w:p w14:paraId="00D19850" w14:textId="2B4432B3" w:rsidR="00214BB6" w:rsidRPr="00177466" w:rsidRDefault="00214BB6">
      <w:pPr>
        <w:pStyle w:val="TOC3"/>
        <w:rPr>
          <w:rFonts w:ascii="Calibri" w:hAnsi="Calibri"/>
          <w:sz w:val="22"/>
          <w:szCs w:val="22"/>
          <w:lang w:eastAsia="en-GB"/>
        </w:rPr>
      </w:pPr>
      <w:r w:rsidRPr="00E07F45">
        <w:rPr>
          <w:rFonts w:eastAsia="Calibri"/>
        </w:rPr>
        <w:t>4.3.0</w:t>
      </w:r>
      <w:r w:rsidRPr="00177466">
        <w:rPr>
          <w:rFonts w:ascii="Calibri" w:hAnsi="Calibri"/>
          <w:sz w:val="22"/>
          <w:szCs w:val="22"/>
          <w:lang w:eastAsia="en-GB"/>
        </w:rPr>
        <w:tab/>
      </w:r>
      <w:r w:rsidRPr="00E07F45">
        <w:rPr>
          <w:rFonts w:eastAsia="Calibri"/>
        </w:rPr>
        <w:t>General</w:t>
      </w:r>
      <w:r>
        <w:tab/>
      </w:r>
      <w:r>
        <w:fldChar w:fldCharType="begin" w:fldLock="1"/>
      </w:r>
      <w:r>
        <w:instrText xml:space="preserve"> PAGEREF _Toc83139609 \h </w:instrText>
      </w:r>
      <w:r>
        <w:fldChar w:fldCharType="separate"/>
      </w:r>
      <w:r>
        <w:t>12</w:t>
      </w:r>
      <w:r>
        <w:fldChar w:fldCharType="end"/>
      </w:r>
    </w:p>
    <w:p w14:paraId="03CCD62F" w14:textId="61492F80" w:rsidR="00214BB6" w:rsidRPr="00177466" w:rsidRDefault="00214BB6">
      <w:pPr>
        <w:pStyle w:val="TOC3"/>
        <w:rPr>
          <w:rFonts w:ascii="Calibri" w:hAnsi="Calibri"/>
          <w:sz w:val="22"/>
          <w:szCs w:val="22"/>
          <w:lang w:eastAsia="en-GB"/>
        </w:rPr>
      </w:pPr>
      <w:r w:rsidRPr="00E07F45">
        <w:rPr>
          <w:rFonts w:eastAsia="Calibri"/>
        </w:rPr>
        <w:t>4.3.1</w:t>
      </w:r>
      <w:r w:rsidRPr="00177466">
        <w:rPr>
          <w:rFonts w:ascii="Calibri" w:hAnsi="Calibri"/>
          <w:sz w:val="22"/>
          <w:szCs w:val="22"/>
          <w:lang w:eastAsia="en-GB"/>
        </w:rPr>
        <w:tab/>
      </w:r>
      <w:r w:rsidRPr="00E07F45">
        <w:rPr>
          <w:rFonts w:eastAsia="Calibri"/>
        </w:rPr>
        <w:t>Structure of API version numbers</w:t>
      </w:r>
      <w:r>
        <w:tab/>
      </w:r>
      <w:r>
        <w:fldChar w:fldCharType="begin" w:fldLock="1"/>
      </w:r>
      <w:r>
        <w:instrText xml:space="preserve"> PAGEREF _Toc83139610 \h </w:instrText>
      </w:r>
      <w:r>
        <w:fldChar w:fldCharType="separate"/>
      </w:r>
      <w:r>
        <w:t>12</w:t>
      </w:r>
      <w:r>
        <w:fldChar w:fldCharType="end"/>
      </w:r>
    </w:p>
    <w:p w14:paraId="6441877D" w14:textId="6DD11532" w:rsidR="00214BB6" w:rsidRPr="00177466" w:rsidRDefault="00214BB6">
      <w:pPr>
        <w:pStyle w:val="TOC4"/>
        <w:rPr>
          <w:rFonts w:ascii="Calibri" w:hAnsi="Calibri"/>
          <w:sz w:val="22"/>
          <w:szCs w:val="22"/>
          <w:lang w:eastAsia="en-GB"/>
        </w:rPr>
      </w:pPr>
      <w:r w:rsidRPr="00E07F45">
        <w:rPr>
          <w:rFonts w:eastAsia="Calibri"/>
        </w:rPr>
        <w:t>4.3.1.1</w:t>
      </w:r>
      <w:r w:rsidRPr="00177466">
        <w:rPr>
          <w:rFonts w:ascii="Calibri" w:hAnsi="Calibri"/>
          <w:sz w:val="22"/>
          <w:szCs w:val="22"/>
          <w:lang w:eastAsia="en-GB"/>
        </w:rPr>
        <w:tab/>
      </w:r>
      <w:r w:rsidRPr="00E07F45">
        <w:rPr>
          <w:rFonts w:eastAsia="Calibri"/>
        </w:rPr>
        <w:t>API version number format</w:t>
      </w:r>
      <w:r>
        <w:tab/>
      </w:r>
      <w:r>
        <w:fldChar w:fldCharType="begin" w:fldLock="1"/>
      </w:r>
      <w:r>
        <w:instrText xml:space="preserve"> PAGEREF _Toc83139611 \h </w:instrText>
      </w:r>
      <w:r>
        <w:fldChar w:fldCharType="separate"/>
      </w:r>
      <w:r>
        <w:t>12</w:t>
      </w:r>
      <w:r>
        <w:fldChar w:fldCharType="end"/>
      </w:r>
    </w:p>
    <w:p w14:paraId="40F7B783" w14:textId="3CFF849F" w:rsidR="00214BB6" w:rsidRPr="00177466" w:rsidRDefault="00214BB6">
      <w:pPr>
        <w:pStyle w:val="TOC4"/>
        <w:rPr>
          <w:rFonts w:ascii="Calibri" w:hAnsi="Calibri"/>
          <w:sz w:val="22"/>
          <w:szCs w:val="22"/>
          <w:lang w:eastAsia="en-GB"/>
        </w:rPr>
      </w:pPr>
      <w:r w:rsidRPr="00E07F45">
        <w:rPr>
          <w:rFonts w:eastAsia="Calibri"/>
        </w:rPr>
        <w:t>4.3.1.2</w:t>
      </w:r>
      <w:r w:rsidRPr="00177466">
        <w:rPr>
          <w:rFonts w:ascii="Calibri" w:hAnsi="Calibri"/>
          <w:sz w:val="22"/>
          <w:szCs w:val="22"/>
          <w:lang w:eastAsia="en-GB"/>
        </w:rPr>
        <w:tab/>
      </w:r>
      <w:r w:rsidRPr="00E07F45">
        <w:rPr>
          <w:rFonts w:eastAsia="Calibri"/>
        </w:rPr>
        <w:t>Rules for incrementing field values</w:t>
      </w:r>
      <w:r>
        <w:tab/>
      </w:r>
      <w:r>
        <w:fldChar w:fldCharType="begin" w:fldLock="1"/>
      </w:r>
      <w:r>
        <w:instrText xml:space="preserve"> PAGEREF _Toc83139612 \h </w:instrText>
      </w:r>
      <w:r>
        <w:fldChar w:fldCharType="separate"/>
      </w:r>
      <w:r>
        <w:t>12</w:t>
      </w:r>
      <w:r>
        <w:fldChar w:fldCharType="end"/>
      </w:r>
    </w:p>
    <w:p w14:paraId="7A47E2CB" w14:textId="38751082" w:rsidR="00214BB6" w:rsidRPr="00177466" w:rsidRDefault="00214BB6">
      <w:pPr>
        <w:pStyle w:val="TOC4"/>
        <w:rPr>
          <w:rFonts w:ascii="Calibri" w:hAnsi="Calibri"/>
          <w:sz w:val="22"/>
          <w:szCs w:val="22"/>
          <w:lang w:eastAsia="en-GB"/>
        </w:rPr>
      </w:pPr>
      <w:r w:rsidRPr="00E07F45">
        <w:rPr>
          <w:rFonts w:eastAsia="Calibri"/>
        </w:rPr>
        <w:t>4.3.1.3</w:t>
      </w:r>
      <w:r w:rsidRPr="00177466">
        <w:rPr>
          <w:rFonts w:ascii="Calibri" w:hAnsi="Calibri"/>
          <w:sz w:val="22"/>
          <w:szCs w:val="22"/>
          <w:lang w:eastAsia="en-GB"/>
        </w:rPr>
        <w:tab/>
      </w:r>
      <w:r w:rsidRPr="00E07F45">
        <w:rPr>
          <w:rFonts w:eastAsia="Calibri"/>
        </w:rPr>
        <w:t>Visibility of the API version number fields</w:t>
      </w:r>
      <w:r>
        <w:tab/>
      </w:r>
      <w:r>
        <w:fldChar w:fldCharType="begin" w:fldLock="1"/>
      </w:r>
      <w:r>
        <w:instrText xml:space="preserve"> PAGEREF _Toc83139613 \h </w:instrText>
      </w:r>
      <w:r>
        <w:fldChar w:fldCharType="separate"/>
      </w:r>
      <w:r>
        <w:t>15</w:t>
      </w:r>
      <w:r>
        <w:fldChar w:fldCharType="end"/>
      </w:r>
    </w:p>
    <w:p w14:paraId="32D48D84" w14:textId="7B5F2FCB" w:rsidR="00214BB6" w:rsidRPr="00177466" w:rsidRDefault="00214BB6">
      <w:pPr>
        <w:pStyle w:val="TOC4"/>
        <w:rPr>
          <w:rFonts w:ascii="Calibri" w:hAnsi="Calibri"/>
          <w:sz w:val="22"/>
          <w:szCs w:val="22"/>
          <w:lang w:eastAsia="en-GB"/>
        </w:rPr>
      </w:pPr>
      <w:r w:rsidRPr="00E07F45">
        <w:rPr>
          <w:rFonts w:eastAsia="Calibri"/>
        </w:rPr>
        <w:t>4.3.1.4</w:t>
      </w:r>
      <w:r w:rsidRPr="00177466">
        <w:rPr>
          <w:rFonts w:ascii="Calibri" w:hAnsi="Calibri"/>
          <w:sz w:val="22"/>
          <w:szCs w:val="22"/>
          <w:lang w:eastAsia="en-GB"/>
        </w:rPr>
        <w:tab/>
      </w:r>
      <w:r w:rsidRPr="00E07F45">
        <w:rPr>
          <w:rFonts w:eastAsia="Calibri"/>
        </w:rPr>
        <w:t>Relation to the Technical Specification version number</w:t>
      </w:r>
      <w:r>
        <w:tab/>
      </w:r>
      <w:r>
        <w:fldChar w:fldCharType="begin" w:fldLock="1"/>
      </w:r>
      <w:r>
        <w:instrText xml:space="preserve"> PAGEREF _Toc83139614 \h </w:instrText>
      </w:r>
      <w:r>
        <w:fldChar w:fldCharType="separate"/>
      </w:r>
      <w:r>
        <w:t>15</w:t>
      </w:r>
      <w:r>
        <w:fldChar w:fldCharType="end"/>
      </w:r>
    </w:p>
    <w:p w14:paraId="1F45DFE4" w14:textId="1F34FE3A" w:rsidR="00214BB6" w:rsidRPr="00177466" w:rsidRDefault="00214BB6">
      <w:pPr>
        <w:pStyle w:val="TOC4"/>
        <w:rPr>
          <w:rFonts w:ascii="Calibri" w:hAnsi="Calibri"/>
          <w:sz w:val="22"/>
          <w:szCs w:val="22"/>
          <w:lang w:eastAsia="en-GB"/>
        </w:rPr>
      </w:pPr>
      <w:r w:rsidRPr="00E07F45">
        <w:rPr>
          <w:rFonts w:eastAsia="Calibri"/>
        </w:rPr>
        <w:t>4.3.1.5</w:t>
      </w:r>
      <w:r w:rsidRPr="00177466">
        <w:rPr>
          <w:rFonts w:ascii="Calibri" w:hAnsi="Calibri"/>
          <w:sz w:val="22"/>
          <w:szCs w:val="22"/>
          <w:lang w:eastAsia="en-GB"/>
        </w:rPr>
        <w:tab/>
      </w:r>
      <w:r w:rsidRPr="00E07F45">
        <w:rPr>
          <w:rFonts w:eastAsia="Calibri"/>
        </w:rPr>
        <w:t>Discovery of the supported versions</w:t>
      </w:r>
      <w:r>
        <w:tab/>
      </w:r>
      <w:r>
        <w:fldChar w:fldCharType="begin" w:fldLock="1"/>
      </w:r>
      <w:r>
        <w:instrText xml:space="preserve"> PAGEREF _Toc83139615 \h </w:instrText>
      </w:r>
      <w:r>
        <w:fldChar w:fldCharType="separate"/>
      </w:r>
      <w:r>
        <w:t>15</w:t>
      </w:r>
      <w:r>
        <w:fldChar w:fldCharType="end"/>
      </w:r>
    </w:p>
    <w:p w14:paraId="56AAE69F" w14:textId="19563035" w:rsidR="00214BB6" w:rsidRPr="00177466" w:rsidRDefault="00214BB6">
      <w:pPr>
        <w:pStyle w:val="TOC4"/>
        <w:rPr>
          <w:rFonts w:ascii="Calibri" w:hAnsi="Calibri"/>
          <w:sz w:val="22"/>
          <w:szCs w:val="22"/>
          <w:lang w:eastAsia="en-GB"/>
        </w:rPr>
      </w:pPr>
      <w:r w:rsidRPr="00E07F45">
        <w:rPr>
          <w:rFonts w:eastAsia="Calibri"/>
        </w:rPr>
        <w:t>4.3.1.6</w:t>
      </w:r>
      <w:r w:rsidRPr="00177466">
        <w:rPr>
          <w:rFonts w:ascii="Calibri" w:hAnsi="Calibri"/>
          <w:sz w:val="22"/>
          <w:szCs w:val="22"/>
          <w:lang w:eastAsia="en-GB"/>
        </w:rPr>
        <w:tab/>
      </w:r>
      <w:r w:rsidRPr="00E07F45">
        <w:rPr>
          <w:rFonts w:eastAsia="Calibri"/>
        </w:rPr>
        <w:t>Withdrawing API versions</w:t>
      </w:r>
      <w:r>
        <w:tab/>
      </w:r>
      <w:r>
        <w:fldChar w:fldCharType="begin" w:fldLock="1"/>
      </w:r>
      <w:r>
        <w:instrText xml:space="preserve"> PAGEREF _Toc83139616 \h </w:instrText>
      </w:r>
      <w:r>
        <w:fldChar w:fldCharType="separate"/>
      </w:r>
      <w:r>
        <w:t>16</w:t>
      </w:r>
      <w:r>
        <w:fldChar w:fldCharType="end"/>
      </w:r>
    </w:p>
    <w:p w14:paraId="755E55D3" w14:textId="7A7CA2AE" w:rsidR="00214BB6" w:rsidRPr="00177466" w:rsidRDefault="00214BB6">
      <w:pPr>
        <w:pStyle w:val="TOC2"/>
        <w:rPr>
          <w:rFonts w:ascii="Calibri" w:hAnsi="Calibri"/>
          <w:sz w:val="22"/>
          <w:szCs w:val="22"/>
          <w:lang w:eastAsia="en-GB"/>
        </w:rPr>
      </w:pPr>
      <w:r>
        <w:t>4.4</w:t>
      </w:r>
      <w:r w:rsidRPr="00177466">
        <w:rPr>
          <w:rFonts w:ascii="Calibri" w:hAnsi="Calibri"/>
          <w:sz w:val="22"/>
          <w:szCs w:val="22"/>
          <w:lang w:eastAsia="en-GB"/>
        </w:rPr>
        <w:tab/>
      </w:r>
      <w:r>
        <w:t>URI Structure</w:t>
      </w:r>
      <w:r>
        <w:tab/>
      </w:r>
      <w:r>
        <w:fldChar w:fldCharType="begin" w:fldLock="1"/>
      </w:r>
      <w:r>
        <w:instrText xml:space="preserve"> PAGEREF _Toc83139617 \h </w:instrText>
      </w:r>
      <w:r>
        <w:fldChar w:fldCharType="separate"/>
      </w:r>
      <w:r>
        <w:t>16</w:t>
      </w:r>
      <w:r>
        <w:fldChar w:fldCharType="end"/>
      </w:r>
    </w:p>
    <w:p w14:paraId="3F0F675A" w14:textId="08F1B9DB" w:rsidR="00214BB6" w:rsidRPr="00177466" w:rsidRDefault="00214BB6">
      <w:pPr>
        <w:pStyle w:val="TOC3"/>
        <w:rPr>
          <w:rFonts w:ascii="Calibri" w:hAnsi="Calibri"/>
          <w:sz w:val="22"/>
          <w:szCs w:val="22"/>
          <w:lang w:eastAsia="en-GB"/>
        </w:rPr>
      </w:pPr>
      <w:r>
        <w:t>4.4.1</w:t>
      </w:r>
      <w:r w:rsidRPr="00177466">
        <w:rPr>
          <w:rFonts w:ascii="Calibri" w:hAnsi="Calibri"/>
          <w:sz w:val="22"/>
          <w:szCs w:val="22"/>
          <w:lang w:eastAsia="en-GB"/>
        </w:rPr>
        <w:tab/>
      </w:r>
      <w:r>
        <w:t>Resource URI structure</w:t>
      </w:r>
      <w:r>
        <w:tab/>
      </w:r>
      <w:r>
        <w:fldChar w:fldCharType="begin" w:fldLock="1"/>
      </w:r>
      <w:r>
        <w:instrText xml:space="preserve"> PAGEREF _Toc83139618 \h </w:instrText>
      </w:r>
      <w:r>
        <w:fldChar w:fldCharType="separate"/>
      </w:r>
      <w:r>
        <w:t>16</w:t>
      </w:r>
      <w:r>
        <w:fldChar w:fldCharType="end"/>
      </w:r>
    </w:p>
    <w:p w14:paraId="4CFCD085" w14:textId="2932CC48" w:rsidR="00214BB6" w:rsidRPr="00177466" w:rsidRDefault="00214BB6">
      <w:pPr>
        <w:pStyle w:val="TOC3"/>
        <w:rPr>
          <w:rFonts w:ascii="Calibri" w:hAnsi="Calibri"/>
          <w:sz w:val="22"/>
          <w:szCs w:val="22"/>
          <w:lang w:eastAsia="en-GB"/>
        </w:rPr>
      </w:pPr>
      <w:r>
        <w:t>4.4.2</w:t>
      </w:r>
      <w:r w:rsidRPr="00177466">
        <w:rPr>
          <w:rFonts w:ascii="Calibri" w:hAnsi="Calibri"/>
          <w:sz w:val="22"/>
          <w:szCs w:val="22"/>
          <w:lang w:eastAsia="en-GB"/>
        </w:rPr>
        <w:tab/>
      </w:r>
      <w:r>
        <w:t>Custom operations URI structure</w:t>
      </w:r>
      <w:r>
        <w:tab/>
      </w:r>
      <w:r>
        <w:fldChar w:fldCharType="begin" w:fldLock="1"/>
      </w:r>
      <w:r>
        <w:instrText xml:space="preserve"> PAGEREF _Toc83139619 \h </w:instrText>
      </w:r>
      <w:r>
        <w:fldChar w:fldCharType="separate"/>
      </w:r>
      <w:r>
        <w:t>17</w:t>
      </w:r>
      <w:r>
        <w:fldChar w:fldCharType="end"/>
      </w:r>
    </w:p>
    <w:p w14:paraId="19D85C94" w14:textId="0B7FE8C1" w:rsidR="00214BB6" w:rsidRPr="00177466" w:rsidRDefault="00214BB6">
      <w:pPr>
        <w:pStyle w:val="TOC3"/>
        <w:rPr>
          <w:rFonts w:ascii="Calibri" w:hAnsi="Calibri"/>
          <w:sz w:val="22"/>
          <w:szCs w:val="22"/>
          <w:lang w:eastAsia="en-GB"/>
        </w:rPr>
      </w:pPr>
      <w:r>
        <w:t>4.4.3</w:t>
      </w:r>
      <w:r w:rsidRPr="00177466">
        <w:rPr>
          <w:rFonts w:ascii="Calibri" w:hAnsi="Calibri"/>
          <w:sz w:val="22"/>
          <w:szCs w:val="22"/>
          <w:lang w:eastAsia="en-GB"/>
        </w:rPr>
        <w:tab/>
      </w:r>
      <w:r>
        <w:t>Callback URI structure</w:t>
      </w:r>
      <w:r>
        <w:tab/>
      </w:r>
      <w:r>
        <w:fldChar w:fldCharType="begin" w:fldLock="1"/>
      </w:r>
      <w:r>
        <w:instrText xml:space="preserve"> PAGEREF _Toc83139620 \h </w:instrText>
      </w:r>
      <w:r>
        <w:fldChar w:fldCharType="separate"/>
      </w:r>
      <w:r>
        <w:t>17</w:t>
      </w:r>
      <w:r>
        <w:fldChar w:fldCharType="end"/>
      </w:r>
    </w:p>
    <w:p w14:paraId="1C646093" w14:textId="3FA5D8C0" w:rsidR="00214BB6" w:rsidRPr="00177466" w:rsidRDefault="00214BB6">
      <w:pPr>
        <w:pStyle w:val="TOC2"/>
        <w:rPr>
          <w:rFonts w:ascii="Calibri" w:hAnsi="Calibri"/>
          <w:sz w:val="22"/>
          <w:szCs w:val="22"/>
          <w:lang w:eastAsia="en-GB"/>
        </w:rPr>
      </w:pPr>
      <w:r>
        <w:t>4.5</w:t>
      </w:r>
      <w:r w:rsidRPr="00177466">
        <w:rPr>
          <w:rFonts w:ascii="Calibri" w:hAnsi="Calibri"/>
          <w:sz w:val="22"/>
          <w:szCs w:val="22"/>
          <w:lang w:eastAsia="en-GB"/>
        </w:rPr>
        <w:tab/>
      </w:r>
      <w:r>
        <w:t>Resource Representation and Content Format Negotiation</w:t>
      </w:r>
      <w:r>
        <w:tab/>
      </w:r>
      <w:r>
        <w:fldChar w:fldCharType="begin" w:fldLock="1"/>
      </w:r>
      <w:r>
        <w:instrText xml:space="preserve"> PAGEREF _Toc83139621 \h </w:instrText>
      </w:r>
      <w:r>
        <w:fldChar w:fldCharType="separate"/>
      </w:r>
      <w:r>
        <w:t>17</w:t>
      </w:r>
      <w:r>
        <w:fldChar w:fldCharType="end"/>
      </w:r>
    </w:p>
    <w:p w14:paraId="51D9B3D4" w14:textId="460D90F2" w:rsidR="00214BB6" w:rsidRPr="00177466" w:rsidRDefault="00214BB6">
      <w:pPr>
        <w:pStyle w:val="TOC3"/>
        <w:rPr>
          <w:rFonts w:ascii="Calibri" w:hAnsi="Calibri"/>
          <w:sz w:val="22"/>
          <w:szCs w:val="22"/>
          <w:lang w:eastAsia="en-GB"/>
        </w:rPr>
      </w:pPr>
      <w:r>
        <w:t>4.5.1</w:t>
      </w:r>
      <w:r w:rsidRPr="00177466">
        <w:rPr>
          <w:rFonts w:ascii="Calibri" w:hAnsi="Calibri"/>
          <w:sz w:val="22"/>
          <w:szCs w:val="22"/>
          <w:lang w:eastAsia="en-GB"/>
        </w:rPr>
        <w:tab/>
      </w:r>
      <w:r>
        <w:t>Resource Representation</w:t>
      </w:r>
      <w:r>
        <w:tab/>
      </w:r>
      <w:r>
        <w:fldChar w:fldCharType="begin" w:fldLock="1"/>
      </w:r>
      <w:r>
        <w:instrText xml:space="preserve"> PAGEREF _Toc83139622 \h </w:instrText>
      </w:r>
      <w:r>
        <w:fldChar w:fldCharType="separate"/>
      </w:r>
      <w:r>
        <w:t>17</w:t>
      </w:r>
      <w:r>
        <w:fldChar w:fldCharType="end"/>
      </w:r>
    </w:p>
    <w:p w14:paraId="27D4B059" w14:textId="77AAF2EF" w:rsidR="00214BB6" w:rsidRPr="00177466" w:rsidRDefault="00214BB6">
      <w:pPr>
        <w:pStyle w:val="TOC3"/>
        <w:rPr>
          <w:rFonts w:ascii="Calibri" w:hAnsi="Calibri"/>
          <w:sz w:val="22"/>
          <w:szCs w:val="22"/>
          <w:lang w:eastAsia="en-GB"/>
        </w:rPr>
      </w:pPr>
      <w:r>
        <w:t>4.5.2</w:t>
      </w:r>
      <w:r w:rsidRPr="00177466">
        <w:rPr>
          <w:rFonts w:ascii="Calibri" w:hAnsi="Calibri"/>
          <w:sz w:val="22"/>
          <w:szCs w:val="22"/>
          <w:lang w:eastAsia="en-GB"/>
        </w:rPr>
        <w:tab/>
      </w:r>
      <w:r>
        <w:rPr>
          <w:lang w:eastAsia="zh-CN"/>
        </w:rPr>
        <w:t>Content Format Negotiation</w:t>
      </w:r>
      <w:r>
        <w:tab/>
      </w:r>
      <w:r>
        <w:fldChar w:fldCharType="begin" w:fldLock="1"/>
      </w:r>
      <w:r>
        <w:instrText xml:space="preserve"> PAGEREF _Toc83139623 \h </w:instrText>
      </w:r>
      <w:r>
        <w:fldChar w:fldCharType="separate"/>
      </w:r>
      <w:r>
        <w:t>17</w:t>
      </w:r>
      <w:r>
        <w:fldChar w:fldCharType="end"/>
      </w:r>
    </w:p>
    <w:p w14:paraId="257E0220" w14:textId="730CA9CB" w:rsidR="00214BB6" w:rsidRPr="00177466" w:rsidRDefault="00214BB6">
      <w:pPr>
        <w:pStyle w:val="TOC2"/>
        <w:rPr>
          <w:rFonts w:ascii="Calibri" w:hAnsi="Calibri"/>
          <w:sz w:val="22"/>
          <w:szCs w:val="22"/>
          <w:lang w:eastAsia="en-GB"/>
        </w:rPr>
      </w:pPr>
      <w:r>
        <w:t>4.6</w:t>
      </w:r>
      <w:r w:rsidRPr="00177466">
        <w:rPr>
          <w:rFonts w:ascii="Calibri" w:hAnsi="Calibri"/>
          <w:sz w:val="22"/>
          <w:szCs w:val="22"/>
          <w:lang w:eastAsia="en-GB"/>
        </w:rPr>
        <w:tab/>
      </w:r>
      <w:r>
        <w:t>Use of HTTP Methods</w:t>
      </w:r>
      <w:r>
        <w:tab/>
      </w:r>
      <w:r>
        <w:fldChar w:fldCharType="begin" w:fldLock="1"/>
      </w:r>
      <w:r>
        <w:instrText xml:space="preserve"> PAGEREF _Toc83139624 \h </w:instrText>
      </w:r>
      <w:r>
        <w:fldChar w:fldCharType="separate"/>
      </w:r>
      <w:r>
        <w:t>18</w:t>
      </w:r>
      <w:r>
        <w:fldChar w:fldCharType="end"/>
      </w:r>
    </w:p>
    <w:p w14:paraId="6E245D83" w14:textId="34CAE747" w:rsidR="00214BB6" w:rsidRPr="00177466" w:rsidRDefault="00214BB6">
      <w:pPr>
        <w:pStyle w:val="TOC3"/>
        <w:rPr>
          <w:rFonts w:ascii="Calibri" w:hAnsi="Calibri"/>
          <w:sz w:val="22"/>
          <w:szCs w:val="22"/>
          <w:lang w:eastAsia="en-GB"/>
        </w:rPr>
      </w:pPr>
      <w:r>
        <w:t>4.6.1</w:t>
      </w:r>
      <w:r w:rsidRPr="00177466">
        <w:rPr>
          <w:rFonts w:ascii="Calibri" w:hAnsi="Calibri"/>
          <w:sz w:val="22"/>
          <w:szCs w:val="22"/>
          <w:lang w:eastAsia="en-GB"/>
        </w:rPr>
        <w:tab/>
      </w:r>
      <w:r>
        <w:t>Use of Request/Response Communication</w:t>
      </w:r>
      <w:r>
        <w:tab/>
      </w:r>
      <w:r>
        <w:fldChar w:fldCharType="begin" w:fldLock="1"/>
      </w:r>
      <w:r>
        <w:instrText xml:space="preserve"> PAGEREF _Toc83139625 \h </w:instrText>
      </w:r>
      <w:r>
        <w:fldChar w:fldCharType="separate"/>
      </w:r>
      <w:r>
        <w:t>18</w:t>
      </w:r>
      <w:r>
        <w:fldChar w:fldCharType="end"/>
      </w:r>
    </w:p>
    <w:p w14:paraId="04246D45" w14:textId="4CF4E0C6" w:rsidR="00214BB6" w:rsidRPr="00177466" w:rsidRDefault="00214BB6">
      <w:pPr>
        <w:pStyle w:val="TOC4"/>
        <w:rPr>
          <w:rFonts w:ascii="Calibri" w:hAnsi="Calibri"/>
          <w:sz w:val="22"/>
          <w:szCs w:val="22"/>
          <w:lang w:eastAsia="en-GB"/>
        </w:rPr>
      </w:pPr>
      <w:r>
        <w:t>4.6.1.1</w:t>
      </w:r>
      <w:r w:rsidRPr="00177466">
        <w:rPr>
          <w:rFonts w:ascii="Calibri" w:hAnsi="Calibri"/>
          <w:sz w:val="22"/>
          <w:szCs w:val="22"/>
          <w:lang w:eastAsia="en-GB"/>
        </w:rPr>
        <w:tab/>
      </w:r>
      <w:r>
        <w:t>CRUD</w:t>
      </w:r>
      <w:r>
        <w:tab/>
      </w:r>
      <w:r>
        <w:fldChar w:fldCharType="begin" w:fldLock="1"/>
      </w:r>
      <w:r>
        <w:instrText xml:space="preserve"> PAGEREF _Toc83139626 \h </w:instrText>
      </w:r>
      <w:r>
        <w:fldChar w:fldCharType="separate"/>
      </w:r>
      <w:r>
        <w:t>18</w:t>
      </w:r>
      <w:r>
        <w:fldChar w:fldCharType="end"/>
      </w:r>
    </w:p>
    <w:p w14:paraId="04809B27" w14:textId="2192461A" w:rsidR="00214BB6" w:rsidRPr="00177466" w:rsidRDefault="00214BB6">
      <w:pPr>
        <w:pStyle w:val="TOC5"/>
        <w:rPr>
          <w:rFonts w:ascii="Calibri" w:hAnsi="Calibri"/>
          <w:sz w:val="22"/>
          <w:szCs w:val="22"/>
          <w:lang w:eastAsia="en-GB"/>
        </w:rPr>
      </w:pPr>
      <w:r>
        <w:t>4.6.1.1.1</w:t>
      </w:r>
      <w:r w:rsidRPr="00177466">
        <w:rPr>
          <w:rFonts w:ascii="Calibri" w:hAnsi="Calibri"/>
          <w:sz w:val="22"/>
          <w:szCs w:val="22"/>
          <w:lang w:eastAsia="en-GB"/>
        </w:rPr>
        <w:tab/>
      </w:r>
      <w:r>
        <w:t>Creating a Resource</w:t>
      </w:r>
      <w:r>
        <w:tab/>
      </w:r>
      <w:r>
        <w:fldChar w:fldCharType="begin" w:fldLock="1"/>
      </w:r>
      <w:r>
        <w:instrText xml:space="preserve"> PAGEREF _Toc83139627 \h </w:instrText>
      </w:r>
      <w:r>
        <w:fldChar w:fldCharType="separate"/>
      </w:r>
      <w:r>
        <w:t>18</w:t>
      </w:r>
      <w:r>
        <w:fldChar w:fldCharType="end"/>
      </w:r>
    </w:p>
    <w:p w14:paraId="54CCEBA7" w14:textId="51E87DE0" w:rsidR="00214BB6" w:rsidRPr="00177466" w:rsidRDefault="00214BB6">
      <w:pPr>
        <w:pStyle w:val="TOC6"/>
        <w:rPr>
          <w:rFonts w:ascii="Calibri" w:hAnsi="Calibri"/>
          <w:sz w:val="22"/>
          <w:szCs w:val="22"/>
          <w:lang w:eastAsia="en-GB"/>
        </w:rPr>
      </w:pPr>
      <w:r>
        <w:t>4.6.1.1.1.1</w:t>
      </w:r>
      <w:r w:rsidRPr="00177466">
        <w:rPr>
          <w:rFonts w:ascii="Calibri" w:hAnsi="Calibri"/>
          <w:sz w:val="22"/>
          <w:szCs w:val="22"/>
          <w:lang w:eastAsia="en-GB"/>
        </w:rPr>
        <w:tab/>
      </w:r>
      <w:r>
        <w:t>General</w:t>
      </w:r>
      <w:r>
        <w:tab/>
      </w:r>
      <w:r>
        <w:fldChar w:fldCharType="begin" w:fldLock="1"/>
      </w:r>
      <w:r>
        <w:instrText xml:space="preserve"> PAGEREF _Toc83139628 \h </w:instrText>
      </w:r>
      <w:r>
        <w:fldChar w:fldCharType="separate"/>
      </w:r>
      <w:r>
        <w:t>18</w:t>
      </w:r>
      <w:r>
        <w:fldChar w:fldCharType="end"/>
      </w:r>
    </w:p>
    <w:p w14:paraId="54794041" w14:textId="7C9E5057" w:rsidR="00214BB6" w:rsidRPr="00177466" w:rsidRDefault="00214BB6">
      <w:pPr>
        <w:pStyle w:val="TOC6"/>
        <w:rPr>
          <w:rFonts w:ascii="Calibri" w:hAnsi="Calibri"/>
          <w:sz w:val="22"/>
          <w:szCs w:val="22"/>
          <w:lang w:eastAsia="en-GB"/>
        </w:rPr>
      </w:pPr>
      <w:r>
        <w:t>4.6.1.1.1.2</w:t>
      </w:r>
      <w:r w:rsidRPr="00177466">
        <w:rPr>
          <w:rFonts w:ascii="Calibri" w:hAnsi="Calibri"/>
          <w:sz w:val="22"/>
          <w:szCs w:val="22"/>
          <w:lang w:eastAsia="en-GB"/>
        </w:rPr>
        <w:tab/>
      </w:r>
      <w:r>
        <w:t>Creating a Resource using POST</w:t>
      </w:r>
      <w:r>
        <w:tab/>
      </w:r>
      <w:r>
        <w:fldChar w:fldCharType="begin" w:fldLock="1"/>
      </w:r>
      <w:r>
        <w:instrText xml:space="preserve"> PAGEREF _Toc83139629 \h </w:instrText>
      </w:r>
      <w:r>
        <w:fldChar w:fldCharType="separate"/>
      </w:r>
      <w:r>
        <w:t>18</w:t>
      </w:r>
      <w:r>
        <w:fldChar w:fldCharType="end"/>
      </w:r>
    </w:p>
    <w:p w14:paraId="4AA2EE9B" w14:textId="01E32C80" w:rsidR="00214BB6" w:rsidRPr="00177466" w:rsidRDefault="00214BB6">
      <w:pPr>
        <w:pStyle w:val="TOC6"/>
        <w:rPr>
          <w:rFonts w:ascii="Calibri" w:hAnsi="Calibri"/>
          <w:sz w:val="22"/>
          <w:szCs w:val="22"/>
          <w:lang w:eastAsia="en-GB"/>
        </w:rPr>
      </w:pPr>
      <w:r>
        <w:t>4.6.1.1.1.3</w:t>
      </w:r>
      <w:r w:rsidRPr="00177466">
        <w:rPr>
          <w:rFonts w:ascii="Calibri" w:hAnsi="Calibri"/>
          <w:sz w:val="22"/>
          <w:szCs w:val="22"/>
          <w:lang w:eastAsia="en-GB"/>
        </w:rPr>
        <w:tab/>
      </w:r>
      <w:r>
        <w:t>Creating a Resource using PUT</w:t>
      </w:r>
      <w:r>
        <w:tab/>
      </w:r>
      <w:r>
        <w:fldChar w:fldCharType="begin" w:fldLock="1"/>
      </w:r>
      <w:r>
        <w:instrText xml:space="preserve"> PAGEREF _Toc83139630 \h </w:instrText>
      </w:r>
      <w:r>
        <w:fldChar w:fldCharType="separate"/>
      </w:r>
      <w:r>
        <w:t>19</w:t>
      </w:r>
      <w:r>
        <w:fldChar w:fldCharType="end"/>
      </w:r>
    </w:p>
    <w:p w14:paraId="67A886D9" w14:textId="286060F0" w:rsidR="00214BB6" w:rsidRPr="00177466" w:rsidRDefault="00214BB6">
      <w:pPr>
        <w:pStyle w:val="TOC5"/>
        <w:rPr>
          <w:rFonts w:ascii="Calibri" w:hAnsi="Calibri"/>
          <w:sz w:val="22"/>
          <w:szCs w:val="22"/>
          <w:lang w:eastAsia="en-GB"/>
        </w:rPr>
      </w:pPr>
      <w:r>
        <w:t>4.6.1.1.2</w:t>
      </w:r>
      <w:r w:rsidRPr="00177466">
        <w:rPr>
          <w:rFonts w:ascii="Calibri" w:hAnsi="Calibri"/>
          <w:sz w:val="22"/>
          <w:szCs w:val="22"/>
          <w:lang w:eastAsia="en-GB"/>
        </w:rPr>
        <w:tab/>
      </w:r>
      <w:r>
        <w:t>Reading a Resource</w:t>
      </w:r>
      <w:r>
        <w:tab/>
      </w:r>
      <w:r>
        <w:fldChar w:fldCharType="begin" w:fldLock="1"/>
      </w:r>
      <w:r>
        <w:instrText xml:space="preserve"> PAGEREF _Toc83139631 \h </w:instrText>
      </w:r>
      <w:r>
        <w:fldChar w:fldCharType="separate"/>
      </w:r>
      <w:r>
        <w:t>20</w:t>
      </w:r>
      <w:r>
        <w:fldChar w:fldCharType="end"/>
      </w:r>
    </w:p>
    <w:p w14:paraId="474A2B2B" w14:textId="69FC549E" w:rsidR="00214BB6" w:rsidRPr="00177466" w:rsidRDefault="00214BB6">
      <w:pPr>
        <w:pStyle w:val="TOC6"/>
        <w:rPr>
          <w:rFonts w:ascii="Calibri" w:hAnsi="Calibri"/>
          <w:sz w:val="22"/>
          <w:szCs w:val="22"/>
          <w:lang w:eastAsia="en-GB"/>
        </w:rPr>
      </w:pPr>
      <w:r>
        <w:t>4.6.1.1.2.1</w:t>
      </w:r>
      <w:r w:rsidRPr="00177466">
        <w:rPr>
          <w:rFonts w:ascii="Calibri" w:hAnsi="Calibri"/>
          <w:sz w:val="22"/>
          <w:szCs w:val="22"/>
          <w:lang w:eastAsia="en-GB"/>
        </w:rPr>
        <w:tab/>
      </w:r>
      <w:r>
        <w:t>Reading a Single Resource</w:t>
      </w:r>
      <w:r>
        <w:tab/>
      </w:r>
      <w:r>
        <w:fldChar w:fldCharType="begin" w:fldLock="1"/>
      </w:r>
      <w:r>
        <w:instrText xml:space="preserve"> PAGEREF _Toc83139632 \h </w:instrText>
      </w:r>
      <w:r>
        <w:fldChar w:fldCharType="separate"/>
      </w:r>
      <w:r>
        <w:t>20</w:t>
      </w:r>
      <w:r>
        <w:fldChar w:fldCharType="end"/>
      </w:r>
    </w:p>
    <w:p w14:paraId="0366DF86" w14:textId="629E2AFD" w:rsidR="00214BB6" w:rsidRPr="00177466" w:rsidRDefault="00214BB6">
      <w:pPr>
        <w:pStyle w:val="TOC6"/>
        <w:rPr>
          <w:rFonts w:ascii="Calibri" w:hAnsi="Calibri"/>
          <w:sz w:val="22"/>
          <w:szCs w:val="22"/>
          <w:lang w:eastAsia="en-GB"/>
        </w:rPr>
      </w:pPr>
      <w:r>
        <w:t>4.6.1.1.2.2</w:t>
      </w:r>
      <w:r w:rsidRPr="00177466">
        <w:rPr>
          <w:rFonts w:ascii="Calibri" w:hAnsi="Calibri"/>
          <w:sz w:val="22"/>
          <w:szCs w:val="22"/>
          <w:lang w:eastAsia="en-GB"/>
        </w:rPr>
        <w:tab/>
      </w:r>
      <w:r>
        <w:t>Querying a Set of Resources</w:t>
      </w:r>
      <w:r>
        <w:tab/>
      </w:r>
      <w:r>
        <w:fldChar w:fldCharType="begin" w:fldLock="1"/>
      </w:r>
      <w:r>
        <w:instrText xml:space="preserve"> PAGEREF _Toc83139633 \h </w:instrText>
      </w:r>
      <w:r>
        <w:fldChar w:fldCharType="separate"/>
      </w:r>
      <w:r>
        <w:t>20</w:t>
      </w:r>
      <w:r>
        <w:fldChar w:fldCharType="end"/>
      </w:r>
    </w:p>
    <w:p w14:paraId="1C99D56C" w14:textId="52685E97" w:rsidR="00214BB6" w:rsidRPr="00177466" w:rsidRDefault="00214BB6">
      <w:pPr>
        <w:pStyle w:val="TOC5"/>
        <w:rPr>
          <w:rFonts w:ascii="Calibri" w:hAnsi="Calibri"/>
          <w:sz w:val="22"/>
          <w:szCs w:val="22"/>
          <w:lang w:eastAsia="en-GB"/>
        </w:rPr>
      </w:pPr>
      <w:r>
        <w:t>4.6.1.1.3</w:t>
      </w:r>
      <w:r w:rsidRPr="00177466">
        <w:rPr>
          <w:rFonts w:ascii="Calibri" w:hAnsi="Calibri"/>
          <w:sz w:val="22"/>
          <w:szCs w:val="22"/>
          <w:lang w:eastAsia="en-GB"/>
        </w:rPr>
        <w:tab/>
      </w:r>
      <w:r>
        <w:t>Updating a Resource</w:t>
      </w:r>
      <w:r>
        <w:tab/>
      </w:r>
      <w:r>
        <w:fldChar w:fldCharType="begin" w:fldLock="1"/>
      </w:r>
      <w:r>
        <w:instrText xml:space="preserve"> PAGEREF _Toc83139634 \h </w:instrText>
      </w:r>
      <w:r>
        <w:fldChar w:fldCharType="separate"/>
      </w:r>
      <w:r>
        <w:t>21</w:t>
      </w:r>
      <w:r>
        <w:fldChar w:fldCharType="end"/>
      </w:r>
    </w:p>
    <w:p w14:paraId="549D5D7C" w14:textId="7DFD936F" w:rsidR="00214BB6" w:rsidRPr="00177466" w:rsidRDefault="00214BB6">
      <w:pPr>
        <w:pStyle w:val="TOC6"/>
        <w:rPr>
          <w:rFonts w:ascii="Calibri" w:hAnsi="Calibri"/>
          <w:sz w:val="22"/>
          <w:szCs w:val="22"/>
          <w:lang w:eastAsia="en-GB"/>
        </w:rPr>
      </w:pPr>
      <w:r>
        <w:t>4.6.1.1.3.1</w:t>
      </w:r>
      <w:r w:rsidRPr="00177466">
        <w:rPr>
          <w:rFonts w:ascii="Calibri" w:hAnsi="Calibri"/>
          <w:sz w:val="22"/>
          <w:szCs w:val="22"/>
          <w:lang w:eastAsia="en-GB"/>
        </w:rPr>
        <w:tab/>
      </w:r>
      <w:r>
        <w:t>Usage of HTTP PUT</w:t>
      </w:r>
      <w:r>
        <w:tab/>
      </w:r>
      <w:r>
        <w:fldChar w:fldCharType="begin" w:fldLock="1"/>
      </w:r>
      <w:r>
        <w:instrText xml:space="preserve"> PAGEREF _Toc83139635 \h </w:instrText>
      </w:r>
      <w:r>
        <w:fldChar w:fldCharType="separate"/>
      </w:r>
      <w:r>
        <w:t>21</w:t>
      </w:r>
      <w:r>
        <w:fldChar w:fldCharType="end"/>
      </w:r>
    </w:p>
    <w:p w14:paraId="3418424D" w14:textId="538719AF" w:rsidR="00214BB6" w:rsidRPr="00177466" w:rsidRDefault="00214BB6">
      <w:pPr>
        <w:pStyle w:val="TOC6"/>
        <w:rPr>
          <w:rFonts w:ascii="Calibri" w:hAnsi="Calibri"/>
          <w:sz w:val="22"/>
          <w:szCs w:val="22"/>
          <w:lang w:eastAsia="en-GB"/>
        </w:rPr>
      </w:pPr>
      <w:r>
        <w:t>4.6.1.1.3.2</w:t>
      </w:r>
      <w:r w:rsidRPr="00177466">
        <w:rPr>
          <w:rFonts w:ascii="Calibri" w:hAnsi="Calibri"/>
          <w:sz w:val="22"/>
          <w:szCs w:val="22"/>
          <w:lang w:eastAsia="en-GB"/>
        </w:rPr>
        <w:tab/>
      </w:r>
      <w:r>
        <w:t>Usage of HTTP PATCH</w:t>
      </w:r>
      <w:r>
        <w:tab/>
      </w:r>
      <w:r>
        <w:fldChar w:fldCharType="begin" w:fldLock="1"/>
      </w:r>
      <w:r>
        <w:instrText xml:space="preserve"> PAGEREF _Toc83139636 \h </w:instrText>
      </w:r>
      <w:r>
        <w:fldChar w:fldCharType="separate"/>
      </w:r>
      <w:r>
        <w:t>22</w:t>
      </w:r>
      <w:r>
        <w:fldChar w:fldCharType="end"/>
      </w:r>
    </w:p>
    <w:p w14:paraId="21B45F2A" w14:textId="530D87C2" w:rsidR="00214BB6" w:rsidRPr="00177466" w:rsidRDefault="00214BB6">
      <w:pPr>
        <w:pStyle w:val="TOC5"/>
        <w:rPr>
          <w:rFonts w:ascii="Calibri" w:hAnsi="Calibri"/>
          <w:sz w:val="22"/>
          <w:szCs w:val="22"/>
          <w:lang w:eastAsia="en-GB"/>
        </w:rPr>
      </w:pPr>
      <w:r>
        <w:t>4.6.1.1.4</w:t>
      </w:r>
      <w:r w:rsidRPr="00177466">
        <w:rPr>
          <w:rFonts w:ascii="Calibri" w:hAnsi="Calibri"/>
          <w:sz w:val="22"/>
          <w:szCs w:val="22"/>
          <w:lang w:eastAsia="en-GB"/>
        </w:rPr>
        <w:tab/>
      </w:r>
      <w:r>
        <w:t>Deleting a Resource</w:t>
      </w:r>
      <w:r>
        <w:tab/>
      </w:r>
      <w:r>
        <w:fldChar w:fldCharType="begin" w:fldLock="1"/>
      </w:r>
      <w:r>
        <w:instrText xml:space="preserve"> PAGEREF _Toc83139637 \h </w:instrText>
      </w:r>
      <w:r>
        <w:fldChar w:fldCharType="separate"/>
      </w:r>
      <w:r>
        <w:t>22</w:t>
      </w:r>
      <w:r>
        <w:fldChar w:fldCharType="end"/>
      </w:r>
    </w:p>
    <w:p w14:paraId="1FB383E9" w14:textId="0798A8FC" w:rsidR="00214BB6" w:rsidRPr="00177466" w:rsidRDefault="00214BB6">
      <w:pPr>
        <w:pStyle w:val="TOC5"/>
        <w:rPr>
          <w:rFonts w:ascii="Calibri" w:hAnsi="Calibri"/>
          <w:sz w:val="22"/>
          <w:szCs w:val="22"/>
          <w:lang w:eastAsia="en-GB"/>
        </w:rPr>
      </w:pPr>
      <w:r>
        <w:rPr>
          <w:lang w:eastAsia="zh-CN"/>
        </w:rPr>
        <w:t>4.6.1.1.5</w:t>
      </w:r>
      <w:r w:rsidRPr="00177466">
        <w:rPr>
          <w:rFonts w:ascii="Calibri" w:hAnsi="Calibri"/>
          <w:sz w:val="22"/>
          <w:szCs w:val="22"/>
          <w:lang w:eastAsia="en-GB"/>
        </w:rPr>
        <w:tab/>
      </w:r>
      <w:r>
        <w:rPr>
          <w:lang w:eastAsia="zh-CN"/>
        </w:rPr>
        <w:t>Query Parameters</w:t>
      </w:r>
      <w:r>
        <w:tab/>
      </w:r>
      <w:r>
        <w:fldChar w:fldCharType="begin" w:fldLock="1"/>
      </w:r>
      <w:r>
        <w:instrText xml:space="preserve"> PAGEREF _Toc83139638 \h </w:instrText>
      </w:r>
      <w:r>
        <w:fldChar w:fldCharType="separate"/>
      </w:r>
      <w:r>
        <w:t>23</w:t>
      </w:r>
      <w:r>
        <w:fldChar w:fldCharType="end"/>
      </w:r>
    </w:p>
    <w:p w14:paraId="44D83738" w14:textId="2CD2AC0D" w:rsidR="00214BB6" w:rsidRPr="00177466" w:rsidRDefault="00214BB6">
      <w:pPr>
        <w:pStyle w:val="TOC6"/>
        <w:rPr>
          <w:rFonts w:ascii="Calibri" w:hAnsi="Calibri"/>
          <w:sz w:val="22"/>
          <w:szCs w:val="22"/>
          <w:lang w:eastAsia="en-GB"/>
        </w:rPr>
      </w:pPr>
      <w:r>
        <w:rPr>
          <w:lang w:eastAsia="zh-CN"/>
        </w:rPr>
        <w:t>4.6.1.1.5.2</w:t>
      </w:r>
      <w:r w:rsidRPr="00177466">
        <w:rPr>
          <w:rFonts w:ascii="Calibri" w:hAnsi="Calibri"/>
          <w:sz w:val="22"/>
          <w:szCs w:val="22"/>
          <w:lang w:eastAsia="en-GB"/>
        </w:rPr>
        <w:tab/>
      </w:r>
      <w:r>
        <w:rPr>
          <w:lang w:eastAsia="zh-CN"/>
        </w:rPr>
        <w:t>Complex query expression</w:t>
      </w:r>
      <w:r>
        <w:tab/>
      </w:r>
      <w:r>
        <w:fldChar w:fldCharType="begin" w:fldLock="1"/>
      </w:r>
      <w:r>
        <w:instrText xml:space="preserve"> PAGEREF _Toc83139639 \h </w:instrText>
      </w:r>
      <w:r>
        <w:fldChar w:fldCharType="separate"/>
      </w:r>
      <w:r>
        <w:t>23</w:t>
      </w:r>
      <w:r>
        <w:fldChar w:fldCharType="end"/>
      </w:r>
    </w:p>
    <w:p w14:paraId="35CB3450" w14:textId="41C7FFEC" w:rsidR="00214BB6" w:rsidRPr="00177466" w:rsidRDefault="00214BB6">
      <w:pPr>
        <w:pStyle w:val="TOC4"/>
        <w:rPr>
          <w:rFonts w:ascii="Calibri" w:hAnsi="Calibri"/>
          <w:sz w:val="22"/>
          <w:szCs w:val="22"/>
          <w:lang w:eastAsia="en-GB"/>
        </w:rPr>
      </w:pPr>
      <w:r>
        <w:t>4.6.1.2</w:t>
      </w:r>
      <w:r w:rsidRPr="00177466">
        <w:rPr>
          <w:rFonts w:ascii="Calibri" w:hAnsi="Calibri"/>
          <w:sz w:val="22"/>
          <w:szCs w:val="22"/>
          <w:lang w:eastAsia="en-GB"/>
        </w:rPr>
        <w:tab/>
      </w:r>
      <w:r>
        <w:t>Custom Operations</w:t>
      </w:r>
      <w:r>
        <w:tab/>
      </w:r>
      <w:r>
        <w:fldChar w:fldCharType="begin" w:fldLock="1"/>
      </w:r>
      <w:r>
        <w:instrText xml:space="preserve"> PAGEREF _Toc83139640 \h </w:instrText>
      </w:r>
      <w:r>
        <w:fldChar w:fldCharType="separate"/>
      </w:r>
      <w:r>
        <w:t>24</w:t>
      </w:r>
      <w:r>
        <w:fldChar w:fldCharType="end"/>
      </w:r>
    </w:p>
    <w:p w14:paraId="4FA2BA27" w14:textId="3117863F" w:rsidR="00214BB6" w:rsidRPr="00177466" w:rsidRDefault="00214BB6">
      <w:pPr>
        <w:pStyle w:val="TOC4"/>
        <w:rPr>
          <w:rFonts w:ascii="Calibri" w:hAnsi="Calibri"/>
          <w:sz w:val="22"/>
          <w:szCs w:val="22"/>
          <w:lang w:eastAsia="en-GB"/>
        </w:rPr>
      </w:pPr>
      <w:r>
        <w:t>4.6.1.3</w:t>
      </w:r>
      <w:r w:rsidRPr="00177466">
        <w:rPr>
          <w:rFonts w:ascii="Calibri" w:hAnsi="Calibri"/>
          <w:sz w:val="22"/>
          <w:szCs w:val="22"/>
          <w:lang w:eastAsia="en-GB"/>
        </w:rPr>
        <w:tab/>
      </w:r>
      <w:r>
        <w:t>Use of Asynchronous Operations</w:t>
      </w:r>
      <w:r>
        <w:tab/>
      </w:r>
      <w:r>
        <w:fldChar w:fldCharType="begin" w:fldLock="1"/>
      </w:r>
      <w:r>
        <w:instrText xml:space="preserve"> PAGEREF _Toc83139641 \h </w:instrText>
      </w:r>
      <w:r>
        <w:fldChar w:fldCharType="separate"/>
      </w:r>
      <w:r>
        <w:t>25</w:t>
      </w:r>
      <w:r>
        <w:fldChar w:fldCharType="end"/>
      </w:r>
    </w:p>
    <w:p w14:paraId="30CC42E2" w14:textId="4EA8349F" w:rsidR="00214BB6" w:rsidRPr="00177466" w:rsidRDefault="00214BB6">
      <w:pPr>
        <w:pStyle w:val="TOC4"/>
        <w:rPr>
          <w:rFonts w:ascii="Calibri" w:hAnsi="Calibri"/>
          <w:sz w:val="22"/>
          <w:szCs w:val="22"/>
          <w:lang w:eastAsia="en-GB"/>
        </w:rPr>
      </w:pPr>
      <w:r>
        <w:t>4.6.1.4</w:t>
      </w:r>
      <w:r w:rsidRPr="00177466">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_Toc83139642 \h </w:instrText>
      </w:r>
      <w:r>
        <w:fldChar w:fldCharType="separate"/>
      </w:r>
      <w:r>
        <w:t>25</w:t>
      </w:r>
      <w:r>
        <w:fldChar w:fldCharType="end"/>
      </w:r>
    </w:p>
    <w:p w14:paraId="272EB457" w14:textId="56A00655" w:rsidR="00214BB6" w:rsidRPr="00177466" w:rsidRDefault="00214BB6">
      <w:pPr>
        <w:pStyle w:val="TOC3"/>
        <w:rPr>
          <w:rFonts w:ascii="Calibri" w:hAnsi="Calibri"/>
          <w:sz w:val="22"/>
          <w:szCs w:val="22"/>
          <w:lang w:eastAsia="en-GB"/>
        </w:rPr>
      </w:pPr>
      <w:r>
        <w:t>4.6.2</w:t>
      </w:r>
      <w:r w:rsidRPr="00177466">
        <w:rPr>
          <w:rFonts w:ascii="Calibri" w:hAnsi="Calibri"/>
          <w:sz w:val="22"/>
          <w:szCs w:val="22"/>
          <w:lang w:eastAsia="en-GB"/>
        </w:rPr>
        <w:tab/>
      </w:r>
      <w:r>
        <w:t>Use of Subscribe/Notify Communication</w:t>
      </w:r>
      <w:r>
        <w:tab/>
      </w:r>
      <w:r>
        <w:fldChar w:fldCharType="begin" w:fldLock="1"/>
      </w:r>
      <w:r>
        <w:instrText xml:space="preserve"> PAGEREF _Toc83139643 \h </w:instrText>
      </w:r>
      <w:r>
        <w:fldChar w:fldCharType="separate"/>
      </w:r>
      <w:r>
        <w:t>26</w:t>
      </w:r>
      <w:r>
        <w:fldChar w:fldCharType="end"/>
      </w:r>
    </w:p>
    <w:p w14:paraId="45C93816" w14:textId="5F96D007" w:rsidR="00214BB6" w:rsidRPr="00177466" w:rsidRDefault="00214BB6">
      <w:pPr>
        <w:pStyle w:val="TOC4"/>
        <w:rPr>
          <w:rFonts w:ascii="Calibri" w:hAnsi="Calibri"/>
          <w:sz w:val="22"/>
          <w:szCs w:val="22"/>
          <w:lang w:eastAsia="en-GB"/>
        </w:rPr>
      </w:pPr>
      <w:r>
        <w:t>4.6.2.1</w:t>
      </w:r>
      <w:r w:rsidRPr="00177466">
        <w:rPr>
          <w:rFonts w:ascii="Calibri" w:hAnsi="Calibri"/>
          <w:sz w:val="22"/>
          <w:szCs w:val="22"/>
          <w:lang w:eastAsia="en-GB"/>
        </w:rPr>
        <w:tab/>
      </w:r>
      <w:r>
        <w:t>General</w:t>
      </w:r>
      <w:r>
        <w:tab/>
      </w:r>
      <w:r>
        <w:fldChar w:fldCharType="begin" w:fldLock="1"/>
      </w:r>
      <w:r>
        <w:instrText xml:space="preserve"> PAGEREF _Toc83139644 \h </w:instrText>
      </w:r>
      <w:r>
        <w:fldChar w:fldCharType="separate"/>
      </w:r>
      <w:r>
        <w:t>26</w:t>
      </w:r>
      <w:r>
        <w:fldChar w:fldCharType="end"/>
      </w:r>
    </w:p>
    <w:p w14:paraId="53796C99" w14:textId="65175639" w:rsidR="00214BB6" w:rsidRPr="00177466" w:rsidRDefault="00214BB6">
      <w:pPr>
        <w:pStyle w:val="TOC4"/>
        <w:rPr>
          <w:rFonts w:ascii="Calibri" w:hAnsi="Calibri"/>
          <w:sz w:val="22"/>
          <w:szCs w:val="22"/>
          <w:lang w:eastAsia="en-GB"/>
        </w:rPr>
      </w:pPr>
      <w:r>
        <w:lastRenderedPageBreak/>
        <w:t>4.6.2.2</w:t>
      </w:r>
      <w:r w:rsidRPr="00177466">
        <w:rPr>
          <w:rFonts w:ascii="Calibri" w:hAnsi="Calibri"/>
          <w:sz w:val="22"/>
          <w:szCs w:val="22"/>
          <w:lang w:eastAsia="en-GB"/>
        </w:rPr>
        <w:tab/>
      </w:r>
      <w:r>
        <w:t>Management of Subscriptions</w:t>
      </w:r>
      <w:r>
        <w:tab/>
      </w:r>
      <w:r>
        <w:fldChar w:fldCharType="begin" w:fldLock="1"/>
      </w:r>
      <w:r>
        <w:instrText xml:space="preserve"> PAGEREF _Toc83139645 \h </w:instrText>
      </w:r>
      <w:r>
        <w:fldChar w:fldCharType="separate"/>
      </w:r>
      <w:r>
        <w:t>26</w:t>
      </w:r>
      <w:r>
        <w:fldChar w:fldCharType="end"/>
      </w:r>
    </w:p>
    <w:p w14:paraId="744803CB" w14:textId="745381B7" w:rsidR="00214BB6" w:rsidRPr="00177466" w:rsidRDefault="00214BB6">
      <w:pPr>
        <w:pStyle w:val="TOC5"/>
        <w:rPr>
          <w:rFonts w:ascii="Calibri" w:hAnsi="Calibri"/>
          <w:sz w:val="22"/>
          <w:szCs w:val="22"/>
          <w:lang w:eastAsia="en-GB"/>
        </w:rPr>
      </w:pPr>
      <w:r>
        <w:t>4.6.2.2.1</w:t>
      </w:r>
      <w:r w:rsidRPr="00177466">
        <w:rPr>
          <w:rFonts w:ascii="Calibri" w:hAnsi="Calibri"/>
          <w:sz w:val="22"/>
          <w:szCs w:val="22"/>
          <w:lang w:eastAsia="en-GB"/>
        </w:rPr>
        <w:tab/>
      </w:r>
      <w:r>
        <w:t>General</w:t>
      </w:r>
      <w:r>
        <w:tab/>
      </w:r>
      <w:r>
        <w:fldChar w:fldCharType="begin" w:fldLock="1"/>
      </w:r>
      <w:r>
        <w:instrText xml:space="preserve"> PAGEREF _Toc83139646 \h </w:instrText>
      </w:r>
      <w:r>
        <w:fldChar w:fldCharType="separate"/>
      </w:r>
      <w:r>
        <w:t>26</w:t>
      </w:r>
      <w:r>
        <w:fldChar w:fldCharType="end"/>
      </w:r>
    </w:p>
    <w:p w14:paraId="09C67743" w14:textId="79B8F97D" w:rsidR="00214BB6" w:rsidRPr="00177466" w:rsidRDefault="00214BB6">
      <w:pPr>
        <w:pStyle w:val="TOC5"/>
        <w:rPr>
          <w:rFonts w:ascii="Calibri" w:hAnsi="Calibri"/>
          <w:sz w:val="22"/>
          <w:szCs w:val="22"/>
          <w:lang w:eastAsia="en-GB"/>
        </w:rPr>
      </w:pPr>
      <w:r>
        <w:t>4.6.2.2.2</w:t>
      </w:r>
      <w:r w:rsidRPr="00177466">
        <w:rPr>
          <w:rFonts w:ascii="Calibri" w:hAnsi="Calibri"/>
          <w:sz w:val="22"/>
          <w:szCs w:val="22"/>
          <w:lang w:eastAsia="en-GB"/>
        </w:rPr>
        <w:tab/>
      </w:r>
      <w:r>
        <w:t>Creation of a Subscription</w:t>
      </w:r>
      <w:r>
        <w:tab/>
      </w:r>
      <w:r>
        <w:fldChar w:fldCharType="begin" w:fldLock="1"/>
      </w:r>
      <w:r>
        <w:instrText xml:space="preserve"> PAGEREF _Toc83139647 \h </w:instrText>
      </w:r>
      <w:r>
        <w:fldChar w:fldCharType="separate"/>
      </w:r>
      <w:r>
        <w:t>26</w:t>
      </w:r>
      <w:r>
        <w:fldChar w:fldCharType="end"/>
      </w:r>
    </w:p>
    <w:p w14:paraId="1DDA0A34" w14:textId="61B4596C" w:rsidR="00214BB6" w:rsidRPr="00177466" w:rsidRDefault="00214BB6">
      <w:pPr>
        <w:pStyle w:val="TOC5"/>
        <w:rPr>
          <w:rFonts w:ascii="Calibri" w:hAnsi="Calibri"/>
          <w:sz w:val="22"/>
          <w:szCs w:val="22"/>
          <w:lang w:eastAsia="en-GB"/>
        </w:rPr>
      </w:pPr>
      <w:r>
        <w:t>4.6.2.2.3</w:t>
      </w:r>
      <w:r w:rsidRPr="00177466">
        <w:rPr>
          <w:rFonts w:ascii="Calibri" w:hAnsi="Calibri"/>
          <w:sz w:val="22"/>
          <w:szCs w:val="22"/>
          <w:lang w:eastAsia="en-GB"/>
        </w:rPr>
        <w:tab/>
      </w:r>
      <w:r>
        <w:t>Modify a subscription</w:t>
      </w:r>
      <w:r>
        <w:tab/>
      </w:r>
      <w:r>
        <w:fldChar w:fldCharType="begin" w:fldLock="1"/>
      </w:r>
      <w:r>
        <w:instrText xml:space="preserve"> PAGEREF _Toc83139648 \h </w:instrText>
      </w:r>
      <w:r>
        <w:fldChar w:fldCharType="separate"/>
      </w:r>
      <w:r>
        <w:t>27</w:t>
      </w:r>
      <w:r>
        <w:fldChar w:fldCharType="end"/>
      </w:r>
    </w:p>
    <w:p w14:paraId="50C61D98" w14:textId="3492CDCE" w:rsidR="00214BB6" w:rsidRPr="00177466" w:rsidRDefault="00214BB6">
      <w:pPr>
        <w:pStyle w:val="TOC6"/>
        <w:rPr>
          <w:rFonts w:ascii="Calibri" w:hAnsi="Calibri"/>
          <w:sz w:val="22"/>
          <w:szCs w:val="22"/>
          <w:lang w:eastAsia="en-GB"/>
        </w:rPr>
      </w:pPr>
      <w:r>
        <w:t>4.6.2.2.3.1</w:t>
      </w:r>
      <w:r w:rsidRPr="00177466">
        <w:rPr>
          <w:rFonts w:ascii="Calibri" w:hAnsi="Calibri"/>
          <w:sz w:val="22"/>
          <w:szCs w:val="22"/>
          <w:lang w:eastAsia="en-GB"/>
        </w:rPr>
        <w:tab/>
      </w:r>
      <w:r>
        <w:t>Modification of a Subscription Using HTTP PUT</w:t>
      </w:r>
      <w:r>
        <w:tab/>
      </w:r>
      <w:r>
        <w:fldChar w:fldCharType="begin" w:fldLock="1"/>
      </w:r>
      <w:r>
        <w:instrText xml:space="preserve"> PAGEREF _Toc83139649 \h </w:instrText>
      </w:r>
      <w:r>
        <w:fldChar w:fldCharType="separate"/>
      </w:r>
      <w:r>
        <w:t>27</w:t>
      </w:r>
      <w:r>
        <w:fldChar w:fldCharType="end"/>
      </w:r>
    </w:p>
    <w:p w14:paraId="5B6A2C9B" w14:textId="1791A2BC" w:rsidR="00214BB6" w:rsidRPr="00177466" w:rsidRDefault="00214BB6">
      <w:pPr>
        <w:pStyle w:val="TOC6"/>
        <w:rPr>
          <w:rFonts w:ascii="Calibri" w:hAnsi="Calibri"/>
          <w:sz w:val="22"/>
          <w:szCs w:val="22"/>
          <w:lang w:eastAsia="en-GB"/>
        </w:rPr>
      </w:pPr>
      <w:r>
        <w:t>4.6.2.2.3.2</w:t>
      </w:r>
      <w:r w:rsidRPr="00177466">
        <w:rPr>
          <w:rFonts w:ascii="Calibri" w:hAnsi="Calibri"/>
          <w:sz w:val="22"/>
          <w:szCs w:val="22"/>
          <w:lang w:eastAsia="en-GB"/>
        </w:rPr>
        <w:tab/>
      </w:r>
      <w:r>
        <w:t>Modification of a Subscription Using HTTP PATCH</w:t>
      </w:r>
      <w:r>
        <w:tab/>
      </w:r>
      <w:r>
        <w:fldChar w:fldCharType="begin" w:fldLock="1"/>
      </w:r>
      <w:r>
        <w:instrText xml:space="preserve"> PAGEREF _Toc83139650 \h </w:instrText>
      </w:r>
      <w:r>
        <w:fldChar w:fldCharType="separate"/>
      </w:r>
      <w:r>
        <w:t>28</w:t>
      </w:r>
      <w:r>
        <w:fldChar w:fldCharType="end"/>
      </w:r>
    </w:p>
    <w:p w14:paraId="133E0EBA" w14:textId="43E385E2" w:rsidR="00214BB6" w:rsidRPr="00177466" w:rsidRDefault="00214BB6">
      <w:pPr>
        <w:pStyle w:val="TOC5"/>
        <w:rPr>
          <w:rFonts w:ascii="Calibri" w:hAnsi="Calibri"/>
          <w:sz w:val="22"/>
          <w:szCs w:val="22"/>
          <w:lang w:eastAsia="en-GB"/>
        </w:rPr>
      </w:pPr>
      <w:r>
        <w:t>4.6.2.2.4</w:t>
      </w:r>
      <w:r w:rsidRPr="00177466">
        <w:rPr>
          <w:rFonts w:ascii="Calibri" w:hAnsi="Calibri"/>
          <w:sz w:val="22"/>
          <w:szCs w:val="22"/>
          <w:lang w:eastAsia="en-GB"/>
        </w:rPr>
        <w:tab/>
      </w:r>
      <w:r>
        <w:t>Delete a subscription</w:t>
      </w:r>
      <w:r>
        <w:tab/>
      </w:r>
      <w:r>
        <w:fldChar w:fldCharType="begin" w:fldLock="1"/>
      </w:r>
      <w:r>
        <w:instrText xml:space="preserve"> PAGEREF _Toc83139651 \h </w:instrText>
      </w:r>
      <w:r>
        <w:fldChar w:fldCharType="separate"/>
      </w:r>
      <w:r>
        <w:t>29</w:t>
      </w:r>
      <w:r>
        <w:fldChar w:fldCharType="end"/>
      </w:r>
    </w:p>
    <w:p w14:paraId="4EC7B5EF" w14:textId="45F60AC7" w:rsidR="00214BB6" w:rsidRPr="00177466" w:rsidRDefault="00214BB6">
      <w:pPr>
        <w:pStyle w:val="TOC4"/>
        <w:rPr>
          <w:rFonts w:ascii="Calibri" w:hAnsi="Calibri"/>
          <w:sz w:val="22"/>
          <w:szCs w:val="22"/>
          <w:lang w:eastAsia="en-GB"/>
        </w:rPr>
      </w:pPr>
      <w:r>
        <w:t>4.6.2.3</w:t>
      </w:r>
      <w:r w:rsidRPr="00177466">
        <w:rPr>
          <w:rFonts w:ascii="Calibri" w:hAnsi="Calibri"/>
          <w:sz w:val="22"/>
          <w:szCs w:val="22"/>
          <w:lang w:eastAsia="en-GB"/>
        </w:rPr>
        <w:tab/>
      </w:r>
      <w:r>
        <w:t>Notifications</w:t>
      </w:r>
      <w:r>
        <w:tab/>
      </w:r>
      <w:r>
        <w:fldChar w:fldCharType="begin" w:fldLock="1"/>
      </w:r>
      <w:r>
        <w:instrText xml:space="preserve"> PAGEREF _Toc83139652 \h </w:instrText>
      </w:r>
      <w:r>
        <w:fldChar w:fldCharType="separate"/>
      </w:r>
      <w:r>
        <w:t>29</w:t>
      </w:r>
      <w:r>
        <w:fldChar w:fldCharType="end"/>
      </w:r>
    </w:p>
    <w:p w14:paraId="5E9B6CC9" w14:textId="3BE02CF6" w:rsidR="00214BB6" w:rsidRPr="00177466" w:rsidRDefault="00214BB6">
      <w:pPr>
        <w:pStyle w:val="TOC4"/>
        <w:rPr>
          <w:rFonts w:ascii="Calibri" w:hAnsi="Calibri"/>
          <w:sz w:val="22"/>
          <w:szCs w:val="22"/>
          <w:lang w:eastAsia="en-GB"/>
        </w:rPr>
      </w:pPr>
      <w:r>
        <w:t>4.6.2.4</w:t>
      </w:r>
      <w:r w:rsidRPr="00177466">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_Toc83139653 \h </w:instrText>
      </w:r>
      <w:r>
        <w:fldChar w:fldCharType="separate"/>
      </w:r>
      <w:r>
        <w:t>30</w:t>
      </w:r>
      <w:r>
        <w:fldChar w:fldCharType="end"/>
      </w:r>
    </w:p>
    <w:p w14:paraId="0BA9487E" w14:textId="26272862" w:rsidR="00214BB6" w:rsidRPr="00177466" w:rsidRDefault="00214BB6">
      <w:pPr>
        <w:pStyle w:val="TOC2"/>
        <w:rPr>
          <w:rFonts w:ascii="Calibri" w:hAnsi="Calibri"/>
          <w:sz w:val="22"/>
          <w:szCs w:val="22"/>
          <w:lang w:eastAsia="en-GB"/>
        </w:rPr>
      </w:pPr>
      <w:r>
        <w:t>4.7</w:t>
      </w:r>
      <w:r w:rsidRPr="00177466">
        <w:rPr>
          <w:rFonts w:ascii="Calibri" w:hAnsi="Calibri"/>
          <w:sz w:val="22"/>
          <w:szCs w:val="22"/>
          <w:lang w:eastAsia="en-GB"/>
        </w:rPr>
        <w:tab/>
      </w:r>
      <w:r>
        <w:t>HATEOAS</w:t>
      </w:r>
      <w:r>
        <w:tab/>
      </w:r>
      <w:r>
        <w:fldChar w:fldCharType="begin" w:fldLock="1"/>
      </w:r>
      <w:r>
        <w:instrText xml:space="preserve"> PAGEREF _Toc83139654 \h </w:instrText>
      </w:r>
      <w:r>
        <w:fldChar w:fldCharType="separate"/>
      </w:r>
      <w:r>
        <w:t>30</w:t>
      </w:r>
      <w:r>
        <w:fldChar w:fldCharType="end"/>
      </w:r>
    </w:p>
    <w:p w14:paraId="784ECBB5" w14:textId="34C2C413" w:rsidR="00214BB6" w:rsidRPr="00177466" w:rsidRDefault="00214BB6">
      <w:pPr>
        <w:pStyle w:val="TOC3"/>
        <w:rPr>
          <w:rFonts w:ascii="Calibri" w:hAnsi="Calibri"/>
          <w:sz w:val="22"/>
          <w:szCs w:val="22"/>
          <w:lang w:eastAsia="en-GB"/>
        </w:rPr>
      </w:pPr>
      <w:r>
        <w:t>4.7.1</w:t>
      </w:r>
      <w:r w:rsidRPr="00177466">
        <w:rPr>
          <w:rFonts w:ascii="Calibri" w:hAnsi="Calibri"/>
          <w:sz w:val="22"/>
          <w:szCs w:val="22"/>
          <w:lang w:eastAsia="en-GB"/>
        </w:rPr>
        <w:tab/>
      </w:r>
      <w:r>
        <w:t>General</w:t>
      </w:r>
      <w:r>
        <w:tab/>
      </w:r>
      <w:r>
        <w:fldChar w:fldCharType="begin" w:fldLock="1"/>
      </w:r>
      <w:r>
        <w:instrText xml:space="preserve"> PAGEREF _Toc83139655 \h </w:instrText>
      </w:r>
      <w:r>
        <w:fldChar w:fldCharType="separate"/>
      </w:r>
      <w:r>
        <w:t>30</w:t>
      </w:r>
      <w:r>
        <w:fldChar w:fldCharType="end"/>
      </w:r>
    </w:p>
    <w:p w14:paraId="01E9D8F7" w14:textId="5167EB6E" w:rsidR="00214BB6" w:rsidRPr="00177466" w:rsidRDefault="00214BB6">
      <w:pPr>
        <w:pStyle w:val="TOC3"/>
        <w:rPr>
          <w:rFonts w:ascii="Calibri" w:hAnsi="Calibri"/>
          <w:sz w:val="22"/>
          <w:szCs w:val="22"/>
          <w:lang w:eastAsia="en-GB"/>
        </w:rPr>
      </w:pPr>
      <w:r>
        <w:t>4.7.2</w:t>
      </w:r>
      <w:r w:rsidRPr="00177466">
        <w:rPr>
          <w:rFonts w:ascii="Calibri" w:hAnsi="Calibri"/>
          <w:sz w:val="22"/>
          <w:szCs w:val="22"/>
          <w:lang w:eastAsia="en-GB"/>
        </w:rPr>
        <w:tab/>
      </w:r>
      <w:r>
        <w:t>3GPP hypermedia format</w:t>
      </w:r>
      <w:r>
        <w:tab/>
      </w:r>
      <w:r>
        <w:fldChar w:fldCharType="begin" w:fldLock="1"/>
      </w:r>
      <w:r>
        <w:instrText xml:space="preserve"> PAGEREF _Toc83139656 \h </w:instrText>
      </w:r>
      <w:r>
        <w:fldChar w:fldCharType="separate"/>
      </w:r>
      <w:r>
        <w:t>31</w:t>
      </w:r>
      <w:r>
        <w:fldChar w:fldCharType="end"/>
      </w:r>
    </w:p>
    <w:p w14:paraId="0335391A" w14:textId="312760A9" w:rsidR="00214BB6" w:rsidRPr="00177466" w:rsidRDefault="00214BB6">
      <w:pPr>
        <w:pStyle w:val="TOC4"/>
        <w:rPr>
          <w:rFonts w:ascii="Calibri" w:hAnsi="Calibri"/>
          <w:sz w:val="22"/>
          <w:szCs w:val="22"/>
          <w:lang w:eastAsia="en-GB"/>
        </w:rPr>
      </w:pPr>
      <w:r>
        <w:rPr>
          <w:lang w:eastAsia="zh-CN"/>
        </w:rPr>
        <w:t>4.7.2.1</w:t>
      </w:r>
      <w:r w:rsidRPr="00177466">
        <w:rPr>
          <w:rFonts w:ascii="Calibri" w:hAnsi="Calibri"/>
          <w:sz w:val="22"/>
          <w:szCs w:val="22"/>
          <w:lang w:eastAsia="en-GB"/>
        </w:rPr>
        <w:tab/>
      </w:r>
      <w:r>
        <w:rPr>
          <w:lang w:eastAsia="zh-CN"/>
        </w:rPr>
        <w:t>Basic 3GPP hypermedia format</w:t>
      </w:r>
      <w:r>
        <w:tab/>
      </w:r>
      <w:r>
        <w:fldChar w:fldCharType="begin" w:fldLock="1"/>
      </w:r>
      <w:r>
        <w:instrText xml:space="preserve"> PAGEREF _Toc83139657 \h </w:instrText>
      </w:r>
      <w:r>
        <w:fldChar w:fldCharType="separate"/>
      </w:r>
      <w:r>
        <w:t>31</w:t>
      </w:r>
      <w:r>
        <w:fldChar w:fldCharType="end"/>
      </w:r>
    </w:p>
    <w:p w14:paraId="2BDC44DC" w14:textId="73F7BD10" w:rsidR="00214BB6" w:rsidRPr="00177466" w:rsidRDefault="00214BB6">
      <w:pPr>
        <w:pStyle w:val="TOC4"/>
        <w:rPr>
          <w:rFonts w:ascii="Calibri" w:hAnsi="Calibri"/>
          <w:sz w:val="22"/>
          <w:szCs w:val="22"/>
          <w:lang w:eastAsia="en-GB"/>
        </w:rPr>
      </w:pPr>
      <w:r>
        <w:rPr>
          <w:lang w:eastAsia="zh-CN"/>
        </w:rPr>
        <w:t>4.7.2.2</w:t>
      </w:r>
      <w:r w:rsidRPr="00177466">
        <w:rPr>
          <w:rFonts w:ascii="Calibri" w:hAnsi="Calibri"/>
          <w:sz w:val="22"/>
          <w:szCs w:val="22"/>
          <w:lang w:eastAsia="en-GB"/>
        </w:rPr>
        <w:tab/>
      </w:r>
      <w:r>
        <w:rPr>
          <w:lang w:eastAsia="zh-CN"/>
        </w:rPr>
        <w:t>Extended 3GPP hypermedia format</w:t>
      </w:r>
      <w:r>
        <w:tab/>
      </w:r>
      <w:r>
        <w:fldChar w:fldCharType="begin" w:fldLock="1"/>
      </w:r>
      <w:r>
        <w:instrText xml:space="preserve"> PAGEREF _Toc83139658 \h </w:instrText>
      </w:r>
      <w:r>
        <w:fldChar w:fldCharType="separate"/>
      </w:r>
      <w:r>
        <w:t>31</w:t>
      </w:r>
      <w:r>
        <w:fldChar w:fldCharType="end"/>
      </w:r>
    </w:p>
    <w:p w14:paraId="3C4A6F0E" w14:textId="5ABFC62B" w:rsidR="00214BB6" w:rsidRPr="00177466" w:rsidRDefault="00214BB6">
      <w:pPr>
        <w:pStyle w:val="TOC3"/>
        <w:rPr>
          <w:rFonts w:ascii="Calibri" w:hAnsi="Calibri"/>
          <w:sz w:val="22"/>
          <w:szCs w:val="22"/>
          <w:lang w:eastAsia="en-GB"/>
        </w:rPr>
      </w:pPr>
      <w:r>
        <w:t>4.7.3</w:t>
      </w:r>
      <w:r w:rsidRPr="00177466">
        <w:rPr>
          <w:rFonts w:ascii="Calibri" w:hAnsi="Calibri"/>
          <w:sz w:val="22"/>
          <w:szCs w:val="22"/>
          <w:lang w:eastAsia="en-GB"/>
        </w:rPr>
        <w:tab/>
      </w:r>
      <w:r>
        <w:t>Advertising legitimate application state transitions</w:t>
      </w:r>
      <w:r>
        <w:tab/>
      </w:r>
      <w:r>
        <w:fldChar w:fldCharType="begin" w:fldLock="1"/>
      </w:r>
      <w:r>
        <w:instrText xml:space="preserve"> PAGEREF _Toc83139659 \h </w:instrText>
      </w:r>
      <w:r>
        <w:fldChar w:fldCharType="separate"/>
      </w:r>
      <w:r>
        <w:t>32</w:t>
      </w:r>
      <w:r>
        <w:fldChar w:fldCharType="end"/>
      </w:r>
    </w:p>
    <w:p w14:paraId="0E9334B2" w14:textId="1A40290D" w:rsidR="00214BB6" w:rsidRPr="00177466" w:rsidRDefault="00214BB6">
      <w:pPr>
        <w:pStyle w:val="TOC3"/>
        <w:rPr>
          <w:rFonts w:ascii="Calibri" w:hAnsi="Calibri"/>
          <w:sz w:val="22"/>
          <w:szCs w:val="22"/>
          <w:lang w:eastAsia="en-GB"/>
        </w:rPr>
      </w:pPr>
      <w:r>
        <w:t>4.7.4</w:t>
      </w:r>
      <w:r w:rsidRPr="00177466">
        <w:rPr>
          <w:rFonts w:ascii="Calibri" w:hAnsi="Calibri"/>
          <w:sz w:val="22"/>
          <w:szCs w:val="22"/>
          <w:lang w:eastAsia="en-GB"/>
        </w:rPr>
        <w:tab/>
      </w:r>
      <w:r>
        <w:t>Inferring link relation semantic</w:t>
      </w:r>
      <w:r>
        <w:tab/>
      </w:r>
      <w:r>
        <w:fldChar w:fldCharType="begin" w:fldLock="1"/>
      </w:r>
      <w:r>
        <w:instrText xml:space="preserve"> PAGEREF _Toc83139660 \h </w:instrText>
      </w:r>
      <w:r>
        <w:fldChar w:fldCharType="separate"/>
      </w:r>
      <w:r>
        <w:t>32</w:t>
      </w:r>
      <w:r>
        <w:fldChar w:fldCharType="end"/>
      </w:r>
    </w:p>
    <w:p w14:paraId="40594484" w14:textId="4A84B472" w:rsidR="00214BB6" w:rsidRPr="00177466" w:rsidRDefault="00214BB6">
      <w:pPr>
        <w:pStyle w:val="TOC3"/>
        <w:rPr>
          <w:rFonts w:ascii="Calibri" w:hAnsi="Calibri"/>
          <w:sz w:val="22"/>
          <w:szCs w:val="22"/>
          <w:lang w:eastAsia="en-GB"/>
        </w:rPr>
      </w:pPr>
      <w:r>
        <w:t>4.7.5</w:t>
      </w:r>
      <w:r w:rsidRPr="00177466">
        <w:rPr>
          <w:rFonts w:ascii="Calibri" w:hAnsi="Calibri"/>
          <w:sz w:val="22"/>
          <w:szCs w:val="22"/>
          <w:lang w:eastAsia="en-GB"/>
        </w:rPr>
        <w:tab/>
      </w:r>
      <w:r>
        <w:t>Common Relation Types</w:t>
      </w:r>
      <w:r>
        <w:tab/>
      </w:r>
      <w:r>
        <w:fldChar w:fldCharType="begin" w:fldLock="1"/>
      </w:r>
      <w:r>
        <w:instrText xml:space="preserve"> PAGEREF _Toc83139661 \h </w:instrText>
      </w:r>
      <w:r>
        <w:fldChar w:fldCharType="separate"/>
      </w:r>
      <w:r>
        <w:t>32</w:t>
      </w:r>
      <w:r>
        <w:fldChar w:fldCharType="end"/>
      </w:r>
    </w:p>
    <w:p w14:paraId="3BA64A1B" w14:textId="1E9F9E88" w:rsidR="00214BB6" w:rsidRPr="00177466" w:rsidRDefault="00214BB6">
      <w:pPr>
        <w:pStyle w:val="TOC4"/>
        <w:rPr>
          <w:rFonts w:ascii="Calibri" w:hAnsi="Calibri"/>
          <w:sz w:val="22"/>
          <w:szCs w:val="22"/>
          <w:lang w:eastAsia="en-GB"/>
        </w:rPr>
      </w:pPr>
      <w:r>
        <w:t>4.7.5.1</w:t>
      </w:r>
      <w:r w:rsidRPr="00177466">
        <w:rPr>
          <w:rFonts w:ascii="Calibri" w:hAnsi="Calibri"/>
          <w:sz w:val="22"/>
          <w:szCs w:val="22"/>
          <w:lang w:eastAsia="en-GB"/>
        </w:rPr>
        <w:tab/>
      </w:r>
      <w:r>
        <w:t>Introduction</w:t>
      </w:r>
      <w:r>
        <w:tab/>
      </w:r>
      <w:r>
        <w:fldChar w:fldCharType="begin" w:fldLock="1"/>
      </w:r>
      <w:r>
        <w:instrText xml:space="preserve"> PAGEREF _Toc83139662 \h </w:instrText>
      </w:r>
      <w:r>
        <w:fldChar w:fldCharType="separate"/>
      </w:r>
      <w:r>
        <w:t>32</w:t>
      </w:r>
      <w:r>
        <w:fldChar w:fldCharType="end"/>
      </w:r>
    </w:p>
    <w:p w14:paraId="7575B297" w14:textId="5ACEC67A" w:rsidR="00214BB6" w:rsidRPr="00177466" w:rsidRDefault="00214BB6">
      <w:pPr>
        <w:pStyle w:val="TOC4"/>
        <w:rPr>
          <w:rFonts w:ascii="Calibri" w:hAnsi="Calibri"/>
          <w:sz w:val="22"/>
          <w:szCs w:val="22"/>
          <w:lang w:eastAsia="en-GB"/>
        </w:rPr>
      </w:pPr>
      <w:r>
        <w:t>4.7.5.2</w:t>
      </w:r>
      <w:r w:rsidRPr="00177466">
        <w:rPr>
          <w:rFonts w:ascii="Calibri" w:hAnsi="Calibri"/>
          <w:sz w:val="22"/>
          <w:szCs w:val="22"/>
          <w:lang w:eastAsia="en-GB"/>
        </w:rPr>
        <w:tab/>
      </w:r>
      <w:r>
        <w:t>Registered relation types</w:t>
      </w:r>
      <w:r>
        <w:tab/>
      </w:r>
      <w:r>
        <w:fldChar w:fldCharType="begin" w:fldLock="1"/>
      </w:r>
      <w:r>
        <w:instrText xml:space="preserve"> PAGEREF _Toc83139663 \h </w:instrText>
      </w:r>
      <w:r>
        <w:fldChar w:fldCharType="separate"/>
      </w:r>
      <w:r>
        <w:t>33</w:t>
      </w:r>
      <w:r>
        <w:fldChar w:fldCharType="end"/>
      </w:r>
    </w:p>
    <w:p w14:paraId="3F514151" w14:textId="0AC038B0" w:rsidR="00214BB6" w:rsidRPr="00177466" w:rsidRDefault="00214BB6">
      <w:pPr>
        <w:pStyle w:val="TOC4"/>
        <w:rPr>
          <w:rFonts w:ascii="Calibri" w:hAnsi="Calibri"/>
          <w:sz w:val="22"/>
          <w:szCs w:val="22"/>
          <w:lang w:eastAsia="en-GB"/>
        </w:rPr>
      </w:pPr>
      <w:r>
        <w:t>4.7.5.3</w:t>
      </w:r>
      <w:r w:rsidRPr="00177466">
        <w:rPr>
          <w:rFonts w:ascii="Calibri" w:hAnsi="Calibri"/>
          <w:sz w:val="22"/>
          <w:szCs w:val="22"/>
          <w:lang w:eastAsia="en-GB"/>
        </w:rPr>
        <w:tab/>
      </w:r>
      <w:r>
        <w:t>Extension relation types</w:t>
      </w:r>
      <w:r>
        <w:tab/>
      </w:r>
      <w:r>
        <w:fldChar w:fldCharType="begin" w:fldLock="1"/>
      </w:r>
      <w:r>
        <w:instrText xml:space="preserve"> PAGEREF _Toc83139664 \h </w:instrText>
      </w:r>
      <w:r>
        <w:fldChar w:fldCharType="separate"/>
      </w:r>
      <w:r>
        <w:t>33</w:t>
      </w:r>
      <w:r>
        <w:fldChar w:fldCharType="end"/>
      </w:r>
    </w:p>
    <w:p w14:paraId="2B43A103" w14:textId="5ED9091C" w:rsidR="00214BB6" w:rsidRPr="00177466" w:rsidRDefault="00214BB6">
      <w:pPr>
        <w:pStyle w:val="TOC3"/>
        <w:rPr>
          <w:rFonts w:ascii="Calibri" w:hAnsi="Calibri"/>
          <w:sz w:val="22"/>
          <w:szCs w:val="22"/>
          <w:lang w:eastAsia="en-GB"/>
        </w:rPr>
      </w:pPr>
      <w:r>
        <w:t>4.7.6</w:t>
      </w:r>
      <w:r w:rsidRPr="00177466">
        <w:rPr>
          <w:rFonts w:ascii="Calibri" w:hAnsi="Calibri"/>
          <w:sz w:val="22"/>
          <w:szCs w:val="22"/>
          <w:lang w:eastAsia="en-GB"/>
        </w:rPr>
        <w:tab/>
      </w:r>
      <w:r>
        <w:t>Negotiating the support of optional HATEOAS features</w:t>
      </w:r>
      <w:r>
        <w:tab/>
      </w:r>
      <w:r>
        <w:fldChar w:fldCharType="begin" w:fldLock="1"/>
      </w:r>
      <w:r>
        <w:instrText xml:space="preserve"> PAGEREF _Toc83139665 \h </w:instrText>
      </w:r>
      <w:r>
        <w:fldChar w:fldCharType="separate"/>
      </w:r>
      <w:r>
        <w:t>33</w:t>
      </w:r>
      <w:r>
        <w:fldChar w:fldCharType="end"/>
      </w:r>
    </w:p>
    <w:p w14:paraId="5C84A8BC" w14:textId="075F2631" w:rsidR="00214BB6" w:rsidRPr="00177466" w:rsidRDefault="00214BB6">
      <w:pPr>
        <w:pStyle w:val="TOC2"/>
        <w:rPr>
          <w:rFonts w:ascii="Calibri" w:hAnsi="Calibri"/>
          <w:sz w:val="22"/>
          <w:szCs w:val="22"/>
          <w:lang w:eastAsia="en-GB"/>
        </w:rPr>
      </w:pPr>
      <w:r>
        <w:t>4.8</w:t>
      </w:r>
      <w:r w:rsidRPr="00177466">
        <w:rPr>
          <w:rFonts w:ascii="Calibri" w:hAnsi="Calibri"/>
          <w:sz w:val="22"/>
          <w:szCs w:val="22"/>
          <w:lang w:eastAsia="en-GB"/>
        </w:rPr>
        <w:tab/>
      </w:r>
      <w:r>
        <w:t>Error Responses</w:t>
      </w:r>
      <w:r>
        <w:tab/>
      </w:r>
      <w:r>
        <w:fldChar w:fldCharType="begin" w:fldLock="1"/>
      </w:r>
      <w:r>
        <w:instrText xml:space="preserve"> PAGEREF _Toc83139666 \h </w:instrText>
      </w:r>
      <w:r>
        <w:fldChar w:fldCharType="separate"/>
      </w:r>
      <w:r>
        <w:t>33</w:t>
      </w:r>
      <w:r>
        <w:fldChar w:fldCharType="end"/>
      </w:r>
    </w:p>
    <w:p w14:paraId="684A1A6C" w14:textId="35DA8E55" w:rsidR="00214BB6" w:rsidRPr="00177466" w:rsidRDefault="00214BB6">
      <w:pPr>
        <w:pStyle w:val="TOC3"/>
        <w:rPr>
          <w:rFonts w:ascii="Calibri" w:hAnsi="Calibri"/>
          <w:sz w:val="22"/>
          <w:szCs w:val="22"/>
          <w:lang w:eastAsia="en-GB"/>
        </w:rPr>
      </w:pPr>
      <w:r>
        <w:rPr>
          <w:lang w:eastAsia="zh-CN"/>
        </w:rPr>
        <w:t>4.8.1</w:t>
      </w:r>
      <w:r w:rsidRPr="00177466">
        <w:rPr>
          <w:rFonts w:ascii="Calibri" w:hAnsi="Calibri"/>
          <w:sz w:val="22"/>
          <w:szCs w:val="22"/>
          <w:lang w:eastAsia="en-GB"/>
        </w:rPr>
        <w:tab/>
      </w:r>
      <w:r>
        <w:rPr>
          <w:lang w:eastAsia="zh-CN"/>
        </w:rPr>
        <w:t>Error Response Status Code</w:t>
      </w:r>
      <w:r>
        <w:tab/>
      </w:r>
      <w:r>
        <w:fldChar w:fldCharType="begin" w:fldLock="1"/>
      </w:r>
      <w:r>
        <w:instrText xml:space="preserve"> PAGEREF _Toc83139667 \h </w:instrText>
      </w:r>
      <w:r>
        <w:fldChar w:fldCharType="separate"/>
      </w:r>
      <w:r>
        <w:t>33</w:t>
      </w:r>
      <w:r>
        <w:fldChar w:fldCharType="end"/>
      </w:r>
    </w:p>
    <w:p w14:paraId="7DE4912C" w14:textId="4CE8E8E4" w:rsidR="00214BB6" w:rsidRPr="00177466" w:rsidRDefault="00214BB6">
      <w:pPr>
        <w:pStyle w:val="TOC3"/>
        <w:rPr>
          <w:rFonts w:ascii="Calibri" w:hAnsi="Calibri"/>
          <w:sz w:val="22"/>
          <w:szCs w:val="22"/>
          <w:lang w:eastAsia="en-GB"/>
        </w:rPr>
      </w:pPr>
      <w:r>
        <w:rPr>
          <w:lang w:eastAsia="zh-CN"/>
        </w:rPr>
        <w:t>4.8.2</w:t>
      </w:r>
      <w:r w:rsidRPr="00177466">
        <w:rPr>
          <w:rFonts w:ascii="Calibri" w:hAnsi="Calibri"/>
          <w:sz w:val="22"/>
          <w:szCs w:val="22"/>
          <w:lang w:eastAsia="en-GB"/>
        </w:rPr>
        <w:tab/>
      </w:r>
      <w:r>
        <w:rPr>
          <w:lang w:eastAsia="zh-CN"/>
        </w:rPr>
        <w:t>Error Response Body</w:t>
      </w:r>
      <w:r>
        <w:tab/>
      </w:r>
      <w:r>
        <w:fldChar w:fldCharType="begin" w:fldLock="1"/>
      </w:r>
      <w:r>
        <w:instrText xml:space="preserve"> PAGEREF _Toc83139668 \h </w:instrText>
      </w:r>
      <w:r>
        <w:fldChar w:fldCharType="separate"/>
      </w:r>
      <w:r>
        <w:t>33</w:t>
      </w:r>
      <w:r>
        <w:fldChar w:fldCharType="end"/>
      </w:r>
    </w:p>
    <w:p w14:paraId="44A2536C" w14:textId="3314E6D4" w:rsidR="00214BB6" w:rsidRPr="00177466" w:rsidRDefault="00214BB6">
      <w:pPr>
        <w:pStyle w:val="TOC3"/>
        <w:rPr>
          <w:rFonts w:ascii="Calibri" w:hAnsi="Calibri"/>
          <w:sz w:val="22"/>
          <w:szCs w:val="22"/>
          <w:lang w:eastAsia="en-GB"/>
        </w:rPr>
      </w:pPr>
      <w:r>
        <w:rPr>
          <w:lang w:eastAsia="zh-CN"/>
        </w:rPr>
        <w:t>4.8.3</w:t>
      </w:r>
      <w:r w:rsidRPr="00177466">
        <w:rPr>
          <w:rFonts w:ascii="Calibri" w:hAnsi="Calibri"/>
          <w:sz w:val="22"/>
          <w:szCs w:val="22"/>
          <w:lang w:eastAsia="en-GB"/>
        </w:rPr>
        <w:tab/>
      </w:r>
      <w:r>
        <w:rPr>
          <w:lang w:eastAsia="zh-CN"/>
        </w:rPr>
        <w:t>Extending ProblemDetails for API Backward Compatibility</w:t>
      </w:r>
      <w:r>
        <w:tab/>
      </w:r>
      <w:r>
        <w:fldChar w:fldCharType="begin" w:fldLock="1"/>
      </w:r>
      <w:r>
        <w:instrText xml:space="preserve"> PAGEREF _Toc83139669 \h </w:instrText>
      </w:r>
      <w:r>
        <w:fldChar w:fldCharType="separate"/>
      </w:r>
      <w:r>
        <w:t>34</w:t>
      </w:r>
      <w:r>
        <w:fldChar w:fldCharType="end"/>
      </w:r>
    </w:p>
    <w:p w14:paraId="22673B9D" w14:textId="05B61A38" w:rsidR="00214BB6" w:rsidRPr="00177466" w:rsidRDefault="00214BB6">
      <w:pPr>
        <w:pStyle w:val="TOC2"/>
        <w:rPr>
          <w:rFonts w:ascii="Calibri" w:hAnsi="Calibri"/>
          <w:sz w:val="22"/>
          <w:szCs w:val="22"/>
          <w:lang w:eastAsia="en-GB"/>
        </w:rPr>
      </w:pPr>
      <w:r>
        <w:t>4.9</w:t>
      </w:r>
      <w:r w:rsidRPr="00177466">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_Toc83139670 \h </w:instrText>
      </w:r>
      <w:r>
        <w:fldChar w:fldCharType="separate"/>
      </w:r>
      <w:r>
        <w:t>35</w:t>
      </w:r>
      <w:r>
        <w:fldChar w:fldCharType="end"/>
      </w:r>
    </w:p>
    <w:p w14:paraId="6D66C6A8" w14:textId="2946EFAA" w:rsidR="00214BB6" w:rsidRPr="00177466" w:rsidRDefault="00214BB6">
      <w:pPr>
        <w:pStyle w:val="TOC3"/>
        <w:rPr>
          <w:rFonts w:ascii="Calibri" w:hAnsi="Calibri"/>
          <w:sz w:val="22"/>
          <w:szCs w:val="22"/>
          <w:lang w:eastAsia="en-GB"/>
        </w:rPr>
      </w:pPr>
      <w:r>
        <w:rPr>
          <w:lang w:eastAsia="zh-CN"/>
        </w:rPr>
        <w:t>4.9.1</w:t>
      </w:r>
      <w:r w:rsidRPr="00177466">
        <w:rPr>
          <w:rFonts w:ascii="Calibri" w:hAnsi="Calibri"/>
          <w:sz w:val="22"/>
          <w:szCs w:val="22"/>
          <w:lang w:eastAsia="en-GB"/>
        </w:rPr>
        <w:tab/>
      </w:r>
      <w:r>
        <w:rPr>
          <w:lang w:eastAsia="zh-CN"/>
        </w:rPr>
        <w:t>General</w:t>
      </w:r>
      <w:r>
        <w:tab/>
      </w:r>
      <w:r>
        <w:fldChar w:fldCharType="begin" w:fldLock="1"/>
      </w:r>
      <w:r>
        <w:instrText xml:space="preserve"> PAGEREF _Toc83139671 \h </w:instrText>
      </w:r>
      <w:r>
        <w:fldChar w:fldCharType="separate"/>
      </w:r>
      <w:r>
        <w:t>35</w:t>
      </w:r>
      <w:r>
        <w:fldChar w:fldCharType="end"/>
      </w:r>
    </w:p>
    <w:p w14:paraId="1AE005F5" w14:textId="4A04617C" w:rsidR="00214BB6" w:rsidRPr="00177466" w:rsidRDefault="00214BB6">
      <w:pPr>
        <w:pStyle w:val="TOC3"/>
        <w:rPr>
          <w:rFonts w:ascii="Calibri" w:hAnsi="Calibri"/>
          <w:sz w:val="22"/>
          <w:szCs w:val="22"/>
          <w:lang w:eastAsia="en-GB"/>
        </w:rPr>
      </w:pPr>
      <w:r w:rsidRPr="00E07F45">
        <w:rPr>
          <w:lang w:val="en-US" w:eastAsia="zh-CN"/>
        </w:rPr>
        <w:t>4.9.2</w:t>
      </w:r>
      <w:r w:rsidRPr="00177466">
        <w:rPr>
          <w:rFonts w:ascii="Calibri" w:hAnsi="Calibri"/>
          <w:sz w:val="22"/>
          <w:szCs w:val="22"/>
          <w:lang w:eastAsia="en-GB"/>
        </w:rPr>
        <w:tab/>
      </w:r>
      <w:r w:rsidRPr="00E07F45">
        <w:rPr>
          <w:lang w:val="en-US" w:eastAsia="zh-CN"/>
        </w:rPr>
        <w:t>Direct Delivery</w:t>
      </w:r>
      <w:r>
        <w:tab/>
      </w:r>
      <w:r>
        <w:fldChar w:fldCharType="begin" w:fldLock="1"/>
      </w:r>
      <w:r>
        <w:instrText xml:space="preserve"> PAGEREF _Toc83139672 \h </w:instrText>
      </w:r>
      <w:r>
        <w:fldChar w:fldCharType="separate"/>
      </w:r>
      <w:r>
        <w:t>36</w:t>
      </w:r>
      <w:r>
        <w:fldChar w:fldCharType="end"/>
      </w:r>
    </w:p>
    <w:p w14:paraId="1F514346" w14:textId="73659B78" w:rsidR="00214BB6" w:rsidRPr="00177466" w:rsidRDefault="00214BB6">
      <w:pPr>
        <w:pStyle w:val="TOC3"/>
        <w:rPr>
          <w:rFonts w:ascii="Calibri" w:hAnsi="Calibri"/>
          <w:sz w:val="22"/>
          <w:szCs w:val="22"/>
          <w:lang w:eastAsia="en-GB"/>
        </w:rPr>
      </w:pPr>
      <w:r w:rsidRPr="00E07F45">
        <w:rPr>
          <w:lang w:val="en-US" w:eastAsia="zh-CN"/>
        </w:rPr>
        <w:t>4.9.3</w:t>
      </w:r>
      <w:r w:rsidRPr="00177466">
        <w:rPr>
          <w:rFonts w:ascii="Calibri" w:hAnsi="Calibri"/>
          <w:sz w:val="22"/>
          <w:szCs w:val="22"/>
          <w:lang w:eastAsia="en-GB"/>
        </w:rPr>
        <w:tab/>
      </w:r>
      <w:r w:rsidRPr="00E07F45">
        <w:rPr>
          <w:lang w:val="en-US" w:eastAsia="zh-CN"/>
        </w:rPr>
        <w:t>Direct Delivery with Iterations</w:t>
      </w:r>
      <w:r>
        <w:tab/>
      </w:r>
      <w:r>
        <w:fldChar w:fldCharType="begin" w:fldLock="1"/>
      </w:r>
      <w:r>
        <w:instrText xml:space="preserve"> PAGEREF _Toc83139673 \h </w:instrText>
      </w:r>
      <w:r>
        <w:fldChar w:fldCharType="separate"/>
      </w:r>
      <w:r>
        <w:t>36</w:t>
      </w:r>
      <w:r>
        <w:fldChar w:fldCharType="end"/>
      </w:r>
    </w:p>
    <w:p w14:paraId="0B8EA1E9" w14:textId="3B4FE1E0" w:rsidR="00214BB6" w:rsidRPr="00177466" w:rsidRDefault="00214BB6">
      <w:pPr>
        <w:pStyle w:val="TOC3"/>
        <w:rPr>
          <w:rFonts w:ascii="Calibri" w:hAnsi="Calibri"/>
          <w:sz w:val="22"/>
          <w:szCs w:val="22"/>
          <w:lang w:eastAsia="en-GB"/>
        </w:rPr>
      </w:pPr>
      <w:r w:rsidRPr="00E07F45">
        <w:rPr>
          <w:lang w:val="en-US" w:eastAsia="zh-CN"/>
        </w:rPr>
        <w:t>4.9.4</w:t>
      </w:r>
      <w:r w:rsidRPr="00177466">
        <w:rPr>
          <w:rFonts w:ascii="Calibri" w:hAnsi="Calibri"/>
          <w:sz w:val="22"/>
          <w:szCs w:val="22"/>
          <w:lang w:eastAsia="en-GB"/>
        </w:rPr>
        <w:tab/>
      </w:r>
      <w:r w:rsidRPr="00E07F45">
        <w:rPr>
          <w:lang w:val="en-US" w:eastAsia="zh-CN"/>
        </w:rPr>
        <w:t>Indirect Delivery</w:t>
      </w:r>
      <w:r>
        <w:tab/>
      </w:r>
      <w:r>
        <w:fldChar w:fldCharType="begin" w:fldLock="1"/>
      </w:r>
      <w:r>
        <w:instrText xml:space="preserve"> PAGEREF _Toc83139674 \h </w:instrText>
      </w:r>
      <w:r>
        <w:fldChar w:fldCharType="separate"/>
      </w:r>
      <w:r>
        <w:t>37</w:t>
      </w:r>
      <w:r>
        <w:fldChar w:fldCharType="end"/>
      </w:r>
    </w:p>
    <w:p w14:paraId="79E61413" w14:textId="380E9827" w:rsidR="00214BB6" w:rsidRPr="00177466" w:rsidRDefault="00214BB6">
      <w:pPr>
        <w:pStyle w:val="TOC3"/>
        <w:rPr>
          <w:rFonts w:ascii="Calibri" w:hAnsi="Calibri"/>
          <w:sz w:val="22"/>
          <w:szCs w:val="22"/>
          <w:lang w:eastAsia="en-GB"/>
        </w:rPr>
      </w:pPr>
      <w:r w:rsidRPr="00E07F45">
        <w:rPr>
          <w:lang w:val="en-US" w:eastAsia="zh-CN"/>
        </w:rPr>
        <w:t>4.9.5</w:t>
      </w:r>
      <w:r w:rsidRPr="00177466">
        <w:rPr>
          <w:rFonts w:ascii="Calibri" w:hAnsi="Calibri"/>
          <w:sz w:val="22"/>
          <w:szCs w:val="22"/>
          <w:lang w:eastAsia="en-GB"/>
        </w:rPr>
        <w:tab/>
      </w:r>
      <w:r w:rsidRPr="00E07F45">
        <w:rPr>
          <w:lang w:val="en-US" w:eastAsia="zh-CN"/>
        </w:rPr>
        <w:t>Indirect Delivery with HTTP/2 Server Push</w:t>
      </w:r>
      <w:r>
        <w:tab/>
      </w:r>
      <w:r>
        <w:fldChar w:fldCharType="begin" w:fldLock="1"/>
      </w:r>
      <w:r>
        <w:instrText xml:space="preserve"> PAGEREF _Toc83139675 \h </w:instrText>
      </w:r>
      <w:r>
        <w:fldChar w:fldCharType="separate"/>
      </w:r>
      <w:r>
        <w:t>37</w:t>
      </w:r>
      <w:r>
        <w:fldChar w:fldCharType="end"/>
      </w:r>
    </w:p>
    <w:p w14:paraId="0A9D1218" w14:textId="7582F34A" w:rsidR="00214BB6" w:rsidRPr="00177466" w:rsidRDefault="00214BB6">
      <w:pPr>
        <w:pStyle w:val="TOC3"/>
        <w:rPr>
          <w:rFonts w:ascii="Calibri" w:hAnsi="Calibri"/>
          <w:sz w:val="22"/>
          <w:szCs w:val="22"/>
          <w:lang w:eastAsia="en-GB"/>
        </w:rPr>
      </w:pPr>
      <w:r>
        <w:t>4.9.6</w:t>
      </w:r>
      <w:r w:rsidRPr="00177466">
        <w:rPr>
          <w:rFonts w:ascii="Calibri" w:hAnsi="Calibri"/>
          <w:sz w:val="22"/>
          <w:szCs w:val="22"/>
          <w:lang w:eastAsia="en-GB"/>
        </w:rPr>
        <w:tab/>
      </w:r>
      <w:r>
        <w:t>Criteria for choosing the transfer method</w:t>
      </w:r>
      <w:r>
        <w:tab/>
      </w:r>
      <w:r>
        <w:fldChar w:fldCharType="begin" w:fldLock="1"/>
      </w:r>
      <w:r>
        <w:instrText xml:space="preserve"> PAGEREF _Toc83139676 \h </w:instrText>
      </w:r>
      <w:r>
        <w:fldChar w:fldCharType="separate"/>
      </w:r>
      <w:r>
        <w:t>39</w:t>
      </w:r>
      <w:r>
        <w:fldChar w:fldCharType="end"/>
      </w:r>
    </w:p>
    <w:p w14:paraId="46CBD97E" w14:textId="4D71790E" w:rsidR="00214BB6" w:rsidRPr="00177466" w:rsidRDefault="00214BB6">
      <w:pPr>
        <w:pStyle w:val="TOC1"/>
        <w:rPr>
          <w:rFonts w:ascii="Calibri" w:hAnsi="Calibri"/>
          <w:szCs w:val="22"/>
          <w:lang w:eastAsia="en-GB"/>
        </w:rPr>
      </w:pPr>
      <w:r>
        <w:t>5</w:t>
      </w:r>
      <w:r w:rsidRPr="00177466">
        <w:rPr>
          <w:rFonts w:ascii="Calibri" w:hAnsi="Calibri"/>
          <w:szCs w:val="22"/>
          <w:lang w:eastAsia="en-GB"/>
        </w:rPr>
        <w:tab/>
      </w:r>
      <w:r>
        <w:t>Documenting 5GC SBI APIs</w:t>
      </w:r>
      <w:r>
        <w:tab/>
      </w:r>
      <w:r>
        <w:fldChar w:fldCharType="begin" w:fldLock="1"/>
      </w:r>
      <w:r>
        <w:instrText xml:space="preserve"> PAGEREF _Toc83139677 \h </w:instrText>
      </w:r>
      <w:r>
        <w:fldChar w:fldCharType="separate"/>
      </w:r>
      <w:r>
        <w:t>39</w:t>
      </w:r>
      <w:r>
        <w:fldChar w:fldCharType="end"/>
      </w:r>
    </w:p>
    <w:p w14:paraId="15638826" w14:textId="2F55DDCD" w:rsidR="00214BB6" w:rsidRPr="00177466" w:rsidRDefault="00214BB6">
      <w:pPr>
        <w:pStyle w:val="TOC2"/>
        <w:rPr>
          <w:rFonts w:ascii="Calibri" w:hAnsi="Calibri"/>
          <w:sz w:val="22"/>
          <w:szCs w:val="22"/>
          <w:lang w:eastAsia="en-GB"/>
        </w:rPr>
      </w:pPr>
      <w:r>
        <w:t>5.1</w:t>
      </w:r>
      <w:r w:rsidRPr="00177466">
        <w:rPr>
          <w:rFonts w:ascii="Calibri" w:hAnsi="Calibri"/>
          <w:sz w:val="22"/>
          <w:szCs w:val="22"/>
          <w:lang w:eastAsia="en-GB"/>
        </w:rPr>
        <w:tab/>
      </w:r>
      <w:r>
        <w:t>Naming Conventions</w:t>
      </w:r>
      <w:r>
        <w:tab/>
      </w:r>
      <w:r>
        <w:fldChar w:fldCharType="begin" w:fldLock="1"/>
      </w:r>
      <w:r>
        <w:instrText xml:space="preserve"> PAGEREF _Toc83139678 \h </w:instrText>
      </w:r>
      <w:r>
        <w:fldChar w:fldCharType="separate"/>
      </w:r>
      <w:r>
        <w:t>39</w:t>
      </w:r>
      <w:r>
        <w:fldChar w:fldCharType="end"/>
      </w:r>
    </w:p>
    <w:p w14:paraId="266AD753" w14:textId="77236424" w:rsidR="00214BB6" w:rsidRPr="00177466" w:rsidRDefault="00214BB6">
      <w:pPr>
        <w:pStyle w:val="TOC3"/>
        <w:rPr>
          <w:rFonts w:ascii="Calibri" w:hAnsi="Calibri"/>
          <w:sz w:val="22"/>
          <w:szCs w:val="22"/>
          <w:lang w:eastAsia="en-GB"/>
        </w:rPr>
      </w:pPr>
      <w:r>
        <w:t>5.1.1</w:t>
      </w:r>
      <w:r w:rsidRPr="00177466">
        <w:rPr>
          <w:rFonts w:ascii="Calibri" w:hAnsi="Calibri"/>
          <w:sz w:val="22"/>
          <w:szCs w:val="22"/>
          <w:lang w:eastAsia="en-GB"/>
        </w:rPr>
        <w:tab/>
      </w:r>
      <w:r>
        <w:t>Case Conventions</w:t>
      </w:r>
      <w:r>
        <w:tab/>
      </w:r>
      <w:r>
        <w:fldChar w:fldCharType="begin" w:fldLock="1"/>
      </w:r>
      <w:r>
        <w:instrText xml:space="preserve"> PAGEREF _Toc83139679 \h </w:instrText>
      </w:r>
      <w:r>
        <w:fldChar w:fldCharType="separate"/>
      </w:r>
      <w:r>
        <w:t>39</w:t>
      </w:r>
      <w:r>
        <w:fldChar w:fldCharType="end"/>
      </w:r>
    </w:p>
    <w:p w14:paraId="6BD3437F" w14:textId="538747C1" w:rsidR="00214BB6" w:rsidRPr="00177466" w:rsidRDefault="00214BB6">
      <w:pPr>
        <w:pStyle w:val="TOC3"/>
        <w:rPr>
          <w:rFonts w:ascii="Calibri" w:hAnsi="Calibri"/>
          <w:sz w:val="22"/>
          <w:szCs w:val="22"/>
          <w:lang w:eastAsia="en-GB"/>
        </w:rPr>
      </w:pPr>
      <w:r>
        <w:t>5.1.2</w:t>
      </w:r>
      <w:r w:rsidRPr="00177466">
        <w:rPr>
          <w:rFonts w:ascii="Calibri" w:hAnsi="Calibri"/>
          <w:sz w:val="22"/>
          <w:szCs w:val="22"/>
          <w:lang w:eastAsia="en-GB"/>
        </w:rPr>
        <w:tab/>
      </w:r>
      <w:r>
        <w:t>API Naming Conventions</w:t>
      </w:r>
      <w:r>
        <w:tab/>
      </w:r>
      <w:r>
        <w:fldChar w:fldCharType="begin" w:fldLock="1"/>
      </w:r>
      <w:r>
        <w:instrText xml:space="preserve"> PAGEREF _Toc83139680 \h </w:instrText>
      </w:r>
      <w:r>
        <w:fldChar w:fldCharType="separate"/>
      </w:r>
      <w:r>
        <w:t>41</w:t>
      </w:r>
      <w:r>
        <w:fldChar w:fldCharType="end"/>
      </w:r>
    </w:p>
    <w:p w14:paraId="22D14FC2" w14:textId="7B093F44" w:rsidR="00214BB6" w:rsidRPr="00177466" w:rsidRDefault="00214BB6">
      <w:pPr>
        <w:pStyle w:val="TOC3"/>
        <w:rPr>
          <w:rFonts w:ascii="Calibri" w:hAnsi="Calibri"/>
          <w:sz w:val="22"/>
          <w:szCs w:val="22"/>
          <w:lang w:eastAsia="en-GB"/>
        </w:rPr>
      </w:pPr>
      <w:r>
        <w:t>5.1.3</w:t>
      </w:r>
      <w:r w:rsidRPr="00177466">
        <w:rPr>
          <w:rFonts w:ascii="Calibri" w:hAnsi="Calibri"/>
          <w:sz w:val="22"/>
          <w:szCs w:val="22"/>
          <w:lang w:eastAsia="en-GB"/>
        </w:rPr>
        <w:tab/>
      </w:r>
      <w:r>
        <w:t>Conventions for URI Parts</w:t>
      </w:r>
      <w:r>
        <w:tab/>
      </w:r>
      <w:r>
        <w:fldChar w:fldCharType="begin" w:fldLock="1"/>
      </w:r>
      <w:r>
        <w:instrText xml:space="preserve"> PAGEREF _Toc83139681 \h </w:instrText>
      </w:r>
      <w:r>
        <w:fldChar w:fldCharType="separate"/>
      </w:r>
      <w:r>
        <w:t>41</w:t>
      </w:r>
      <w:r>
        <w:fldChar w:fldCharType="end"/>
      </w:r>
    </w:p>
    <w:p w14:paraId="52ED7940" w14:textId="66B34B09" w:rsidR="00214BB6" w:rsidRPr="00177466" w:rsidRDefault="00214BB6">
      <w:pPr>
        <w:pStyle w:val="TOC4"/>
        <w:rPr>
          <w:rFonts w:ascii="Calibri" w:hAnsi="Calibri"/>
          <w:sz w:val="22"/>
          <w:szCs w:val="22"/>
          <w:lang w:eastAsia="en-GB"/>
        </w:rPr>
      </w:pPr>
      <w:r>
        <w:t>5.1.3.1</w:t>
      </w:r>
      <w:r w:rsidRPr="00177466">
        <w:rPr>
          <w:rFonts w:ascii="Calibri" w:hAnsi="Calibri"/>
          <w:sz w:val="22"/>
          <w:szCs w:val="22"/>
          <w:lang w:eastAsia="en-GB"/>
        </w:rPr>
        <w:tab/>
      </w:r>
      <w:r>
        <w:t>Introduction</w:t>
      </w:r>
      <w:r>
        <w:tab/>
      </w:r>
      <w:r>
        <w:fldChar w:fldCharType="begin" w:fldLock="1"/>
      </w:r>
      <w:r>
        <w:instrText xml:space="preserve"> PAGEREF _Toc83139682 \h </w:instrText>
      </w:r>
      <w:r>
        <w:fldChar w:fldCharType="separate"/>
      </w:r>
      <w:r>
        <w:t>41</w:t>
      </w:r>
      <w:r>
        <w:fldChar w:fldCharType="end"/>
      </w:r>
    </w:p>
    <w:p w14:paraId="7B5179CB" w14:textId="06DB34E6" w:rsidR="00214BB6" w:rsidRPr="00177466" w:rsidRDefault="00214BB6">
      <w:pPr>
        <w:pStyle w:val="TOC4"/>
        <w:rPr>
          <w:rFonts w:ascii="Calibri" w:hAnsi="Calibri"/>
          <w:sz w:val="22"/>
          <w:szCs w:val="22"/>
          <w:lang w:eastAsia="en-GB"/>
        </w:rPr>
      </w:pPr>
      <w:r>
        <w:t>5.1.3.2</w:t>
      </w:r>
      <w:r w:rsidRPr="00177466">
        <w:rPr>
          <w:rFonts w:ascii="Calibri" w:hAnsi="Calibri"/>
          <w:sz w:val="22"/>
          <w:szCs w:val="22"/>
          <w:lang w:eastAsia="en-GB"/>
        </w:rPr>
        <w:tab/>
      </w:r>
      <w:r>
        <w:t>URI Path Segment Naming Conventions</w:t>
      </w:r>
      <w:r>
        <w:tab/>
      </w:r>
      <w:r>
        <w:fldChar w:fldCharType="begin" w:fldLock="1"/>
      </w:r>
      <w:r>
        <w:instrText xml:space="preserve"> PAGEREF _Toc83139683 \h </w:instrText>
      </w:r>
      <w:r>
        <w:fldChar w:fldCharType="separate"/>
      </w:r>
      <w:r>
        <w:t>41</w:t>
      </w:r>
      <w:r>
        <w:fldChar w:fldCharType="end"/>
      </w:r>
    </w:p>
    <w:p w14:paraId="7FBA5003" w14:textId="29486D97" w:rsidR="00214BB6" w:rsidRPr="00177466" w:rsidRDefault="00214BB6">
      <w:pPr>
        <w:pStyle w:val="TOC4"/>
        <w:rPr>
          <w:rFonts w:ascii="Calibri" w:hAnsi="Calibri"/>
          <w:sz w:val="22"/>
          <w:szCs w:val="22"/>
          <w:lang w:eastAsia="en-GB"/>
        </w:rPr>
      </w:pPr>
      <w:r>
        <w:t>5.1.3.3</w:t>
      </w:r>
      <w:r w:rsidRPr="00177466">
        <w:rPr>
          <w:rFonts w:ascii="Calibri" w:hAnsi="Calibri"/>
          <w:sz w:val="22"/>
          <w:szCs w:val="22"/>
          <w:lang w:eastAsia="en-GB"/>
        </w:rPr>
        <w:tab/>
      </w:r>
      <w:r>
        <w:t>URI Query Naming Conventions</w:t>
      </w:r>
      <w:r>
        <w:tab/>
      </w:r>
      <w:r>
        <w:fldChar w:fldCharType="begin" w:fldLock="1"/>
      </w:r>
      <w:r>
        <w:instrText xml:space="preserve"> PAGEREF _Toc83139684 \h </w:instrText>
      </w:r>
      <w:r>
        <w:fldChar w:fldCharType="separate"/>
      </w:r>
      <w:r>
        <w:t>42</w:t>
      </w:r>
      <w:r>
        <w:fldChar w:fldCharType="end"/>
      </w:r>
    </w:p>
    <w:p w14:paraId="299C7941" w14:textId="277E20DA" w:rsidR="00214BB6" w:rsidRPr="00177466" w:rsidRDefault="00214BB6">
      <w:pPr>
        <w:pStyle w:val="TOC3"/>
        <w:rPr>
          <w:rFonts w:ascii="Calibri" w:hAnsi="Calibri"/>
          <w:sz w:val="22"/>
          <w:szCs w:val="22"/>
          <w:lang w:eastAsia="en-GB"/>
        </w:rPr>
      </w:pPr>
      <w:r>
        <w:t>5.1.4</w:t>
      </w:r>
      <w:r w:rsidRPr="00177466">
        <w:rPr>
          <w:rFonts w:ascii="Calibri" w:hAnsi="Calibri"/>
          <w:sz w:val="22"/>
          <w:szCs w:val="22"/>
          <w:lang w:eastAsia="en-GB"/>
        </w:rPr>
        <w:tab/>
      </w:r>
      <w:r>
        <w:t>Conventions for Names in Data Structures</w:t>
      </w:r>
      <w:r>
        <w:tab/>
      </w:r>
      <w:r>
        <w:fldChar w:fldCharType="begin" w:fldLock="1"/>
      </w:r>
      <w:r>
        <w:instrText xml:space="preserve"> PAGEREF _Toc83139685 \h </w:instrText>
      </w:r>
      <w:r>
        <w:fldChar w:fldCharType="separate"/>
      </w:r>
      <w:r>
        <w:t>42</w:t>
      </w:r>
      <w:r>
        <w:fldChar w:fldCharType="end"/>
      </w:r>
    </w:p>
    <w:p w14:paraId="72E47752" w14:textId="67D712DB" w:rsidR="00214BB6" w:rsidRPr="00177466" w:rsidRDefault="00214BB6">
      <w:pPr>
        <w:pStyle w:val="TOC2"/>
        <w:rPr>
          <w:rFonts w:ascii="Calibri" w:hAnsi="Calibri"/>
          <w:sz w:val="22"/>
          <w:szCs w:val="22"/>
          <w:lang w:eastAsia="en-GB"/>
        </w:rPr>
      </w:pPr>
      <w:r>
        <w:t>5.2</w:t>
      </w:r>
      <w:r w:rsidRPr="00177466">
        <w:rPr>
          <w:rFonts w:ascii="Calibri" w:hAnsi="Calibri"/>
          <w:sz w:val="22"/>
          <w:szCs w:val="22"/>
          <w:lang w:eastAsia="en-GB"/>
        </w:rPr>
        <w:tab/>
      </w:r>
      <w:r>
        <w:t>API Definition</w:t>
      </w:r>
      <w:r>
        <w:tab/>
      </w:r>
      <w:r>
        <w:fldChar w:fldCharType="begin" w:fldLock="1"/>
      </w:r>
      <w:r>
        <w:instrText xml:space="preserve"> PAGEREF _Toc83139686 \h </w:instrText>
      </w:r>
      <w:r>
        <w:fldChar w:fldCharType="separate"/>
      </w:r>
      <w:r>
        <w:t>42</w:t>
      </w:r>
      <w:r>
        <w:fldChar w:fldCharType="end"/>
      </w:r>
    </w:p>
    <w:p w14:paraId="41C27448" w14:textId="3D4B5B9F" w:rsidR="00214BB6" w:rsidRPr="00177466" w:rsidRDefault="00214BB6">
      <w:pPr>
        <w:pStyle w:val="TOC3"/>
        <w:rPr>
          <w:rFonts w:ascii="Calibri" w:hAnsi="Calibri"/>
          <w:sz w:val="22"/>
          <w:szCs w:val="22"/>
          <w:lang w:eastAsia="en-GB"/>
        </w:rPr>
      </w:pPr>
      <w:r>
        <w:t>5.2.1</w:t>
      </w:r>
      <w:r w:rsidRPr="00177466">
        <w:rPr>
          <w:rFonts w:ascii="Calibri" w:hAnsi="Calibri"/>
          <w:sz w:val="22"/>
          <w:szCs w:val="22"/>
          <w:lang w:eastAsia="en-GB"/>
        </w:rPr>
        <w:tab/>
      </w:r>
      <w:r>
        <w:t>Resource Structure</w:t>
      </w:r>
      <w:r>
        <w:tab/>
      </w:r>
      <w:r>
        <w:fldChar w:fldCharType="begin" w:fldLock="1"/>
      </w:r>
      <w:r>
        <w:instrText xml:space="preserve"> PAGEREF _Toc83139687 \h </w:instrText>
      </w:r>
      <w:r>
        <w:fldChar w:fldCharType="separate"/>
      </w:r>
      <w:r>
        <w:t>42</w:t>
      </w:r>
      <w:r>
        <w:fldChar w:fldCharType="end"/>
      </w:r>
    </w:p>
    <w:p w14:paraId="5BF3D2C9" w14:textId="40FF30F0" w:rsidR="00214BB6" w:rsidRPr="00177466" w:rsidRDefault="00214BB6">
      <w:pPr>
        <w:pStyle w:val="TOC3"/>
        <w:rPr>
          <w:rFonts w:ascii="Calibri" w:hAnsi="Calibri"/>
          <w:sz w:val="22"/>
          <w:szCs w:val="22"/>
          <w:lang w:eastAsia="en-GB"/>
        </w:rPr>
      </w:pPr>
      <w:r>
        <w:t>5.2.2</w:t>
      </w:r>
      <w:r w:rsidRPr="00177466">
        <w:rPr>
          <w:rFonts w:ascii="Calibri" w:hAnsi="Calibri"/>
          <w:sz w:val="22"/>
          <w:szCs w:val="22"/>
          <w:lang w:eastAsia="en-GB"/>
        </w:rPr>
        <w:tab/>
      </w:r>
      <w:r>
        <w:t>Resources and HTTP Methods</w:t>
      </w:r>
      <w:r>
        <w:tab/>
      </w:r>
      <w:r>
        <w:fldChar w:fldCharType="begin" w:fldLock="1"/>
      </w:r>
      <w:r>
        <w:instrText xml:space="preserve"> PAGEREF _Toc83139688 \h </w:instrText>
      </w:r>
      <w:r>
        <w:fldChar w:fldCharType="separate"/>
      </w:r>
      <w:r>
        <w:t>44</w:t>
      </w:r>
      <w:r>
        <w:fldChar w:fldCharType="end"/>
      </w:r>
    </w:p>
    <w:p w14:paraId="33EA40B0" w14:textId="77E58B17" w:rsidR="00214BB6" w:rsidRPr="00177466" w:rsidRDefault="00214BB6">
      <w:pPr>
        <w:pStyle w:val="TOC3"/>
        <w:rPr>
          <w:rFonts w:ascii="Calibri" w:hAnsi="Calibri"/>
          <w:sz w:val="22"/>
          <w:szCs w:val="22"/>
          <w:lang w:eastAsia="en-GB"/>
        </w:rPr>
      </w:pPr>
      <w:r>
        <w:t>5.2.3</w:t>
      </w:r>
      <w:r w:rsidRPr="00177466">
        <w:rPr>
          <w:rFonts w:ascii="Calibri" w:hAnsi="Calibri"/>
          <w:sz w:val="22"/>
          <w:szCs w:val="22"/>
          <w:lang w:eastAsia="en-GB"/>
        </w:rPr>
        <w:tab/>
      </w:r>
      <w:r>
        <w:t>Representing RPC as Custom Operations on Resources</w:t>
      </w:r>
      <w:r>
        <w:tab/>
      </w:r>
      <w:r>
        <w:fldChar w:fldCharType="begin" w:fldLock="1"/>
      </w:r>
      <w:r>
        <w:instrText xml:space="preserve"> PAGEREF _Toc83139689 \h </w:instrText>
      </w:r>
      <w:r>
        <w:fldChar w:fldCharType="separate"/>
      </w:r>
      <w:r>
        <w:t>46</w:t>
      </w:r>
      <w:r>
        <w:fldChar w:fldCharType="end"/>
      </w:r>
    </w:p>
    <w:p w14:paraId="3CC06758" w14:textId="647FBBA5" w:rsidR="00214BB6" w:rsidRPr="00177466" w:rsidRDefault="00214BB6">
      <w:pPr>
        <w:pStyle w:val="TOC3"/>
        <w:rPr>
          <w:rFonts w:ascii="Calibri" w:hAnsi="Calibri"/>
          <w:sz w:val="22"/>
          <w:szCs w:val="22"/>
          <w:lang w:eastAsia="en-GB"/>
        </w:rPr>
      </w:pPr>
      <w:r>
        <w:t>5.2.3A</w:t>
      </w:r>
      <w:r w:rsidRPr="00177466">
        <w:rPr>
          <w:rFonts w:ascii="Calibri" w:hAnsi="Calibri"/>
          <w:sz w:val="22"/>
          <w:szCs w:val="22"/>
          <w:lang w:eastAsia="en-GB"/>
        </w:rPr>
        <w:tab/>
      </w:r>
      <w:r>
        <w:t>Notifications</w:t>
      </w:r>
      <w:r>
        <w:tab/>
      </w:r>
      <w:r>
        <w:fldChar w:fldCharType="begin" w:fldLock="1"/>
      </w:r>
      <w:r>
        <w:instrText xml:space="preserve"> PAGEREF _Toc83139690 \h </w:instrText>
      </w:r>
      <w:r>
        <w:fldChar w:fldCharType="separate"/>
      </w:r>
      <w:r>
        <w:t>47</w:t>
      </w:r>
      <w:r>
        <w:fldChar w:fldCharType="end"/>
      </w:r>
    </w:p>
    <w:p w14:paraId="3C4978C8" w14:textId="564E2C01" w:rsidR="00214BB6" w:rsidRPr="00177466" w:rsidRDefault="00214BB6">
      <w:pPr>
        <w:pStyle w:val="TOC3"/>
        <w:rPr>
          <w:rFonts w:ascii="Calibri" w:hAnsi="Calibri"/>
          <w:sz w:val="22"/>
          <w:szCs w:val="22"/>
          <w:lang w:eastAsia="en-GB"/>
        </w:rPr>
      </w:pPr>
      <w:r>
        <w:t>5.2.4</w:t>
      </w:r>
      <w:r w:rsidRPr="00177466">
        <w:rPr>
          <w:rFonts w:ascii="Calibri" w:hAnsi="Calibri"/>
          <w:sz w:val="22"/>
          <w:szCs w:val="22"/>
          <w:lang w:eastAsia="en-GB"/>
        </w:rPr>
        <w:tab/>
      </w:r>
      <w:r>
        <w:t>Data Models</w:t>
      </w:r>
      <w:r>
        <w:tab/>
      </w:r>
      <w:r>
        <w:fldChar w:fldCharType="begin" w:fldLock="1"/>
      </w:r>
      <w:r>
        <w:instrText xml:space="preserve"> PAGEREF _Toc83139691 \h </w:instrText>
      </w:r>
      <w:r>
        <w:fldChar w:fldCharType="separate"/>
      </w:r>
      <w:r>
        <w:t>49</w:t>
      </w:r>
      <w:r>
        <w:fldChar w:fldCharType="end"/>
      </w:r>
    </w:p>
    <w:p w14:paraId="69AB5404" w14:textId="09B97923" w:rsidR="00214BB6" w:rsidRPr="00177466" w:rsidRDefault="00214BB6">
      <w:pPr>
        <w:pStyle w:val="TOC4"/>
        <w:rPr>
          <w:rFonts w:ascii="Calibri" w:hAnsi="Calibri"/>
          <w:sz w:val="22"/>
          <w:szCs w:val="22"/>
          <w:lang w:eastAsia="en-GB"/>
        </w:rPr>
      </w:pPr>
      <w:r>
        <w:t>5.2.4.1</w:t>
      </w:r>
      <w:r w:rsidRPr="00177466">
        <w:rPr>
          <w:rFonts w:ascii="Calibri" w:hAnsi="Calibri"/>
          <w:sz w:val="22"/>
          <w:szCs w:val="22"/>
          <w:lang w:eastAsia="en-GB"/>
        </w:rPr>
        <w:tab/>
      </w:r>
      <w:r>
        <w:t>General</w:t>
      </w:r>
      <w:r>
        <w:tab/>
      </w:r>
      <w:r>
        <w:fldChar w:fldCharType="begin" w:fldLock="1"/>
      </w:r>
      <w:r>
        <w:instrText xml:space="preserve"> PAGEREF _Toc83139692 \h </w:instrText>
      </w:r>
      <w:r>
        <w:fldChar w:fldCharType="separate"/>
      </w:r>
      <w:r>
        <w:t>49</w:t>
      </w:r>
      <w:r>
        <w:fldChar w:fldCharType="end"/>
      </w:r>
    </w:p>
    <w:p w14:paraId="6CC3029B" w14:textId="52572369" w:rsidR="00214BB6" w:rsidRPr="00177466" w:rsidRDefault="00214BB6">
      <w:pPr>
        <w:pStyle w:val="TOC4"/>
        <w:rPr>
          <w:rFonts w:ascii="Calibri" w:hAnsi="Calibri"/>
          <w:sz w:val="22"/>
          <w:szCs w:val="22"/>
          <w:lang w:eastAsia="en-GB"/>
        </w:rPr>
      </w:pPr>
      <w:r>
        <w:rPr>
          <w:lang w:eastAsia="zh-CN"/>
        </w:rPr>
        <w:t>5.2.4.2</w:t>
      </w:r>
      <w:r w:rsidRPr="00177466">
        <w:rPr>
          <w:rFonts w:ascii="Calibri" w:hAnsi="Calibri"/>
          <w:sz w:val="22"/>
          <w:szCs w:val="22"/>
          <w:lang w:eastAsia="en-GB"/>
        </w:rPr>
        <w:tab/>
      </w:r>
      <w:r>
        <w:rPr>
          <w:lang w:eastAsia="zh-CN"/>
        </w:rPr>
        <w:t>Structured data types</w:t>
      </w:r>
      <w:r>
        <w:tab/>
      </w:r>
      <w:r>
        <w:fldChar w:fldCharType="begin" w:fldLock="1"/>
      </w:r>
      <w:r>
        <w:instrText xml:space="preserve"> PAGEREF _Toc83139693 \h </w:instrText>
      </w:r>
      <w:r>
        <w:fldChar w:fldCharType="separate"/>
      </w:r>
      <w:r>
        <w:t>49</w:t>
      </w:r>
      <w:r>
        <w:fldChar w:fldCharType="end"/>
      </w:r>
    </w:p>
    <w:p w14:paraId="1047D665" w14:textId="4837CBE4" w:rsidR="00214BB6" w:rsidRPr="00177466" w:rsidRDefault="00214BB6">
      <w:pPr>
        <w:pStyle w:val="TOC4"/>
        <w:rPr>
          <w:rFonts w:ascii="Calibri" w:hAnsi="Calibri"/>
          <w:sz w:val="22"/>
          <w:szCs w:val="22"/>
          <w:lang w:eastAsia="en-GB"/>
        </w:rPr>
      </w:pPr>
      <w:r>
        <w:t>5.2.</w:t>
      </w:r>
      <w:r>
        <w:rPr>
          <w:lang w:eastAsia="zh-CN"/>
        </w:rPr>
        <w:t>4</w:t>
      </w:r>
      <w:r>
        <w:t>.3</w:t>
      </w:r>
      <w:r w:rsidRPr="00177466">
        <w:rPr>
          <w:rFonts w:ascii="Calibri" w:hAnsi="Calibri"/>
          <w:sz w:val="22"/>
          <w:szCs w:val="22"/>
          <w:lang w:eastAsia="en-GB"/>
        </w:rPr>
        <w:tab/>
      </w:r>
      <w:r>
        <w:t>Simple data types and enumerations</w:t>
      </w:r>
      <w:r>
        <w:tab/>
      </w:r>
      <w:r>
        <w:fldChar w:fldCharType="begin" w:fldLock="1"/>
      </w:r>
      <w:r>
        <w:instrText xml:space="preserve"> PAGEREF _Toc83139694 \h </w:instrText>
      </w:r>
      <w:r>
        <w:fldChar w:fldCharType="separate"/>
      </w:r>
      <w:r>
        <w:t>51</w:t>
      </w:r>
      <w:r>
        <w:fldChar w:fldCharType="end"/>
      </w:r>
    </w:p>
    <w:p w14:paraId="2EF88B54" w14:textId="429515DE" w:rsidR="00214BB6" w:rsidRPr="00177466" w:rsidRDefault="00214BB6">
      <w:pPr>
        <w:pStyle w:val="TOC4"/>
        <w:rPr>
          <w:rFonts w:ascii="Calibri" w:hAnsi="Calibri"/>
          <w:sz w:val="22"/>
          <w:szCs w:val="22"/>
          <w:lang w:eastAsia="en-GB"/>
        </w:rPr>
      </w:pPr>
      <w:r>
        <w:rPr>
          <w:lang w:eastAsia="zh-CN"/>
        </w:rPr>
        <w:t>5.2.4.4</w:t>
      </w:r>
      <w:r w:rsidRPr="00177466">
        <w:rPr>
          <w:rFonts w:ascii="Calibri" w:hAnsi="Calibri"/>
          <w:sz w:val="22"/>
          <w:szCs w:val="22"/>
          <w:lang w:eastAsia="en-GB"/>
        </w:rPr>
        <w:tab/>
      </w:r>
      <w:r>
        <w:rPr>
          <w:lang w:eastAsia="zh-CN"/>
        </w:rPr>
        <w:t>Binary Data</w:t>
      </w:r>
      <w:r>
        <w:tab/>
      </w:r>
      <w:r>
        <w:fldChar w:fldCharType="begin" w:fldLock="1"/>
      </w:r>
      <w:r>
        <w:instrText xml:space="preserve"> PAGEREF _Toc83139695 \h </w:instrText>
      </w:r>
      <w:r>
        <w:fldChar w:fldCharType="separate"/>
      </w:r>
      <w:r>
        <w:t>51</w:t>
      </w:r>
      <w:r>
        <w:fldChar w:fldCharType="end"/>
      </w:r>
    </w:p>
    <w:p w14:paraId="1005D68E" w14:textId="6DF125CD" w:rsidR="00214BB6" w:rsidRPr="00177466" w:rsidRDefault="00214BB6">
      <w:pPr>
        <w:pStyle w:val="TOC4"/>
        <w:rPr>
          <w:rFonts w:ascii="Calibri" w:hAnsi="Calibri"/>
          <w:sz w:val="22"/>
          <w:szCs w:val="22"/>
          <w:lang w:eastAsia="en-GB"/>
        </w:rPr>
      </w:pPr>
      <w:r>
        <w:rPr>
          <w:lang w:eastAsia="zh-CN"/>
        </w:rPr>
        <w:t>5.2.4.5</w:t>
      </w:r>
      <w:r w:rsidRPr="00177466">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_Toc83139696 \h </w:instrText>
      </w:r>
      <w:r>
        <w:fldChar w:fldCharType="separate"/>
      </w:r>
      <w:r>
        <w:t>51</w:t>
      </w:r>
      <w:r>
        <w:fldChar w:fldCharType="end"/>
      </w:r>
    </w:p>
    <w:p w14:paraId="4B04D289" w14:textId="09520A2C" w:rsidR="00214BB6" w:rsidRPr="00177466" w:rsidRDefault="00214BB6">
      <w:pPr>
        <w:pStyle w:val="TOC3"/>
        <w:rPr>
          <w:rFonts w:ascii="Calibri" w:hAnsi="Calibri"/>
          <w:sz w:val="22"/>
          <w:szCs w:val="22"/>
          <w:lang w:eastAsia="en-GB"/>
        </w:rPr>
      </w:pPr>
      <w:r>
        <w:t>5.2.5</w:t>
      </w:r>
      <w:r w:rsidRPr="00177466">
        <w:rPr>
          <w:rFonts w:ascii="Calibri" w:hAnsi="Calibri"/>
          <w:sz w:val="22"/>
          <w:szCs w:val="22"/>
          <w:lang w:eastAsia="en-GB"/>
        </w:rPr>
        <w:tab/>
      </w:r>
      <w:r>
        <w:t>Relation types</w:t>
      </w:r>
      <w:r>
        <w:tab/>
      </w:r>
      <w:r>
        <w:fldChar w:fldCharType="begin" w:fldLock="1"/>
      </w:r>
      <w:r>
        <w:instrText xml:space="preserve"> PAGEREF _Toc83139697 \h </w:instrText>
      </w:r>
      <w:r>
        <w:fldChar w:fldCharType="separate"/>
      </w:r>
      <w:r>
        <w:t>52</w:t>
      </w:r>
      <w:r>
        <w:fldChar w:fldCharType="end"/>
      </w:r>
    </w:p>
    <w:p w14:paraId="130DC084" w14:textId="72191A2E" w:rsidR="00214BB6" w:rsidRPr="00177466" w:rsidRDefault="00214BB6">
      <w:pPr>
        <w:pStyle w:val="TOC2"/>
        <w:rPr>
          <w:rFonts w:ascii="Calibri" w:hAnsi="Calibri"/>
          <w:sz w:val="22"/>
          <w:szCs w:val="22"/>
          <w:lang w:eastAsia="en-GB"/>
        </w:rPr>
      </w:pPr>
      <w:r>
        <w:t>5.3</w:t>
      </w:r>
      <w:r w:rsidRPr="00177466">
        <w:rPr>
          <w:rFonts w:ascii="Calibri" w:hAnsi="Calibri"/>
          <w:sz w:val="22"/>
          <w:szCs w:val="22"/>
          <w:lang w:eastAsia="en-GB"/>
        </w:rPr>
        <w:tab/>
      </w:r>
      <w:r>
        <w:t>OpenAPI specification files</w:t>
      </w:r>
      <w:r>
        <w:tab/>
      </w:r>
      <w:r>
        <w:fldChar w:fldCharType="begin" w:fldLock="1"/>
      </w:r>
      <w:r>
        <w:instrText xml:space="preserve"> PAGEREF _Toc83139698 \h </w:instrText>
      </w:r>
      <w:r>
        <w:fldChar w:fldCharType="separate"/>
      </w:r>
      <w:r>
        <w:t>52</w:t>
      </w:r>
      <w:r>
        <w:fldChar w:fldCharType="end"/>
      </w:r>
    </w:p>
    <w:p w14:paraId="119F4D44" w14:textId="042B5B91" w:rsidR="00214BB6" w:rsidRPr="00177466" w:rsidRDefault="00214BB6">
      <w:pPr>
        <w:pStyle w:val="TOC3"/>
        <w:rPr>
          <w:rFonts w:ascii="Calibri" w:hAnsi="Calibri"/>
          <w:sz w:val="22"/>
          <w:szCs w:val="22"/>
          <w:lang w:eastAsia="en-GB"/>
        </w:rPr>
      </w:pPr>
      <w:r>
        <w:rPr>
          <w:lang w:eastAsia="zh-CN"/>
        </w:rPr>
        <w:t>5.3.1</w:t>
      </w:r>
      <w:r w:rsidRPr="00177466">
        <w:rPr>
          <w:rFonts w:ascii="Calibri" w:hAnsi="Calibri"/>
          <w:sz w:val="22"/>
          <w:szCs w:val="22"/>
          <w:lang w:eastAsia="en-GB"/>
        </w:rPr>
        <w:tab/>
      </w:r>
      <w:r>
        <w:rPr>
          <w:lang w:eastAsia="zh-CN"/>
        </w:rPr>
        <w:t>General</w:t>
      </w:r>
      <w:r>
        <w:tab/>
      </w:r>
      <w:r>
        <w:fldChar w:fldCharType="begin" w:fldLock="1"/>
      </w:r>
      <w:r>
        <w:instrText xml:space="preserve"> PAGEREF _Toc83139699 \h </w:instrText>
      </w:r>
      <w:r>
        <w:fldChar w:fldCharType="separate"/>
      </w:r>
      <w:r>
        <w:t>52</w:t>
      </w:r>
      <w:r>
        <w:fldChar w:fldCharType="end"/>
      </w:r>
    </w:p>
    <w:p w14:paraId="2763DDDB" w14:textId="062B6AA7" w:rsidR="00214BB6" w:rsidRPr="00177466" w:rsidRDefault="00214BB6">
      <w:pPr>
        <w:pStyle w:val="TOC3"/>
        <w:rPr>
          <w:rFonts w:ascii="Calibri" w:hAnsi="Calibri"/>
          <w:sz w:val="22"/>
          <w:szCs w:val="22"/>
          <w:lang w:eastAsia="en-GB"/>
        </w:rPr>
      </w:pPr>
      <w:r>
        <w:t>5.3.2</w:t>
      </w:r>
      <w:r w:rsidRPr="00177466">
        <w:rPr>
          <w:rFonts w:ascii="Calibri" w:hAnsi="Calibri"/>
          <w:sz w:val="22"/>
          <w:szCs w:val="22"/>
          <w:lang w:eastAsia="en-GB"/>
        </w:rPr>
        <w:tab/>
      </w:r>
      <w:r>
        <w:t>Formatting of OpenAPI specification files</w:t>
      </w:r>
      <w:r>
        <w:tab/>
      </w:r>
      <w:r>
        <w:fldChar w:fldCharType="begin" w:fldLock="1"/>
      </w:r>
      <w:r>
        <w:instrText xml:space="preserve"> PAGEREF _Toc83139700 \h </w:instrText>
      </w:r>
      <w:r>
        <w:fldChar w:fldCharType="separate"/>
      </w:r>
      <w:r>
        <w:t>53</w:t>
      </w:r>
      <w:r>
        <w:fldChar w:fldCharType="end"/>
      </w:r>
    </w:p>
    <w:p w14:paraId="3D42DE38" w14:textId="1B0FCDA8" w:rsidR="00214BB6" w:rsidRPr="00177466" w:rsidRDefault="00214BB6">
      <w:pPr>
        <w:pStyle w:val="TOC3"/>
        <w:rPr>
          <w:rFonts w:ascii="Calibri" w:hAnsi="Calibri"/>
          <w:sz w:val="22"/>
          <w:szCs w:val="22"/>
          <w:lang w:eastAsia="en-GB"/>
        </w:rPr>
      </w:pPr>
      <w:r>
        <w:rPr>
          <w:lang w:eastAsia="zh-CN"/>
        </w:rPr>
        <w:t>5.3.3</w:t>
      </w:r>
      <w:r w:rsidRPr="00177466">
        <w:rPr>
          <w:rFonts w:ascii="Calibri" w:hAnsi="Calibri"/>
          <w:sz w:val="22"/>
          <w:szCs w:val="22"/>
          <w:lang w:eastAsia="en-GB"/>
        </w:rPr>
        <w:tab/>
      </w:r>
      <w:r>
        <w:rPr>
          <w:lang w:eastAsia="zh-CN"/>
        </w:rPr>
        <w:t>Info</w:t>
      </w:r>
      <w:r>
        <w:tab/>
      </w:r>
      <w:r>
        <w:fldChar w:fldCharType="begin" w:fldLock="1"/>
      </w:r>
      <w:r>
        <w:instrText xml:space="preserve"> PAGEREF _Toc83139701 \h </w:instrText>
      </w:r>
      <w:r>
        <w:fldChar w:fldCharType="separate"/>
      </w:r>
      <w:r>
        <w:t>53</w:t>
      </w:r>
      <w:r>
        <w:fldChar w:fldCharType="end"/>
      </w:r>
    </w:p>
    <w:p w14:paraId="4953E502" w14:textId="4B61D293" w:rsidR="00214BB6" w:rsidRPr="00177466" w:rsidRDefault="00214BB6">
      <w:pPr>
        <w:pStyle w:val="TOC3"/>
        <w:rPr>
          <w:rFonts w:ascii="Calibri" w:hAnsi="Calibri"/>
          <w:sz w:val="22"/>
          <w:szCs w:val="22"/>
          <w:lang w:eastAsia="en-GB"/>
        </w:rPr>
      </w:pPr>
      <w:r>
        <w:rPr>
          <w:lang w:eastAsia="zh-CN"/>
        </w:rPr>
        <w:t>5.3.4</w:t>
      </w:r>
      <w:r w:rsidRPr="00177466">
        <w:rPr>
          <w:rFonts w:ascii="Calibri" w:hAnsi="Calibri"/>
          <w:sz w:val="22"/>
          <w:szCs w:val="22"/>
          <w:lang w:eastAsia="en-GB"/>
        </w:rPr>
        <w:tab/>
      </w:r>
      <w:r>
        <w:rPr>
          <w:lang w:eastAsia="zh-CN"/>
        </w:rPr>
        <w:t>externalDocs</w:t>
      </w:r>
      <w:r>
        <w:tab/>
      </w:r>
      <w:r>
        <w:fldChar w:fldCharType="begin" w:fldLock="1"/>
      </w:r>
      <w:r>
        <w:instrText xml:space="preserve"> PAGEREF _Toc83139702 \h </w:instrText>
      </w:r>
      <w:r>
        <w:fldChar w:fldCharType="separate"/>
      </w:r>
      <w:r>
        <w:t>53</w:t>
      </w:r>
      <w:r>
        <w:fldChar w:fldCharType="end"/>
      </w:r>
    </w:p>
    <w:p w14:paraId="32854F53" w14:textId="3E94E285" w:rsidR="00214BB6" w:rsidRPr="00177466" w:rsidRDefault="00214BB6">
      <w:pPr>
        <w:pStyle w:val="TOC3"/>
        <w:rPr>
          <w:rFonts w:ascii="Calibri" w:hAnsi="Calibri"/>
          <w:sz w:val="22"/>
          <w:szCs w:val="22"/>
          <w:lang w:eastAsia="en-GB"/>
        </w:rPr>
      </w:pPr>
      <w:r>
        <w:rPr>
          <w:lang w:eastAsia="zh-CN"/>
        </w:rPr>
        <w:t>5.3.5</w:t>
      </w:r>
      <w:r w:rsidRPr="00177466">
        <w:rPr>
          <w:rFonts w:ascii="Calibri" w:hAnsi="Calibri"/>
          <w:sz w:val="22"/>
          <w:szCs w:val="22"/>
          <w:lang w:eastAsia="en-GB"/>
        </w:rPr>
        <w:tab/>
      </w:r>
      <w:r>
        <w:rPr>
          <w:lang w:eastAsia="zh-CN"/>
        </w:rPr>
        <w:t>Servers</w:t>
      </w:r>
      <w:r>
        <w:tab/>
      </w:r>
      <w:r>
        <w:fldChar w:fldCharType="begin" w:fldLock="1"/>
      </w:r>
      <w:r>
        <w:instrText xml:space="preserve"> PAGEREF _Toc83139703 \h </w:instrText>
      </w:r>
      <w:r>
        <w:fldChar w:fldCharType="separate"/>
      </w:r>
      <w:r>
        <w:t>54</w:t>
      </w:r>
      <w:r>
        <w:fldChar w:fldCharType="end"/>
      </w:r>
    </w:p>
    <w:p w14:paraId="3F40F593" w14:textId="5580597F" w:rsidR="00214BB6" w:rsidRPr="00177466" w:rsidRDefault="00214BB6">
      <w:pPr>
        <w:pStyle w:val="TOC3"/>
        <w:rPr>
          <w:rFonts w:ascii="Calibri" w:hAnsi="Calibri"/>
          <w:sz w:val="22"/>
          <w:szCs w:val="22"/>
          <w:lang w:eastAsia="en-GB"/>
        </w:rPr>
      </w:pPr>
      <w:r>
        <w:rPr>
          <w:lang w:eastAsia="zh-CN"/>
        </w:rPr>
        <w:t>5.3.6</w:t>
      </w:r>
      <w:r w:rsidRPr="00177466">
        <w:rPr>
          <w:rFonts w:ascii="Calibri" w:hAnsi="Calibri"/>
          <w:sz w:val="22"/>
          <w:szCs w:val="22"/>
          <w:lang w:eastAsia="en-GB"/>
        </w:rPr>
        <w:tab/>
      </w:r>
      <w:r>
        <w:rPr>
          <w:lang w:eastAsia="zh-CN"/>
        </w:rPr>
        <w:t xml:space="preserve">References to other 3GPP-defined </w:t>
      </w:r>
      <w:r>
        <w:t>OpenAPI specification files</w:t>
      </w:r>
      <w:r>
        <w:tab/>
      </w:r>
      <w:r>
        <w:fldChar w:fldCharType="begin" w:fldLock="1"/>
      </w:r>
      <w:r>
        <w:instrText xml:space="preserve"> PAGEREF _Toc83139704 \h </w:instrText>
      </w:r>
      <w:r>
        <w:fldChar w:fldCharType="separate"/>
      </w:r>
      <w:r>
        <w:t>54</w:t>
      </w:r>
      <w:r>
        <w:fldChar w:fldCharType="end"/>
      </w:r>
    </w:p>
    <w:p w14:paraId="3A19DAC0" w14:textId="02F5DE1B" w:rsidR="00214BB6" w:rsidRPr="00177466" w:rsidRDefault="00214BB6">
      <w:pPr>
        <w:pStyle w:val="TOC3"/>
        <w:rPr>
          <w:rFonts w:ascii="Calibri" w:hAnsi="Calibri"/>
          <w:sz w:val="22"/>
          <w:szCs w:val="22"/>
          <w:lang w:eastAsia="en-GB"/>
        </w:rPr>
      </w:pPr>
      <w:r>
        <w:rPr>
          <w:lang w:eastAsia="zh-CN"/>
        </w:rPr>
        <w:t>5.3.7</w:t>
      </w:r>
      <w:r w:rsidRPr="00177466">
        <w:rPr>
          <w:rFonts w:ascii="Calibri" w:hAnsi="Calibri"/>
          <w:sz w:val="22"/>
          <w:szCs w:val="22"/>
          <w:lang w:eastAsia="en-GB"/>
        </w:rPr>
        <w:tab/>
      </w:r>
      <w:r>
        <w:rPr>
          <w:lang w:eastAsia="zh-CN"/>
        </w:rPr>
        <w:t>Server-initiated communication</w:t>
      </w:r>
      <w:r>
        <w:tab/>
      </w:r>
      <w:r>
        <w:fldChar w:fldCharType="begin" w:fldLock="1"/>
      </w:r>
      <w:r>
        <w:instrText xml:space="preserve"> PAGEREF _Toc83139705 \h </w:instrText>
      </w:r>
      <w:r>
        <w:fldChar w:fldCharType="separate"/>
      </w:r>
      <w:r>
        <w:t>55</w:t>
      </w:r>
      <w:r>
        <w:fldChar w:fldCharType="end"/>
      </w:r>
    </w:p>
    <w:p w14:paraId="0CE9C322" w14:textId="2E0E44BA" w:rsidR="00214BB6" w:rsidRPr="00177466" w:rsidRDefault="00214BB6">
      <w:pPr>
        <w:pStyle w:val="TOC3"/>
        <w:rPr>
          <w:rFonts w:ascii="Calibri" w:hAnsi="Calibri"/>
          <w:sz w:val="22"/>
          <w:szCs w:val="22"/>
          <w:lang w:eastAsia="en-GB"/>
        </w:rPr>
      </w:pPr>
      <w:r>
        <w:lastRenderedPageBreak/>
        <w:t>5.3.8</w:t>
      </w:r>
      <w:r w:rsidRPr="00177466">
        <w:rPr>
          <w:rFonts w:ascii="Calibri" w:hAnsi="Calibri"/>
          <w:sz w:val="22"/>
          <w:szCs w:val="22"/>
          <w:lang w:eastAsia="en-GB"/>
        </w:rPr>
        <w:tab/>
      </w:r>
      <w:r>
        <w:t>Describing the body of HTTP PATCH requests</w:t>
      </w:r>
      <w:r>
        <w:tab/>
      </w:r>
      <w:r>
        <w:fldChar w:fldCharType="begin" w:fldLock="1"/>
      </w:r>
      <w:r>
        <w:instrText xml:space="preserve"> PAGEREF _Toc83139706 \h </w:instrText>
      </w:r>
      <w:r>
        <w:fldChar w:fldCharType="separate"/>
      </w:r>
      <w:r>
        <w:t>55</w:t>
      </w:r>
      <w:r>
        <w:fldChar w:fldCharType="end"/>
      </w:r>
    </w:p>
    <w:p w14:paraId="7EEF987C" w14:textId="2843DB26" w:rsidR="00214BB6" w:rsidRPr="00177466" w:rsidRDefault="00214BB6">
      <w:pPr>
        <w:pStyle w:val="TOC4"/>
        <w:rPr>
          <w:rFonts w:ascii="Calibri" w:hAnsi="Calibri"/>
          <w:sz w:val="22"/>
          <w:szCs w:val="22"/>
          <w:lang w:eastAsia="en-GB"/>
        </w:rPr>
      </w:pPr>
      <w:r>
        <w:t>5.3.8.1</w:t>
      </w:r>
      <w:r w:rsidRPr="00177466">
        <w:rPr>
          <w:rFonts w:ascii="Calibri" w:hAnsi="Calibri"/>
          <w:sz w:val="22"/>
          <w:szCs w:val="22"/>
          <w:lang w:eastAsia="en-GB"/>
        </w:rPr>
        <w:tab/>
      </w:r>
      <w:r>
        <w:t>General</w:t>
      </w:r>
      <w:r>
        <w:tab/>
      </w:r>
      <w:r>
        <w:fldChar w:fldCharType="begin" w:fldLock="1"/>
      </w:r>
      <w:r>
        <w:instrText xml:space="preserve"> PAGEREF _Toc83139707 \h </w:instrText>
      </w:r>
      <w:r>
        <w:fldChar w:fldCharType="separate"/>
      </w:r>
      <w:r>
        <w:t>55</w:t>
      </w:r>
      <w:r>
        <w:fldChar w:fldCharType="end"/>
      </w:r>
    </w:p>
    <w:p w14:paraId="48B9C289" w14:textId="174B577A" w:rsidR="00214BB6" w:rsidRPr="00177466" w:rsidRDefault="00214BB6">
      <w:pPr>
        <w:pStyle w:val="TOC4"/>
        <w:rPr>
          <w:rFonts w:ascii="Calibri" w:hAnsi="Calibri"/>
          <w:sz w:val="22"/>
          <w:szCs w:val="22"/>
          <w:lang w:eastAsia="en-GB"/>
        </w:rPr>
      </w:pPr>
      <w:r>
        <w:t>5.3.8.2</w:t>
      </w:r>
      <w:r w:rsidRPr="00177466">
        <w:rPr>
          <w:rFonts w:ascii="Calibri" w:hAnsi="Calibri"/>
          <w:sz w:val="22"/>
          <w:szCs w:val="22"/>
          <w:lang w:eastAsia="en-GB"/>
        </w:rPr>
        <w:tab/>
      </w:r>
      <w:r>
        <w:t>JSON Merge Patch</w:t>
      </w:r>
      <w:r>
        <w:tab/>
      </w:r>
      <w:r>
        <w:fldChar w:fldCharType="begin" w:fldLock="1"/>
      </w:r>
      <w:r>
        <w:instrText xml:space="preserve"> PAGEREF _Toc83139708 \h </w:instrText>
      </w:r>
      <w:r>
        <w:fldChar w:fldCharType="separate"/>
      </w:r>
      <w:r>
        <w:t>56</w:t>
      </w:r>
      <w:r>
        <w:fldChar w:fldCharType="end"/>
      </w:r>
    </w:p>
    <w:p w14:paraId="1968D46B" w14:textId="47C7D851" w:rsidR="00214BB6" w:rsidRPr="00177466" w:rsidRDefault="00214BB6">
      <w:pPr>
        <w:pStyle w:val="TOC4"/>
        <w:rPr>
          <w:rFonts w:ascii="Calibri" w:hAnsi="Calibri"/>
          <w:sz w:val="22"/>
          <w:szCs w:val="22"/>
          <w:lang w:eastAsia="en-GB"/>
        </w:rPr>
      </w:pPr>
      <w:r>
        <w:t>5.3.8.3</w:t>
      </w:r>
      <w:r w:rsidRPr="00177466">
        <w:rPr>
          <w:rFonts w:ascii="Calibri" w:hAnsi="Calibri"/>
          <w:sz w:val="22"/>
          <w:szCs w:val="22"/>
          <w:lang w:eastAsia="en-GB"/>
        </w:rPr>
        <w:tab/>
      </w:r>
      <w:r>
        <w:t>JSON PATCH</w:t>
      </w:r>
      <w:r>
        <w:tab/>
      </w:r>
      <w:r>
        <w:fldChar w:fldCharType="begin" w:fldLock="1"/>
      </w:r>
      <w:r>
        <w:instrText xml:space="preserve"> PAGEREF _Toc83139709 \h </w:instrText>
      </w:r>
      <w:r>
        <w:fldChar w:fldCharType="separate"/>
      </w:r>
      <w:r>
        <w:t>56</w:t>
      </w:r>
      <w:r>
        <w:fldChar w:fldCharType="end"/>
      </w:r>
    </w:p>
    <w:p w14:paraId="65A9CDC2" w14:textId="1FC65C8D" w:rsidR="00214BB6" w:rsidRPr="00177466" w:rsidRDefault="00214BB6">
      <w:pPr>
        <w:pStyle w:val="TOC3"/>
        <w:rPr>
          <w:rFonts w:ascii="Calibri" w:hAnsi="Calibri"/>
          <w:sz w:val="22"/>
          <w:szCs w:val="22"/>
          <w:lang w:eastAsia="en-GB"/>
        </w:rPr>
      </w:pPr>
      <w:r>
        <w:rPr>
          <w:lang w:eastAsia="zh-CN"/>
        </w:rPr>
        <w:t>5.3.9</w:t>
      </w:r>
      <w:r w:rsidRPr="00177466">
        <w:rPr>
          <w:rFonts w:ascii="Calibri" w:hAnsi="Calibri"/>
          <w:sz w:val="22"/>
          <w:szCs w:val="22"/>
          <w:lang w:eastAsia="en-GB"/>
        </w:rPr>
        <w:tab/>
      </w:r>
      <w:r>
        <w:rPr>
          <w:lang w:eastAsia="zh-CN"/>
        </w:rPr>
        <w:t>Structured data types</w:t>
      </w:r>
      <w:r>
        <w:tab/>
      </w:r>
      <w:r>
        <w:fldChar w:fldCharType="begin" w:fldLock="1"/>
      </w:r>
      <w:r>
        <w:instrText xml:space="preserve"> PAGEREF _Toc83139710 \h </w:instrText>
      </w:r>
      <w:r>
        <w:fldChar w:fldCharType="separate"/>
      </w:r>
      <w:r>
        <w:t>56</w:t>
      </w:r>
      <w:r>
        <w:fldChar w:fldCharType="end"/>
      </w:r>
    </w:p>
    <w:p w14:paraId="3E4770DB" w14:textId="06DE11CB" w:rsidR="00214BB6" w:rsidRPr="00177466" w:rsidRDefault="00214BB6">
      <w:pPr>
        <w:pStyle w:val="TOC3"/>
        <w:rPr>
          <w:rFonts w:ascii="Calibri" w:hAnsi="Calibri"/>
          <w:sz w:val="22"/>
          <w:szCs w:val="22"/>
          <w:lang w:eastAsia="en-GB"/>
        </w:rPr>
      </w:pPr>
      <w:r>
        <w:rPr>
          <w:lang w:eastAsia="zh-CN"/>
        </w:rPr>
        <w:t>5.3.10</w:t>
      </w:r>
      <w:r w:rsidRPr="00177466">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_Toc83139711 \h </w:instrText>
      </w:r>
      <w:r>
        <w:fldChar w:fldCharType="separate"/>
      </w:r>
      <w:r>
        <w:t>59</w:t>
      </w:r>
      <w:r>
        <w:fldChar w:fldCharType="end"/>
      </w:r>
    </w:p>
    <w:p w14:paraId="55C1522E" w14:textId="277BDC61" w:rsidR="00214BB6" w:rsidRPr="00177466" w:rsidRDefault="00214BB6">
      <w:pPr>
        <w:pStyle w:val="TOC3"/>
        <w:rPr>
          <w:rFonts w:ascii="Calibri" w:hAnsi="Calibri"/>
          <w:sz w:val="22"/>
          <w:szCs w:val="22"/>
          <w:lang w:eastAsia="en-GB"/>
        </w:rPr>
      </w:pPr>
      <w:r w:rsidRPr="00E07F45">
        <w:rPr>
          <w:rFonts w:eastAsia="SimSun"/>
          <w:lang w:val="x-none"/>
        </w:rPr>
        <w:t>5.3.</w:t>
      </w:r>
      <w:r w:rsidRPr="00E07F45">
        <w:rPr>
          <w:rFonts w:eastAsia="SimSun"/>
          <w:lang w:val="de-DE"/>
        </w:rPr>
        <w:t>11</w:t>
      </w:r>
      <w:r w:rsidRPr="00177466">
        <w:rPr>
          <w:rFonts w:ascii="Calibri" w:hAnsi="Calibri"/>
          <w:sz w:val="22"/>
          <w:szCs w:val="22"/>
          <w:lang w:eastAsia="en-GB"/>
        </w:rPr>
        <w:tab/>
      </w:r>
      <w:r w:rsidRPr="00E07F45">
        <w:rPr>
          <w:rFonts w:eastAsia="SimSun"/>
          <w:lang w:val="x-none"/>
        </w:rPr>
        <w:t>Error Responses</w:t>
      </w:r>
      <w:r>
        <w:tab/>
      </w:r>
      <w:r>
        <w:fldChar w:fldCharType="begin" w:fldLock="1"/>
      </w:r>
      <w:r>
        <w:instrText xml:space="preserve"> PAGEREF _Toc83139712 \h </w:instrText>
      </w:r>
      <w:r>
        <w:fldChar w:fldCharType="separate"/>
      </w:r>
      <w:r>
        <w:t>60</w:t>
      </w:r>
      <w:r>
        <w:fldChar w:fldCharType="end"/>
      </w:r>
    </w:p>
    <w:p w14:paraId="747A99A1" w14:textId="490F3345" w:rsidR="00214BB6" w:rsidRPr="00177466" w:rsidRDefault="00214BB6">
      <w:pPr>
        <w:pStyle w:val="TOC3"/>
        <w:rPr>
          <w:rFonts w:ascii="Calibri" w:hAnsi="Calibri"/>
          <w:sz w:val="22"/>
          <w:szCs w:val="22"/>
          <w:lang w:eastAsia="en-GB"/>
        </w:rPr>
      </w:pPr>
      <w:r>
        <w:rPr>
          <w:lang w:eastAsia="zh-CN"/>
        </w:rPr>
        <w:t>5.3.12</w:t>
      </w:r>
      <w:r w:rsidRPr="00177466">
        <w:rPr>
          <w:rFonts w:ascii="Calibri" w:hAnsi="Calibri"/>
          <w:sz w:val="22"/>
          <w:szCs w:val="22"/>
          <w:lang w:eastAsia="en-GB"/>
        </w:rPr>
        <w:tab/>
      </w:r>
      <w:r>
        <w:rPr>
          <w:lang w:eastAsia="zh-CN"/>
        </w:rPr>
        <w:t>Enumerations</w:t>
      </w:r>
      <w:r>
        <w:tab/>
      </w:r>
      <w:r>
        <w:fldChar w:fldCharType="begin" w:fldLock="1"/>
      </w:r>
      <w:r>
        <w:instrText xml:space="preserve"> PAGEREF _Toc83139713 \h </w:instrText>
      </w:r>
      <w:r>
        <w:fldChar w:fldCharType="separate"/>
      </w:r>
      <w:r>
        <w:t>61</w:t>
      </w:r>
      <w:r>
        <w:fldChar w:fldCharType="end"/>
      </w:r>
    </w:p>
    <w:p w14:paraId="1E64BD69" w14:textId="520A6F82" w:rsidR="00214BB6" w:rsidRPr="00177466" w:rsidRDefault="00214BB6">
      <w:pPr>
        <w:pStyle w:val="TOC3"/>
        <w:rPr>
          <w:rFonts w:ascii="Calibri" w:hAnsi="Calibri"/>
          <w:sz w:val="22"/>
          <w:szCs w:val="22"/>
          <w:lang w:eastAsia="en-GB"/>
        </w:rPr>
      </w:pPr>
      <w:r>
        <w:rPr>
          <w:lang w:eastAsia="zh-CN"/>
        </w:rPr>
        <w:t>5.3.13</w:t>
      </w:r>
      <w:r w:rsidRPr="00177466">
        <w:rPr>
          <w:rFonts w:ascii="Calibri" w:hAnsi="Calibri"/>
          <w:sz w:val="22"/>
          <w:szCs w:val="22"/>
          <w:lang w:eastAsia="en-GB"/>
        </w:rPr>
        <w:tab/>
      </w:r>
      <w:r>
        <w:rPr>
          <w:lang w:eastAsia="zh-CN"/>
        </w:rPr>
        <w:t>Formatting of structured data types in query parameters</w:t>
      </w:r>
      <w:r>
        <w:tab/>
      </w:r>
      <w:r>
        <w:fldChar w:fldCharType="begin" w:fldLock="1"/>
      </w:r>
      <w:r>
        <w:instrText xml:space="preserve"> PAGEREF _Toc83139714 \h </w:instrText>
      </w:r>
      <w:r>
        <w:fldChar w:fldCharType="separate"/>
      </w:r>
      <w:r>
        <w:t>62</w:t>
      </w:r>
      <w:r>
        <w:fldChar w:fldCharType="end"/>
      </w:r>
    </w:p>
    <w:p w14:paraId="19C32BCE" w14:textId="5CA46D96" w:rsidR="00214BB6" w:rsidRPr="00177466" w:rsidRDefault="00214BB6">
      <w:pPr>
        <w:pStyle w:val="TOC3"/>
        <w:rPr>
          <w:rFonts w:ascii="Calibri" w:hAnsi="Calibri"/>
          <w:sz w:val="22"/>
          <w:szCs w:val="22"/>
          <w:lang w:eastAsia="en-GB"/>
        </w:rPr>
      </w:pPr>
      <w:r>
        <w:rPr>
          <w:lang w:eastAsia="zh-CN"/>
        </w:rPr>
        <w:t>5.3.14</w:t>
      </w:r>
      <w:r w:rsidRPr="00177466">
        <w:rPr>
          <w:rFonts w:ascii="Calibri" w:hAnsi="Calibri"/>
          <w:sz w:val="22"/>
          <w:szCs w:val="22"/>
          <w:lang w:eastAsia="en-GB"/>
        </w:rPr>
        <w:tab/>
      </w:r>
      <w:r>
        <w:rPr>
          <w:lang w:eastAsia="zh-CN"/>
        </w:rPr>
        <w:t>Attribute Presence Conditions</w:t>
      </w:r>
      <w:r>
        <w:tab/>
      </w:r>
      <w:r>
        <w:fldChar w:fldCharType="begin" w:fldLock="1"/>
      </w:r>
      <w:r>
        <w:instrText xml:space="preserve"> PAGEREF _Toc83139715 \h </w:instrText>
      </w:r>
      <w:r>
        <w:fldChar w:fldCharType="separate"/>
      </w:r>
      <w:r>
        <w:t>62</w:t>
      </w:r>
      <w:r>
        <w:fldChar w:fldCharType="end"/>
      </w:r>
    </w:p>
    <w:p w14:paraId="6F743C53" w14:textId="634D67E2" w:rsidR="00214BB6" w:rsidRPr="00177466" w:rsidRDefault="00214BB6">
      <w:pPr>
        <w:pStyle w:val="TOC3"/>
        <w:rPr>
          <w:rFonts w:ascii="Calibri" w:hAnsi="Calibri"/>
          <w:sz w:val="22"/>
          <w:szCs w:val="22"/>
          <w:lang w:eastAsia="en-GB"/>
        </w:rPr>
      </w:pPr>
      <w:r>
        <w:rPr>
          <w:lang w:eastAsia="zh-CN"/>
        </w:rPr>
        <w:t>5.3.15</w:t>
      </w:r>
      <w:r w:rsidRPr="00177466">
        <w:rPr>
          <w:rFonts w:ascii="Calibri" w:hAnsi="Calibri"/>
          <w:sz w:val="22"/>
          <w:szCs w:val="22"/>
          <w:lang w:eastAsia="en-GB"/>
        </w:rPr>
        <w:tab/>
      </w:r>
      <w:r>
        <w:rPr>
          <w:lang w:eastAsia="zh-CN"/>
        </w:rPr>
        <w:t>Usage of the "tags" field</w:t>
      </w:r>
      <w:r>
        <w:tab/>
      </w:r>
      <w:r>
        <w:fldChar w:fldCharType="begin" w:fldLock="1"/>
      </w:r>
      <w:r>
        <w:instrText xml:space="preserve"> PAGEREF _Toc83139716 \h </w:instrText>
      </w:r>
      <w:r>
        <w:fldChar w:fldCharType="separate"/>
      </w:r>
      <w:r>
        <w:t>64</w:t>
      </w:r>
      <w:r>
        <w:fldChar w:fldCharType="end"/>
      </w:r>
    </w:p>
    <w:p w14:paraId="593B28B9" w14:textId="7A12CF64" w:rsidR="00214BB6" w:rsidRPr="00177466" w:rsidRDefault="00214BB6">
      <w:pPr>
        <w:pStyle w:val="TOC3"/>
        <w:rPr>
          <w:rFonts w:ascii="Calibri" w:hAnsi="Calibri"/>
          <w:sz w:val="22"/>
          <w:szCs w:val="22"/>
          <w:lang w:eastAsia="en-GB"/>
        </w:rPr>
      </w:pPr>
      <w:r>
        <w:rPr>
          <w:lang w:eastAsia="zh-CN"/>
        </w:rPr>
        <w:t>5.3.16</w:t>
      </w:r>
      <w:r w:rsidRPr="00177466">
        <w:rPr>
          <w:rFonts w:ascii="Calibri" w:hAnsi="Calibri"/>
          <w:sz w:val="22"/>
          <w:szCs w:val="22"/>
          <w:lang w:eastAsia="en-GB"/>
        </w:rPr>
        <w:tab/>
      </w:r>
      <w:r>
        <w:rPr>
          <w:lang w:eastAsia="zh-CN"/>
        </w:rPr>
        <w:t>Security</w:t>
      </w:r>
      <w:r>
        <w:tab/>
      </w:r>
      <w:r>
        <w:fldChar w:fldCharType="begin" w:fldLock="1"/>
      </w:r>
      <w:r>
        <w:instrText xml:space="preserve"> PAGEREF _Toc83139717 \h </w:instrText>
      </w:r>
      <w:r>
        <w:fldChar w:fldCharType="separate"/>
      </w:r>
      <w:r>
        <w:t>64</w:t>
      </w:r>
      <w:r>
        <w:fldChar w:fldCharType="end"/>
      </w:r>
    </w:p>
    <w:p w14:paraId="4D9622B0" w14:textId="5DBD48C0" w:rsidR="00214BB6" w:rsidRPr="00177466" w:rsidRDefault="00214BB6">
      <w:pPr>
        <w:pStyle w:val="TOC3"/>
        <w:rPr>
          <w:rFonts w:ascii="Calibri" w:hAnsi="Calibri"/>
          <w:sz w:val="22"/>
          <w:szCs w:val="22"/>
          <w:lang w:eastAsia="en-GB"/>
        </w:rPr>
      </w:pPr>
      <w:r>
        <w:rPr>
          <w:lang w:eastAsia="zh-CN"/>
        </w:rPr>
        <w:t>5.3.17</w:t>
      </w:r>
      <w:r w:rsidRPr="00177466">
        <w:rPr>
          <w:rFonts w:ascii="Calibri" w:hAnsi="Calibri"/>
          <w:sz w:val="22"/>
          <w:szCs w:val="22"/>
          <w:lang w:eastAsia="en-GB"/>
        </w:rPr>
        <w:tab/>
      </w:r>
      <w:r>
        <w:rPr>
          <w:lang w:eastAsia="zh-CN"/>
        </w:rPr>
        <w:t>Reuse of Structured Data Types</w:t>
      </w:r>
      <w:r>
        <w:tab/>
      </w:r>
      <w:r>
        <w:fldChar w:fldCharType="begin" w:fldLock="1"/>
      </w:r>
      <w:r>
        <w:instrText xml:space="preserve"> PAGEREF _Toc83139718 \h </w:instrText>
      </w:r>
      <w:r>
        <w:fldChar w:fldCharType="separate"/>
      </w:r>
      <w:r>
        <w:t>66</w:t>
      </w:r>
      <w:r>
        <w:fldChar w:fldCharType="end"/>
      </w:r>
    </w:p>
    <w:p w14:paraId="13BD9FD8" w14:textId="074CFC3A" w:rsidR="00214BB6" w:rsidRPr="00177466" w:rsidRDefault="00214BB6">
      <w:pPr>
        <w:pStyle w:val="TOC3"/>
        <w:rPr>
          <w:rFonts w:ascii="Calibri" w:hAnsi="Calibri"/>
          <w:sz w:val="22"/>
          <w:szCs w:val="22"/>
          <w:lang w:eastAsia="en-GB"/>
        </w:rPr>
      </w:pPr>
      <w:r>
        <w:rPr>
          <w:lang w:eastAsia="zh-CN"/>
        </w:rPr>
        <w:t>5.3.18</w:t>
      </w:r>
      <w:r w:rsidRPr="00177466">
        <w:rPr>
          <w:rFonts w:ascii="Calibri" w:hAnsi="Calibri"/>
          <w:sz w:val="22"/>
          <w:szCs w:val="22"/>
          <w:lang w:eastAsia="en-GB"/>
        </w:rPr>
        <w:tab/>
      </w:r>
      <w:r>
        <w:rPr>
          <w:lang w:eastAsia="zh-CN"/>
        </w:rPr>
        <w:t>Operation identifiers</w:t>
      </w:r>
      <w:r>
        <w:tab/>
      </w:r>
      <w:r>
        <w:fldChar w:fldCharType="begin" w:fldLock="1"/>
      </w:r>
      <w:r>
        <w:instrText xml:space="preserve"> PAGEREF _Toc83139719 \h </w:instrText>
      </w:r>
      <w:r>
        <w:fldChar w:fldCharType="separate"/>
      </w:r>
      <w:r>
        <w:t>66</w:t>
      </w:r>
      <w:r>
        <w:fldChar w:fldCharType="end"/>
      </w:r>
    </w:p>
    <w:p w14:paraId="6CA9D624" w14:textId="1B3453A6" w:rsidR="00214BB6" w:rsidRPr="00177466" w:rsidRDefault="00214BB6">
      <w:pPr>
        <w:pStyle w:val="TOC1"/>
        <w:rPr>
          <w:rFonts w:ascii="Calibri" w:hAnsi="Calibri"/>
          <w:szCs w:val="22"/>
          <w:lang w:eastAsia="en-GB"/>
        </w:rPr>
      </w:pPr>
      <w:r>
        <w:t>6</w:t>
      </w:r>
      <w:r w:rsidRPr="00177466">
        <w:rPr>
          <w:rFonts w:ascii="Calibri" w:hAnsi="Calibri"/>
          <w:szCs w:val="22"/>
          <w:lang w:eastAsia="en-GB"/>
        </w:rPr>
        <w:tab/>
      </w:r>
      <w:r>
        <w:t>Requirements for secure API design</w:t>
      </w:r>
      <w:r>
        <w:tab/>
      </w:r>
      <w:r>
        <w:fldChar w:fldCharType="begin" w:fldLock="1"/>
      </w:r>
      <w:r>
        <w:instrText xml:space="preserve"> PAGEREF _Toc83139720 \h </w:instrText>
      </w:r>
      <w:r>
        <w:fldChar w:fldCharType="separate"/>
      </w:r>
      <w:r>
        <w:t>67</w:t>
      </w:r>
      <w:r>
        <w:fldChar w:fldCharType="end"/>
      </w:r>
    </w:p>
    <w:p w14:paraId="4A891784" w14:textId="1CF0D72C" w:rsidR="00214BB6" w:rsidRPr="00177466" w:rsidRDefault="00214BB6">
      <w:pPr>
        <w:pStyle w:val="TOC2"/>
        <w:rPr>
          <w:rFonts w:ascii="Calibri" w:hAnsi="Calibri"/>
          <w:sz w:val="22"/>
          <w:szCs w:val="22"/>
          <w:lang w:eastAsia="en-GB"/>
        </w:rPr>
      </w:pPr>
      <w:r>
        <w:t>6.1</w:t>
      </w:r>
      <w:r w:rsidRPr="00177466">
        <w:rPr>
          <w:rFonts w:ascii="Calibri" w:hAnsi="Calibri"/>
          <w:sz w:val="22"/>
          <w:szCs w:val="22"/>
          <w:lang w:eastAsia="en-GB"/>
        </w:rPr>
        <w:tab/>
      </w:r>
      <w:r>
        <w:t>Introduction</w:t>
      </w:r>
      <w:r>
        <w:tab/>
      </w:r>
      <w:r>
        <w:fldChar w:fldCharType="begin" w:fldLock="1"/>
      </w:r>
      <w:r>
        <w:instrText xml:space="preserve"> PAGEREF _Toc83139721 \h </w:instrText>
      </w:r>
      <w:r>
        <w:fldChar w:fldCharType="separate"/>
      </w:r>
      <w:r>
        <w:t>67</w:t>
      </w:r>
      <w:r>
        <w:fldChar w:fldCharType="end"/>
      </w:r>
    </w:p>
    <w:p w14:paraId="08580749" w14:textId="10A6FA9E" w:rsidR="00214BB6" w:rsidRPr="00177466" w:rsidRDefault="00214BB6">
      <w:pPr>
        <w:pStyle w:val="TOC2"/>
        <w:rPr>
          <w:rFonts w:ascii="Calibri" w:hAnsi="Calibri"/>
          <w:sz w:val="22"/>
          <w:szCs w:val="22"/>
          <w:lang w:eastAsia="en-GB"/>
        </w:rPr>
      </w:pPr>
      <w:r>
        <w:t>6.2</w:t>
      </w:r>
      <w:r w:rsidRPr="00177466">
        <w:rPr>
          <w:rFonts w:ascii="Calibri" w:hAnsi="Calibri"/>
          <w:sz w:val="22"/>
          <w:szCs w:val="22"/>
          <w:lang w:eastAsia="en-GB"/>
        </w:rPr>
        <w:tab/>
      </w:r>
      <w:r>
        <w:t>General</w:t>
      </w:r>
      <w:r>
        <w:tab/>
      </w:r>
      <w:r>
        <w:fldChar w:fldCharType="begin" w:fldLock="1"/>
      </w:r>
      <w:r>
        <w:instrText xml:space="preserve"> PAGEREF _Toc83139722 \h </w:instrText>
      </w:r>
      <w:r>
        <w:fldChar w:fldCharType="separate"/>
      </w:r>
      <w:r>
        <w:t>67</w:t>
      </w:r>
      <w:r>
        <w:fldChar w:fldCharType="end"/>
      </w:r>
    </w:p>
    <w:p w14:paraId="341C3750" w14:textId="3B0DDB42" w:rsidR="00214BB6" w:rsidRPr="00177466" w:rsidRDefault="00214BB6">
      <w:pPr>
        <w:pStyle w:val="TOC2"/>
        <w:rPr>
          <w:rFonts w:ascii="Calibri" w:hAnsi="Calibri"/>
          <w:sz w:val="22"/>
          <w:szCs w:val="22"/>
          <w:lang w:eastAsia="en-GB"/>
        </w:rPr>
      </w:pPr>
      <w:r>
        <w:t>6.3</w:t>
      </w:r>
      <w:r w:rsidRPr="00177466">
        <w:rPr>
          <w:rFonts w:ascii="Calibri" w:hAnsi="Calibri"/>
          <w:sz w:val="22"/>
          <w:szCs w:val="22"/>
          <w:lang w:eastAsia="en-GB"/>
        </w:rPr>
        <w:tab/>
      </w:r>
      <w:r>
        <w:t>SBA-specific requirements</w:t>
      </w:r>
      <w:r>
        <w:tab/>
      </w:r>
      <w:r>
        <w:fldChar w:fldCharType="begin" w:fldLock="1"/>
      </w:r>
      <w:r>
        <w:instrText xml:space="preserve"> PAGEREF _Toc83139723 \h </w:instrText>
      </w:r>
      <w:r>
        <w:fldChar w:fldCharType="separate"/>
      </w:r>
      <w:r>
        <w:t>68</w:t>
      </w:r>
      <w:r>
        <w:fldChar w:fldCharType="end"/>
      </w:r>
    </w:p>
    <w:p w14:paraId="3982CFF4" w14:textId="70CB1ADB" w:rsidR="00214BB6" w:rsidRPr="00177466" w:rsidRDefault="00214BB6">
      <w:pPr>
        <w:pStyle w:val="TOC8"/>
        <w:rPr>
          <w:rFonts w:ascii="Calibri" w:hAnsi="Calibri"/>
          <w:b w:val="0"/>
          <w:szCs w:val="22"/>
          <w:lang w:eastAsia="en-GB"/>
        </w:rPr>
      </w:pPr>
      <w:r>
        <w:t>Annex A (informative): TS Skeleton Template</w:t>
      </w:r>
      <w:r>
        <w:tab/>
      </w:r>
      <w:r>
        <w:fldChar w:fldCharType="begin" w:fldLock="1"/>
      </w:r>
      <w:r>
        <w:instrText xml:space="preserve"> PAGEREF _Toc83139724 \h </w:instrText>
      </w:r>
      <w:r>
        <w:fldChar w:fldCharType="separate"/>
      </w:r>
      <w:r>
        <w:t>68</w:t>
      </w:r>
      <w:r>
        <w:fldChar w:fldCharType="end"/>
      </w:r>
    </w:p>
    <w:p w14:paraId="6A709FF3" w14:textId="35FFF742" w:rsidR="00214BB6" w:rsidRPr="00177466" w:rsidRDefault="00214BB6">
      <w:pPr>
        <w:pStyle w:val="TOC8"/>
        <w:rPr>
          <w:rFonts w:ascii="Calibri" w:hAnsi="Calibri"/>
          <w:b w:val="0"/>
          <w:szCs w:val="22"/>
          <w:lang w:eastAsia="en-GB"/>
        </w:rPr>
      </w:pPr>
      <w:r>
        <w:t>Annex B (informative): Backward Incompatible Changes</w:t>
      </w:r>
      <w:r>
        <w:tab/>
      </w:r>
      <w:r>
        <w:fldChar w:fldCharType="begin" w:fldLock="1"/>
      </w:r>
      <w:r>
        <w:instrText xml:space="preserve"> PAGEREF _Toc83139725 \h </w:instrText>
      </w:r>
      <w:r>
        <w:fldChar w:fldCharType="separate"/>
      </w:r>
      <w:r>
        <w:t>68</w:t>
      </w:r>
      <w:r>
        <w:fldChar w:fldCharType="end"/>
      </w:r>
    </w:p>
    <w:p w14:paraId="7DB52516" w14:textId="34B9B5F9" w:rsidR="00214BB6" w:rsidRPr="00177466" w:rsidRDefault="00214BB6">
      <w:pPr>
        <w:pStyle w:val="TOC8"/>
        <w:rPr>
          <w:rFonts w:ascii="Calibri" w:hAnsi="Calibri"/>
          <w:b w:val="0"/>
          <w:szCs w:val="22"/>
          <w:lang w:eastAsia="en-GB"/>
        </w:rPr>
      </w:pPr>
      <w:r>
        <w:t>Annex C (Informative): Resource modelling</w:t>
      </w:r>
      <w:r>
        <w:tab/>
      </w:r>
      <w:r>
        <w:fldChar w:fldCharType="begin" w:fldLock="1"/>
      </w:r>
      <w:r>
        <w:instrText xml:space="preserve"> PAGEREF _Toc83139726 \h </w:instrText>
      </w:r>
      <w:r>
        <w:fldChar w:fldCharType="separate"/>
      </w:r>
      <w:r>
        <w:t>69</w:t>
      </w:r>
      <w:r>
        <w:fldChar w:fldCharType="end"/>
      </w:r>
    </w:p>
    <w:p w14:paraId="295CA7D7" w14:textId="39D2B462" w:rsidR="00214BB6" w:rsidRPr="00177466" w:rsidRDefault="00214BB6">
      <w:pPr>
        <w:pStyle w:val="TOC2"/>
        <w:rPr>
          <w:rFonts w:ascii="Calibri" w:hAnsi="Calibri"/>
          <w:sz w:val="22"/>
          <w:szCs w:val="22"/>
          <w:lang w:eastAsia="en-GB"/>
        </w:rPr>
      </w:pPr>
      <w:r>
        <w:t>C.0</w:t>
      </w:r>
      <w:r w:rsidRPr="00177466">
        <w:rPr>
          <w:rFonts w:ascii="Calibri" w:hAnsi="Calibri"/>
          <w:sz w:val="22"/>
          <w:szCs w:val="22"/>
          <w:lang w:eastAsia="en-GB"/>
        </w:rPr>
        <w:tab/>
      </w:r>
      <w:r>
        <w:t>General</w:t>
      </w:r>
      <w:r>
        <w:tab/>
      </w:r>
      <w:r>
        <w:fldChar w:fldCharType="begin" w:fldLock="1"/>
      </w:r>
      <w:r>
        <w:instrText xml:space="preserve"> PAGEREF _Toc83139727 \h </w:instrText>
      </w:r>
      <w:r>
        <w:fldChar w:fldCharType="separate"/>
      </w:r>
      <w:r>
        <w:t>69</w:t>
      </w:r>
      <w:r>
        <w:fldChar w:fldCharType="end"/>
      </w:r>
    </w:p>
    <w:p w14:paraId="629FBDD8" w14:textId="6079C4A9" w:rsidR="00214BB6" w:rsidRPr="00177466" w:rsidRDefault="00214BB6">
      <w:pPr>
        <w:pStyle w:val="TOC2"/>
        <w:rPr>
          <w:rFonts w:ascii="Calibri" w:hAnsi="Calibri"/>
          <w:sz w:val="22"/>
          <w:szCs w:val="22"/>
          <w:lang w:eastAsia="en-GB"/>
        </w:rPr>
      </w:pPr>
      <w:r>
        <w:t>C.1</w:t>
      </w:r>
      <w:r w:rsidRPr="00177466">
        <w:rPr>
          <w:rFonts w:ascii="Calibri" w:hAnsi="Calibri"/>
          <w:sz w:val="22"/>
          <w:szCs w:val="22"/>
          <w:lang w:eastAsia="en-GB"/>
        </w:rPr>
        <w:tab/>
      </w:r>
      <w:r>
        <w:t>Document</w:t>
      </w:r>
      <w:r>
        <w:tab/>
      </w:r>
      <w:r>
        <w:fldChar w:fldCharType="begin" w:fldLock="1"/>
      </w:r>
      <w:r>
        <w:instrText xml:space="preserve"> PAGEREF _Toc83139728 \h </w:instrText>
      </w:r>
      <w:r>
        <w:fldChar w:fldCharType="separate"/>
      </w:r>
      <w:r>
        <w:t>70</w:t>
      </w:r>
      <w:r>
        <w:fldChar w:fldCharType="end"/>
      </w:r>
    </w:p>
    <w:p w14:paraId="2542E009" w14:textId="6E5CE542" w:rsidR="00214BB6" w:rsidRPr="00177466" w:rsidRDefault="00214BB6">
      <w:pPr>
        <w:pStyle w:val="TOC2"/>
        <w:rPr>
          <w:rFonts w:ascii="Calibri" w:hAnsi="Calibri"/>
          <w:sz w:val="22"/>
          <w:szCs w:val="22"/>
          <w:lang w:eastAsia="en-GB"/>
        </w:rPr>
      </w:pPr>
      <w:r>
        <w:t>C.2</w:t>
      </w:r>
      <w:r w:rsidRPr="00177466">
        <w:rPr>
          <w:rFonts w:ascii="Calibri" w:hAnsi="Calibri"/>
          <w:sz w:val="22"/>
          <w:szCs w:val="22"/>
          <w:lang w:eastAsia="en-GB"/>
        </w:rPr>
        <w:tab/>
      </w:r>
      <w:r>
        <w:t>Collection</w:t>
      </w:r>
      <w:r>
        <w:tab/>
      </w:r>
      <w:r>
        <w:fldChar w:fldCharType="begin" w:fldLock="1"/>
      </w:r>
      <w:r>
        <w:instrText xml:space="preserve"> PAGEREF _Toc83139729 \h </w:instrText>
      </w:r>
      <w:r>
        <w:fldChar w:fldCharType="separate"/>
      </w:r>
      <w:r>
        <w:t>70</w:t>
      </w:r>
      <w:r>
        <w:fldChar w:fldCharType="end"/>
      </w:r>
    </w:p>
    <w:p w14:paraId="11998793" w14:textId="44AB1438" w:rsidR="00214BB6" w:rsidRPr="00177466" w:rsidRDefault="00214BB6">
      <w:pPr>
        <w:pStyle w:val="TOC2"/>
        <w:rPr>
          <w:rFonts w:ascii="Calibri" w:hAnsi="Calibri"/>
          <w:sz w:val="22"/>
          <w:szCs w:val="22"/>
          <w:lang w:eastAsia="en-GB"/>
        </w:rPr>
      </w:pPr>
      <w:r>
        <w:t>C.3</w:t>
      </w:r>
      <w:r w:rsidRPr="00177466">
        <w:rPr>
          <w:rFonts w:ascii="Calibri" w:hAnsi="Calibri"/>
          <w:sz w:val="22"/>
          <w:szCs w:val="22"/>
          <w:lang w:eastAsia="en-GB"/>
        </w:rPr>
        <w:tab/>
      </w:r>
      <w:r>
        <w:t>Store</w:t>
      </w:r>
      <w:r>
        <w:tab/>
      </w:r>
      <w:r>
        <w:fldChar w:fldCharType="begin" w:fldLock="1"/>
      </w:r>
      <w:r>
        <w:instrText xml:space="preserve"> PAGEREF _Toc83139730 \h </w:instrText>
      </w:r>
      <w:r>
        <w:fldChar w:fldCharType="separate"/>
      </w:r>
      <w:r>
        <w:t>70</w:t>
      </w:r>
      <w:r>
        <w:fldChar w:fldCharType="end"/>
      </w:r>
    </w:p>
    <w:p w14:paraId="49F2BEC2" w14:textId="564DCCDF" w:rsidR="00214BB6" w:rsidRPr="00177466" w:rsidRDefault="00214BB6">
      <w:pPr>
        <w:pStyle w:val="TOC2"/>
        <w:rPr>
          <w:rFonts w:ascii="Calibri" w:hAnsi="Calibri"/>
          <w:sz w:val="22"/>
          <w:szCs w:val="22"/>
          <w:lang w:eastAsia="en-GB"/>
        </w:rPr>
      </w:pPr>
      <w:r>
        <w:t>C.4</w:t>
      </w:r>
      <w:r w:rsidRPr="00177466">
        <w:rPr>
          <w:rFonts w:ascii="Calibri" w:hAnsi="Calibri"/>
          <w:sz w:val="22"/>
          <w:szCs w:val="22"/>
          <w:lang w:eastAsia="en-GB"/>
        </w:rPr>
        <w:tab/>
      </w:r>
      <w:r>
        <w:t>Custom operation</w:t>
      </w:r>
      <w:r>
        <w:tab/>
      </w:r>
      <w:r>
        <w:fldChar w:fldCharType="begin" w:fldLock="1"/>
      </w:r>
      <w:r>
        <w:instrText xml:space="preserve"> PAGEREF _Toc83139731 \h </w:instrText>
      </w:r>
      <w:r>
        <w:fldChar w:fldCharType="separate"/>
      </w:r>
      <w:r>
        <w:t>71</w:t>
      </w:r>
      <w:r>
        <w:fldChar w:fldCharType="end"/>
      </w:r>
    </w:p>
    <w:p w14:paraId="008D06B3" w14:textId="1B2A1B78" w:rsidR="00214BB6" w:rsidRPr="00177466" w:rsidRDefault="00214BB6">
      <w:pPr>
        <w:pStyle w:val="TOC8"/>
        <w:rPr>
          <w:rFonts w:ascii="Calibri" w:hAnsi="Calibri"/>
          <w:b w:val="0"/>
          <w:szCs w:val="22"/>
          <w:lang w:eastAsia="en-GB"/>
        </w:rPr>
      </w:pPr>
      <w:r>
        <w:t>Annex D (informative): Example of an OpenAPI specification file for Patch</w:t>
      </w:r>
      <w:r>
        <w:tab/>
      </w:r>
      <w:r>
        <w:fldChar w:fldCharType="begin" w:fldLock="1"/>
      </w:r>
      <w:r>
        <w:instrText xml:space="preserve"> PAGEREF _Toc83139732 \h </w:instrText>
      </w:r>
      <w:r>
        <w:fldChar w:fldCharType="separate"/>
      </w:r>
      <w:r>
        <w:t>71</w:t>
      </w:r>
      <w:r>
        <w:fldChar w:fldCharType="end"/>
      </w:r>
    </w:p>
    <w:p w14:paraId="3D46BBEC" w14:textId="0BA7C181" w:rsidR="00214BB6" w:rsidRPr="00177466" w:rsidRDefault="00214BB6">
      <w:pPr>
        <w:pStyle w:val="TOC8"/>
        <w:rPr>
          <w:rFonts w:ascii="Calibri" w:hAnsi="Calibri"/>
          <w:b w:val="0"/>
          <w:szCs w:val="22"/>
          <w:lang w:eastAsia="en-GB"/>
        </w:rPr>
      </w:pPr>
      <w:r>
        <w:t>Annex E (Informative): Considerations for handling of JSON arrays</w:t>
      </w:r>
      <w:r>
        <w:tab/>
      </w:r>
      <w:r>
        <w:fldChar w:fldCharType="begin" w:fldLock="1"/>
      </w:r>
      <w:r>
        <w:instrText xml:space="preserve"> PAGEREF _Toc83139733 \h </w:instrText>
      </w:r>
      <w:r>
        <w:fldChar w:fldCharType="separate"/>
      </w:r>
      <w:r>
        <w:t>73</w:t>
      </w:r>
      <w:r>
        <w:fldChar w:fldCharType="end"/>
      </w:r>
    </w:p>
    <w:p w14:paraId="5DA41DBB" w14:textId="4380148E" w:rsidR="00214BB6" w:rsidRPr="00177466" w:rsidRDefault="00214BB6">
      <w:pPr>
        <w:pStyle w:val="TOC8"/>
        <w:rPr>
          <w:rFonts w:ascii="Calibri" w:hAnsi="Calibri"/>
          <w:b w:val="0"/>
          <w:szCs w:val="22"/>
          <w:lang w:eastAsia="en-GB"/>
        </w:rPr>
      </w:pPr>
      <w:r>
        <w:t>Annex F (informative): Change history</w:t>
      </w:r>
      <w:r>
        <w:tab/>
      </w:r>
      <w:r>
        <w:fldChar w:fldCharType="begin" w:fldLock="1"/>
      </w:r>
      <w:r>
        <w:instrText xml:space="preserve"> PAGEREF _Toc83139734 \h </w:instrText>
      </w:r>
      <w:r>
        <w:fldChar w:fldCharType="separate"/>
      </w:r>
      <w:r>
        <w:t>76</w:t>
      </w:r>
      <w:r>
        <w:fldChar w:fldCharType="end"/>
      </w:r>
    </w:p>
    <w:p w14:paraId="2F68ECEA" w14:textId="7C1581CC" w:rsidR="00080512" w:rsidRPr="004D3578" w:rsidRDefault="005A336F">
      <w:r>
        <w:rPr>
          <w:noProof/>
          <w:sz w:val="22"/>
        </w:rPr>
        <w:fldChar w:fldCharType="end"/>
      </w:r>
    </w:p>
    <w:p w14:paraId="67559F21" w14:textId="77777777" w:rsidR="00080512" w:rsidRDefault="00080512" w:rsidP="00516776">
      <w:pPr>
        <w:pStyle w:val="Heading1"/>
      </w:pPr>
      <w:r w:rsidRPr="004D3578">
        <w:br w:type="page"/>
      </w:r>
      <w:bookmarkStart w:id="8" w:name="foreword"/>
      <w:bookmarkStart w:id="9" w:name="_Toc2086433"/>
      <w:bookmarkStart w:id="10" w:name="_Toc35975898"/>
      <w:bookmarkStart w:id="11" w:name="_Toc44849350"/>
      <w:bookmarkStart w:id="12" w:name="_Toc51852991"/>
      <w:bookmarkStart w:id="13" w:name="_Toc51859664"/>
      <w:bookmarkStart w:id="14" w:name="_Toc83139591"/>
      <w:bookmarkEnd w:id="8"/>
      <w:r w:rsidRPr="004D3578">
        <w:lastRenderedPageBreak/>
        <w:t>Foreword</w:t>
      </w:r>
      <w:bookmarkEnd w:id="9"/>
      <w:bookmarkEnd w:id="10"/>
      <w:bookmarkEnd w:id="11"/>
      <w:bookmarkEnd w:id="12"/>
      <w:bookmarkEnd w:id="13"/>
      <w:bookmarkEnd w:id="14"/>
    </w:p>
    <w:p w14:paraId="5AC691D3" w14:textId="77777777" w:rsidR="00080512" w:rsidRPr="004D3578" w:rsidRDefault="00080512">
      <w:r w:rsidRPr="004D3578">
        <w:t xml:space="preserve">This Technical </w:t>
      </w:r>
      <w:bookmarkStart w:id="15" w:name="spectype3"/>
      <w:r w:rsidRPr="00516776">
        <w:t>Specification</w:t>
      </w:r>
      <w:bookmarkEnd w:id="15"/>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516776">
      <w:pPr>
        <w:pStyle w:val="Heading1"/>
      </w:pPr>
      <w:bookmarkStart w:id="16" w:name="introduction"/>
      <w:bookmarkStart w:id="17" w:name="_Toc19702408"/>
      <w:bookmarkStart w:id="18" w:name="_Toc27751564"/>
      <w:bookmarkStart w:id="19" w:name="_Toc35971650"/>
      <w:bookmarkStart w:id="20" w:name="_Toc35975899"/>
      <w:bookmarkStart w:id="21" w:name="_Toc44849351"/>
      <w:bookmarkStart w:id="22" w:name="_Toc51852992"/>
      <w:bookmarkStart w:id="23" w:name="_Toc51859665"/>
      <w:bookmarkStart w:id="24" w:name="_Toc83139592"/>
      <w:bookmarkEnd w:id="16"/>
      <w:r w:rsidRPr="004D3578">
        <w:t>1</w:t>
      </w:r>
      <w:r w:rsidRPr="004D3578">
        <w:tab/>
        <w:t>Scope</w:t>
      </w:r>
      <w:bookmarkEnd w:id="17"/>
      <w:bookmarkEnd w:id="18"/>
      <w:bookmarkEnd w:id="19"/>
      <w:bookmarkEnd w:id="20"/>
      <w:bookmarkEnd w:id="21"/>
      <w:bookmarkEnd w:id="22"/>
      <w:bookmarkEnd w:id="23"/>
      <w:bookmarkEnd w:id="24"/>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516776">
      <w:pPr>
        <w:pStyle w:val="Heading1"/>
      </w:pPr>
      <w:bookmarkStart w:id="25" w:name="_Toc19702409"/>
      <w:bookmarkStart w:id="26" w:name="_Toc27751565"/>
      <w:bookmarkStart w:id="27" w:name="_Toc35971651"/>
      <w:bookmarkStart w:id="28" w:name="_Toc35975900"/>
      <w:bookmarkStart w:id="29" w:name="_Toc44849352"/>
      <w:bookmarkStart w:id="30" w:name="_Toc51852993"/>
      <w:bookmarkStart w:id="31" w:name="_Toc51859666"/>
      <w:bookmarkStart w:id="32" w:name="_Toc83139593"/>
      <w:r w:rsidRPr="004D3578">
        <w:t>2</w:t>
      </w:r>
      <w:r w:rsidRPr="004D3578">
        <w:tab/>
        <w:t>References</w:t>
      </w:r>
      <w:bookmarkEnd w:id="25"/>
      <w:bookmarkEnd w:id="26"/>
      <w:bookmarkEnd w:id="27"/>
      <w:bookmarkEnd w:id="28"/>
      <w:bookmarkEnd w:id="29"/>
      <w:bookmarkEnd w:id="30"/>
      <w:bookmarkEnd w:id="31"/>
      <w:bookmarkEnd w:id="32"/>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1" w:history="1">
        <w:r w:rsidR="00B141F3">
          <w:rPr>
            <w:rStyle w:val="Hyperlink"/>
            <w:lang w:val="en-US"/>
          </w:rPr>
          <w:t>https://spec.openapis.org/oas/v3.0.0</w:t>
        </w:r>
      </w:hyperlink>
      <w:r w:rsidR="00B141F3">
        <w:rPr>
          <w:lang w:val="en-US"/>
        </w:rPr>
        <w:t>.</w:t>
      </w:r>
    </w:p>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r>
        <w:rPr>
          <w:lang w:val="en-US"/>
        </w:rPr>
        <w:t>[12]</w:t>
      </w:r>
      <w:r>
        <w:rPr>
          <w:lang w:val="en-US"/>
        </w:rPr>
        <w:tab/>
        <w:t xml:space="preserve">IANA: </w:t>
      </w:r>
      <w:r>
        <w:t xml:space="preserve">"HTTP Status Code Registry at IANA", </w:t>
      </w:r>
      <w:hyperlink r:id="rId12" w:history="1">
        <w:r>
          <w:rPr>
            <w:rStyle w:val="Hyperlink"/>
          </w:rPr>
          <w:t>http://www.iana.org/assignments/http-status-codes</w:t>
        </w:r>
      </w:hyperlink>
      <w:r>
        <w:rPr>
          <w:rStyle w:val="Hyperlink"/>
        </w:rPr>
        <w:t>.</w:t>
      </w:r>
    </w:p>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r>
        <w:t>[16]</w:t>
      </w:r>
      <w:r>
        <w:tab/>
        <w:t xml:space="preserve">YAML 1.2: "YAML Ain't Markup Language", </w:t>
      </w:r>
      <w:hyperlink r:id="rId13" w:history="1">
        <w:r>
          <w:rPr>
            <w:rStyle w:val="Hyperlink"/>
          </w:rP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4" w:history="1">
        <w:r>
          <w:rPr>
            <w:rStyle w:val="Hyperlink"/>
            <w:rFonts w:eastAsia="Calibri"/>
          </w:rPr>
          <w:t>https://semver.org</w:t>
        </w:r>
      </w:hyperlink>
      <w:r>
        <w:rPr>
          <w:rStyle w:val="Hyperlink"/>
          <w:rFonts w:eastAsia="Calibri"/>
        </w:rPr>
        <w:t>.</w:t>
      </w:r>
    </w:p>
    <w:p w14:paraId="7CC416C4" w14:textId="77777777" w:rsidR="00B141F3" w:rsidRDefault="00B141F3" w:rsidP="00B141F3">
      <w:pPr>
        <w:pStyle w:val="EX"/>
      </w:pPr>
      <w:r>
        <w:t>[18]</w:t>
      </w:r>
      <w:r>
        <w:tab/>
        <w:t>3GPP TS 29.510: "5G System; Network Function Repository Services; Stage 3".</w:t>
      </w:r>
    </w:p>
    <w:p w14:paraId="09AA4A3A" w14:textId="77777777" w:rsidR="00B141F3" w:rsidRDefault="00B141F3" w:rsidP="00B141F3">
      <w:pPr>
        <w:pStyle w:val="EX"/>
      </w:pPr>
      <w:r>
        <w:t>[19]</w:t>
      </w:r>
      <w:r>
        <w:tab/>
        <w:t>IETF RFC 7807: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6058F07B" w14:textId="77777777" w:rsidR="00516776" w:rsidRPr="004D3578" w:rsidRDefault="00516776" w:rsidP="00516776">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83139594"/>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516776">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83139595"/>
      <w:r w:rsidRPr="004D3578">
        <w:t>3.1</w:t>
      </w:r>
      <w:r w:rsidRPr="004D3578">
        <w:tab/>
        <w:t>Definitions</w:t>
      </w:r>
      <w:bookmarkEnd w:id="45"/>
      <w:bookmarkEnd w:id="46"/>
      <w:bookmarkEnd w:id="47"/>
      <w:bookmarkEnd w:id="48"/>
      <w:bookmarkEnd w:id="49"/>
      <w:bookmarkEnd w:id="50"/>
      <w:bookmarkEnd w:id="51"/>
      <w:bookmarkEnd w:id="52"/>
    </w:p>
    <w:p w14:paraId="79F315AF" w14:textId="77777777" w:rsidR="00D63526" w:rsidRPr="002915E7" w:rsidRDefault="00D63526" w:rsidP="00D63526">
      <w:pPr>
        <w:rPr>
          <w:lang w:val="en-US"/>
        </w:rPr>
      </w:pPr>
      <w:bookmarkStart w:id="53" w:name="_Toc19702412"/>
      <w:bookmarkStart w:id="54" w:name="_Toc27751568"/>
      <w:bookmarkStart w:id="55" w:name="_Toc35971654"/>
      <w:bookmarkStart w:id="56" w:name="_Toc35975903"/>
      <w:r w:rsidRPr="002915E7">
        <w:rPr>
          <w:lang w:val="en-US"/>
        </w:rPr>
        <w:t xml:space="preserve">For the purposes of the present document, the terms and definitions given in </w:t>
      </w:r>
      <w:bookmarkStart w:id="57" w:name="OLE_LINK6"/>
      <w:bookmarkStart w:id="58" w:name="OLE_LINK7"/>
      <w:bookmarkStart w:id="59" w:name="OLE_LINK8"/>
      <w:r w:rsidRPr="002915E7">
        <w:rPr>
          <w:lang w:val="en-US"/>
        </w:rPr>
        <w:t xml:space="preserve">3GPP </w:t>
      </w:r>
      <w:bookmarkEnd w:id="57"/>
      <w:bookmarkEnd w:id="58"/>
      <w:bookmarkEnd w:id="59"/>
      <w:r w:rsidRPr="002915E7">
        <w:rPr>
          <w:lang w:val="en-US"/>
        </w:rPr>
        <w:t>TR 21.905 [1] and the following apply. A term defined in the present document takes precedence over the definition of the same term, if any, in 3GPP TR 21.905 [1].</w:t>
      </w:r>
    </w:p>
    <w:p w14:paraId="7D93D2C1" w14:textId="77777777" w:rsidR="00D63526" w:rsidRDefault="00D63526" w:rsidP="00D63526">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2B0943CE" w14:textId="01CB9ABD" w:rsidR="00D63526" w:rsidRDefault="00D63526" w:rsidP="00D63526">
      <w:pPr>
        <w:rPr>
          <w:lang w:val="en-US"/>
        </w:rPr>
      </w:pPr>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 xml:space="preserve">See </w:t>
      </w:r>
      <w:r w:rsidR="004F6487" w:rsidRPr="00F55EEC">
        <w:t>clause</w:t>
      </w:r>
      <w:r w:rsidR="004F6487">
        <w:t> </w:t>
      </w:r>
      <w:r w:rsidR="004F6487" w:rsidRPr="00F55EEC">
        <w:t>4</w:t>
      </w:r>
      <w:r w:rsidRPr="00F55EEC">
        <w:t>.4.1.</w:t>
      </w:r>
    </w:p>
    <w:p w14:paraId="1D7AFBE5" w14:textId="4F5C8643" w:rsidR="00D63526" w:rsidRDefault="00D63526" w:rsidP="00D63526">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w:t>
      </w:r>
      <w:r w:rsidR="004F6487" w:rsidRPr="00EF47EB">
        <w:rPr>
          <w:lang w:val="en-US"/>
        </w:rPr>
        <w:t>clause</w:t>
      </w:r>
      <w:r w:rsidR="004F6487">
        <w:rPr>
          <w:lang w:val="en-US"/>
        </w:rPr>
        <w:t> </w:t>
      </w:r>
      <w:r w:rsidR="004F6487">
        <w:t>4</w:t>
      </w:r>
      <w:r>
        <w:t>.4.1and also clause</w:t>
      </w:r>
      <w:r w:rsidRPr="00EF47EB">
        <w:rPr>
          <w:lang w:val="en-US"/>
        </w:rPr>
        <w:t> 3.3 in IETF RFC 3986 [9]).</w:t>
      </w:r>
    </w:p>
    <w:p w14:paraId="121E53AA" w14:textId="08DB83D8" w:rsidR="00D63526" w:rsidRPr="002915E7" w:rsidRDefault="00D63526" w:rsidP="00D63526">
      <w:pPr>
        <w:rPr>
          <w:lang w:val="en-US"/>
        </w:rPr>
      </w:pPr>
      <w:r w:rsidRPr="002915E7">
        <w:rPr>
          <w:b/>
          <w:lang w:val="en-US"/>
        </w:rPr>
        <w:t>API URI:</w:t>
      </w:r>
      <w:r w:rsidRPr="002915E7">
        <w:rPr>
          <w:lang w:val="en-US"/>
        </w:rPr>
        <w:t xml:space="preserve"> API URI has the following format: </w:t>
      </w:r>
      <w:r w:rsidR="001E213E">
        <w:rPr>
          <w:lang w:val="en-US"/>
        </w:rPr>
        <w:t>"</w:t>
      </w:r>
      <w:r w:rsidRPr="002915E7">
        <w:rPr>
          <w:lang w:val="en-US"/>
        </w:rPr>
        <w:t>{apiRoot}/&lt;apiName&gt;/&lt;apiVersion&gt;</w:t>
      </w:r>
      <w:r w:rsidR="001E213E">
        <w:rPr>
          <w:lang w:val="en-US"/>
        </w:rPr>
        <w:t>"</w:t>
      </w:r>
      <w:r w:rsidRPr="002915E7">
        <w:rPr>
          <w:lang w:val="en-US"/>
        </w:rPr>
        <w:t>. For more details see clause </w:t>
      </w:r>
      <w:r>
        <w:rPr>
          <w:lang w:val="en-US"/>
        </w:rPr>
        <w:t>4.4.1</w:t>
      </w:r>
      <w:r w:rsidRPr="002915E7">
        <w:rPr>
          <w:lang w:val="en-US"/>
        </w:rPr>
        <w:t>.</w:t>
      </w:r>
      <w:r w:rsidR="001E213E">
        <w:rPr>
          <w:lang w:val="en-US"/>
        </w:rPr>
        <w:t xml:space="preserve"> As an example, for the Nudm_SDM API defined in 3GPP TS 29.503 </w:t>
      </w:r>
      <w:r w:rsidR="00214BB6">
        <w:rPr>
          <w:lang w:val="en-US"/>
        </w:rPr>
        <w:t>[28]</w:t>
      </w:r>
      <w:r w:rsidR="001E213E">
        <w:rPr>
          <w:lang w:val="en-US"/>
        </w:rPr>
        <w:t>, the API URI is: "</w:t>
      </w:r>
      <w:r w:rsidR="001E213E" w:rsidRPr="00D867EC">
        <w:rPr>
          <w:lang w:val="en-US"/>
        </w:rPr>
        <w:t>{apiRoot}/</w:t>
      </w:r>
      <w:r w:rsidR="001E213E">
        <w:rPr>
          <w:lang w:val="en-US"/>
        </w:rPr>
        <w:t>nudm-sdm</w:t>
      </w:r>
      <w:r w:rsidR="001E213E" w:rsidRPr="00D867EC">
        <w:rPr>
          <w:lang w:val="en-US"/>
        </w:rPr>
        <w:t>/</w:t>
      </w:r>
      <w:r w:rsidR="001E213E">
        <w:rPr>
          <w:lang w:val="en-US"/>
        </w:rPr>
        <w:t>v2".</w:t>
      </w:r>
    </w:p>
    <w:p w14:paraId="307C6192" w14:textId="7FB4693E" w:rsidR="00D63526" w:rsidRPr="002915E7" w:rsidRDefault="00D63526" w:rsidP="00D63526">
      <w:pPr>
        <w:rPr>
          <w:lang w:val="en-US"/>
        </w:rPr>
      </w:pPr>
      <w:r w:rsidRPr="002915E7">
        <w:rPr>
          <w:b/>
          <w:lang w:val="en-US"/>
        </w:rPr>
        <w:t>Base URI:</w:t>
      </w:r>
      <w:r w:rsidRPr="002915E7">
        <w:rPr>
          <w:lang w:val="en-US"/>
        </w:rPr>
        <w:t xml:space="preserve"> Base URI is used as a reference against which the relative URI reference is applied. See </w:t>
      </w:r>
      <w:r w:rsidR="004F6487" w:rsidRPr="002915E7">
        <w:rPr>
          <w:lang w:val="en-US"/>
        </w:rPr>
        <w:t>clause</w:t>
      </w:r>
      <w:r w:rsidR="004F6487">
        <w:rPr>
          <w:lang w:val="en-US"/>
        </w:rPr>
        <w:t> </w:t>
      </w:r>
      <w:r w:rsidR="004F6487" w:rsidRPr="002915E7">
        <w:rPr>
          <w:lang w:val="en-US"/>
        </w:rPr>
        <w:t>4</w:t>
      </w:r>
      <w:r w:rsidRPr="002915E7">
        <w:rPr>
          <w:lang w:val="en-US"/>
        </w:rPr>
        <w:t>.6.1.1.1.2 and also clause 5.1 in IETF RFC 3986 [9].</w:t>
      </w:r>
    </w:p>
    <w:p w14:paraId="2EB7FC73" w14:textId="48DB8E99" w:rsidR="00D63526" w:rsidRPr="002915E7" w:rsidRDefault="00D63526" w:rsidP="00D63526">
      <w:pPr>
        <w:rPr>
          <w:lang w:val="en-US"/>
        </w:rPr>
      </w:pPr>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w:t>
      </w:r>
      <w:r w:rsidR="004F6487" w:rsidRPr="002915E7">
        <w:rPr>
          <w:lang w:val="en-US"/>
        </w:rPr>
        <w:t>clause</w:t>
      </w:r>
      <w:r w:rsidR="004F6487">
        <w:rPr>
          <w:lang w:val="en-US"/>
        </w:rPr>
        <w:t> </w:t>
      </w:r>
      <w:r w:rsidR="004F6487" w:rsidRPr="002915E7">
        <w:rPr>
          <w:lang w:val="en-US"/>
        </w:rPr>
        <w:t>4</w:t>
      </w:r>
      <w:r w:rsidRPr="002915E7">
        <w:rPr>
          <w:lang w:val="en-US"/>
        </w:rPr>
        <w:t>.4.3.</w:t>
      </w:r>
    </w:p>
    <w:p w14:paraId="635C9C85" w14:textId="77777777" w:rsidR="00D63526" w:rsidRPr="002915E7" w:rsidRDefault="00D63526" w:rsidP="00D63526">
      <w:pPr>
        <w:rPr>
          <w:lang w:val="en-US"/>
        </w:rPr>
      </w:pPr>
      <w:r w:rsidRPr="002915E7">
        <w:rPr>
          <w:b/>
          <w:lang w:val="en-US"/>
        </w:rPr>
        <w:t>Relative URI</w:t>
      </w:r>
      <w:r w:rsidRPr="002915E7">
        <w:rPr>
          <w:lang w:val="en-US"/>
        </w:rPr>
        <w:t>: Relative URI is a part of a URI to be used on top of a base URI</w:t>
      </w:r>
      <w:r>
        <w:rPr>
          <w:lang w:val="en-US"/>
        </w:rPr>
        <w:t>, i.e. the base URI is a reference against which the relative URI is used</w:t>
      </w:r>
      <w:r w:rsidRPr="002915E7">
        <w:rPr>
          <w:lang w:val="en-US"/>
        </w:rPr>
        <w:t>.</w:t>
      </w:r>
      <w:r w:rsidRPr="005B0D20">
        <w:rPr>
          <w:lang w:val="en-US"/>
        </w:rPr>
        <w:t xml:space="preserve"> </w:t>
      </w:r>
      <w:r w:rsidRPr="002915E7">
        <w:rPr>
          <w:lang w:val="en-US"/>
        </w:rPr>
        <w:t>See clause </w:t>
      </w:r>
      <w:r>
        <w:rPr>
          <w:lang w:val="en-US"/>
        </w:rPr>
        <w:t>1.2</w:t>
      </w:r>
      <w:r w:rsidRPr="002915E7">
        <w:rPr>
          <w:lang w:val="en-US"/>
        </w:rPr>
        <w:t>.3 in IETF RFC 3986 [9].</w:t>
      </w:r>
    </w:p>
    <w:p w14:paraId="0A2BBE16" w14:textId="3ED93F3C" w:rsidR="001E213E" w:rsidRPr="002915E7" w:rsidRDefault="001E213E" w:rsidP="001E213E">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w:t>
      </w:r>
      <w:r w:rsidR="00214BB6">
        <w:rPr>
          <w:lang w:val="en-US"/>
        </w:rPr>
        <w:t>[28]</w:t>
      </w:r>
      <w:r>
        <w:rPr>
          <w:lang w:val="en-US"/>
        </w:rPr>
        <w:t xml:space="preserve">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72ED84DD" w14:textId="77777777" w:rsidR="00D63526" w:rsidRPr="002915E7" w:rsidRDefault="00D63526" w:rsidP="00D63526">
      <w:pPr>
        <w:rPr>
          <w:lang w:val="en-US"/>
        </w:rPr>
      </w:pPr>
      <w:r w:rsidRPr="002915E7">
        <w:rPr>
          <w:b/>
          <w:lang w:val="en-US"/>
        </w:rPr>
        <w:lastRenderedPageBreak/>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p>
    <w:p w14:paraId="1D0EF75E" w14:textId="77777777" w:rsidR="00516776" w:rsidRPr="004D3578" w:rsidRDefault="00516776" w:rsidP="00516776">
      <w:pPr>
        <w:pStyle w:val="Heading2"/>
      </w:pPr>
      <w:bookmarkStart w:id="60" w:name="_Toc44849355"/>
      <w:bookmarkStart w:id="61" w:name="_Toc51852996"/>
      <w:bookmarkStart w:id="62" w:name="_Toc51859669"/>
      <w:bookmarkStart w:id="63" w:name="_Toc83139596"/>
      <w:r>
        <w:t>3.2</w:t>
      </w:r>
      <w:r w:rsidRPr="004D3578">
        <w:tab/>
        <w:t>Abbreviations</w:t>
      </w:r>
      <w:bookmarkEnd w:id="53"/>
      <w:bookmarkEnd w:id="54"/>
      <w:bookmarkEnd w:id="55"/>
      <w:bookmarkEnd w:id="56"/>
      <w:bookmarkEnd w:id="60"/>
      <w:bookmarkEnd w:id="61"/>
      <w:bookmarkEnd w:id="62"/>
      <w:bookmarkEnd w:id="63"/>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D63526">
      <w:pPr>
        <w:pStyle w:val="Heading2"/>
      </w:pPr>
      <w:bookmarkStart w:id="64" w:name="_Toc44849356"/>
      <w:bookmarkStart w:id="65" w:name="_Toc51852997"/>
      <w:bookmarkStart w:id="66" w:name="_Toc51859670"/>
      <w:bookmarkStart w:id="67" w:name="_Toc83139597"/>
      <w:r>
        <w:t>3.3</w:t>
      </w:r>
      <w:r w:rsidRPr="004D3578">
        <w:tab/>
      </w:r>
      <w:r>
        <w:t>Special characters, operators and delimiters</w:t>
      </w:r>
      <w:bookmarkEnd w:id="64"/>
      <w:bookmarkEnd w:id="65"/>
      <w:bookmarkEnd w:id="66"/>
      <w:bookmarkEnd w:id="67"/>
    </w:p>
    <w:p w14:paraId="06C5AE47" w14:textId="77777777" w:rsidR="00D63526" w:rsidRDefault="00D63526" w:rsidP="00D63526">
      <w:pPr>
        <w:pStyle w:val="Heading3"/>
      </w:pPr>
      <w:bookmarkStart w:id="68" w:name="_Toc44849357"/>
      <w:bookmarkStart w:id="69" w:name="_Toc51852998"/>
      <w:bookmarkStart w:id="70" w:name="_Toc51859671"/>
      <w:bookmarkStart w:id="71" w:name="_Toc83139598"/>
      <w:r>
        <w:t>3.3.1</w:t>
      </w:r>
      <w:r w:rsidRPr="004D3578">
        <w:tab/>
      </w:r>
      <w:r>
        <w:t>General</w:t>
      </w:r>
      <w:bookmarkEnd w:id="68"/>
      <w:bookmarkEnd w:id="69"/>
      <w:bookmarkEnd w:id="70"/>
      <w:bookmarkEnd w:id="71"/>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D63526">
      <w:pPr>
        <w:pStyle w:val="Heading3"/>
      </w:pPr>
      <w:bookmarkStart w:id="72" w:name="_Toc44849358"/>
      <w:bookmarkStart w:id="73" w:name="_Toc51852999"/>
      <w:bookmarkStart w:id="74" w:name="_Toc51859672"/>
      <w:bookmarkStart w:id="75" w:name="_Toc83139599"/>
      <w:r>
        <w:t>3.3.2</w:t>
      </w:r>
      <w:r w:rsidRPr="004D3578">
        <w:tab/>
      </w:r>
      <w:r>
        <w:t>ABNF operators</w:t>
      </w:r>
      <w:bookmarkEnd w:id="72"/>
      <w:bookmarkEnd w:id="73"/>
      <w:bookmarkEnd w:id="74"/>
      <w:bookmarkEnd w:id="75"/>
    </w:p>
    <w:p w14:paraId="3FE48179" w14:textId="77777777" w:rsidR="00D63526" w:rsidRDefault="00D63526" w:rsidP="00D63526">
      <w:pPr>
        <w:pStyle w:val="EW"/>
        <w:ind w:left="0" w:firstLine="0"/>
        <w:rPr>
          <w:lang w:eastAsia="zh-CN"/>
        </w:rPr>
      </w:pPr>
      <w:r>
        <w:rPr>
          <w:lang w:eastAsia="zh-CN"/>
        </w:rPr>
        <w:t xml:space="preserve">Special characters that are used as </w:t>
      </w:r>
      <w:r w:rsidR="00767D31" w:rsidRPr="00006488">
        <w:rPr>
          <w:lang w:eastAsia="zh-CN"/>
        </w:rPr>
        <w:t>delimiters</w:t>
      </w:r>
      <w:r>
        <w:rPr>
          <w:lang w:eastAsia="zh-CN"/>
        </w:rPr>
        <w:t xml:space="preserve"> in ABNF syntax have somewhat different purpose from the same characters when used by URI syntax. See clause 3.3.2 in 3GPP TS 29.500 [2].</w:t>
      </w:r>
    </w:p>
    <w:p w14:paraId="3C47E04A" w14:textId="77777777" w:rsidR="00D63526" w:rsidRDefault="00D63526" w:rsidP="00D63526">
      <w:pPr>
        <w:pStyle w:val="Heading3"/>
      </w:pPr>
      <w:bookmarkStart w:id="76" w:name="_Toc44849359"/>
      <w:bookmarkStart w:id="77" w:name="_Toc51853000"/>
      <w:bookmarkStart w:id="78" w:name="_Toc51859673"/>
      <w:bookmarkStart w:id="79" w:name="_Toc83139600"/>
      <w:r>
        <w:t>3.3.3</w:t>
      </w:r>
      <w:r w:rsidRPr="004D3578">
        <w:tab/>
      </w:r>
      <w:r>
        <w:t>URI reserved and special characters</w:t>
      </w:r>
      <w:bookmarkEnd w:id="76"/>
      <w:bookmarkEnd w:id="77"/>
      <w:bookmarkEnd w:id="78"/>
      <w:bookmarkEnd w:id="79"/>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lastRenderedPageBreak/>
        <w:t>NOTE:</w:t>
      </w:r>
      <w:r>
        <w:rPr>
          <w:lang w:eastAsia="zh-CN"/>
        </w:rPr>
        <w:tab/>
        <w:t>The same characters, like "/", "#", etc. lead to different processing in ABNF and URI grammars. For instance, in URI syntax, ";" character separates parameter and its value, while in ABNF ";" starts a comment.</w:t>
      </w:r>
      <w:bookmarkStart w:id="80" w:name="_Toc44849360"/>
      <w:bookmarkStart w:id="81" w:name="_Toc51853001"/>
      <w:bookmarkStart w:id="82" w:name="_Toc51859674"/>
    </w:p>
    <w:p w14:paraId="6A98D65F" w14:textId="49060DE9" w:rsidR="00D63526" w:rsidRDefault="00D63526" w:rsidP="00D63526">
      <w:pPr>
        <w:pStyle w:val="Heading3"/>
      </w:pPr>
      <w:bookmarkStart w:id="83" w:name="_Toc83139601"/>
      <w:r>
        <w:t>3.3.4</w:t>
      </w:r>
      <w:r w:rsidRPr="004D3578">
        <w:tab/>
      </w:r>
      <w:r>
        <w:t>SBI specific usage of delimiters</w:t>
      </w:r>
      <w:bookmarkEnd w:id="80"/>
      <w:bookmarkEnd w:id="81"/>
      <w:bookmarkEnd w:id="82"/>
      <w:bookmarkEnd w:id="83"/>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516776">
      <w:pPr>
        <w:pStyle w:val="Heading1"/>
      </w:pPr>
      <w:bookmarkStart w:id="84" w:name="_Toc19702413"/>
      <w:bookmarkStart w:id="85" w:name="_Toc27751569"/>
      <w:bookmarkStart w:id="86" w:name="_Toc35971655"/>
      <w:bookmarkStart w:id="87" w:name="_Toc35975904"/>
      <w:bookmarkStart w:id="88" w:name="_Toc44849361"/>
      <w:bookmarkStart w:id="89" w:name="_Toc51853002"/>
      <w:bookmarkStart w:id="90" w:name="_Toc51859675"/>
      <w:bookmarkStart w:id="91" w:name="_Toc83139602"/>
      <w:r w:rsidRPr="004D3578">
        <w:t>4</w:t>
      </w:r>
      <w:r w:rsidRPr="004D3578">
        <w:tab/>
      </w:r>
      <w:r>
        <w:t>Design Principles for 5GC SBI APIs</w:t>
      </w:r>
      <w:bookmarkEnd w:id="84"/>
      <w:bookmarkEnd w:id="85"/>
      <w:bookmarkEnd w:id="86"/>
      <w:bookmarkEnd w:id="87"/>
      <w:bookmarkEnd w:id="88"/>
      <w:bookmarkEnd w:id="89"/>
      <w:bookmarkEnd w:id="90"/>
      <w:bookmarkEnd w:id="91"/>
    </w:p>
    <w:p w14:paraId="4E08AF7B" w14:textId="77777777" w:rsidR="00516776" w:rsidRDefault="00516776" w:rsidP="00516776">
      <w:pPr>
        <w:pStyle w:val="Heading2"/>
      </w:pPr>
      <w:bookmarkStart w:id="92" w:name="_Toc19702414"/>
      <w:bookmarkStart w:id="93" w:name="_Toc27751570"/>
      <w:bookmarkStart w:id="94" w:name="_Toc35971656"/>
      <w:bookmarkStart w:id="95" w:name="_Toc35975905"/>
      <w:bookmarkStart w:id="96" w:name="_Toc44849362"/>
      <w:bookmarkStart w:id="97" w:name="_Toc51853003"/>
      <w:bookmarkStart w:id="98" w:name="_Toc51859676"/>
      <w:bookmarkStart w:id="99" w:name="_Toc83139603"/>
      <w:r>
        <w:t>4.1</w:t>
      </w:r>
      <w:r>
        <w:tab/>
        <w:t>General Principles</w:t>
      </w:r>
      <w:bookmarkEnd w:id="92"/>
      <w:bookmarkEnd w:id="93"/>
      <w:bookmarkEnd w:id="94"/>
      <w:bookmarkEnd w:id="95"/>
      <w:bookmarkEnd w:id="96"/>
      <w:bookmarkEnd w:id="97"/>
      <w:bookmarkEnd w:id="98"/>
      <w:bookmarkEnd w:id="99"/>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bookmarkStart w:id="100" w:name="_Hlk498679434"/>
      <w:r w:rsidR="004F6487">
        <w:t>clause 6</w:t>
      </w:r>
      <w:r>
        <w:t xml:space="preserve">.6 of 3GPP TS 29.500 [2] </w:t>
      </w:r>
      <w:bookmarkEnd w:id="100"/>
      <w:r>
        <w:t>for related procedures).</w:t>
      </w:r>
    </w:p>
    <w:p w14:paraId="57A5E1E1" w14:textId="77777777" w:rsidR="00516776" w:rsidRDefault="00516776" w:rsidP="00516776">
      <w:r>
        <w:t xml:space="preserve">For each specified service a clause to a normative Annex should be provided containing the </w:t>
      </w:r>
      <w:bookmarkStart w:id="101" w:name="_Hlk4523342"/>
      <w:r>
        <w:t xml:space="preserve">OpenAPI definitions </w:t>
      </w:r>
      <w:bookmarkEnd w:id="101"/>
      <w:r>
        <w:t xml:space="preserve">according to OpenAPI Specification [4] for the service. </w:t>
      </w:r>
      <w:bookmarkStart w:id="102" w:name="_Hlk4612224"/>
      <w:r>
        <w:t>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102"/>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516776">
      <w:pPr>
        <w:pStyle w:val="Heading2"/>
      </w:pPr>
      <w:bookmarkStart w:id="103" w:name="_Toc19702415"/>
      <w:bookmarkStart w:id="104" w:name="_Toc27751571"/>
      <w:bookmarkStart w:id="105" w:name="_Toc35971657"/>
      <w:bookmarkStart w:id="106" w:name="_Toc35975906"/>
      <w:bookmarkStart w:id="107" w:name="_Toc44849363"/>
      <w:bookmarkStart w:id="108" w:name="_Toc51853004"/>
      <w:bookmarkStart w:id="109" w:name="_Toc51859677"/>
      <w:bookmarkStart w:id="110" w:name="_Toc83139604"/>
      <w:r>
        <w:lastRenderedPageBreak/>
        <w:t>4.2</w:t>
      </w:r>
      <w:r>
        <w:tab/>
        <w:t>API Design Style and REST Implementation Levels</w:t>
      </w:r>
      <w:bookmarkEnd w:id="103"/>
      <w:bookmarkEnd w:id="104"/>
      <w:bookmarkEnd w:id="105"/>
      <w:bookmarkEnd w:id="106"/>
      <w:bookmarkEnd w:id="107"/>
      <w:bookmarkEnd w:id="108"/>
      <w:bookmarkEnd w:id="109"/>
      <w:bookmarkEnd w:id="110"/>
    </w:p>
    <w:p w14:paraId="3C30D73F" w14:textId="77777777" w:rsidR="00516776" w:rsidRDefault="00516776" w:rsidP="00516776">
      <w:pPr>
        <w:pStyle w:val="Heading3"/>
        <w:rPr>
          <w:lang w:val="en-US" w:eastAsia="zh-CN"/>
        </w:rPr>
      </w:pPr>
      <w:bookmarkStart w:id="111" w:name="_Toc19702416"/>
      <w:bookmarkStart w:id="112" w:name="_Toc27751572"/>
      <w:bookmarkStart w:id="113" w:name="_Toc35971658"/>
      <w:bookmarkStart w:id="114" w:name="_Toc35975907"/>
      <w:bookmarkStart w:id="115" w:name="_Toc44849364"/>
      <w:bookmarkStart w:id="116" w:name="_Toc51853005"/>
      <w:bookmarkStart w:id="117" w:name="_Toc51859678"/>
      <w:bookmarkStart w:id="118" w:name="_Toc83139605"/>
      <w:r>
        <w:rPr>
          <w:rFonts w:hint="eastAsia"/>
          <w:lang w:val="en-US" w:eastAsia="zh-CN"/>
        </w:rPr>
        <w:t>4.2.1</w:t>
      </w:r>
      <w:r>
        <w:rPr>
          <w:rFonts w:hint="eastAsia"/>
          <w:lang w:val="en-US" w:eastAsia="zh-CN"/>
        </w:rPr>
        <w:tab/>
        <w:t>General</w:t>
      </w:r>
      <w:bookmarkEnd w:id="111"/>
      <w:bookmarkEnd w:id="112"/>
      <w:bookmarkEnd w:id="113"/>
      <w:bookmarkEnd w:id="114"/>
      <w:bookmarkEnd w:id="115"/>
      <w:bookmarkEnd w:id="116"/>
      <w:bookmarkEnd w:id="117"/>
      <w:bookmarkEnd w:id="118"/>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bookmarkStart w:id="119" w:name="_Hlk495503947"/>
      <w:bookmarkStart w:id="120" w:name="_Hlk495503919"/>
      <w:r>
        <w:t>NOTE:</w:t>
      </w:r>
      <w:r>
        <w:tab/>
        <w:t xml:space="preserve">Level 3 (HATEOAS) of the Richardson maturity model in the 5G Service-Based Architecture </w:t>
      </w:r>
      <w:bookmarkEnd w:id="119"/>
      <w:r>
        <w:t xml:space="preserve">can be implemented by an API but is optional. Hypermedia usage guidelines are provided in </w:t>
      </w:r>
      <w:r w:rsidR="004F6487">
        <w:t>clause 4</w:t>
      </w:r>
      <w:r>
        <w:t>.7 of the present specification.</w:t>
      </w:r>
    </w:p>
    <w:p w14:paraId="1028B122" w14:textId="77777777" w:rsidR="00516776" w:rsidRDefault="00516776" w:rsidP="00516776">
      <w:pPr>
        <w:pStyle w:val="Heading3"/>
        <w:rPr>
          <w:lang w:val="en-US" w:eastAsia="zh-CN"/>
        </w:rPr>
      </w:pPr>
      <w:bookmarkStart w:id="121" w:name="_Toc19702417"/>
      <w:bookmarkStart w:id="122" w:name="_Toc27751573"/>
      <w:bookmarkStart w:id="123" w:name="_Toc35971659"/>
      <w:bookmarkStart w:id="124" w:name="_Toc35975908"/>
      <w:bookmarkStart w:id="125" w:name="_Toc44849365"/>
      <w:bookmarkStart w:id="126" w:name="_Toc51853006"/>
      <w:bookmarkStart w:id="127" w:name="_Toc51859679"/>
      <w:bookmarkStart w:id="128" w:name="_Toc83139606"/>
      <w:bookmarkEnd w:id="120"/>
      <w:r>
        <w:rPr>
          <w:rFonts w:hint="eastAsia"/>
          <w:lang w:val="en-US" w:eastAsia="zh-CN"/>
        </w:rPr>
        <w:t>4.2.2</w:t>
      </w:r>
      <w:r>
        <w:rPr>
          <w:rFonts w:hint="eastAsia"/>
          <w:lang w:val="en-US" w:eastAsia="zh-CN"/>
        </w:rPr>
        <w:tab/>
        <w:t>API Design Principles for Query Operation</w:t>
      </w:r>
      <w:bookmarkEnd w:id="121"/>
      <w:bookmarkEnd w:id="122"/>
      <w:bookmarkEnd w:id="123"/>
      <w:bookmarkEnd w:id="124"/>
      <w:bookmarkEnd w:id="125"/>
      <w:bookmarkEnd w:id="126"/>
      <w:bookmarkEnd w:id="127"/>
      <w:bookmarkEnd w:id="128"/>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516776">
      <w:pPr>
        <w:pStyle w:val="Heading3"/>
        <w:rPr>
          <w:lang w:val="en-US" w:eastAsia="zh-CN"/>
        </w:rPr>
      </w:pPr>
      <w:bookmarkStart w:id="129" w:name="_Toc19702418"/>
      <w:bookmarkStart w:id="130" w:name="_Toc27751574"/>
      <w:bookmarkStart w:id="131" w:name="_Toc35971660"/>
      <w:bookmarkStart w:id="132" w:name="_Toc35975909"/>
      <w:bookmarkStart w:id="133" w:name="_Toc44849366"/>
      <w:bookmarkStart w:id="134" w:name="_Toc51853007"/>
      <w:bookmarkStart w:id="135" w:name="_Toc51859680"/>
      <w:bookmarkStart w:id="136" w:name="_Toc83139607"/>
      <w:r>
        <w:rPr>
          <w:rFonts w:hint="eastAsia"/>
          <w:lang w:val="en-US" w:eastAsia="zh-CN"/>
        </w:rPr>
        <w:t>4.2.3</w:t>
      </w:r>
      <w:r>
        <w:rPr>
          <w:rFonts w:hint="eastAsia"/>
          <w:lang w:val="en-US" w:eastAsia="zh-CN"/>
        </w:rPr>
        <w:tab/>
        <w:t>API Design Principles for Delete Operation</w:t>
      </w:r>
      <w:bookmarkEnd w:id="129"/>
      <w:bookmarkEnd w:id="130"/>
      <w:bookmarkEnd w:id="131"/>
      <w:bookmarkEnd w:id="132"/>
      <w:bookmarkEnd w:id="133"/>
      <w:bookmarkEnd w:id="134"/>
      <w:bookmarkEnd w:id="135"/>
      <w:bookmarkEnd w:id="136"/>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516776">
      <w:pPr>
        <w:pStyle w:val="Heading2"/>
      </w:pPr>
      <w:bookmarkStart w:id="137" w:name="_Toc19702419"/>
      <w:bookmarkStart w:id="138" w:name="_Toc27751575"/>
      <w:bookmarkStart w:id="139" w:name="_Toc35971661"/>
      <w:bookmarkStart w:id="140" w:name="_Toc35975910"/>
      <w:bookmarkStart w:id="141" w:name="_Toc44849367"/>
      <w:bookmarkStart w:id="142" w:name="_Toc51853008"/>
      <w:bookmarkStart w:id="143" w:name="_Toc51859681"/>
      <w:bookmarkStart w:id="144" w:name="_Toc83139608"/>
      <w:r>
        <w:lastRenderedPageBreak/>
        <w:t>4.3</w:t>
      </w:r>
      <w:r>
        <w:tab/>
        <w:t>Version Control</w:t>
      </w:r>
      <w:bookmarkEnd w:id="137"/>
      <w:bookmarkEnd w:id="138"/>
      <w:bookmarkEnd w:id="139"/>
      <w:bookmarkEnd w:id="140"/>
      <w:bookmarkEnd w:id="141"/>
      <w:bookmarkEnd w:id="142"/>
      <w:bookmarkEnd w:id="143"/>
      <w:bookmarkEnd w:id="144"/>
    </w:p>
    <w:p w14:paraId="0319C14C" w14:textId="77777777" w:rsidR="00516776" w:rsidRPr="007D2133" w:rsidRDefault="00516776" w:rsidP="00516776">
      <w:pPr>
        <w:pStyle w:val="Heading3"/>
        <w:rPr>
          <w:rFonts w:eastAsia="Calibri"/>
        </w:rPr>
      </w:pPr>
      <w:bookmarkStart w:id="145" w:name="_Toc19702420"/>
      <w:bookmarkStart w:id="146" w:name="_Toc27751576"/>
      <w:bookmarkStart w:id="147" w:name="_Toc35971662"/>
      <w:bookmarkStart w:id="148" w:name="_Toc35975911"/>
      <w:bookmarkStart w:id="149" w:name="_Toc44849368"/>
      <w:bookmarkStart w:id="150" w:name="_Toc51853009"/>
      <w:bookmarkStart w:id="151" w:name="_Toc51859682"/>
      <w:bookmarkStart w:id="152" w:name="_Toc83139609"/>
      <w:r w:rsidRPr="007D2133">
        <w:rPr>
          <w:rFonts w:eastAsia="Calibri"/>
        </w:rPr>
        <w:t>4.3.0</w:t>
      </w:r>
      <w:r w:rsidRPr="007D2133">
        <w:rPr>
          <w:rFonts w:eastAsia="Calibri"/>
        </w:rPr>
        <w:tab/>
        <w:t>General</w:t>
      </w:r>
      <w:bookmarkEnd w:id="145"/>
      <w:bookmarkEnd w:id="146"/>
      <w:bookmarkEnd w:id="147"/>
      <w:bookmarkEnd w:id="148"/>
      <w:bookmarkEnd w:id="149"/>
      <w:bookmarkEnd w:id="150"/>
      <w:bookmarkEnd w:id="151"/>
      <w:bookmarkEnd w:id="152"/>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516776">
      <w:pPr>
        <w:pStyle w:val="Heading3"/>
        <w:rPr>
          <w:rFonts w:eastAsia="Calibri"/>
        </w:rPr>
      </w:pPr>
      <w:bookmarkStart w:id="153" w:name="_Toc19702421"/>
      <w:bookmarkStart w:id="154" w:name="_Toc27751577"/>
      <w:bookmarkStart w:id="155" w:name="_Toc35971663"/>
      <w:bookmarkStart w:id="156" w:name="_Toc35975912"/>
      <w:bookmarkStart w:id="157" w:name="_Toc44849369"/>
      <w:bookmarkStart w:id="158" w:name="_Toc51853010"/>
      <w:bookmarkStart w:id="159" w:name="_Toc51859683"/>
      <w:bookmarkStart w:id="160" w:name="_Toc83139610"/>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53"/>
      <w:bookmarkEnd w:id="154"/>
      <w:bookmarkEnd w:id="155"/>
      <w:bookmarkEnd w:id="156"/>
      <w:bookmarkEnd w:id="157"/>
      <w:bookmarkEnd w:id="158"/>
      <w:bookmarkEnd w:id="159"/>
      <w:bookmarkEnd w:id="160"/>
    </w:p>
    <w:p w14:paraId="038EFBCC" w14:textId="77777777" w:rsidR="00516776" w:rsidRPr="00742832" w:rsidRDefault="00516776" w:rsidP="00516776">
      <w:pPr>
        <w:pStyle w:val="Heading4"/>
        <w:rPr>
          <w:rFonts w:eastAsia="Calibri"/>
        </w:rPr>
      </w:pPr>
      <w:bookmarkStart w:id="161" w:name="_Toc19702422"/>
      <w:bookmarkStart w:id="162" w:name="_Toc27751578"/>
      <w:bookmarkStart w:id="163" w:name="_Toc35971664"/>
      <w:bookmarkStart w:id="164" w:name="_Toc35975913"/>
      <w:bookmarkStart w:id="165" w:name="_Toc44849370"/>
      <w:bookmarkStart w:id="166" w:name="_Toc51853011"/>
      <w:bookmarkStart w:id="167" w:name="_Toc51859684"/>
      <w:bookmarkStart w:id="168" w:name="_Toc83139611"/>
      <w:r>
        <w:rPr>
          <w:rFonts w:eastAsia="Calibri"/>
        </w:rPr>
        <w:t>4.3.1.1</w:t>
      </w:r>
      <w:r>
        <w:rPr>
          <w:rFonts w:eastAsia="Calibri"/>
        </w:rPr>
        <w:tab/>
        <w:t>API version number format</w:t>
      </w:r>
      <w:bookmarkEnd w:id="161"/>
      <w:bookmarkEnd w:id="162"/>
      <w:bookmarkEnd w:id="163"/>
      <w:bookmarkEnd w:id="164"/>
      <w:bookmarkEnd w:id="165"/>
      <w:bookmarkEnd w:id="166"/>
      <w:bookmarkEnd w:id="167"/>
      <w:bookmarkEnd w:id="168"/>
    </w:p>
    <w:p w14:paraId="1F5E6E85" w14:textId="77777777" w:rsidR="00F80F11" w:rsidRDefault="00F80F11" w:rsidP="00F80F11">
      <w:pPr>
        <w:rPr>
          <w:rFonts w:eastAsia="Calibri"/>
        </w:rPr>
      </w:pPr>
      <w:bookmarkStart w:id="169" w:name="_Toc19702423"/>
      <w:bookmarkStart w:id="170" w:name="_Toc27751579"/>
      <w:bookmarkStart w:id="171" w:name="_Toc35971665"/>
      <w:bookmarkStart w:id="172" w:name="_Toc35975914"/>
      <w:bookmarkStart w:id="173" w:name="_Toc44849371"/>
      <w:bookmarkStart w:id="174" w:name="_Toc51853012"/>
      <w:bookmarkStart w:id="175" w:name="_Toc51859685"/>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04C29AA5" w14:textId="77777777" w:rsidR="00F80F11" w:rsidRDefault="00F80F11" w:rsidP="00F80F11">
      <w:pPr>
        <w:rPr>
          <w:rFonts w:eastAsia="Calibri"/>
        </w:rPr>
      </w:pPr>
      <w:r>
        <w:rPr>
          <w:rFonts w:eastAsia="Calibri"/>
        </w:rPr>
        <w:t>The 1st field (MAJOR), the 2nd field (MINOR), and the 3rd field (PATCH) shall contain unsigned integer numbers, and they shall not contain leading zeroes.</w:t>
      </w:r>
    </w:p>
    <w:p w14:paraId="38B35381" w14:textId="77777777" w:rsidR="00F80F11" w:rsidRDefault="00F80F11" w:rsidP="00F80F11">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5297521B" w14:textId="77777777" w:rsidR="00F80F11" w:rsidRDefault="00F80F11" w:rsidP="00F80F11">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1235B246" w14:textId="77777777" w:rsidR="00F80F11" w:rsidRDefault="00F80F11" w:rsidP="005A336F">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3104E074" w14:textId="77777777" w:rsidR="00F80F11" w:rsidRDefault="00F80F11" w:rsidP="00F80F11">
      <w:pPr>
        <w:pStyle w:val="EX"/>
      </w:pPr>
      <w:r>
        <w:t>EXAMPLES:</w:t>
      </w:r>
    </w:p>
    <w:p w14:paraId="23237E63" w14:textId="77777777" w:rsidR="00F80F11" w:rsidRDefault="00F80F11" w:rsidP="00F80F11">
      <w:pPr>
        <w:pStyle w:val="B2"/>
        <w:rPr>
          <w:rFonts w:eastAsia="Calibri"/>
        </w:rPr>
      </w:pPr>
      <w:r>
        <w:t>"1.0.0-alpha.1"</w:t>
      </w:r>
    </w:p>
    <w:p w14:paraId="23B450F1" w14:textId="77777777" w:rsidR="00F80F11" w:rsidRDefault="00F80F11" w:rsidP="005A336F">
      <w:pPr>
        <w:pStyle w:val="B2"/>
        <w:rPr>
          <w:rFonts w:eastAsia="Calibri"/>
        </w:rPr>
      </w:pPr>
      <w:r>
        <w:rPr>
          <w:rFonts w:eastAsia="Calibri"/>
        </w:rPr>
        <w:t>"3.0.1+orange.2020-09"</w:t>
      </w:r>
    </w:p>
    <w:p w14:paraId="5791F123" w14:textId="77777777" w:rsidR="00F80F11" w:rsidRDefault="00F80F11" w:rsidP="00F80F11">
      <w:pPr>
        <w:pStyle w:val="Heading4"/>
        <w:rPr>
          <w:rFonts w:eastAsia="Calibri"/>
        </w:rPr>
      </w:pPr>
      <w:bookmarkStart w:id="176" w:name="_Toc19702424"/>
      <w:bookmarkStart w:id="177" w:name="_Toc27751580"/>
      <w:bookmarkStart w:id="178" w:name="_Toc35971666"/>
      <w:bookmarkStart w:id="179" w:name="_Toc35975915"/>
      <w:bookmarkStart w:id="180" w:name="_Toc44849372"/>
      <w:bookmarkStart w:id="181" w:name="_Toc51853013"/>
      <w:bookmarkStart w:id="182" w:name="_Toc51859686"/>
      <w:bookmarkStart w:id="183" w:name="_Toc83139612"/>
      <w:bookmarkEnd w:id="169"/>
      <w:bookmarkEnd w:id="170"/>
      <w:bookmarkEnd w:id="171"/>
      <w:bookmarkEnd w:id="172"/>
      <w:bookmarkEnd w:id="173"/>
      <w:bookmarkEnd w:id="174"/>
      <w:bookmarkEnd w:id="175"/>
      <w:r>
        <w:rPr>
          <w:rFonts w:eastAsia="Calibri"/>
        </w:rPr>
        <w:t>4.3.1.2</w:t>
      </w:r>
      <w:r>
        <w:rPr>
          <w:rFonts w:eastAsia="Calibri"/>
        </w:rPr>
        <w:tab/>
        <w:t>Rules for incrementing field values</w:t>
      </w:r>
      <w:bookmarkEnd w:id="183"/>
    </w:p>
    <w:p w14:paraId="14DC9F6A" w14:textId="77777777" w:rsidR="00F80F11" w:rsidRDefault="00F80F11" w:rsidP="00F80F11">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6EDC54DC" w14:textId="77777777" w:rsidR="00F80F11" w:rsidRDefault="00F80F11" w:rsidP="00F80F11">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15B07456" w14:textId="77777777" w:rsidR="00F80F11" w:rsidRDefault="00F80F11" w:rsidP="00F80F11">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lastRenderedPageBreak/>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lastRenderedPageBreak/>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77777777" w:rsidR="00F80F11" w:rsidRDefault="00F80F11" w:rsidP="00F80F11">
      <w:pPr>
        <w:pStyle w:val="NO"/>
      </w:pPr>
      <w:r>
        <w:t>NOTE 9:</w:t>
      </w:r>
      <w:r>
        <w:tab/>
        <w:t>Before the OpenAPI freeze for a given 3GPP Release, the 3rd field 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0F60EEE6" w14:textId="77777777" w:rsidR="00F80F11" w:rsidRDefault="00F80F11" w:rsidP="00F80F11">
      <w:pPr>
        <w:pStyle w:val="B1"/>
        <w:rPr>
          <w:rFonts w:eastAsia="Calibri"/>
        </w:rPr>
      </w:pPr>
      <w:r>
        <w:rPr>
          <w:rFonts w:eastAsia="Calibri"/>
          <w:b/>
        </w:rPr>
        <w:t>Possible additional fields</w:t>
      </w:r>
      <w:r>
        <w:rPr>
          <w:rFonts w:eastAsia="Calibri"/>
        </w:rPr>
        <w:t>:</w:t>
      </w:r>
    </w:p>
    <w:p w14:paraId="14B9B185" w14:textId="77777777" w:rsidR="00F80F11" w:rsidRPr="00F80F11" w:rsidRDefault="00F80F11" w:rsidP="005A336F">
      <w:pPr>
        <w:pStyle w:val="B2"/>
        <w:rPr>
          <w:rFonts w:eastAsia="Calibri"/>
        </w:rPr>
      </w:pPr>
      <w:r>
        <w:rPr>
          <w:rFonts w:eastAsia="Calibri"/>
        </w:rPr>
        <w:t>-</w:t>
      </w:r>
      <w:r>
        <w:rPr>
          <w:rFonts w:eastAsia="Calibri"/>
        </w:rPr>
        <w:tab/>
        <w:t>Pre-Release version field</w:t>
      </w:r>
    </w:p>
    <w:p w14:paraId="32DBE521" w14:textId="77777777" w:rsidR="00F80F11" w:rsidRDefault="00F80F11" w:rsidP="005A336F">
      <w:pPr>
        <w:pStyle w:val="B3"/>
        <w:rPr>
          <w:rFonts w:eastAsia="Calibri"/>
        </w:rPr>
      </w:pPr>
      <w:r>
        <w:rPr>
          <w:rFonts w:eastAsia="Calibri"/>
        </w:rPr>
        <w:t>-</w:t>
      </w:r>
      <w:r>
        <w:rPr>
          <w:rFonts w:eastAsia="Calibri"/>
        </w:rPr>
        <w:tab/>
        <w:t>Before the Open</w:t>
      </w:r>
      <w:r>
        <w:t>API freeze of a 3GPP Release</w:t>
      </w:r>
      <w:r>
        <w:rPr>
          <w:rFonts w:eastAsia="Calibri"/>
        </w:rPr>
        <w:t>, an additional field (separated from the 3 first version fields by a hyphen "-" character) shall be supplied as follows:</w:t>
      </w:r>
    </w:p>
    <w:p w14:paraId="38F1E41A" w14:textId="77777777" w:rsidR="00F80F11" w:rsidRDefault="00F80F11" w:rsidP="005A336F">
      <w:pPr>
        <w:pStyle w:val="B4"/>
        <w:rPr>
          <w:rFonts w:eastAsia="Calibri"/>
        </w:rPr>
      </w:pPr>
      <w:r>
        <w:rPr>
          <w:rFonts w:eastAsia="Calibri"/>
        </w:rPr>
        <w:t>a)</w:t>
      </w:r>
      <w:r>
        <w:rPr>
          <w:rFonts w:eastAsia="Calibri"/>
        </w:rPr>
        <w:tab/>
        <w:t>When the 1st or 2nd field is incremented before the Open</w:t>
      </w:r>
      <w:r>
        <w:t>API freeze of a 3GPP Release</w:t>
      </w:r>
      <w:r>
        <w:rPr>
          <w:rFonts w:eastAsia="Calibri"/>
        </w:rPr>
        <w:t>, this field shall obtain the value "alpha.1".</w:t>
      </w:r>
    </w:p>
    <w:p w14:paraId="32C88D5E" w14:textId="77777777" w:rsidR="00F80F11" w:rsidRDefault="00F80F11" w:rsidP="005A336F">
      <w:pPr>
        <w:pStyle w:val="B4"/>
        <w:rPr>
          <w:rFonts w:eastAsia="Calibri"/>
        </w:rPr>
      </w:pPr>
      <w:r>
        <w:rPr>
          <w:rFonts w:eastAsia="Calibri"/>
        </w:rPr>
        <w:lastRenderedPageBreak/>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are made to the API under development.</w:t>
      </w:r>
    </w:p>
    <w:p w14:paraId="52E41368" w14:textId="77777777" w:rsidR="00F80F11" w:rsidRDefault="00F80F11" w:rsidP="00F80F11">
      <w:pPr>
        <w:pStyle w:val="B3"/>
        <w:rPr>
          <w:rFonts w:eastAsia="Calibri"/>
        </w:rPr>
      </w:pPr>
      <w:r>
        <w:rPr>
          <w:rFonts w:eastAsia="Calibri"/>
        </w:rPr>
        <w:t>-</w:t>
      </w:r>
      <w:r>
        <w:rPr>
          <w:rFonts w:eastAsia="Calibri"/>
        </w:rPr>
        <w:tab/>
        <w:t>After the OpenAPI freeze of a 3GPP Release, this additional field (including the hyphen "-" character) containing pre-release version info is removed from the API version.</w:t>
      </w:r>
    </w:p>
    <w:p w14:paraId="12C968D5" w14:textId="77777777" w:rsidR="00F80F11" w:rsidRDefault="00F80F11" w:rsidP="00F80F11">
      <w:pPr>
        <w:pStyle w:val="B2"/>
        <w:rPr>
          <w:rFonts w:eastAsia="Calibri"/>
        </w:rPr>
      </w:pPr>
      <w:r>
        <w:rPr>
          <w:rFonts w:eastAsia="Calibri"/>
        </w:rPr>
        <w:t>-</w:t>
      </w:r>
      <w:r>
        <w:rPr>
          <w:rFonts w:eastAsia="Calibri"/>
        </w:rPr>
        <w:tab/>
        <w:t>Operator-specific version field(s)</w:t>
      </w:r>
    </w:p>
    <w:p w14:paraId="53C76402" w14:textId="77777777" w:rsidR="00F80F11" w:rsidRDefault="00F80F11" w:rsidP="005A336F">
      <w:pPr>
        <w:pStyle w:val="B3"/>
        <w:rPr>
          <w:rFonts w:eastAsia="Calibri"/>
        </w:rPr>
      </w:pPr>
      <w:r>
        <w:rPr>
          <w:rFonts w:eastAsia="Calibri"/>
        </w:rPr>
        <w:t>-</w:t>
      </w:r>
      <w:r>
        <w:rPr>
          <w:rFonts w:eastAsia="Calibri"/>
        </w:rPr>
        <w:tab/>
        <w:t>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23547626" w14:textId="77777777" w:rsidR="00F80F11" w:rsidRDefault="00F80F11" w:rsidP="00F80F11">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needs to be removed at OpenAPI freeze. This also applies if the TS is published in a new 3GPP Release.</w:t>
      </w:r>
    </w:p>
    <w:p w14:paraId="7A4545FA" w14:textId="77777777" w:rsidR="00F80F11" w:rsidRDefault="00F80F11" w:rsidP="00F80F11">
      <w:pPr>
        <w:pStyle w:val="NO"/>
      </w:pPr>
      <w:r>
        <w:t>NOTE 12:</w:t>
      </w:r>
      <w:r>
        <w:tab/>
        <w:t>OpenAPI files can contain references to other OpenAPI files. Changes to referenced parts of such other OpenAPI files need to be considered when determining if and how to update an API version.</w:t>
      </w:r>
    </w:p>
    <w:p w14:paraId="4E9A6E2C" w14:textId="77777777" w:rsidR="00F80F11" w:rsidRDefault="00F80F11" w:rsidP="00F80F11">
      <w:pPr>
        <w:pStyle w:val="NO"/>
      </w:pPr>
      <w:r>
        <w:t>NOTE 13:</w:t>
      </w:r>
      <w:r>
        <w:tab/>
        <w:t xml:space="preserve">The </w:t>
      </w:r>
      <w:r>
        <w:rPr>
          <w:rFonts w:eastAsia="Calibri"/>
        </w:rPr>
        <w:t>API version number of those version fields managed by 3GPP is incremented using 3GPP change requests.</w:t>
      </w:r>
    </w:p>
    <w:p w14:paraId="15816C9F" w14:textId="77777777" w:rsidR="00516776" w:rsidRPr="00742832" w:rsidRDefault="00516776" w:rsidP="00516776">
      <w:pPr>
        <w:pStyle w:val="Heading4"/>
        <w:rPr>
          <w:rFonts w:eastAsia="Calibri"/>
        </w:rPr>
      </w:pPr>
      <w:bookmarkStart w:id="184" w:name="_Toc83139613"/>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76"/>
      <w:bookmarkEnd w:id="177"/>
      <w:bookmarkEnd w:id="178"/>
      <w:bookmarkEnd w:id="179"/>
      <w:bookmarkEnd w:id="180"/>
      <w:bookmarkEnd w:id="181"/>
      <w:bookmarkEnd w:id="182"/>
      <w:bookmarkEnd w:id="184"/>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691D518B" w14:textId="77777777"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516776">
      <w:pPr>
        <w:ind w:left="852" w:hanging="852"/>
        <w:rPr>
          <w:rFonts w:eastAsia="Calibri"/>
        </w:rPr>
      </w:pPr>
      <w:r w:rsidRPr="0063274C">
        <w:rPr>
          <w:rStyle w:val="NOZchn"/>
          <w:rFonts w:eastAsia="Calibri"/>
        </w:rPr>
        <w:t>NOTE:</w:t>
      </w:r>
      <w:r>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516776">
      <w:pPr>
        <w:pStyle w:val="Heading4"/>
        <w:rPr>
          <w:rFonts w:eastAsia="Calibri"/>
        </w:rPr>
      </w:pPr>
      <w:bookmarkStart w:id="185" w:name="_Toc19702425"/>
      <w:bookmarkStart w:id="186" w:name="_Toc27751581"/>
      <w:bookmarkStart w:id="187" w:name="_Toc35971667"/>
      <w:bookmarkStart w:id="188" w:name="_Toc35975916"/>
      <w:bookmarkStart w:id="189" w:name="_Toc44849373"/>
      <w:bookmarkStart w:id="190" w:name="_Toc51853014"/>
      <w:bookmarkStart w:id="191" w:name="_Toc51859687"/>
      <w:bookmarkStart w:id="192" w:name="_Toc83139614"/>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85"/>
      <w:bookmarkEnd w:id="186"/>
      <w:bookmarkEnd w:id="187"/>
      <w:bookmarkEnd w:id="188"/>
      <w:bookmarkEnd w:id="189"/>
      <w:bookmarkEnd w:id="190"/>
      <w:bookmarkEnd w:id="191"/>
      <w:bookmarkEnd w:id="192"/>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4A376D21" w14:textId="77777777"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B6269C6" w14:textId="77777777"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516776">
      <w:pPr>
        <w:pStyle w:val="Heading4"/>
        <w:rPr>
          <w:rFonts w:eastAsia="Calibri"/>
        </w:rPr>
      </w:pPr>
      <w:bookmarkStart w:id="193" w:name="_Toc19702426"/>
      <w:bookmarkStart w:id="194" w:name="_Toc27751582"/>
      <w:bookmarkStart w:id="195" w:name="_Toc35971668"/>
      <w:bookmarkStart w:id="196" w:name="_Toc35975917"/>
      <w:bookmarkStart w:id="197" w:name="_Toc44849374"/>
      <w:bookmarkStart w:id="198" w:name="_Toc51853015"/>
      <w:bookmarkStart w:id="199" w:name="_Toc51859688"/>
      <w:bookmarkStart w:id="200" w:name="_Toc83139615"/>
      <w:r>
        <w:rPr>
          <w:rFonts w:eastAsia="Calibri"/>
        </w:rPr>
        <w:t>4.3.1.5</w:t>
      </w:r>
      <w:r>
        <w:rPr>
          <w:rFonts w:eastAsia="Calibri"/>
        </w:rPr>
        <w:tab/>
        <w:t>Discovery of</w:t>
      </w:r>
      <w:r w:rsidRPr="00742832">
        <w:rPr>
          <w:rFonts w:eastAsia="Calibri"/>
        </w:rPr>
        <w:t xml:space="preserve"> the supported versions</w:t>
      </w:r>
      <w:bookmarkEnd w:id="193"/>
      <w:bookmarkEnd w:id="194"/>
      <w:bookmarkEnd w:id="195"/>
      <w:bookmarkEnd w:id="196"/>
      <w:bookmarkEnd w:id="197"/>
      <w:bookmarkEnd w:id="198"/>
      <w:bookmarkEnd w:id="199"/>
      <w:bookmarkEnd w:id="200"/>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lastRenderedPageBreak/>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516776">
      <w:pPr>
        <w:pStyle w:val="Heading4"/>
        <w:rPr>
          <w:rFonts w:eastAsia="Calibri"/>
        </w:rPr>
      </w:pPr>
      <w:bookmarkStart w:id="201" w:name="_Hlk5727968"/>
      <w:bookmarkStart w:id="202" w:name="_Toc19702427"/>
      <w:bookmarkStart w:id="203" w:name="_Toc27751583"/>
      <w:bookmarkStart w:id="204" w:name="_Toc35971669"/>
      <w:bookmarkStart w:id="205" w:name="_Toc35975918"/>
      <w:bookmarkStart w:id="206" w:name="_Toc44849375"/>
      <w:bookmarkStart w:id="207" w:name="_Toc51853016"/>
      <w:bookmarkStart w:id="208" w:name="_Toc51859689"/>
      <w:bookmarkStart w:id="209" w:name="_Toc83139616"/>
      <w:r w:rsidRPr="00674C2A">
        <w:rPr>
          <w:rFonts w:eastAsia="Calibri"/>
        </w:rPr>
        <w:t>4.3.1.</w:t>
      </w:r>
      <w:bookmarkEnd w:id="201"/>
      <w:r>
        <w:rPr>
          <w:rFonts w:eastAsia="Calibri"/>
        </w:rPr>
        <w:t>6</w:t>
      </w:r>
      <w:r w:rsidRPr="00674C2A">
        <w:rPr>
          <w:rFonts w:eastAsia="Calibri"/>
        </w:rPr>
        <w:tab/>
        <w:t>Withdrawing API versions</w:t>
      </w:r>
      <w:bookmarkEnd w:id="202"/>
      <w:bookmarkEnd w:id="203"/>
      <w:bookmarkEnd w:id="204"/>
      <w:bookmarkEnd w:id="205"/>
      <w:bookmarkEnd w:id="206"/>
      <w:bookmarkEnd w:id="207"/>
      <w:bookmarkEnd w:id="208"/>
      <w:bookmarkEnd w:id="209"/>
    </w:p>
    <w:p w14:paraId="4EE11746" w14:textId="77777777" w:rsidR="00516776" w:rsidRPr="00674C2A" w:rsidRDefault="00516776" w:rsidP="00516776">
      <w:bookmarkStart w:id="210"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w:t>
      </w:r>
      <w:bookmarkEnd w:id="210"/>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w:t>
      </w:r>
      <w:bookmarkStart w:id="211" w:name="_Hlk4663593"/>
      <w:r w:rsidRPr="00674C2A">
        <w:rPr>
          <w:lang w:eastAsia="zh-CN"/>
        </w:rPr>
        <w:t>. It is expected that a need to withdraw API versions is most likely detected when discussing corrections soon after the OpenAPI freeze of a new API.</w:t>
      </w:r>
    </w:p>
    <w:bookmarkEnd w:id="211"/>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516776">
      <w:pPr>
        <w:pStyle w:val="Heading2"/>
      </w:pPr>
      <w:bookmarkStart w:id="212" w:name="_Toc19702428"/>
      <w:bookmarkStart w:id="213" w:name="_Toc27751584"/>
      <w:bookmarkStart w:id="214" w:name="_Toc35971670"/>
      <w:bookmarkStart w:id="215" w:name="_Toc35975919"/>
      <w:bookmarkStart w:id="216" w:name="_Toc44849376"/>
      <w:bookmarkStart w:id="217" w:name="_Toc51853017"/>
      <w:bookmarkStart w:id="218" w:name="_Toc51859690"/>
      <w:bookmarkStart w:id="219" w:name="_Toc83139617"/>
      <w:r>
        <w:t>4.4</w:t>
      </w:r>
      <w:r>
        <w:tab/>
        <w:t>URI Structure</w:t>
      </w:r>
      <w:bookmarkEnd w:id="212"/>
      <w:bookmarkEnd w:id="213"/>
      <w:bookmarkEnd w:id="214"/>
      <w:bookmarkEnd w:id="215"/>
      <w:bookmarkEnd w:id="216"/>
      <w:bookmarkEnd w:id="217"/>
      <w:bookmarkEnd w:id="218"/>
      <w:bookmarkEnd w:id="219"/>
    </w:p>
    <w:p w14:paraId="71CE2D9C" w14:textId="77777777" w:rsidR="00516776" w:rsidRDefault="00516776" w:rsidP="00516776">
      <w:pPr>
        <w:pStyle w:val="Heading3"/>
      </w:pPr>
      <w:bookmarkStart w:id="220" w:name="_Toc19702429"/>
      <w:bookmarkStart w:id="221" w:name="_Toc27751585"/>
      <w:bookmarkStart w:id="222" w:name="_Toc35971671"/>
      <w:bookmarkStart w:id="223" w:name="_Toc35975920"/>
      <w:bookmarkStart w:id="224" w:name="_Toc44849377"/>
      <w:bookmarkStart w:id="225" w:name="_Toc51853018"/>
      <w:bookmarkStart w:id="226" w:name="_Toc51859691"/>
      <w:bookmarkStart w:id="227" w:name="_Toc83139618"/>
      <w:r>
        <w:t>4.4.1</w:t>
      </w:r>
      <w:r>
        <w:tab/>
        <w:t>Resource URI structure</w:t>
      </w:r>
      <w:bookmarkEnd w:id="220"/>
      <w:bookmarkEnd w:id="221"/>
      <w:bookmarkEnd w:id="222"/>
      <w:bookmarkEnd w:id="223"/>
      <w:bookmarkEnd w:id="224"/>
      <w:bookmarkEnd w:id="225"/>
      <w:bookmarkEnd w:id="226"/>
      <w:bookmarkEnd w:id="227"/>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570CD172" w14:textId="77777777" w:rsidR="00516776" w:rsidRDefault="00516776" w:rsidP="00516776">
      <w:pPr>
        <w:pStyle w:val="B1"/>
      </w:pPr>
      <w:r>
        <w:t>-</w:t>
      </w:r>
      <w:r>
        <w:tab/>
        <w:t>authority (</w:t>
      </w:r>
      <w:r w:rsidRPr="002C6BF1">
        <w:t>host and optional port</w:t>
      </w:r>
      <w:r>
        <w:t>) as defined in IETF RFC 3986 [9]</w:t>
      </w:r>
    </w:p>
    <w:p w14:paraId="21CBE300" w14:textId="77777777" w:rsidR="00516776" w:rsidRDefault="00516776" w:rsidP="00516776">
      <w:pPr>
        <w:pStyle w:val="B1"/>
      </w:pPr>
      <w:r>
        <w:lastRenderedPageBreak/>
        <w:t>-</w:t>
      </w:r>
      <w:r>
        <w:tab/>
      </w:r>
      <w:r w:rsidRPr="002C6BF1">
        <w:t xml:space="preserve">an optional </w:t>
      </w:r>
      <w:r>
        <w:t xml:space="preserve">deployment-specific </w:t>
      </w:r>
      <w:r w:rsidRPr="002C6BF1">
        <w:t>string</w:t>
      </w:r>
      <w:r>
        <w:t xml:space="preserve"> (API prefix) that starts with a "/" character.</w:t>
      </w:r>
    </w:p>
    <w:p w14:paraId="25D02FA6" w14:textId="77777777" w:rsidR="00516776" w:rsidRPr="002C6BF1" w:rsidRDefault="00516776" w:rsidP="00516776">
      <w:r w:rsidRPr="002C6BF1">
        <w:t xml:space="preserve">"apiName" </w:t>
      </w:r>
      <w:r>
        <w:t xml:space="preserve">shall </w:t>
      </w:r>
      <w:r w:rsidRPr="002C6BF1">
        <w:t>define the name of the API.</w:t>
      </w:r>
    </w:p>
    <w:p w14:paraId="3EC0B312" w14:textId="6DC5F2DE" w:rsidR="00516776" w:rsidRDefault="00516776" w:rsidP="00516776">
      <w:r w:rsidRPr="002C6BF1">
        <w:t xml:space="preserve">"apiVersion"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 xml:space="preserve">See also </w:t>
      </w:r>
      <w:r w:rsidR="004F6487">
        <w:t>clause 4</w:t>
      </w:r>
      <w:r>
        <w:t>.3.1.3.</w:t>
      </w:r>
    </w:p>
    <w:p w14:paraId="01A2831F" w14:textId="7C7E0004" w:rsidR="005C1A9E" w:rsidRDefault="005C1A9E" w:rsidP="005C1A9E">
      <w:bookmarkStart w:id="228" w:name="_Hlk494295053"/>
      <w:bookmarkStart w:id="229" w:name="_Toc19702430"/>
      <w:bookmarkStart w:id="230" w:name="_Toc27751586"/>
      <w:bookmarkStart w:id="231" w:name="_Toc35971672"/>
      <w:bookmarkStart w:id="232" w:name="_Toc35975921"/>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08D38D5F" w14:textId="2B7CA867" w:rsidR="001E213E" w:rsidRDefault="001E213E" w:rsidP="005C1A9E">
      <w:r>
        <w:t>An API URI should not contain a trailing slash as defined in clause 3.1, and if it contains one, then it should be ignored/removed.</w:t>
      </w:r>
    </w:p>
    <w:p w14:paraId="528CFDF9" w14:textId="77777777" w:rsidR="00516776" w:rsidRDefault="00516776" w:rsidP="00516776">
      <w:pPr>
        <w:pStyle w:val="Heading3"/>
      </w:pPr>
      <w:bookmarkStart w:id="233" w:name="_Toc44849378"/>
      <w:bookmarkStart w:id="234" w:name="_Toc51853019"/>
      <w:bookmarkStart w:id="235" w:name="_Toc51859692"/>
      <w:bookmarkStart w:id="236" w:name="_Toc83139619"/>
      <w:bookmarkEnd w:id="228"/>
      <w:r>
        <w:t>4.4.2</w:t>
      </w:r>
      <w:r>
        <w:tab/>
        <w:t>Custom operations URI structure</w:t>
      </w:r>
      <w:bookmarkEnd w:id="229"/>
      <w:bookmarkEnd w:id="230"/>
      <w:bookmarkEnd w:id="231"/>
      <w:bookmarkEnd w:id="232"/>
      <w:bookmarkEnd w:id="233"/>
      <w:bookmarkEnd w:id="234"/>
      <w:bookmarkEnd w:id="235"/>
      <w:bookmarkEnd w:id="236"/>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516776">
      <w:pPr>
        <w:pStyle w:val="Heading3"/>
      </w:pPr>
      <w:bookmarkStart w:id="237" w:name="_Toc19702431"/>
      <w:bookmarkStart w:id="238" w:name="_Toc27751587"/>
      <w:bookmarkStart w:id="239" w:name="_Toc35971673"/>
      <w:bookmarkStart w:id="240" w:name="_Toc35975922"/>
      <w:bookmarkStart w:id="241" w:name="_Toc44849379"/>
      <w:bookmarkStart w:id="242" w:name="_Toc51853020"/>
      <w:bookmarkStart w:id="243" w:name="_Toc51859693"/>
      <w:bookmarkStart w:id="244" w:name="_Toc83139620"/>
      <w:r>
        <w:t>4.4.3</w:t>
      </w:r>
      <w:r>
        <w:tab/>
        <w:t>Callback URI structure</w:t>
      </w:r>
      <w:bookmarkEnd w:id="237"/>
      <w:bookmarkEnd w:id="238"/>
      <w:bookmarkEnd w:id="239"/>
      <w:bookmarkEnd w:id="240"/>
      <w:bookmarkEnd w:id="241"/>
      <w:bookmarkEnd w:id="242"/>
      <w:bookmarkEnd w:id="243"/>
      <w:bookmarkEnd w:id="244"/>
    </w:p>
    <w:p w14:paraId="29A1C7A8" w14:textId="77777777" w:rsidR="004223CD" w:rsidRDefault="004223CD" w:rsidP="004223CD">
      <w:bookmarkStart w:id="245" w:name="_Toc19702432"/>
      <w:bookmarkStart w:id="246" w:name="_Toc27751588"/>
      <w:bookmarkStart w:id="247" w:name="_Toc35971674"/>
      <w:bookmarkStart w:id="248"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3E753A0B"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324092CF" w14:textId="6939903C" w:rsidR="004223CD" w:rsidRDefault="004223CD" w:rsidP="004223CD">
      <w:r>
        <w:t>Therefore, callback URI consists of the following components, specified with ABNF syntax (see IETF RFC 5234</w:t>
      </w:r>
      <w:r w:rsidR="004F6487">
        <w:t> [</w:t>
      </w:r>
      <w:r>
        <w:t>26]):</w:t>
      </w:r>
    </w:p>
    <w:p w14:paraId="724CEEBB" w14:textId="795197B0" w:rsidR="004223CD" w:rsidRDefault="004223CD" w:rsidP="004223CD">
      <w:r>
        <w:t>URI = scheme ":" "//" host</w:t>
      </w:r>
      <w:r w:rsidR="004F6487">
        <w:t> [</w:t>
      </w:r>
      <w:r>
        <w:t xml:space="preserve"> ":" port ] / path</w:t>
      </w:r>
    </w:p>
    <w:p w14:paraId="0C6F6C7B" w14:textId="77777777" w:rsidR="00767D31" w:rsidRDefault="004223CD" w:rsidP="00767D31">
      <w:bookmarkStart w:id="249" w:name="_Toc44849380"/>
      <w:r>
        <w:t>Where 'host' is either an FQDN or an IP address and the 'path' is a path to an NF consumer resource.</w:t>
      </w:r>
    </w:p>
    <w:p w14:paraId="29A15791" w14:textId="77777777" w:rsidR="00516776" w:rsidRDefault="00516776" w:rsidP="00516776">
      <w:pPr>
        <w:pStyle w:val="Heading2"/>
      </w:pPr>
      <w:bookmarkStart w:id="250" w:name="_Toc51853021"/>
      <w:bookmarkStart w:id="251" w:name="_Toc51859694"/>
      <w:bookmarkStart w:id="252" w:name="_Toc83139621"/>
      <w:r>
        <w:t>4.5</w:t>
      </w:r>
      <w:r>
        <w:tab/>
        <w:t>Resource Representation and Content Format Negotiation</w:t>
      </w:r>
      <w:bookmarkEnd w:id="245"/>
      <w:bookmarkEnd w:id="246"/>
      <w:bookmarkEnd w:id="247"/>
      <w:bookmarkEnd w:id="248"/>
      <w:bookmarkEnd w:id="249"/>
      <w:bookmarkEnd w:id="250"/>
      <w:bookmarkEnd w:id="251"/>
      <w:bookmarkEnd w:id="252"/>
    </w:p>
    <w:p w14:paraId="2DA927F3" w14:textId="77777777" w:rsidR="00516776" w:rsidRPr="00CD017B" w:rsidRDefault="00516776" w:rsidP="00516776">
      <w:pPr>
        <w:pStyle w:val="Heading3"/>
      </w:pPr>
      <w:bookmarkStart w:id="253" w:name="_Toc19702433"/>
      <w:bookmarkStart w:id="254" w:name="_Toc27751589"/>
      <w:bookmarkStart w:id="255" w:name="_Toc35971675"/>
      <w:bookmarkStart w:id="256" w:name="_Toc35975924"/>
      <w:bookmarkStart w:id="257" w:name="_Toc44849381"/>
      <w:bookmarkStart w:id="258" w:name="_Toc51853022"/>
      <w:bookmarkStart w:id="259" w:name="_Toc51859695"/>
      <w:bookmarkStart w:id="260" w:name="_Toc83139622"/>
      <w:r w:rsidRPr="00CD017B">
        <w:rPr>
          <w:rFonts w:hint="eastAsia"/>
        </w:rPr>
        <w:t>4.5.1</w:t>
      </w:r>
      <w:r w:rsidR="00C86A3B">
        <w:tab/>
      </w:r>
      <w:r w:rsidRPr="00CD017B">
        <w:rPr>
          <w:rFonts w:hint="eastAsia"/>
        </w:rPr>
        <w:t xml:space="preserve">Resource </w:t>
      </w:r>
      <w:r w:rsidRPr="00CD017B">
        <w:t>Representation</w:t>
      </w:r>
      <w:bookmarkEnd w:id="253"/>
      <w:bookmarkEnd w:id="254"/>
      <w:bookmarkEnd w:id="255"/>
      <w:bookmarkEnd w:id="256"/>
      <w:bookmarkEnd w:id="257"/>
      <w:bookmarkEnd w:id="258"/>
      <w:bookmarkEnd w:id="259"/>
      <w:bookmarkEnd w:id="260"/>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516776">
      <w:pPr>
        <w:pStyle w:val="Heading3"/>
      </w:pPr>
      <w:bookmarkStart w:id="261" w:name="_Toc19702434"/>
      <w:bookmarkStart w:id="262" w:name="_Toc27751590"/>
      <w:bookmarkStart w:id="263" w:name="_Toc35971676"/>
      <w:bookmarkStart w:id="264" w:name="_Toc35975925"/>
      <w:bookmarkStart w:id="265" w:name="_Toc44849382"/>
      <w:bookmarkStart w:id="266" w:name="_Toc51853023"/>
      <w:bookmarkStart w:id="267" w:name="_Toc51859696"/>
      <w:bookmarkStart w:id="268" w:name="_Toc83139623"/>
      <w:r w:rsidRPr="003F472E">
        <w:rPr>
          <w:rFonts w:hint="eastAsia"/>
        </w:rPr>
        <w:t>4.5.</w:t>
      </w:r>
      <w:r>
        <w:t>2</w:t>
      </w:r>
      <w:r w:rsidR="00B141F3">
        <w:rPr>
          <w:lang w:eastAsia="zh-CN"/>
        </w:rPr>
        <w:tab/>
      </w:r>
      <w:r>
        <w:rPr>
          <w:rFonts w:hint="eastAsia"/>
          <w:lang w:eastAsia="zh-CN"/>
        </w:rPr>
        <w:t>Content Format Negotiation</w:t>
      </w:r>
      <w:bookmarkEnd w:id="261"/>
      <w:bookmarkEnd w:id="262"/>
      <w:bookmarkEnd w:id="263"/>
      <w:bookmarkEnd w:id="264"/>
      <w:bookmarkEnd w:id="265"/>
      <w:bookmarkEnd w:id="266"/>
      <w:bookmarkEnd w:id="267"/>
      <w:bookmarkEnd w:id="268"/>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lastRenderedPageBreak/>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516776">
      <w:pPr>
        <w:pStyle w:val="Heading2"/>
      </w:pPr>
      <w:bookmarkStart w:id="269" w:name="_Toc19702435"/>
      <w:bookmarkStart w:id="270" w:name="_Toc27751591"/>
      <w:bookmarkStart w:id="271" w:name="_Toc35971677"/>
      <w:bookmarkStart w:id="272" w:name="_Toc35975926"/>
      <w:bookmarkStart w:id="273" w:name="_Toc44849383"/>
      <w:bookmarkStart w:id="274" w:name="_Toc51853024"/>
      <w:bookmarkStart w:id="275" w:name="_Toc51859697"/>
      <w:bookmarkStart w:id="276" w:name="_Toc83139624"/>
      <w:r>
        <w:t>4.6</w:t>
      </w:r>
      <w:r>
        <w:tab/>
        <w:t>Use of HTTP Methods</w:t>
      </w:r>
      <w:bookmarkEnd w:id="269"/>
      <w:bookmarkEnd w:id="270"/>
      <w:bookmarkEnd w:id="271"/>
      <w:bookmarkEnd w:id="272"/>
      <w:bookmarkEnd w:id="273"/>
      <w:bookmarkEnd w:id="274"/>
      <w:bookmarkEnd w:id="275"/>
      <w:bookmarkEnd w:id="276"/>
    </w:p>
    <w:p w14:paraId="3EA56728" w14:textId="77777777" w:rsidR="00516776" w:rsidRDefault="00516776" w:rsidP="00516776">
      <w:pPr>
        <w:pStyle w:val="Heading3"/>
      </w:pPr>
      <w:bookmarkStart w:id="277" w:name="_Toc19702436"/>
      <w:bookmarkStart w:id="278" w:name="_Toc27751592"/>
      <w:bookmarkStart w:id="279" w:name="_Toc35971678"/>
      <w:bookmarkStart w:id="280" w:name="_Toc35975927"/>
      <w:bookmarkStart w:id="281" w:name="_Toc44849384"/>
      <w:bookmarkStart w:id="282" w:name="_Toc51853025"/>
      <w:bookmarkStart w:id="283" w:name="_Toc51859698"/>
      <w:bookmarkStart w:id="284" w:name="_Toc83139625"/>
      <w:r>
        <w:t>4.6.1</w:t>
      </w:r>
      <w:r>
        <w:tab/>
        <w:t>Use of Request/Response Communication</w:t>
      </w:r>
      <w:bookmarkEnd w:id="277"/>
      <w:bookmarkEnd w:id="278"/>
      <w:bookmarkEnd w:id="279"/>
      <w:bookmarkEnd w:id="280"/>
      <w:bookmarkEnd w:id="281"/>
      <w:bookmarkEnd w:id="282"/>
      <w:bookmarkEnd w:id="283"/>
      <w:bookmarkEnd w:id="284"/>
    </w:p>
    <w:p w14:paraId="6A733B20" w14:textId="77777777" w:rsidR="00516776" w:rsidRPr="00ED74EC" w:rsidRDefault="00516776" w:rsidP="00516776">
      <w:pPr>
        <w:pStyle w:val="Heading4"/>
      </w:pPr>
      <w:bookmarkStart w:id="285" w:name="_Toc19702437"/>
      <w:bookmarkStart w:id="286" w:name="_Toc27751593"/>
      <w:bookmarkStart w:id="287" w:name="_Toc35971679"/>
      <w:bookmarkStart w:id="288" w:name="_Toc35975928"/>
      <w:bookmarkStart w:id="289" w:name="_Toc44849385"/>
      <w:bookmarkStart w:id="290" w:name="_Toc51853026"/>
      <w:bookmarkStart w:id="291" w:name="_Toc51859699"/>
      <w:bookmarkStart w:id="292" w:name="_Toc83139626"/>
      <w:r>
        <w:t>4.6.1.1</w:t>
      </w:r>
      <w:r>
        <w:tab/>
        <w:t>CRUD</w:t>
      </w:r>
      <w:bookmarkEnd w:id="285"/>
      <w:bookmarkEnd w:id="286"/>
      <w:bookmarkEnd w:id="287"/>
      <w:bookmarkEnd w:id="288"/>
      <w:bookmarkEnd w:id="289"/>
      <w:bookmarkEnd w:id="290"/>
      <w:bookmarkEnd w:id="291"/>
      <w:bookmarkEnd w:id="292"/>
    </w:p>
    <w:p w14:paraId="61B03368" w14:textId="77777777" w:rsidR="00516776" w:rsidRDefault="00516776" w:rsidP="00516776">
      <w:pPr>
        <w:pStyle w:val="Heading5"/>
      </w:pPr>
      <w:bookmarkStart w:id="293" w:name="_Toc19702438"/>
      <w:bookmarkStart w:id="294" w:name="_Toc27751594"/>
      <w:bookmarkStart w:id="295" w:name="_Toc35971680"/>
      <w:bookmarkStart w:id="296" w:name="_Toc35975929"/>
      <w:bookmarkStart w:id="297" w:name="_Toc44849386"/>
      <w:bookmarkStart w:id="298" w:name="_Toc51853027"/>
      <w:bookmarkStart w:id="299" w:name="_Toc51859700"/>
      <w:bookmarkStart w:id="300" w:name="_Toc83139627"/>
      <w:r>
        <w:t>4.6.1.1.1</w:t>
      </w:r>
      <w:r>
        <w:tab/>
        <w:t>Creating a Resource</w:t>
      </w:r>
      <w:bookmarkEnd w:id="293"/>
      <w:bookmarkEnd w:id="294"/>
      <w:bookmarkEnd w:id="295"/>
      <w:bookmarkEnd w:id="296"/>
      <w:bookmarkEnd w:id="297"/>
      <w:bookmarkEnd w:id="298"/>
      <w:bookmarkEnd w:id="299"/>
      <w:bookmarkEnd w:id="300"/>
    </w:p>
    <w:p w14:paraId="3FB1157E" w14:textId="77777777" w:rsidR="00516776" w:rsidRPr="005E539E" w:rsidRDefault="00516776" w:rsidP="00516776">
      <w:pPr>
        <w:pStyle w:val="Heading6"/>
      </w:pPr>
      <w:bookmarkStart w:id="301" w:name="_Toc19702439"/>
      <w:bookmarkStart w:id="302" w:name="_Toc27751595"/>
      <w:bookmarkStart w:id="303" w:name="_Toc35971681"/>
      <w:bookmarkStart w:id="304" w:name="_Toc35975930"/>
      <w:bookmarkStart w:id="305" w:name="_Toc44849387"/>
      <w:bookmarkStart w:id="306" w:name="_Toc51853028"/>
      <w:bookmarkStart w:id="307" w:name="_Toc51859701"/>
      <w:bookmarkStart w:id="308" w:name="_Toc83139628"/>
      <w:r>
        <w:t>4.6.1.1.1.1</w:t>
      </w:r>
      <w:r>
        <w:tab/>
        <w:t>General</w:t>
      </w:r>
      <w:bookmarkEnd w:id="301"/>
      <w:bookmarkEnd w:id="302"/>
      <w:bookmarkEnd w:id="303"/>
      <w:bookmarkEnd w:id="304"/>
      <w:bookmarkEnd w:id="305"/>
      <w:bookmarkEnd w:id="306"/>
      <w:bookmarkEnd w:id="307"/>
      <w:bookmarkEnd w:id="308"/>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516776">
      <w:pPr>
        <w:pStyle w:val="Heading6"/>
      </w:pPr>
      <w:bookmarkStart w:id="309" w:name="_Toc19702440"/>
      <w:bookmarkStart w:id="310" w:name="_Toc27751596"/>
      <w:bookmarkStart w:id="311" w:name="_Toc35971682"/>
      <w:bookmarkStart w:id="312" w:name="_Toc35975931"/>
      <w:bookmarkStart w:id="313" w:name="_Toc44849388"/>
      <w:bookmarkStart w:id="314" w:name="_Toc51853029"/>
      <w:bookmarkStart w:id="315" w:name="_Toc51859702"/>
      <w:bookmarkStart w:id="316" w:name="_Toc83139629"/>
      <w:r>
        <w:t>4.6.1.1.1.2</w:t>
      </w:r>
      <w:r>
        <w:tab/>
        <w:t>Creating a Resource using POST</w:t>
      </w:r>
      <w:bookmarkEnd w:id="309"/>
      <w:bookmarkEnd w:id="310"/>
      <w:bookmarkEnd w:id="311"/>
      <w:bookmarkEnd w:id="312"/>
      <w:bookmarkEnd w:id="313"/>
      <w:bookmarkEnd w:id="314"/>
      <w:bookmarkEnd w:id="315"/>
      <w:bookmarkEnd w:id="316"/>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4.75pt;height:120.6pt" o:ole="">
            <v:imagedata r:id="rId15" o:title=""/>
          </v:shape>
          <o:OLEObject Type="Embed" ProgID="Visio.Drawing.11" ShapeID="_x0000_i1027" DrawAspect="Content" ObjectID="_1693752472" r:id="rId16"/>
        </w:object>
      </w:r>
    </w:p>
    <w:p w14:paraId="167C8D69" w14:textId="77777777" w:rsidR="00516776" w:rsidRDefault="00516776" w:rsidP="00516776">
      <w:pPr>
        <w:pStyle w:val="TF"/>
      </w:pPr>
      <w:r>
        <w:t>Figure 4.6.1.1.1.2-1: Creating a resource using POST</w:t>
      </w:r>
    </w:p>
    <w:p w14:paraId="4349C5C4" w14:textId="77777777" w:rsidR="00516776" w:rsidRDefault="00516776" w:rsidP="00516776">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0034DB21" w14:textId="77777777" w:rsidR="00516776" w:rsidRDefault="00516776" w:rsidP="00516776">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77777777" w:rsidR="00516776" w:rsidRDefault="00516776" w:rsidP="00516776">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w:t>
      </w:r>
    </w:p>
    <w:p w14:paraId="245C9D96" w14:textId="77777777" w:rsidR="00AD7052" w:rsidRDefault="00AD7052" w:rsidP="00AD7052">
      <w:pPr>
        <w:pStyle w:val="B1"/>
        <w:ind w:left="284" w:firstLine="0"/>
      </w:pPr>
      <w:r>
        <w:t>If the HTTP scheme used in the returned URI is "https", then the authority of the URI included in the Location header shall be an FQDN, and not an IP address.</w:t>
      </w:r>
    </w:p>
    <w:p w14:paraId="1016426D" w14:textId="77777777" w:rsidR="00516776" w:rsidRDefault="00516776" w:rsidP="00516776">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bookmarkStart w:id="317" w:name="_Hlk495604590"/>
      <w:r>
        <w:lastRenderedPageBreak/>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317"/>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516776">
      <w:pPr>
        <w:pStyle w:val="Heading6"/>
      </w:pPr>
      <w:bookmarkStart w:id="318" w:name="_Toc19702441"/>
      <w:bookmarkStart w:id="319" w:name="_Toc27751597"/>
      <w:bookmarkStart w:id="320" w:name="_Toc35971683"/>
      <w:bookmarkStart w:id="321" w:name="_Toc35975932"/>
      <w:bookmarkStart w:id="322" w:name="_Toc44849389"/>
      <w:bookmarkStart w:id="323" w:name="_Toc51853030"/>
      <w:bookmarkStart w:id="324" w:name="_Toc51859703"/>
      <w:bookmarkStart w:id="325" w:name="_Toc83139630"/>
      <w:r>
        <w:t>4.6.1.1.1.3</w:t>
      </w:r>
      <w:r>
        <w:tab/>
        <w:t>Creating a Resource using PUT</w:t>
      </w:r>
      <w:bookmarkEnd w:id="318"/>
      <w:bookmarkEnd w:id="319"/>
      <w:bookmarkEnd w:id="320"/>
      <w:bookmarkEnd w:id="321"/>
      <w:bookmarkEnd w:id="322"/>
      <w:bookmarkEnd w:id="323"/>
      <w:bookmarkEnd w:id="324"/>
      <w:bookmarkEnd w:id="325"/>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4.75pt;height:120.6pt" o:ole="">
            <v:imagedata r:id="rId17" o:title=""/>
          </v:shape>
          <o:OLEObject Type="Embed" ProgID="Visio.Drawing.11" ShapeID="_x0000_i1028" DrawAspect="Content" ObjectID="_1693752473" r:id="rId18"/>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77777777" w:rsidR="00516776" w:rsidRDefault="00516776" w:rsidP="00516776">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516776">
      <w:pPr>
        <w:pStyle w:val="B1"/>
        <w:ind w:firstLine="0"/>
      </w:pPr>
      <w:r>
        <w:t xml:space="preserve">On failure, the appropriate HTTP status code indicating the error shall be returned and appropriate additional error information should be returned in the PUT response body (see </w:t>
      </w:r>
      <w:r w:rsidR="004F6487">
        <w:t>clause 4</w:t>
      </w:r>
      <w:r>
        <w:t>.8).</w:t>
      </w:r>
    </w:p>
    <w:p w14:paraId="6923A4BE" w14:textId="77777777" w:rsidR="00516776" w:rsidRDefault="00516776" w:rsidP="00516776">
      <w:r>
        <w:lastRenderedPageBreak/>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516776">
      <w:pPr>
        <w:pStyle w:val="Heading5"/>
      </w:pPr>
      <w:bookmarkStart w:id="326" w:name="_Toc19702442"/>
      <w:bookmarkStart w:id="327" w:name="_Toc27751598"/>
      <w:bookmarkStart w:id="328" w:name="_Toc35971684"/>
      <w:bookmarkStart w:id="329" w:name="_Toc35975933"/>
      <w:bookmarkStart w:id="330" w:name="_Toc44849390"/>
      <w:bookmarkStart w:id="331" w:name="_Toc51853031"/>
      <w:bookmarkStart w:id="332" w:name="_Toc51859704"/>
      <w:bookmarkStart w:id="333" w:name="_Toc83139631"/>
      <w:r>
        <w:t>4.6.1.1.2</w:t>
      </w:r>
      <w:r>
        <w:tab/>
        <w:t>Reading a Resource</w:t>
      </w:r>
      <w:bookmarkEnd w:id="326"/>
      <w:bookmarkEnd w:id="327"/>
      <w:bookmarkEnd w:id="328"/>
      <w:bookmarkEnd w:id="329"/>
      <w:bookmarkEnd w:id="330"/>
      <w:bookmarkEnd w:id="331"/>
      <w:bookmarkEnd w:id="332"/>
      <w:bookmarkEnd w:id="333"/>
    </w:p>
    <w:p w14:paraId="25D4BA95" w14:textId="77777777" w:rsidR="00516776" w:rsidRDefault="00516776" w:rsidP="00516776">
      <w:pPr>
        <w:pStyle w:val="Heading6"/>
      </w:pPr>
      <w:bookmarkStart w:id="334" w:name="_Toc19702443"/>
      <w:bookmarkStart w:id="335" w:name="_Toc27751599"/>
      <w:bookmarkStart w:id="336" w:name="_Toc35971685"/>
      <w:bookmarkStart w:id="337" w:name="_Toc35975934"/>
      <w:bookmarkStart w:id="338" w:name="_Toc44849391"/>
      <w:bookmarkStart w:id="339" w:name="_Toc51853032"/>
      <w:bookmarkStart w:id="340" w:name="_Toc51859705"/>
      <w:bookmarkStart w:id="341" w:name="_Toc83139632"/>
      <w:r>
        <w:t>4.6.1.1.2.1</w:t>
      </w:r>
      <w:r>
        <w:tab/>
        <w:t>Reading a Single Resource</w:t>
      </w:r>
      <w:bookmarkEnd w:id="334"/>
      <w:bookmarkEnd w:id="335"/>
      <w:bookmarkEnd w:id="336"/>
      <w:bookmarkEnd w:id="337"/>
      <w:bookmarkEnd w:id="338"/>
      <w:bookmarkEnd w:id="339"/>
      <w:bookmarkEnd w:id="340"/>
      <w:bookmarkEnd w:id="341"/>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4.75pt;height:120.15pt" o:ole="">
            <v:imagedata r:id="rId19" o:title=""/>
          </v:shape>
          <o:OLEObject Type="Embed" ProgID="Visio.Drawing.11" ShapeID="_x0000_i1029" DrawAspect="Content" ObjectID="_1693752474" r:id="rId20"/>
        </w:object>
      </w:r>
    </w:p>
    <w:p w14:paraId="2CB49595" w14:textId="77777777" w:rsidR="00516776" w:rsidRDefault="00516776" w:rsidP="00516776">
      <w:pPr>
        <w:pStyle w:val="TF"/>
      </w:pPr>
      <w:r>
        <w:t>Figure 4.6.1.1.2.1-1: Reading a resource</w:t>
      </w:r>
    </w:p>
    <w:p w14:paraId="26DB4946" w14:textId="77777777" w:rsidR="00516776" w:rsidRDefault="00516776" w:rsidP="00516776">
      <w:pPr>
        <w:pStyle w:val="B1"/>
        <w:ind w:left="284" w:firstLine="0"/>
      </w:pPr>
      <w:r>
        <w:t>1.</w:t>
      </w:r>
      <w:r>
        <w:tab/>
        <w:t>The resource of which a representation is to be obtained is identified by the request URI. Query parameters may be used to control the content of the result.</w:t>
      </w:r>
    </w:p>
    <w:p w14:paraId="4596DB98" w14:textId="77777777" w:rsidR="00516776" w:rsidRDefault="00516776" w:rsidP="00516776">
      <w:pPr>
        <w:pStyle w:val="EditorsNote"/>
      </w:pPr>
      <w:r>
        <w:t>Editor</w:t>
      </w:r>
      <w:r>
        <w:rPr>
          <w:lang w:eastAsia="zh-CN"/>
        </w:rPr>
        <w:t>'</w:t>
      </w:r>
      <w:r>
        <w:t>s Note:</w:t>
      </w:r>
      <w:r>
        <w:tab/>
        <w:t>Exact limits for number and length of query parameters are ffs.</w:t>
      </w:r>
    </w:p>
    <w:p w14:paraId="477335E7" w14:textId="77777777" w:rsidR="00516776" w:rsidRDefault="00516776" w:rsidP="00516776">
      <w:pPr>
        <w:pStyle w:val="EditorsNote"/>
      </w:pPr>
      <w:r>
        <w:t>Editor</w:t>
      </w:r>
      <w:r>
        <w:rPr>
          <w:lang w:eastAsia="zh-CN"/>
        </w:rPr>
        <w:t>'</w:t>
      </w:r>
      <w:r>
        <w:t>s Note:</w:t>
      </w:r>
      <w:r>
        <w:tab/>
        <w:t>Alternatives to the GET method for cases where the limits for number and length of query parameters are exceeded are ffs.</w:t>
      </w:r>
    </w:p>
    <w:p w14:paraId="29E7B709" w14:textId="77777777" w:rsidR="00516776" w:rsidRDefault="00516776" w:rsidP="00516776">
      <w:pPr>
        <w:pStyle w:val="B1"/>
        <w:ind w:firstLine="0"/>
      </w:pPr>
      <w:r>
        <w:t>The payload body of the GET request shall be empty.</w:t>
      </w:r>
    </w:p>
    <w:p w14:paraId="39659F20" w14:textId="77777777" w:rsidR="00516776" w:rsidRDefault="00516776" w:rsidP="00516776">
      <w:pPr>
        <w:pStyle w:val="B1"/>
        <w:ind w:left="284" w:firstLine="0"/>
      </w:pPr>
      <w:r>
        <w:t>2.</w:t>
      </w:r>
      <w:r>
        <w:tab/>
        <w:t xml:space="preserve">On success, </w:t>
      </w:r>
      <w:r w:rsidRPr="00A02C24">
        <w:t>"</w:t>
      </w:r>
      <w:r>
        <w:t>200 OK</w:t>
      </w:r>
      <w:r w:rsidRPr="00A02C24">
        <w:t>"</w:t>
      </w:r>
      <w:r>
        <w:t xml:space="preserve"> shall be returned and the payload body of the GET response shall contain the obtained resource representation.</w:t>
      </w:r>
    </w:p>
    <w:p w14:paraId="0A9653B6" w14:textId="7CF58715" w:rsidR="00516776" w:rsidRPr="00BE4722" w:rsidRDefault="00516776" w:rsidP="00516776">
      <w:pPr>
        <w:pStyle w:val="B1"/>
        <w:ind w:firstLine="0"/>
      </w:pPr>
      <w:r>
        <w:t xml:space="preserve">On failure, the appropriate HTTP status code indicating the error shall be returned and appropriate additional error information should be returned in the GET response body (see </w:t>
      </w:r>
      <w:r w:rsidR="004F6487">
        <w:t>clause 4</w:t>
      </w:r>
      <w:r>
        <w:t>.8).</w:t>
      </w:r>
    </w:p>
    <w:p w14:paraId="441632BA" w14:textId="77777777" w:rsidR="00516776" w:rsidRDefault="00516776" w:rsidP="00516776">
      <w:pPr>
        <w:pStyle w:val="Heading6"/>
      </w:pPr>
      <w:bookmarkStart w:id="342" w:name="_Toc19702444"/>
      <w:bookmarkStart w:id="343" w:name="_Toc27751600"/>
      <w:bookmarkStart w:id="344" w:name="_Toc35971686"/>
      <w:bookmarkStart w:id="345" w:name="_Toc35975935"/>
      <w:bookmarkStart w:id="346" w:name="_Toc44849392"/>
      <w:bookmarkStart w:id="347" w:name="_Toc51853033"/>
      <w:bookmarkStart w:id="348" w:name="_Toc51859706"/>
      <w:bookmarkStart w:id="349" w:name="_Toc83139633"/>
      <w:r>
        <w:t>4.6.1.1.2.2</w:t>
      </w:r>
      <w:r>
        <w:tab/>
        <w:t>Querying a Set of Resources</w:t>
      </w:r>
      <w:bookmarkEnd w:id="342"/>
      <w:bookmarkEnd w:id="343"/>
      <w:bookmarkEnd w:id="344"/>
      <w:bookmarkEnd w:id="345"/>
      <w:bookmarkEnd w:id="346"/>
      <w:bookmarkEnd w:id="347"/>
      <w:bookmarkEnd w:id="348"/>
      <w:bookmarkEnd w:id="349"/>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4.75pt;height:120.6pt" o:ole="">
            <v:imagedata r:id="rId21" o:title=""/>
          </v:shape>
          <o:OLEObject Type="Embed" ProgID="Visio.Drawing.11" ShapeID="_x0000_i1030" DrawAspect="Content" ObjectID="_1693752475" r:id="rId22"/>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516776">
      <w:pPr>
        <w:pStyle w:val="Heading5"/>
      </w:pPr>
      <w:bookmarkStart w:id="350" w:name="_Toc19702445"/>
      <w:bookmarkStart w:id="351" w:name="_Toc27751601"/>
      <w:bookmarkStart w:id="352" w:name="_Toc35971687"/>
      <w:bookmarkStart w:id="353" w:name="_Toc35975936"/>
      <w:bookmarkStart w:id="354" w:name="_Toc44849393"/>
      <w:bookmarkStart w:id="355" w:name="_Toc51853034"/>
      <w:bookmarkStart w:id="356" w:name="_Toc51859707"/>
      <w:bookmarkStart w:id="357" w:name="_Toc83139634"/>
      <w:r>
        <w:t>4.6.1.1.3</w:t>
      </w:r>
      <w:r>
        <w:tab/>
        <w:t>Updating a Resource</w:t>
      </w:r>
      <w:bookmarkEnd w:id="350"/>
      <w:bookmarkEnd w:id="351"/>
      <w:bookmarkEnd w:id="352"/>
      <w:bookmarkEnd w:id="353"/>
      <w:bookmarkEnd w:id="354"/>
      <w:bookmarkEnd w:id="355"/>
      <w:bookmarkEnd w:id="356"/>
      <w:bookmarkEnd w:id="357"/>
    </w:p>
    <w:p w14:paraId="1253678F" w14:textId="77777777" w:rsidR="00516776" w:rsidRDefault="00516776" w:rsidP="00516776">
      <w:pPr>
        <w:pStyle w:val="Heading6"/>
      </w:pPr>
      <w:bookmarkStart w:id="358" w:name="_Toc19702446"/>
      <w:bookmarkStart w:id="359" w:name="_Toc27751602"/>
      <w:bookmarkStart w:id="360" w:name="_Toc35971688"/>
      <w:bookmarkStart w:id="361" w:name="_Toc35975937"/>
      <w:bookmarkStart w:id="362" w:name="_Toc44849394"/>
      <w:bookmarkStart w:id="363" w:name="_Toc51853035"/>
      <w:bookmarkStart w:id="364" w:name="_Toc51859708"/>
      <w:bookmarkStart w:id="365" w:name="_Toc83139635"/>
      <w:r>
        <w:t>4.6.1.1.3.1</w:t>
      </w:r>
      <w:r>
        <w:tab/>
        <w:t>Usage of HTTP PUT</w:t>
      </w:r>
      <w:bookmarkEnd w:id="358"/>
      <w:bookmarkEnd w:id="359"/>
      <w:bookmarkEnd w:id="360"/>
      <w:bookmarkEnd w:id="361"/>
      <w:bookmarkEnd w:id="362"/>
      <w:bookmarkEnd w:id="363"/>
      <w:bookmarkEnd w:id="364"/>
      <w:bookmarkEnd w:id="365"/>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4.75pt;height:120.6pt" o:ole="">
            <v:imagedata r:id="rId23" o:title=""/>
          </v:shape>
          <o:OLEObject Type="Embed" ProgID="Visio.Drawing.11" ShapeID="_x0000_i1031" DrawAspect="Content" ObjectID="_1693752476" r:id="rId24"/>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516776">
      <w:pPr>
        <w:pStyle w:val="B1"/>
        <w:ind w:firstLine="0"/>
      </w:pPr>
      <w:r>
        <w:t xml:space="preserve">On failure, the appropriate HTTP status code indicating the error shall be returned and appropriate additional error information should be returned in the PUT response body (see </w:t>
      </w:r>
      <w:r w:rsidR="004F6487">
        <w:t>clause 4</w:t>
      </w:r>
      <w:r>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lastRenderedPageBreak/>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516776">
      <w:pPr>
        <w:pStyle w:val="Heading6"/>
      </w:pPr>
      <w:bookmarkStart w:id="366" w:name="_Toc19702447"/>
      <w:bookmarkStart w:id="367" w:name="_Toc27751603"/>
      <w:bookmarkStart w:id="368" w:name="_Toc35971689"/>
      <w:bookmarkStart w:id="369" w:name="_Toc35975938"/>
      <w:bookmarkStart w:id="370" w:name="_Toc44849395"/>
      <w:bookmarkStart w:id="371" w:name="_Toc51853036"/>
      <w:bookmarkStart w:id="372" w:name="_Toc51859709"/>
      <w:bookmarkStart w:id="373" w:name="_Toc83139636"/>
      <w:r>
        <w:t>4.6.1.1.3.2</w:t>
      </w:r>
      <w:r>
        <w:tab/>
        <w:t>Usage of HTTP PATCH</w:t>
      </w:r>
      <w:bookmarkEnd w:id="366"/>
      <w:bookmarkEnd w:id="367"/>
      <w:bookmarkEnd w:id="368"/>
      <w:bookmarkEnd w:id="369"/>
      <w:bookmarkEnd w:id="370"/>
      <w:bookmarkEnd w:id="371"/>
      <w:bookmarkEnd w:id="372"/>
      <w:bookmarkEnd w:id="373"/>
    </w:p>
    <w:p w14:paraId="689B1CB4"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1A90992" w14:textId="77777777" w:rsidR="00516776" w:rsidRDefault="00516776" w:rsidP="00516776">
      <w:pPr>
        <w:pStyle w:val="B1"/>
      </w:pPr>
      <w:r>
        <w:t>-</w:t>
      </w:r>
      <w:r>
        <w:tab/>
      </w:r>
      <w:bookmarkStart w:id="374"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374"/>
    <w:p w14:paraId="6CE0FA42"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DED961D" w14:textId="77777777" w:rsidR="00516776" w:rsidRDefault="00516776" w:rsidP="00516776">
      <w:bookmarkStart w:id="375" w:name="_Hlk498701033"/>
      <w:r>
        <w:t>A single of the above encodings shall be specified for each resource where the PATCH method is supported unless backward compatibility considerations necessitate the support of both encodings.</w:t>
      </w:r>
    </w:p>
    <w:p w14:paraId="6EA48BCF" w14:textId="77777777" w:rsidR="00516776" w:rsidRDefault="00516776" w:rsidP="00516776">
      <w:pPr>
        <w:pStyle w:val="NO"/>
      </w:pPr>
      <w:r>
        <w:t>NOTE 1:</w:t>
      </w:r>
      <w:r>
        <w:tab/>
        <w:t>In Rel-15 a single encoding will be selected for each resource as backward compatibility considerations do not yet apply.</w:t>
      </w:r>
    </w:p>
    <w:p w14:paraId="399463A9"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375"/>
    <w:p w14:paraId="0CC00DC2" w14:textId="795EF1E1" w:rsidR="00516776" w:rsidRDefault="00516776" w:rsidP="00516776">
      <w:pPr>
        <w:pStyle w:val="NO"/>
      </w:pPr>
      <w:r>
        <w:t>NOTE 3:</w:t>
      </w:r>
      <w:r>
        <w:tab/>
        <w:t>The Open API description of the body of HTTP PATCH</w:t>
      </w:r>
      <w:r w:rsidRPr="004769C7">
        <w:t xml:space="preserve"> </w:t>
      </w:r>
      <w:r>
        <w:t xml:space="preserve">requests is specified in </w:t>
      </w:r>
      <w:r w:rsidR="004F6487">
        <w:t>clause 5</w:t>
      </w:r>
      <w:r>
        <w:t>.3.8.</w:t>
      </w:r>
    </w:p>
    <w:p w14:paraId="3EDC8A44" w14:textId="77777777" w:rsidR="00516776" w:rsidRDefault="00516776" w:rsidP="00516776">
      <w:r>
        <w:t>Figure 4.6.1.1.3.2-1 illustrates updating a resource using HTTP PATCH.</w:t>
      </w:r>
    </w:p>
    <w:p w14:paraId="2DB134C9" w14:textId="77777777" w:rsidR="00516776" w:rsidRDefault="00516776" w:rsidP="00516776">
      <w:pPr>
        <w:pStyle w:val="TH"/>
      </w:pPr>
      <w:r w:rsidRPr="0069718D">
        <w:object w:dxaOrig="8714" w:dyaOrig="2400" w14:anchorId="511606DF">
          <v:shape id="_x0000_i1032" type="#_x0000_t75" style="width:434.75pt;height:120.6pt" o:ole="">
            <v:imagedata r:id="rId25" o:title=""/>
          </v:shape>
          <o:OLEObject Type="Embed" ProgID="Visio.Drawing.11" ShapeID="_x0000_i1032" DrawAspect="Content" ObjectID="_1693752477" r:id="rId26"/>
        </w:object>
      </w:r>
    </w:p>
    <w:p w14:paraId="0242D3F2" w14:textId="77777777" w:rsidR="00516776" w:rsidRDefault="00516776" w:rsidP="00516776">
      <w:pPr>
        <w:pStyle w:val="TF"/>
      </w:pPr>
      <w:r>
        <w:t>Figure 4.6.1.1.3.2-1: Updating a Resource using HTTP PATCH</w:t>
      </w:r>
    </w:p>
    <w:p w14:paraId="58C9A4FB" w14:textId="77777777" w:rsidR="00516776" w:rsidRDefault="00516776" w:rsidP="00516776">
      <w:pPr>
        <w:pStyle w:val="B1"/>
      </w:pPr>
      <w:r>
        <w:t>1.</w:t>
      </w:r>
      <w:r>
        <w:tab/>
        <w:t xml:space="preserve">The resource that is to be updated is identified by the request URI. </w:t>
      </w:r>
      <w:bookmarkStart w:id="376" w:name="_Hlk495502863"/>
      <w:r>
        <w:t xml:space="preserve">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bookmarkEnd w:id="376"/>
    <w:p w14:paraId="4ACB289F"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E23AC5" w14:textId="281D4322" w:rsidR="00516776" w:rsidRPr="002F0B3A" w:rsidRDefault="00516776" w:rsidP="00516776">
      <w:pPr>
        <w:pStyle w:val="B1"/>
        <w:ind w:firstLine="0"/>
      </w:pPr>
      <w:r>
        <w:t xml:space="preserve">On failure, the appropriate HTTP status code indicating the error shall be returned and appropriate additional error information should be returned in the PATCH response body (see </w:t>
      </w:r>
      <w:r w:rsidR="004F6487">
        <w:t>clause 4</w:t>
      </w:r>
      <w:r>
        <w:t>.8).</w:t>
      </w:r>
    </w:p>
    <w:p w14:paraId="77F57DB1" w14:textId="77777777" w:rsidR="00516776" w:rsidRDefault="00516776" w:rsidP="00516776">
      <w:pPr>
        <w:pStyle w:val="Heading5"/>
      </w:pPr>
      <w:bookmarkStart w:id="377" w:name="_Toc19702448"/>
      <w:bookmarkStart w:id="378" w:name="_Toc27751604"/>
      <w:bookmarkStart w:id="379" w:name="_Toc35971690"/>
      <w:bookmarkStart w:id="380" w:name="_Toc35975939"/>
      <w:bookmarkStart w:id="381" w:name="_Toc44849396"/>
      <w:bookmarkStart w:id="382" w:name="_Toc51853037"/>
      <w:bookmarkStart w:id="383" w:name="_Toc51859710"/>
      <w:bookmarkStart w:id="384" w:name="_Toc83139637"/>
      <w:r>
        <w:t>4.6.1.1.4</w:t>
      </w:r>
      <w:r>
        <w:tab/>
        <w:t>Deleting a Resource</w:t>
      </w:r>
      <w:bookmarkEnd w:id="377"/>
      <w:bookmarkEnd w:id="378"/>
      <w:bookmarkEnd w:id="379"/>
      <w:bookmarkEnd w:id="380"/>
      <w:bookmarkEnd w:id="381"/>
      <w:bookmarkEnd w:id="382"/>
      <w:bookmarkEnd w:id="383"/>
      <w:bookmarkEnd w:id="384"/>
    </w:p>
    <w:p w14:paraId="1FE3DF52" w14:textId="77777777" w:rsidR="00516776" w:rsidRDefault="00516776" w:rsidP="00516776">
      <w:r>
        <w:t>Procedures that allow a service consumer NF (client) to delete a resource from the server shall be specified to use the HTTP DELETE method (see IETF RFC 7231 [6]).</w:t>
      </w:r>
    </w:p>
    <w:p w14:paraId="03FB158C" w14:textId="77777777" w:rsidR="00516776" w:rsidRDefault="00516776" w:rsidP="00516776">
      <w:r>
        <w:lastRenderedPageBreak/>
        <w:t>Figure 4.6.1.1.4-1 illustrates deleting a resource.</w:t>
      </w:r>
    </w:p>
    <w:p w14:paraId="52765DA5" w14:textId="77777777" w:rsidR="00516776" w:rsidRDefault="00516776" w:rsidP="00516776">
      <w:pPr>
        <w:pStyle w:val="TH"/>
      </w:pPr>
      <w:r w:rsidRPr="0069718D">
        <w:object w:dxaOrig="8714" w:dyaOrig="2400" w14:anchorId="55127BD7">
          <v:shape id="_x0000_i1033" type="#_x0000_t75" style="width:434.75pt;height:120.6pt" o:ole="">
            <v:imagedata r:id="rId27" o:title=""/>
          </v:shape>
          <o:OLEObject Type="Embed" ProgID="Visio.Drawing.11" ShapeID="_x0000_i1033" DrawAspect="Content" ObjectID="_1693752478" r:id="rId28"/>
        </w:object>
      </w:r>
    </w:p>
    <w:p w14:paraId="21F36F37" w14:textId="77777777" w:rsidR="00516776" w:rsidRDefault="00516776" w:rsidP="00516776">
      <w:pPr>
        <w:pStyle w:val="TF"/>
      </w:pPr>
      <w:r>
        <w:t>Figure 4.6.1.1.4-1: Deleting a resource</w:t>
      </w:r>
    </w:p>
    <w:p w14:paraId="12FE5684" w14:textId="77777777" w:rsidR="00516776" w:rsidRDefault="00516776" w:rsidP="00516776">
      <w:r>
        <w:t>The resource that is to be deleted is identified by the request URI.</w:t>
      </w:r>
    </w:p>
    <w:p w14:paraId="4249CF02" w14:textId="77777777" w:rsidR="00516776" w:rsidRDefault="00516776" w:rsidP="00516776">
      <w:r>
        <w:t>The payload body of the DELETE request shall be empty.</w:t>
      </w:r>
    </w:p>
    <w:p w14:paraId="24975D64"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5DE67AC0" w14:textId="494FA714" w:rsidR="00516776" w:rsidRPr="00B727B8" w:rsidRDefault="00516776" w:rsidP="00516776">
      <w:r>
        <w:t xml:space="preserve">On failure, the appropriate HTTP status code indicating the error shall be returned and appropriate additional error information should be returned in the DELETE response body (see </w:t>
      </w:r>
      <w:r w:rsidR="004F6487">
        <w:t>clause 4</w:t>
      </w:r>
      <w:r>
        <w:t>.8).</w:t>
      </w:r>
    </w:p>
    <w:p w14:paraId="6E000525" w14:textId="77777777" w:rsidR="00516776" w:rsidRDefault="00516776" w:rsidP="00516776">
      <w:pPr>
        <w:pStyle w:val="Heading5"/>
        <w:rPr>
          <w:lang w:eastAsia="zh-CN"/>
        </w:rPr>
      </w:pPr>
      <w:bookmarkStart w:id="385" w:name="_Toc19702449"/>
      <w:bookmarkStart w:id="386" w:name="_Toc27751605"/>
      <w:bookmarkStart w:id="387" w:name="_Toc35971691"/>
      <w:bookmarkStart w:id="388" w:name="_Toc35975940"/>
      <w:bookmarkStart w:id="389" w:name="_Toc44849397"/>
      <w:bookmarkStart w:id="390" w:name="_Toc51853038"/>
      <w:bookmarkStart w:id="391" w:name="_Toc51859711"/>
      <w:bookmarkStart w:id="392" w:name="_Toc83139638"/>
      <w:r>
        <w:rPr>
          <w:rFonts w:hint="eastAsia"/>
          <w:lang w:eastAsia="zh-CN"/>
        </w:rPr>
        <w:t>4.6.1.1.</w:t>
      </w:r>
      <w:r>
        <w:rPr>
          <w:lang w:eastAsia="zh-CN"/>
        </w:rPr>
        <w:t>5</w:t>
      </w:r>
      <w:r>
        <w:rPr>
          <w:rFonts w:hint="eastAsia"/>
          <w:lang w:eastAsia="zh-CN"/>
        </w:rPr>
        <w:tab/>
        <w:t>Query Parameter</w:t>
      </w:r>
      <w:r>
        <w:rPr>
          <w:lang w:eastAsia="zh-CN"/>
        </w:rPr>
        <w:t>s</w:t>
      </w:r>
      <w:bookmarkEnd w:id="385"/>
      <w:bookmarkEnd w:id="386"/>
      <w:bookmarkEnd w:id="387"/>
      <w:bookmarkEnd w:id="388"/>
      <w:bookmarkEnd w:id="389"/>
      <w:bookmarkEnd w:id="390"/>
      <w:bookmarkEnd w:id="391"/>
      <w:bookmarkEnd w:id="392"/>
    </w:p>
    <w:p w14:paraId="11D23DC7" w14:textId="77777777" w:rsidR="00516776" w:rsidRDefault="00516776" w:rsidP="00D3376A">
      <w:pPr>
        <w:pStyle w:val="H6"/>
        <w:rPr>
          <w:lang w:eastAsia="zh-CN"/>
        </w:rPr>
      </w:pPr>
      <w:bookmarkStart w:id="393" w:name="_Toc19702450"/>
      <w:bookmarkStart w:id="394" w:name="_Toc27751606"/>
      <w:bookmarkStart w:id="395" w:name="_Toc35971692"/>
      <w:bookmarkStart w:id="396" w:name="_Toc35975941"/>
      <w:bookmarkStart w:id="397" w:name="_Toc44849398"/>
      <w:bookmarkStart w:id="398" w:name="_Toc51853039"/>
      <w:bookmarkStart w:id="399" w:name="_Toc51859712"/>
      <w:r>
        <w:rPr>
          <w:rFonts w:hint="eastAsia"/>
          <w:lang w:eastAsia="zh-CN"/>
        </w:rPr>
        <w:t>4.6.1.1.5.</w:t>
      </w:r>
      <w:r>
        <w:rPr>
          <w:lang w:eastAsia="zh-CN"/>
        </w:rPr>
        <w:t>1</w:t>
      </w:r>
      <w:r>
        <w:rPr>
          <w:rFonts w:hint="eastAsia"/>
          <w:lang w:eastAsia="zh-CN"/>
        </w:rPr>
        <w:tab/>
        <w:t>General</w:t>
      </w:r>
      <w:bookmarkEnd w:id="393"/>
      <w:bookmarkEnd w:id="394"/>
      <w:bookmarkEnd w:id="395"/>
      <w:bookmarkEnd w:id="396"/>
      <w:bookmarkEnd w:id="397"/>
      <w:bookmarkEnd w:id="398"/>
      <w:bookmarkEnd w:id="399"/>
    </w:p>
    <w:p w14:paraId="4998ACF8"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1309059"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3F1E492D"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7EA0896" w14:textId="77777777" w:rsidR="00516776" w:rsidRPr="00267D28" w:rsidRDefault="00516776" w:rsidP="00516776">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38581B24" w14:textId="77777777" w:rsidR="00516776" w:rsidRPr="00F559FE" w:rsidRDefault="00516776" w:rsidP="00516776">
      <w:pPr>
        <w:pStyle w:val="Heading6"/>
        <w:rPr>
          <w:lang w:eastAsia="zh-CN"/>
        </w:rPr>
      </w:pPr>
      <w:bookmarkStart w:id="400" w:name="_Toc19702451"/>
      <w:bookmarkStart w:id="401" w:name="_Toc27751607"/>
      <w:bookmarkStart w:id="402" w:name="_Toc35971693"/>
      <w:bookmarkStart w:id="403" w:name="_Toc35975942"/>
      <w:bookmarkStart w:id="404" w:name="_Toc44849399"/>
      <w:bookmarkStart w:id="405" w:name="_Toc51853040"/>
      <w:bookmarkStart w:id="406" w:name="_Toc51859713"/>
      <w:bookmarkStart w:id="407" w:name="_Toc83139639"/>
      <w:r>
        <w:rPr>
          <w:rFonts w:hint="eastAsia"/>
          <w:lang w:eastAsia="zh-CN"/>
        </w:rPr>
        <w:t>4.6.1.1.5.</w:t>
      </w:r>
      <w:r>
        <w:rPr>
          <w:lang w:eastAsia="zh-CN"/>
        </w:rPr>
        <w:t>2</w:t>
      </w:r>
      <w:r>
        <w:rPr>
          <w:rFonts w:hint="eastAsia"/>
          <w:lang w:eastAsia="zh-CN"/>
        </w:rPr>
        <w:tab/>
        <w:t>Complex query expression</w:t>
      </w:r>
      <w:bookmarkEnd w:id="400"/>
      <w:bookmarkEnd w:id="401"/>
      <w:bookmarkEnd w:id="402"/>
      <w:bookmarkEnd w:id="403"/>
      <w:bookmarkEnd w:id="404"/>
      <w:bookmarkEnd w:id="405"/>
      <w:bookmarkEnd w:id="406"/>
      <w:bookmarkEnd w:id="407"/>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516776">
      <w:pPr>
        <w:pStyle w:val="Heading4"/>
      </w:pPr>
      <w:bookmarkStart w:id="408" w:name="_Toc19702452"/>
      <w:bookmarkStart w:id="409" w:name="_Toc27751608"/>
      <w:bookmarkStart w:id="410" w:name="_Toc35971694"/>
      <w:bookmarkStart w:id="411" w:name="_Toc35975943"/>
      <w:bookmarkStart w:id="412" w:name="_Toc44849400"/>
      <w:bookmarkStart w:id="413" w:name="_Toc51853041"/>
      <w:bookmarkStart w:id="414" w:name="_Toc51859714"/>
      <w:bookmarkStart w:id="415" w:name="_Toc83139640"/>
      <w:r>
        <w:t>4.6.1.2</w:t>
      </w:r>
      <w:r>
        <w:tab/>
        <w:t>Custom Operations</w:t>
      </w:r>
      <w:bookmarkEnd w:id="408"/>
      <w:bookmarkEnd w:id="409"/>
      <w:bookmarkEnd w:id="410"/>
      <w:bookmarkEnd w:id="411"/>
      <w:bookmarkEnd w:id="412"/>
      <w:bookmarkEnd w:id="413"/>
      <w:bookmarkEnd w:id="414"/>
      <w:bookmarkEnd w:id="415"/>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6pt;height:159.6pt" o:ole="">
            <v:imagedata r:id="rId29" o:title=""/>
          </v:shape>
          <o:OLEObject Type="Embed" ProgID="Visio.Drawing.11" ShapeID="_x0000_i1034" DrawAspect="Content" ObjectID="_1693752479" r:id="rId30"/>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6pt;height:159.6pt" o:ole="">
            <v:imagedata r:id="rId31" o:title=""/>
          </v:shape>
          <o:OLEObject Type="Embed" ProgID="Visio.Drawing.11" ShapeID="_x0000_i1035" DrawAspect="Content" ObjectID="_1693752480" r:id="rId32"/>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516776">
      <w:pPr>
        <w:pStyle w:val="Heading4"/>
      </w:pPr>
      <w:bookmarkStart w:id="416" w:name="_Toc19702453"/>
      <w:bookmarkStart w:id="417" w:name="_Toc27751609"/>
      <w:bookmarkStart w:id="418" w:name="_Toc35971695"/>
      <w:bookmarkStart w:id="419" w:name="_Toc35975944"/>
      <w:bookmarkStart w:id="420" w:name="_Toc44849401"/>
      <w:bookmarkStart w:id="421" w:name="_Toc51853042"/>
      <w:bookmarkStart w:id="422" w:name="_Toc51859715"/>
      <w:bookmarkStart w:id="423" w:name="_Toc83139641"/>
      <w:r>
        <w:t>4.6.1.3</w:t>
      </w:r>
      <w:r>
        <w:tab/>
        <w:t>Use of Asynchronous Operations</w:t>
      </w:r>
      <w:bookmarkEnd w:id="416"/>
      <w:bookmarkEnd w:id="417"/>
      <w:bookmarkEnd w:id="418"/>
      <w:bookmarkEnd w:id="419"/>
      <w:bookmarkEnd w:id="420"/>
      <w:bookmarkEnd w:id="421"/>
      <w:bookmarkEnd w:id="422"/>
      <w:bookmarkEnd w:id="423"/>
    </w:p>
    <w:p w14:paraId="5A8DF789" w14:textId="77777777"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516776">
      <w:pPr>
        <w:pStyle w:val="Heading4"/>
      </w:pPr>
      <w:bookmarkStart w:id="424" w:name="_Toc19702454"/>
      <w:bookmarkStart w:id="425" w:name="_Toc27751610"/>
      <w:bookmarkStart w:id="426" w:name="_Toc35971696"/>
      <w:bookmarkStart w:id="427" w:name="_Toc35975945"/>
      <w:bookmarkStart w:id="428" w:name="_Toc44849402"/>
      <w:bookmarkStart w:id="429" w:name="_Toc51853043"/>
      <w:bookmarkStart w:id="430" w:name="_Toc51859716"/>
      <w:bookmarkStart w:id="431" w:name="_Toc83139642"/>
      <w:r>
        <w:t>4.6.1.4</w:t>
      </w:r>
      <w:r>
        <w:tab/>
        <w:t>Special provisions to support the seamless change of AMF as NF service producer</w:t>
      </w:r>
      <w:bookmarkEnd w:id="424"/>
      <w:bookmarkEnd w:id="425"/>
      <w:bookmarkEnd w:id="426"/>
      <w:bookmarkEnd w:id="427"/>
      <w:bookmarkEnd w:id="428"/>
      <w:bookmarkEnd w:id="429"/>
      <w:bookmarkEnd w:id="430"/>
      <w:bookmarkEnd w:id="431"/>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516776">
      <w:pPr>
        <w:pStyle w:val="Heading3"/>
      </w:pPr>
      <w:bookmarkStart w:id="432" w:name="_Toc19702455"/>
      <w:bookmarkStart w:id="433" w:name="_Toc27751611"/>
      <w:bookmarkStart w:id="434" w:name="_Toc35971697"/>
      <w:bookmarkStart w:id="435" w:name="_Toc35975946"/>
      <w:bookmarkStart w:id="436" w:name="_Toc44849403"/>
      <w:bookmarkStart w:id="437" w:name="_Toc51853044"/>
      <w:bookmarkStart w:id="438" w:name="_Toc51859717"/>
      <w:bookmarkStart w:id="439" w:name="_Toc83139643"/>
      <w:r>
        <w:lastRenderedPageBreak/>
        <w:t>4.6.2</w:t>
      </w:r>
      <w:r>
        <w:tab/>
        <w:t>Use of Subscribe/Notify Communication</w:t>
      </w:r>
      <w:bookmarkEnd w:id="432"/>
      <w:bookmarkEnd w:id="433"/>
      <w:bookmarkEnd w:id="434"/>
      <w:bookmarkEnd w:id="435"/>
      <w:bookmarkEnd w:id="436"/>
      <w:bookmarkEnd w:id="437"/>
      <w:bookmarkEnd w:id="438"/>
      <w:bookmarkEnd w:id="439"/>
    </w:p>
    <w:p w14:paraId="4B8A231C" w14:textId="77777777" w:rsidR="00516776" w:rsidRDefault="00516776" w:rsidP="00516776">
      <w:pPr>
        <w:pStyle w:val="Heading4"/>
      </w:pPr>
      <w:bookmarkStart w:id="440" w:name="_Toc19702456"/>
      <w:bookmarkStart w:id="441" w:name="_Toc27751612"/>
      <w:bookmarkStart w:id="442" w:name="_Toc35971698"/>
      <w:bookmarkStart w:id="443" w:name="_Toc35975947"/>
      <w:bookmarkStart w:id="444" w:name="_Toc44849404"/>
      <w:bookmarkStart w:id="445" w:name="_Toc51853045"/>
      <w:bookmarkStart w:id="446" w:name="_Toc51859718"/>
      <w:bookmarkStart w:id="447" w:name="_Toc83139644"/>
      <w:r>
        <w:t>4.6.2.1</w:t>
      </w:r>
      <w:r>
        <w:tab/>
        <w:t>General</w:t>
      </w:r>
      <w:bookmarkEnd w:id="440"/>
      <w:bookmarkEnd w:id="441"/>
      <w:bookmarkEnd w:id="442"/>
      <w:bookmarkEnd w:id="443"/>
      <w:bookmarkEnd w:id="444"/>
      <w:bookmarkEnd w:id="445"/>
      <w:bookmarkEnd w:id="446"/>
      <w:bookmarkEnd w:id="447"/>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516776">
      <w:pPr>
        <w:pStyle w:val="Heading4"/>
      </w:pPr>
      <w:bookmarkStart w:id="448" w:name="_Toc19702457"/>
      <w:bookmarkStart w:id="449" w:name="_Toc27751613"/>
      <w:bookmarkStart w:id="450" w:name="_Toc35971699"/>
      <w:bookmarkStart w:id="451" w:name="_Toc35975948"/>
      <w:bookmarkStart w:id="452" w:name="_Toc44849405"/>
      <w:bookmarkStart w:id="453" w:name="_Toc51853046"/>
      <w:bookmarkStart w:id="454" w:name="_Toc51859719"/>
      <w:bookmarkStart w:id="455" w:name="_Toc83139645"/>
      <w:r>
        <w:t>4.6.2.2</w:t>
      </w:r>
      <w:r>
        <w:tab/>
        <w:t>Management of Subscriptions</w:t>
      </w:r>
      <w:bookmarkEnd w:id="448"/>
      <w:bookmarkEnd w:id="449"/>
      <w:bookmarkEnd w:id="450"/>
      <w:bookmarkEnd w:id="451"/>
      <w:bookmarkEnd w:id="452"/>
      <w:bookmarkEnd w:id="453"/>
      <w:bookmarkEnd w:id="454"/>
      <w:bookmarkEnd w:id="455"/>
    </w:p>
    <w:p w14:paraId="7312B838" w14:textId="77777777" w:rsidR="00516776" w:rsidRDefault="00516776" w:rsidP="00516776">
      <w:pPr>
        <w:pStyle w:val="Heading5"/>
      </w:pPr>
      <w:bookmarkStart w:id="456" w:name="_Toc19702458"/>
      <w:bookmarkStart w:id="457" w:name="_Toc27751614"/>
      <w:bookmarkStart w:id="458" w:name="_Toc35971700"/>
      <w:bookmarkStart w:id="459" w:name="_Toc35975949"/>
      <w:bookmarkStart w:id="460" w:name="_Toc44849406"/>
      <w:bookmarkStart w:id="461" w:name="_Toc51853047"/>
      <w:bookmarkStart w:id="462" w:name="_Toc51859720"/>
      <w:bookmarkStart w:id="463" w:name="_Toc83139646"/>
      <w:r>
        <w:t>4.6.2.2.1</w:t>
      </w:r>
      <w:r>
        <w:tab/>
        <w:t>General</w:t>
      </w:r>
      <w:bookmarkEnd w:id="456"/>
      <w:bookmarkEnd w:id="457"/>
      <w:bookmarkEnd w:id="458"/>
      <w:bookmarkEnd w:id="459"/>
      <w:bookmarkEnd w:id="460"/>
      <w:bookmarkEnd w:id="461"/>
      <w:bookmarkEnd w:id="462"/>
      <w:bookmarkEnd w:id="463"/>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516776">
      <w:pPr>
        <w:pStyle w:val="Heading5"/>
      </w:pPr>
      <w:bookmarkStart w:id="464" w:name="_Toc19702459"/>
      <w:bookmarkStart w:id="465" w:name="_Toc27751615"/>
      <w:bookmarkStart w:id="466" w:name="_Toc35971701"/>
      <w:bookmarkStart w:id="467" w:name="_Toc35975950"/>
      <w:bookmarkStart w:id="468" w:name="_Toc44849407"/>
      <w:bookmarkStart w:id="469" w:name="_Toc51853048"/>
      <w:bookmarkStart w:id="470" w:name="_Toc51859721"/>
      <w:bookmarkStart w:id="471" w:name="_Toc83139647"/>
      <w:r>
        <w:t>4.6.2.2.2</w:t>
      </w:r>
      <w:r>
        <w:tab/>
        <w:t>Creation of a Subscription</w:t>
      </w:r>
      <w:bookmarkEnd w:id="464"/>
      <w:bookmarkEnd w:id="465"/>
      <w:bookmarkEnd w:id="466"/>
      <w:bookmarkEnd w:id="467"/>
      <w:bookmarkEnd w:id="468"/>
      <w:bookmarkEnd w:id="469"/>
      <w:bookmarkEnd w:id="470"/>
      <w:bookmarkEnd w:id="471"/>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4.75pt;height:120.6pt" o:ole="">
            <v:imagedata r:id="rId33" o:title=""/>
          </v:shape>
          <o:OLEObject Type="Embed" ProgID="Visio.Drawing.11" ShapeID="_x0000_i1036" DrawAspect="Content" ObjectID="_1693752481" r:id="rId34"/>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77777777"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516776">
      <w:pPr>
        <w:pStyle w:val="Heading5"/>
      </w:pPr>
      <w:bookmarkStart w:id="472" w:name="_Toc19702460"/>
      <w:bookmarkStart w:id="473" w:name="_Toc27751616"/>
      <w:bookmarkStart w:id="474" w:name="_Toc35971702"/>
      <w:bookmarkStart w:id="475" w:name="_Toc35975951"/>
      <w:bookmarkStart w:id="476" w:name="_Toc44849408"/>
      <w:bookmarkStart w:id="477" w:name="_Toc51853049"/>
      <w:bookmarkStart w:id="478" w:name="_Toc51859722"/>
      <w:bookmarkStart w:id="479" w:name="_Toc83139648"/>
      <w:r>
        <w:t>4.6.2.2.3</w:t>
      </w:r>
      <w:r>
        <w:tab/>
        <w:t>Modify a subscription</w:t>
      </w:r>
      <w:bookmarkEnd w:id="472"/>
      <w:bookmarkEnd w:id="473"/>
      <w:bookmarkEnd w:id="474"/>
      <w:bookmarkEnd w:id="475"/>
      <w:bookmarkEnd w:id="476"/>
      <w:bookmarkEnd w:id="477"/>
      <w:bookmarkEnd w:id="478"/>
      <w:bookmarkEnd w:id="479"/>
    </w:p>
    <w:p w14:paraId="283BDB9C" w14:textId="77777777" w:rsidR="00516776" w:rsidRDefault="00516776" w:rsidP="00516776">
      <w:pPr>
        <w:pStyle w:val="Heading6"/>
      </w:pPr>
      <w:bookmarkStart w:id="480" w:name="_Toc19702461"/>
      <w:bookmarkStart w:id="481" w:name="_Toc27751617"/>
      <w:bookmarkStart w:id="482" w:name="_Toc35971703"/>
      <w:bookmarkStart w:id="483" w:name="_Toc35975952"/>
      <w:bookmarkStart w:id="484" w:name="_Toc44849409"/>
      <w:bookmarkStart w:id="485" w:name="_Toc51853050"/>
      <w:bookmarkStart w:id="486" w:name="_Toc51859723"/>
      <w:bookmarkStart w:id="487" w:name="_Toc83139649"/>
      <w:r>
        <w:t>4.6.2.2.3.1</w:t>
      </w:r>
      <w:r>
        <w:tab/>
        <w:t>Modification of a Subscription Using HTTP PUT</w:t>
      </w:r>
      <w:bookmarkEnd w:id="480"/>
      <w:bookmarkEnd w:id="481"/>
      <w:bookmarkEnd w:id="482"/>
      <w:bookmarkEnd w:id="483"/>
      <w:bookmarkEnd w:id="484"/>
      <w:bookmarkEnd w:id="485"/>
      <w:bookmarkEnd w:id="486"/>
      <w:bookmarkEnd w:id="487"/>
    </w:p>
    <w:p w14:paraId="1B64B0F0" w14:textId="77777777" w:rsidR="00516776" w:rsidRDefault="00516776" w:rsidP="00516776">
      <w:r>
        <w:t>Procedures that allow a NF service consumer to update the subscription at the server by means of a complete replacement shall use the HTTP PUT method to replace the current subscription with a new representation.</w:t>
      </w:r>
    </w:p>
    <w:p w14:paraId="00E4A2AF" w14:textId="77777777" w:rsidR="00516776" w:rsidRDefault="00516776" w:rsidP="00516776">
      <w:r>
        <w:t>Figure 4.6.2.2.3.1-1 illustrates modification a subscription using HTTP PUT.</w:t>
      </w:r>
    </w:p>
    <w:p w14:paraId="5E41CF97" w14:textId="77777777" w:rsidR="00516776" w:rsidRDefault="00516776" w:rsidP="00516776">
      <w:pPr>
        <w:pStyle w:val="TH"/>
      </w:pPr>
      <w:r w:rsidRPr="0069718D">
        <w:object w:dxaOrig="8700" w:dyaOrig="2376" w14:anchorId="543EBCF4">
          <v:shape id="_x0000_i1037" type="#_x0000_t75" style="width:434.3pt;height:117.85pt" o:ole="">
            <v:imagedata r:id="rId35" o:title=""/>
          </v:shape>
          <o:OLEObject Type="Embed" ProgID="Visio.Drawing.11" ShapeID="_x0000_i1037" DrawAspect="Content" ObjectID="_1693752482" r:id="rId36"/>
        </w:object>
      </w:r>
    </w:p>
    <w:p w14:paraId="1DC5C0A8" w14:textId="77777777" w:rsidR="00516776" w:rsidRDefault="00516776" w:rsidP="00516776">
      <w:pPr>
        <w:pStyle w:val="TF"/>
      </w:pPr>
      <w:r>
        <w:t>Figure 4.6.2.2.3.1-1: Modification a subscription using HTTP PUT</w:t>
      </w:r>
    </w:p>
    <w:p w14:paraId="467CA215" w14:textId="77777777" w:rsidR="00516776" w:rsidRDefault="00516776" w:rsidP="00516776">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w:t>
      </w:r>
      <w:r>
        <w:lastRenderedPageBreak/>
        <w:t xml:space="preserve">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3662CA2F"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6F33CA7" w14:textId="0F471402" w:rsidR="00516776" w:rsidRDefault="00516776" w:rsidP="00516776">
      <w:r>
        <w:t xml:space="preserve">On failure, the appropriate HTTP status code indicating the error shall be returned and appropriate additional error information should be returned in the PUT response body (see </w:t>
      </w:r>
      <w:r w:rsidR="004F6487">
        <w:t>clause 4</w:t>
      </w:r>
      <w:r>
        <w:t>.8).</w:t>
      </w:r>
    </w:p>
    <w:p w14:paraId="3C6A8266" w14:textId="68CFAFB9" w:rsidR="00516776" w:rsidRDefault="00516776" w:rsidP="00516776">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w:t>
      </w:r>
      <w:r w:rsidR="004F6487">
        <w:t>clause 4</w:t>
      </w:r>
      <w:r>
        <w:t>.8).</w:t>
      </w:r>
    </w:p>
    <w:p w14:paraId="5D195194" w14:textId="77777777" w:rsidR="00516776" w:rsidRPr="00C94328" w:rsidRDefault="00516776" w:rsidP="00516776">
      <w:r>
        <w:t>If the resource that is to be updated does not exist at the NF service producer, the "404 Not Found" HTTP status code shall be returned.</w:t>
      </w:r>
    </w:p>
    <w:p w14:paraId="2F5B8265" w14:textId="77777777" w:rsidR="00516776" w:rsidRDefault="00516776" w:rsidP="00516776">
      <w:pPr>
        <w:pStyle w:val="Heading6"/>
      </w:pPr>
      <w:bookmarkStart w:id="488" w:name="_Toc19702462"/>
      <w:bookmarkStart w:id="489" w:name="_Toc27751618"/>
      <w:bookmarkStart w:id="490" w:name="_Toc35971704"/>
      <w:bookmarkStart w:id="491" w:name="_Toc35975953"/>
      <w:bookmarkStart w:id="492" w:name="_Toc44849410"/>
      <w:bookmarkStart w:id="493" w:name="_Toc51853051"/>
      <w:bookmarkStart w:id="494" w:name="_Toc51859724"/>
      <w:bookmarkStart w:id="495" w:name="_Toc83139650"/>
      <w:r>
        <w:t>4.6.2.2.3.2</w:t>
      </w:r>
      <w:r>
        <w:tab/>
        <w:t>Modification of a Subscription Using HTTP PATCH</w:t>
      </w:r>
      <w:bookmarkEnd w:id="488"/>
      <w:bookmarkEnd w:id="489"/>
      <w:bookmarkEnd w:id="490"/>
      <w:bookmarkEnd w:id="491"/>
      <w:bookmarkEnd w:id="492"/>
      <w:bookmarkEnd w:id="493"/>
      <w:bookmarkEnd w:id="494"/>
      <w:bookmarkEnd w:id="495"/>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3pt;height:117.85pt" o:ole="">
            <v:imagedata r:id="rId37" o:title=""/>
          </v:shape>
          <o:OLEObject Type="Embed" ProgID="Visio.Drawing.11" ShapeID="_x0000_i1038" DrawAspect="Content" ObjectID="_1693752483" r:id="rId38"/>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w:t>
      </w:r>
      <w:r>
        <w:lastRenderedPageBreak/>
        <w:t>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516776">
      <w:pPr>
        <w:pStyle w:val="Heading5"/>
      </w:pPr>
      <w:bookmarkStart w:id="496" w:name="_Toc19702463"/>
      <w:bookmarkStart w:id="497" w:name="_Toc27751619"/>
      <w:bookmarkStart w:id="498" w:name="_Toc35971705"/>
      <w:bookmarkStart w:id="499" w:name="_Toc35975954"/>
      <w:bookmarkStart w:id="500" w:name="_Toc44849411"/>
      <w:bookmarkStart w:id="501" w:name="_Toc51853052"/>
      <w:bookmarkStart w:id="502" w:name="_Toc51859725"/>
      <w:bookmarkStart w:id="503" w:name="_Toc83139651"/>
      <w:r>
        <w:t>4.6.2.2.4</w:t>
      </w:r>
      <w:r>
        <w:tab/>
        <w:t>Delete a subscription</w:t>
      </w:r>
      <w:bookmarkEnd w:id="496"/>
      <w:bookmarkEnd w:id="497"/>
      <w:bookmarkEnd w:id="498"/>
      <w:bookmarkEnd w:id="499"/>
      <w:bookmarkEnd w:id="500"/>
      <w:bookmarkEnd w:id="501"/>
      <w:bookmarkEnd w:id="502"/>
      <w:bookmarkEnd w:id="503"/>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4pt;height:117.85pt" o:ole="">
            <v:imagedata r:id="rId39" o:title=""/>
          </v:shape>
          <o:OLEObject Type="Embed" ProgID="Visio.Drawing.15" ShapeID="_x0000_i1039" DrawAspect="Content" ObjectID="_1693752484" r:id="rId40"/>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516776">
      <w:pPr>
        <w:pStyle w:val="Heading4"/>
      </w:pPr>
      <w:bookmarkStart w:id="504" w:name="_Toc19702464"/>
      <w:bookmarkStart w:id="505" w:name="_Toc27751620"/>
      <w:bookmarkStart w:id="506" w:name="_Toc35971706"/>
      <w:bookmarkStart w:id="507" w:name="_Toc35975955"/>
      <w:bookmarkStart w:id="508" w:name="_Toc44849412"/>
      <w:bookmarkStart w:id="509" w:name="_Toc51853053"/>
      <w:bookmarkStart w:id="510" w:name="_Toc51859726"/>
      <w:bookmarkStart w:id="511" w:name="_Toc83139652"/>
      <w:r>
        <w:t>4.6.2.3</w:t>
      </w:r>
      <w:r>
        <w:tab/>
        <w:t>Notifications</w:t>
      </w:r>
      <w:bookmarkEnd w:id="504"/>
      <w:bookmarkEnd w:id="505"/>
      <w:bookmarkEnd w:id="506"/>
      <w:bookmarkEnd w:id="507"/>
      <w:bookmarkEnd w:id="508"/>
      <w:bookmarkEnd w:id="509"/>
      <w:bookmarkEnd w:id="510"/>
      <w:bookmarkEnd w:id="511"/>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6.95pt;height:127.95pt" o:ole="">
            <v:imagedata r:id="rId41" o:title="" cropbottom="14091f" cropright="12969f"/>
          </v:shape>
          <o:OLEObject Type="Embed" ProgID="Visio.Drawing.15" ShapeID="_x0000_i1040" DrawAspect="Content" ObjectID="_1693752485" r:id="rId42"/>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516776">
      <w:pPr>
        <w:pStyle w:val="B1"/>
        <w:ind w:firstLine="0"/>
      </w:pPr>
      <w:r>
        <w:t>The payload body of the POST request shall contain the notification payload.</w:t>
      </w:r>
    </w:p>
    <w:p w14:paraId="1BBCB0E8" w14:textId="77777777" w:rsidR="00516776" w:rsidRDefault="00516776" w:rsidP="00516776">
      <w:pPr>
        <w:pStyle w:val="B1"/>
      </w:pPr>
      <w:r>
        <w:lastRenderedPageBreak/>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516776">
      <w:pPr>
        <w:pStyle w:val="B1"/>
        <w:ind w:firstLine="0"/>
      </w:pPr>
      <w:r>
        <w:t xml:space="preserve">On failure, the appropriate HTTP status code indicating the error shall be returned and appropriate additional error information should be returned in the POST response body (see </w:t>
      </w:r>
      <w:r w:rsidR="004F6487">
        <w:t>clause 4</w:t>
      </w:r>
      <w:r>
        <w:t>.8).</w:t>
      </w:r>
    </w:p>
    <w:p w14:paraId="6E86D3DC" w14:textId="77777777" w:rsidR="00516776" w:rsidRDefault="00516776" w:rsidP="00516776">
      <w:pPr>
        <w:pStyle w:val="Heading4"/>
      </w:pPr>
      <w:bookmarkStart w:id="512" w:name="_Toc19702465"/>
      <w:bookmarkStart w:id="513" w:name="_Toc27751621"/>
      <w:bookmarkStart w:id="514" w:name="_Toc35971707"/>
      <w:bookmarkStart w:id="515" w:name="_Toc35975956"/>
      <w:bookmarkStart w:id="516" w:name="_Toc44849413"/>
      <w:bookmarkStart w:id="517" w:name="_Toc51853054"/>
      <w:bookmarkStart w:id="518" w:name="_Toc51859727"/>
      <w:bookmarkStart w:id="519" w:name="_Toc83139653"/>
      <w:r>
        <w:t>4.6.2.4</w:t>
      </w:r>
      <w:r>
        <w:tab/>
        <w:t>Special provisions to support the seamless change of AMF as NF service consumer</w:t>
      </w:r>
      <w:bookmarkEnd w:id="512"/>
      <w:bookmarkEnd w:id="513"/>
      <w:bookmarkEnd w:id="514"/>
      <w:bookmarkEnd w:id="515"/>
      <w:bookmarkEnd w:id="516"/>
      <w:bookmarkEnd w:id="517"/>
      <w:bookmarkEnd w:id="518"/>
      <w:bookmarkEnd w:id="519"/>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516776">
      <w:pPr>
        <w:pStyle w:val="Heading2"/>
      </w:pPr>
      <w:bookmarkStart w:id="520" w:name="_Toc19702466"/>
      <w:bookmarkStart w:id="521" w:name="_Toc27751622"/>
      <w:bookmarkStart w:id="522" w:name="_Toc35971708"/>
      <w:bookmarkStart w:id="523" w:name="_Toc35975957"/>
      <w:bookmarkStart w:id="524" w:name="_Toc44849414"/>
      <w:bookmarkStart w:id="525" w:name="_Toc51853055"/>
      <w:bookmarkStart w:id="526" w:name="_Toc51859728"/>
      <w:bookmarkStart w:id="527" w:name="_Toc83139654"/>
      <w:r>
        <w:t>4.7</w:t>
      </w:r>
      <w:r>
        <w:tab/>
        <w:t>HATEOAS</w:t>
      </w:r>
      <w:bookmarkEnd w:id="520"/>
      <w:bookmarkEnd w:id="521"/>
      <w:bookmarkEnd w:id="522"/>
      <w:bookmarkEnd w:id="523"/>
      <w:bookmarkEnd w:id="524"/>
      <w:bookmarkEnd w:id="525"/>
      <w:bookmarkEnd w:id="526"/>
      <w:bookmarkEnd w:id="527"/>
    </w:p>
    <w:p w14:paraId="6C961CC6" w14:textId="77777777" w:rsidR="00516776" w:rsidRDefault="00516776" w:rsidP="00516776">
      <w:pPr>
        <w:pStyle w:val="Heading3"/>
      </w:pPr>
      <w:bookmarkStart w:id="528" w:name="_Toc19702467"/>
      <w:bookmarkStart w:id="529" w:name="_Toc27751623"/>
      <w:bookmarkStart w:id="530" w:name="_Toc35971709"/>
      <w:bookmarkStart w:id="531" w:name="_Toc35975958"/>
      <w:bookmarkStart w:id="532" w:name="_Toc44849415"/>
      <w:bookmarkStart w:id="533" w:name="_Toc51853056"/>
      <w:bookmarkStart w:id="534" w:name="_Toc51859729"/>
      <w:bookmarkStart w:id="535" w:name="_Toc83139655"/>
      <w:r>
        <w:t>4.7.1</w:t>
      </w:r>
      <w:r>
        <w:tab/>
        <w:t>General</w:t>
      </w:r>
      <w:bookmarkEnd w:id="528"/>
      <w:bookmarkEnd w:id="529"/>
      <w:bookmarkEnd w:id="530"/>
      <w:bookmarkEnd w:id="531"/>
      <w:bookmarkEnd w:id="532"/>
      <w:bookmarkEnd w:id="533"/>
      <w:bookmarkEnd w:id="534"/>
      <w:bookmarkEnd w:id="535"/>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516776">
      <w:pPr>
        <w:pStyle w:val="Heading3"/>
      </w:pPr>
      <w:bookmarkStart w:id="536" w:name="_Toc19702468"/>
      <w:bookmarkStart w:id="537" w:name="_Toc27751624"/>
      <w:bookmarkStart w:id="538" w:name="_Toc35971710"/>
      <w:bookmarkStart w:id="539" w:name="_Toc35975959"/>
      <w:bookmarkStart w:id="540" w:name="_Toc44849416"/>
      <w:bookmarkStart w:id="541" w:name="_Toc51853057"/>
      <w:bookmarkStart w:id="542" w:name="_Toc51859730"/>
      <w:bookmarkStart w:id="543" w:name="_Toc83139656"/>
      <w:r>
        <w:lastRenderedPageBreak/>
        <w:t>4.7.2</w:t>
      </w:r>
      <w:r>
        <w:tab/>
        <w:t>3GPP hypermedia format</w:t>
      </w:r>
      <w:bookmarkEnd w:id="536"/>
      <w:bookmarkEnd w:id="537"/>
      <w:bookmarkEnd w:id="538"/>
      <w:bookmarkEnd w:id="539"/>
      <w:bookmarkEnd w:id="540"/>
      <w:bookmarkEnd w:id="541"/>
      <w:bookmarkEnd w:id="542"/>
      <w:bookmarkEnd w:id="543"/>
    </w:p>
    <w:p w14:paraId="19B74197" w14:textId="77777777" w:rsidR="00516776" w:rsidRDefault="00516776" w:rsidP="00516776">
      <w:pPr>
        <w:pStyle w:val="Heading4"/>
        <w:rPr>
          <w:lang w:eastAsia="zh-CN"/>
        </w:rPr>
      </w:pPr>
      <w:bookmarkStart w:id="544" w:name="_Toc27751625"/>
      <w:bookmarkStart w:id="545" w:name="_Toc35971711"/>
      <w:bookmarkStart w:id="546" w:name="_Toc35975960"/>
      <w:bookmarkStart w:id="547" w:name="_Toc44849417"/>
      <w:bookmarkStart w:id="548" w:name="_Toc51853058"/>
      <w:bookmarkStart w:id="549" w:name="_Toc51859731"/>
      <w:bookmarkStart w:id="550" w:name="_Toc19702469"/>
      <w:bookmarkStart w:id="551" w:name="_Toc83139657"/>
      <w:r>
        <w:rPr>
          <w:rFonts w:hint="eastAsia"/>
          <w:lang w:eastAsia="zh-CN"/>
        </w:rPr>
        <w:t>4.7.2.1</w:t>
      </w:r>
      <w:r>
        <w:rPr>
          <w:rFonts w:hint="eastAsia"/>
          <w:lang w:eastAsia="zh-CN"/>
        </w:rPr>
        <w:tab/>
        <w:t>Basic 3GPP hypermedia format</w:t>
      </w:r>
      <w:bookmarkEnd w:id="544"/>
      <w:bookmarkEnd w:id="545"/>
      <w:bookmarkEnd w:id="546"/>
      <w:bookmarkEnd w:id="547"/>
      <w:bookmarkEnd w:id="548"/>
      <w:bookmarkEnd w:id="549"/>
      <w:bookmarkEnd w:id="551"/>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516776">
      <w:pPr>
        <w:pStyle w:val="Heading4"/>
        <w:rPr>
          <w:lang w:eastAsia="zh-CN"/>
        </w:rPr>
      </w:pPr>
      <w:bookmarkStart w:id="552" w:name="_Toc27751626"/>
      <w:bookmarkStart w:id="553" w:name="_Toc35971712"/>
      <w:bookmarkStart w:id="554" w:name="_Toc35975961"/>
      <w:bookmarkStart w:id="555" w:name="_Toc44849418"/>
      <w:bookmarkStart w:id="556" w:name="_Toc51853059"/>
      <w:bookmarkStart w:id="557" w:name="_Toc51859732"/>
      <w:bookmarkStart w:id="558" w:name="_Toc83139658"/>
      <w:r>
        <w:rPr>
          <w:rFonts w:hint="eastAsia"/>
          <w:lang w:eastAsia="zh-CN"/>
        </w:rPr>
        <w:t>4.7.2.2</w:t>
      </w:r>
      <w:r>
        <w:rPr>
          <w:rFonts w:hint="eastAsia"/>
          <w:lang w:eastAsia="zh-CN"/>
        </w:rPr>
        <w:tab/>
        <w:t>Extended 3GPP hypermedia format</w:t>
      </w:r>
      <w:bookmarkEnd w:id="552"/>
      <w:bookmarkEnd w:id="553"/>
      <w:bookmarkEnd w:id="554"/>
      <w:bookmarkEnd w:id="555"/>
      <w:bookmarkEnd w:id="556"/>
      <w:bookmarkEnd w:id="557"/>
      <w:bookmarkEnd w:id="558"/>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lastRenderedPageBreak/>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516776">
      <w:pPr>
        <w:pStyle w:val="Heading3"/>
      </w:pPr>
      <w:bookmarkStart w:id="559" w:name="_Toc27751627"/>
      <w:bookmarkStart w:id="560" w:name="_Toc35971713"/>
      <w:bookmarkStart w:id="561" w:name="_Toc35975962"/>
      <w:bookmarkStart w:id="562" w:name="_Toc44849419"/>
      <w:bookmarkStart w:id="563" w:name="_Toc51853060"/>
      <w:bookmarkStart w:id="564" w:name="_Toc51859733"/>
      <w:bookmarkStart w:id="565" w:name="_Toc83139659"/>
      <w:r>
        <w:t>4.7.3</w:t>
      </w:r>
      <w:r>
        <w:tab/>
        <w:t>Advertising legitimate application state transitions</w:t>
      </w:r>
      <w:bookmarkEnd w:id="550"/>
      <w:bookmarkEnd w:id="559"/>
      <w:bookmarkEnd w:id="560"/>
      <w:bookmarkEnd w:id="561"/>
      <w:bookmarkEnd w:id="562"/>
      <w:bookmarkEnd w:id="563"/>
      <w:bookmarkEnd w:id="564"/>
      <w:bookmarkEnd w:id="565"/>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516776">
      <w:pPr>
        <w:pStyle w:val="Heading3"/>
      </w:pPr>
      <w:bookmarkStart w:id="566" w:name="_Toc19702470"/>
      <w:bookmarkStart w:id="567" w:name="_Toc27751628"/>
      <w:bookmarkStart w:id="568" w:name="_Toc35971714"/>
      <w:bookmarkStart w:id="569" w:name="_Toc35975963"/>
      <w:bookmarkStart w:id="570" w:name="_Toc44849420"/>
      <w:bookmarkStart w:id="571" w:name="_Toc51853061"/>
      <w:bookmarkStart w:id="572" w:name="_Toc51859734"/>
      <w:bookmarkStart w:id="573" w:name="_Toc83139660"/>
      <w:r>
        <w:t>4.7.4</w:t>
      </w:r>
      <w:r>
        <w:tab/>
        <w:t>Inferring link relation semantic</w:t>
      </w:r>
      <w:bookmarkEnd w:id="566"/>
      <w:bookmarkEnd w:id="567"/>
      <w:bookmarkEnd w:id="568"/>
      <w:bookmarkEnd w:id="569"/>
      <w:bookmarkEnd w:id="570"/>
      <w:bookmarkEnd w:id="571"/>
      <w:bookmarkEnd w:id="572"/>
      <w:bookmarkEnd w:id="573"/>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516776">
      <w:pPr>
        <w:pStyle w:val="Heading3"/>
      </w:pPr>
      <w:bookmarkStart w:id="574" w:name="_Toc19702471"/>
      <w:bookmarkStart w:id="575" w:name="_Toc27751629"/>
      <w:bookmarkStart w:id="576" w:name="_Toc35971715"/>
      <w:bookmarkStart w:id="577" w:name="_Toc35975964"/>
      <w:bookmarkStart w:id="578" w:name="_Toc44849421"/>
      <w:bookmarkStart w:id="579" w:name="_Toc51853062"/>
      <w:bookmarkStart w:id="580" w:name="_Toc51859735"/>
      <w:bookmarkStart w:id="581" w:name="_Toc83139661"/>
      <w:r>
        <w:t>4.7.</w:t>
      </w:r>
      <w:r w:rsidRPr="00853D19">
        <w:t>5</w:t>
      </w:r>
      <w:r w:rsidRPr="004D3578">
        <w:tab/>
      </w:r>
      <w:r>
        <w:t>Common Relation Types</w:t>
      </w:r>
      <w:bookmarkEnd w:id="574"/>
      <w:bookmarkEnd w:id="575"/>
      <w:bookmarkEnd w:id="576"/>
      <w:bookmarkEnd w:id="577"/>
      <w:bookmarkEnd w:id="578"/>
      <w:bookmarkEnd w:id="579"/>
      <w:bookmarkEnd w:id="580"/>
      <w:bookmarkEnd w:id="581"/>
    </w:p>
    <w:p w14:paraId="09BCB078" w14:textId="77777777" w:rsidR="00516776" w:rsidRDefault="00516776" w:rsidP="00516776">
      <w:pPr>
        <w:pStyle w:val="Heading4"/>
      </w:pPr>
      <w:bookmarkStart w:id="582" w:name="_Toc19702472"/>
      <w:bookmarkStart w:id="583" w:name="_Toc27751630"/>
      <w:bookmarkStart w:id="584" w:name="_Toc35971716"/>
      <w:bookmarkStart w:id="585" w:name="_Toc35975965"/>
      <w:bookmarkStart w:id="586" w:name="_Toc44849422"/>
      <w:bookmarkStart w:id="587" w:name="_Toc51853063"/>
      <w:bookmarkStart w:id="588" w:name="_Toc51859736"/>
      <w:bookmarkStart w:id="589" w:name="_Toc83139662"/>
      <w:r>
        <w:t>4.7.</w:t>
      </w:r>
      <w:r w:rsidRPr="00853D19">
        <w:t>5</w:t>
      </w:r>
      <w:r>
        <w:t>.1</w:t>
      </w:r>
      <w:r>
        <w:tab/>
        <w:t>Introduction</w:t>
      </w:r>
      <w:bookmarkEnd w:id="582"/>
      <w:bookmarkEnd w:id="583"/>
      <w:bookmarkEnd w:id="584"/>
      <w:bookmarkEnd w:id="585"/>
      <w:bookmarkEnd w:id="586"/>
      <w:bookmarkEnd w:id="587"/>
      <w:bookmarkEnd w:id="588"/>
      <w:bookmarkEnd w:id="589"/>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lastRenderedPageBreak/>
        <w:t>If there is a need to define a relation type that does not correspond to a registered one but it is not wanted to register it then an extension relation type shall be used instead.</w:t>
      </w:r>
    </w:p>
    <w:p w14:paraId="73815609" w14:textId="77777777" w:rsidR="00516776" w:rsidRDefault="00516776" w:rsidP="00516776">
      <w:pPr>
        <w:pStyle w:val="Heading4"/>
      </w:pPr>
      <w:bookmarkStart w:id="590" w:name="_Toc19702473"/>
      <w:bookmarkStart w:id="591" w:name="_Toc27751631"/>
      <w:bookmarkStart w:id="592" w:name="_Toc35971717"/>
      <w:bookmarkStart w:id="593" w:name="_Toc35975966"/>
      <w:bookmarkStart w:id="594" w:name="_Toc44849423"/>
      <w:bookmarkStart w:id="595" w:name="_Toc51853064"/>
      <w:bookmarkStart w:id="596" w:name="_Toc51859737"/>
      <w:bookmarkStart w:id="597" w:name="_Toc83139663"/>
      <w:r>
        <w:t>4.7.</w:t>
      </w:r>
      <w:r w:rsidRPr="00853D19">
        <w:t>5</w:t>
      </w:r>
      <w:r>
        <w:t>.2</w:t>
      </w:r>
      <w:r>
        <w:tab/>
        <w:t>Registered relation types</w:t>
      </w:r>
      <w:bookmarkEnd w:id="590"/>
      <w:bookmarkEnd w:id="591"/>
      <w:bookmarkEnd w:id="592"/>
      <w:bookmarkEnd w:id="593"/>
      <w:bookmarkEnd w:id="594"/>
      <w:bookmarkEnd w:id="595"/>
      <w:bookmarkEnd w:id="596"/>
      <w:bookmarkEnd w:id="597"/>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516776">
      <w:pPr>
        <w:pStyle w:val="Heading4"/>
      </w:pPr>
      <w:bookmarkStart w:id="598" w:name="_Toc19702474"/>
      <w:bookmarkStart w:id="599" w:name="_Toc27751632"/>
      <w:bookmarkStart w:id="600" w:name="_Toc35971718"/>
      <w:bookmarkStart w:id="601" w:name="_Toc35975967"/>
      <w:bookmarkStart w:id="602" w:name="_Toc44849424"/>
      <w:bookmarkStart w:id="603" w:name="_Toc51853065"/>
      <w:bookmarkStart w:id="604" w:name="_Toc51859738"/>
      <w:bookmarkStart w:id="605" w:name="_Toc83139664"/>
      <w:r>
        <w:t>4.7.</w:t>
      </w:r>
      <w:r w:rsidRPr="00853D19">
        <w:t>5</w:t>
      </w:r>
      <w:r>
        <w:t>.3</w:t>
      </w:r>
      <w:r>
        <w:tab/>
        <w:t>Extension relation types</w:t>
      </w:r>
      <w:bookmarkEnd w:id="598"/>
      <w:bookmarkEnd w:id="599"/>
      <w:bookmarkEnd w:id="600"/>
      <w:bookmarkEnd w:id="601"/>
      <w:bookmarkEnd w:id="602"/>
      <w:bookmarkEnd w:id="603"/>
      <w:bookmarkEnd w:id="604"/>
      <w:bookmarkEnd w:id="605"/>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516776">
      <w:pPr>
        <w:pStyle w:val="Heading3"/>
      </w:pPr>
      <w:bookmarkStart w:id="606" w:name="_Toc19702475"/>
      <w:bookmarkStart w:id="607" w:name="_Toc27751633"/>
      <w:bookmarkStart w:id="608" w:name="_Toc35971719"/>
      <w:bookmarkStart w:id="609" w:name="_Toc35975968"/>
      <w:bookmarkStart w:id="610" w:name="_Toc44849425"/>
      <w:bookmarkStart w:id="611" w:name="_Toc51853066"/>
      <w:bookmarkStart w:id="612" w:name="_Toc51859739"/>
      <w:bookmarkStart w:id="613" w:name="_Toc83139665"/>
      <w:r>
        <w:t>4.7.6</w:t>
      </w:r>
      <w:r>
        <w:tab/>
        <w:t>Negotiating the support of optional HATEOAS features</w:t>
      </w:r>
      <w:bookmarkEnd w:id="606"/>
      <w:bookmarkEnd w:id="607"/>
      <w:bookmarkEnd w:id="608"/>
      <w:bookmarkEnd w:id="609"/>
      <w:bookmarkEnd w:id="610"/>
      <w:bookmarkEnd w:id="611"/>
      <w:bookmarkEnd w:id="612"/>
      <w:bookmarkEnd w:id="613"/>
    </w:p>
    <w:p w14:paraId="5EAF5179" w14:textId="4018E14C" w:rsidR="00516776" w:rsidRDefault="00516776" w:rsidP="00516776">
      <w:bookmarkStart w:id="614"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516776">
      <w:pPr>
        <w:pStyle w:val="Heading2"/>
      </w:pPr>
      <w:bookmarkStart w:id="615" w:name="_Toc27751634"/>
      <w:bookmarkStart w:id="616" w:name="_Toc35971720"/>
      <w:bookmarkStart w:id="617" w:name="_Toc35975969"/>
      <w:bookmarkStart w:id="618" w:name="_Toc44849426"/>
      <w:bookmarkStart w:id="619" w:name="_Toc51853067"/>
      <w:bookmarkStart w:id="620" w:name="_Toc51859740"/>
      <w:bookmarkStart w:id="621" w:name="_Toc83139666"/>
      <w:r>
        <w:t>4.8</w:t>
      </w:r>
      <w:r>
        <w:tab/>
        <w:t>Error Responses</w:t>
      </w:r>
      <w:bookmarkEnd w:id="614"/>
      <w:bookmarkEnd w:id="615"/>
      <w:bookmarkEnd w:id="616"/>
      <w:bookmarkEnd w:id="617"/>
      <w:bookmarkEnd w:id="618"/>
      <w:bookmarkEnd w:id="619"/>
      <w:bookmarkEnd w:id="620"/>
      <w:bookmarkEnd w:id="621"/>
    </w:p>
    <w:p w14:paraId="44E882DC" w14:textId="77777777" w:rsidR="00516776" w:rsidRDefault="00516776" w:rsidP="00516776">
      <w:pPr>
        <w:pStyle w:val="Heading3"/>
        <w:rPr>
          <w:lang w:eastAsia="zh-CN"/>
        </w:rPr>
      </w:pPr>
      <w:bookmarkStart w:id="622" w:name="_Toc27751635"/>
      <w:bookmarkStart w:id="623" w:name="_Toc35971721"/>
      <w:bookmarkStart w:id="624" w:name="_Toc35975970"/>
      <w:bookmarkStart w:id="625" w:name="_Toc44849427"/>
      <w:bookmarkStart w:id="626" w:name="_Toc51853068"/>
      <w:bookmarkStart w:id="627" w:name="_Toc51859741"/>
      <w:bookmarkStart w:id="628" w:name="_Toc83139667"/>
      <w:r>
        <w:rPr>
          <w:lang w:eastAsia="zh-CN"/>
        </w:rPr>
        <w:t>4.8.1</w:t>
      </w:r>
      <w:r>
        <w:rPr>
          <w:lang w:eastAsia="zh-CN"/>
        </w:rPr>
        <w:tab/>
        <w:t>Error Response Status Code</w:t>
      </w:r>
      <w:bookmarkEnd w:id="622"/>
      <w:bookmarkEnd w:id="623"/>
      <w:bookmarkEnd w:id="624"/>
      <w:bookmarkEnd w:id="625"/>
      <w:bookmarkEnd w:id="626"/>
      <w:bookmarkEnd w:id="627"/>
      <w:bookmarkEnd w:id="628"/>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516776">
      <w:pPr>
        <w:pStyle w:val="Heading3"/>
        <w:rPr>
          <w:lang w:eastAsia="zh-CN"/>
        </w:rPr>
      </w:pPr>
      <w:bookmarkStart w:id="629" w:name="_Toc27751636"/>
      <w:bookmarkStart w:id="630" w:name="_Toc35971722"/>
      <w:bookmarkStart w:id="631" w:name="_Toc35975971"/>
      <w:bookmarkStart w:id="632" w:name="_Toc44849428"/>
      <w:bookmarkStart w:id="633" w:name="_Toc51853069"/>
      <w:bookmarkStart w:id="634" w:name="_Toc51859742"/>
      <w:bookmarkStart w:id="635" w:name="_Toc83139668"/>
      <w:r>
        <w:rPr>
          <w:lang w:eastAsia="zh-CN"/>
        </w:rPr>
        <w:t>4.8.2</w:t>
      </w:r>
      <w:r>
        <w:rPr>
          <w:lang w:eastAsia="zh-CN"/>
        </w:rPr>
        <w:tab/>
        <w:t>Error Response Body</w:t>
      </w:r>
      <w:bookmarkEnd w:id="629"/>
      <w:bookmarkEnd w:id="630"/>
      <w:bookmarkEnd w:id="631"/>
      <w:bookmarkEnd w:id="632"/>
      <w:bookmarkEnd w:id="633"/>
      <w:bookmarkEnd w:id="634"/>
      <w:bookmarkEnd w:id="635"/>
    </w:p>
    <w:p w14:paraId="7A92FDB4"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741BD268" w14:textId="77777777" w:rsidR="00516776" w:rsidRDefault="00516776" w:rsidP="00516776">
      <w:pPr>
        <w:pStyle w:val="NO"/>
      </w:pPr>
      <w:r>
        <w:lastRenderedPageBreak/>
        <w:t>NOTE 1:</w:t>
      </w:r>
      <w:r>
        <w:tab/>
      </w:r>
      <w:bookmarkStart w:id="636" w:name="_Hlk510011872"/>
      <w:bookmarkStart w:id="637"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636"/>
      <w:r w:rsidRPr="009D0A27">
        <w:t>.</w:t>
      </w:r>
    </w:p>
    <w:bookmarkEnd w:id="637"/>
    <w:p w14:paraId="6A63CEE6"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120535C8" w14:textId="77777777" w:rsidR="00516776" w:rsidRPr="009B0ED5" w:rsidRDefault="00516776" w:rsidP="00516776">
      <w:pPr>
        <w:pStyle w:val="B1"/>
      </w:pPr>
      <w:r w:rsidRPr="009B0ED5">
        <w:t>a)</w:t>
      </w:r>
      <w:r w:rsidRPr="009B0ED5">
        <w:tab/>
        <w:t>"type" - a URI reference according to IETF RFC 3986 [9] that identifies the problem type;</w:t>
      </w:r>
    </w:p>
    <w:p w14:paraId="6CED0688" w14:textId="77777777" w:rsidR="00516776" w:rsidRPr="009B0ED5" w:rsidRDefault="00516776" w:rsidP="00516776">
      <w:pPr>
        <w:pStyle w:val="B1"/>
      </w:pPr>
      <w:r w:rsidRPr="009B0ED5">
        <w:t>b)</w:t>
      </w:r>
      <w:r w:rsidRPr="009B0ED5">
        <w:tab/>
        <w:t>"title" - a short, human-readable summary of the problem type that should not change from occurrence to occurrence of the problem;</w:t>
      </w:r>
    </w:p>
    <w:p w14:paraId="5C20772E" w14:textId="77777777" w:rsidR="00516776" w:rsidRPr="009B0ED5" w:rsidRDefault="00516776" w:rsidP="00516776">
      <w:pPr>
        <w:pStyle w:val="B1"/>
      </w:pPr>
      <w:r w:rsidRPr="009B0ED5">
        <w:t>c)</w:t>
      </w:r>
      <w:r w:rsidRPr="009B0ED5">
        <w:tab/>
        <w:t>"status" - the HTTP status code for this occurrence of the problem;</w:t>
      </w:r>
    </w:p>
    <w:p w14:paraId="64890F94" w14:textId="77777777" w:rsidR="00516776" w:rsidRPr="009B0ED5" w:rsidRDefault="00516776" w:rsidP="00516776">
      <w:pPr>
        <w:pStyle w:val="B1"/>
      </w:pPr>
      <w:r w:rsidRPr="009B0ED5">
        <w:t>d)</w:t>
      </w:r>
      <w:r w:rsidRPr="009B0ED5">
        <w:tab/>
        <w:t>"detail" - a human-readable explanation specific to this occurrence of the problem; and</w:t>
      </w:r>
    </w:p>
    <w:p w14:paraId="792781DF" w14:textId="77777777" w:rsidR="00516776" w:rsidRPr="009B0ED5" w:rsidRDefault="00516776" w:rsidP="00516776">
      <w:pPr>
        <w:pStyle w:val="B1"/>
      </w:pPr>
      <w:r w:rsidRPr="009B0ED5">
        <w:t>e)</w:t>
      </w:r>
      <w:r w:rsidRPr="009B0ED5">
        <w:tab/>
        <w:t>"instance" - a URI reference that identifies the specific occurrence of the problem.</w:t>
      </w:r>
    </w:p>
    <w:p w14:paraId="7BAE316F" w14:textId="77777777" w:rsidR="00516776" w:rsidRPr="009B0ED5" w:rsidRDefault="00516776" w:rsidP="00516776">
      <w:r w:rsidRPr="009B0ED5">
        <w:t>A particular API may define additional attributes that provide more information about the error.</w:t>
      </w:r>
    </w:p>
    <w:p w14:paraId="64AB5F0A"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1D69FC3E"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05FEA8CC"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159E5E86" w14:textId="77777777" w:rsidR="00516776" w:rsidRPr="009B0ED5" w:rsidRDefault="00516776" w:rsidP="00516776">
      <w:pPr>
        <w:pStyle w:val="B1"/>
      </w:pPr>
      <w:r w:rsidRPr="009B0ED5">
        <w:t>b)</w:t>
      </w:r>
      <w:r w:rsidRPr="009B0ED5">
        <w:tab/>
        <w:t>"invalidParams" - invalid parameters causing a request to be rejected.</w:t>
      </w:r>
    </w:p>
    <w:p w14:paraId="779CE7EF"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97AB0F0" w14:textId="77777777" w:rsidR="00516776" w:rsidRDefault="00516776" w:rsidP="00516776">
      <w:pPr>
        <w:pStyle w:val="EX"/>
      </w:pPr>
      <w:r>
        <w:t>EXAMPLE 1:</w:t>
      </w:r>
      <w:r>
        <w:tab/>
        <w:t>"OUT_OF_LADN_SA".</w:t>
      </w:r>
    </w:p>
    <w:p w14:paraId="52E2BD6E" w14:textId="77777777" w:rsidR="00516776" w:rsidRPr="009B0ED5" w:rsidRDefault="00516776" w:rsidP="00516776">
      <w:r w:rsidRPr="009B0ED5">
        <w:t>The "invalidParams" attribute should be used to report invalid parameters when a request is rejected due to invalid parameters.</w:t>
      </w:r>
    </w:p>
    <w:p w14:paraId="5F8A016C" w14:textId="77777777"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42FE3FD1" w14:textId="1A608874" w:rsidR="00D3376A" w:rsidRDefault="00D3376A" w:rsidP="00D3376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w:t>
      </w:r>
      <w:bookmarkStart w:id="638" w:name="_Toc27751637"/>
      <w:bookmarkStart w:id="639" w:name="_Toc35971723"/>
      <w:bookmarkStart w:id="640" w:name="_Toc35975972"/>
      <w:bookmarkStart w:id="641" w:name="_Toc44849429"/>
      <w:bookmarkStart w:id="642" w:name="_Toc51853070"/>
      <w:bookmarkStart w:id="643" w:name="_Toc51859743"/>
      <w:bookmarkStart w:id="644" w:name="_Toc19702477"/>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EE30939" w14:textId="77777777" w:rsidR="00D3376A" w:rsidRDefault="00D3376A" w:rsidP="00D3376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56E59072" w14:textId="77777777" w:rsidR="00D3376A" w:rsidRDefault="00D3376A" w:rsidP="00D3376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40AA363E" w14:textId="77777777" w:rsidR="004F6487" w:rsidRDefault="00D3376A" w:rsidP="00D3376A">
      <w:pPr>
        <w:pStyle w:val="NO"/>
      </w:pPr>
      <w:r>
        <w:t>NOTE 3:</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516776">
      <w:pPr>
        <w:pStyle w:val="Heading3"/>
        <w:rPr>
          <w:lang w:eastAsia="zh-CN"/>
        </w:rPr>
      </w:pPr>
      <w:bookmarkStart w:id="645" w:name="_Toc83139669"/>
      <w:r>
        <w:rPr>
          <w:lang w:eastAsia="zh-CN"/>
        </w:rPr>
        <w:t>4.8.3</w:t>
      </w:r>
      <w:r>
        <w:rPr>
          <w:lang w:eastAsia="zh-CN"/>
        </w:rPr>
        <w:tab/>
        <w:t>Extending ProblemDetails for API Backward Compatibility</w:t>
      </w:r>
      <w:bookmarkEnd w:id="638"/>
      <w:bookmarkEnd w:id="639"/>
      <w:bookmarkEnd w:id="640"/>
      <w:bookmarkEnd w:id="641"/>
      <w:bookmarkEnd w:id="642"/>
      <w:bookmarkEnd w:id="643"/>
      <w:bookmarkEnd w:id="645"/>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w:t>
      </w:r>
      <w:r>
        <w:lastRenderedPageBreak/>
        <w:t xml:space="preserve">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767D31">
            <w:pPr>
              <w:pStyle w:val="TAH"/>
              <w:jc w:val="left"/>
            </w:pPr>
            <w:r>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Default="00516776" w:rsidP="00516776">
      <w:pPr>
        <w:pStyle w:val="B1"/>
        <w:ind w:left="0" w:firstLine="0"/>
      </w:pPr>
    </w:p>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516776">
      <w:pPr>
        <w:pStyle w:val="PL"/>
        <w:ind w:left="284"/>
      </w:pPr>
      <w:r w:rsidRPr="00D65A82">
        <w:t>components:</w:t>
      </w:r>
    </w:p>
    <w:p w14:paraId="01D1FB78" w14:textId="77777777" w:rsidR="00516776" w:rsidRPr="00D65A82" w:rsidRDefault="00516776" w:rsidP="00516776">
      <w:pPr>
        <w:pStyle w:val="PL"/>
        <w:ind w:left="284"/>
      </w:pPr>
      <w:r w:rsidRPr="00D65A82">
        <w:t xml:space="preserve">  schemas:</w:t>
      </w:r>
    </w:p>
    <w:p w14:paraId="6FA8D7B3" w14:textId="77777777" w:rsidR="00516776" w:rsidRPr="00D65A82" w:rsidRDefault="00516776" w:rsidP="00516776">
      <w:pPr>
        <w:pStyle w:val="PL"/>
        <w:ind w:left="284"/>
      </w:pPr>
      <w:r w:rsidRPr="00D65A82">
        <w:t xml:space="preserve">    </w:t>
      </w:r>
      <w:r>
        <w:t>ProblemDetails&lt;ServiceOperation&gt;</w:t>
      </w:r>
      <w:r w:rsidRPr="00D65A82">
        <w:t>:</w:t>
      </w:r>
    </w:p>
    <w:p w14:paraId="3B67D535" w14:textId="77777777" w:rsidR="00516776" w:rsidRDefault="00516776" w:rsidP="00516776">
      <w:pPr>
        <w:pStyle w:val="PL"/>
        <w:ind w:left="284"/>
      </w:pPr>
      <w:r>
        <w:t xml:space="preserve">      allOf:</w:t>
      </w:r>
    </w:p>
    <w:p w14:paraId="196B214E" w14:textId="77777777" w:rsidR="00516776" w:rsidRDefault="00516776" w:rsidP="00516776">
      <w:pPr>
        <w:pStyle w:val="PL"/>
        <w:ind w:left="284"/>
      </w:pPr>
      <w:r>
        <w:t xml:space="preserve">      - </w:t>
      </w:r>
      <w:r w:rsidRPr="00D65A82">
        <w:t>$ref: '</w:t>
      </w:r>
      <w:r>
        <w:t>TS29571_CommonData.yaml</w:t>
      </w:r>
      <w:r w:rsidRPr="00D65A82">
        <w:t>#/components/schemas/</w:t>
      </w:r>
      <w:r>
        <w:t>ProblemDetails</w:t>
      </w:r>
      <w:r w:rsidRPr="00D65A82">
        <w:t>'</w:t>
      </w:r>
    </w:p>
    <w:p w14:paraId="3DE97904" w14:textId="77777777" w:rsidR="00516776" w:rsidRDefault="00516776" w:rsidP="00516776">
      <w:pPr>
        <w:pStyle w:val="PL"/>
        <w:ind w:left="284"/>
      </w:pPr>
      <w:r>
        <w:t xml:space="preserve">      - </w:t>
      </w:r>
      <w:r w:rsidRPr="00D65A82">
        <w:t>$ref: '#/components/schemas/</w:t>
      </w:r>
      <w:r>
        <w:t>AdditionInfo&lt;ServiceOperation&gt;</w:t>
      </w:r>
      <w:r w:rsidRPr="00D65A82">
        <w: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516776">
      <w:pPr>
        <w:pStyle w:val="PL"/>
        <w:ind w:left="284"/>
      </w:pPr>
      <w:r w:rsidRPr="00CF152B">
        <w:t xml:space="preserve">  responses:</w:t>
      </w:r>
    </w:p>
    <w:p w14:paraId="70BFC4B1" w14:textId="77777777" w:rsidR="00516776" w:rsidRPr="00CF152B" w:rsidRDefault="00516776" w:rsidP="00516776">
      <w:pPr>
        <w:pStyle w:val="PL"/>
        <w:ind w:left="284"/>
      </w:pPr>
      <w:r w:rsidRPr="00CF152B">
        <w:t xml:space="preserve">    '</w:t>
      </w:r>
      <w:r>
        <w:t>5</w:t>
      </w:r>
      <w:r w:rsidRPr="00CF152B">
        <w:t>0</w:t>
      </w:r>
      <w:r>
        <w:t>4</w:t>
      </w:r>
      <w:r w:rsidRPr="00CF152B">
        <w:t>':</w:t>
      </w:r>
    </w:p>
    <w:p w14:paraId="07E9C05A" w14:textId="77777777" w:rsidR="00516776" w:rsidRPr="00CF152B" w:rsidRDefault="00516776" w:rsidP="00516776">
      <w:pPr>
        <w:pStyle w:val="PL"/>
        <w:ind w:left="284"/>
      </w:pPr>
      <w:r w:rsidRPr="00CF152B">
        <w:t xml:space="preserve">      description: </w:t>
      </w:r>
      <w:r>
        <w:t>Gateway Timeout</w:t>
      </w:r>
    </w:p>
    <w:p w14:paraId="2D84EE86" w14:textId="77777777" w:rsidR="00516776" w:rsidRPr="00CF152B" w:rsidRDefault="00516776" w:rsidP="00516776">
      <w:pPr>
        <w:pStyle w:val="PL"/>
        <w:ind w:left="284"/>
      </w:pPr>
      <w:r w:rsidRPr="00CF152B">
        <w:t xml:space="preserve">      content:</w:t>
      </w:r>
    </w:p>
    <w:p w14:paraId="5FBF5C80" w14:textId="77777777" w:rsidR="00516776" w:rsidRPr="00CF152B" w:rsidRDefault="00516776" w:rsidP="00516776">
      <w:pPr>
        <w:pStyle w:val="PL"/>
        <w:ind w:left="284"/>
      </w:pPr>
      <w:r w:rsidRPr="00CF152B">
        <w:t xml:space="preserve">        application/problem+json:</w:t>
      </w:r>
    </w:p>
    <w:p w14:paraId="4B4C81D3" w14:textId="77777777" w:rsidR="00516776" w:rsidRPr="00CF152B" w:rsidRDefault="00516776" w:rsidP="00516776">
      <w:pPr>
        <w:pStyle w:val="PL"/>
        <w:ind w:left="284"/>
      </w:pPr>
      <w:r w:rsidRPr="00CF152B">
        <w:t xml:space="preserve">          schema:</w:t>
      </w:r>
    </w:p>
    <w:p w14:paraId="511D67FF" w14:textId="77777777" w:rsidR="00516776" w:rsidRDefault="00516776" w:rsidP="00516776">
      <w:pPr>
        <w:pStyle w:val="PL"/>
        <w:ind w:left="284"/>
      </w:pPr>
      <w:r w:rsidRPr="00CF152B">
        <w:t xml:space="preserve">            $ref: '#/components/schemas/</w:t>
      </w:r>
      <w:r>
        <w:t>ProblemDetails&lt;ServiceOperation&gt;</w:t>
      </w:r>
      <w:r w:rsidRPr="00CF152B">
        <w:t>'</w:t>
      </w:r>
    </w:p>
    <w:p w14:paraId="702B9480" w14:textId="77777777" w:rsidR="00516776" w:rsidRPr="00AE2341" w:rsidRDefault="00516776" w:rsidP="00516776">
      <w:pPr>
        <w:rPr>
          <w:noProof/>
        </w:rPr>
      </w:pPr>
    </w:p>
    <w:p w14:paraId="52ECDDCC" w14:textId="77777777" w:rsidR="00516776" w:rsidRDefault="00516776" w:rsidP="00516776">
      <w:pPr>
        <w:pStyle w:val="Heading2"/>
        <w:rPr>
          <w:lang w:eastAsia="zh-CN"/>
        </w:rPr>
      </w:pPr>
      <w:bookmarkStart w:id="646" w:name="_Toc27751638"/>
      <w:bookmarkStart w:id="647" w:name="_Toc35971724"/>
      <w:bookmarkStart w:id="648" w:name="_Toc35975973"/>
      <w:bookmarkStart w:id="649" w:name="_Toc44849430"/>
      <w:bookmarkStart w:id="650" w:name="_Toc51853071"/>
      <w:bookmarkStart w:id="651" w:name="_Toc51859744"/>
      <w:bookmarkStart w:id="652" w:name="_Toc83139670"/>
      <w:r>
        <w:t>4.9</w:t>
      </w:r>
      <w:r w:rsidRPr="004D3578">
        <w:rPr>
          <w:lang w:eastAsia="zh-CN"/>
        </w:rPr>
        <w:tab/>
      </w:r>
      <w:r>
        <w:rPr>
          <w:lang w:eastAsia="zh-CN"/>
        </w:rPr>
        <w:t>Transferring multiple resources to a NF Service Consumer</w:t>
      </w:r>
      <w:bookmarkEnd w:id="644"/>
      <w:bookmarkEnd w:id="646"/>
      <w:bookmarkEnd w:id="647"/>
      <w:bookmarkEnd w:id="648"/>
      <w:bookmarkEnd w:id="649"/>
      <w:bookmarkEnd w:id="650"/>
      <w:bookmarkEnd w:id="651"/>
      <w:bookmarkEnd w:id="652"/>
    </w:p>
    <w:p w14:paraId="6405B924" w14:textId="77777777" w:rsidR="00516776" w:rsidRDefault="00516776" w:rsidP="00516776">
      <w:pPr>
        <w:pStyle w:val="Heading3"/>
        <w:rPr>
          <w:lang w:eastAsia="zh-CN"/>
        </w:rPr>
      </w:pPr>
      <w:bookmarkStart w:id="653" w:name="_Toc19702478"/>
      <w:bookmarkStart w:id="654" w:name="_Toc27751639"/>
      <w:bookmarkStart w:id="655" w:name="_Toc35971725"/>
      <w:bookmarkStart w:id="656" w:name="_Toc35975974"/>
      <w:bookmarkStart w:id="657" w:name="_Toc44849431"/>
      <w:bookmarkStart w:id="658" w:name="_Toc51853072"/>
      <w:bookmarkStart w:id="659" w:name="_Toc51859745"/>
      <w:bookmarkStart w:id="660" w:name="_Toc83139671"/>
      <w:r>
        <w:rPr>
          <w:lang w:eastAsia="zh-CN"/>
        </w:rPr>
        <w:t>4.9.1</w:t>
      </w:r>
      <w:r>
        <w:rPr>
          <w:lang w:eastAsia="zh-CN"/>
        </w:rPr>
        <w:tab/>
        <w:t>General</w:t>
      </w:r>
      <w:bookmarkEnd w:id="653"/>
      <w:bookmarkEnd w:id="654"/>
      <w:bookmarkEnd w:id="655"/>
      <w:bookmarkEnd w:id="656"/>
      <w:bookmarkEnd w:id="657"/>
      <w:bookmarkEnd w:id="658"/>
      <w:bookmarkEnd w:id="659"/>
      <w:bookmarkEnd w:id="660"/>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516776">
      <w:pPr>
        <w:pStyle w:val="Heading3"/>
        <w:rPr>
          <w:lang w:val="en-US" w:eastAsia="zh-CN"/>
        </w:rPr>
      </w:pPr>
      <w:bookmarkStart w:id="661" w:name="_Toc19702479"/>
      <w:bookmarkStart w:id="662" w:name="_Toc27751640"/>
      <w:bookmarkStart w:id="663" w:name="_Toc35971726"/>
      <w:bookmarkStart w:id="664" w:name="_Toc35975975"/>
      <w:bookmarkStart w:id="665" w:name="_Toc44849432"/>
      <w:bookmarkStart w:id="666" w:name="_Toc51853073"/>
      <w:bookmarkStart w:id="667" w:name="_Toc51859746"/>
      <w:bookmarkStart w:id="668" w:name="_Toc83139672"/>
      <w:r>
        <w:rPr>
          <w:lang w:val="en-US" w:eastAsia="zh-CN"/>
        </w:rPr>
        <w:lastRenderedPageBreak/>
        <w:t>4.9.2</w:t>
      </w:r>
      <w:r>
        <w:rPr>
          <w:lang w:val="en-US" w:eastAsia="zh-CN"/>
        </w:rPr>
        <w:tab/>
        <w:t>Direct Delivery</w:t>
      </w:r>
      <w:bookmarkEnd w:id="661"/>
      <w:bookmarkEnd w:id="662"/>
      <w:bookmarkEnd w:id="663"/>
      <w:bookmarkEnd w:id="664"/>
      <w:bookmarkEnd w:id="665"/>
      <w:bookmarkEnd w:id="666"/>
      <w:bookmarkEnd w:id="667"/>
      <w:bookmarkEnd w:id="668"/>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516776">
      <w:pPr>
        <w:pStyle w:val="Heading3"/>
        <w:rPr>
          <w:lang w:val="en-US" w:eastAsia="zh-CN"/>
        </w:rPr>
      </w:pPr>
      <w:bookmarkStart w:id="669" w:name="_Toc19702480"/>
      <w:bookmarkStart w:id="670" w:name="_Toc27751641"/>
      <w:bookmarkStart w:id="671" w:name="_Toc35971727"/>
      <w:bookmarkStart w:id="672" w:name="_Toc35975976"/>
      <w:bookmarkStart w:id="673" w:name="_Toc44849433"/>
      <w:bookmarkStart w:id="674" w:name="_Toc51853074"/>
      <w:bookmarkStart w:id="675" w:name="_Toc51859747"/>
      <w:bookmarkStart w:id="676" w:name="_Toc83139673"/>
      <w:r>
        <w:rPr>
          <w:lang w:val="en-US" w:eastAsia="zh-CN"/>
        </w:rPr>
        <w:t>4.9.3</w:t>
      </w:r>
      <w:r>
        <w:rPr>
          <w:lang w:val="en-US" w:eastAsia="zh-CN"/>
        </w:rPr>
        <w:tab/>
        <w:t>Direct Delivery with Iterations</w:t>
      </w:r>
      <w:bookmarkEnd w:id="669"/>
      <w:bookmarkEnd w:id="670"/>
      <w:bookmarkEnd w:id="671"/>
      <w:bookmarkEnd w:id="672"/>
      <w:bookmarkEnd w:id="673"/>
      <w:bookmarkEnd w:id="674"/>
      <w:bookmarkEnd w:id="675"/>
      <w:bookmarkEnd w:id="676"/>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77777777" w:rsidR="00516776" w:rsidRDefault="00516776" w:rsidP="00516776">
      <w:pPr>
        <w:rPr>
          <w:lang w:val="en-US" w:eastAsia="zh-CN"/>
        </w:rPr>
      </w:pPr>
      <w:r>
        <w:rPr>
          <w:lang w:val="en-US" w:eastAsia="zh-CN"/>
        </w:rPr>
        <w:t>The following data types shall be added to the list of specific data types and described as below in the structured data type chapter.</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lastRenderedPageBreak/>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516776">
      <w:pPr>
        <w:pStyle w:val="Heading3"/>
        <w:rPr>
          <w:lang w:val="en-US" w:eastAsia="zh-CN"/>
        </w:rPr>
      </w:pPr>
      <w:bookmarkStart w:id="677" w:name="_Toc19702481"/>
      <w:bookmarkStart w:id="678" w:name="_Toc27751642"/>
      <w:bookmarkStart w:id="679" w:name="_Toc35971728"/>
      <w:bookmarkStart w:id="680" w:name="_Toc35975977"/>
      <w:bookmarkStart w:id="681" w:name="_Toc44849434"/>
      <w:bookmarkStart w:id="682" w:name="_Toc51853075"/>
      <w:bookmarkStart w:id="683" w:name="_Toc51859748"/>
      <w:bookmarkStart w:id="684" w:name="_Toc83139674"/>
      <w:r>
        <w:rPr>
          <w:lang w:val="en-US" w:eastAsia="zh-CN"/>
        </w:rPr>
        <w:t>4.9.4</w:t>
      </w:r>
      <w:r>
        <w:rPr>
          <w:lang w:val="en-US" w:eastAsia="zh-CN"/>
        </w:rPr>
        <w:tab/>
        <w:t>Indirect Delivery</w:t>
      </w:r>
      <w:bookmarkEnd w:id="677"/>
      <w:bookmarkEnd w:id="678"/>
      <w:bookmarkEnd w:id="679"/>
      <w:bookmarkEnd w:id="680"/>
      <w:bookmarkEnd w:id="681"/>
      <w:bookmarkEnd w:id="682"/>
      <w:bookmarkEnd w:id="683"/>
      <w:bookmarkEnd w:id="684"/>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516776">
      <w:pPr>
        <w:pStyle w:val="Heading3"/>
        <w:rPr>
          <w:lang w:val="en-US" w:eastAsia="zh-CN"/>
        </w:rPr>
      </w:pPr>
      <w:bookmarkStart w:id="685" w:name="_Toc19702482"/>
      <w:bookmarkStart w:id="686" w:name="_Toc27751643"/>
      <w:bookmarkStart w:id="687" w:name="_Toc35971729"/>
      <w:bookmarkStart w:id="688" w:name="_Toc35975978"/>
      <w:bookmarkStart w:id="689" w:name="_Toc44849435"/>
      <w:bookmarkStart w:id="690" w:name="_Toc51853076"/>
      <w:bookmarkStart w:id="691" w:name="_Toc51859749"/>
      <w:bookmarkStart w:id="692" w:name="_Toc83139675"/>
      <w:r>
        <w:rPr>
          <w:lang w:val="en-US" w:eastAsia="zh-CN"/>
        </w:rPr>
        <w:t>4.9.5</w:t>
      </w:r>
      <w:r>
        <w:rPr>
          <w:lang w:val="en-US" w:eastAsia="zh-CN"/>
        </w:rPr>
        <w:tab/>
        <w:t>Indirect Delivery with HTTP/2 Server Push</w:t>
      </w:r>
      <w:bookmarkEnd w:id="685"/>
      <w:bookmarkEnd w:id="686"/>
      <w:bookmarkEnd w:id="687"/>
      <w:bookmarkEnd w:id="688"/>
      <w:bookmarkEnd w:id="689"/>
      <w:bookmarkEnd w:id="690"/>
      <w:bookmarkEnd w:id="691"/>
      <w:bookmarkEnd w:id="692"/>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3pt;height:571.4pt" o:ole="">
            <v:imagedata r:id="rId43" o:title=""/>
          </v:shape>
          <o:OLEObject Type="Embed" ProgID="Visio.Drawing.11" ShapeID="_x0000_i1041" DrawAspect="Content" ObjectID="_1693752486" r:id="rId44"/>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516776">
      <w:pPr>
        <w:pStyle w:val="Heading3"/>
      </w:pPr>
      <w:bookmarkStart w:id="693" w:name="_Toc19702483"/>
      <w:bookmarkStart w:id="694" w:name="_Toc27751644"/>
      <w:bookmarkStart w:id="695" w:name="_Toc35971730"/>
      <w:bookmarkStart w:id="696" w:name="_Toc35975979"/>
      <w:bookmarkStart w:id="697" w:name="_Toc44849436"/>
      <w:bookmarkStart w:id="698" w:name="_Toc51853077"/>
      <w:bookmarkStart w:id="699" w:name="_Toc51859750"/>
      <w:bookmarkStart w:id="700" w:name="_Toc83139676"/>
      <w:r>
        <w:t>4.9.6</w:t>
      </w:r>
      <w:r>
        <w:tab/>
        <w:t>Criteria for choosing the transfer method</w:t>
      </w:r>
      <w:bookmarkEnd w:id="693"/>
      <w:bookmarkEnd w:id="694"/>
      <w:bookmarkEnd w:id="695"/>
      <w:bookmarkEnd w:id="696"/>
      <w:bookmarkEnd w:id="697"/>
      <w:bookmarkEnd w:id="698"/>
      <w:bookmarkEnd w:id="699"/>
      <w:bookmarkEnd w:id="700"/>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77777777"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214891E7" w14:textId="77777777" w:rsidR="00516776" w:rsidRDefault="00516776" w:rsidP="00516776">
      <w:pPr>
        <w:pStyle w:val="Heading1"/>
      </w:pPr>
      <w:bookmarkStart w:id="701" w:name="_Toc19702484"/>
      <w:bookmarkStart w:id="702" w:name="_Toc27751645"/>
      <w:bookmarkStart w:id="703" w:name="_Toc35971731"/>
      <w:bookmarkStart w:id="704" w:name="_Toc35975980"/>
      <w:bookmarkStart w:id="705" w:name="_Toc44849437"/>
      <w:bookmarkStart w:id="706" w:name="_Toc51853078"/>
      <w:bookmarkStart w:id="707" w:name="_Toc51859751"/>
      <w:bookmarkStart w:id="708" w:name="_Toc83139677"/>
      <w:r>
        <w:t>5</w:t>
      </w:r>
      <w:r>
        <w:tab/>
        <w:t>Documenting 5GC SBI APIs</w:t>
      </w:r>
      <w:bookmarkEnd w:id="701"/>
      <w:bookmarkEnd w:id="702"/>
      <w:bookmarkEnd w:id="703"/>
      <w:bookmarkEnd w:id="704"/>
      <w:bookmarkEnd w:id="705"/>
      <w:bookmarkEnd w:id="706"/>
      <w:bookmarkEnd w:id="707"/>
      <w:bookmarkEnd w:id="708"/>
    </w:p>
    <w:p w14:paraId="781221E8" w14:textId="77777777" w:rsidR="00516776" w:rsidRDefault="00516776" w:rsidP="00516776">
      <w:pPr>
        <w:pStyle w:val="Heading2"/>
      </w:pPr>
      <w:bookmarkStart w:id="709" w:name="_Toc19702485"/>
      <w:bookmarkStart w:id="710" w:name="_Toc27751646"/>
      <w:bookmarkStart w:id="711" w:name="_Toc35971732"/>
      <w:bookmarkStart w:id="712" w:name="_Toc35975981"/>
      <w:bookmarkStart w:id="713" w:name="_Toc44849438"/>
      <w:bookmarkStart w:id="714" w:name="_Toc51853079"/>
      <w:bookmarkStart w:id="715" w:name="_Toc51859752"/>
      <w:bookmarkStart w:id="716" w:name="_Toc83139678"/>
      <w:r>
        <w:t>5.1</w:t>
      </w:r>
      <w:r>
        <w:tab/>
        <w:t>Naming Conventions</w:t>
      </w:r>
      <w:bookmarkEnd w:id="709"/>
      <w:bookmarkEnd w:id="710"/>
      <w:bookmarkEnd w:id="711"/>
      <w:bookmarkEnd w:id="712"/>
      <w:bookmarkEnd w:id="713"/>
      <w:bookmarkEnd w:id="714"/>
      <w:bookmarkEnd w:id="715"/>
      <w:bookmarkEnd w:id="716"/>
    </w:p>
    <w:p w14:paraId="6AABBD0F" w14:textId="77777777" w:rsidR="00516776" w:rsidRDefault="00516776" w:rsidP="00516776">
      <w:pPr>
        <w:pStyle w:val="Heading3"/>
      </w:pPr>
      <w:bookmarkStart w:id="717" w:name="_Toc19702486"/>
      <w:bookmarkStart w:id="718" w:name="_Toc27751647"/>
      <w:bookmarkStart w:id="719" w:name="_Toc35971733"/>
      <w:bookmarkStart w:id="720" w:name="_Toc35975982"/>
      <w:bookmarkStart w:id="721" w:name="_Toc44849439"/>
      <w:bookmarkStart w:id="722" w:name="_Toc51853080"/>
      <w:bookmarkStart w:id="723" w:name="_Toc51859753"/>
      <w:bookmarkStart w:id="724" w:name="_Toc83139679"/>
      <w:r>
        <w:t>5.1.1</w:t>
      </w:r>
      <w:r>
        <w:tab/>
        <w:t>Case Conventions</w:t>
      </w:r>
      <w:bookmarkEnd w:id="717"/>
      <w:bookmarkEnd w:id="718"/>
      <w:bookmarkEnd w:id="719"/>
      <w:bookmarkEnd w:id="720"/>
      <w:bookmarkEnd w:id="721"/>
      <w:bookmarkEnd w:id="722"/>
      <w:bookmarkEnd w:id="723"/>
      <w:bookmarkEnd w:id="724"/>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14:paraId="57D48629" w14:textId="77777777" w:rsidR="00516776" w:rsidRDefault="00516776" w:rsidP="00516776">
      <w:pPr>
        <w:pStyle w:val="B1"/>
        <w:ind w:firstLine="0"/>
        <w:rPr>
          <w:lang w:val="de-DE" w:eastAsia="de-DE"/>
        </w:rPr>
      </w:pPr>
      <w:r>
        <w:rPr>
          <w:lang w:val="de-DE" w:eastAsia="de-DE"/>
        </w:rPr>
        <w:t>Example 1:</w:t>
      </w:r>
    </w:p>
    <w:p w14:paraId="0F2BB953" w14:textId="77777777" w:rsidR="00516776" w:rsidRDefault="00516776" w:rsidP="00516776">
      <w:pPr>
        <w:pStyle w:val="B2"/>
        <w:ind w:firstLine="0"/>
        <w:rPr>
          <w:lang w:val="de-DE" w:eastAsia="de-DE"/>
        </w:rPr>
      </w:pPr>
      <w:r>
        <w:rPr>
          <w:lang w:val="de-DE" w:eastAsia="de-DE"/>
        </w:rPr>
        <w:t>a)</w:t>
      </w:r>
      <w:r>
        <w:rPr>
          <w:lang w:val="de-DE" w:eastAsia="de-DE"/>
        </w:rPr>
        <w:tab/>
        <w:t>DATA_MANAGEMENT</w:t>
      </w:r>
    </w:p>
    <w:p w14:paraId="1B71643F" w14:textId="77777777" w:rsidR="00516776" w:rsidRDefault="00516776" w:rsidP="00516776">
      <w:pPr>
        <w:pStyle w:val="B2"/>
        <w:ind w:firstLine="0"/>
        <w:rPr>
          <w:lang w:val="de-DE" w:eastAsia="de-DE"/>
        </w:rPr>
      </w:pPr>
      <w:r>
        <w:rPr>
          <w:lang w:val="de-DE" w:eastAsia="de-DE"/>
        </w:rPr>
        <w:t>b)</w:t>
      </w:r>
      <w:r>
        <w:rPr>
          <w:lang w:val="de-DE" w:eastAsia="de-DE"/>
        </w:rPr>
        <w:tab/>
        <w:t>CELL_CHANGE</w:t>
      </w:r>
    </w:p>
    <w:p w14:paraId="681F761D" w14:textId="77777777" w:rsidR="00516776" w:rsidRDefault="00516776" w:rsidP="00516776">
      <w:pPr>
        <w:pStyle w:val="B1"/>
        <w:rPr>
          <w:lang w:val="de-DE" w:eastAsia="de-DE"/>
        </w:rPr>
      </w:pPr>
      <w:r>
        <w:rPr>
          <w:lang w:val="de-DE" w:eastAsia="de-DE"/>
        </w:rPr>
        <w:lastRenderedPageBreak/>
        <w:t>2)</w:t>
      </w:r>
      <w:r>
        <w:rPr>
          <w:lang w:val="de-DE" w:eastAsia="de-DE"/>
        </w:rPr>
        <w:tab/>
        <w:t>lower_with_underscore</w:t>
      </w:r>
    </w:p>
    <w:p w14:paraId="1A031D57" w14:textId="77777777"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14:paraId="04894E2D" w14:textId="77777777" w:rsidR="00516776" w:rsidRDefault="00516776" w:rsidP="00516776">
      <w:pPr>
        <w:pStyle w:val="B1"/>
        <w:ind w:firstLine="0"/>
        <w:rPr>
          <w:lang w:val="de-DE" w:eastAsia="de-DE"/>
        </w:rPr>
      </w:pPr>
      <w:r>
        <w:rPr>
          <w:lang w:val="de-DE" w:eastAsia="de-DE"/>
        </w:rPr>
        <w:t>Example 2:</w:t>
      </w:r>
    </w:p>
    <w:p w14:paraId="2288D756" w14:textId="77777777" w:rsidR="00516776" w:rsidRDefault="00516776" w:rsidP="00516776">
      <w:pPr>
        <w:pStyle w:val="B2"/>
        <w:ind w:firstLine="0"/>
        <w:rPr>
          <w:lang w:val="de-DE" w:eastAsia="de-DE"/>
        </w:rPr>
      </w:pPr>
      <w:r>
        <w:rPr>
          <w:lang w:val="de-DE" w:eastAsia="de-DE"/>
        </w:rPr>
        <w:t>a)</w:t>
      </w:r>
      <w:r>
        <w:rPr>
          <w:lang w:val="de-DE" w:eastAsia="de-DE"/>
        </w:rPr>
        <w:tab/>
        <w:t>data_management;</w:t>
      </w:r>
    </w:p>
    <w:p w14:paraId="76B9C08D" w14:textId="77777777" w:rsidR="00516776" w:rsidRDefault="00516776" w:rsidP="00516776">
      <w:pPr>
        <w:pStyle w:val="B2"/>
        <w:ind w:firstLine="0"/>
        <w:rPr>
          <w:lang w:val="de-DE" w:eastAsia="de-DE"/>
        </w:rPr>
      </w:pPr>
      <w:r>
        <w:rPr>
          <w:lang w:val="de-DE" w:eastAsia="de-DE"/>
        </w:rPr>
        <w:t>b)</w:t>
      </w:r>
      <w:r>
        <w:rPr>
          <w:lang w:val="de-DE" w:eastAsia="de-DE"/>
        </w:rPr>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14:paraId="62537C57" w14:textId="77777777" w:rsidR="00516776" w:rsidRDefault="00516776" w:rsidP="00516776">
      <w:pPr>
        <w:pStyle w:val="B1"/>
        <w:ind w:firstLine="0"/>
        <w:rPr>
          <w:lang w:val="de-DE" w:eastAsia="de-DE"/>
        </w:rPr>
      </w:pPr>
      <w:r>
        <w:rPr>
          <w:lang w:val="de-DE" w:eastAsia="de-DE"/>
        </w:rPr>
        <w:t>Example 3:</w:t>
      </w:r>
    </w:p>
    <w:p w14:paraId="37D600FB"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27F05BD3"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14:paraId="2F98851D" w14:textId="77777777" w:rsidR="00516776" w:rsidRDefault="00516776" w:rsidP="00516776">
      <w:pPr>
        <w:pStyle w:val="B1"/>
        <w:ind w:firstLine="0"/>
        <w:rPr>
          <w:lang w:val="de-DE" w:eastAsia="de-DE"/>
        </w:rPr>
      </w:pPr>
      <w:r>
        <w:rPr>
          <w:lang w:val="de-DE" w:eastAsia="de-DE"/>
        </w:rPr>
        <w:t>Example 4:</w:t>
      </w:r>
    </w:p>
    <w:p w14:paraId="093781A8"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3175AE86"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516776">
      <w:pPr>
        <w:pStyle w:val="B1"/>
        <w:ind w:firstLine="0"/>
        <w:rPr>
          <w:lang w:val="de-DE" w:eastAsia="de-DE"/>
        </w:rPr>
      </w:pPr>
      <w:r>
        <w:rPr>
          <w:lang w:val="de-DE" w:eastAsia="de-DE"/>
        </w:rPr>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516776">
      <w:pPr>
        <w:pStyle w:val="B1"/>
        <w:ind w:firstLine="0"/>
        <w:rPr>
          <w:lang w:val="de-DE" w:eastAsia="de-DE"/>
        </w:rPr>
      </w:pPr>
      <w:r>
        <w:rPr>
          <w:lang w:val="de-DE" w:eastAsia="de-DE"/>
        </w:rPr>
        <w:t>Abbreviations follow the same scheme (i.e. first letter uppercase, all other letters lowercase).</w:t>
      </w:r>
    </w:p>
    <w:p w14:paraId="544B1208" w14:textId="77777777" w:rsidR="00516776" w:rsidRDefault="00516776" w:rsidP="00516776">
      <w:pPr>
        <w:pStyle w:val="B1"/>
        <w:ind w:firstLine="0"/>
        <w:rPr>
          <w:lang w:val="de-DE" w:eastAsia="de-DE"/>
        </w:rPr>
      </w:pPr>
      <w:r>
        <w:rPr>
          <w:lang w:val="de-DE" w:eastAsia="de-DE"/>
        </w:rPr>
        <w:t>Example 5:</w:t>
      </w:r>
    </w:p>
    <w:p w14:paraId="5EFF9911"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0EA018B1"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2EDFE6EA" w14:textId="77777777" w:rsidR="00516776" w:rsidRDefault="00516776" w:rsidP="00516776">
      <w:pPr>
        <w:pStyle w:val="B2"/>
        <w:ind w:firstLine="0"/>
        <w:rPr>
          <w:lang w:val="de-DE" w:eastAsia="de-DE"/>
        </w:rPr>
      </w:pPr>
      <w:r>
        <w:rPr>
          <w:lang w:val="de-DE" w:eastAsia="de-DE"/>
        </w:rPr>
        <w:t>c)</w:t>
      </w:r>
      <w:r>
        <w:rPr>
          <w:lang w:val="de-DE" w:eastAsia="de-DE"/>
        </w:rPr>
        <w:tab/>
        <w:t>5QiPriorityLevel</w:t>
      </w:r>
    </w:p>
    <w:p w14:paraId="5EAA63B7" w14:textId="77777777" w:rsidR="00516776" w:rsidRDefault="00516776" w:rsidP="00516776">
      <w:pPr>
        <w:pStyle w:val="B2"/>
        <w:ind w:firstLine="0"/>
        <w:rPr>
          <w:lang w:val="de-DE" w:eastAsia="de-DE"/>
        </w:rPr>
      </w:pPr>
      <w:r>
        <w:rPr>
          <w:lang w:val="de-DE" w:eastAsia="de-DE"/>
        </w:rPr>
        <w:t>d)</w:t>
      </w:r>
      <w:r>
        <w:rPr>
          <w:lang w:val="de-DE" w:eastAsia="de-DE"/>
        </w:rPr>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516776">
      <w:pPr>
        <w:pStyle w:val="B1"/>
        <w:ind w:firstLine="0"/>
        <w:rPr>
          <w:lang w:val="de-DE" w:eastAsia="de-DE"/>
        </w:rPr>
      </w:pPr>
      <w:r>
        <w:rPr>
          <w:lang w:val="de-DE" w:eastAsia="de-DE"/>
        </w:rPr>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516776">
      <w:pPr>
        <w:pStyle w:val="B1"/>
        <w:ind w:firstLine="0"/>
        <w:rPr>
          <w:lang w:val="de-DE" w:eastAsia="de-DE"/>
        </w:rPr>
      </w:pPr>
      <w:r>
        <w:rPr>
          <w:lang w:val="de-DE" w:eastAsia="de-DE"/>
        </w:rPr>
        <w:t>Abbreviations follow the same scheme.</w:t>
      </w:r>
    </w:p>
    <w:p w14:paraId="129308F4" w14:textId="77777777" w:rsidR="00516776" w:rsidRDefault="00516776" w:rsidP="00516776">
      <w:pPr>
        <w:pStyle w:val="B1"/>
        <w:rPr>
          <w:lang w:val="de-DE" w:eastAsia="de-DE"/>
        </w:rPr>
      </w:pPr>
      <w:r>
        <w:rPr>
          <w:lang w:val="de-DE" w:eastAsia="de-DE"/>
        </w:rPr>
        <w:t>Example 6:</w:t>
      </w:r>
    </w:p>
    <w:p w14:paraId="2DCB3E07"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691764AA"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417DAA98" w14:textId="77777777" w:rsidR="00516776" w:rsidRPr="00606745" w:rsidRDefault="00516776" w:rsidP="00516776">
      <w:pPr>
        <w:pStyle w:val="B2"/>
        <w:ind w:firstLine="0"/>
        <w:rPr>
          <w:lang w:val="de-DE" w:eastAsia="de-DE"/>
        </w:rPr>
      </w:pPr>
      <w:r>
        <w:rPr>
          <w:lang w:val="de-DE" w:eastAsia="de-DE"/>
        </w:rPr>
        <w:t>c)</w:t>
      </w:r>
      <w:r>
        <w:rPr>
          <w:lang w:val="de-DE" w:eastAsia="de-DE"/>
        </w:rPr>
        <w:tab/>
        <w:t>5qiPriorityLevel</w:t>
      </w:r>
    </w:p>
    <w:p w14:paraId="0D066516" w14:textId="77777777"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516776">
      <w:pPr>
        <w:pStyle w:val="Heading3"/>
      </w:pPr>
      <w:bookmarkStart w:id="725" w:name="_Toc19702487"/>
      <w:bookmarkStart w:id="726" w:name="_Toc27751648"/>
      <w:bookmarkStart w:id="727" w:name="_Toc35971734"/>
      <w:bookmarkStart w:id="728" w:name="_Toc35975983"/>
      <w:bookmarkStart w:id="729" w:name="_Toc44849440"/>
      <w:bookmarkStart w:id="730" w:name="_Toc51853081"/>
      <w:bookmarkStart w:id="731" w:name="_Toc51859754"/>
      <w:bookmarkStart w:id="732" w:name="_Toc83139680"/>
      <w:r>
        <w:t>5.1.2</w:t>
      </w:r>
      <w:r>
        <w:tab/>
        <w:t>API Naming Conventions</w:t>
      </w:r>
      <w:bookmarkEnd w:id="725"/>
      <w:bookmarkEnd w:id="726"/>
      <w:bookmarkEnd w:id="727"/>
      <w:bookmarkEnd w:id="728"/>
      <w:bookmarkEnd w:id="729"/>
      <w:bookmarkEnd w:id="730"/>
      <w:bookmarkEnd w:id="731"/>
      <w:bookmarkEnd w:id="732"/>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516776">
      <w:pPr>
        <w:pStyle w:val="Heading3"/>
      </w:pPr>
      <w:bookmarkStart w:id="733" w:name="_Toc19702488"/>
      <w:bookmarkStart w:id="734" w:name="_Toc27751649"/>
      <w:bookmarkStart w:id="735" w:name="_Toc35971735"/>
      <w:bookmarkStart w:id="736" w:name="_Toc35975984"/>
      <w:bookmarkStart w:id="737" w:name="_Toc44849441"/>
      <w:bookmarkStart w:id="738" w:name="_Toc51853082"/>
      <w:bookmarkStart w:id="739" w:name="_Toc51859755"/>
      <w:bookmarkStart w:id="740" w:name="_Toc83139681"/>
      <w:r>
        <w:t>5.1.3</w:t>
      </w:r>
      <w:r>
        <w:tab/>
        <w:t>Conventions for URI Parts</w:t>
      </w:r>
      <w:bookmarkEnd w:id="733"/>
      <w:bookmarkEnd w:id="734"/>
      <w:bookmarkEnd w:id="735"/>
      <w:bookmarkEnd w:id="736"/>
      <w:bookmarkEnd w:id="737"/>
      <w:bookmarkEnd w:id="738"/>
      <w:bookmarkEnd w:id="739"/>
      <w:bookmarkEnd w:id="740"/>
    </w:p>
    <w:p w14:paraId="58BCEDE8" w14:textId="77777777" w:rsidR="00516776" w:rsidRDefault="00516776" w:rsidP="00516776">
      <w:pPr>
        <w:pStyle w:val="Heading4"/>
      </w:pPr>
      <w:bookmarkStart w:id="741" w:name="_Toc19702489"/>
      <w:bookmarkStart w:id="742" w:name="_Toc27751650"/>
      <w:bookmarkStart w:id="743" w:name="_Toc35971736"/>
      <w:bookmarkStart w:id="744" w:name="_Toc35975985"/>
      <w:bookmarkStart w:id="745" w:name="_Toc44849442"/>
      <w:bookmarkStart w:id="746" w:name="_Toc51853083"/>
      <w:bookmarkStart w:id="747" w:name="_Toc51859756"/>
      <w:bookmarkStart w:id="748" w:name="_Toc83139682"/>
      <w:r w:rsidRPr="00D7549F">
        <w:t>5.</w:t>
      </w:r>
      <w:r>
        <w:t>1.3.1</w:t>
      </w:r>
      <w:r>
        <w:tab/>
      </w:r>
      <w:r w:rsidRPr="00D7549F">
        <w:t>Introduction</w:t>
      </w:r>
      <w:bookmarkEnd w:id="741"/>
      <w:bookmarkEnd w:id="742"/>
      <w:bookmarkEnd w:id="743"/>
      <w:bookmarkEnd w:id="744"/>
      <w:bookmarkEnd w:id="745"/>
      <w:bookmarkEnd w:id="746"/>
      <w:bookmarkEnd w:id="747"/>
      <w:bookmarkEnd w:id="748"/>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516776">
      <w:pPr>
        <w:pStyle w:val="Heading4"/>
      </w:pPr>
      <w:bookmarkStart w:id="749" w:name="_Toc19702490"/>
      <w:bookmarkStart w:id="750" w:name="_Toc27751651"/>
      <w:bookmarkStart w:id="751" w:name="_Toc35971737"/>
      <w:bookmarkStart w:id="752" w:name="_Toc35975986"/>
      <w:bookmarkStart w:id="753" w:name="_Toc44849443"/>
      <w:bookmarkStart w:id="754" w:name="_Toc51853084"/>
      <w:bookmarkStart w:id="755" w:name="_Toc51859757"/>
      <w:bookmarkStart w:id="756" w:name="_Toc83139683"/>
      <w:r>
        <w:t>5.1.3.2</w:t>
      </w:r>
      <w:r>
        <w:tab/>
        <w:t>URI Path Segment Naming Conventions</w:t>
      </w:r>
      <w:bookmarkEnd w:id="749"/>
      <w:bookmarkEnd w:id="750"/>
      <w:bookmarkEnd w:id="751"/>
      <w:bookmarkEnd w:id="752"/>
      <w:bookmarkEnd w:id="753"/>
      <w:bookmarkEnd w:id="754"/>
      <w:bookmarkEnd w:id="755"/>
      <w:bookmarkEnd w:id="756"/>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516776">
      <w:pPr>
        <w:pStyle w:val="Heading4"/>
      </w:pPr>
      <w:bookmarkStart w:id="757" w:name="_Toc19702491"/>
      <w:bookmarkStart w:id="758" w:name="_Toc27751652"/>
      <w:bookmarkStart w:id="759" w:name="_Toc35971738"/>
      <w:bookmarkStart w:id="760" w:name="_Toc35975987"/>
      <w:bookmarkStart w:id="761" w:name="_Toc44849444"/>
      <w:bookmarkStart w:id="762" w:name="_Toc51853085"/>
      <w:bookmarkStart w:id="763" w:name="_Toc51859758"/>
      <w:bookmarkStart w:id="764" w:name="_Toc83139684"/>
      <w:r>
        <w:t>5.1.3.3</w:t>
      </w:r>
      <w:r>
        <w:tab/>
        <w:t>URI Query Naming Conventions</w:t>
      </w:r>
      <w:bookmarkEnd w:id="757"/>
      <w:bookmarkEnd w:id="758"/>
      <w:bookmarkEnd w:id="759"/>
      <w:bookmarkEnd w:id="760"/>
      <w:bookmarkEnd w:id="761"/>
      <w:bookmarkEnd w:id="762"/>
      <w:bookmarkEnd w:id="763"/>
      <w:bookmarkEnd w:id="764"/>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516776">
      <w:pPr>
        <w:pStyle w:val="Heading3"/>
      </w:pPr>
      <w:bookmarkStart w:id="765" w:name="_Toc19702492"/>
      <w:bookmarkStart w:id="766" w:name="_Toc27751653"/>
      <w:bookmarkStart w:id="767" w:name="_Toc35971739"/>
      <w:bookmarkStart w:id="768" w:name="_Toc35975988"/>
      <w:bookmarkStart w:id="769" w:name="_Toc44849445"/>
      <w:bookmarkStart w:id="770" w:name="_Toc51853086"/>
      <w:bookmarkStart w:id="771" w:name="_Toc51859759"/>
      <w:bookmarkStart w:id="772" w:name="_Toc83139685"/>
      <w:r>
        <w:t>5.1.4</w:t>
      </w:r>
      <w:r>
        <w:tab/>
        <w:t>Conventions for Names in Data Structures</w:t>
      </w:r>
      <w:bookmarkEnd w:id="765"/>
      <w:bookmarkEnd w:id="766"/>
      <w:bookmarkEnd w:id="767"/>
      <w:bookmarkEnd w:id="768"/>
      <w:bookmarkEnd w:id="769"/>
      <w:bookmarkEnd w:id="770"/>
      <w:bookmarkEnd w:id="771"/>
      <w:bookmarkEnd w:id="772"/>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516776">
      <w:pPr>
        <w:pStyle w:val="B1"/>
        <w:ind w:firstLine="0"/>
        <w:rPr>
          <w:lang w:val="de-DE" w:eastAsia="de-DE"/>
        </w:rPr>
      </w:pPr>
      <w:r>
        <w:rPr>
          <w:lang w:val="de-DE" w:eastAsia="de-DE"/>
        </w:rPr>
        <w:t>Example 1:</w:t>
      </w:r>
    </w:p>
    <w:p w14:paraId="4EF168FE" w14:textId="77777777" w:rsidR="00516776" w:rsidRDefault="00516776" w:rsidP="00516776">
      <w:pPr>
        <w:pStyle w:val="B2"/>
        <w:ind w:firstLine="0"/>
        <w:rPr>
          <w:lang w:val="de-DE" w:eastAsia="de-DE"/>
        </w:rPr>
      </w:pPr>
      <w:r>
        <w:rPr>
          <w:lang w:val="de-DE" w:eastAsia="de-DE"/>
        </w:rPr>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516776">
      <w:pPr>
        <w:pStyle w:val="B1"/>
        <w:ind w:firstLine="0"/>
        <w:rPr>
          <w:lang w:val="de-DE" w:eastAsia="de-DE"/>
        </w:rPr>
      </w:pPr>
      <w:r>
        <w:rPr>
          <w:lang w:val="de-DE" w:eastAsia="de-DE"/>
        </w:rPr>
        <w:t>Example 2:</w:t>
      </w:r>
    </w:p>
    <w:p w14:paraId="1EB0CB14" w14:textId="77777777" w:rsidR="00516776" w:rsidRDefault="00516776" w:rsidP="00516776">
      <w:pPr>
        <w:pStyle w:val="B2"/>
        <w:ind w:firstLine="0"/>
        <w:rPr>
          <w:lang w:val="de-DE" w:eastAsia="de-DE"/>
        </w:rPr>
      </w:pPr>
      <w:r>
        <w:rPr>
          <w:lang w:val="de-DE" w:eastAsia="de-DE"/>
        </w:rPr>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516776">
      <w:pPr>
        <w:pStyle w:val="B1"/>
        <w:ind w:firstLine="0"/>
        <w:rPr>
          <w:lang w:val="de-DE" w:eastAsia="de-DE"/>
        </w:rPr>
      </w:pPr>
      <w:r>
        <w:rPr>
          <w:lang w:val="de-DE" w:eastAsia="de-DE"/>
        </w:rPr>
        <w:t>Example 3:</w:t>
      </w:r>
    </w:p>
    <w:p w14:paraId="1D3BA796" w14:textId="19663FD7" w:rsidR="000E263D" w:rsidRDefault="000E263D" w:rsidP="000E263D">
      <w:pPr>
        <w:pStyle w:val="B2"/>
        <w:ind w:firstLine="0"/>
        <w:rPr>
          <w:lang w:val="de-DE" w:eastAsia="de-DE"/>
        </w:rPr>
      </w:pPr>
      <w:r>
        <w:rPr>
          <w:noProof/>
        </w:rPr>
        <w:t>PROHIBITTED</w:t>
      </w:r>
      <w:r>
        <w:rPr>
          <w:lang w:val="de-DE" w:eastAsia="de-DE"/>
        </w:rPr>
        <w:t>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516776">
      <w:pPr>
        <w:pStyle w:val="B1"/>
        <w:ind w:firstLine="0"/>
        <w:rPr>
          <w:lang w:val="de-DE" w:eastAsia="de-DE"/>
        </w:rPr>
      </w:pPr>
      <w:r>
        <w:rPr>
          <w:lang w:val="de-DE" w:eastAsia="de-DE"/>
        </w:rPr>
        <w:t>Example 4:</w:t>
      </w:r>
    </w:p>
    <w:p w14:paraId="7D4D7500" w14:textId="77777777" w:rsidR="00516776" w:rsidRPr="00606745" w:rsidRDefault="00516776" w:rsidP="00516776">
      <w:pPr>
        <w:pStyle w:val="B2"/>
        <w:ind w:firstLine="0"/>
        <w:rPr>
          <w:lang w:val="de-DE" w:eastAsia="de-DE"/>
        </w:rPr>
      </w:pPr>
      <w:r>
        <w:rPr>
          <w:lang w:val="de-DE" w:eastAsia="de-DE"/>
        </w:rPr>
        <w:t>ResourceHandle</w:t>
      </w:r>
    </w:p>
    <w:p w14:paraId="1F8E8088" w14:textId="77777777" w:rsidR="00516776" w:rsidRDefault="00516776" w:rsidP="00516776">
      <w:pPr>
        <w:pStyle w:val="Heading2"/>
      </w:pPr>
      <w:bookmarkStart w:id="773" w:name="_Toc19702493"/>
      <w:bookmarkStart w:id="774" w:name="_Toc27751654"/>
      <w:bookmarkStart w:id="775" w:name="_Toc35971740"/>
      <w:bookmarkStart w:id="776" w:name="_Toc35975989"/>
      <w:bookmarkStart w:id="777" w:name="_Toc44849446"/>
      <w:bookmarkStart w:id="778" w:name="_Toc51853087"/>
      <w:bookmarkStart w:id="779" w:name="_Toc51859760"/>
      <w:bookmarkStart w:id="780" w:name="_Toc83139686"/>
      <w:r>
        <w:t>5.2</w:t>
      </w:r>
      <w:r>
        <w:tab/>
        <w:t>API Definition</w:t>
      </w:r>
      <w:bookmarkEnd w:id="773"/>
      <w:bookmarkEnd w:id="774"/>
      <w:bookmarkEnd w:id="775"/>
      <w:bookmarkEnd w:id="776"/>
      <w:bookmarkEnd w:id="777"/>
      <w:bookmarkEnd w:id="778"/>
      <w:bookmarkEnd w:id="779"/>
      <w:bookmarkEnd w:id="780"/>
    </w:p>
    <w:p w14:paraId="38E59AE1" w14:textId="77777777" w:rsidR="00516776" w:rsidRDefault="00516776" w:rsidP="00516776">
      <w:pPr>
        <w:pStyle w:val="Heading3"/>
      </w:pPr>
      <w:bookmarkStart w:id="781" w:name="_Toc19702494"/>
      <w:bookmarkStart w:id="782" w:name="_Toc27751655"/>
      <w:bookmarkStart w:id="783" w:name="_Toc35971741"/>
      <w:bookmarkStart w:id="784" w:name="_Toc35975990"/>
      <w:bookmarkStart w:id="785" w:name="_Toc44849447"/>
      <w:bookmarkStart w:id="786" w:name="_Toc51853088"/>
      <w:bookmarkStart w:id="787" w:name="_Toc51859761"/>
      <w:bookmarkStart w:id="788" w:name="_Toc83139687"/>
      <w:r>
        <w:t>5.2.1</w:t>
      </w:r>
      <w:r>
        <w:tab/>
        <w:t>Resource Structure</w:t>
      </w:r>
      <w:bookmarkEnd w:id="781"/>
      <w:bookmarkEnd w:id="782"/>
      <w:bookmarkEnd w:id="783"/>
      <w:bookmarkEnd w:id="784"/>
      <w:bookmarkEnd w:id="785"/>
      <w:bookmarkEnd w:id="786"/>
      <w:bookmarkEnd w:id="787"/>
      <w:bookmarkEnd w:id="788"/>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77777777" w:rsidR="00516776" w:rsidRDefault="00350C4B" w:rsidP="00516776">
      <w:pPr>
        <w:pStyle w:val="TH"/>
        <w:rPr>
          <w:lang w:eastAsia="zh-CN"/>
        </w:rPr>
      </w:pPr>
      <w:r w:rsidRPr="0069718D">
        <w:object w:dxaOrig="11976" w:dyaOrig="9579" w14:anchorId="1837B22C">
          <v:shape id="_x0000_i1042" type="#_x0000_t75" style="width:435.2pt;height:348.55pt" o:ole="">
            <v:imagedata r:id="rId45" o:title=""/>
          </v:shape>
          <o:OLEObject Type="Embed" ProgID="Visio.Drawing.11" ShapeID="_x0000_i1042" DrawAspect="Content" ObjectID="_1693752487" r:id="rId46"/>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56CDAABF" w14:textId="77777777" w:rsidR="00516776" w:rsidRPr="00040435" w:rsidRDefault="00516776" w:rsidP="00516776">
      <w:pPr>
        <w:rPr>
          <w:lang w:val="en-US" w:eastAsia="zh-CN"/>
        </w:rPr>
      </w:pPr>
      <w:r w:rsidRPr="00380B92">
        <w:rPr>
          <w:lang w:val="en-US" w:eastAsia="zh-CN"/>
        </w:rPr>
        <w:t>In figure</w:t>
      </w:r>
      <w:r>
        <w:rPr>
          <w:lang w:val="en-US" w:eastAsia="zh-CN"/>
        </w:rPr>
        <w:t> 5.2.1-1</w:t>
      </w:r>
      <w:r w:rsidRPr="00380B92">
        <w:rPr>
          <w:lang w:val="en-US" w:eastAsia="zh-CN"/>
        </w:rPr>
        <w:t xml:space="preserve"> a child node with a </w:t>
      </w:r>
      <w:r>
        <w:rPr>
          <w:lang w:val="en-US" w:eastAsia="zh-CN"/>
        </w:rPr>
        <w:t xml:space="preserve">solid-line </w:t>
      </w:r>
      <w:r w:rsidRPr="00380B92">
        <w:rPr>
          <w:lang w:val="en-US" w:eastAsia="zh-CN"/>
        </w:rPr>
        <w:t xml:space="preserve">frame represents 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xml:space="preserve">, and </w:t>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sub-URI under a resource which supports specific </w:t>
      </w:r>
      <w:r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14:paraId="2B1C3EAD" w14:textId="77777777" w:rsidR="00516776" w:rsidRDefault="00516776" w:rsidP="00516776">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516776" w:rsidRPr="00384E92" w14:paraId="6E0FD149" w14:textId="77777777" w:rsidTr="00767D31">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9D2BCA" w14:textId="77777777" w:rsidR="00516776" w:rsidRPr="008C18E3" w:rsidRDefault="00516776" w:rsidP="00767D31">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A5E663" w14:textId="77777777" w:rsidR="00516776" w:rsidRPr="008C18E3" w:rsidRDefault="00516776" w:rsidP="00767D31">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841D22" w14:textId="77777777" w:rsidR="00516776" w:rsidRPr="008C18E3" w:rsidRDefault="00516776" w:rsidP="00767D31">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5E91E5" w14:textId="77777777" w:rsidR="00516776" w:rsidRPr="008C18E3" w:rsidRDefault="00516776" w:rsidP="00767D31">
            <w:pPr>
              <w:pStyle w:val="TAH"/>
            </w:pPr>
            <w:r>
              <w:t>Description</w:t>
            </w:r>
          </w:p>
        </w:tc>
      </w:tr>
      <w:tr w:rsidR="00516776" w:rsidRPr="00384E92" w14:paraId="3C6FB8B9" w14:textId="77777777" w:rsidTr="00767D31">
        <w:trPr>
          <w:jc w:val="center"/>
        </w:trPr>
        <w:tc>
          <w:tcPr>
            <w:tcW w:w="1158" w:type="pct"/>
            <w:vMerge w:val="restart"/>
            <w:tcBorders>
              <w:left w:val="single" w:sz="4" w:space="0" w:color="auto"/>
              <w:right w:val="single" w:sz="4" w:space="0" w:color="auto"/>
            </w:tcBorders>
            <w:vAlign w:val="center"/>
          </w:tcPr>
          <w:p w14:paraId="6FDCC837" w14:textId="77777777" w:rsidR="00516776" w:rsidRPr="00384E92" w:rsidRDefault="00516776" w:rsidP="00767D31">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03F9D900" w14:textId="0EBAB83D" w:rsidR="00516776" w:rsidRPr="00384E92" w:rsidRDefault="00516776" w:rsidP="00767D31">
            <w:pPr>
              <w:pStyle w:val="TAL"/>
            </w:pPr>
            <w:r>
              <w:rPr>
                <w:rFonts w:cs="Arial"/>
                <w:szCs w:val="18"/>
                <w:lang w:val="en-US" w:eastAsia="zh-CN"/>
              </w:rPr>
              <w:t xml:space="preserve">&lt;relative </w:t>
            </w:r>
            <w:r w:rsidR="001E213E"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23068196" w14:textId="77777777" w:rsidR="00516776" w:rsidRDefault="00516776" w:rsidP="00767D31">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4BA60DE4" w14:textId="77777777" w:rsidR="00516776" w:rsidRDefault="00516776" w:rsidP="00767D31">
            <w:pPr>
              <w:pStyle w:val="TAL"/>
              <w:rPr>
                <w:rFonts w:cs="Arial"/>
                <w:szCs w:val="18"/>
                <w:lang w:val="en-US" w:eastAsia="zh-CN"/>
              </w:rPr>
            </w:pPr>
            <w:r>
              <w:rPr>
                <w:rFonts w:cs="Arial"/>
                <w:szCs w:val="18"/>
                <w:lang w:val="en-US" w:eastAsia="zh-CN"/>
              </w:rPr>
              <w:t>&lt;Operation executed by GET&gt;</w:t>
            </w:r>
          </w:p>
        </w:tc>
      </w:tr>
      <w:tr w:rsidR="00516776" w:rsidRPr="00384E92" w14:paraId="0AF4E07E" w14:textId="77777777" w:rsidTr="00767D31">
        <w:trPr>
          <w:jc w:val="center"/>
        </w:trPr>
        <w:tc>
          <w:tcPr>
            <w:tcW w:w="1158" w:type="pct"/>
            <w:vMerge/>
            <w:tcBorders>
              <w:left w:val="single" w:sz="4" w:space="0" w:color="auto"/>
              <w:right w:val="single" w:sz="4" w:space="0" w:color="auto"/>
            </w:tcBorders>
            <w:vAlign w:val="center"/>
          </w:tcPr>
          <w:p w14:paraId="250E6355"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34056A5A"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4ECDDA8F" w14:textId="77777777" w:rsidR="00516776" w:rsidRDefault="00516776" w:rsidP="00767D31">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4A466DF3" w14:textId="77777777" w:rsidR="00516776" w:rsidRDefault="00516776" w:rsidP="00767D31">
            <w:pPr>
              <w:pStyle w:val="TAL"/>
              <w:rPr>
                <w:rFonts w:cs="Arial"/>
                <w:szCs w:val="18"/>
                <w:lang w:val="en-US" w:eastAsia="zh-CN"/>
              </w:rPr>
            </w:pPr>
            <w:r>
              <w:rPr>
                <w:rFonts w:cs="Arial"/>
                <w:szCs w:val="18"/>
                <w:lang w:val="en-US" w:eastAsia="zh-CN"/>
              </w:rPr>
              <w:t>&lt;Operation executed by PUT&gt;</w:t>
            </w:r>
          </w:p>
        </w:tc>
      </w:tr>
      <w:tr w:rsidR="00516776" w:rsidRPr="00384E92" w14:paraId="53594859" w14:textId="77777777" w:rsidTr="00767D31">
        <w:trPr>
          <w:jc w:val="center"/>
        </w:trPr>
        <w:tc>
          <w:tcPr>
            <w:tcW w:w="1158" w:type="pct"/>
            <w:vMerge/>
            <w:tcBorders>
              <w:left w:val="single" w:sz="4" w:space="0" w:color="auto"/>
              <w:right w:val="single" w:sz="4" w:space="0" w:color="auto"/>
            </w:tcBorders>
            <w:vAlign w:val="center"/>
          </w:tcPr>
          <w:p w14:paraId="6F54F3C0"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2917EC83"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15D91677" w14:textId="77777777" w:rsidR="00516776" w:rsidRDefault="00516776" w:rsidP="00767D31">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443F8189" w14:textId="77777777" w:rsidR="00516776" w:rsidRDefault="00516776" w:rsidP="00767D31">
            <w:pPr>
              <w:pStyle w:val="TAL"/>
              <w:rPr>
                <w:rFonts w:cs="Arial"/>
                <w:szCs w:val="18"/>
                <w:lang w:val="en-US" w:eastAsia="zh-CN"/>
              </w:rPr>
            </w:pPr>
            <w:r>
              <w:rPr>
                <w:rFonts w:cs="Arial"/>
                <w:szCs w:val="18"/>
                <w:lang w:val="en-US" w:eastAsia="zh-CN"/>
              </w:rPr>
              <w:t>&lt;Operation executed by PATCH&gt;</w:t>
            </w:r>
          </w:p>
        </w:tc>
      </w:tr>
      <w:tr w:rsidR="00516776" w:rsidRPr="00384E92" w14:paraId="7EF13500" w14:textId="77777777" w:rsidTr="00767D31">
        <w:trPr>
          <w:jc w:val="center"/>
        </w:trPr>
        <w:tc>
          <w:tcPr>
            <w:tcW w:w="1158" w:type="pct"/>
            <w:vMerge/>
            <w:tcBorders>
              <w:left w:val="single" w:sz="4" w:space="0" w:color="auto"/>
              <w:right w:val="single" w:sz="4" w:space="0" w:color="auto"/>
            </w:tcBorders>
            <w:vAlign w:val="center"/>
          </w:tcPr>
          <w:p w14:paraId="23396789"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6C45A724"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472A0F02" w14:textId="77777777"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338E8E2D" w14:textId="77777777" w:rsidR="00516776" w:rsidRDefault="00516776" w:rsidP="00767D31">
            <w:pPr>
              <w:pStyle w:val="TAL"/>
              <w:rPr>
                <w:rFonts w:cs="Arial"/>
                <w:szCs w:val="18"/>
                <w:lang w:val="en-US" w:eastAsia="zh-CN"/>
              </w:rPr>
            </w:pPr>
            <w:r>
              <w:rPr>
                <w:rFonts w:cs="Arial"/>
                <w:szCs w:val="18"/>
                <w:lang w:val="en-US" w:eastAsia="zh-CN"/>
              </w:rPr>
              <w:t>&lt;Operation executed by POST&gt;</w:t>
            </w:r>
          </w:p>
        </w:tc>
      </w:tr>
      <w:tr w:rsidR="00516776" w:rsidRPr="00384E92" w14:paraId="54D51021" w14:textId="77777777" w:rsidTr="00767D31">
        <w:trPr>
          <w:jc w:val="center"/>
        </w:trPr>
        <w:tc>
          <w:tcPr>
            <w:tcW w:w="1158" w:type="pct"/>
            <w:vMerge/>
            <w:tcBorders>
              <w:left w:val="single" w:sz="4" w:space="0" w:color="auto"/>
              <w:right w:val="single" w:sz="4" w:space="0" w:color="auto"/>
            </w:tcBorders>
            <w:vAlign w:val="center"/>
          </w:tcPr>
          <w:p w14:paraId="068B4D58"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2922E4B0"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3AAC04DC" w14:textId="77777777" w:rsidR="00516776" w:rsidRDefault="00516776" w:rsidP="00767D31">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74434C5A" w14:textId="77777777" w:rsidR="00516776" w:rsidRDefault="00516776" w:rsidP="00767D31">
            <w:pPr>
              <w:pStyle w:val="TAL"/>
              <w:rPr>
                <w:rFonts w:cs="Arial"/>
                <w:szCs w:val="18"/>
                <w:lang w:val="en-US" w:eastAsia="zh-CN"/>
              </w:rPr>
            </w:pPr>
            <w:r>
              <w:rPr>
                <w:rFonts w:cs="Arial"/>
                <w:szCs w:val="18"/>
                <w:lang w:val="en-US" w:eastAsia="zh-CN"/>
              </w:rPr>
              <w:t>&lt;Operation executed by DELETE&gt;</w:t>
            </w:r>
          </w:p>
        </w:tc>
      </w:tr>
      <w:tr w:rsidR="00516776" w:rsidRPr="00384E92" w14:paraId="0EF27458" w14:textId="77777777" w:rsidTr="00767D31">
        <w:trPr>
          <w:jc w:val="center"/>
        </w:trPr>
        <w:tc>
          <w:tcPr>
            <w:tcW w:w="1158" w:type="pct"/>
            <w:vMerge/>
            <w:tcBorders>
              <w:left w:val="single" w:sz="4" w:space="0" w:color="auto"/>
              <w:right w:val="single" w:sz="4" w:space="0" w:color="auto"/>
            </w:tcBorders>
            <w:vAlign w:val="center"/>
          </w:tcPr>
          <w:p w14:paraId="0CD8B083" w14:textId="77777777" w:rsidR="00516776" w:rsidRPr="00384E92" w:rsidRDefault="00516776" w:rsidP="00767D31">
            <w:pPr>
              <w:pStyle w:val="TAL"/>
            </w:pPr>
          </w:p>
        </w:tc>
        <w:tc>
          <w:tcPr>
            <w:tcW w:w="1472" w:type="pct"/>
            <w:tcBorders>
              <w:left w:val="single" w:sz="4" w:space="0" w:color="auto"/>
              <w:right w:val="single" w:sz="4" w:space="0" w:color="auto"/>
            </w:tcBorders>
            <w:vAlign w:val="center"/>
          </w:tcPr>
          <w:p w14:paraId="6FF841FE" w14:textId="6B950A3E" w:rsidR="00516776" w:rsidRPr="00384E92" w:rsidRDefault="00516776" w:rsidP="00767D31">
            <w:pPr>
              <w:pStyle w:val="TAL"/>
            </w:pPr>
            <w:r>
              <w:rPr>
                <w:rFonts w:cs="Arial"/>
                <w:szCs w:val="18"/>
                <w:lang w:val="en-US" w:eastAsia="zh-CN"/>
              </w:rPr>
              <w:t xml:space="preserve">&lt;relative </w:t>
            </w:r>
            <w:r w:rsidR="001E213E" w:rsidRPr="001E213E">
              <w:rPr>
                <w:rFonts w:cs="Arial"/>
                <w:szCs w:val="18"/>
                <w:lang w:val="en-US" w:eastAsia="zh-CN"/>
              </w:rPr>
              <w:t xml:space="preserve">path </w:t>
            </w:r>
            <w:r w:rsidR="001E213E">
              <w:t xml:space="preserve"> </w:t>
            </w:r>
            <w:r w:rsidR="001E213E" w:rsidRPr="001E213E">
              <w:rPr>
                <w:rFonts w:cs="Arial"/>
                <w:szCs w:val="18"/>
                <w:lang w:val="en-US" w:eastAsia="zh-CN"/>
              </w:rPr>
              <w:t>after</w:t>
            </w:r>
            <w:r>
              <w:rPr>
                <w:rFonts w:cs="Arial"/>
                <w:szCs w:val="18"/>
                <w:lang w:val="en-US" w:eastAsia="zh-CN"/>
              </w:rPr>
              <w:t xml:space="preserve"> </w:t>
            </w:r>
            <w:r w:rsidR="001E213E"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22089427" w14:textId="77777777" w:rsidR="00516776" w:rsidRDefault="00516776" w:rsidP="00767D31">
            <w:pPr>
              <w:pStyle w:val="TAL"/>
              <w:rPr>
                <w:rFonts w:cs="Arial"/>
                <w:szCs w:val="18"/>
                <w:lang w:val="en-US" w:eastAsia="zh-CN"/>
              </w:rPr>
            </w:pPr>
            <w:r>
              <w:rPr>
                <w:rFonts w:cs="Arial"/>
                <w:szCs w:val="18"/>
                <w:lang w:val="en-US" w:eastAsia="zh-CN"/>
              </w:rPr>
              <w:t>release</w:t>
            </w:r>
          </w:p>
          <w:p w14:paraId="3E285EC8" w14:textId="77777777"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2DC8E47E" w14:textId="77777777" w:rsidR="00516776" w:rsidRDefault="00516776" w:rsidP="00767D31">
            <w:pPr>
              <w:pStyle w:val="TAL"/>
              <w:rPr>
                <w:rFonts w:cs="Arial"/>
                <w:szCs w:val="18"/>
                <w:lang w:val="en-US" w:eastAsia="zh-CN"/>
              </w:rPr>
            </w:pPr>
            <w:r>
              <w:rPr>
                <w:rFonts w:cs="Arial"/>
                <w:szCs w:val="18"/>
                <w:lang w:val="en-US" w:eastAsia="zh-CN"/>
              </w:rPr>
              <w:t>&lt;Operation executed by Custom operation&gt;</w:t>
            </w:r>
          </w:p>
        </w:tc>
      </w:tr>
    </w:tbl>
    <w:p w14:paraId="0665FAC9" w14:textId="222D4896" w:rsidR="00516776" w:rsidRDefault="00516776" w:rsidP="00516776">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516776">
      <w:pPr>
        <w:pStyle w:val="Heading3"/>
      </w:pPr>
      <w:bookmarkStart w:id="789" w:name="_Toc19702495"/>
      <w:bookmarkStart w:id="790" w:name="_Toc27751656"/>
      <w:bookmarkStart w:id="791" w:name="_Toc35971742"/>
      <w:bookmarkStart w:id="792" w:name="_Toc35975991"/>
      <w:bookmarkStart w:id="793" w:name="_Toc44849448"/>
      <w:bookmarkStart w:id="794" w:name="_Toc51853089"/>
      <w:bookmarkStart w:id="795" w:name="_Toc51859762"/>
      <w:bookmarkStart w:id="796" w:name="_Toc83139688"/>
      <w:r>
        <w:lastRenderedPageBreak/>
        <w:t>5.2.2</w:t>
      </w:r>
      <w:r>
        <w:tab/>
        <w:t>Resources and HTTP Methods</w:t>
      </w:r>
      <w:bookmarkEnd w:id="789"/>
      <w:bookmarkEnd w:id="790"/>
      <w:bookmarkEnd w:id="791"/>
      <w:bookmarkEnd w:id="792"/>
      <w:bookmarkEnd w:id="793"/>
      <w:bookmarkEnd w:id="794"/>
      <w:bookmarkEnd w:id="795"/>
      <w:bookmarkEnd w:id="796"/>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516776">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as table </w:t>
      </w:r>
      <w:r>
        <w:t>5.2.</w:t>
      </w:r>
      <w:r>
        <w:rPr>
          <w:rFonts w:hint="eastAsia"/>
          <w:lang w:eastAsia="zh-CN"/>
        </w:rPr>
        <w:t>2</w:t>
      </w:r>
      <w:r>
        <w:t>-1 illustrates</w:t>
      </w:r>
      <w:r>
        <w:rPr>
          <w:rFonts w:ascii="Arial" w:hAnsi="Arial" w:cs="Arial"/>
          <w:lang w:val="en-US" w:eastAsia="zh-CN"/>
        </w:rPr>
        <w:t>.</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lastRenderedPageBreak/>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w:t>
      </w:r>
      <w:bookmarkStart w:id="797" w:name="_Hlk507600406"/>
      <w:r>
        <w:rPr>
          <w:lang w:val="en-US" w:eastAsia="zh-CN"/>
        </w:rPr>
        <w:t>0</w:t>
      </w:r>
      <w:bookmarkEnd w:id="797"/>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lastRenderedPageBreak/>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516776">
      <w:pPr>
        <w:pStyle w:val="Heading3"/>
      </w:pPr>
      <w:bookmarkStart w:id="798" w:name="_Toc19702496"/>
      <w:bookmarkStart w:id="799" w:name="_Toc27751657"/>
      <w:bookmarkStart w:id="800" w:name="_Toc35971743"/>
      <w:bookmarkStart w:id="801" w:name="_Toc35975992"/>
      <w:bookmarkStart w:id="802" w:name="_Toc44849449"/>
      <w:bookmarkStart w:id="803" w:name="_Toc51853090"/>
      <w:bookmarkStart w:id="804" w:name="_Toc51859763"/>
      <w:bookmarkStart w:id="805" w:name="_Toc83139689"/>
      <w:r>
        <w:t>5.2.3</w:t>
      </w:r>
      <w:r>
        <w:tab/>
        <w:t>Representing RPC as Custom Operations on Resources</w:t>
      </w:r>
      <w:bookmarkEnd w:id="798"/>
      <w:bookmarkEnd w:id="799"/>
      <w:bookmarkEnd w:id="800"/>
      <w:bookmarkEnd w:id="801"/>
      <w:bookmarkEnd w:id="802"/>
      <w:bookmarkEnd w:id="803"/>
      <w:bookmarkEnd w:id="804"/>
      <w:bookmarkEnd w:id="805"/>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lastRenderedPageBreak/>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3D2F21">
      <w:pPr>
        <w:pStyle w:val="Heading3"/>
      </w:pPr>
      <w:bookmarkStart w:id="806" w:name="_Toc51853098"/>
      <w:bookmarkStart w:id="807" w:name="_Toc51859764"/>
      <w:bookmarkStart w:id="808" w:name="_Toc19702497"/>
      <w:bookmarkStart w:id="809" w:name="_Toc27751658"/>
      <w:bookmarkStart w:id="810" w:name="_Toc35971744"/>
      <w:bookmarkStart w:id="811" w:name="_Toc35975993"/>
      <w:bookmarkStart w:id="812" w:name="_Toc44849450"/>
      <w:bookmarkStart w:id="813" w:name="_Toc51853091"/>
      <w:bookmarkStart w:id="814" w:name="_Toc83139690"/>
      <w:r>
        <w:t>5.2.3A</w:t>
      </w:r>
      <w:r>
        <w:tab/>
        <w:t>Notifications</w:t>
      </w:r>
      <w:bookmarkEnd w:id="806"/>
      <w:bookmarkEnd w:id="807"/>
      <w:bookmarkEnd w:id="814"/>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lastRenderedPageBreak/>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3D2F21">
      <w:pPr>
        <w:rPr>
          <w:rFonts w:ascii="Arial" w:hAnsi="Arial" w:cs="Arial"/>
          <w:noProof/>
        </w:rPr>
      </w:pPr>
      <w:r>
        <w:rPr>
          <w:rFonts w:hint="eastAsia"/>
          <w:lang w:val="en-US" w:eastAsia="zh-CN"/>
        </w:rPr>
        <w:t>T</w:t>
      </w:r>
      <w:r>
        <w:rPr>
          <w:lang w:val="en-US" w:eastAsia="zh-CN"/>
        </w:rPr>
        <w:t xml:space="preserve">he callback URI variables </w:t>
      </w:r>
      <w:r>
        <w:rPr>
          <w:rFonts w:hint="eastAsia"/>
          <w:lang w:val="en-US" w:eastAsia="zh-CN"/>
        </w:rPr>
        <w:t xml:space="preserve">shall be </w:t>
      </w:r>
      <w:r>
        <w:rPr>
          <w:lang w:val="en-US" w:eastAsia="zh-CN"/>
        </w:rPr>
        <w:t xml:space="preserve">defined as table </w:t>
      </w:r>
      <w:r>
        <w:t>5.2.3A-2 illustrates</w:t>
      </w:r>
      <w:r>
        <w:rPr>
          <w:rFonts w:ascii="Arial" w:hAnsi="Arial" w:cs="Arial"/>
          <w:lang w:val="en-US" w:eastAsia="zh-CN"/>
        </w:rPr>
        <w:t>.</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lastRenderedPageBreak/>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516776">
      <w:pPr>
        <w:pStyle w:val="Heading3"/>
      </w:pPr>
      <w:bookmarkStart w:id="815" w:name="_Toc51859765"/>
      <w:bookmarkStart w:id="816" w:name="_Toc83139691"/>
      <w:r>
        <w:t>5.2.4</w:t>
      </w:r>
      <w:r>
        <w:tab/>
        <w:t>Data Models</w:t>
      </w:r>
      <w:bookmarkEnd w:id="808"/>
      <w:bookmarkEnd w:id="809"/>
      <w:bookmarkEnd w:id="810"/>
      <w:bookmarkEnd w:id="811"/>
      <w:bookmarkEnd w:id="812"/>
      <w:bookmarkEnd w:id="813"/>
      <w:bookmarkEnd w:id="815"/>
      <w:bookmarkEnd w:id="816"/>
    </w:p>
    <w:p w14:paraId="0B3F8EC9" w14:textId="77777777" w:rsidR="00516776" w:rsidRDefault="00516776" w:rsidP="00516776">
      <w:pPr>
        <w:pStyle w:val="Heading4"/>
      </w:pPr>
      <w:bookmarkStart w:id="817" w:name="_Toc19702498"/>
      <w:bookmarkStart w:id="818" w:name="_Toc27751659"/>
      <w:bookmarkStart w:id="819" w:name="_Toc35971745"/>
      <w:bookmarkStart w:id="820" w:name="_Toc35975994"/>
      <w:bookmarkStart w:id="821" w:name="_Toc44849451"/>
      <w:bookmarkStart w:id="822" w:name="_Toc51853092"/>
      <w:bookmarkStart w:id="823" w:name="_Toc51859766"/>
      <w:bookmarkStart w:id="824" w:name="_Toc83139692"/>
      <w:r>
        <w:t>5.2.4.1</w:t>
      </w:r>
      <w:r>
        <w:tab/>
        <w:t>General</w:t>
      </w:r>
      <w:bookmarkEnd w:id="817"/>
      <w:bookmarkEnd w:id="818"/>
      <w:bookmarkEnd w:id="819"/>
      <w:bookmarkEnd w:id="820"/>
      <w:bookmarkEnd w:id="821"/>
      <w:bookmarkEnd w:id="822"/>
      <w:bookmarkEnd w:id="823"/>
      <w:bookmarkEnd w:id="824"/>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0ED7CE69" w14:textId="77777777" w:rsidR="00AD7052" w:rsidRDefault="00AD7052" w:rsidP="00AD7052">
      <w:pPr>
        <w:pStyle w:val="B1"/>
        <w:ind w:left="0" w:firstLine="0"/>
      </w:pPr>
      <w:bookmarkStart w:id="825" w:name="_Toc19702499"/>
      <w:bookmarkStart w:id="826" w:name="_Toc27751660"/>
      <w:bookmarkStart w:id="827" w:name="_Toc35971746"/>
      <w:bookmarkStart w:id="828" w:name="_Toc35975995"/>
      <w:bookmarkStart w:id="829" w:name="_Toc44849452"/>
      <w:r>
        <w:rPr>
          <w:rFonts w:hint="eastAsia"/>
          <w:lang w:eastAsia="zh-CN"/>
        </w:rPr>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r w:rsidRPr="000E626B">
        <w:rPr>
          <w:lang w:eastAsia="zh-CN"/>
        </w:rPr>
        <w:t xml:space="preserve"> Characters in a</w:t>
      </w:r>
      <w:r>
        <w:rPr>
          <w:lang w:eastAsia="zh-CN"/>
        </w:rPr>
        <w:t>n</w:t>
      </w:r>
      <w:r w:rsidRPr="000E626B">
        <w:rPr>
          <w:lang w:eastAsia="zh-CN"/>
        </w:rPr>
        <w:t xml:space="preserve"> </w:t>
      </w:r>
      <w:r>
        <w:t xml:space="preserve">enumeration or </w:t>
      </w:r>
      <w:r w:rsidRPr="000E626B">
        <w:rPr>
          <w:lang w:eastAsia="zh-CN"/>
        </w:rPr>
        <w:t xml:space="preserve">string </w:t>
      </w:r>
      <w:r>
        <w:rPr>
          <w:lang w:eastAsia="zh-CN"/>
        </w:rPr>
        <w:t xml:space="preserve">data type </w:t>
      </w:r>
      <w:r w:rsidRPr="000E626B">
        <w:rPr>
          <w:lang w:eastAsia="zh-CN"/>
        </w:rPr>
        <w:t>in both simple and structured/combination data types</w:t>
      </w:r>
      <w:r>
        <w:rPr>
          <w:rFonts w:hint="eastAsia"/>
          <w:lang w:eastAsia="zh-CN"/>
        </w:rPr>
        <w:t xml:space="preserve"> specific for the API or common to multiple APIs</w:t>
      </w:r>
      <w:r w:rsidRPr="000E626B">
        <w:rPr>
          <w:lang w:eastAsia="zh-CN"/>
        </w:rPr>
        <w:t xml:space="preserve"> shall be handled as </w:t>
      </w:r>
      <w:r>
        <w:rPr>
          <w:lang w:eastAsia="zh-CN"/>
        </w:rPr>
        <w:t xml:space="preserve">case sensitive by default, unless </w:t>
      </w:r>
      <w:r>
        <w:t>explicitly specified the IE is case insensitive in specifications, e.g. DNN in 3GPP TS 23.003 [27]</w:t>
      </w:r>
      <w:r>
        <w:rPr>
          <w:lang w:eastAsia="zh-CN"/>
        </w:rPr>
        <w:t>.</w:t>
      </w:r>
    </w:p>
    <w:p w14:paraId="081647B9" w14:textId="77777777" w:rsidR="00516776" w:rsidRPr="00ED74EC" w:rsidRDefault="00516776" w:rsidP="00516776">
      <w:pPr>
        <w:pStyle w:val="Heading4"/>
        <w:rPr>
          <w:lang w:eastAsia="zh-CN"/>
        </w:rPr>
      </w:pPr>
      <w:bookmarkStart w:id="830" w:name="_Toc51853093"/>
      <w:bookmarkStart w:id="831" w:name="_Toc51859767"/>
      <w:bookmarkStart w:id="832" w:name="_Toc83139693"/>
      <w:r>
        <w:rPr>
          <w:rFonts w:hint="eastAsia"/>
          <w:lang w:eastAsia="zh-CN"/>
        </w:rPr>
        <w:t>5.2.4.2</w:t>
      </w:r>
      <w:r>
        <w:tab/>
      </w:r>
      <w:r>
        <w:rPr>
          <w:rFonts w:hint="eastAsia"/>
          <w:lang w:eastAsia="zh-CN"/>
        </w:rPr>
        <w:t>Structured data types</w:t>
      </w:r>
      <w:bookmarkEnd w:id="825"/>
      <w:bookmarkEnd w:id="826"/>
      <w:bookmarkEnd w:id="827"/>
      <w:bookmarkEnd w:id="828"/>
      <w:bookmarkEnd w:id="829"/>
      <w:bookmarkEnd w:id="830"/>
      <w:bookmarkEnd w:id="831"/>
      <w:bookmarkEnd w:id="832"/>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lastRenderedPageBreak/>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9D6E7C">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0B234095" w14:textId="77777777" w:rsidR="00516776" w:rsidRPr="003677FF" w:rsidRDefault="00516776" w:rsidP="00516776">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516776">
      <w:pPr>
        <w:pStyle w:val="Heading4"/>
      </w:pPr>
      <w:bookmarkStart w:id="833" w:name="_Toc19702500"/>
      <w:bookmarkStart w:id="834" w:name="_Toc27751661"/>
      <w:bookmarkStart w:id="835" w:name="_Toc35971747"/>
      <w:bookmarkStart w:id="836" w:name="_Toc35975996"/>
      <w:bookmarkStart w:id="837" w:name="_Toc44849453"/>
      <w:bookmarkStart w:id="838" w:name="_Toc51853094"/>
      <w:bookmarkStart w:id="839" w:name="_Toc51859768"/>
      <w:bookmarkStart w:id="840" w:name="_Toc83139694"/>
      <w:r>
        <w:t>5.2.</w:t>
      </w:r>
      <w:r>
        <w:rPr>
          <w:rFonts w:hint="eastAsia"/>
          <w:lang w:eastAsia="zh-CN"/>
        </w:rPr>
        <w:t>4</w:t>
      </w:r>
      <w:r>
        <w:t>.3</w:t>
      </w:r>
      <w:r>
        <w:tab/>
        <w:t>Simple data types and enumerations</w:t>
      </w:r>
      <w:bookmarkEnd w:id="833"/>
      <w:bookmarkEnd w:id="834"/>
      <w:bookmarkEnd w:id="835"/>
      <w:bookmarkEnd w:id="836"/>
      <w:bookmarkEnd w:id="837"/>
      <w:bookmarkEnd w:id="838"/>
      <w:bookmarkEnd w:id="839"/>
      <w:bookmarkEnd w:id="840"/>
    </w:p>
    <w:p w14:paraId="3BE3F8DB"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05AE267E"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050753AB"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17AD3" w14:textId="470812A5" w:rsidR="00516776" w:rsidRPr="003677FF" w:rsidRDefault="00516776" w:rsidP="00516776">
      <w:pPr>
        <w:rPr>
          <w:lang w:val="en-US" w:eastAsia="zh-CN"/>
        </w:rPr>
      </w:pPr>
      <w:bookmarkStart w:id="841" w:name="_Hlk510695972"/>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841"/>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516776">
      <w:pPr>
        <w:pStyle w:val="Heading4"/>
        <w:rPr>
          <w:lang w:eastAsia="zh-CN"/>
        </w:rPr>
      </w:pPr>
      <w:bookmarkStart w:id="842" w:name="_Toc19702501"/>
      <w:bookmarkStart w:id="843" w:name="_Toc27751662"/>
      <w:bookmarkStart w:id="844" w:name="_Toc35971748"/>
      <w:bookmarkStart w:id="845" w:name="_Toc35975997"/>
      <w:bookmarkStart w:id="846" w:name="_Toc44849454"/>
      <w:bookmarkStart w:id="847" w:name="_Toc51853095"/>
      <w:bookmarkStart w:id="848" w:name="_Toc51859769"/>
      <w:bookmarkStart w:id="849" w:name="_Toc83139695"/>
      <w:r>
        <w:rPr>
          <w:rFonts w:hint="eastAsia"/>
          <w:lang w:eastAsia="zh-CN"/>
        </w:rPr>
        <w:t>5.2.4.4</w:t>
      </w:r>
      <w:r>
        <w:tab/>
      </w:r>
      <w:r>
        <w:rPr>
          <w:rFonts w:hint="eastAsia"/>
          <w:lang w:eastAsia="zh-CN"/>
        </w:rPr>
        <w:t>Binary Data</w:t>
      </w:r>
      <w:bookmarkEnd w:id="842"/>
      <w:bookmarkEnd w:id="843"/>
      <w:bookmarkEnd w:id="844"/>
      <w:bookmarkEnd w:id="845"/>
      <w:bookmarkEnd w:id="846"/>
      <w:bookmarkEnd w:id="847"/>
      <w:bookmarkEnd w:id="848"/>
      <w:bookmarkEnd w:id="849"/>
    </w:p>
    <w:p w14:paraId="56EE7F45" w14:textId="77777777" w:rsidR="00516776" w:rsidRPr="00ED74EC" w:rsidRDefault="00516776" w:rsidP="00516776">
      <w:pPr>
        <w:pStyle w:val="Heading4"/>
        <w:rPr>
          <w:lang w:eastAsia="zh-CN"/>
        </w:rPr>
      </w:pPr>
      <w:bookmarkStart w:id="850" w:name="_Toc19702502"/>
      <w:bookmarkStart w:id="851" w:name="_Toc27751663"/>
      <w:bookmarkStart w:id="852" w:name="_Toc35971749"/>
      <w:bookmarkStart w:id="853" w:name="_Toc35975998"/>
      <w:bookmarkStart w:id="854" w:name="_Toc44849455"/>
      <w:bookmarkStart w:id="855" w:name="_Toc51853096"/>
      <w:bookmarkStart w:id="856" w:name="_Toc51859770"/>
      <w:bookmarkStart w:id="857" w:name="_Toc83139696"/>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50"/>
      <w:bookmarkEnd w:id="851"/>
      <w:bookmarkEnd w:id="852"/>
      <w:bookmarkEnd w:id="853"/>
      <w:bookmarkEnd w:id="854"/>
      <w:bookmarkEnd w:id="855"/>
      <w:bookmarkEnd w:id="856"/>
      <w:bookmarkEnd w:id="857"/>
    </w:p>
    <w:p w14:paraId="16955E06" w14:textId="77777777" w:rsidR="00516776" w:rsidRDefault="00516776" w:rsidP="00516776">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7" w:history="1">
        <w:r w:rsidRPr="00F2632D">
          <w:rPr>
            <w:rStyle w:val="Hyperlink"/>
          </w:rPr>
          <w:t>https://swagger.io/docs/specification/data-models/oneof-anyof-allof-not/</w:t>
        </w:r>
      </w:hyperlink>
      <w:r>
        <w:t>).</w:t>
      </w:r>
    </w:p>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lastRenderedPageBreak/>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767D3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172CAF" w:rsidRDefault="00516776" w:rsidP="00516776">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77777777" w:rsidR="00516776" w:rsidRDefault="00516776" w:rsidP="00516776">
      <w:pPr>
        <w:pStyle w:val="Heading3"/>
      </w:pPr>
      <w:bookmarkStart w:id="858" w:name="_Toc19702503"/>
      <w:bookmarkStart w:id="859" w:name="_Toc27751664"/>
      <w:bookmarkStart w:id="860" w:name="_Toc35971750"/>
      <w:bookmarkStart w:id="861" w:name="_Toc35975999"/>
      <w:bookmarkStart w:id="862" w:name="_Toc44849456"/>
      <w:bookmarkStart w:id="863" w:name="_Toc51853097"/>
      <w:bookmarkStart w:id="864" w:name="_Toc51859771"/>
      <w:bookmarkStart w:id="865" w:name="_Toc83139697"/>
      <w:r>
        <w:t>5.2.5</w:t>
      </w:r>
      <w:r>
        <w:tab/>
        <w:t>Relation types</w:t>
      </w:r>
      <w:bookmarkEnd w:id="858"/>
      <w:bookmarkEnd w:id="859"/>
      <w:bookmarkEnd w:id="860"/>
      <w:bookmarkEnd w:id="861"/>
      <w:bookmarkEnd w:id="862"/>
      <w:bookmarkEnd w:id="863"/>
      <w:bookmarkEnd w:id="864"/>
      <w:bookmarkEnd w:id="865"/>
    </w:p>
    <w:p w14:paraId="13226029" w14:textId="77777777" w:rsidR="00516776" w:rsidRDefault="00516776" w:rsidP="00516776">
      <w:pPr>
        <w:pStyle w:val="Heading2"/>
      </w:pPr>
      <w:bookmarkStart w:id="866" w:name="_Toc19702504"/>
      <w:bookmarkStart w:id="867" w:name="_Toc27751665"/>
      <w:bookmarkStart w:id="868" w:name="_Toc35971751"/>
      <w:bookmarkStart w:id="869" w:name="_Toc35976000"/>
      <w:bookmarkStart w:id="870" w:name="_Toc44849457"/>
      <w:bookmarkStart w:id="871" w:name="_Toc51853099"/>
      <w:bookmarkStart w:id="872" w:name="_Toc51859772"/>
      <w:bookmarkStart w:id="873" w:name="_Toc83139698"/>
      <w:r>
        <w:t>5.3</w:t>
      </w:r>
      <w:r>
        <w:tab/>
        <w:t>OpenAPI specification files</w:t>
      </w:r>
      <w:bookmarkEnd w:id="866"/>
      <w:bookmarkEnd w:id="867"/>
      <w:bookmarkEnd w:id="868"/>
      <w:bookmarkEnd w:id="869"/>
      <w:bookmarkEnd w:id="870"/>
      <w:bookmarkEnd w:id="871"/>
      <w:bookmarkEnd w:id="872"/>
      <w:bookmarkEnd w:id="873"/>
    </w:p>
    <w:p w14:paraId="28CFD37F" w14:textId="77777777" w:rsidR="00516776" w:rsidRDefault="00516776" w:rsidP="00516776">
      <w:pPr>
        <w:pStyle w:val="Heading3"/>
        <w:rPr>
          <w:lang w:eastAsia="zh-CN"/>
        </w:rPr>
      </w:pPr>
      <w:bookmarkStart w:id="874" w:name="_Toc19702505"/>
      <w:bookmarkStart w:id="875" w:name="_Toc27751666"/>
      <w:bookmarkStart w:id="876" w:name="_Toc35971752"/>
      <w:bookmarkStart w:id="877" w:name="_Toc35976001"/>
      <w:bookmarkStart w:id="878" w:name="_Toc44849458"/>
      <w:bookmarkStart w:id="879" w:name="_Toc51853100"/>
      <w:bookmarkStart w:id="880" w:name="_Toc51859773"/>
      <w:bookmarkStart w:id="881" w:name="_Toc19702506"/>
      <w:bookmarkStart w:id="882" w:name="_Toc27751667"/>
      <w:bookmarkStart w:id="883" w:name="historyclause"/>
      <w:bookmarkStart w:id="884" w:name="_Toc83139699"/>
      <w:r>
        <w:rPr>
          <w:lang w:eastAsia="zh-CN"/>
        </w:rPr>
        <w:t>5.3.1</w:t>
      </w:r>
      <w:r>
        <w:rPr>
          <w:lang w:eastAsia="zh-CN"/>
        </w:rPr>
        <w:tab/>
        <w:t>General</w:t>
      </w:r>
      <w:bookmarkEnd w:id="874"/>
      <w:bookmarkEnd w:id="875"/>
      <w:bookmarkEnd w:id="876"/>
      <w:bookmarkEnd w:id="877"/>
      <w:bookmarkEnd w:id="878"/>
      <w:bookmarkEnd w:id="879"/>
      <w:bookmarkEnd w:id="880"/>
      <w:bookmarkEnd w:id="884"/>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lastRenderedPageBreak/>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85" w:name="_Toc35971753"/>
      <w:bookmarkStart w:id="886" w:name="_Toc35976002"/>
      <w:bookmarkStart w:id="887"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7777777" w:rsidR="00767D31" w:rsidRDefault="00767D31" w:rsidP="00767D31">
      <w:pPr>
        <w:pStyle w:val="B1"/>
      </w:pPr>
      <w:r w:rsidRPr="008C7EF6">
        <w:t>https://forge.3gpp.org/rep/all/5G_APIs</w:t>
      </w:r>
    </w:p>
    <w:p w14:paraId="769ED14E" w14:textId="77777777" w:rsidR="00516776" w:rsidRPr="00CD4157" w:rsidRDefault="00516776" w:rsidP="00516776">
      <w:pPr>
        <w:pStyle w:val="Heading3"/>
      </w:pPr>
      <w:bookmarkStart w:id="888" w:name="_Toc51853101"/>
      <w:bookmarkStart w:id="889" w:name="_Toc51859774"/>
      <w:bookmarkStart w:id="890" w:name="_Toc83139700"/>
      <w:r w:rsidRPr="00CD4157">
        <w:t>5.3.2</w:t>
      </w:r>
      <w:r w:rsidRPr="00CD4157">
        <w:tab/>
        <w:t xml:space="preserve">Formatting of OpenAPI </w:t>
      </w:r>
      <w:r>
        <w:t xml:space="preserve">specification </w:t>
      </w:r>
      <w:r w:rsidRPr="00CD4157">
        <w:t>files</w:t>
      </w:r>
      <w:bookmarkEnd w:id="881"/>
      <w:bookmarkEnd w:id="882"/>
      <w:bookmarkEnd w:id="885"/>
      <w:bookmarkEnd w:id="886"/>
      <w:bookmarkEnd w:id="887"/>
      <w:bookmarkEnd w:id="888"/>
      <w:bookmarkEnd w:id="889"/>
      <w:bookmarkEnd w:id="890"/>
    </w:p>
    <w:p w14:paraId="4D91C2A6" w14:textId="77777777" w:rsidR="00022D20" w:rsidRDefault="00022D20" w:rsidP="00022D20">
      <w:bookmarkStart w:id="891" w:name="_Toc19702507"/>
      <w:bookmarkStart w:id="892" w:name="_Toc27751668"/>
      <w:bookmarkStart w:id="893" w:name="_Toc35971754"/>
      <w:bookmarkStart w:id="894" w:name="_Toc35976003"/>
      <w:bookmarkStart w:id="895" w:name="_Toc44849460"/>
      <w:bookmarkStart w:id="896" w:name="_Toc51853102"/>
      <w:bookmarkStart w:id="897"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516776">
      <w:pPr>
        <w:pStyle w:val="Heading3"/>
        <w:rPr>
          <w:lang w:eastAsia="zh-CN"/>
        </w:rPr>
      </w:pPr>
      <w:bookmarkStart w:id="898" w:name="_Toc83139701"/>
      <w:r>
        <w:rPr>
          <w:lang w:eastAsia="zh-CN"/>
        </w:rPr>
        <w:t>5.3.3</w:t>
      </w:r>
      <w:r>
        <w:rPr>
          <w:lang w:eastAsia="zh-CN"/>
        </w:rPr>
        <w:tab/>
        <w:t>Info</w:t>
      </w:r>
      <w:bookmarkEnd w:id="891"/>
      <w:bookmarkEnd w:id="892"/>
      <w:bookmarkEnd w:id="893"/>
      <w:bookmarkEnd w:id="894"/>
      <w:bookmarkEnd w:id="895"/>
      <w:bookmarkEnd w:id="896"/>
      <w:bookmarkEnd w:id="897"/>
      <w:bookmarkEnd w:id="898"/>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516776">
      <w:pPr>
        <w:pStyle w:val="Heading3"/>
        <w:rPr>
          <w:lang w:eastAsia="zh-CN"/>
        </w:rPr>
      </w:pPr>
      <w:bookmarkStart w:id="899" w:name="_Toc19702508"/>
      <w:bookmarkStart w:id="900" w:name="_Toc27751669"/>
      <w:bookmarkStart w:id="901" w:name="_Toc35971755"/>
      <w:bookmarkStart w:id="902" w:name="_Toc35976004"/>
      <w:bookmarkStart w:id="903" w:name="_Toc44849461"/>
      <w:bookmarkStart w:id="904" w:name="_Toc51853103"/>
      <w:bookmarkStart w:id="905" w:name="_Toc51859776"/>
      <w:bookmarkStart w:id="906" w:name="_Toc83139702"/>
      <w:r>
        <w:rPr>
          <w:lang w:eastAsia="zh-CN"/>
        </w:rPr>
        <w:t>5.3.4</w:t>
      </w:r>
      <w:r>
        <w:rPr>
          <w:lang w:eastAsia="zh-CN"/>
        </w:rPr>
        <w:tab/>
      </w:r>
      <w:r w:rsidRPr="000552D6">
        <w:rPr>
          <w:lang w:eastAsia="zh-CN"/>
        </w:rPr>
        <w:t>externalDocs</w:t>
      </w:r>
      <w:bookmarkEnd w:id="899"/>
      <w:bookmarkEnd w:id="900"/>
      <w:bookmarkEnd w:id="901"/>
      <w:bookmarkEnd w:id="902"/>
      <w:bookmarkEnd w:id="903"/>
      <w:bookmarkEnd w:id="904"/>
      <w:bookmarkEnd w:id="905"/>
      <w:bookmarkEnd w:id="906"/>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8" w:history="1">
        <w:r w:rsidRPr="006A7C87">
          <w:rPr>
            <w:rStyle w:val="Hyperlink"/>
          </w:rPr>
          <w:t>https://www.3gpp.org/ftp/Specs/archive/&lt;specSeries&gt;/&lt;SpecNumber&gt;/</w:t>
        </w:r>
      </w:hyperlink>
      <w:r>
        <w:t>")</w:t>
      </w:r>
      <w:r w:rsidRPr="00D27A4B">
        <w:rPr>
          <w:rFonts w:eastAsia="Calibri"/>
        </w:rPr>
        <w:t>.</w:t>
      </w:r>
    </w:p>
    <w:p w14:paraId="7F9E2AA3" w14:textId="77777777" w:rsidR="00516776" w:rsidRPr="00D27A4B" w:rsidRDefault="00516776" w:rsidP="00516776">
      <w:pPr>
        <w:rPr>
          <w:rFonts w:eastAsia="Calibri"/>
        </w:rPr>
      </w:pPr>
      <w:r w:rsidRPr="00D27A4B">
        <w:rPr>
          <w:rFonts w:eastAsia="Calibri"/>
        </w:rPr>
        <w:lastRenderedPageBreak/>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bookmarkStart w:id="907" w:name="_Hlk527585221"/>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bookmarkEnd w:id="907"/>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rPr>
          <w:noProof w:val="0"/>
        </w:rPr>
      </w:pPr>
      <w:r w:rsidRPr="00D27A4B">
        <w:rPr>
          <w:noProof w:val="0"/>
        </w:rPr>
        <w:t>externalDocs</w:t>
      </w:r>
      <w:r>
        <w:rPr>
          <w:noProof w:val="0"/>
        </w:rPr>
        <w:t>:</w:t>
      </w:r>
    </w:p>
    <w:p w14:paraId="3DA556ED" w14:textId="77777777" w:rsidR="00516776" w:rsidRPr="00D27A4B" w:rsidRDefault="00516776" w:rsidP="00516776">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14:paraId="0B04A2FC" w14:textId="77777777" w:rsidR="00462D15" w:rsidRDefault="00462D15" w:rsidP="00462D15">
      <w:pPr>
        <w:pStyle w:val="PL"/>
        <w:rPr>
          <w:noProof w:val="0"/>
        </w:rPr>
      </w:pPr>
      <w:r>
        <w:rPr>
          <w:noProof w:val="0"/>
        </w:rPr>
        <w:t xml:space="preserve">  url: 'http://www.3gpp.org/ftp/Specs/archive/29_series/29.503/'</w:t>
      </w:r>
    </w:p>
    <w:p w14:paraId="4BED4BB4" w14:textId="77777777" w:rsidR="00516776" w:rsidRPr="00D27A4B" w:rsidRDefault="00516776" w:rsidP="00516776">
      <w:pPr>
        <w:pStyle w:val="PL"/>
        <w:rPr>
          <w:rFonts w:eastAsia="Calibri"/>
          <w:noProof w:val="0"/>
        </w:rPr>
      </w:pPr>
    </w:p>
    <w:p w14:paraId="697E0E08" w14:textId="77777777" w:rsidR="00516776" w:rsidRDefault="00516776" w:rsidP="00516776">
      <w:pPr>
        <w:pStyle w:val="Heading3"/>
        <w:rPr>
          <w:lang w:eastAsia="zh-CN"/>
        </w:rPr>
      </w:pPr>
      <w:bookmarkStart w:id="908" w:name="_Toc19702509"/>
      <w:bookmarkStart w:id="909" w:name="_Toc27751670"/>
      <w:bookmarkStart w:id="910" w:name="_Toc35971756"/>
      <w:bookmarkStart w:id="911" w:name="_Toc35976005"/>
      <w:bookmarkStart w:id="912" w:name="_Toc44849462"/>
      <w:bookmarkStart w:id="913" w:name="_Toc51853104"/>
      <w:bookmarkStart w:id="914" w:name="_Toc51859777"/>
      <w:bookmarkStart w:id="915" w:name="_Toc83139703"/>
      <w:r>
        <w:rPr>
          <w:lang w:eastAsia="zh-CN"/>
        </w:rPr>
        <w:t>5.3.5</w:t>
      </w:r>
      <w:r>
        <w:rPr>
          <w:lang w:eastAsia="zh-CN"/>
        </w:rPr>
        <w:tab/>
        <w:t>Servers</w:t>
      </w:r>
      <w:bookmarkEnd w:id="908"/>
      <w:bookmarkEnd w:id="909"/>
      <w:bookmarkEnd w:id="910"/>
      <w:bookmarkEnd w:id="911"/>
      <w:bookmarkEnd w:id="912"/>
      <w:bookmarkEnd w:id="913"/>
      <w:bookmarkEnd w:id="914"/>
      <w:bookmarkEnd w:id="915"/>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516776">
      <w:pPr>
        <w:pStyle w:val="Heading3"/>
        <w:rPr>
          <w:lang w:eastAsia="zh-CN"/>
        </w:rPr>
      </w:pPr>
      <w:bookmarkStart w:id="916" w:name="_Toc19702510"/>
      <w:bookmarkStart w:id="917" w:name="_Toc27751671"/>
      <w:bookmarkStart w:id="918" w:name="_Toc35971757"/>
      <w:bookmarkStart w:id="919" w:name="_Toc35976006"/>
      <w:bookmarkStart w:id="920" w:name="_Toc44849463"/>
      <w:bookmarkStart w:id="921" w:name="_Toc51853105"/>
      <w:bookmarkStart w:id="922" w:name="_Toc51859778"/>
      <w:bookmarkStart w:id="923" w:name="_Toc83139704"/>
      <w:r>
        <w:rPr>
          <w:lang w:eastAsia="zh-CN"/>
        </w:rPr>
        <w:t>5.3.6</w:t>
      </w:r>
      <w:r>
        <w:rPr>
          <w:lang w:eastAsia="zh-CN"/>
        </w:rPr>
        <w:tab/>
        <w:t xml:space="preserve">References to other 3GPP-defined </w:t>
      </w:r>
      <w:r>
        <w:t>OpenAPI specification files</w:t>
      </w:r>
      <w:bookmarkEnd w:id="916"/>
      <w:bookmarkEnd w:id="917"/>
      <w:bookmarkEnd w:id="918"/>
      <w:bookmarkEnd w:id="919"/>
      <w:bookmarkEnd w:id="920"/>
      <w:bookmarkEnd w:id="921"/>
      <w:bookmarkEnd w:id="922"/>
      <w:bookmarkEnd w:id="923"/>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lastRenderedPageBreak/>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516776">
      <w:pPr>
        <w:pStyle w:val="Heading3"/>
        <w:rPr>
          <w:lang w:eastAsia="zh-CN"/>
        </w:rPr>
      </w:pPr>
      <w:bookmarkStart w:id="924" w:name="_Toc19702511"/>
      <w:bookmarkStart w:id="925" w:name="_Toc27751672"/>
      <w:bookmarkStart w:id="926" w:name="_Toc35971758"/>
      <w:bookmarkStart w:id="927" w:name="_Toc35976007"/>
      <w:bookmarkStart w:id="928" w:name="_Toc44849464"/>
      <w:bookmarkStart w:id="929" w:name="_Toc51853106"/>
      <w:bookmarkStart w:id="930" w:name="_Toc51859779"/>
      <w:bookmarkStart w:id="931" w:name="_Toc83139705"/>
      <w:r>
        <w:rPr>
          <w:lang w:eastAsia="zh-CN"/>
        </w:rPr>
        <w:t>5.3.7</w:t>
      </w:r>
      <w:r>
        <w:rPr>
          <w:lang w:eastAsia="zh-CN"/>
        </w:rPr>
        <w:tab/>
        <w:t>S</w:t>
      </w:r>
      <w:r w:rsidRPr="00B46309">
        <w:rPr>
          <w:lang w:eastAsia="zh-CN"/>
        </w:rPr>
        <w:t>erver-initiated communication</w:t>
      </w:r>
      <w:bookmarkEnd w:id="924"/>
      <w:bookmarkEnd w:id="925"/>
      <w:bookmarkEnd w:id="926"/>
      <w:bookmarkEnd w:id="927"/>
      <w:bookmarkEnd w:id="928"/>
      <w:bookmarkEnd w:id="929"/>
      <w:bookmarkEnd w:id="930"/>
      <w:bookmarkEnd w:id="931"/>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77777777" w:rsidR="00516776" w:rsidRPr="009C3A7E" w:rsidRDefault="00516776" w:rsidP="00516776">
      <w:pPr>
        <w:pStyle w:val="PL"/>
      </w:pPr>
      <w:r w:rsidRPr="009C3A7E">
        <w:t xml:space="preserve">                  description: xxx</w:t>
      </w:r>
    </w:p>
    <w:p w14:paraId="6313C332" w14:textId="77777777" w:rsidR="00516776" w:rsidRDefault="00516776" w:rsidP="00516776">
      <w:pPr>
        <w:pStyle w:val="Heading3"/>
      </w:pPr>
      <w:bookmarkStart w:id="932" w:name="_Toc19702512"/>
      <w:bookmarkStart w:id="933" w:name="_Toc27751673"/>
      <w:bookmarkStart w:id="934" w:name="_Toc35971759"/>
      <w:bookmarkStart w:id="935" w:name="_Toc35976008"/>
      <w:bookmarkStart w:id="936" w:name="_Toc44849465"/>
      <w:bookmarkStart w:id="937" w:name="_Toc51853107"/>
      <w:bookmarkStart w:id="938" w:name="_Toc51859780"/>
      <w:bookmarkStart w:id="939" w:name="_Toc83139706"/>
      <w:r>
        <w:t>5.3.8</w:t>
      </w:r>
      <w:r>
        <w:tab/>
        <w:t>Describing the body of HTTP PATCH</w:t>
      </w:r>
      <w:r w:rsidRPr="004769C7">
        <w:t xml:space="preserve"> </w:t>
      </w:r>
      <w:r>
        <w:t>requests</w:t>
      </w:r>
      <w:bookmarkEnd w:id="932"/>
      <w:bookmarkEnd w:id="933"/>
      <w:bookmarkEnd w:id="934"/>
      <w:bookmarkEnd w:id="935"/>
      <w:bookmarkEnd w:id="936"/>
      <w:bookmarkEnd w:id="937"/>
      <w:bookmarkEnd w:id="938"/>
      <w:bookmarkEnd w:id="939"/>
    </w:p>
    <w:p w14:paraId="08342FC2" w14:textId="77777777" w:rsidR="00516776" w:rsidRDefault="00516776" w:rsidP="00516776">
      <w:pPr>
        <w:pStyle w:val="Heading4"/>
      </w:pPr>
      <w:bookmarkStart w:id="940" w:name="_Toc19702513"/>
      <w:bookmarkStart w:id="941" w:name="_Toc27751674"/>
      <w:bookmarkStart w:id="942" w:name="_Toc35971760"/>
      <w:bookmarkStart w:id="943" w:name="_Toc35976009"/>
      <w:bookmarkStart w:id="944" w:name="_Toc44849466"/>
      <w:bookmarkStart w:id="945" w:name="_Toc51853108"/>
      <w:bookmarkStart w:id="946" w:name="_Toc51859781"/>
      <w:bookmarkStart w:id="947" w:name="_Toc83139707"/>
      <w:r>
        <w:t>5.3.8.1</w:t>
      </w:r>
      <w:r>
        <w:tab/>
        <w:t>General</w:t>
      </w:r>
      <w:bookmarkEnd w:id="940"/>
      <w:bookmarkEnd w:id="941"/>
      <w:bookmarkEnd w:id="942"/>
      <w:bookmarkEnd w:id="943"/>
      <w:bookmarkEnd w:id="944"/>
      <w:bookmarkEnd w:id="945"/>
      <w:bookmarkEnd w:id="946"/>
      <w:bookmarkEnd w:id="947"/>
    </w:p>
    <w:p w14:paraId="5518C9BE" w14:textId="1C13416F"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rsidR="004F6487">
        <w:t> </w:t>
      </w:r>
      <w:r w:rsidR="004F6487" w:rsidRPr="004769C7">
        <w:t>[</w:t>
      </w:r>
      <w:r w:rsidRPr="004769C7">
        <w:t>8]</w:t>
      </w:r>
      <w:r>
        <w:t>.</w:t>
      </w:r>
    </w:p>
    <w:p w14:paraId="33005491" w14:textId="77777777" w:rsidR="00516776" w:rsidRDefault="00516776" w:rsidP="00516776">
      <w:r>
        <w:t>It is possible to allow both encodings in a OpenAPI Specification [4] offering both schemas as alternative contents.</w:t>
      </w:r>
    </w:p>
    <w:p w14:paraId="2EB910A6" w14:textId="77777777" w:rsidR="00516776" w:rsidRDefault="00516776" w:rsidP="00516776">
      <w:pPr>
        <w:pStyle w:val="NO"/>
      </w:pPr>
      <w:r>
        <w:t>NOTE:</w:t>
      </w:r>
      <w:r>
        <w:tab/>
        <w:t>In Rel-15 a single encoding will be selected for each resource as backward compatibility considerations do not yet apply.</w:t>
      </w:r>
    </w:p>
    <w:p w14:paraId="0CC07F35" w14:textId="77777777" w:rsidR="00516776" w:rsidRDefault="00516776" w:rsidP="00516776">
      <w:r>
        <w:t>An example OpenAPI specification file offering both PATCH encodings is included in Annex D.</w:t>
      </w:r>
    </w:p>
    <w:p w14:paraId="4FDCD1FF" w14:textId="77777777" w:rsidR="00516776" w:rsidRDefault="00516776" w:rsidP="00516776">
      <w:pPr>
        <w:pStyle w:val="Heading4"/>
      </w:pPr>
      <w:bookmarkStart w:id="948" w:name="_Toc19702514"/>
      <w:bookmarkStart w:id="949" w:name="_Toc27751675"/>
      <w:bookmarkStart w:id="950" w:name="_Toc35971761"/>
      <w:bookmarkStart w:id="951" w:name="_Toc35976010"/>
      <w:bookmarkStart w:id="952" w:name="_Toc44849467"/>
      <w:bookmarkStart w:id="953" w:name="_Toc51853109"/>
      <w:bookmarkStart w:id="954" w:name="_Toc51859782"/>
      <w:bookmarkStart w:id="955" w:name="_Toc83139708"/>
      <w:r>
        <w:lastRenderedPageBreak/>
        <w:t>5.3.8.2</w:t>
      </w:r>
      <w:r>
        <w:tab/>
        <w:t>JSON Merge Patch</w:t>
      </w:r>
      <w:bookmarkEnd w:id="948"/>
      <w:bookmarkEnd w:id="949"/>
      <w:bookmarkEnd w:id="950"/>
      <w:bookmarkEnd w:id="951"/>
      <w:bookmarkEnd w:id="952"/>
      <w:bookmarkEnd w:id="953"/>
      <w:bookmarkEnd w:id="954"/>
      <w:bookmarkEnd w:id="955"/>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956" w:name="_Hlk507631119"/>
      <w:r>
        <w:t>new optional attributes are expected to be introduced without corresponding supported feature or if PATCH can be used as first operation in an API</w:t>
      </w:r>
      <w:bookmarkEnd w:id="956"/>
      <w:r>
        <w:t>, the usage of the "additionalProperties: false" keyword is not appropriate.</w:t>
      </w:r>
    </w:p>
    <w:p w14:paraId="0492CF37" w14:textId="77777777" w:rsidR="00516776" w:rsidRPr="004769C7" w:rsidRDefault="00516776" w:rsidP="00516776">
      <w:pPr>
        <w:pStyle w:val="Heading4"/>
      </w:pPr>
      <w:bookmarkStart w:id="957" w:name="_Toc19702515"/>
      <w:bookmarkStart w:id="958" w:name="_Toc27751676"/>
      <w:bookmarkStart w:id="959" w:name="_Toc35971762"/>
      <w:bookmarkStart w:id="960" w:name="_Toc35976011"/>
      <w:bookmarkStart w:id="961" w:name="_Toc44849468"/>
      <w:bookmarkStart w:id="962" w:name="_Toc51853110"/>
      <w:bookmarkStart w:id="963" w:name="_Toc51859783"/>
      <w:bookmarkStart w:id="964" w:name="_Toc83139709"/>
      <w:r>
        <w:t>5.3.8.3</w:t>
      </w:r>
      <w:r>
        <w:tab/>
        <w:t>JSON PATCH</w:t>
      </w:r>
      <w:bookmarkEnd w:id="957"/>
      <w:bookmarkEnd w:id="958"/>
      <w:bookmarkEnd w:id="959"/>
      <w:bookmarkEnd w:id="960"/>
      <w:bookmarkEnd w:id="961"/>
      <w:bookmarkEnd w:id="962"/>
      <w:bookmarkEnd w:id="963"/>
      <w:bookmarkEnd w:id="964"/>
    </w:p>
    <w:p w14:paraId="0F242356" w14:textId="77777777" w:rsidR="00516776" w:rsidRDefault="00516776" w:rsidP="00516776">
      <w:bookmarkStart w:id="965"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bookmarkEnd w:id="965"/>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DA7EC87" w14:textId="77777777" w:rsidR="00F521F9" w:rsidRDefault="00F521F9" w:rsidP="00F521F9">
      <w:pPr>
        <w:pStyle w:val="Heading3"/>
        <w:rPr>
          <w:lang w:eastAsia="zh-CN"/>
        </w:rPr>
      </w:pPr>
      <w:bookmarkStart w:id="966" w:name="_Toc51859784"/>
      <w:bookmarkStart w:id="967" w:name="_Toc51853111"/>
      <w:bookmarkStart w:id="968" w:name="_Toc44849469"/>
      <w:bookmarkStart w:id="969" w:name="_Toc35976012"/>
      <w:bookmarkStart w:id="970" w:name="_Toc35971763"/>
      <w:bookmarkStart w:id="971" w:name="_Toc27751677"/>
      <w:bookmarkStart w:id="972" w:name="_Toc19702516"/>
      <w:bookmarkStart w:id="973" w:name="_Toc83139710"/>
      <w:r>
        <w:rPr>
          <w:lang w:eastAsia="zh-CN"/>
        </w:rPr>
        <w:t>5.3.9</w:t>
      </w:r>
      <w:r>
        <w:rPr>
          <w:lang w:eastAsia="zh-CN"/>
        </w:rPr>
        <w:tab/>
        <w:t>Structured data types</w:t>
      </w:r>
      <w:bookmarkEnd w:id="966"/>
      <w:bookmarkEnd w:id="967"/>
      <w:bookmarkEnd w:id="968"/>
      <w:bookmarkEnd w:id="969"/>
      <w:bookmarkEnd w:id="970"/>
      <w:bookmarkEnd w:id="971"/>
      <w:bookmarkEnd w:id="972"/>
      <w:bookmarkEnd w:id="973"/>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lastRenderedPageBreak/>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lastRenderedPageBreak/>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74" w:name="_Toc19702517"/>
      <w:bookmarkStart w:id="975" w:name="_Toc27751678"/>
      <w:bookmarkStart w:id="976" w:name="_Toc35971764"/>
      <w:bookmarkStart w:id="977" w:name="_Toc35976013"/>
      <w:bookmarkStart w:id="978" w:name="_Toc44849470"/>
      <w:bookmarkStart w:id="979" w:name="_Toc51853112"/>
      <w:bookmarkStart w:id="980"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516776">
      <w:pPr>
        <w:pStyle w:val="Heading3"/>
        <w:rPr>
          <w:lang w:eastAsia="zh-CN"/>
        </w:rPr>
      </w:pPr>
      <w:bookmarkStart w:id="981" w:name="_Toc83139711"/>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74"/>
      <w:bookmarkEnd w:id="975"/>
      <w:bookmarkEnd w:id="976"/>
      <w:bookmarkEnd w:id="977"/>
      <w:bookmarkEnd w:id="978"/>
      <w:bookmarkEnd w:id="979"/>
      <w:bookmarkEnd w:id="980"/>
      <w:bookmarkEnd w:id="98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516776">
      <w:pPr>
        <w:ind w:left="568" w:hanging="284"/>
      </w:pPr>
      <w:r>
        <w:t>-</w:t>
      </w:r>
      <w:r>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lastRenderedPageBreak/>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516776">
      <w:pPr>
        <w:pStyle w:val="Heading3"/>
        <w:rPr>
          <w:rFonts w:eastAsia="SimSun"/>
          <w:lang w:val="x-none"/>
        </w:rPr>
      </w:pPr>
      <w:bookmarkStart w:id="982" w:name="_Toc19702518"/>
      <w:bookmarkStart w:id="983" w:name="_Toc27751679"/>
      <w:bookmarkStart w:id="984" w:name="_Toc35971765"/>
      <w:bookmarkStart w:id="985" w:name="_Toc35976014"/>
      <w:bookmarkStart w:id="986" w:name="_Toc44849471"/>
      <w:bookmarkStart w:id="987" w:name="_Toc51853113"/>
      <w:bookmarkStart w:id="988" w:name="_Toc51859786"/>
      <w:bookmarkStart w:id="989" w:name="_Toc83139712"/>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82"/>
      <w:bookmarkEnd w:id="983"/>
      <w:bookmarkEnd w:id="984"/>
      <w:bookmarkEnd w:id="985"/>
      <w:bookmarkEnd w:id="986"/>
      <w:bookmarkEnd w:id="987"/>
      <w:bookmarkEnd w:id="988"/>
      <w:bookmarkEnd w:id="989"/>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lastRenderedPageBreak/>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516776">
      <w:pPr>
        <w:pStyle w:val="Heading3"/>
        <w:rPr>
          <w:lang w:eastAsia="zh-CN"/>
        </w:rPr>
      </w:pPr>
      <w:bookmarkStart w:id="990" w:name="_Toc19702519"/>
      <w:bookmarkStart w:id="991" w:name="_Toc27751680"/>
      <w:bookmarkStart w:id="992" w:name="_Toc35971766"/>
      <w:bookmarkStart w:id="993" w:name="_Toc35976015"/>
      <w:bookmarkStart w:id="994" w:name="_Toc44849472"/>
      <w:bookmarkStart w:id="995" w:name="_Toc51853114"/>
      <w:bookmarkStart w:id="996" w:name="_Toc51859787"/>
      <w:bookmarkStart w:id="997" w:name="_Toc83139713"/>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90"/>
      <w:bookmarkEnd w:id="991"/>
      <w:bookmarkEnd w:id="992"/>
      <w:bookmarkEnd w:id="993"/>
      <w:bookmarkEnd w:id="994"/>
      <w:bookmarkEnd w:id="995"/>
      <w:bookmarkEnd w:id="996"/>
      <w:bookmarkEnd w:id="997"/>
    </w:p>
    <w:p w14:paraId="2EC3455F" w14:textId="67B7D066" w:rsidR="00D3376A" w:rsidRDefault="00D3376A" w:rsidP="00D3376A">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53C2E3C3" w14:textId="77777777" w:rsidR="00516776" w:rsidRDefault="00516776" w:rsidP="00516776">
      <w:r>
        <w:t>The schema</w:t>
      </w:r>
    </w:p>
    <w:p w14:paraId="76A89644" w14:textId="77777777" w:rsidR="00516776" w:rsidRDefault="00516776" w:rsidP="00516776">
      <w:pPr>
        <w:pStyle w:val="B1"/>
      </w:pPr>
      <w:r>
        <w:t>-</w:t>
      </w:r>
      <w:r>
        <w:tab/>
        <w:t>shall contain the "anyOf" keyword listing as alternatives:</w:t>
      </w:r>
    </w:p>
    <w:p w14:paraId="3C999428" w14:textId="77777777" w:rsidR="00516776" w:rsidRDefault="00516776" w:rsidP="00516776">
      <w:pPr>
        <w:pStyle w:val="B2"/>
      </w:pPr>
      <w:r>
        <w:t>1.</w:t>
      </w:r>
      <w:r>
        <w:tab/>
        <w:t>the "type: string" keyword and the "enum" keyword with a list of all defined values for the enumeration; and</w:t>
      </w:r>
    </w:p>
    <w:p w14:paraId="2917EAE1" w14:textId="0EF583E2" w:rsidR="00BB18CA" w:rsidRDefault="00BB18CA" w:rsidP="00BB18CA">
      <w:pPr>
        <w:pStyle w:val="B2"/>
      </w:pPr>
      <w:r>
        <w:t>2.</w:t>
      </w:r>
      <w: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F8C3DCF" w14:textId="77777777" w:rsidR="00516776" w:rsidRDefault="00516776" w:rsidP="00516776">
      <w:pPr>
        <w:pStyle w:val="B1"/>
      </w:pPr>
      <w:r>
        <w:t>-</w:t>
      </w:r>
      <w:r>
        <w:tab/>
        <w:t>may contain a description listing the defined values of the enumeration together with explanations of those values.</w:t>
      </w:r>
    </w:p>
    <w:p w14:paraId="622BE1AC" w14:textId="77777777" w:rsidR="00516776" w:rsidRPr="003677FF" w:rsidRDefault="00516776" w:rsidP="00516776">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487D7B85" w14:textId="77777777" w:rsidR="00516776" w:rsidRDefault="00516776" w:rsidP="00516776">
      <w:pPr>
        <w:rPr>
          <w:lang w:eastAsia="zh-CN"/>
        </w:rPr>
      </w:pPr>
      <w:r>
        <w:rPr>
          <w:lang w:eastAsia="zh-CN"/>
        </w:rPr>
        <w:t>Example:</w:t>
      </w:r>
    </w:p>
    <w:p w14:paraId="10F876B6" w14:textId="77777777" w:rsidR="00516776" w:rsidRDefault="00516776" w:rsidP="00516776">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16776" w:rsidRPr="00387BE7" w14:paraId="0459A225"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EECBFB" w14:textId="77777777" w:rsidR="00516776" w:rsidRDefault="00516776" w:rsidP="00767D31">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1427F0" w14:textId="77777777" w:rsidR="00516776" w:rsidRDefault="00516776" w:rsidP="00767D31">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4A4CEE2A" w14:textId="77777777" w:rsidR="00516776" w:rsidRDefault="00516776" w:rsidP="00767D31">
            <w:pPr>
              <w:pStyle w:val="TAH"/>
            </w:pPr>
            <w:r>
              <w:t>Applicability</w:t>
            </w:r>
          </w:p>
        </w:tc>
      </w:tr>
      <w:tr w:rsidR="00516776" w:rsidRPr="0015708C" w14:paraId="7194F1A9"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E1398" w14:textId="77777777" w:rsidR="00516776" w:rsidRPr="00D45FBF" w:rsidRDefault="00516776" w:rsidP="00767D31">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32AA3A" w14:textId="77777777" w:rsidR="00516776" w:rsidRDefault="00516776" w:rsidP="00767D31">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24B93E3A" w14:textId="77777777" w:rsidR="00516776" w:rsidRDefault="00516776" w:rsidP="00767D31">
            <w:pPr>
              <w:pStyle w:val="TAL"/>
              <w:rPr>
                <w:rFonts w:cs="Arial"/>
                <w:szCs w:val="18"/>
                <w:lang w:val="en-US" w:eastAsia="zh-CN"/>
              </w:rPr>
            </w:pPr>
          </w:p>
        </w:tc>
      </w:tr>
      <w:tr w:rsidR="00516776" w14:paraId="60BF54CF"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7E23E" w14:textId="77777777" w:rsidR="00516776" w:rsidRPr="00D45FBF" w:rsidRDefault="00516776" w:rsidP="00767D31">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F5C7C" w14:textId="77777777" w:rsidR="00516776" w:rsidRDefault="00516776" w:rsidP="00767D31">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000BD38C" w14:textId="77777777" w:rsidR="00516776" w:rsidRDefault="00516776" w:rsidP="00767D31">
            <w:pPr>
              <w:pStyle w:val="TAL"/>
              <w:rPr>
                <w:rFonts w:cs="Arial"/>
                <w:szCs w:val="18"/>
                <w:lang w:val="en-US" w:eastAsia="zh-CN"/>
              </w:rPr>
            </w:pPr>
          </w:p>
        </w:tc>
      </w:tr>
    </w:tbl>
    <w:p w14:paraId="272576D3" w14:textId="77777777" w:rsidR="00516776" w:rsidRDefault="00516776" w:rsidP="00516776"/>
    <w:p w14:paraId="634C33CC" w14:textId="77777777" w:rsidR="00516776" w:rsidRDefault="00516776" w:rsidP="00516776">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7D6C0D52" w14:textId="77777777" w:rsidR="00516776" w:rsidRPr="00D65A82" w:rsidRDefault="00516776" w:rsidP="00516776">
      <w:pPr>
        <w:pStyle w:val="PL"/>
      </w:pPr>
      <w:r w:rsidRPr="00D65A82">
        <w:t>components:</w:t>
      </w:r>
    </w:p>
    <w:p w14:paraId="3547F86D" w14:textId="77777777" w:rsidR="00516776" w:rsidRPr="00D65A82" w:rsidRDefault="00516776" w:rsidP="00516776">
      <w:pPr>
        <w:pStyle w:val="PL"/>
      </w:pPr>
      <w:r w:rsidRPr="00D65A82">
        <w:t xml:space="preserve">  schemas:</w:t>
      </w:r>
    </w:p>
    <w:p w14:paraId="25124E55" w14:textId="77777777" w:rsidR="00516776" w:rsidRDefault="00516776" w:rsidP="00516776">
      <w:pPr>
        <w:pStyle w:val="PL"/>
      </w:pPr>
      <w:r>
        <w:t xml:space="preserve">    ExampleEnumeration:</w:t>
      </w:r>
    </w:p>
    <w:p w14:paraId="4A53D976" w14:textId="77777777" w:rsidR="00516776" w:rsidRDefault="00516776" w:rsidP="00516776">
      <w:pPr>
        <w:pStyle w:val="PL"/>
      </w:pPr>
      <w:r>
        <w:t xml:space="preserve">      anyOf:</w:t>
      </w:r>
    </w:p>
    <w:p w14:paraId="0DCA61C1" w14:textId="77777777" w:rsidR="00516776" w:rsidRDefault="00516776" w:rsidP="00516776">
      <w:pPr>
        <w:pStyle w:val="PL"/>
      </w:pPr>
      <w:r>
        <w:t xml:space="preserve">      - type: string</w:t>
      </w:r>
    </w:p>
    <w:p w14:paraId="2814F372" w14:textId="77777777" w:rsidR="00516776" w:rsidRDefault="00516776" w:rsidP="00516776">
      <w:pPr>
        <w:pStyle w:val="PL"/>
      </w:pPr>
      <w:r>
        <w:lastRenderedPageBreak/>
        <w:t xml:space="preserve">        enum:</w:t>
      </w:r>
    </w:p>
    <w:p w14:paraId="46CC1715" w14:textId="77777777" w:rsidR="00516776" w:rsidRDefault="00516776" w:rsidP="00516776">
      <w:pPr>
        <w:pStyle w:val="PL"/>
      </w:pPr>
      <w:r>
        <w:t xml:space="preserve">          - One</w:t>
      </w:r>
    </w:p>
    <w:p w14:paraId="1E9E6316" w14:textId="77777777" w:rsidR="00516776" w:rsidRDefault="00516776" w:rsidP="00516776">
      <w:pPr>
        <w:pStyle w:val="PL"/>
      </w:pPr>
      <w:r>
        <w:t xml:space="preserve">          - Two</w:t>
      </w:r>
    </w:p>
    <w:p w14:paraId="3D4C1065" w14:textId="77777777" w:rsidR="00516776" w:rsidRDefault="00516776" w:rsidP="00516776">
      <w:pPr>
        <w:pStyle w:val="PL"/>
      </w:pPr>
      <w:r>
        <w:t xml:space="preserve">      - type: string</w:t>
      </w:r>
    </w:p>
    <w:p w14:paraId="2A1DBE85" w14:textId="77777777" w:rsidR="00516776" w:rsidRDefault="00516776" w:rsidP="00516776">
      <w:pPr>
        <w:pStyle w:val="PL"/>
      </w:pPr>
      <w:r>
        <w:t xml:space="preserve">        description: &gt;</w:t>
      </w:r>
    </w:p>
    <w:p w14:paraId="5222C743" w14:textId="77777777" w:rsidR="00516776" w:rsidRDefault="00516776" w:rsidP="00516776">
      <w:pPr>
        <w:pStyle w:val="PL"/>
      </w:pPr>
      <w:r>
        <w:t xml:space="preserve">          This string provides forward-compatibility with future</w:t>
      </w:r>
    </w:p>
    <w:p w14:paraId="1B43321B" w14:textId="77777777" w:rsidR="00516776" w:rsidRDefault="00516776" w:rsidP="00516776">
      <w:pPr>
        <w:pStyle w:val="PL"/>
      </w:pPr>
      <w:r>
        <w:t xml:space="preserve">          extensions to the enumeration but is not used to encode</w:t>
      </w:r>
    </w:p>
    <w:p w14:paraId="7BE5E456" w14:textId="77777777" w:rsidR="00516776" w:rsidRDefault="00516776" w:rsidP="00516776">
      <w:pPr>
        <w:pStyle w:val="PL"/>
      </w:pPr>
      <w:r>
        <w:t xml:space="preserve">          content defined in the present version of this API.</w:t>
      </w:r>
    </w:p>
    <w:p w14:paraId="3D75AFBA" w14:textId="77777777" w:rsidR="00516776" w:rsidRDefault="00516776" w:rsidP="00516776">
      <w:pPr>
        <w:pStyle w:val="PL"/>
      </w:pPr>
      <w:r>
        <w:t xml:space="preserve">      description: &gt;</w:t>
      </w:r>
    </w:p>
    <w:p w14:paraId="66E34F68" w14:textId="77777777" w:rsidR="00516776" w:rsidRDefault="00516776" w:rsidP="00516776">
      <w:pPr>
        <w:pStyle w:val="PL"/>
      </w:pPr>
      <w:r>
        <w:t xml:space="preserve">        Possible values are</w:t>
      </w:r>
    </w:p>
    <w:p w14:paraId="396A24A5" w14:textId="77777777" w:rsidR="00516776" w:rsidRDefault="00516776" w:rsidP="00516776">
      <w:pPr>
        <w:pStyle w:val="PL"/>
      </w:pPr>
      <w:r>
        <w:t xml:space="preserve">        - One: Value One description</w:t>
      </w:r>
    </w:p>
    <w:p w14:paraId="380C9BF1" w14:textId="77777777" w:rsidR="00516776" w:rsidRDefault="00516776" w:rsidP="00516776">
      <w:pPr>
        <w:pStyle w:val="PL"/>
      </w:pPr>
      <w:r>
        <w:t xml:space="preserve">        - Two: Value Two description</w:t>
      </w:r>
    </w:p>
    <w:p w14:paraId="56C749C3" w14:textId="77777777" w:rsidR="00516776" w:rsidRDefault="00516776" w:rsidP="00516776">
      <w:pPr>
        <w:pStyle w:val="Heading3"/>
        <w:rPr>
          <w:lang w:eastAsia="zh-CN"/>
        </w:rPr>
      </w:pPr>
      <w:bookmarkStart w:id="998" w:name="_Toc19702520"/>
      <w:bookmarkStart w:id="999" w:name="_Toc27751681"/>
      <w:bookmarkStart w:id="1000" w:name="_Toc35971767"/>
      <w:bookmarkStart w:id="1001" w:name="_Toc35976016"/>
      <w:bookmarkStart w:id="1002" w:name="_Toc44849473"/>
      <w:bookmarkStart w:id="1003" w:name="_Toc51853115"/>
      <w:bookmarkStart w:id="1004" w:name="_Toc51859788"/>
      <w:bookmarkStart w:id="1005" w:name="_Toc83139714"/>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98"/>
      <w:bookmarkEnd w:id="999"/>
      <w:bookmarkEnd w:id="1000"/>
      <w:bookmarkEnd w:id="1001"/>
      <w:bookmarkEnd w:id="1002"/>
      <w:bookmarkEnd w:id="1003"/>
      <w:bookmarkEnd w:id="1004"/>
      <w:bookmarkEnd w:id="100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r>
        <w:rPr>
          <w:noProof/>
        </w:rPr>
        <w:t>EXAMPLE:</w:t>
      </w:r>
    </w:p>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r>
        <w:rPr>
          <w:noProof/>
        </w:rPr>
        <w:t>This results in the following formatting:</w:t>
      </w:r>
    </w:p>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r>
        <w:rPr>
          <w:noProof/>
        </w:rPr>
        <w:t>EXAMPLE:</w:t>
      </w:r>
    </w:p>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Default="00516776" w:rsidP="00516776">
      <w:pPr>
        <w:pStyle w:val="EX"/>
        <w:ind w:left="0" w:firstLine="0"/>
        <w:rPr>
          <w:noProof/>
        </w:rPr>
      </w:pPr>
    </w:p>
    <w:p w14:paraId="59010F15" w14:textId="77777777" w:rsidR="00516776" w:rsidRDefault="00516776" w:rsidP="00516776">
      <w:pPr>
        <w:pStyle w:val="EX"/>
        <w:ind w:left="1986"/>
        <w:rPr>
          <w:noProof/>
        </w:rPr>
      </w:pPr>
      <w:r>
        <w:rPr>
          <w:noProof/>
        </w:rPr>
        <w:t>This results in the following formatting:</w:t>
      </w:r>
    </w:p>
    <w:p w14:paraId="18AC7B0D" w14:textId="77777777" w:rsidR="00516776" w:rsidRPr="005D2D31" w:rsidRDefault="00516776" w:rsidP="00516776">
      <w:pPr>
        <w:pStyle w:val="PL"/>
        <w:rPr>
          <w:lang w:val="en-US"/>
        </w:rPr>
      </w:pPr>
      <w:r w:rsidRPr="005D2D31">
        <w:rPr>
          <w:lang w:val="en-US"/>
        </w:rPr>
        <w:t xml:space="preserve">        </w:t>
      </w:r>
      <w:r>
        <w:rPr>
          <w:lang w:val="en-US"/>
        </w:rPr>
        <w:t>.../resource?service-names=service1,service2,service3</w:t>
      </w:r>
    </w:p>
    <w:p w14:paraId="2BF9586C" w14:textId="77777777" w:rsidR="00516776" w:rsidRDefault="00516776" w:rsidP="00516776">
      <w:pPr>
        <w:pStyle w:val="Heading3"/>
        <w:rPr>
          <w:lang w:eastAsia="zh-CN"/>
        </w:rPr>
      </w:pPr>
      <w:bookmarkStart w:id="1006" w:name="_Toc19702521"/>
      <w:bookmarkStart w:id="1007" w:name="_Toc27751682"/>
      <w:bookmarkStart w:id="1008" w:name="_Toc35971768"/>
      <w:bookmarkStart w:id="1009" w:name="_Toc35976017"/>
      <w:bookmarkStart w:id="1010" w:name="_Toc44849474"/>
      <w:bookmarkStart w:id="1011" w:name="_Toc51853116"/>
      <w:bookmarkStart w:id="1012" w:name="_Toc51859789"/>
      <w:bookmarkStart w:id="1013" w:name="_Toc83139715"/>
      <w:r>
        <w:rPr>
          <w:lang w:eastAsia="zh-CN"/>
        </w:rPr>
        <w:t>5.3.14</w:t>
      </w:r>
      <w:r>
        <w:rPr>
          <w:lang w:eastAsia="zh-CN"/>
        </w:rPr>
        <w:tab/>
        <w:t>Attribute Presence Conditions</w:t>
      </w:r>
      <w:bookmarkEnd w:id="1006"/>
      <w:bookmarkEnd w:id="1007"/>
      <w:bookmarkEnd w:id="1008"/>
      <w:bookmarkEnd w:id="1009"/>
      <w:bookmarkEnd w:id="1010"/>
      <w:bookmarkEnd w:id="1011"/>
      <w:bookmarkEnd w:id="1012"/>
      <w:bookmarkEnd w:id="1013"/>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lastRenderedPageBreak/>
        <w:t>-</w:t>
      </w:r>
      <w:r>
        <w:rPr>
          <w:noProof/>
        </w:rPr>
        <w:tab/>
        <w:t>JSON object defining attributes "a" and "b", of type integer, where attribute "a" shall always be present:</w:t>
      </w:r>
    </w:p>
    <w:p w14:paraId="32988633" w14:textId="77777777" w:rsidR="00516776" w:rsidRDefault="00516776" w:rsidP="00516776">
      <w:pPr>
        <w:pStyle w:val="PL"/>
        <w:ind w:left="568"/>
      </w:pPr>
      <w:r>
        <w:t>components:</w:t>
      </w:r>
    </w:p>
    <w:p w14:paraId="206110F2" w14:textId="77777777" w:rsidR="00516776" w:rsidRDefault="00516776" w:rsidP="00516776">
      <w:pPr>
        <w:pStyle w:val="PL"/>
        <w:ind w:left="568"/>
      </w:pPr>
      <w:r>
        <w:t xml:space="preserve">  schemas:</w:t>
      </w:r>
    </w:p>
    <w:p w14:paraId="46D3D327" w14:textId="77777777" w:rsidR="00516776" w:rsidRDefault="00516776" w:rsidP="00516776">
      <w:pPr>
        <w:pStyle w:val="PL"/>
        <w:ind w:left="568"/>
      </w:pPr>
      <w:r>
        <w:t xml:space="preserve">    ExampleType1:</w:t>
      </w:r>
    </w:p>
    <w:p w14:paraId="475864B2" w14:textId="77777777" w:rsidR="00516776" w:rsidRDefault="00516776" w:rsidP="00516776">
      <w:pPr>
        <w:pStyle w:val="PL"/>
        <w:ind w:left="568"/>
      </w:pPr>
      <w:r>
        <w:t xml:space="preserve">      type: object</w:t>
      </w:r>
    </w:p>
    <w:p w14:paraId="251BDF3A" w14:textId="77777777" w:rsidR="00516776" w:rsidRDefault="00516776" w:rsidP="00516776">
      <w:pPr>
        <w:pStyle w:val="PL"/>
        <w:ind w:left="568"/>
      </w:pPr>
      <w:r>
        <w:t xml:space="preserve">      required: [ a ]</w:t>
      </w:r>
    </w:p>
    <w:p w14:paraId="394F7063" w14:textId="77777777" w:rsidR="00516776" w:rsidRDefault="00516776" w:rsidP="00516776">
      <w:pPr>
        <w:pStyle w:val="PL"/>
        <w:ind w:left="568"/>
      </w:pPr>
      <w:r>
        <w:t xml:space="preserve">      properties:</w:t>
      </w:r>
    </w:p>
    <w:p w14:paraId="37976846" w14:textId="77777777" w:rsidR="00516776" w:rsidRDefault="00516776" w:rsidP="00516776">
      <w:pPr>
        <w:pStyle w:val="PL"/>
        <w:ind w:left="568"/>
      </w:pPr>
      <w:r>
        <w:t xml:space="preserve">        a:</w:t>
      </w:r>
    </w:p>
    <w:p w14:paraId="468804E5" w14:textId="77777777" w:rsidR="00516776" w:rsidRDefault="00516776" w:rsidP="00516776">
      <w:pPr>
        <w:pStyle w:val="PL"/>
        <w:ind w:left="568"/>
      </w:pPr>
      <w:r>
        <w:t xml:space="preserve">          type: integer</w:t>
      </w:r>
    </w:p>
    <w:p w14:paraId="6B309942" w14:textId="77777777" w:rsidR="00516776" w:rsidRDefault="00516776" w:rsidP="00516776">
      <w:pPr>
        <w:pStyle w:val="PL"/>
        <w:ind w:left="568"/>
      </w:pPr>
      <w:r>
        <w:t xml:space="preserve">        b:</w:t>
      </w:r>
    </w:p>
    <w:p w14:paraId="42747189" w14:textId="77777777" w:rsidR="00516776" w:rsidRDefault="00516776" w:rsidP="00516776">
      <w:pPr>
        <w:pStyle w:val="PL"/>
        <w:ind w:left="568"/>
      </w:pPr>
      <w:r>
        <w:t xml:space="preserve">          type: integer</w:t>
      </w:r>
    </w:p>
    <w:p w14:paraId="083478A7" w14:textId="77777777" w:rsidR="00516776" w:rsidRDefault="00516776" w:rsidP="00516776">
      <w:pPr>
        <w:pStyle w:val="PL"/>
        <w:ind w:left="568"/>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516776">
      <w:pPr>
        <w:pStyle w:val="PL"/>
        <w:ind w:left="568"/>
      </w:pPr>
      <w:r>
        <w:t>components:</w:t>
      </w:r>
    </w:p>
    <w:p w14:paraId="2A233FD2" w14:textId="77777777" w:rsidR="00516776" w:rsidRDefault="00516776" w:rsidP="00516776">
      <w:pPr>
        <w:pStyle w:val="PL"/>
        <w:ind w:left="568"/>
      </w:pPr>
      <w:r>
        <w:t xml:space="preserve">  schemas:</w:t>
      </w:r>
    </w:p>
    <w:p w14:paraId="25541B81" w14:textId="77777777" w:rsidR="00516776" w:rsidRDefault="00516776" w:rsidP="00516776">
      <w:pPr>
        <w:pStyle w:val="PL"/>
        <w:ind w:left="568"/>
      </w:pPr>
      <w:r>
        <w:t xml:space="preserve">    ExampleType2:</w:t>
      </w:r>
    </w:p>
    <w:p w14:paraId="26AFF0E4" w14:textId="77777777" w:rsidR="00516776" w:rsidRDefault="00516776" w:rsidP="00516776">
      <w:pPr>
        <w:pStyle w:val="PL"/>
        <w:ind w:left="568"/>
      </w:pPr>
      <w:r>
        <w:t xml:space="preserve">      type: object</w:t>
      </w:r>
    </w:p>
    <w:p w14:paraId="46B92A2D" w14:textId="77777777" w:rsidR="00516776" w:rsidRDefault="00516776" w:rsidP="00516776">
      <w:pPr>
        <w:pStyle w:val="PL"/>
        <w:ind w:left="568"/>
      </w:pPr>
      <w:r>
        <w:t xml:space="preserve">      anyOf:</w:t>
      </w:r>
    </w:p>
    <w:p w14:paraId="4893E7E6" w14:textId="77777777" w:rsidR="00516776" w:rsidRDefault="00516776" w:rsidP="00516776">
      <w:pPr>
        <w:pStyle w:val="PL"/>
        <w:ind w:left="568"/>
      </w:pPr>
      <w:r>
        <w:t xml:space="preserve">        - required: [ a ]</w:t>
      </w:r>
    </w:p>
    <w:p w14:paraId="6D343D71" w14:textId="77777777" w:rsidR="00516776" w:rsidRDefault="00516776" w:rsidP="00516776">
      <w:pPr>
        <w:pStyle w:val="PL"/>
        <w:ind w:left="568"/>
      </w:pPr>
      <w:r>
        <w:t xml:space="preserve">        - required: [ b ]</w:t>
      </w:r>
    </w:p>
    <w:p w14:paraId="0825FE8E" w14:textId="77777777" w:rsidR="00516776" w:rsidRDefault="00516776" w:rsidP="00516776">
      <w:pPr>
        <w:pStyle w:val="PL"/>
        <w:ind w:left="568"/>
      </w:pPr>
      <w:r>
        <w:t xml:space="preserve">      properties:</w:t>
      </w:r>
    </w:p>
    <w:p w14:paraId="34A353A5" w14:textId="77777777" w:rsidR="00516776" w:rsidRDefault="00516776" w:rsidP="00516776">
      <w:pPr>
        <w:pStyle w:val="PL"/>
        <w:ind w:left="568"/>
      </w:pPr>
      <w:r>
        <w:t xml:space="preserve">        a:</w:t>
      </w:r>
    </w:p>
    <w:p w14:paraId="78CCB469" w14:textId="77777777" w:rsidR="00516776" w:rsidRDefault="00516776" w:rsidP="00516776">
      <w:pPr>
        <w:pStyle w:val="PL"/>
        <w:ind w:left="568"/>
      </w:pPr>
      <w:r>
        <w:t xml:space="preserve">          type: integer</w:t>
      </w:r>
    </w:p>
    <w:p w14:paraId="60320752" w14:textId="77777777" w:rsidR="00516776" w:rsidRDefault="00516776" w:rsidP="00516776">
      <w:pPr>
        <w:pStyle w:val="PL"/>
        <w:ind w:left="568"/>
      </w:pPr>
      <w:r>
        <w:t xml:space="preserve">        b:</w:t>
      </w:r>
    </w:p>
    <w:p w14:paraId="7A4FB345" w14:textId="77777777" w:rsidR="00516776" w:rsidRDefault="00516776" w:rsidP="00516776">
      <w:pPr>
        <w:pStyle w:val="PL"/>
        <w:ind w:left="568"/>
      </w:pPr>
      <w:r>
        <w:t xml:space="preserve">          type: integer</w:t>
      </w:r>
    </w:p>
    <w:p w14:paraId="5E9D6024" w14:textId="77777777" w:rsidR="00516776" w:rsidRDefault="00516776" w:rsidP="00516776">
      <w:pPr>
        <w:pStyle w:val="PL"/>
        <w:ind w:left="568"/>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516776">
      <w:pPr>
        <w:pStyle w:val="PL"/>
        <w:ind w:left="568"/>
      </w:pPr>
      <w:r>
        <w:t>components:</w:t>
      </w:r>
    </w:p>
    <w:p w14:paraId="6238D004" w14:textId="77777777" w:rsidR="00516776" w:rsidRDefault="00516776" w:rsidP="00516776">
      <w:pPr>
        <w:pStyle w:val="PL"/>
        <w:ind w:left="568"/>
      </w:pPr>
      <w:r>
        <w:t xml:space="preserve">  schemas:</w:t>
      </w:r>
    </w:p>
    <w:p w14:paraId="38911041" w14:textId="77777777" w:rsidR="00516776" w:rsidRDefault="00516776" w:rsidP="00516776">
      <w:pPr>
        <w:pStyle w:val="PL"/>
        <w:ind w:left="568"/>
      </w:pPr>
      <w:r>
        <w:t xml:space="preserve">    ExampleType3:</w:t>
      </w:r>
    </w:p>
    <w:p w14:paraId="30296F8C" w14:textId="77777777" w:rsidR="00516776" w:rsidRDefault="00516776" w:rsidP="00516776">
      <w:pPr>
        <w:pStyle w:val="PL"/>
        <w:ind w:left="568"/>
      </w:pPr>
      <w:r>
        <w:t xml:space="preserve">      type: object</w:t>
      </w:r>
    </w:p>
    <w:p w14:paraId="40A910D8" w14:textId="77777777" w:rsidR="00516776" w:rsidRDefault="00516776" w:rsidP="00516776">
      <w:pPr>
        <w:pStyle w:val="PL"/>
        <w:ind w:left="568"/>
      </w:pPr>
      <w:r>
        <w:t xml:space="preserve">      oneOf:</w:t>
      </w:r>
    </w:p>
    <w:p w14:paraId="30F81725" w14:textId="77777777" w:rsidR="00516776" w:rsidRDefault="00516776" w:rsidP="00516776">
      <w:pPr>
        <w:pStyle w:val="PL"/>
        <w:ind w:left="568"/>
      </w:pPr>
      <w:r>
        <w:t xml:space="preserve">        - required: [ a ]</w:t>
      </w:r>
    </w:p>
    <w:p w14:paraId="389CB6C4" w14:textId="77777777" w:rsidR="00516776" w:rsidRDefault="00516776" w:rsidP="00516776">
      <w:pPr>
        <w:pStyle w:val="PL"/>
        <w:ind w:left="568"/>
      </w:pPr>
      <w:r>
        <w:t xml:space="preserve">        - required: [ b ]</w:t>
      </w:r>
    </w:p>
    <w:p w14:paraId="6F1C4C40" w14:textId="77777777" w:rsidR="00516776" w:rsidRDefault="00516776" w:rsidP="00516776">
      <w:pPr>
        <w:pStyle w:val="PL"/>
        <w:ind w:left="568"/>
      </w:pPr>
      <w:r>
        <w:t xml:space="preserve">      properties:</w:t>
      </w:r>
    </w:p>
    <w:p w14:paraId="2BA6254B" w14:textId="77777777" w:rsidR="00516776" w:rsidRDefault="00516776" w:rsidP="00516776">
      <w:pPr>
        <w:pStyle w:val="PL"/>
        <w:ind w:left="568"/>
      </w:pPr>
      <w:r>
        <w:t xml:space="preserve">        a:</w:t>
      </w:r>
    </w:p>
    <w:p w14:paraId="1FF17368" w14:textId="77777777" w:rsidR="00516776" w:rsidRDefault="00516776" w:rsidP="00516776">
      <w:pPr>
        <w:pStyle w:val="PL"/>
        <w:ind w:left="568"/>
      </w:pPr>
      <w:r>
        <w:t xml:space="preserve">          type: integer</w:t>
      </w:r>
    </w:p>
    <w:p w14:paraId="0CE5295D" w14:textId="77777777" w:rsidR="00516776" w:rsidRDefault="00516776" w:rsidP="00516776">
      <w:pPr>
        <w:pStyle w:val="PL"/>
        <w:ind w:left="568"/>
      </w:pPr>
      <w:r>
        <w:t xml:space="preserve">        b:</w:t>
      </w:r>
    </w:p>
    <w:p w14:paraId="4E707A53" w14:textId="77777777" w:rsidR="00516776" w:rsidRDefault="00516776" w:rsidP="00516776">
      <w:pPr>
        <w:pStyle w:val="PL"/>
        <w:ind w:left="568"/>
      </w:pPr>
      <w:r>
        <w:t xml:space="preserve">          type: integer</w:t>
      </w:r>
    </w:p>
    <w:p w14:paraId="4C119C11" w14:textId="77777777" w:rsidR="00516776" w:rsidRDefault="00516776" w:rsidP="00516776">
      <w:pPr>
        <w:pStyle w:val="PL"/>
        <w:ind w:left="568"/>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516776">
      <w:pPr>
        <w:pStyle w:val="PL"/>
        <w:ind w:left="568"/>
      </w:pPr>
      <w:r>
        <w:t>components:</w:t>
      </w:r>
    </w:p>
    <w:p w14:paraId="120A07C4" w14:textId="77777777" w:rsidR="00516776" w:rsidRDefault="00516776" w:rsidP="00516776">
      <w:pPr>
        <w:pStyle w:val="PL"/>
        <w:ind w:left="568"/>
      </w:pPr>
      <w:r>
        <w:t xml:space="preserve">  schemas:</w:t>
      </w:r>
    </w:p>
    <w:p w14:paraId="25D8B270" w14:textId="77777777" w:rsidR="00516776" w:rsidRDefault="00516776" w:rsidP="00516776">
      <w:pPr>
        <w:pStyle w:val="PL"/>
        <w:ind w:left="568"/>
      </w:pPr>
      <w:r>
        <w:t xml:space="preserve">    ExampleType4:</w:t>
      </w:r>
    </w:p>
    <w:p w14:paraId="05422A10" w14:textId="77777777" w:rsidR="00516776" w:rsidRDefault="00516776" w:rsidP="00516776">
      <w:pPr>
        <w:pStyle w:val="PL"/>
        <w:ind w:left="568"/>
      </w:pPr>
      <w:r>
        <w:t xml:space="preserve">      type: object</w:t>
      </w:r>
    </w:p>
    <w:p w14:paraId="56546434" w14:textId="77777777" w:rsidR="00516776" w:rsidRDefault="00516776" w:rsidP="00516776">
      <w:pPr>
        <w:pStyle w:val="PL"/>
        <w:ind w:left="568"/>
      </w:pPr>
      <w:r>
        <w:t xml:space="preserve">      not:</w:t>
      </w:r>
    </w:p>
    <w:p w14:paraId="7E950829" w14:textId="77777777" w:rsidR="00516776" w:rsidRDefault="00516776" w:rsidP="00516776">
      <w:pPr>
        <w:pStyle w:val="PL"/>
        <w:ind w:left="568"/>
      </w:pPr>
      <w:r>
        <w:t xml:space="preserve">        required: [ a, b ]</w:t>
      </w:r>
    </w:p>
    <w:p w14:paraId="366714F7" w14:textId="77777777" w:rsidR="00516776" w:rsidRDefault="00516776" w:rsidP="00516776">
      <w:pPr>
        <w:pStyle w:val="PL"/>
        <w:ind w:left="568"/>
      </w:pPr>
      <w:r>
        <w:t xml:space="preserve">      properties:</w:t>
      </w:r>
    </w:p>
    <w:p w14:paraId="2B9C1C2D" w14:textId="77777777" w:rsidR="00516776" w:rsidRDefault="00516776" w:rsidP="00516776">
      <w:pPr>
        <w:pStyle w:val="PL"/>
        <w:ind w:left="568"/>
      </w:pPr>
      <w:r>
        <w:t xml:space="preserve">        a:</w:t>
      </w:r>
    </w:p>
    <w:p w14:paraId="1EF1B906" w14:textId="77777777" w:rsidR="00516776" w:rsidRDefault="00516776" w:rsidP="00516776">
      <w:pPr>
        <w:pStyle w:val="PL"/>
        <w:ind w:left="568"/>
      </w:pPr>
      <w:r>
        <w:t xml:space="preserve">          type: integer</w:t>
      </w:r>
    </w:p>
    <w:p w14:paraId="3A53EA61" w14:textId="77777777" w:rsidR="00516776" w:rsidRDefault="00516776" w:rsidP="00516776">
      <w:pPr>
        <w:pStyle w:val="PL"/>
        <w:ind w:left="568"/>
      </w:pPr>
      <w:r>
        <w:t xml:space="preserve">        b:</w:t>
      </w:r>
    </w:p>
    <w:p w14:paraId="405364DA" w14:textId="77777777" w:rsidR="00516776" w:rsidRDefault="00516776" w:rsidP="00516776">
      <w:pPr>
        <w:pStyle w:val="PL"/>
        <w:ind w:left="568"/>
      </w:pPr>
      <w:r>
        <w:t xml:space="preserve">          type: integer</w:t>
      </w:r>
    </w:p>
    <w:p w14:paraId="5A50E253" w14:textId="77777777" w:rsidR="00516776" w:rsidRDefault="00516776" w:rsidP="00516776">
      <w:pPr>
        <w:pStyle w:val="PL"/>
        <w:ind w:left="568"/>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516776">
      <w:pPr>
        <w:pStyle w:val="PL"/>
        <w:ind w:left="568"/>
      </w:pPr>
      <w:r>
        <w:t>components:</w:t>
      </w:r>
    </w:p>
    <w:p w14:paraId="2AB259FF" w14:textId="77777777" w:rsidR="00516776" w:rsidRDefault="00516776" w:rsidP="00516776">
      <w:pPr>
        <w:pStyle w:val="PL"/>
        <w:ind w:left="568"/>
      </w:pPr>
      <w:r>
        <w:t xml:space="preserve">  schemas:</w:t>
      </w:r>
    </w:p>
    <w:p w14:paraId="17334FC0" w14:textId="77777777" w:rsidR="00516776" w:rsidRDefault="00516776" w:rsidP="00516776">
      <w:pPr>
        <w:pStyle w:val="PL"/>
        <w:ind w:left="568"/>
      </w:pPr>
      <w:r>
        <w:t xml:space="preserve">    ExampleType5:</w:t>
      </w:r>
    </w:p>
    <w:p w14:paraId="26873080" w14:textId="77777777" w:rsidR="00516776" w:rsidRDefault="00516776" w:rsidP="00516776">
      <w:pPr>
        <w:pStyle w:val="PL"/>
        <w:ind w:left="568"/>
      </w:pPr>
      <w:r>
        <w:t xml:space="preserve">      type: object</w:t>
      </w:r>
    </w:p>
    <w:p w14:paraId="2B5C575F" w14:textId="77777777" w:rsidR="00516776" w:rsidRDefault="00516776" w:rsidP="00516776">
      <w:pPr>
        <w:pStyle w:val="PL"/>
        <w:ind w:left="568"/>
      </w:pPr>
      <w:r>
        <w:t xml:space="preserve">      properties:</w:t>
      </w:r>
    </w:p>
    <w:p w14:paraId="1090AC2F" w14:textId="77777777" w:rsidR="00516776" w:rsidRDefault="00516776" w:rsidP="00516776">
      <w:pPr>
        <w:pStyle w:val="PL"/>
        <w:ind w:left="568"/>
      </w:pPr>
      <w:r>
        <w:t xml:space="preserve">        a:</w:t>
      </w:r>
    </w:p>
    <w:p w14:paraId="192A444B" w14:textId="77777777" w:rsidR="00516776" w:rsidRDefault="00516776" w:rsidP="00516776">
      <w:pPr>
        <w:pStyle w:val="PL"/>
        <w:ind w:left="568"/>
      </w:pPr>
      <w:r>
        <w:t xml:space="preserve">          type: integer</w:t>
      </w:r>
    </w:p>
    <w:p w14:paraId="058AB416" w14:textId="77777777" w:rsidR="00516776" w:rsidRDefault="00516776" w:rsidP="00516776">
      <w:pPr>
        <w:pStyle w:val="PL"/>
        <w:ind w:left="568"/>
      </w:pPr>
      <w:r>
        <w:t xml:space="preserve">        b:</w:t>
      </w:r>
    </w:p>
    <w:p w14:paraId="352B645E" w14:textId="77777777" w:rsidR="00516776" w:rsidRDefault="00516776" w:rsidP="00516776">
      <w:pPr>
        <w:pStyle w:val="PL"/>
        <w:ind w:left="568"/>
      </w:pPr>
      <w:r>
        <w:t xml:space="preserve">          type: integer</w:t>
      </w:r>
    </w:p>
    <w:p w14:paraId="5CB642B6" w14:textId="77777777" w:rsidR="00516776" w:rsidRDefault="00516776" w:rsidP="00516776">
      <w:pPr>
        <w:pStyle w:val="PL"/>
        <w:ind w:left="568"/>
      </w:pPr>
      <w:r>
        <w:t xml:space="preserve">      anyOf:</w:t>
      </w:r>
    </w:p>
    <w:p w14:paraId="572A34C8" w14:textId="77777777" w:rsidR="00516776" w:rsidRDefault="00516776" w:rsidP="00516776">
      <w:pPr>
        <w:pStyle w:val="PL"/>
        <w:ind w:left="568"/>
      </w:pPr>
      <w:r>
        <w:t xml:space="preserve">        - not:</w:t>
      </w:r>
    </w:p>
    <w:p w14:paraId="0937AF61" w14:textId="77777777" w:rsidR="00516776" w:rsidRDefault="00516776" w:rsidP="00516776">
      <w:pPr>
        <w:pStyle w:val="PL"/>
        <w:ind w:left="568"/>
      </w:pPr>
      <w:r>
        <w:t xml:space="preserve">            required: [ a ]</w:t>
      </w:r>
    </w:p>
    <w:p w14:paraId="384FE418" w14:textId="77777777" w:rsidR="00516776" w:rsidRDefault="00516776" w:rsidP="00516776">
      <w:pPr>
        <w:pStyle w:val="PL"/>
        <w:ind w:left="568"/>
      </w:pPr>
      <w:r>
        <w:t xml:space="preserve">            properties:</w:t>
      </w:r>
    </w:p>
    <w:p w14:paraId="6BEE4DF9" w14:textId="77777777" w:rsidR="00516776" w:rsidRDefault="00516776" w:rsidP="00516776">
      <w:pPr>
        <w:pStyle w:val="PL"/>
        <w:ind w:left="568"/>
      </w:pPr>
      <w:r>
        <w:t xml:space="preserve">              a:</w:t>
      </w:r>
    </w:p>
    <w:p w14:paraId="303240D2" w14:textId="77777777" w:rsidR="00516776" w:rsidRDefault="00516776" w:rsidP="00516776">
      <w:pPr>
        <w:pStyle w:val="PL"/>
        <w:ind w:left="568"/>
      </w:pPr>
      <w:r>
        <w:lastRenderedPageBreak/>
        <w:t xml:space="preserve">                type: integer</w:t>
      </w:r>
    </w:p>
    <w:p w14:paraId="12ED7968" w14:textId="77777777" w:rsidR="00516776" w:rsidRDefault="00516776" w:rsidP="00516776">
      <w:pPr>
        <w:pStyle w:val="PL"/>
        <w:ind w:left="568"/>
      </w:pPr>
      <w:r>
        <w:t xml:space="preserve">                enum: [ 1 ]</w:t>
      </w:r>
    </w:p>
    <w:p w14:paraId="3B573857" w14:textId="77777777" w:rsidR="00516776" w:rsidRDefault="00516776" w:rsidP="00516776">
      <w:pPr>
        <w:pStyle w:val="PL"/>
        <w:ind w:left="568"/>
      </w:pPr>
      <w:r>
        <w:t xml:space="preserve">        - required: [ b ]</w:t>
      </w:r>
    </w:p>
    <w:p w14:paraId="1C1925DE" w14:textId="77777777" w:rsidR="00516776" w:rsidRDefault="00516776" w:rsidP="00516776">
      <w:pPr>
        <w:pStyle w:val="PL"/>
        <w:ind w:left="568"/>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516776">
      <w:pPr>
        <w:pStyle w:val="PL"/>
        <w:ind w:left="568"/>
      </w:pPr>
      <w:r>
        <w:t>components:</w:t>
      </w:r>
    </w:p>
    <w:p w14:paraId="3A383A6E" w14:textId="77777777" w:rsidR="00516776" w:rsidRDefault="00516776" w:rsidP="00516776">
      <w:pPr>
        <w:pStyle w:val="PL"/>
        <w:ind w:left="568"/>
      </w:pPr>
      <w:r>
        <w:t xml:space="preserve">  schemas:</w:t>
      </w:r>
    </w:p>
    <w:p w14:paraId="1A266A80" w14:textId="77777777" w:rsidR="00516776" w:rsidRDefault="00516776" w:rsidP="00516776">
      <w:pPr>
        <w:pStyle w:val="PL"/>
        <w:ind w:left="568"/>
      </w:pPr>
      <w:r>
        <w:t xml:space="preserve">    ExampleType6:</w:t>
      </w:r>
    </w:p>
    <w:p w14:paraId="4ED0707D" w14:textId="77777777" w:rsidR="00516776" w:rsidRDefault="00516776" w:rsidP="00516776">
      <w:pPr>
        <w:pStyle w:val="PL"/>
        <w:ind w:left="568"/>
      </w:pPr>
      <w:r>
        <w:t xml:space="preserve">      type: object</w:t>
      </w:r>
    </w:p>
    <w:p w14:paraId="2D7849E5" w14:textId="77777777" w:rsidR="00516776" w:rsidRDefault="00516776" w:rsidP="00516776">
      <w:pPr>
        <w:pStyle w:val="PL"/>
        <w:ind w:left="568"/>
      </w:pPr>
      <w:r>
        <w:t xml:space="preserve">      properties:</w:t>
      </w:r>
    </w:p>
    <w:p w14:paraId="7AB7B1E6" w14:textId="77777777" w:rsidR="00516776" w:rsidRDefault="00516776" w:rsidP="00516776">
      <w:pPr>
        <w:pStyle w:val="PL"/>
        <w:ind w:left="568"/>
      </w:pPr>
      <w:r>
        <w:t xml:space="preserve">        a:</w:t>
      </w:r>
    </w:p>
    <w:p w14:paraId="7430D158" w14:textId="77777777" w:rsidR="00516776" w:rsidRDefault="00516776" w:rsidP="00516776">
      <w:pPr>
        <w:pStyle w:val="PL"/>
        <w:ind w:left="568"/>
      </w:pPr>
      <w:r>
        <w:t xml:space="preserve">          type: integer</w:t>
      </w:r>
    </w:p>
    <w:p w14:paraId="0FDC0280" w14:textId="77777777" w:rsidR="00516776" w:rsidRDefault="00516776" w:rsidP="00516776">
      <w:pPr>
        <w:pStyle w:val="PL"/>
        <w:ind w:left="568"/>
      </w:pPr>
      <w:r>
        <w:t xml:space="preserve">        b:</w:t>
      </w:r>
    </w:p>
    <w:p w14:paraId="0658A0C6" w14:textId="77777777" w:rsidR="00516776" w:rsidRDefault="00516776" w:rsidP="00516776">
      <w:pPr>
        <w:pStyle w:val="PL"/>
        <w:ind w:left="568"/>
      </w:pPr>
      <w:r>
        <w:t xml:space="preserve">          type: integer</w:t>
      </w:r>
    </w:p>
    <w:p w14:paraId="111C8F38" w14:textId="77777777" w:rsidR="00516776" w:rsidRDefault="00516776" w:rsidP="00516776">
      <w:pPr>
        <w:pStyle w:val="PL"/>
        <w:ind w:left="568"/>
      </w:pPr>
      <w:r>
        <w:t xml:space="preserve">      oneOf:</w:t>
      </w:r>
    </w:p>
    <w:p w14:paraId="0FAF0F2B" w14:textId="77777777" w:rsidR="00516776" w:rsidRDefault="00516776" w:rsidP="00516776">
      <w:pPr>
        <w:pStyle w:val="PL"/>
        <w:ind w:left="568"/>
      </w:pPr>
      <w:r>
        <w:t xml:space="preserve">        - required: [ a ]</w:t>
      </w:r>
    </w:p>
    <w:p w14:paraId="49E5A476" w14:textId="77777777" w:rsidR="00516776" w:rsidRDefault="00516776" w:rsidP="00516776">
      <w:pPr>
        <w:pStyle w:val="PL"/>
        <w:ind w:left="568"/>
      </w:pPr>
      <w:r>
        <w:t xml:space="preserve">          properties:</w:t>
      </w:r>
    </w:p>
    <w:p w14:paraId="09E3136B" w14:textId="77777777" w:rsidR="00516776" w:rsidRDefault="00516776" w:rsidP="00516776">
      <w:pPr>
        <w:pStyle w:val="PL"/>
        <w:ind w:left="568"/>
      </w:pPr>
      <w:r>
        <w:t xml:space="preserve">            a:</w:t>
      </w:r>
    </w:p>
    <w:p w14:paraId="676CAD76" w14:textId="77777777" w:rsidR="00516776" w:rsidRDefault="00516776" w:rsidP="00516776">
      <w:pPr>
        <w:pStyle w:val="PL"/>
        <w:ind w:left="568"/>
      </w:pPr>
      <w:r>
        <w:t xml:space="preserve">              type: integer</w:t>
      </w:r>
    </w:p>
    <w:p w14:paraId="4F476D8B" w14:textId="77777777" w:rsidR="00516776" w:rsidRDefault="00516776" w:rsidP="00516776">
      <w:pPr>
        <w:pStyle w:val="PL"/>
        <w:ind w:left="568"/>
      </w:pPr>
      <w:r>
        <w:t xml:space="preserve">              enum: [ 1 ]</w:t>
      </w:r>
    </w:p>
    <w:p w14:paraId="024259FF" w14:textId="77777777" w:rsidR="00516776" w:rsidRDefault="00516776" w:rsidP="00516776">
      <w:pPr>
        <w:pStyle w:val="PL"/>
        <w:ind w:left="568"/>
      </w:pPr>
      <w:r>
        <w:t xml:space="preserve">        - not:</w:t>
      </w:r>
    </w:p>
    <w:p w14:paraId="46833FB6" w14:textId="77777777" w:rsidR="00516776" w:rsidRDefault="00516776" w:rsidP="00516776">
      <w:pPr>
        <w:pStyle w:val="PL"/>
        <w:ind w:left="568"/>
      </w:pPr>
      <w:r>
        <w:t xml:space="preserve">            required: [ b ]</w:t>
      </w:r>
    </w:p>
    <w:p w14:paraId="34300C2D" w14:textId="6703E478" w:rsidR="00516776" w:rsidRDefault="00516776" w:rsidP="00516776">
      <w:pPr>
        <w:pStyle w:val="PL"/>
        <w:ind w:left="568"/>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516776">
      <w:pPr>
        <w:pStyle w:val="Heading3"/>
        <w:rPr>
          <w:lang w:eastAsia="zh-CN"/>
        </w:rPr>
      </w:pPr>
      <w:bookmarkStart w:id="1014" w:name="_Toc19702522"/>
      <w:bookmarkStart w:id="1015" w:name="_Toc27751683"/>
      <w:bookmarkStart w:id="1016" w:name="_Toc35971769"/>
      <w:bookmarkStart w:id="1017" w:name="_Toc35976018"/>
      <w:bookmarkStart w:id="1018" w:name="_Toc44849475"/>
      <w:bookmarkStart w:id="1019" w:name="_Toc51853117"/>
      <w:bookmarkStart w:id="1020" w:name="_Toc51859790"/>
      <w:bookmarkStart w:id="1021" w:name="_Toc83139716"/>
      <w:r>
        <w:rPr>
          <w:lang w:eastAsia="zh-CN"/>
        </w:rPr>
        <w:t>5.3.15</w:t>
      </w:r>
      <w:r>
        <w:rPr>
          <w:lang w:eastAsia="zh-CN"/>
        </w:rPr>
        <w:tab/>
        <w:t>Usage of the "tags" field</w:t>
      </w:r>
      <w:bookmarkEnd w:id="1014"/>
      <w:bookmarkEnd w:id="1015"/>
      <w:bookmarkEnd w:id="1016"/>
      <w:bookmarkEnd w:id="1017"/>
      <w:bookmarkEnd w:id="1018"/>
      <w:bookmarkEnd w:id="1019"/>
      <w:bookmarkEnd w:id="1020"/>
      <w:bookmarkEnd w:id="1021"/>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516776">
      <w:pPr>
        <w:pStyle w:val="PL"/>
        <w:ind w:left="284"/>
      </w:pPr>
      <w:r w:rsidRPr="004D5692">
        <w:t>openapi: 3.0.0</w:t>
      </w:r>
    </w:p>
    <w:p w14:paraId="63850998" w14:textId="77777777" w:rsidR="00516776" w:rsidRDefault="00516776" w:rsidP="00516776">
      <w:pPr>
        <w:pStyle w:val="PL"/>
        <w:ind w:left="284"/>
      </w:pPr>
      <w:r>
        <w:t>(...)</w:t>
      </w:r>
    </w:p>
    <w:p w14:paraId="01CDF174" w14:textId="77777777" w:rsidR="00516776" w:rsidRDefault="00516776" w:rsidP="00516776">
      <w:pPr>
        <w:pStyle w:val="PL"/>
        <w:ind w:left="284"/>
      </w:pPr>
      <w:r w:rsidRPr="004D5692">
        <w:t>paths:</w:t>
      </w:r>
    </w:p>
    <w:p w14:paraId="54B496ED" w14:textId="77777777" w:rsidR="00516776" w:rsidRDefault="00516776" w:rsidP="00516776">
      <w:pPr>
        <w:pStyle w:val="PL"/>
        <w:ind w:left="284"/>
      </w:pPr>
      <w:r>
        <w:t xml:space="preserve">  </w:t>
      </w:r>
      <w:r w:rsidRPr="00AA4F43">
        <w:rPr>
          <w:b/>
        </w:rPr>
        <w:t>/nf-instances/{nfInstanceID}</w:t>
      </w:r>
      <w:r>
        <w:t>:</w:t>
      </w:r>
    </w:p>
    <w:p w14:paraId="2F0EED40" w14:textId="77777777" w:rsidR="00516776" w:rsidRDefault="00516776" w:rsidP="00516776">
      <w:pPr>
        <w:pStyle w:val="PL"/>
        <w:ind w:left="284"/>
      </w:pPr>
      <w:r>
        <w:t xml:space="preserve">    </w:t>
      </w:r>
      <w:r w:rsidRPr="00E101C1">
        <w:rPr>
          <w:b/>
        </w:rPr>
        <w:t>get</w:t>
      </w:r>
      <w:r>
        <w:t>:</w:t>
      </w:r>
    </w:p>
    <w:p w14:paraId="6AB070FC" w14:textId="77777777" w:rsidR="00516776" w:rsidRDefault="00516776" w:rsidP="00516776">
      <w:pPr>
        <w:pStyle w:val="PL"/>
        <w:ind w:left="284"/>
      </w:pPr>
      <w:r>
        <w:t xml:space="preserve">      summary: Read the profile of a given NF Instance</w:t>
      </w:r>
    </w:p>
    <w:p w14:paraId="0DEB715B" w14:textId="77777777" w:rsidR="00516776" w:rsidRDefault="00516776" w:rsidP="00516776">
      <w:pPr>
        <w:pStyle w:val="PL"/>
        <w:ind w:left="284"/>
      </w:pPr>
      <w:r>
        <w:t xml:space="preserve">      operationId: GetNFInstance</w:t>
      </w:r>
    </w:p>
    <w:p w14:paraId="1C686290" w14:textId="77777777" w:rsidR="00516776" w:rsidRDefault="00516776" w:rsidP="00516776">
      <w:pPr>
        <w:pStyle w:val="PL"/>
        <w:ind w:left="284"/>
      </w:pPr>
      <w:r>
        <w:t xml:space="preserve">      tags:</w:t>
      </w:r>
    </w:p>
    <w:p w14:paraId="6B99F21F" w14:textId="77777777" w:rsidR="00516776" w:rsidRDefault="00516776" w:rsidP="00516776">
      <w:pPr>
        <w:pStyle w:val="PL"/>
        <w:ind w:left="284"/>
      </w:pPr>
      <w:r>
        <w:t xml:space="preserve">        - </w:t>
      </w:r>
      <w:r w:rsidRPr="00AA4F43">
        <w:rPr>
          <w:b/>
        </w:rPr>
        <w:t>NF Instance ID (Document)</w:t>
      </w:r>
    </w:p>
    <w:p w14:paraId="0BEA77DD" w14:textId="77777777" w:rsidR="00516776" w:rsidRDefault="00516776" w:rsidP="00516776">
      <w:pPr>
        <w:pStyle w:val="PL"/>
        <w:ind w:left="284"/>
      </w:pPr>
      <w:r>
        <w:t xml:space="preserve">    (...)</w:t>
      </w:r>
    </w:p>
    <w:p w14:paraId="3D0522A4" w14:textId="77777777" w:rsidR="00516776" w:rsidRDefault="00516776" w:rsidP="00516776">
      <w:pPr>
        <w:pStyle w:val="PL"/>
        <w:ind w:left="284"/>
      </w:pPr>
      <w:r>
        <w:t xml:space="preserve">    </w:t>
      </w:r>
      <w:r w:rsidRPr="00E101C1">
        <w:rPr>
          <w:b/>
        </w:rPr>
        <w:t>put</w:t>
      </w:r>
      <w:r>
        <w:t>:</w:t>
      </w:r>
    </w:p>
    <w:p w14:paraId="090EC0C1" w14:textId="77777777" w:rsidR="00516776" w:rsidRDefault="00516776" w:rsidP="00516776">
      <w:pPr>
        <w:pStyle w:val="PL"/>
        <w:ind w:left="284"/>
      </w:pPr>
      <w:r>
        <w:t xml:space="preserve">      summary: Register a new NF Instance</w:t>
      </w:r>
    </w:p>
    <w:p w14:paraId="1605510E" w14:textId="77777777" w:rsidR="00516776" w:rsidRDefault="00516776" w:rsidP="00516776">
      <w:pPr>
        <w:pStyle w:val="PL"/>
        <w:ind w:left="284"/>
      </w:pPr>
      <w:r>
        <w:t xml:space="preserve">      operationId: RegisterNFInstance</w:t>
      </w:r>
    </w:p>
    <w:p w14:paraId="65034E9D" w14:textId="77777777" w:rsidR="00516776" w:rsidRDefault="00516776" w:rsidP="00516776">
      <w:pPr>
        <w:pStyle w:val="PL"/>
        <w:ind w:left="284"/>
      </w:pPr>
      <w:r>
        <w:t xml:space="preserve">      tags:</w:t>
      </w:r>
    </w:p>
    <w:p w14:paraId="4AEBD6A5" w14:textId="77777777" w:rsidR="00516776" w:rsidRDefault="00516776" w:rsidP="00516776">
      <w:pPr>
        <w:pStyle w:val="PL"/>
        <w:ind w:left="284"/>
      </w:pPr>
      <w:r>
        <w:t xml:space="preserve">        - </w:t>
      </w:r>
      <w:r w:rsidRPr="00AA4F43">
        <w:rPr>
          <w:b/>
        </w:rPr>
        <w:t>NF Instance ID (Document)</w:t>
      </w:r>
    </w:p>
    <w:p w14:paraId="54964A36" w14:textId="77777777" w:rsidR="00516776" w:rsidRDefault="00516776" w:rsidP="00516776">
      <w:pPr>
        <w:pStyle w:val="PL"/>
        <w:ind w:left="284"/>
      </w:pPr>
      <w:r>
        <w:t xml:space="preserve">    (...)</w:t>
      </w:r>
    </w:p>
    <w:p w14:paraId="24A9E464" w14:textId="77777777" w:rsidR="00516776" w:rsidRDefault="00516776" w:rsidP="00516776">
      <w:pPr>
        <w:pStyle w:val="PL"/>
        <w:ind w:left="284"/>
      </w:pPr>
      <w:r>
        <w:t xml:space="preserve">    </w:t>
      </w:r>
      <w:r w:rsidRPr="00E101C1">
        <w:rPr>
          <w:b/>
        </w:rPr>
        <w:t>patch</w:t>
      </w:r>
      <w:r>
        <w:t>:</w:t>
      </w:r>
    </w:p>
    <w:p w14:paraId="24ABA3F3" w14:textId="77777777" w:rsidR="00516776" w:rsidRDefault="00516776" w:rsidP="00516776">
      <w:pPr>
        <w:pStyle w:val="PL"/>
        <w:ind w:left="284"/>
      </w:pPr>
      <w:r>
        <w:t xml:space="preserve">      summary: Update NF Instance profile</w:t>
      </w:r>
    </w:p>
    <w:p w14:paraId="67BD7006" w14:textId="77777777" w:rsidR="00516776" w:rsidRDefault="00516776" w:rsidP="00516776">
      <w:pPr>
        <w:pStyle w:val="PL"/>
        <w:ind w:left="284"/>
      </w:pPr>
      <w:r>
        <w:t xml:space="preserve">      operationId: UpdateNFInstance</w:t>
      </w:r>
    </w:p>
    <w:p w14:paraId="697F92B5" w14:textId="77777777" w:rsidR="00516776" w:rsidRDefault="00516776" w:rsidP="00516776">
      <w:pPr>
        <w:pStyle w:val="PL"/>
        <w:ind w:left="284"/>
      </w:pPr>
      <w:r>
        <w:t xml:space="preserve">      tags:</w:t>
      </w:r>
    </w:p>
    <w:p w14:paraId="5E2C259C" w14:textId="77777777" w:rsidR="00516776" w:rsidRDefault="00516776" w:rsidP="00516776">
      <w:pPr>
        <w:pStyle w:val="PL"/>
        <w:ind w:left="284"/>
      </w:pPr>
      <w:r>
        <w:t xml:space="preserve">        - </w:t>
      </w:r>
      <w:r w:rsidRPr="00AA4F43">
        <w:rPr>
          <w:b/>
        </w:rPr>
        <w:t>NF Instance ID (Document)</w:t>
      </w:r>
    </w:p>
    <w:p w14:paraId="5EABB52D" w14:textId="77777777" w:rsidR="00516776" w:rsidRDefault="00516776" w:rsidP="00516776">
      <w:pPr>
        <w:pStyle w:val="PL"/>
        <w:ind w:left="284"/>
      </w:pPr>
      <w:r>
        <w:t xml:space="preserve">    (...)</w:t>
      </w:r>
    </w:p>
    <w:p w14:paraId="7C526193" w14:textId="77777777" w:rsidR="00516776" w:rsidRDefault="00516776" w:rsidP="00516776">
      <w:pPr>
        <w:pStyle w:val="PL"/>
      </w:pPr>
    </w:p>
    <w:p w14:paraId="7F76499F" w14:textId="77777777" w:rsidR="00516776" w:rsidRDefault="00516776" w:rsidP="00516776">
      <w:pPr>
        <w:pStyle w:val="Heading3"/>
        <w:rPr>
          <w:lang w:eastAsia="zh-CN"/>
        </w:rPr>
      </w:pPr>
      <w:bookmarkStart w:id="1022" w:name="_Toc19702523"/>
      <w:bookmarkStart w:id="1023" w:name="_Toc27751684"/>
      <w:bookmarkStart w:id="1024" w:name="_Toc35971770"/>
      <w:bookmarkStart w:id="1025" w:name="_Toc35976019"/>
      <w:bookmarkStart w:id="1026" w:name="_Toc44849476"/>
      <w:bookmarkStart w:id="1027" w:name="_Toc51853118"/>
      <w:bookmarkStart w:id="1028" w:name="_Toc51859791"/>
      <w:bookmarkStart w:id="1029" w:name="_Toc83139717"/>
      <w:r>
        <w:rPr>
          <w:lang w:eastAsia="zh-CN"/>
        </w:rPr>
        <w:t>5.3.16</w:t>
      </w:r>
      <w:r>
        <w:rPr>
          <w:lang w:eastAsia="zh-CN"/>
        </w:rPr>
        <w:tab/>
        <w:t>Security</w:t>
      </w:r>
      <w:bookmarkEnd w:id="1022"/>
      <w:bookmarkEnd w:id="1023"/>
      <w:bookmarkEnd w:id="1024"/>
      <w:bookmarkEnd w:id="1025"/>
      <w:bookmarkEnd w:id="1026"/>
      <w:bookmarkEnd w:id="1027"/>
      <w:bookmarkEnd w:id="1028"/>
      <w:bookmarkEnd w:id="1029"/>
    </w:p>
    <w:p w14:paraId="77F35776" w14:textId="77777777" w:rsidR="006101FE" w:rsidRDefault="006101FE" w:rsidP="006101FE">
      <w:bookmarkStart w:id="1030" w:name="_Toc19702524"/>
      <w:bookmarkStart w:id="1031" w:name="_Toc27751685"/>
      <w:bookmarkStart w:id="1032" w:name="_Toc35971771"/>
      <w:bookmarkStart w:id="1033"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lastRenderedPageBreak/>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66E798E2" w14:textId="77777777" w:rsidR="006101FE" w:rsidRDefault="006101FE" w:rsidP="006101FE">
      <w:pPr>
        <w:pStyle w:val="B2"/>
      </w:pPr>
      <w:r>
        <w:rPr>
          <w:lang w:val="en-US"/>
        </w:rPr>
        <w:t>iii)</w:t>
      </w:r>
      <w:r>
        <w:rPr>
          <w:lang w:val="en-US"/>
        </w:rPr>
        <w:tab/>
        <w:t>the name of the security scheme for oAuth2, including in the array of scopes the name of the API and the name of the scope to be used to invoke the specific resource/operation, and</w:t>
      </w:r>
    </w:p>
    <w:p w14:paraId="5DE1067E" w14:textId="77777777" w:rsidR="006101FE" w:rsidRDefault="006101FE" w:rsidP="006101FE">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2F70D953" w14:textId="77777777" w:rsidR="006101FE" w:rsidRDefault="006101FE" w:rsidP="009B3666">
      <w:r>
        <w:rPr>
          <w:lang w:eastAsia="zh-CN"/>
        </w:rPr>
        <w:t>Example:</w:t>
      </w:r>
    </w:p>
    <w:p w14:paraId="174E1BFF" w14:textId="77777777" w:rsidR="006101FE" w:rsidRPr="002857AD" w:rsidRDefault="006101FE" w:rsidP="006101FE">
      <w:pPr>
        <w:pStyle w:val="PL"/>
        <w:rPr>
          <w:lang w:val="en-US"/>
        </w:rPr>
      </w:pPr>
      <w:r w:rsidRPr="002857AD">
        <w:rPr>
          <w:lang w:val="en-US"/>
        </w:rPr>
        <w:t>security:</w:t>
      </w:r>
    </w:p>
    <w:p w14:paraId="2A94CD1F" w14:textId="77777777" w:rsidR="006101FE" w:rsidRPr="002857AD" w:rsidRDefault="006101FE" w:rsidP="006101FE">
      <w:pPr>
        <w:pStyle w:val="PL"/>
        <w:rPr>
          <w:lang w:val="en-US"/>
        </w:rPr>
      </w:pPr>
      <w:r w:rsidRPr="002857AD">
        <w:rPr>
          <w:lang w:val="en-US"/>
        </w:rPr>
        <w:t xml:space="preserve">  - {}</w:t>
      </w:r>
    </w:p>
    <w:p w14:paraId="298DDCAE" w14:textId="77777777" w:rsidR="006101FE" w:rsidRPr="00BB4E87" w:rsidRDefault="006101FE" w:rsidP="006101FE">
      <w:pPr>
        <w:pStyle w:val="PL"/>
      </w:pPr>
      <w:r w:rsidRPr="002857AD">
        <w:rPr>
          <w:lang w:val="en-US"/>
        </w:rPr>
        <w:t xml:space="preserve">  - oAuth2ClientCredentials:</w:t>
      </w:r>
    </w:p>
    <w:p w14:paraId="4257BE73" w14:textId="77777777" w:rsidR="006101FE" w:rsidRDefault="006101FE" w:rsidP="006101FE">
      <w:pPr>
        <w:pStyle w:val="PL"/>
        <w:rPr>
          <w:lang w:val="en-US"/>
        </w:rPr>
      </w:pPr>
      <w:r>
        <w:rPr>
          <w:lang w:val="en-US"/>
        </w:rPr>
        <w:t xml:space="preserve">    - </w:t>
      </w:r>
      <w:r w:rsidRPr="002857AD">
        <w:t>nnrf-nfm</w:t>
      </w:r>
    </w:p>
    <w:p w14:paraId="3B32274E" w14:textId="77777777" w:rsidR="006101FE" w:rsidRDefault="006101FE" w:rsidP="006101FE">
      <w:pPr>
        <w:pStyle w:val="PL"/>
        <w:rPr>
          <w:lang w:val="en-US"/>
        </w:rPr>
      </w:pPr>
    </w:p>
    <w:p w14:paraId="0E1AB9E6" w14:textId="77777777" w:rsidR="006101FE" w:rsidRDefault="006101FE" w:rsidP="006101FE">
      <w:pPr>
        <w:pStyle w:val="PL"/>
        <w:rPr>
          <w:lang w:val="en-US"/>
        </w:rPr>
      </w:pPr>
      <w:r>
        <w:rPr>
          <w:lang w:val="en-US"/>
        </w:rPr>
        <w:t>paths:</w:t>
      </w:r>
    </w:p>
    <w:p w14:paraId="325A68E0" w14:textId="77777777" w:rsidR="006101FE" w:rsidRDefault="006101FE" w:rsidP="006101FE">
      <w:pPr>
        <w:pStyle w:val="PL"/>
        <w:rPr>
          <w:lang w:val="en-US"/>
        </w:rPr>
      </w:pPr>
      <w:r>
        <w:rPr>
          <w:lang w:val="en-US"/>
        </w:rPr>
        <w:t xml:space="preserve">  /nf-instances:</w:t>
      </w:r>
    </w:p>
    <w:p w14:paraId="51761551" w14:textId="77777777" w:rsidR="006101FE" w:rsidRDefault="006101FE" w:rsidP="006101FE">
      <w:pPr>
        <w:pStyle w:val="PL"/>
        <w:rPr>
          <w:lang w:val="en-US"/>
        </w:rPr>
      </w:pPr>
      <w:r>
        <w:rPr>
          <w:lang w:val="en-US"/>
        </w:rPr>
        <w:t xml:space="preserve">    get:</w:t>
      </w:r>
    </w:p>
    <w:p w14:paraId="3A1CAA41" w14:textId="77777777" w:rsidR="006101FE" w:rsidRDefault="006101FE" w:rsidP="006101FE">
      <w:pPr>
        <w:pStyle w:val="PL"/>
        <w:rPr>
          <w:lang w:val="en-US"/>
        </w:rPr>
      </w:pPr>
      <w:r>
        <w:rPr>
          <w:lang w:val="en-US"/>
        </w:rPr>
        <w:t xml:space="preserve">      security:</w:t>
      </w:r>
    </w:p>
    <w:p w14:paraId="78BC53AE" w14:textId="77777777" w:rsidR="006101FE" w:rsidRDefault="006101FE" w:rsidP="006101FE">
      <w:pPr>
        <w:pStyle w:val="PL"/>
        <w:rPr>
          <w:lang w:val="en-US"/>
        </w:rPr>
      </w:pPr>
      <w:r>
        <w:rPr>
          <w:lang w:val="en-US"/>
        </w:rPr>
        <w:t xml:space="preserve">        - {}</w:t>
      </w:r>
    </w:p>
    <w:p w14:paraId="6BE332C5" w14:textId="77777777" w:rsidR="006101FE" w:rsidRDefault="006101FE" w:rsidP="006101FE">
      <w:pPr>
        <w:pStyle w:val="PL"/>
        <w:rPr>
          <w:lang w:val="en-US"/>
        </w:rPr>
      </w:pPr>
      <w:r>
        <w:rPr>
          <w:lang w:val="en-US"/>
        </w:rPr>
        <w:t xml:space="preserve">        - oAuth2ClientCredentials:</w:t>
      </w:r>
    </w:p>
    <w:p w14:paraId="061F9373" w14:textId="77777777" w:rsidR="006101FE" w:rsidRDefault="006101FE" w:rsidP="006101FE">
      <w:pPr>
        <w:pStyle w:val="PL"/>
        <w:rPr>
          <w:lang w:val="en-US"/>
        </w:rPr>
      </w:pPr>
      <w:r>
        <w:rPr>
          <w:lang w:val="en-US"/>
        </w:rPr>
        <w:t xml:space="preserve">          - nnrf-nfm</w:t>
      </w:r>
    </w:p>
    <w:p w14:paraId="04685B34" w14:textId="77777777" w:rsidR="006101FE" w:rsidRDefault="006101FE" w:rsidP="006101FE">
      <w:pPr>
        <w:pStyle w:val="PL"/>
        <w:rPr>
          <w:lang w:val="en-US"/>
        </w:rPr>
      </w:pPr>
      <w:r>
        <w:rPr>
          <w:lang w:val="en-US"/>
        </w:rPr>
        <w:t xml:space="preserve">        - oAuth2ClientCredentials:</w:t>
      </w:r>
    </w:p>
    <w:p w14:paraId="327F84C0" w14:textId="77777777" w:rsidR="006101FE" w:rsidRDefault="006101FE" w:rsidP="006101FE">
      <w:pPr>
        <w:pStyle w:val="PL"/>
        <w:rPr>
          <w:lang w:val="en-US"/>
        </w:rPr>
      </w:pPr>
      <w:r>
        <w:rPr>
          <w:lang w:val="en-US"/>
        </w:rPr>
        <w:t xml:space="preserve">          - nnrf-nfm</w:t>
      </w:r>
    </w:p>
    <w:p w14:paraId="61148FB1" w14:textId="77777777" w:rsidR="006101FE" w:rsidRDefault="006101FE" w:rsidP="006101FE">
      <w:pPr>
        <w:pStyle w:val="PL"/>
        <w:rPr>
          <w:lang w:val="en-US"/>
        </w:rPr>
      </w:pPr>
      <w:r>
        <w:rPr>
          <w:lang w:val="en-US"/>
        </w:rPr>
        <w:t xml:space="preserve">          - nnrf-nfm:nf-instances:read</w:t>
      </w:r>
    </w:p>
    <w:p w14:paraId="6CD96040" w14:textId="77777777" w:rsidR="006101FE" w:rsidRDefault="006101FE" w:rsidP="006101FE">
      <w:pPr>
        <w:pStyle w:val="PL"/>
        <w:rPr>
          <w:lang w:val="en-US"/>
        </w:rPr>
      </w:pPr>
      <w:r>
        <w:rPr>
          <w:lang w:val="en-US"/>
        </w:rPr>
        <w:t xml:space="preserve">      parameters:</w:t>
      </w:r>
    </w:p>
    <w:p w14:paraId="6A4E671E" w14:textId="77777777" w:rsidR="006101FE" w:rsidRDefault="006101FE" w:rsidP="006101FE">
      <w:pPr>
        <w:pStyle w:val="PL"/>
        <w:rPr>
          <w:lang w:val="en-US"/>
        </w:rPr>
      </w:pPr>
      <w:r>
        <w:rPr>
          <w:lang w:val="en-US"/>
        </w:rPr>
        <w:t xml:space="preserve">      (...)</w:t>
      </w:r>
    </w:p>
    <w:p w14:paraId="5CD6CB14" w14:textId="77777777" w:rsidR="006101FE" w:rsidRDefault="006101FE" w:rsidP="006101FE">
      <w:pPr>
        <w:pStyle w:val="PL"/>
        <w:rPr>
          <w:lang w:val="en-US"/>
        </w:rPr>
      </w:pPr>
      <w:r>
        <w:rPr>
          <w:lang w:val="en-US"/>
        </w:rPr>
        <w:t xml:space="preserve">      responses:</w:t>
      </w:r>
    </w:p>
    <w:p w14:paraId="3739AEA9" w14:textId="77777777" w:rsidR="006101FE" w:rsidRDefault="006101FE" w:rsidP="006101FE">
      <w:pPr>
        <w:pStyle w:val="PL"/>
        <w:rPr>
          <w:lang w:val="en-US"/>
        </w:rPr>
      </w:pPr>
      <w:r>
        <w:rPr>
          <w:lang w:val="en-US"/>
        </w:rPr>
        <w:lastRenderedPageBreak/>
        <w:t xml:space="preserve">      (...)</w:t>
      </w:r>
    </w:p>
    <w:p w14:paraId="3AEE4E8E" w14:textId="77777777" w:rsidR="006101FE" w:rsidRDefault="006101FE" w:rsidP="006101FE">
      <w:pPr>
        <w:pStyle w:val="PL"/>
        <w:rPr>
          <w:lang w:val="en-US"/>
        </w:rPr>
      </w:pPr>
    </w:p>
    <w:p w14:paraId="63486A29" w14:textId="77777777" w:rsidR="006101FE" w:rsidRPr="00986E88" w:rsidRDefault="006101FE" w:rsidP="006101FE">
      <w:pPr>
        <w:pStyle w:val="PL"/>
      </w:pPr>
      <w:r w:rsidRPr="00986E88">
        <w:t>components:</w:t>
      </w:r>
    </w:p>
    <w:p w14:paraId="6C1D9928" w14:textId="77777777" w:rsidR="006101FE" w:rsidRPr="002857AD" w:rsidRDefault="006101FE" w:rsidP="006101FE">
      <w:pPr>
        <w:pStyle w:val="PL"/>
        <w:rPr>
          <w:lang w:val="en-US"/>
        </w:rPr>
      </w:pPr>
      <w:r w:rsidRPr="002857AD">
        <w:rPr>
          <w:lang w:val="en-US"/>
        </w:rPr>
        <w:t xml:space="preserve">  securitySchemes:</w:t>
      </w:r>
    </w:p>
    <w:p w14:paraId="468993CF" w14:textId="77777777" w:rsidR="006101FE" w:rsidRPr="002857AD" w:rsidRDefault="006101FE" w:rsidP="006101FE">
      <w:pPr>
        <w:pStyle w:val="PL"/>
        <w:rPr>
          <w:lang w:val="en-US"/>
        </w:rPr>
      </w:pPr>
      <w:r w:rsidRPr="002857AD">
        <w:rPr>
          <w:lang w:val="en-US"/>
        </w:rPr>
        <w:t xml:space="preserve">    oAuth2ClientCredentials:</w:t>
      </w:r>
    </w:p>
    <w:p w14:paraId="26F844D7" w14:textId="77777777" w:rsidR="006101FE" w:rsidRPr="002857AD" w:rsidRDefault="006101FE" w:rsidP="006101FE">
      <w:pPr>
        <w:pStyle w:val="PL"/>
        <w:rPr>
          <w:lang w:val="en-US"/>
        </w:rPr>
      </w:pPr>
      <w:r w:rsidRPr="002857AD">
        <w:rPr>
          <w:lang w:val="en-US"/>
        </w:rPr>
        <w:t xml:space="preserve">      type: oauth2</w:t>
      </w:r>
    </w:p>
    <w:p w14:paraId="1D75C160" w14:textId="77777777" w:rsidR="006101FE" w:rsidRPr="002857AD" w:rsidRDefault="006101FE" w:rsidP="006101FE">
      <w:pPr>
        <w:pStyle w:val="PL"/>
        <w:rPr>
          <w:lang w:val="en-US"/>
        </w:rPr>
      </w:pPr>
      <w:r w:rsidRPr="002857AD">
        <w:rPr>
          <w:lang w:val="en-US"/>
        </w:rPr>
        <w:t xml:space="preserve">      flows:</w:t>
      </w:r>
    </w:p>
    <w:p w14:paraId="49884E79" w14:textId="77777777" w:rsidR="006101FE" w:rsidRPr="002857AD" w:rsidRDefault="006101FE" w:rsidP="006101FE">
      <w:pPr>
        <w:pStyle w:val="PL"/>
        <w:rPr>
          <w:lang w:val="en-US"/>
        </w:rPr>
      </w:pPr>
      <w:r w:rsidRPr="002857AD">
        <w:rPr>
          <w:lang w:val="en-US"/>
        </w:rPr>
        <w:t xml:space="preserve">        clientCredentials:</w:t>
      </w:r>
    </w:p>
    <w:p w14:paraId="0D37668E" w14:textId="77777777" w:rsidR="006101FE" w:rsidRPr="002857AD" w:rsidRDefault="006101FE" w:rsidP="006101FE">
      <w:pPr>
        <w:pStyle w:val="PL"/>
        <w:rPr>
          <w:lang w:val="en-US"/>
        </w:rPr>
      </w:pPr>
      <w:r w:rsidRPr="002857AD">
        <w:rPr>
          <w:lang w:val="en-US"/>
        </w:rPr>
        <w:t xml:space="preserve">          tokenUrl: '</w:t>
      </w:r>
      <w:r w:rsidRPr="00082B3E">
        <w:rPr>
          <w:lang w:val="en-US"/>
        </w:rPr>
        <w:t>{nrfApiRoot}/oauth2/token</w:t>
      </w:r>
      <w:r w:rsidRPr="002857AD">
        <w:rPr>
          <w:lang w:val="en-US"/>
        </w:rPr>
        <w:t>'</w:t>
      </w:r>
    </w:p>
    <w:p w14:paraId="21660CF6" w14:textId="77777777" w:rsidR="006101FE" w:rsidRPr="002857AD" w:rsidRDefault="006101FE" w:rsidP="006101FE">
      <w:pPr>
        <w:pStyle w:val="PL"/>
        <w:rPr>
          <w:lang w:val="en-US"/>
        </w:rPr>
      </w:pPr>
      <w:r>
        <w:rPr>
          <w:lang w:val="en-US"/>
        </w:rPr>
        <w:t xml:space="preserve">          scopes:</w:t>
      </w:r>
    </w:p>
    <w:p w14:paraId="630BF5C2" w14:textId="77777777" w:rsidR="006101FE" w:rsidRDefault="006101FE" w:rsidP="006101FE">
      <w:pPr>
        <w:pStyle w:val="PL"/>
        <w:rPr>
          <w:lang w:val="en-US"/>
        </w:rPr>
      </w:pPr>
      <w:r>
        <w:rPr>
          <w:lang w:val="en-US"/>
        </w:rPr>
        <w:t xml:space="preserve">            </w:t>
      </w:r>
      <w:r w:rsidRPr="002857AD">
        <w:t>nnrf-nfm</w:t>
      </w:r>
      <w:r>
        <w:rPr>
          <w:lang w:val="en-US"/>
        </w:rPr>
        <w:t>: Access to the Nnrf_NFManagement API</w:t>
      </w:r>
    </w:p>
    <w:p w14:paraId="5CDFFCC0" w14:textId="77777777" w:rsidR="006101FE" w:rsidRDefault="006101FE" w:rsidP="006101FE">
      <w:pPr>
        <w:pStyle w:val="PL"/>
        <w:rPr>
          <w:lang w:val="en-US"/>
        </w:rPr>
      </w:pPr>
      <w:r>
        <w:rPr>
          <w:lang w:val="en-US"/>
        </w:rPr>
        <w:t xml:space="preserve">            nnrf-nfm:nf-instances:read: Read access to the NF Instances (Collection) resource</w:t>
      </w:r>
    </w:p>
    <w:p w14:paraId="17F03376" w14:textId="77777777" w:rsidR="006101FE" w:rsidRPr="00026D31" w:rsidRDefault="006101FE" w:rsidP="006101FE">
      <w:pPr>
        <w:rPr>
          <w:noProof/>
          <w:lang w:val="en-US"/>
        </w:rPr>
      </w:pPr>
    </w:p>
    <w:p w14:paraId="74F2E3F2" w14:textId="77777777" w:rsidR="00516776" w:rsidRDefault="00516776" w:rsidP="00516776">
      <w:pPr>
        <w:pStyle w:val="Heading3"/>
        <w:rPr>
          <w:lang w:eastAsia="zh-CN"/>
        </w:rPr>
      </w:pPr>
      <w:bookmarkStart w:id="1034" w:name="_Toc44849477"/>
      <w:bookmarkStart w:id="1035" w:name="_Toc51853119"/>
      <w:bookmarkStart w:id="1036" w:name="_Toc51859792"/>
      <w:bookmarkStart w:id="1037" w:name="_Toc83139718"/>
      <w:r>
        <w:rPr>
          <w:lang w:eastAsia="zh-CN"/>
        </w:rPr>
        <w:t>5.3.17</w:t>
      </w:r>
      <w:r>
        <w:rPr>
          <w:lang w:eastAsia="zh-CN"/>
        </w:rPr>
        <w:tab/>
        <w:t>Reuse of Structured Data Types</w:t>
      </w:r>
      <w:bookmarkEnd w:id="1030"/>
      <w:bookmarkEnd w:id="1031"/>
      <w:bookmarkEnd w:id="1032"/>
      <w:bookmarkEnd w:id="1033"/>
      <w:bookmarkEnd w:id="1034"/>
      <w:bookmarkEnd w:id="1035"/>
      <w:bookmarkEnd w:id="1036"/>
      <w:bookmarkEnd w:id="1037"/>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516776">
      <w:pPr>
        <w:pStyle w:val="B1"/>
        <w:ind w:firstLine="0"/>
      </w:pPr>
      <w:r>
        <w:t>The ProblemDetails data type is defined in 3GPP TS 29.571 [5] as:</w:t>
      </w:r>
    </w:p>
    <w:p w14:paraId="3F49D567" w14:textId="77777777" w:rsidR="00516776" w:rsidRPr="00F267AF" w:rsidRDefault="00516776" w:rsidP="00516776">
      <w:pPr>
        <w:pStyle w:val="PL"/>
        <w:ind w:left="568"/>
        <w:rPr>
          <w:lang w:val="en-US"/>
        </w:rPr>
      </w:pPr>
      <w:r w:rsidRPr="00F267AF">
        <w:rPr>
          <w:lang w:val="en-US"/>
        </w:rPr>
        <w:t xml:space="preserve">    ProblemDetails:</w:t>
      </w:r>
    </w:p>
    <w:p w14:paraId="0E8CA6BD" w14:textId="77777777" w:rsidR="00516776" w:rsidRPr="00F267AF" w:rsidRDefault="00516776" w:rsidP="00516776">
      <w:pPr>
        <w:pStyle w:val="PL"/>
        <w:ind w:left="568"/>
        <w:rPr>
          <w:lang w:val="en-US"/>
        </w:rPr>
      </w:pPr>
      <w:r w:rsidRPr="00F267AF">
        <w:rPr>
          <w:lang w:val="en-US"/>
        </w:rPr>
        <w:t xml:space="preserve">      type: object</w:t>
      </w:r>
    </w:p>
    <w:p w14:paraId="44E55DBA" w14:textId="77777777" w:rsidR="00516776" w:rsidRPr="00F267AF" w:rsidRDefault="00516776" w:rsidP="00516776">
      <w:pPr>
        <w:pStyle w:val="PL"/>
        <w:ind w:left="568"/>
        <w:rPr>
          <w:lang w:val="en-US"/>
        </w:rPr>
      </w:pPr>
      <w:r w:rsidRPr="00F267AF">
        <w:rPr>
          <w:lang w:val="en-US"/>
        </w:rPr>
        <w:t xml:space="preserve">      properties:</w:t>
      </w:r>
    </w:p>
    <w:p w14:paraId="2E4983D6" w14:textId="77777777" w:rsidR="00516776" w:rsidRPr="00F267AF" w:rsidRDefault="00516776" w:rsidP="00516776">
      <w:pPr>
        <w:pStyle w:val="PL"/>
        <w:ind w:left="568"/>
        <w:rPr>
          <w:lang w:val="en-US"/>
        </w:rPr>
      </w:pPr>
      <w:r w:rsidRPr="00F267AF">
        <w:rPr>
          <w:lang w:val="en-US"/>
        </w:rPr>
        <w:t xml:space="preserve">        type:</w:t>
      </w:r>
    </w:p>
    <w:p w14:paraId="5553655C" w14:textId="77777777" w:rsidR="00516776" w:rsidRPr="00F267AF" w:rsidRDefault="00516776" w:rsidP="00516776">
      <w:pPr>
        <w:pStyle w:val="PL"/>
        <w:ind w:left="568"/>
        <w:rPr>
          <w:lang w:val="en-US"/>
        </w:rPr>
      </w:pPr>
      <w:r w:rsidRPr="00F267AF">
        <w:rPr>
          <w:lang w:val="en-US"/>
        </w:rPr>
        <w:t xml:space="preserve">          $ref: '#/components/schemas/Uri'</w:t>
      </w:r>
    </w:p>
    <w:p w14:paraId="7B64523C" w14:textId="77777777" w:rsidR="00516776" w:rsidRPr="00F267AF" w:rsidRDefault="00516776" w:rsidP="00516776">
      <w:pPr>
        <w:pStyle w:val="PL"/>
        <w:ind w:left="568"/>
        <w:rPr>
          <w:lang w:val="en-US"/>
        </w:rPr>
      </w:pPr>
      <w:r w:rsidRPr="00F267AF">
        <w:rPr>
          <w:lang w:val="en-US"/>
        </w:rPr>
        <w:t xml:space="preserve">        title:</w:t>
      </w:r>
    </w:p>
    <w:p w14:paraId="52B3C381" w14:textId="77777777" w:rsidR="00516776" w:rsidRPr="00F267AF" w:rsidRDefault="00516776" w:rsidP="00516776">
      <w:pPr>
        <w:pStyle w:val="PL"/>
        <w:ind w:left="568"/>
        <w:rPr>
          <w:lang w:val="en-US"/>
        </w:rPr>
      </w:pPr>
      <w:r w:rsidRPr="00F267AF">
        <w:rPr>
          <w:lang w:val="en-US"/>
        </w:rPr>
        <w:t xml:space="preserve">          type: string</w:t>
      </w:r>
    </w:p>
    <w:p w14:paraId="55600181" w14:textId="77777777" w:rsidR="00516776" w:rsidRPr="00F267AF" w:rsidRDefault="00516776" w:rsidP="00516776">
      <w:pPr>
        <w:pStyle w:val="PL"/>
        <w:ind w:left="568"/>
        <w:rPr>
          <w:lang w:val="en-US"/>
        </w:rPr>
      </w:pPr>
      <w:r w:rsidRPr="00F267AF">
        <w:rPr>
          <w:lang w:val="en-US"/>
        </w:rPr>
        <w:t xml:space="preserve">        status:</w:t>
      </w:r>
    </w:p>
    <w:p w14:paraId="5F26A34E" w14:textId="77777777" w:rsidR="00516776" w:rsidRPr="00F267AF" w:rsidRDefault="00516776" w:rsidP="00516776">
      <w:pPr>
        <w:pStyle w:val="PL"/>
        <w:ind w:left="568"/>
        <w:rPr>
          <w:lang w:val="en-US"/>
        </w:rPr>
      </w:pPr>
      <w:r w:rsidRPr="00F267AF">
        <w:rPr>
          <w:lang w:val="en-US"/>
        </w:rPr>
        <w:t xml:space="preserve">          type: integer</w:t>
      </w:r>
    </w:p>
    <w:p w14:paraId="6853C153" w14:textId="77777777" w:rsidR="00516776" w:rsidRPr="00F267AF" w:rsidRDefault="00516776" w:rsidP="00516776">
      <w:pPr>
        <w:pStyle w:val="PL"/>
        <w:ind w:left="568"/>
        <w:rPr>
          <w:lang w:val="en-US"/>
        </w:rPr>
      </w:pPr>
      <w:r w:rsidRPr="00F267AF">
        <w:rPr>
          <w:lang w:val="en-US"/>
        </w:rPr>
        <w:t xml:space="preserve">        detail:</w:t>
      </w:r>
    </w:p>
    <w:p w14:paraId="702C6CC2" w14:textId="77777777" w:rsidR="00516776" w:rsidRPr="00F267AF" w:rsidRDefault="00516776" w:rsidP="00516776">
      <w:pPr>
        <w:pStyle w:val="PL"/>
        <w:ind w:left="568"/>
        <w:rPr>
          <w:lang w:val="en-US"/>
        </w:rPr>
      </w:pPr>
      <w:r w:rsidRPr="00F267AF">
        <w:rPr>
          <w:lang w:val="en-US"/>
        </w:rPr>
        <w:t xml:space="preserve">          type: string</w:t>
      </w:r>
    </w:p>
    <w:p w14:paraId="735545FC" w14:textId="77777777" w:rsidR="00516776" w:rsidRPr="00F267AF" w:rsidRDefault="00516776" w:rsidP="00516776">
      <w:pPr>
        <w:pStyle w:val="PL"/>
        <w:ind w:left="568"/>
        <w:rPr>
          <w:lang w:val="en-US"/>
        </w:rPr>
      </w:pPr>
      <w:r w:rsidRPr="00F267AF">
        <w:rPr>
          <w:lang w:val="en-US"/>
        </w:rPr>
        <w:t xml:space="preserve">        instance:</w:t>
      </w:r>
    </w:p>
    <w:p w14:paraId="296AC9F6" w14:textId="77777777" w:rsidR="00516776" w:rsidRPr="00F267AF" w:rsidRDefault="00516776" w:rsidP="00516776">
      <w:pPr>
        <w:pStyle w:val="PL"/>
        <w:ind w:left="568"/>
        <w:rPr>
          <w:lang w:val="en-US"/>
        </w:rPr>
      </w:pPr>
      <w:r w:rsidRPr="00F267AF">
        <w:rPr>
          <w:lang w:val="en-US"/>
        </w:rPr>
        <w:t xml:space="preserve">          $ref: '#/components/schemas/Uri'</w:t>
      </w:r>
    </w:p>
    <w:p w14:paraId="00D2AE20" w14:textId="77777777" w:rsidR="00516776" w:rsidRPr="00F267AF" w:rsidRDefault="00516776" w:rsidP="00516776">
      <w:pPr>
        <w:pStyle w:val="PL"/>
        <w:ind w:left="568"/>
        <w:rPr>
          <w:lang w:val="en-US"/>
        </w:rPr>
      </w:pPr>
      <w:r w:rsidRPr="00F267AF">
        <w:rPr>
          <w:lang w:val="en-US"/>
        </w:rPr>
        <w:t xml:space="preserve">        cause:</w:t>
      </w:r>
    </w:p>
    <w:p w14:paraId="2D6EA73E" w14:textId="77777777" w:rsidR="00516776" w:rsidRPr="00F267AF" w:rsidRDefault="00516776" w:rsidP="00516776">
      <w:pPr>
        <w:pStyle w:val="PL"/>
        <w:ind w:left="568"/>
        <w:rPr>
          <w:lang w:val="en-US"/>
        </w:rPr>
      </w:pPr>
      <w:r w:rsidRPr="00F267AF">
        <w:rPr>
          <w:lang w:val="en-US"/>
        </w:rPr>
        <w:t xml:space="preserve">          type: string</w:t>
      </w:r>
    </w:p>
    <w:p w14:paraId="0912B00C" w14:textId="77777777" w:rsidR="00516776" w:rsidRPr="00F267AF" w:rsidRDefault="00516776" w:rsidP="00516776">
      <w:pPr>
        <w:pStyle w:val="PL"/>
        <w:ind w:left="568"/>
        <w:rPr>
          <w:lang w:val="en-US"/>
        </w:rPr>
      </w:pPr>
      <w:r w:rsidRPr="00F267AF">
        <w:rPr>
          <w:lang w:val="en-US"/>
        </w:rPr>
        <w:t xml:space="preserve">        invalidParams:</w:t>
      </w:r>
    </w:p>
    <w:p w14:paraId="2CF87605" w14:textId="77777777" w:rsidR="00516776" w:rsidRPr="00F267AF" w:rsidRDefault="00516776" w:rsidP="00516776">
      <w:pPr>
        <w:pStyle w:val="PL"/>
        <w:ind w:left="568"/>
        <w:rPr>
          <w:lang w:val="en-US"/>
        </w:rPr>
      </w:pPr>
      <w:r w:rsidRPr="00F267AF">
        <w:rPr>
          <w:lang w:val="en-US"/>
        </w:rPr>
        <w:t xml:space="preserve">          type: array</w:t>
      </w:r>
    </w:p>
    <w:p w14:paraId="52D45BBE" w14:textId="77777777" w:rsidR="00516776" w:rsidRPr="00F267AF" w:rsidRDefault="00516776" w:rsidP="00516776">
      <w:pPr>
        <w:pStyle w:val="PL"/>
        <w:ind w:left="568"/>
        <w:rPr>
          <w:lang w:val="en-US"/>
        </w:rPr>
      </w:pPr>
      <w:r w:rsidRPr="00F267AF">
        <w:rPr>
          <w:lang w:val="en-US"/>
        </w:rPr>
        <w:t xml:space="preserve">          items:</w:t>
      </w:r>
    </w:p>
    <w:p w14:paraId="37D079E1" w14:textId="77777777" w:rsidR="00516776" w:rsidRPr="00F267AF" w:rsidRDefault="00516776" w:rsidP="00516776">
      <w:pPr>
        <w:pStyle w:val="PL"/>
        <w:ind w:left="568"/>
        <w:rPr>
          <w:lang w:val="en-US"/>
        </w:rPr>
      </w:pPr>
      <w:r w:rsidRPr="00F267AF">
        <w:rPr>
          <w:lang w:val="en-US"/>
        </w:rPr>
        <w:t xml:space="preserve">            $ref: '#/components/schemas/InvalidParam'</w:t>
      </w:r>
    </w:p>
    <w:p w14:paraId="53E07378" w14:textId="77777777" w:rsidR="00516776" w:rsidRPr="00F267AF" w:rsidRDefault="00516776" w:rsidP="00516776">
      <w:pPr>
        <w:pStyle w:val="PL"/>
        <w:ind w:left="568"/>
        <w:rPr>
          <w:lang w:val="en-US"/>
        </w:rPr>
      </w:pPr>
      <w:r w:rsidRPr="00F267AF">
        <w:rPr>
          <w:lang w:val="en-US"/>
        </w:rPr>
        <w:t xml:space="preserve">          minItems: </w:t>
      </w:r>
      <w:r>
        <w:rPr>
          <w:lang w:val="en-US"/>
        </w:rPr>
        <w:t>1</w:t>
      </w:r>
    </w:p>
    <w:p w14:paraId="64BAAE6A" w14:textId="77777777" w:rsidR="00516776" w:rsidRDefault="00516776" w:rsidP="00516776">
      <w:pPr>
        <w:pStyle w:val="PL"/>
      </w:pPr>
    </w:p>
    <w:p w14:paraId="68C200F5" w14:textId="77777777" w:rsidR="00516776" w:rsidRDefault="00516776" w:rsidP="00516776">
      <w:pPr>
        <w:pStyle w:val="B1"/>
        <w:ind w:firstLine="0"/>
      </w:pPr>
      <w:r>
        <w:t>Then, if a given API needs to extend ProblemDetails with an additional attribute, e.g. "action" of type string, it should define, e.g. an ExtendedProblemDetails data type as follows:</w:t>
      </w:r>
    </w:p>
    <w:p w14:paraId="75AB98C8" w14:textId="77777777" w:rsidR="00516776" w:rsidRDefault="00516776" w:rsidP="00516776">
      <w:pPr>
        <w:pStyle w:val="PL"/>
        <w:ind w:left="568"/>
        <w:rPr>
          <w:lang w:val="en-US"/>
        </w:rPr>
      </w:pPr>
      <w:r w:rsidRPr="00F267AF">
        <w:rPr>
          <w:lang w:val="en-US"/>
        </w:rPr>
        <w:t xml:space="preserve">    </w:t>
      </w:r>
      <w:r>
        <w:rPr>
          <w:lang w:val="en-US"/>
        </w:rPr>
        <w:t>Extended</w:t>
      </w:r>
      <w:r w:rsidRPr="00F267AF">
        <w:rPr>
          <w:lang w:val="en-US"/>
        </w:rPr>
        <w:t>ProblemDetails:</w:t>
      </w:r>
    </w:p>
    <w:p w14:paraId="5311326E" w14:textId="77777777" w:rsidR="00516776" w:rsidRDefault="00516776" w:rsidP="00516776">
      <w:pPr>
        <w:pStyle w:val="PL"/>
        <w:ind w:left="568"/>
        <w:rPr>
          <w:lang w:val="en-US"/>
        </w:rPr>
      </w:pPr>
      <w:r>
        <w:rPr>
          <w:lang w:val="en-US"/>
        </w:rPr>
        <w:t xml:space="preserve">      allOf:</w:t>
      </w:r>
    </w:p>
    <w:p w14:paraId="55C896E0" w14:textId="77777777" w:rsidR="00516776" w:rsidRPr="00F267AF" w:rsidRDefault="00516776" w:rsidP="00516776">
      <w:pPr>
        <w:pStyle w:val="PL"/>
        <w:ind w:left="568"/>
        <w:rPr>
          <w:lang w:val="en-US"/>
        </w:rPr>
      </w:pPr>
      <w:r>
        <w:rPr>
          <w:lang w:val="en-US"/>
        </w:rPr>
        <w:t xml:space="preserve">        - $ref: 'TS29571_CommonData.yaml#/components/schemas/ProblemDetails'</w:t>
      </w:r>
    </w:p>
    <w:p w14:paraId="0B510551" w14:textId="77777777" w:rsidR="00516776" w:rsidRDefault="00516776" w:rsidP="00516776">
      <w:pPr>
        <w:pStyle w:val="PL"/>
        <w:ind w:left="568"/>
        <w:rPr>
          <w:lang w:val="en-US"/>
        </w:rPr>
      </w:pPr>
      <w:r w:rsidRPr="00F267AF">
        <w:rPr>
          <w:lang w:val="en-US"/>
        </w:rPr>
        <w:t xml:space="preserve">      </w:t>
      </w:r>
      <w:r>
        <w:rPr>
          <w:lang w:val="en-US"/>
        </w:rPr>
        <w:t xml:space="preserve">  - $ref: '#/components/schemas/ProblemDetailsExtension'</w:t>
      </w:r>
    </w:p>
    <w:p w14:paraId="3E45A428" w14:textId="77777777" w:rsidR="00516776" w:rsidRDefault="00516776" w:rsidP="00516776">
      <w:pPr>
        <w:pStyle w:val="PL"/>
        <w:ind w:left="568"/>
        <w:rPr>
          <w:lang w:val="en-US"/>
        </w:rPr>
      </w:pPr>
    </w:p>
    <w:p w14:paraId="10B7610F" w14:textId="77777777" w:rsidR="00516776" w:rsidRDefault="00516776" w:rsidP="00516776">
      <w:pPr>
        <w:pStyle w:val="PL"/>
        <w:ind w:left="568"/>
        <w:rPr>
          <w:lang w:val="en-US"/>
        </w:rPr>
      </w:pPr>
      <w:r>
        <w:rPr>
          <w:lang w:val="en-US"/>
        </w:rPr>
        <w:t xml:space="preserve">    ProblemDetailsExtension:</w:t>
      </w:r>
    </w:p>
    <w:p w14:paraId="66133DB6" w14:textId="77777777" w:rsidR="00516776" w:rsidRPr="00F267AF" w:rsidRDefault="00516776" w:rsidP="00516776">
      <w:pPr>
        <w:pStyle w:val="PL"/>
        <w:ind w:left="568"/>
        <w:rPr>
          <w:lang w:val="en-US"/>
        </w:rPr>
      </w:pPr>
      <w:r>
        <w:rPr>
          <w:lang w:val="en-US"/>
        </w:rPr>
        <w:t xml:space="preserve">      </w:t>
      </w:r>
      <w:r w:rsidRPr="00F267AF">
        <w:rPr>
          <w:lang w:val="en-US"/>
        </w:rPr>
        <w:t>type: object</w:t>
      </w:r>
    </w:p>
    <w:p w14:paraId="0B3350FA" w14:textId="77777777" w:rsidR="00516776" w:rsidRPr="00F267AF" w:rsidRDefault="00516776" w:rsidP="00516776">
      <w:pPr>
        <w:pStyle w:val="PL"/>
        <w:ind w:left="568"/>
        <w:rPr>
          <w:lang w:val="en-US"/>
        </w:rPr>
      </w:pPr>
      <w:r w:rsidRPr="00F267AF">
        <w:rPr>
          <w:lang w:val="en-US"/>
        </w:rPr>
        <w:t xml:space="preserve">      properties:</w:t>
      </w:r>
    </w:p>
    <w:p w14:paraId="4AB642D6" w14:textId="77777777" w:rsidR="00516776" w:rsidRPr="00F267AF" w:rsidRDefault="00516776" w:rsidP="0051677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14:paraId="4D2EF88A" w14:textId="56BF2B13" w:rsidR="00516776" w:rsidRDefault="00516776" w:rsidP="00516776">
      <w:pPr>
        <w:pStyle w:val="PL"/>
        <w:ind w:left="568"/>
        <w:rPr>
          <w:lang w:val="en-US"/>
        </w:rPr>
      </w:pPr>
      <w:r>
        <w:rPr>
          <w:lang w:val="en-US"/>
        </w:rPr>
        <w:t xml:space="preserve">    </w:t>
      </w:r>
      <w:r w:rsidRPr="00F267AF">
        <w:rPr>
          <w:lang w:val="en-US"/>
        </w:rPr>
        <w:t xml:space="preserve">      type: string</w:t>
      </w:r>
    </w:p>
    <w:p w14:paraId="0CB7FFEC" w14:textId="0A4F4F40" w:rsidR="00022D20" w:rsidRDefault="00022D20" w:rsidP="00022D20">
      <w:pPr>
        <w:pStyle w:val="Heading3"/>
        <w:rPr>
          <w:lang w:eastAsia="zh-CN"/>
        </w:rPr>
      </w:pPr>
      <w:bookmarkStart w:id="1038" w:name="_Toc83139719"/>
      <w:r>
        <w:rPr>
          <w:lang w:eastAsia="zh-CN"/>
        </w:rPr>
        <w:t>5.3.18</w:t>
      </w:r>
      <w:r>
        <w:rPr>
          <w:lang w:eastAsia="zh-CN"/>
        </w:rPr>
        <w:tab/>
        <w:t>Operation identifiers</w:t>
      </w:r>
      <w:bookmarkEnd w:id="1038"/>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022D20">
      <w:pPr>
        <w:pStyle w:val="PL"/>
        <w:ind w:left="568"/>
      </w:pPr>
      <w:r>
        <w:t xml:space="preserve">    get:</w:t>
      </w:r>
    </w:p>
    <w:p w14:paraId="72AF207D" w14:textId="77777777" w:rsidR="00022D20" w:rsidRDefault="00022D20" w:rsidP="00022D20">
      <w:pPr>
        <w:pStyle w:val="PL"/>
        <w:ind w:left="568"/>
      </w:pPr>
      <w:r>
        <w:lastRenderedPageBreak/>
        <w:t xml:space="preserve">      operationId: ReadInfo</w:t>
      </w:r>
    </w:p>
    <w:p w14:paraId="437E3DB7" w14:textId="77777777" w:rsidR="00022D20" w:rsidRDefault="00022D20" w:rsidP="00022D20">
      <w:pPr>
        <w:pStyle w:val="PL"/>
        <w:ind w:left="568"/>
      </w:pPr>
      <w:r>
        <w:t xml:space="preserve">      summary: Read Information.</w:t>
      </w:r>
    </w:p>
    <w:p w14:paraId="5D127B4E" w14:textId="77777777" w:rsidR="00022D20" w:rsidRDefault="00022D20" w:rsidP="00022D20">
      <w:pPr>
        <w:pStyle w:val="PL"/>
        <w:ind w:left="568"/>
      </w:pPr>
      <w:r>
        <w:t xml:space="preserve">      tags:</w:t>
      </w:r>
    </w:p>
    <w:p w14:paraId="291159C5" w14:textId="77777777" w:rsidR="00022D20" w:rsidRDefault="00022D20" w:rsidP="00022D20">
      <w:pPr>
        <w:pStyle w:val="PL"/>
        <w:ind w:left="568"/>
      </w:pPr>
      <w:r>
        <w:t xml:space="preserve">        - Information (Document)</w:t>
      </w:r>
    </w:p>
    <w:p w14:paraId="19ADACC4" w14:textId="77777777" w:rsidR="00022D20" w:rsidRDefault="00022D20" w:rsidP="00022D20">
      <w:pPr>
        <w:pStyle w:val="PL"/>
        <w:ind w:left="568"/>
      </w:pPr>
      <w:r>
        <w:t xml:space="preserve">      parameters:</w:t>
      </w:r>
    </w:p>
    <w:p w14:paraId="36C998A5" w14:textId="77777777" w:rsidR="00022D20" w:rsidRDefault="00022D20" w:rsidP="00022D20">
      <w:pPr>
        <w:pStyle w:val="PL"/>
        <w:ind w:left="568"/>
      </w:pPr>
      <w:r>
        <w:t xml:space="preserve">        - name: infoType</w:t>
      </w:r>
    </w:p>
    <w:p w14:paraId="6EF1C9AE" w14:textId="77777777" w:rsidR="00022D20" w:rsidRDefault="00022D20" w:rsidP="00022D20">
      <w:pPr>
        <w:pStyle w:val="PL"/>
        <w:ind w:left="568"/>
      </w:pPr>
      <w:r>
        <w:t xml:space="preserve">          in: path</w:t>
      </w:r>
    </w:p>
    <w:p w14:paraId="4CD30CF3" w14:textId="77777777" w:rsidR="00022D20" w:rsidRDefault="00022D20" w:rsidP="00022D20">
      <w:pPr>
        <w:pStyle w:val="PL"/>
        <w:ind w:left="568"/>
      </w:pPr>
      <w:r>
        <w:t xml:space="preserve">          description: Requested information Type</w:t>
      </w:r>
    </w:p>
    <w:p w14:paraId="57A4A01E" w14:textId="77777777" w:rsidR="00022D20" w:rsidRDefault="00022D20" w:rsidP="00022D20">
      <w:pPr>
        <w:pStyle w:val="PL"/>
        <w:ind w:left="568"/>
      </w:pPr>
      <w:r>
        <w:t xml:space="preserve">          required: true</w:t>
      </w:r>
    </w:p>
    <w:p w14:paraId="619F7092" w14:textId="77777777" w:rsidR="00022D20" w:rsidRDefault="00022D20" w:rsidP="00022D20">
      <w:pPr>
        <w:pStyle w:val="PL"/>
        <w:ind w:left="568"/>
      </w:pPr>
      <w:r>
        <w:t xml:space="preserve">          schema:</w:t>
      </w:r>
    </w:p>
    <w:p w14:paraId="3CAE6A6E" w14:textId="77777777" w:rsidR="00022D20" w:rsidRDefault="00022D20" w:rsidP="00022D20">
      <w:pPr>
        <w:pStyle w:val="PL"/>
        <w:ind w:left="568"/>
      </w:pPr>
      <w:r>
        <w:t xml:space="preserve">            type: string</w:t>
      </w:r>
    </w:p>
    <w:p w14:paraId="0A35CC31" w14:textId="77777777" w:rsidR="00022D20" w:rsidRDefault="00022D20" w:rsidP="00022D20">
      <w:pPr>
        <w:pStyle w:val="PL"/>
        <w:ind w:left="568"/>
      </w:pPr>
      <w:r>
        <w:t>(…)</w:t>
      </w:r>
    </w:p>
    <w:p w14:paraId="4CE71931" w14:textId="77777777" w:rsidR="00022D20" w:rsidRDefault="00022D20" w:rsidP="00022D20">
      <w:pPr>
        <w:rPr>
          <w:rFonts w:eastAsia="SimSun"/>
        </w:rPr>
      </w:pPr>
    </w:p>
    <w:p w14:paraId="7EE45017" w14:textId="77777777" w:rsidR="00022D20" w:rsidRPr="00022D20" w:rsidRDefault="00022D20" w:rsidP="00022D20"/>
    <w:p w14:paraId="1E019615" w14:textId="77777777" w:rsidR="00516776" w:rsidRDefault="00516776" w:rsidP="00516776">
      <w:pPr>
        <w:pStyle w:val="Heading1"/>
      </w:pPr>
      <w:bookmarkStart w:id="1039" w:name="_Toc19702525"/>
      <w:bookmarkStart w:id="1040" w:name="_Toc27751686"/>
      <w:bookmarkStart w:id="1041" w:name="_Toc35971772"/>
      <w:bookmarkStart w:id="1042" w:name="_Toc35976021"/>
      <w:bookmarkStart w:id="1043" w:name="_Toc44849478"/>
      <w:bookmarkStart w:id="1044" w:name="_Toc51853120"/>
      <w:bookmarkStart w:id="1045" w:name="_Toc51859793"/>
      <w:bookmarkStart w:id="1046" w:name="_Toc83139720"/>
      <w:r>
        <w:t>6</w:t>
      </w:r>
      <w:r>
        <w:tab/>
      </w:r>
      <w:r w:rsidRPr="007D6B1A">
        <w:t>Requirements for secure API design</w:t>
      </w:r>
      <w:bookmarkEnd w:id="1039"/>
      <w:bookmarkEnd w:id="1040"/>
      <w:bookmarkEnd w:id="1041"/>
      <w:bookmarkEnd w:id="1042"/>
      <w:bookmarkEnd w:id="1043"/>
      <w:bookmarkEnd w:id="1044"/>
      <w:bookmarkEnd w:id="1045"/>
      <w:bookmarkEnd w:id="1046"/>
    </w:p>
    <w:p w14:paraId="3DE77633" w14:textId="77777777" w:rsidR="00516776" w:rsidRDefault="00516776" w:rsidP="00516776">
      <w:pPr>
        <w:pStyle w:val="Heading2"/>
      </w:pPr>
      <w:bookmarkStart w:id="1047" w:name="_Toc19702526"/>
      <w:bookmarkStart w:id="1048" w:name="_Toc27751687"/>
      <w:bookmarkStart w:id="1049" w:name="_Toc35971773"/>
      <w:bookmarkStart w:id="1050" w:name="_Toc35976022"/>
      <w:bookmarkStart w:id="1051" w:name="_Toc44849479"/>
      <w:bookmarkStart w:id="1052" w:name="_Toc51853121"/>
      <w:bookmarkStart w:id="1053" w:name="_Toc51859794"/>
      <w:bookmarkStart w:id="1054" w:name="_Toc83139721"/>
      <w:r>
        <w:t>6</w:t>
      </w:r>
      <w:r w:rsidRPr="00BC65D5">
        <w:t>.1</w:t>
      </w:r>
      <w:r w:rsidRPr="00BC65D5">
        <w:tab/>
      </w:r>
      <w:r>
        <w:t>Introduction</w:t>
      </w:r>
      <w:bookmarkEnd w:id="1047"/>
      <w:bookmarkEnd w:id="1048"/>
      <w:bookmarkEnd w:id="1049"/>
      <w:bookmarkEnd w:id="1050"/>
      <w:bookmarkEnd w:id="1051"/>
      <w:bookmarkEnd w:id="1052"/>
      <w:bookmarkEnd w:id="1053"/>
      <w:bookmarkEnd w:id="1054"/>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516776">
      <w:pPr>
        <w:pStyle w:val="Heading2"/>
      </w:pPr>
      <w:bookmarkStart w:id="1055" w:name="_Toc19702527"/>
      <w:bookmarkStart w:id="1056" w:name="_Toc27751688"/>
      <w:bookmarkStart w:id="1057" w:name="_Toc35971774"/>
      <w:bookmarkStart w:id="1058" w:name="_Toc35976023"/>
      <w:bookmarkStart w:id="1059" w:name="_Toc44849480"/>
      <w:bookmarkStart w:id="1060" w:name="_Toc51853122"/>
      <w:bookmarkStart w:id="1061" w:name="_Toc51859795"/>
      <w:bookmarkStart w:id="1062" w:name="_Toc83139722"/>
      <w:r>
        <w:t>6.2</w:t>
      </w:r>
      <w:r>
        <w:tab/>
        <w:t>General</w:t>
      </w:r>
      <w:bookmarkEnd w:id="1055"/>
      <w:bookmarkEnd w:id="1056"/>
      <w:bookmarkEnd w:id="1057"/>
      <w:bookmarkEnd w:id="1058"/>
      <w:bookmarkEnd w:id="1059"/>
      <w:bookmarkEnd w:id="1060"/>
      <w:bookmarkEnd w:id="1061"/>
      <w:bookmarkEnd w:id="1062"/>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77777777"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lastRenderedPageBreak/>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516776">
      <w:pPr>
        <w:pStyle w:val="Heading2"/>
      </w:pPr>
      <w:bookmarkStart w:id="1063" w:name="_Toc19702528"/>
      <w:bookmarkStart w:id="1064" w:name="_Toc27751689"/>
      <w:bookmarkStart w:id="1065" w:name="_Toc35971775"/>
      <w:bookmarkStart w:id="1066" w:name="_Toc35976024"/>
      <w:bookmarkStart w:id="1067" w:name="_Toc44849481"/>
      <w:bookmarkStart w:id="1068" w:name="_Toc51853123"/>
      <w:bookmarkStart w:id="1069" w:name="_Toc51859796"/>
      <w:bookmarkStart w:id="1070" w:name="_Toc83139723"/>
      <w:r>
        <w:t>6</w:t>
      </w:r>
      <w:r w:rsidRPr="007D6B1A">
        <w:t>.3</w:t>
      </w:r>
      <w:r w:rsidRPr="007D6B1A">
        <w:tab/>
        <w:t>SBA-specific requirements</w:t>
      </w:r>
      <w:bookmarkEnd w:id="1063"/>
      <w:bookmarkEnd w:id="1064"/>
      <w:bookmarkEnd w:id="1065"/>
      <w:bookmarkEnd w:id="1066"/>
      <w:bookmarkEnd w:id="1067"/>
      <w:bookmarkEnd w:id="1068"/>
      <w:bookmarkEnd w:id="1069"/>
      <w:bookmarkEnd w:id="1070"/>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bookmarkStart w:id="1071"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1071"/>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516776">
      <w:pPr>
        <w:pStyle w:val="Heading8"/>
      </w:pPr>
      <w:bookmarkStart w:id="1072" w:name="_Toc19702529"/>
      <w:bookmarkStart w:id="1073" w:name="_Toc27751690"/>
      <w:bookmarkStart w:id="1074" w:name="_Toc35971776"/>
      <w:bookmarkStart w:id="1075" w:name="_Toc35976025"/>
      <w:bookmarkStart w:id="1076" w:name="_Toc44849482"/>
      <w:bookmarkStart w:id="1077" w:name="_Toc51853124"/>
      <w:bookmarkStart w:id="1078" w:name="_Toc51859797"/>
      <w:bookmarkStart w:id="1079" w:name="_Toc83139724"/>
      <w:r w:rsidRPr="004D3578">
        <w:t xml:space="preserve">Annex </w:t>
      </w:r>
      <w:r>
        <w:t>A</w:t>
      </w:r>
      <w:r w:rsidRPr="004D3578">
        <w:t xml:space="preserve"> (informative):</w:t>
      </w:r>
      <w:r w:rsidRPr="004D3578">
        <w:br/>
      </w:r>
      <w:r>
        <w:t>TS Skeleton Template</w:t>
      </w:r>
      <w:bookmarkEnd w:id="1072"/>
      <w:bookmarkEnd w:id="1073"/>
      <w:bookmarkEnd w:id="1074"/>
      <w:bookmarkEnd w:id="1075"/>
      <w:bookmarkEnd w:id="1076"/>
      <w:bookmarkEnd w:id="1077"/>
      <w:bookmarkEnd w:id="1078"/>
      <w:bookmarkEnd w:id="1079"/>
    </w:p>
    <w:p w14:paraId="4C459550" w14:textId="77777777" w:rsidR="00516776" w:rsidRDefault="00516776" w:rsidP="00516776">
      <w:bookmarkStart w:id="1080" w:name="_Toc19702530"/>
      <w:bookmarkStart w:id="1081"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516776">
      <w:pPr>
        <w:pStyle w:val="Heading8"/>
      </w:pPr>
      <w:bookmarkStart w:id="1082" w:name="_Toc35971777"/>
      <w:bookmarkStart w:id="1083" w:name="_Toc35976026"/>
      <w:bookmarkStart w:id="1084" w:name="_Toc44849483"/>
      <w:bookmarkStart w:id="1085" w:name="_Toc51853125"/>
      <w:bookmarkStart w:id="1086" w:name="_Toc51859798"/>
      <w:bookmarkStart w:id="1087" w:name="_Toc83139725"/>
      <w:r w:rsidRPr="004D3578">
        <w:t xml:space="preserve">Annex </w:t>
      </w:r>
      <w:r>
        <w:t>B</w:t>
      </w:r>
      <w:r w:rsidRPr="004D3578">
        <w:t xml:space="preserve"> (informative):</w:t>
      </w:r>
      <w:r w:rsidRPr="004D3578">
        <w:br/>
      </w:r>
      <w:r>
        <w:t>Backward Incompatible Changes</w:t>
      </w:r>
      <w:bookmarkEnd w:id="1080"/>
      <w:bookmarkEnd w:id="1081"/>
      <w:bookmarkEnd w:id="1082"/>
      <w:bookmarkEnd w:id="1083"/>
      <w:bookmarkEnd w:id="1084"/>
      <w:bookmarkEnd w:id="1085"/>
      <w:bookmarkEnd w:id="1086"/>
      <w:bookmarkEnd w:id="1087"/>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lastRenderedPageBreak/>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4DC11EF0" w:rsidR="00BB18CA" w:rsidRDefault="00BB18CA" w:rsidP="00BB18CA">
      <w:pPr>
        <w:rPr>
          <w:rFonts w:eastAsia="Calibri"/>
        </w:rPr>
      </w:pPr>
      <w:r>
        <w:rPr>
          <w:rFonts w:eastAsia="Calibri"/>
        </w:rPr>
        <w:t xml:space="preserve">When a change although being categorised as backwards compatible correction or addition results in interoperability issues, it is expected that the issue will be resolved by implementing the change at both consumer and provider. </w:t>
      </w:r>
    </w:p>
    <w:p w14:paraId="7FD497B0" w14:textId="77777777" w:rsidR="00516776" w:rsidRDefault="00516776" w:rsidP="00516776">
      <w:pPr>
        <w:pStyle w:val="Heading8"/>
      </w:pPr>
      <w:bookmarkStart w:id="1088" w:name="_Toc19702531"/>
      <w:bookmarkStart w:id="1089" w:name="_Toc27751692"/>
      <w:bookmarkStart w:id="1090" w:name="_Toc35971778"/>
      <w:bookmarkStart w:id="1091" w:name="_Toc35976027"/>
      <w:bookmarkStart w:id="1092" w:name="_Toc44849484"/>
      <w:bookmarkStart w:id="1093" w:name="_Toc51853126"/>
      <w:bookmarkStart w:id="1094" w:name="_Toc51859799"/>
      <w:bookmarkStart w:id="1095" w:name="_Toc83139726"/>
      <w:r>
        <w:t>Annex C</w:t>
      </w:r>
      <w:r w:rsidRPr="00EA0173">
        <w:t xml:space="preserve"> (Informative):</w:t>
      </w:r>
      <w:r w:rsidRPr="00EA0173">
        <w:br/>
      </w:r>
      <w:r>
        <w:t>Resource modelling</w:t>
      </w:r>
      <w:bookmarkEnd w:id="1088"/>
      <w:bookmarkEnd w:id="1089"/>
      <w:bookmarkEnd w:id="1090"/>
      <w:bookmarkEnd w:id="1091"/>
      <w:bookmarkEnd w:id="1092"/>
      <w:bookmarkEnd w:id="1093"/>
      <w:bookmarkEnd w:id="1094"/>
      <w:bookmarkEnd w:id="1095"/>
    </w:p>
    <w:p w14:paraId="19CC2929" w14:textId="77777777" w:rsidR="00516776" w:rsidRDefault="00516776" w:rsidP="00516776">
      <w:pPr>
        <w:pStyle w:val="Heading2"/>
      </w:pPr>
      <w:bookmarkStart w:id="1096" w:name="_Toc19702532"/>
      <w:bookmarkStart w:id="1097" w:name="_Toc27751693"/>
      <w:bookmarkStart w:id="1098" w:name="_Toc35971779"/>
      <w:bookmarkStart w:id="1099" w:name="_Toc35976028"/>
      <w:bookmarkStart w:id="1100" w:name="_Toc44849485"/>
      <w:bookmarkStart w:id="1101" w:name="_Toc51853127"/>
      <w:bookmarkStart w:id="1102" w:name="_Toc51859800"/>
      <w:bookmarkStart w:id="1103" w:name="_Toc83139727"/>
      <w:r>
        <w:t>C.0</w:t>
      </w:r>
      <w:r>
        <w:tab/>
        <w:t>General</w:t>
      </w:r>
      <w:bookmarkEnd w:id="1096"/>
      <w:bookmarkEnd w:id="1097"/>
      <w:bookmarkEnd w:id="1098"/>
      <w:bookmarkEnd w:id="1099"/>
      <w:bookmarkEnd w:id="1100"/>
      <w:bookmarkEnd w:id="1101"/>
      <w:bookmarkEnd w:id="1102"/>
      <w:bookmarkEnd w:id="1103"/>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 xml:space="preserve">In this process the designer should refer to the appropriate </w:t>
      </w:r>
      <w:r>
        <w:lastRenderedPageBreak/>
        <w:t>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516776">
      <w:pPr>
        <w:pStyle w:val="Heading2"/>
      </w:pPr>
      <w:bookmarkStart w:id="1104" w:name="_Toc19702533"/>
      <w:bookmarkStart w:id="1105" w:name="_Toc27751694"/>
      <w:bookmarkStart w:id="1106" w:name="_Toc35971780"/>
      <w:bookmarkStart w:id="1107" w:name="_Toc35976029"/>
      <w:bookmarkStart w:id="1108" w:name="_Toc44849486"/>
      <w:bookmarkStart w:id="1109" w:name="_Toc51853128"/>
      <w:bookmarkStart w:id="1110" w:name="_Toc51859801"/>
      <w:bookmarkStart w:id="1111" w:name="_Toc83139728"/>
      <w:r>
        <w:t>C.1</w:t>
      </w:r>
      <w:r>
        <w:tab/>
        <w:t>Document</w:t>
      </w:r>
      <w:bookmarkEnd w:id="1104"/>
      <w:bookmarkEnd w:id="1105"/>
      <w:bookmarkEnd w:id="1106"/>
      <w:bookmarkEnd w:id="1107"/>
      <w:bookmarkEnd w:id="1108"/>
      <w:bookmarkEnd w:id="1109"/>
      <w:bookmarkEnd w:id="1110"/>
      <w:bookmarkEnd w:id="1111"/>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7056A5D6" w14:textId="77777777" w:rsidR="00516776" w:rsidRDefault="00516776" w:rsidP="00516776">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14:paraId="4724FD8D" w14:textId="77777777" w:rsidR="00516776" w:rsidRDefault="00516776" w:rsidP="00516776">
      <w:pPr>
        <w:pStyle w:val="Heading2"/>
      </w:pPr>
      <w:bookmarkStart w:id="1112" w:name="_Toc19702534"/>
      <w:bookmarkStart w:id="1113" w:name="_Toc27751695"/>
      <w:bookmarkStart w:id="1114" w:name="_Toc35971781"/>
      <w:bookmarkStart w:id="1115" w:name="_Toc35976030"/>
      <w:bookmarkStart w:id="1116" w:name="_Toc44849487"/>
      <w:bookmarkStart w:id="1117" w:name="_Toc51853129"/>
      <w:bookmarkStart w:id="1118" w:name="_Toc51859802"/>
      <w:bookmarkStart w:id="1119" w:name="_Toc83139729"/>
      <w:r w:rsidRPr="001C210A">
        <w:t>C</w:t>
      </w:r>
      <w:r>
        <w:t>.2</w:t>
      </w:r>
      <w:r>
        <w:tab/>
        <w:t>Collection</w:t>
      </w:r>
      <w:bookmarkEnd w:id="1112"/>
      <w:bookmarkEnd w:id="1113"/>
      <w:bookmarkEnd w:id="1114"/>
      <w:bookmarkEnd w:id="1115"/>
      <w:bookmarkEnd w:id="1116"/>
      <w:bookmarkEnd w:id="1117"/>
      <w:bookmarkEnd w:id="1118"/>
      <w:bookmarkEnd w:id="1119"/>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516776">
      <w:pPr>
        <w:pStyle w:val="Heading2"/>
      </w:pPr>
      <w:bookmarkStart w:id="1120" w:name="_Toc19702535"/>
      <w:bookmarkStart w:id="1121" w:name="_Toc27751696"/>
      <w:bookmarkStart w:id="1122" w:name="_Toc35971782"/>
      <w:bookmarkStart w:id="1123" w:name="_Toc35976031"/>
      <w:bookmarkStart w:id="1124" w:name="_Toc44849488"/>
      <w:bookmarkStart w:id="1125" w:name="_Toc51853130"/>
      <w:bookmarkStart w:id="1126" w:name="_Toc51859803"/>
      <w:bookmarkStart w:id="1127" w:name="_Toc83139730"/>
      <w:r w:rsidRPr="001C210A">
        <w:t>C</w:t>
      </w:r>
      <w:r>
        <w:t>.3</w:t>
      </w:r>
      <w:r>
        <w:tab/>
        <w:t>Store</w:t>
      </w:r>
      <w:bookmarkEnd w:id="1120"/>
      <w:bookmarkEnd w:id="1121"/>
      <w:bookmarkEnd w:id="1122"/>
      <w:bookmarkEnd w:id="1123"/>
      <w:bookmarkEnd w:id="1124"/>
      <w:bookmarkEnd w:id="1125"/>
      <w:bookmarkEnd w:id="1126"/>
      <w:bookmarkEnd w:id="1127"/>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lastRenderedPageBreak/>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516776">
      <w:pPr>
        <w:pStyle w:val="Heading2"/>
      </w:pPr>
      <w:bookmarkStart w:id="1128" w:name="_Toc19702536"/>
      <w:bookmarkStart w:id="1129" w:name="_Toc27751697"/>
      <w:bookmarkStart w:id="1130" w:name="_Toc35971783"/>
      <w:bookmarkStart w:id="1131" w:name="_Toc35976032"/>
      <w:bookmarkStart w:id="1132" w:name="_Toc44849489"/>
      <w:bookmarkStart w:id="1133" w:name="_Toc51853131"/>
      <w:bookmarkStart w:id="1134" w:name="_Toc51859804"/>
      <w:bookmarkStart w:id="1135" w:name="_Toc83139731"/>
      <w:r w:rsidRPr="001C210A">
        <w:t>C</w:t>
      </w:r>
      <w:r>
        <w:t>.4</w:t>
      </w:r>
      <w:r>
        <w:tab/>
        <w:t>Custom operation</w:t>
      </w:r>
      <w:bookmarkEnd w:id="1128"/>
      <w:bookmarkEnd w:id="1129"/>
      <w:bookmarkEnd w:id="1130"/>
      <w:bookmarkEnd w:id="1131"/>
      <w:bookmarkEnd w:id="1132"/>
      <w:bookmarkEnd w:id="1133"/>
      <w:bookmarkEnd w:id="1134"/>
      <w:bookmarkEnd w:id="1135"/>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77777777" w:rsidR="00516776" w:rsidRDefault="00516776" w:rsidP="00516776">
      <w:r>
        <w:t xml:space="preserve">The semantic of the custom operation is encoded in the last segment of the URI template in chapter 4.4.2: </w:t>
      </w:r>
      <w:r w:rsidRPr="006577E7" w:rsidDel="0043794C">
        <w:t>/{custOpName}</w:t>
      </w:r>
      <w:r>
        <w:t>.</w:t>
      </w:r>
    </w:p>
    <w:p w14:paraId="4526F7DE" w14:textId="77777777" w:rsidR="00516776" w:rsidRDefault="00516776" w:rsidP="00516776">
      <w:pPr>
        <w:pStyle w:val="Heading8"/>
      </w:pPr>
      <w:bookmarkStart w:id="1136" w:name="_Toc19702537"/>
      <w:bookmarkStart w:id="1137" w:name="_Toc27751698"/>
      <w:bookmarkStart w:id="1138" w:name="_Toc35971784"/>
      <w:bookmarkStart w:id="1139" w:name="_Toc35976033"/>
      <w:bookmarkStart w:id="1140" w:name="_Toc44849490"/>
      <w:bookmarkStart w:id="1141" w:name="_Toc51853132"/>
      <w:bookmarkStart w:id="1142" w:name="_Toc51859805"/>
      <w:bookmarkStart w:id="1143" w:name="_Toc83139732"/>
      <w:r w:rsidRPr="004D3578">
        <w:t xml:space="preserve">Annex </w:t>
      </w:r>
      <w:r>
        <w:t>D</w:t>
      </w:r>
      <w:r w:rsidRPr="004D3578">
        <w:t xml:space="preserve"> (informative):</w:t>
      </w:r>
      <w:r w:rsidRPr="004D3578">
        <w:br/>
      </w:r>
      <w:r>
        <w:t>Example of an OpenAPI specification file for Patch</w:t>
      </w:r>
      <w:bookmarkEnd w:id="1136"/>
      <w:bookmarkEnd w:id="1137"/>
      <w:bookmarkEnd w:id="1138"/>
      <w:bookmarkEnd w:id="1139"/>
      <w:bookmarkEnd w:id="1140"/>
      <w:bookmarkEnd w:id="1141"/>
      <w:bookmarkEnd w:id="1142"/>
      <w:bookmarkEnd w:id="1143"/>
    </w:p>
    <w:p w14:paraId="02FFE242" w14:textId="77777777"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2D97B2F4" w14:textId="77777777" w:rsidR="00516776" w:rsidRDefault="00516776" w:rsidP="00516776">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2FB8FE3B" w14:textId="77777777" w:rsidR="00516776" w:rsidRPr="00D65A82" w:rsidRDefault="00516776" w:rsidP="00516776">
      <w:pPr>
        <w:pStyle w:val="PL"/>
      </w:pPr>
      <w:r>
        <w:t>o</w:t>
      </w:r>
      <w:r w:rsidRPr="00D65A82">
        <w:t>penapi: 3.0.0</w:t>
      </w:r>
    </w:p>
    <w:p w14:paraId="66FDE1C4" w14:textId="77777777" w:rsidR="00516776" w:rsidRPr="00D65A82" w:rsidRDefault="00516776" w:rsidP="00516776">
      <w:pPr>
        <w:pStyle w:val="PL"/>
      </w:pPr>
      <w:r w:rsidRPr="00D65A82">
        <w:t>info:</w:t>
      </w:r>
    </w:p>
    <w:p w14:paraId="34CB0F38" w14:textId="77777777" w:rsidR="00516776" w:rsidRPr="00D65A82" w:rsidRDefault="00516776" w:rsidP="00516776">
      <w:pPr>
        <w:pStyle w:val="PL"/>
      </w:pPr>
      <w:r w:rsidRPr="00D65A82">
        <w:t xml:space="preserve">  version: "1.0.0"</w:t>
      </w:r>
    </w:p>
    <w:p w14:paraId="6D13AA36" w14:textId="77777777" w:rsidR="00516776" w:rsidRPr="00D65A82" w:rsidRDefault="00516776" w:rsidP="00516776">
      <w:pPr>
        <w:pStyle w:val="PL"/>
      </w:pPr>
      <w:r w:rsidRPr="00D65A82">
        <w:t xml:space="preserve">  title: PATCH Example</w:t>
      </w:r>
    </w:p>
    <w:p w14:paraId="2675D5C6" w14:textId="77777777" w:rsidR="00516776" w:rsidRPr="00D65A82" w:rsidRDefault="00516776" w:rsidP="00516776">
      <w:pPr>
        <w:pStyle w:val="PL"/>
      </w:pPr>
      <w:r w:rsidRPr="00D65A82">
        <w:t>paths:</w:t>
      </w:r>
    </w:p>
    <w:p w14:paraId="1196E606" w14:textId="77777777" w:rsidR="00516776" w:rsidRPr="00D65A82" w:rsidRDefault="00516776" w:rsidP="00516776">
      <w:pPr>
        <w:pStyle w:val="PL"/>
      </w:pPr>
      <w:r w:rsidRPr="00D65A82">
        <w:t xml:space="preserve">  /inventory:</w:t>
      </w:r>
    </w:p>
    <w:p w14:paraId="65032688" w14:textId="77777777" w:rsidR="00516776" w:rsidRPr="00D65A82" w:rsidRDefault="00516776" w:rsidP="00516776">
      <w:pPr>
        <w:pStyle w:val="PL"/>
      </w:pPr>
      <w:r w:rsidRPr="00D65A82">
        <w:t xml:space="preserve">    post:</w:t>
      </w:r>
    </w:p>
    <w:p w14:paraId="44EA0BA5" w14:textId="77777777" w:rsidR="00516776" w:rsidRPr="00D65A82" w:rsidRDefault="00516776" w:rsidP="00516776">
      <w:pPr>
        <w:pStyle w:val="PL"/>
      </w:pPr>
      <w:r w:rsidRPr="00D65A82">
        <w:t xml:space="preserve">      summary: adds an inventory item</w:t>
      </w:r>
    </w:p>
    <w:p w14:paraId="61CD836B" w14:textId="77777777" w:rsidR="00516776" w:rsidRPr="00D65A82" w:rsidRDefault="00516776" w:rsidP="00516776">
      <w:pPr>
        <w:pStyle w:val="PL"/>
      </w:pPr>
      <w:r w:rsidRPr="00D65A82">
        <w:t xml:space="preserve">      operationId: addInventory</w:t>
      </w:r>
    </w:p>
    <w:p w14:paraId="24378ED8" w14:textId="77777777" w:rsidR="00516776" w:rsidRPr="00D65A82" w:rsidRDefault="00516776" w:rsidP="00516776">
      <w:pPr>
        <w:pStyle w:val="PL"/>
      </w:pPr>
      <w:r w:rsidRPr="00D65A82">
        <w:t xml:space="preserve">      description: Adds an item to the system</w:t>
      </w:r>
    </w:p>
    <w:p w14:paraId="026FA853" w14:textId="77777777" w:rsidR="00516776" w:rsidRPr="00D65A82" w:rsidRDefault="00516776" w:rsidP="00516776">
      <w:pPr>
        <w:pStyle w:val="PL"/>
      </w:pPr>
      <w:r w:rsidRPr="00D65A82">
        <w:t xml:space="preserve">      responses:</w:t>
      </w:r>
    </w:p>
    <w:p w14:paraId="10991FF1" w14:textId="77777777" w:rsidR="00516776" w:rsidRPr="00D65A82" w:rsidRDefault="00516776" w:rsidP="00516776">
      <w:pPr>
        <w:pStyle w:val="PL"/>
      </w:pPr>
      <w:r w:rsidRPr="00D65A82">
        <w:t xml:space="preserve">        '201':</w:t>
      </w:r>
    </w:p>
    <w:p w14:paraId="5D6B2556" w14:textId="77777777" w:rsidR="00516776" w:rsidRPr="00D65A82" w:rsidRDefault="00516776" w:rsidP="00516776">
      <w:pPr>
        <w:pStyle w:val="PL"/>
      </w:pPr>
      <w:r w:rsidRPr="00D65A82">
        <w:t xml:space="preserve">          description: item created</w:t>
      </w:r>
    </w:p>
    <w:p w14:paraId="72843B57" w14:textId="77777777" w:rsidR="00516776" w:rsidRPr="00D65A82" w:rsidRDefault="00516776" w:rsidP="00516776">
      <w:pPr>
        <w:pStyle w:val="PL"/>
      </w:pPr>
      <w:r w:rsidRPr="00D65A82">
        <w:t xml:space="preserve">        '400':</w:t>
      </w:r>
    </w:p>
    <w:p w14:paraId="55E57669" w14:textId="77777777" w:rsidR="00516776" w:rsidRPr="00D65A82" w:rsidRDefault="00516776" w:rsidP="00516776">
      <w:pPr>
        <w:pStyle w:val="PL"/>
      </w:pPr>
      <w:r w:rsidRPr="00D65A82">
        <w:t xml:space="preserve">          description: 'invalid input, object invalid'</w:t>
      </w:r>
    </w:p>
    <w:p w14:paraId="5EFC7315" w14:textId="77777777" w:rsidR="00516776" w:rsidRPr="00D65A82" w:rsidRDefault="00516776" w:rsidP="00516776">
      <w:pPr>
        <w:pStyle w:val="PL"/>
      </w:pPr>
      <w:r w:rsidRPr="00D65A82">
        <w:t xml:space="preserve">        '409':</w:t>
      </w:r>
    </w:p>
    <w:p w14:paraId="15D7DDC6" w14:textId="77777777" w:rsidR="00516776" w:rsidRPr="00D65A82" w:rsidRDefault="00516776" w:rsidP="00516776">
      <w:pPr>
        <w:pStyle w:val="PL"/>
      </w:pPr>
      <w:r w:rsidRPr="00D65A82">
        <w:t xml:space="preserve">          description: an existing item already exists</w:t>
      </w:r>
    </w:p>
    <w:p w14:paraId="1563B30C" w14:textId="77777777" w:rsidR="00516776" w:rsidRPr="00D65A82" w:rsidRDefault="00516776" w:rsidP="00516776">
      <w:pPr>
        <w:pStyle w:val="PL"/>
      </w:pPr>
      <w:r w:rsidRPr="00D65A82">
        <w:t xml:space="preserve">      requestBody:</w:t>
      </w:r>
    </w:p>
    <w:p w14:paraId="2CD89D17" w14:textId="77777777" w:rsidR="00516776" w:rsidRPr="00D65A82" w:rsidRDefault="00516776" w:rsidP="00516776">
      <w:pPr>
        <w:pStyle w:val="PL"/>
      </w:pPr>
      <w:r w:rsidRPr="00D65A82">
        <w:t xml:space="preserve">        content:</w:t>
      </w:r>
    </w:p>
    <w:p w14:paraId="0D0F4B02" w14:textId="77777777" w:rsidR="00516776" w:rsidRPr="00D65A82" w:rsidRDefault="00516776" w:rsidP="00516776">
      <w:pPr>
        <w:pStyle w:val="PL"/>
      </w:pPr>
      <w:r w:rsidRPr="00D65A82">
        <w:t xml:space="preserve">          application/json:</w:t>
      </w:r>
    </w:p>
    <w:p w14:paraId="1EBD426D" w14:textId="77777777" w:rsidR="00516776" w:rsidRPr="00D65A82" w:rsidRDefault="00516776" w:rsidP="00516776">
      <w:pPr>
        <w:pStyle w:val="PL"/>
      </w:pPr>
      <w:r w:rsidRPr="00D65A82">
        <w:t xml:space="preserve">            schema:</w:t>
      </w:r>
    </w:p>
    <w:p w14:paraId="5DAA1A00" w14:textId="77777777" w:rsidR="00516776" w:rsidRPr="00D65A82" w:rsidRDefault="00516776" w:rsidP="00516776">
      <w:pPr>
        <w:pStyle w:val="PL"/>
      </w:pPr>
      <w:r w:rsidRPr="00D65A82">
        <w:t xml:space="preserve">              $ref: '#/components/schemas/InventoryItem'</w:t>
      </w:r>
    </w:p>
    <w:p w14:paraId="61B45A00" w14:textId="77777777" w:rsidR="00516776" w:rsidRPr="00D65A82" w:rsidRDefault="00516776" w:rsidP="00516776">
      <w:pPr>
        <w:pStyle w:val="PL"/>
      </w:pPr>
      <w:r w:rsidRPr="00D65A82">
        <w:t xml:space="preserve">        description: Inventory item to add</w:t>
      </w:r>
    </w:p>
    <w:p w14:paraId="5EED9055" w14:textId="77777777" w:rsidR="00516776" w:rsidRPr="00D65A82" w:rsidRDefault="00516776" w:rsidP="00516776">
      <w:pPr>
        <w:pStyle w:val="PL"/>
      </w:pPr>
      <w:r w:rsidRPr="00D65A82">
        <w:t xml:space="preserve">  /inventory/{id}:</w:t>
      </w:r>
    </w:p>
    <w:p w14:paraId="5AC70104" w14:textId="77777777" w:rsidR="00516776" w:rsidRPr="00D65A82" w:rsidRDefault="00516776" w:rsidP="00516776">
      <w:pPr>
        <w:pStyle w:val="PL"/>
      </w:pPr>
      <w:r w:rsidRPr="00D65A82">
        <w:t xml:space="preserve">    get:</w:t>
      </w:r>
    </w:p>
    <w:p w14:paraId="1F7EE520" w14:textId="77777777" w:rsidR="00516776" w:rsidRPr="00D65A82" w:rsidRDefault="00516776" w:rsidP="00516776">
      <w:pPr>
        <w:pStyle w:val="PL"/>
      </w:pPr>
      <w:r w:rsidRPr="00D65A82">
        <w:t xml:space="preserve">      summary: read inventory item</w:t>
      </w:r>
    </w:p>
    <w:p w14:paraId="6228BAF7" w14:textId="77777777" w:rsidR="00516776" w:rsidRPr="00D65A82" w:rsidRDefault="00516776" w:rsidP="00516776">
      <w:pPr>
        <w:pStyle w:val="PL"/>
      </w:pPr>
      <w:r w:rsidRPr="00D65A82">
        <w:t xml:space="preserve">      parameters:</w:t>
      </w:r>
    </w:p>
    <w:p w14:paraId="4F99745D" w14:textId="77777777" w:rsidR="00516776" w:rsidRPr="00D65A82" w:rsidRDefault="00516776" w:rsidP="00516776">
      <w:pPr>
        <w:pStyle w:val="PL"/>
      </w:pPr>
      <w:r w:rsidRPr="00D65A82">
        <w:t xml:space="preserve">        - name: id</w:t>
      </w:r>
    </w:p>
    <w:p w14:paraId="4D11FD6F" w14:textId="77777777" w:rsidR="00516776" w:rsidRPr="00D65A82" w:rsidRDefault="00516776" w:rsidP="00516776">
      <w:pPr>
        <w:pStyle w:val="PL"/>
      </w:pPr>
      <w:r w:rsidRPr="00D65A82">
        <w:t xml:space="preserve">          in: path</w:t>
      </w:r>
    </w:p>
    <w:p w14:paraId="46346982" w14:textId="77777777" w:rsidR="00516776" w:rsidRPr="00D65A82" w:rsidRDefault="00516776" w:rsidP="00516776">
      <w:pPr>
        <w:pStyle w:val="PL"/>
      </w:pPr>
      <w:r w:rsidRPr="00D65A82">
        <w:t xml:space="preserve">          required: true</w:t>
      </w:r>
    </w:p>
    <w:p w14:paraId="63C0866D" w14:textId="77777777" w:rsidR="00516776" w:rsidRPr="00D65A82" w:rsidRDefault="00516776" w:rsidP="00516776">
      <w:pPr>
        <w:pStyle w:val="PL"/>
      </w:pPr>
      <w:r w:rsidRPr="00D65A82">
        <w:t xml:space="preserve">          schema:</w:t>
      </w:r>
    </w:p>
    <w:p w14:paraId="6BF1FA82" w14:textId="77777777" w:rsidR="00516776" w:rsidRPr="00D65A82" w:rsidRDefault="00516776" w:rsidP="00516776">
      <w:pPr>
        <w:pStyle w:val="PL"/>
      </w:pPr>
      <w:r w:rsidRPr="00D65A82">
        <w:t xml:space="preserve">            type: integer</w:t>
      </w:r>
    </w:p>
    <w:p w14:paraId="3D24312E" w14:textId="77777777" w:rsidR="00516776" w:rsidRPr="00D65A82" w:rsidRDefault="00516776" w:rsidP="00516776">
      <w:pPr>
        <w:pStyle w:val="PL"/>
      </w:pPr>
      <w:r w:rsidRPr="00D65A82">
        <w:t xml:space="preserve">      responses:</w:t>
      </w:r>
    </w:p>
    <w:p w14:paraId="307F978A" w14:textId="77777777" w:rsidR="00516776" w:rsidRPr="00D65A82" w:rsidRDefault="00516776" w:rsidP="00516776">
      <w:pPr>
        <w:pStyle w:val="PL"/>
      </w:pPr>
      <w:r w:rsidRPr="00D65A82">
        <w:t xml:space="preserve">        '200':</w:t>
      </w:r>
    </w:p>
    <w:p w14:paraId="29E55D34" w14:textId="77777777" w:rsidR="00516776" w:rsidRPr="00D65A82" w:rsidRDefault="00516776" w:rsidP="00516776">
      <w:pPr>
        <w:pStyle w:val="PL"/>
      </w:pPr>
      <w:r w:rsidRPr="00D65A82">
        <w:t xml:space="preserve">          description: search results matching criteria</w:t>
      </w:r>
    </w:p>
    <w:p w14:paraId="5F356616" w14:textId="77777777" w:rsidR="00516776" w:rsidRPr="00D65A82" w:rsidRDefault="00516776" w:rsidP="00516776">
      <w:pPr>
        <w:pStyle w:val="PL"/>
      </w:pPr>
      <w:r w:rsidRPr="00D65A82">
        <w:lastRenderedPageBreak/>
        <w:t xml:space="preserve">          content:</w:t>
      </w:r>
    </w:p>
    <w:p w14:paraId="1E9A3DCD" w14:textId="77777777" w:rsidR="00516776" w:rsidRPr="00D65A82" w:rsidRDefault="00516776" w:rsidP="00516776">
      <w:pPr>
        <w:pStyle w:val="PL"/>
      </w:pPr>
      <w:r w:rsidRPr="00D65A82">
        <w:t xml:space="preserve">            application/json:</w:t>
      </w:r>
    </w:p>
    <w:p w14:paraId="1E4192DA" w14:textId="77777777" w:rsidR="00516776" w:rsidRPr="00D65A82" w:rsidRDefault="00516776" w:rsidP="00516776">
      <w:pPr>
        <w:pStyle w:val="PL"/>
      </w:pPr>
      <w:r w:rsidRPr="00D65A82">
        <w:t xml:space="preserve">              schema:</w:t>
      </w:r>
    </w:p>
    <w:p w14:paraId="54AB8392" w14:textId="77777777" w:rsidR="00516776" w:rsidRPr="00D65A82" w:rsidRDefault="00516776" w:rsidP="00516776">
      <w:pPr>
        <w:pStyle w:val="PL"/>
      </w:pPr>
      <w:r w:rsidRPr="00D65A82">
        <w:t xml:space="preserve">                $ref: '#/components/schemas/InventoryItem'</w:t>
      </w:r>
    </w:p>
    <w:p w14:paraId="52E351BA" w14:textId="77777777" w:rsidR="00516776" w:rsidRPr="00D65A82" w:rsidRDefault="00516776" w:rsidP="00516776">
      <w:pPr>
        <w:pStyle w:val="PL"/>
      </w:pPr>
      <w:r w:rsidRPr="00D65A82">
        <w:t xml:space="preserve">        '400':</w:t>
      </w:r>
    </w:p>
    <w:p w14:paraId="75C336AA" w14:textId="77777777" w:rsidR="00516776" w:rsidRPr="00D65A82" w:rsidRDefault="00516776" w:rsidP="00516776">
      <w:pPr>
        <w:pStyle w:val="PL"/>
      </w:pPr>
      <w:r w:rsidRPr="00D65A82">
        <w:t xml:space="preserve">          description: bad input parameter</w:t>
      </w:r>
    </w:p>
    <w:p w14:paraId="5D151FC0" w14:textId="77777777" w:rsidR="00516776" w:rsidRPr="00D65A82" w:rsidRDefault="00516776" w:rsidP="00516776">
      <w:pPr>
        <w:pStyle w:val="PL"/>
      </w:pPr>
      <w:r w:rsidRPr="00D65A82">
        <w:t xml:space="preserve">    patch:</w:t>
      </w:r>
    </w:p>
    <w:p w14:paraId="0E6FFCAB" w14:textId="77777777" w:rsidR="00516776" w:rsidRPr="00D65A82" w:rsidRDefault="00516776" w:rsidP="00516776">
      <w:pPr>
        <w:pStyle w:val="PL"/>
      </w:pPr>
      <w:r w:rsidRPr="00D65A82">
        <w:t xml:space="preserve">      summary: patch inventory item</w:t>
      </w:r>
    </w:p>
    <w:p w14:paraId="793CDF85" w14:textId="77777777" w:rsidR="00516776" w:rsidRPr="00D65A82" w:rsidRDefault="00516776" w:rsidP="00516776">
      <w:pPr>
        <w:pStyle w:val="PL"/>
      </w:pPr>
      <w:r w:rsidRPr="00D65A82">
        <w:t xml:space="preserve">      parameters:</w:t>
      </w:r>
    </w:p>
    <w:p w14:paraId="2F57E262" w14:textId="77777777" w:rsidR="00516776" w:rsidRPr="00D65A82" w:rsidRDefault="00516776" w:rsidP="00516776">
      <w:pPr>
        <w:pStyle w:val="PL"/>
      </w:pPr>
      <w:r w:rsidRPr="00D65A82">
        <w:t xml:space="preserve">        - name: id</w:t>
      </w:r>
    </w:p>
    <w:p w14:paraId="5994A730" w14:textId="77777777" w:rsidR="00516776" w:rsidRPr="00D65A82" w:rsidRDefault="00516776" w:rsidP="00516776">
      <w:pPr>
        <w:pStyle w:val="PL"/>
      </w:pPr>
      <w:r w:rsidRPr="00D65A82">
        <w:t xml:space="preserve">          in: path</w:t>
      </w:r>
    </w:p>
    <w:p w14:paraId="36DEB142" w14:textId="77777777" w:rsidR="00516776" w:rsidRPr="00D65A82" w:rsidRDefault="00516776" w:rsidP="00516776">
      <w:pPr>
        <w:pStyle w:val="PL"/>
      </w:pPr>
      <w:r w:rsidRPr="00D65A82">
        <w:t xml:space="preserve">          required: true</w:t>
      </w:r>
    </w:p>
    <w:p w14:paraId="1842FC22" w14:textId="77777777" w:rsidR="00516776" w:rsidRPr="00D65A82" w:rsidRDefault="00516776" w:rsidP="00516776">
      <w:pPr>
        <w:pStyle w:val="PL"/>
      </w:pPr>
      <w:r w:rsidRPr="00D65A82">
        <w:t xml:space="preserve">          schema:</w:t>
      </w:r>
    </w:p>
    <w:p w14:paraId="5CCF5EF2" w14:textId="77777777" w:rsidR="00516776" w:rsidRPr="00D65A82" w:rsidRDefault="00516776" w:rsidP="00516776">
      <w:pPr>
        <w:pStyle w:val="PL"/>
      </w:pPr>
      <w:r w:rsidRPr="00D65A82">
        <w:t xml:space="preserve">            type: integer</w:t>
      </w:r>
    </w:p>
    <w:p w14:paraId="1A7A4567" w14:textId="77777777" w:rsidR="00516776" w:rsidRPr="00D65A82" w:rsidRDefault="00516776" w:rsidP="00516776">
      <w:pPr>
        <w:pStyle w:val="PL"/>
      </w:pPr>
      <w:r w:rsidRPr="00D65A82">
        <w:t xml:space="preserve">      requestBody:</w:t>
      </w:r>
    </w:p>
    <w:p w14:paraId="5FC551F0" w14:textId="77777777" w:rsidR="00516776" w:rsidRPr="00D65A82" w:rsidRDefault="00516776" w:rsidP="00516776">
      <w:pPr>
        <w:pStyle w:val="PL"/>
      </w:pPr>
      <w:r w:rsidRPr="00D65A82">
        <w:t xml:space="preserve">        required: true</w:t>
      </w:r>
    </w:p>
    <w:p w14:paraId="2FE55601" w14:textId="77777777" w:rsidR="00516776" w:rsidRPr="00D65A82" w:rsidRDefault="00516776" w:rsidP="00516776">
      <w:pPr>
        <w:pStyle w:val="PL"/>
      </w:pPr>
      <w:r w:rsidRPr="00D65A82">
        <w:t xml:space="preserve">        content:</w:t>
      </w:r>
    </w:p>
    <w:p w14:paraId="0C213AD6" w14:textId="77777777" w:rsidR="00516776" w:rsidRPr="00D65A82" w:rsidRDefault="00516776" w:rsidP="00516776">
      <w:pPr>
        <w:pStyle w:val="PL"/>
      </w:pPr>
      <w:r w:rsidRPr="00D65A82">
        <w:t xml:space="preserve">          application/json-patch+json:</w:t>
      </w:r>
    </w:p>
    <w:p w14:paraId="71DAC861" w14:textId="77777777" w:rsidR="00516776" w:rsidRPr="00D65A82" w:rsidRDefault="00516776" w:rsidP="00516776">
      <w:pPr>
        <w:pStyle w:val="PL"/>
      </w:pPr>
      <w:r w:rsidRPr="00D65A82">
        <w:t xml:space="preserve">            schema:</w:t>
      </w:r>
    </w:p>
    <w:p w14:paraId="71462A9F" w14:textId="77777777" w:rsidR="00516776" w:rsidRPr="00D65A82" w:rsidRDefault="00516776" w:rsidP="00516776">
      <w:pPr>
        <w:pStyle w:val="PL"/>
      </w:pPr>
      <w:r w:rsidRPr="00D65A82">
        <w:t xml:space="preserve">              $ref: '#/components/schemas/PatchInventoryItem'</w:t>
      </w:r>
    </w:p>
    <w:p w14:paraId="2BDDF97E" w14:textId="77777777" w:rsidR="00516776" w:rsidRPr="00D65A82" w:rsidRDefault="00516776" w:rsidP="00516776">
      <w:pPr>
        <w:pStyle w:val="PL"/>
      </w:pPr>
      <w:r w:rsidRPr="00D65A82">
        <w:t xml:space="preserve">          application/merge-patch+json:</w:t>
      </w:r>
    </w:p>
    <w:p w14:paraId="7DB9279E" w14:textId="77777777" w:rsidR="00516776" w:rsidRPr="00D65A82" w:rsidRDefault="00516776" w:rsidP="00516776">
      <w:pPr>
        <w:pStyle w:val="PL"/>
      </w:pPr>
      <w:r w:rsidRPr="00D65A82">
        <w:t xml:space="preserve">            schema:</w:t>
      </w:r>
    </w:p>
    <w:p w14:paraId="4331D83A" w14:textId="77777777" w:rsidR="00516776" w:rsidRPr="00D65A82" w:rsidRDefault="00516776" w:rsidP="00516776">
      <w:pPr>
        <w:pStyle w:val="PL"/>
      </w:pPr>
      <w:r w:rsidRPr="00D65A82">
        <w:t xml:space="preserve">              $ref: '#/components/schemas/MergePatchInventoryItem'</w:t>
      </w:r>
    </w:p>
    <w:p w14:paraId="6A40FE69" w14:textId="77777777" w:rsidR="00516776" w:rsidRPr="00D65A82" w:rsidRDefault="00516776" w:rsidP="00516776">
      <w:pPr>
        <w:pStyle w:val="PL"/>
      </w:pPr>
      <w:r w:rsidRPr="00D65A82">
        <w:t xml:space="preserve">      responses:</w:t>
      </w:r>
    </w:p>
    <w:p w14:paraId="5A6CFE13" w14:textId="77777777" w:rsidR="00516776" w:rsidRPr="00D65A82" w:rsidRDefault="00516776" w:rsidP="00516776">
      <w:pPr>
        <w:pStyle w:val="PL"/>
      </w:pPr>
      <w:r w:rsidRPr="00D65A82">
        <w:t xml:space="preserve">        '200':</w:t>
      </w:r>
    </w:p>
    <w:p w14:paraId="225C0961" w14:textId="77777777" w:rsidR="00516776" w:rsidRPr="00D65A82" w:rsidRDefault="00516776" w:rsidP="00516776">
      <w:pPr>
        <w:pStyle w:val="PL"/>
      </w:pPr>
      <w:r w:rsidRPr="00D65A82">
        <w:t xml:space="preserve">          description: Patch was succesfull and updated Inventory Item is returned.</w:t>
      </w:r>
    </w:p>
    <w:p w14:paraId="3FE085FC" w14:textId="77777777" w:rsidR="00516776" w:rsidRPr="00D65A82" w:rsidRDefault="00516776" w:rsidP="00516776">
      <w:pPr>
        <w:pStyle w:val="PL"/>
      </w:pPr>
      <w:r w:rsidRPr="00D65A82">
        <w:t xml:space="preserve">          content:</w:t>
      </w:r>
    </w:p>
    <w:p w14:paraId="2380F3C8" w14:textId="77777777" w:rsidR="00516776" w:rsidRPr="00D65A82" w:rsidRDefault="00516776" w:rsidP="00516776">
      <w:pPr>
        <w:pStyle w:val="PL"/>
      </w:pPr>
      <w:r w:rsidRPr="00D65A82">
        <w:t xml:space="preserve">            application/json:</w:t>
      </w:r>
    </w:p>
    <w:p w14:paraId="25151454" w14:textId="77777777" w:rsidR="00516776" w:rsidRPr="00D65A82" w:rsidRDefault="00516776" w:rsidP="00516776">
      <w:pPr>
        <w:pStyle w:val="PL"/>
      </w:pPr>
      <w:r w:rsidRPr="00D65A82">
        <w:t xml:space="preserve">              schema:</w:t>
      </w:r>
    </w:p>
    <w:p w14:paraId="34B997BC" w14:textId="77777777" w:rsidR="00516776" w:rsidRPr="00D65A82" w:rsidRDefault="00516776" w:rsidP="00516776">
      <w:pPr>
        <w:pStyle w:val="PL"/>
      </w:pPr>
      <w:r w:rsidRPr="00D65A82">
        <w:t xml:space="preserve">                $ref: '#/components/schemas/InventoryItem'</w:t>
      </w:r>
    </w:p>
    <w:p w14:paraId="4EFECA22" w14:textId="77777777" w:rsidR="00516776" w:rsidRPr="00D65A82" w:rsidRDefault="00516776" w:rsidP="00516776">
      <w:pPr>
        <w:pStyle w:val="PL"/>
      </w:pPr>
      <w:r w:rsidRPr="00D65A82">
        <w:t xml:space="preserve">        '204':</w:t>
      </w:r>
    </w:p>
    <w:p w14:paraId="1F9D5518" w14:textId="77777777" w:rsidR="00516776" w:rsidRPr="00D65A82" w:rsidRDefault="00516776" w:rsidP="00516776">
      <w:pPr>
        <w:pStyle w:val="PL"/>
      </w:pPr>
      <w:r w:rsidRPr="00D65A82">
        <w:t xml:space="preserve">          description: Patch was succesfull</w:t>
      </w:r>
    </w:p>
    <w:p w14:paraId="71D62BEB" w14:textId="77777777" w:rsidR="00516776" w:rsidRPr="00D65A82" w:rsidRDefault="00516776" w:rsidP="00516776">
      <w:pPr>
        <w:pStyle w:val="PL"/>
      </w:pPr>
      <w:r w:rsidRPr="00D65A82">
        <w:t xml:space="preserve">        '400':</w:t>
      </w:r>
    </w:p>
    <w:p w14:paraId="405FCB09" w14:textId="77777777" w:rsidR="00516776" w:rsidRPr="00D65A82" w:rsidRDefault="00516776" w:rsidP="00516776">
      <w:pPr>
        <w:pStyle w:val="PL"/>
      </w:pPr>
      <w:r w:rsidRPr="00D65A82">
        <w:t xml:space="preserve">          description: bad input parameter</w:t>
      </w:r>
    </w:p>
    <w:p w14:paraId="35FCEB11" w14:textId="77777777" w:rsidR="00516776" w:rsidRPr="00D65A82" w:rsidRDefault="00516776" w:rsidP="00516776">
      <w:pPr>
        <w:pStyle w:val="PL"/>
      </w:pPr>
      <w:r w:rsidRPr="00D65A82">
        <w:t>components:</w:t>
      </w:r>
    </w:p>
    <w:p w14:paraId="42D2BA00" w14:textId="77777777" w:rsidR="00516776" w:rsidRPr="00D65A82" w:rsidRDefault="00516776" w:rsidP="00516776">
      <w:pPr>
        <w:pStyle w:val="PL"/>
      </w:pPr>
      <w:r w:rsidRPr="00D65A82">
        <w:t xml:space="preserve">  schemas:</w:t>
      </w:r>
    </w:p>
    <w:p w14:paraId="29366F23" w14:textId="77777777" w:rsidR="00516776" w:rsidRPr="00D65A82" w:rsidRDefault="00516776" w:rsidP="00516776">
      <w:pPr>
        <w:pStyle w:val="PL"/>
      </w:pPr>
      <w:r w:rsidRPr="00D65A82">
        <w:t xml:space="preserve">    InventoryItem:</w:t>
      </w:r>
    </w:p>
    <w:p w14:paraId="28526317" w14:textId="77777777" w:rsidR="00516776" w:rsidRPr="00D65A82" w:rsidRDefault="00516776" w:rsidP="00516776">
      <w:pPr>
        <w:pStyle w:val="PL"/>
      </w:pPr>
      <w:r w:rsidRPr="00D65A82">
        <w:t xml:space="preserve">      type: object</w:t>
      </w:r>
    </w:p>
    <w:p w14:paraId="7BB026DE" w14:textId="77777777" w:rsidR="00516776" w:rsidRPr="00D65A82" w:rsidRDefault="00516776" w:rsidP="00516776">
      <w:pPr>
        <w:pStyle w:val="PL"/>
      </w:pPr>
      <w:r w:rsidRPr="00D65A82">
        <w:t xml:space="preserve">      required:</w:t>
      </w:r>
    </w:p>
    <w:p w14:paraId="2FD017B9" w14:textId="77777777" w:rsidR="00516776" w:rsidRPr="00D65A82" w:rsidRDefault="00516776" w:rsidP="00516776">
      <w:pPr>
        <w:pStyle w:val="PL"/>
      </w:pPr>
      <w:r w:rsidRPr="00D65A82">
        <w:t xml:space="preserve">        - name</w:t>
      </w:r>
    </w:p>
    <w:p w14:paraId="5D2ADE76" w14:textId="77777777" w:rsidR="00516776" w:rsidRPr="00D65A82" w:rsidRDefault="00516776" w:rsidP="00516776">
      <w:pPr>
        <w:pStyle w:val="PL"/>
      </w:pPr>
      <w:r w:rsidRPr="00D65A82">
        <w:t xml:space="preserve">        - manufacturer</w:t>
      </w:r>
    </w:p>
    <w:p w14:paraId="50A52EEE" w14:textId="77777777" w:rsidR="00516776" w:rsidRPr="00D65A82" w:rsidRDefault="00516776" w:rsidP="00516776">
      <w:pPr>
        <w:pStyle w:val="PL"/>
      </w:pPr>
      <w:r w:rsidRPr="00D65A82">
        <w:t xml:space="preserve">      properties:</w:t>
      </w:r>
    </w:p>
    <w:p w14:paraId="6C064709" w14:textId="77777777" w:rsidR="00516776" w:rsidRPr="00D65A82" w:rsidRDefault="00516776" w:rsidP="00516776">
      <w:pPr>
        <w:pStyle w:val="PL"/>
      </w:pPr>
      <w:r w:rsidRPr="00D65A82">
        <w:t xml:space="preserve">        id:</w:t>
      </w:r>
    </w:p>
    <w:p w14:paraId="47E017A9" w14:textId="77777777" w:rsidR="00516776" w:rsidRPr="00D65A82" w:rsidRDefault="00516776" w:rsidP="00516776">
      <w:pPr>
        <w:pStyle w:val="PL"/>
      </w:pPr>
      <w:r w:rsidRPr="00D65A82">
        <w:t xml:space="preserve">          type: integer</w:t>
      </w:r>
    </w:p>
    <w:p w14:paraId="7AF87DBE" w14:textId="77777777" w:rsidR="00516776" w:rsidRPr="00D65A82" w:rsidRDefault="00516776" w:rsidP="00516776">
      <w:pPr>
        <w:pStyle w:val="PL"/>
      </w:pPr>
      <w:r w:rsidRPr="00D65A82">
        <w:t xml:space="preserve">        name:</w:t>
      </w:r>
    </w:p>
    <w:p w14:paraId="29FCC993" w14:textId="77777777" w:rsidR="00516776" w:rsidRPr="00D65A82" w:rsidRDefault="00516776" w:rsidP="00516776">
      <w:pPr>
        <w:pStyle w:val="PL"/>
      </w:pPr>
      <w:r w:rsidRPr="00D65A82">
        <w:t xml:space="preserve">          type: string</w:t>
      </w:r>
    </w:p>
    <w:p w14:paraId="61CDE770" w14:textId="77777777" w:rsidR="00516776" w:rsidRPr="00D65A82" w:rsidRDefault="00516776" w:rsidP="00516776">
      <w:pPr>
        <w:pStyle w:val="PL"/>
      </w:pPr>
      <w:r w:rsidRPr="00D65A82">
        <w:t xml:space="preserve">        manufacturer:</w:t>
      </w:r>
    </w:p>
    <w:p w14:paraId="3334A821" w14:textId="77777777" w:rsidR="00516776" w:rsidRPr="00D65A82" w:rsidRDefault="00516776" w:rsidP="00516776">
      <w:pPr>
        <w:pStyle w:val="PL"/>
      </w:pPr>
      <w:r w:rsidRPr="00D65A82">
        <w:t xml:space="preserve">          $ref: '#/components/schemas/Manufacturer'</w:t>
      </w:r>
    </w:p>
    <w:p w14:paraId="0622B7CF" w14:textId="77777777" w:rsidR="00516776" w:rsidRPr="00D65A82" w:rsidRDefault="00516776" w:rsidP="00516776">
      <w:pPr>
        <w:pStyle w:val="PL"/>
      </w:pPr>
      <w:r w:rsidRPr="00D65A82">
        <w:t xml:space="preserve">        customers:</w:t>
      </w:r>
    </w:p>
    <w:p w14:paraId="7CF22E0D" w14:textId="77777777" w:rsidR="00516776" w:rsidRPr="00D65A82" w:rsidRDefault="00516776" w:rsidP="00516776">
      <w:pPr>
        <w:pStyle w:val="PL"/>
      </w:pPr>
      <w:r w:rsidRPr="00D65A82">
        <w:t xml:space="preserve">          type: array</w:t>
      </w:r>
    </w:p>
    <w:p w14:paraId="71DDAF37" w14:textId="77777777" w:rsidR="00516776" w:rsidRPr="00D65A82" w:rsidRDefault="00516776" w:rsidP="00516776">
      <w:pPr>
        <w:pStyle w:val="PL"/>
      </w:pPr>
      <w:r w:rsidRPr="00D65A82">
        <w:t xml:space="preserve">          items:</w:t>
      </w:r>
    </w:p>
    <w:p w14:paraId="6097D2FB" w14:textId="77777777" w:rsidR="00516776" w:rsidRPr="00D65A82" w:rsidRDefault="00516776" w:rsidP="00516776">
      <w:pPr>
        <w:pStyle w:val="PL"/>
      </w:pPr>
      <w:r w:rsidRPr="00D65A82">
        <w:t xml:space="preserve">            type: string</w:t>
      </w:r>
    </w:p>
    <w:p w14:paraId="3B85C6B8" w14:textId="77777777" w:rsidR="00516776" w:rsidRPr="00D65A82" w:rsidRDefault="00516776" w:rsidP="00516776">
      <w:pPr>
        <w:pStyle w:val="PL"/>
      </w:pPr>
      <w:r w:rsidRPr="00D65A82">
        <w:t xml:space="preserve">    Manufacturer:</w:t>
      </w:r>
    </w:p>
    <w:p w14:paraId="16254B07" w14:textId="77777777" w:rsidR="00516776" w:rsidRPr="00D65A82" w:rsidRDefault="00516776" w:rsidP="00516776">
      <w:pPr>
        <w:pStyle w:val="PL"/>
      </w:pPr>
      <w:r w:rsidRPr="00D65A82">
        <w:t xml:space="preserve">      type: object</w:t>
      </w:r>
    </w:p>
    <w:p w14:paraId="2FBBF847" w14:textId="77777777" w:rsidR="00516776" w:rsidRPr="00D65A82" w:rsidRDefault="00516776" w:rsidP="00516776">
      <w:pPr>
        <w:pStyle w:val="PL"/>
      </w:pPr>
      <w:r w:rsidRPr="00D65A82">
        <w:t xml:space="preserve">      required:</w:t>
      </w:r>
    </w:p>
    <w:p w14:paraId="59308020" w14:textId="77777777" w:rsidR="00516776" w:rsidRPr="00D65A82" w:rsidRDefault="00516776" w:rsidP="00516776">
      <w:pPr>
        <w:pStyle w:val="PL"/>
      </w:pPr>
      <w:r w:rsidRPr="00D65A82">
        <w:t xml:space="preserve">        - name</w:t>
      </w:r>
    </w:p>
    <w:p w14:paraId="34B03EA4" w14:textId="77777777" w:rsidR="00516776" w:rsidRPr="00D65A82" w:rsidRDefault="00516776" w:rsidP="00516776">
      <w:pPr>
        <w:pStyle w:val="PL"/>
      </w:pPr>
      <w:r w:rsidRPr="00D65A82">
        <w:t xml:space="preserve">      properties:</w:t>
      </w:r>
    </w:p>
    <w:p w14:paraId="685FEC72" w14:textId="77777777" w:rsidR="00516776" w:rsidRPr="00D65A82" w:rsidRDefault="00516776" w:rsidP="00516776">
      <w:pPr>
        <w:pStyle w:val="PL"/>
      </w:pPr>
      <w:r w:rsidRPr="00D65A82">
        <w:t xml:space="preserve">        name:</w:t>
      </w:r>
    </w:p>
    <w:p w14:paraId="42FECD92" w14:textId="77777777" w:rsidR="00516776" w:rsidRPr="00D65A82" w:rsidRDefault="00516776" w:rsidP="00516776">
      <w:pPr>
        <w:pStyle w:val="PL"/>
      </w:pPr>
      <w:r w:rsidRPr="00D65A82">
        <w:t xml:space="preserve">          type: string</w:t>
      </w:r>
    </w:p>
    <w:p w14:paraId="4421330E" w14:textId="77777777" w:rsidR="00516776" w:rsidRPr="00D65A82" w:rsidRDefault="00516776" w:rsidP="00516776">
      <w:pPr>
        <w:pStyle w:val="PL"/>
      </w:pPr>
      <w:r w:rsidRPr="00D65A82">
        <w:t xml:space="preserve">        homePage:</w:t>
      </w:r>
    </w:p>
    <w:p w14:paraId="48B071D5" w14:textId="77777777" w:rsidR="00516776" w:rsidRPr="00D65A82" w:rsidRDefault="00516776" w:rsidP="00516776">
      <w:pPr>
        <w:pStyle w:val="PL"/>
      </w:pPr>
      <w:r w:rsidRPr="00D65A82">
        <w:t xml:space="preserve">          type: string</w:t>
      </w:r>
    </w:p>
    <w:p w14:paraId="340BD8BD" w14:textId="77777777" w:rsidR="00516776" w:rsidRPr="00D65A82" w:rsidRDefault="00516776" w:rsidP="00516776">
      <w:pPr>
        <w:pStyle w:val="PL"/>
      </w:pPr>
      <w:r w:rsidRPr="00D65A82">
        <w:t xml:space="preserve">          format: url</w:t>
      </w:r>
    </w:p>
    <w:p w14:paraId="458694C4" w14:textId="77777777" w:rsidR="00516776" w:rsidRPr="00D65A82" w:rsidRDefault="00516776" w:rsidP="00516776">
      <w:pPr>
        <w:pStyle w:val="PL"/>
      </w:pPr>
      <w:r w:rsidRPr="00D65A82">
        <w:t xml:space="preserve">        phone:</w:t>
      </w:r>
    </w:p>
    <w:p w14:paraId="5705EF54" w14:textId="77777777" w:rsidR="00516776" w:rsidRPr="00D65A82" w:rsidRDefault="00516776" w:rsidP="00516776">
      <w:pPr>
        <w:pStyle w:val="PL"/>
      </w:pPr>
      <w:r w:rsidRPr="00D65A82">
        <w:t xml:space="preserve">          type: string</w:t>
      </w:r>
    </w:p>
    <w:p w14:paraId="19BB5856" w14:textId="77777777" w:rsidR="00516776" w:rsidRPr="00D65A82" w:rsidRDefault="00516776" w:rsidP="00516776">
      <w:pPr>
        <w:pStyle w:val="PL"/>
      </w:pPr>
      <w:r w:rsidRPr="00D65A82">
        <w:t xml:space="preserve">    PatchInventoryItem:</w:t>
      </w:r>
    </w:p>
    <w:p w14:paraId="4338A785" w14:textId="77777777" w:rsidR="00516776" w:rsidRPr="00D65A82" w:rsidRDefault="00516776" w:rsidP="00516776">
      <w:pPr>
        <w:pStyle w:val="PL"/>
      </w:pPr>
      <w:r w:rsidRPr="00D65A82">
        <w:t xml:space="preserve">      type: array</w:t>
      </w:r>
    </w:p>
    <w:p w14:paraId="6F7F6FB5" w14:textId="77777777"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14:paraId="06ED5D28" w14:textId="77777777" w:rsidR="00516776" w:rsidRPr="00D65A82" w:rsidRDefault="00516776" w:rsidP="00516776">
      <w:pPr>
        <w:pStyle w:val="PL"/>
      </w:pPr>
      <w:r w:rsidRPr="00D65A82">
        <w:t xml:space="preserve">      items:</w:t>
      </w:r>
    </w:p>
    <w:p w14:paraId="5B1B784F" w14:textId="77777777" w:rsidR="00516776" w:rsidRDefault="00516776" w:rsidP="00516776">
      <w:pPr>
        <w:pStyle w:val="PL"/>
      </w:pPr>
      <w:r>
        <w:t xml:space="preserve">        </w:t>
      </w:r>
      <w:r w:rsidRPr="00D770C5">
        <w:t>anyOf:</w:t>
      </w:r>
    </w:p>
    <w:p w14:paraId="47E3520E" w14:textId="77777777" w:rsidR="00516776" w:rsidRPr="00D65A82" w:rsidRDefault="00516776" w:rsidP="00516776">
      <w:pPr>
        <w:pStyle w:val="PL"/>
      </w:pPr>
      <w:r w:rsidRPr="00D65A82">
        <w:t xml:space="preserve">        </w:t>
      </w:r>
      <w:r>
        <w:t xml:space="preserve">  - </w:t>
      </w:r>
      <w:r w:rsidRPr="00D65A82">
        <w:t>oneOf:</w:t>
      </w:r>
    </w:p>
    <w:p w14:paraId="76CFB761" w14:textId="77777777" w:rsidR="00516776" w:rsidRPr="00D65A82" w:rsidRDefault="00516776" w:rsidP="00516776">
      <w:pPr>
        <w:pStyle w:val="PL"/>
      </w:pPr>
      <w:r w:rsidRPr="00D65A82">
        <w:t xml:space="preserve">          </w:t>
      </w:r>
      <w:r>
        <w:t xml:space="preserve">  </w:t>
      </w:r>
      <w:r w:rsidRPr="00D65A82">
        <w:t>- type: object</w:t>
      </w:r>
    </w:p>
    <w:p w14:paraId="19BAEB58" w14:textId="77777777"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14:paraId="32E3400C" w14:textId="77777777" w:rsidR="00516776" w:rsidRPr="00D65A82" w:rsidRDefault="00516776" w:rsidP="00516776">
      <w:pPr>
        <w:pStyle w:val="PL"/>
      </w:pPr>
      <w:r w:rsidRPr="00D65A82">
        <w:t xml:space="preserve">            </w:t>
      </w:r>
      <w:r>
        <w:t xml:space="preserve">  </w:t>
      </w:r>
      <w:r w:rsidRPr="00D65A82">
        <w:t>properties:</w:t>
      </w:r>
    </w:p>
    <w:p w14:paraId="531CE539" w14:textId="77777777" w:rsidR="00516776" w:rsidRPr="00D65A82" w:rsidRDefault="00516776" w:rsidP="00516776">
      <w:pPr>
        <w:pStyle w:val="PL"/>
      </w:pPr>
      <w:r w:rsidRPr="00D65A82">
        <w:t xml:space="preserve">              </w:t>
      </w:r>
      <w:r>
        <w:t xml:space="preserve">  </w:t>
      </w:r>
      <w:r w:rsidRPr="00D65A82">
        <w:t>op:</w:t>
      </w:r>
    </w:p>
    <w:p w14:paraId="1692A5E2" w14:textId="77777777" w:rsidR="00516776" w:rsidRPr="00D65A82" w:rsidRDefault="00516776" w:rsidP="00516776">
      <w:pPr>
        <w:pStyle w:val="PL"/>
      </w:pPr>
      <w:r w:rsidRPr="00D65A82">
        <w:t xml:space="preserve">                </w:t>
      </w:r>
      <w:r>
        <w:t xml:space="preserve">  </w:t>
      </w:r>
      <w:r w:rsidRPr="00D65A82">
        <w:t>type: string</w:t>
      </w:r>
    </w:p>
    <w:p w14:paraId="12F29157" w14:textId="77777777" w:rsidR="00516776" w:rsidRPr="00D65A82" w:rsidRDefault="00516776" w:rsidP="00516776">
      <w:pPr>
        <w:pStyle w:val="PL"/>
      </w:pPr>
      <w:r w:rsidRPr="00D65A82">
        <w:t xml:space="preserve">                </w:t>
      </w:r>
      <w:r>
        <w:t xml:space="preserve">  </w:t>
      </w:r>
      <w:r w:rsidRPr="00D65A82">
        <w:t>enum:</w:t>
      </w:r>
    </w:p>
    <w:p w14:paraId="7EBE7FF5" w14:textId="77777777" w:rsidR="00516776" w:rsidRPr="00D65A82" w:rsidRDefault="00516776" w:rsidP="00516776">
      <w:pPr>
        <w:pStyle w:val="PL"/>
      </w:pPr>
      <w:r w:rsidRPr="00D65A82">
        <w:t xml:space="preserve">                  </w:t>
      </w:r>
      <w:r>
        <w:t xml:space="preserve">  </w:t>
      </w:r>
      <w:r w:rsidRPr="00D65A82">
        <w:t>- "add"</w:t>
      </w:r>
    </w:p>
    <w:p w14:paraId="6D3FD389" w14:textId="77777777" w:rsidR="00516776" w:rsidRPr="00D65A82" w:rsidRDefault="00516776" w:rsidP="00516776">
      <w:pPr>
        <w:pStyle w:val="PL"/>
      </w:pPr>
      <w:r w:rsidRPr="00D65A82">
        <w:t xml:space="preserve">                  </w:t>
      </w:r>
      <w:r>
        <w:t xml:space="preserve">  </w:t>
      </w:r>
      <w:r w:rsidRPr="00D65A82">
        <w:t>- "remove"</w:t>
      </w:r>
    </w:p>
    <w:p w14:paraId="44A32096" w14:textId="77777777" w:rsidR="00516776" w:rsidRPr="00D65A82" w:rsidRDefault="00516776" w:rsidP="00516776">
      <w:pPr>
        <w:pStyle w:val="PL"/>
      </w:pPr>
      <w:r w:rsidRPr="00D65A82">
        <w:lastRenderedPageBreak/>
        <w:t xml:space="preserve">                  </w:t>
      </w:r>
      <w:r>
        <w:t xml:space="preserve">  </w:t>
      </w:r>
      <w:r w:rsidRPr="00D65A82">
        <w:t>- "replace"</w:t>
      </w:r>
    </w:p>
    <w:p w14:paraId="4125F109" w14:textId="77777777" w:rsidR="00516776" w:rsidRPr="00D65A82" w:rsidRDefault="00516776" w:rsidP="00516776">
      <w:pPr>
        <w:pStyle w:val="PL"/>
      </w:pPr>
      <w:r w:rsidRPr="00D65A82">
        <w:t xml:space="preserve">              </w:t>
      </w:r>
      <w:r>
        <w:t xml:space="preserve">  </w:t>
      </w:r>
      <w:r w:rsidRPr="00D65A82">
        <w:t>path:</w:t>
      </w:r>
    </w:p>
    <w:p w14:paraId="679CB83D" w14:textId="77777777" w:rsidR="00516776" w:rsidRPr="00D65A82" w:rsidRDefault="00516776" w:rsidP="00516776">
      <w:pPr>
        <w:pStyle w:val="PL"/>
      </w:pPr>
      <w:r w:rsidRPr="00D65A82">
        <w:t xml:space="preserve">                </w:t>
      </w:r>
      <w:r>
        <w:t xml:space="preserve">  </w:t>
      </w:r>
      <w:r w:rsidRPr="00D65A82">
        <w:t>type: string</w:t>
      </w:r>
    </w:p>
    <w:p w14:paraId="0254F16D" w14:textId="77777777"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14:paraId="0FBEA058" w14:textId="77777777" w:rsidR="00516776" w:rsidRPr="00D65A82" w:rsidRDefault="00516776" w:rsidP="00516776">
      <w:pPr>
        <w:pStyle w:val="PL"/>
      </w:pPr>
      <w:r w:rsidRPr="00D65A82">
        <w:t xml:space="preserve">              </w:t>
      </w:r>
      <w:r>
        <w:t xml:space="preserve">  </w:t>
      </w:r>
      <w:r w:rsidRPr="00D65A82">
        <w:t>value:</w:t>
      </w:r>
    </w:p>
    <w:p w14:paraId="1F19F6DC" w14:textId="77777777" w:rsidR="00516776" w:rsidRPr="00D65A82" w:rsidRDefault="00516776" w:rsidP="00516776">
      <w:pPr>
        <w:pStyle w:val="PL"/>
      </w:pPr>
      <w:r w:rsidRPr="00D65A82">
        <w:t xml:space="preserve">                </w:t>
      </w:r>
      <w:r>
        <w:t xml:space="preserve">  </w:t>
      </w:r>
      <w:r w:rsidRPr="00D65A82">
        <w:t>type: string</w:t>
      </w:r>
    </w:p>
    <w:p w14:paraId="42202AD1" w14:textId="77777777" w:rsidR="00516776" w:rsidRPr="00D65A82" w:rsidRDefault="00516776" w:rsidP="00516776">
      <w:pPr>
        <w:pStyle w:val="PL"/>
      </w:pPr>
      <w:r w:rsidRPr="00D65A82">
        <w:t xml:space="preserve">                </w:t>
      </w:r>
      <w:r>
        <w:t xml:space="preserve">  </w:t>
      </w:r>
      <w:r w:rsidRPr="00D65A82">
        <w:t>format: url</w:t>
      </w:r>
    </w:p>
    <w:p w14:paraId="6717660C" w14:textId="77777777" w:rsidR="00516776" w:rsidRPr="00D65A82" w:rsidRDefault="00516776" w:rsidP="00516776">
      <w:pPr>
        <w:pStyle w:val="PL"/>
      </w:pPr>
      <w:r w:rsidRPr="00D65A82">
        <w:t xml:space="preserve">            </w:t>
      </w:r>
      <w:r>
        <w:t xml:space="preserve">  </w:t>
      </w:r>
      <w:r w:rsidRPr="00D65A82">
        <w:t>required:</w:t>
      </w:r>
    </w:p>
    <w:p w14:paraId="07B2B733" w14:textId="77777777" w:rsidR="00516776" w:rsidRPr="00D65A82" w:rsidRDefault="00516776" w:rsidP="00516776">
      <w:pPr>
        <w:pStyle w:val="PL"/>
      </w:pPr>
      <w:r w:rsidRPr="00D65A82">
        <w:t xml:space="preserve">              </w:t>
      </w:r>
      <w:r>
        <w:t xml:space="preserve">  </w:t>
      </w:r>
      <w:r w:rsidRPr="00D65A82">
        <w:t>- "op"</w:t>
      </w:r>
    </w:p>
    <w:p w14:paraId="6E2AD506" w14:textId="77777777" w:rsidR="00516776" w:rsidRPr="00D65A82" w:rsidRDefault="00516776" w:rsidP="00516776">
      <w:pPr>
        <w:pStyle w:val="PL"/>
      </w:pPr>
      <w:r w:rsidRPr="00D65A82">
        <w:t xml:space="preserve">              </w:t>
      </w:r>
      <w:r>
        <w:t xml:space="preserve">  </w:t>
      </w:r>
      <w:r w:rsidRPr="00D65A82">
        <w:t>- "path"</w:t>
      </w:r>
    </w:p>
    <w:p w14:paraId="7C3B3B8A" w14:textId="77777777" w:rsidR="00516776" w:rsidRPr="00D65A82" w:rsidRDefault="00516776" w:rsidP="00516776">
      <w:pPr>
        <w:pStyle w:val="PL"/>
      </w:pPr>
      <w:r w:rsidRPr="00D65A82">
        <w:t xml:space="preserve">          </w:t>
      </w:r>
      <w:r>
        <w:t xml:space="preserve">  </w:t>
      </w:r>
      <w:r w:rsidRPr="00D65A82">
        <w:t>- type: object</w:t>
      </w:r>
    </w:p>
    <w:p w14:paraId="076820C9" w14:textId="77777777" w:rsidR="00516776" w:rsidRPr="00D65A82" w:rsidRDefault="00516776" w:rsidP="00516776">
      <w:pPr>
        <w:pStyle w:val="PL"/>
      </w:pPr>
      <w:r w:rsidRPr="00D65A82">
        <w:t xml:space="preserve">    </w:t>
      </w:r>
      <w:r>
        <w:t xml:space="preserve">          description: Modifies a</w:t>
      </w:r>
      <w:r w:rsidRPr="00D65A82">
        <w:t xml:space="preserve"> Manufacturer</w:t>
      </w:r>
    </w:p>
    <w:p w14:paraId="40BE780A" w14:textId="77777777" w:rsidR="00516776" w:rsidRPr="00D65A82" w:rsidRDefault="00516776" w:rsidP="00516776">
      <w:pPr>
        <w:pStyle w:val="PL"/>
      </w:pPr>
      <w:r w:rsidRPr="00D65A82">
        <w:t xml:space="preserve">            </w:t>
      </w:r>
      <w:r>
        <w:t xml:space="preserve">  </w:t>
      </w:r>
      <w:r w:rsidRPr="00D65A82">
        <w:t>properties:</w:t>
      </w:r>
    </w:p>
    <w:p w14:paraId="660FFA3D" w14:textId="77777777" w:rsidR="00516776" w:rsidRPr="00D65A82" w:rsidRDefault="00516776" w:rsidP="00516776">
      <w:pPr>
        <w:pStyle w:val="PL"/>
      </w:pPr>
      <w:r w:rsidRPr="00D65A82">
        <w:t xml:space="preserve">              </w:t>
      </w:r>
      <w:r>
        <w:t xml:space="preserve">  </w:t>
      </w:r>
      <w:r w:rsidRPr="00D65A82">
        <w:t>op:</w:t>
      </w:r>
    </w:p>
    <w:p w14:paraId="0DFFD180" w14:textId="77777777" w:rsidR="00516776" w:rsidRPr="00D65A82" w:rsidRDefault="00516776" w:rsidP="00516776">
      <w:pPr>
        <w:pStyle w:val="PL"/>
      </w:pPr>
      <w:r w:rsidRPr="00D65A82">
        <w:t xml:space="preserve">                </w:t>
      </w:r>
      <w:r>
        <w:t xml:space="preserve">  </w:t>
      </w:r>
      <w:r w:rsidRPr="00D65A82">
        <w:t>type: string</w:t>
      </w:r>
    </w:p>
    <w:p w14:paraId="2A14DF16" w14:textId="77777777" w:rsidR="00516776" w:rsidRPr="00D65A82" w:rsidRDefault="00516776" w:rsidP="00516776">
      <w:pPr>
        <w:pStyle w:val="PL"/>
      </w:pPr>
      <w:r w:rsidRPr="00D65A82">
        <w:t xml:space="preserve">                </w:t>
      </w:r>
      <w:r>
        <w:t xml:space="preserve">  </w:t>
      </w:r>
      <w:r w:rsidRPr="00D65A82">
        <w:t>enum:</w:t>
      </w:r>
    </w:p>
    <w:p w14:paraId="7DBF22AF" w14:textId="77777777" w:rsidR="00516776" w:rsidRPr="00D65A82" w:rsidRDefault="00516776" w:rsidP="00516776">
      <w:pPr>
        <w:pStyle w:val="PL"/>
      </w:pPr>
      <w:r w:rsidRPr="00D65A82">
        <w:t xml:space="preserve">                  </w:t>
      </w:r>
      <w:r>
        <w:t xml:space="preserve">  </w:t>
      </w:r>
      <w:r w:rsidRPr="00D65A82">
        <w:t>- "replace"</w:t>
      </w:r>
    </w:p>
    <w:p w14:paraId="28A28FA8" w14:textId="77777777" w:rsidR="00516776" w:rsidRPr="00D65A82" w:rsidRDefault="00516776" w:rsidP="00516776">
      <w:pPr>
        <w:pStyle w:val="PL"/>
      </w:pPr>
      <w:r w:rsidRPr="00D65A82">
        <w:t xml:space="preserve">              </w:t>
      </w:r>
      <w:r>
        <w:t xml:space="preserve">  </w:t>
      </w:r>
      <w:r w:rsidRPr="00D65A82">
        <w:t>path:</w:t>
      </w:r>
    </w:p>
    <w:p w14:paraId="7F6DF213" w14:textId="77777777" w:rsidR="00516776" w:rsidRPr="00D65A82" w:rsidRDefault="00516776" w:rsidP="00516776">
      <w:pPr>
        <w:pStyle w:val="PL"/>
      </w:pPr>
      <w:r w:rsidRPr="00D65A82">
        <w:t xml:space="preserve">                </w:t>
      </w:r>
      <w:r>
        <w:t xml:space="preserve">  </w:t>
      </w:r>
      <w:r w:rsidRPr="00D65A82">
        <w:t>type: string</w:t>
      </w:r>
    </w:p>
    <w:p w14:paraId="37ECBF22" w14:textId="77777777" w:rsidR="00516776" w:rsidRPr="00D65A82" w:rsidRDefault="00516776" w:rsidP="00516776">
      <w:pPr>
        <w:pStyle w:val="PL"/>
      </w:pPr>
      <w:r w:rsidRPr="00D65A82">
        <w:t xml:space="preserve">                </w:t>
      </w:r>
      <w:r>
        <w:t xml:space="preserve">  </w:t>
      </w:r>
      <w:r w:rsidRPr="00D65A82">
        <w:t>pattern: '^</w:t>
      </w:r>
      <w:r>
        <w:t>\/</w:t>
      </w:r>
      <w:r w:rsidRPr="00D65A82">
        <w:t>manufacturer$'</w:t>
      </w:r>
    </w:p>
    <w:p w14:paraId="106D5B7D" w14:textId="77777777" w:rsidR="00516776" w:rsidRPr="00D65A82" w:rsidRDefault="00516776" w:rsidP="00516776">
      <w:pPr>
        <w:pStyle w:val="PL"/>
      </w:pPr>
      <w:r w:rsidRPr="00D65A82">
        <w:t xml:space="preserve">              </w:t>
      </w:r>
      <w:r>
        <w:t xml:space="preserve">  </w:t>
      </w:r>
      <w:r w:rsidRPr="00D65A82">
        <w:t>value:</w:t>
      </w:r>
    </w:p>
    <w:p w14:paraId="4E5B7F9C" w14:textId="77777777" w:rsidR="00516776" w:rsidRPr="00D65A82" w:rsidRDefault="00516776" w:rsidP="00516776">
      <w:pPr>
        <w:pStyle w:val="PL"/>
      </w:pPr>
      <w:r w:rsidRPr="00D65A82">
        <w:t xml:space="preserve">                  $ref: '#/components/schemas/Manufacturer'</w:t>
      </w:r>
    </w:p>
    <w:p w14:paraId="273B5C2A" w14:textId="77777777" w:rsidR="00516776" w:rsidRPr="00D65A82" w:rsidRDefault="00516776" w:rsidP="00516776">
      <w:pPr>
        <w:pStyle w:val="PL"/>
      </w:pPr>
      <w:r w:rsidRPr="00D65A82">
        <w:t xml:space="preserve">            </w:t>
      </w:r>
      <w:r>
        <w:t xml:space="preserve">  </w:t>
      </w:r>
      <w:r w:rsidRPr="00D65A82">
        <w:t>required:</w:t>
      </w:r>
    </w:p>
    <w:p w14:paraId="2B4B7E97" w14:textId="77777777" w:rsidR="00516776" w:rsidRPr="00D65A82" w:rsidRDefault="00516776" w:rsidP="00516776">
      <w:pPr>
        <w:pStyle w:val="PL"/>
      </w:pPr>
      <w:r w:rsidRPr="00D65A82">
        <w:t xml:space="preserve">              </w:t>
      </w:r>
      <w:r>
        <w:t xml:space="preserve">  </w:t>
      </w:r>
      <w:r w:rsidRPr="00D65A82">
        <w:t>- "op"</w:t>
      </w:r>
    </w:p>
    <w:p w14:paraId="0A443DB3" w14:textId="77777777" w:rsidR="00516776" w:rsidRPr="00D65A82" w:rsidRDefault="00516776" w:rsidP="00516776">
      <w:pPr>
        <w:pStyle w:val="PL"/>
      </w:pPr>
      <w:r w:rsidRPr="00D65A82">
        <w:t xml:space="preserve">              </w:t>
      </w:r>
      <w:r>
        <w:t xml:space="preserve">  </w:t>
      </w:r>
      <w:r w:rsidRPr="00D65A82">
        <w:t>- "path"</w:t>
      </w:r>
    </w:p>
    <w:p w14:paraId="76FFC382" w14:textId="77777777" w:rsidR="00516776" w:rsidRPr="00D65A82" w:rsidRDefault="00516776" w:rsidP="00516776">
      <w:pPr>
        <w:pStyle w:val="PL"/>
      </w:pPr>
      <w:r w:rsidRPr="00D65A82">
        <w:t xml:space="preserve">              </w:t>
      </w:r>
      <w:r>
        <w:t xml:space="preserve">  </w:t>
      </w:r>
      <w:r w:rsidRPr="00D65A82">
        <w:t>- "value"</w:t>
      </w:r>
    </w:p>
    <w:p w14:paraId="4CFC3701" w14:textId="77777777" w:rsidR="00516776" w:rsidRPr="00D65A82" w:rsidRDefault="00516776" w:rsidP="00516776">
      <w:pPr>
        <w:pStyle w:val="PL"/>
      </w:pPr>
      <w:r w:rsidRPr="00D65A82">
        <w:t xml:space="preserve">          </w:t>
      </w:r>
      <w:r>
        <w:t xml:space="preserve">  </w:t>
      </w:r>
      <w:r w:rsidRPr="00D65A82">
        <w:t>- type: object</w:t>
      </w:r>
    </w:p>
    <w:p w14:paraId="02D7070C" w14:textId="77777777" w:rsidR="00516776" w:rsidRPr="00D65A82" w:rsidRDefault="00516776" w:rsidP="00516776">
      <w:pPr>
        <w:pStyle w:val="PL"/>
      </w:pPr>
      <w:r w:rsidRPr="00D65A82">
        <w:t xml:space="preserve">    </w:t>
      </w:r>
      <w:r>
        <w:t xml:space="preserve">          description: Modifies a</w:t>
      </w:r>
      <w:r w:rsidRPr="00D65A82">
        <w:t xml:space="preserve"> Customer</w:t>
      </w:r>
    </w:p>
    <w:p w14:paraId="0E35F722" w14:textId="77777777" w:rsidR="00516776" w:rsidRPr="00D65A82" w:rsidRDefault="00516776" w:rsidP="00516776">
      <w:pPr>
        <w:pStyle w:val="PL"/>
      </w:pPr>
      <w:r w:rsidRPr="00D65A82">
        <w:t xml:space="preserve">            </w:t>
      </w:r>
      <w:r>
        <w:t xml:space="preserve">  </w:t>
      </w:r>
      <w:r w:rsidRPr="00D65A82">
        <w:t>properties:</w:t>
      </w:r>
    </w:p>
    <w:p w14:paraId="4756876E" w14:textId="77777777" w:rsidR="00516776" w:rsidRPr="00D65A82" w:rsidRDefault="00516776" w:rsidP="00516776">
      <w:pPr>
        <w:pStyle w:val="PL"/>
      </w:pPr>
      <w:r w:rsidRPr="00D65A82">
        <w:t xml:space="preserve">              </w:t>
      </w:r>
      <w:r>
        <w:t xml:space="preserve">  </w:t>
      </w:r>
      <w:r w:rsidRPr="00D65A82">
        <w:t>op:</w:t>
      </w:r>
    </w:p>
    <w:p w14:paraId="5D965AA8" w14:textId="77777777" w:rsidR="00516776" w:rsidRPr="00D65A82" w:rsidRDefault="00516776" w:rsidP="00516776">
      <w:pPr>
        <w:pStyle w:val="PL"/>
      </w:pPr>
      <w:r w:rsidRPr="00D65A82">
        <w:t xml:space="preserve">                </w:t>
      </w:r>
      <w:r>
        <w:t xml:space="preserve">  </w:t>
      </w:r>
      <w:r w:rsidRPr="00D65A82">
        <w:t>type: string</w:t>
      </w:r>
    </w:p>
    <w:p w14:paraId="6C20B4BF" w14:textId="77777777" w:rsidR="00516776" w:rsidRPr="00D65A82" w:rsidRDefault="00516776" w:rsidP="00516776">
      <w:pPr>
        <w:pStyle w:val="PL"/>
      </w:pPr>
      <w:r w:rsidRPr="00D65A82">
        <w:t xml:space="preserve">                </w:t>
      </w:r>
      <w:r>
        <w:t xml:space="preserve">  </w:t>
      </w:r>
      <w:r w:rsidRPr="00D65A82">
        <w:t>enum:</w:t>
      </w:r>
    </w:p>
    <w:p w14:paraId="3DC2FBCC" w14:textId="77777777" w:rsidR="00516776" w:rsidRPr="00D65A82" w:rsidRDefault="00516776" w:rsidP="00516776">
      <w:pPr>
        <w:pStyle w:val="PL"/>
      </w:pPr>
      <w:r w:rsidRPr="00D65A82">
        <w:t xml:space="preserve">                  </w:t>
      </w:r>
      <w:r>
        <w:t xml:space="preserve">  </w:t>
      </w:r>
      <w:r w:rsidRPr="00D65A82">
        <w:t>- "add"</w:t>
      </w:r>
    </w:p>
    <w:p w14:paraId="7C42970C" w14:textId="77777777" w:rsidR="00516776" w:rsidRPr="00D65A82" w:rsidRDefault="00516776" w:rsidP="00516776">
      <w:pPr>
        <w:pStyle w:val="PL"/>
      </w:pPr>
      <w:r w:rsidRPr="00D65A82">
        <w:t xml:space="preserve">                  </w:t>
      </w:r>
      <w:r>
        <w:t xml:space="preserve">  </w:t>
      </w:r>
      <w:r w:rsidRPr="00D65A82">
        <w:t>- "remove"</w:t>
      </w:r>
    </w:p>
    <w:p w14:paraId="21A9B4AD" w14:textId="77777777" w:rsidR="00516776" w:rsidRPr="00D65A82" w:rsidRDefault="00516776" w:rsidP="00516776">
      <w:pPr>
        <w:pStyle w:val="PL"/>
      </w:pPr>
      <w:r w:rsidRPr="00D65A82">
        <w:t xml:space="preserve">                  </w:t>
      </w:r>
      <w:r>
        <w:t xml:space="preserve">  </w:t>
      </w:r>
      <w:r w:rsidRPr="00D65A82">
        <w:t>- "replace"</w:t>
      </w:r>
    </w:p>
    <w:p w14:paraId="06851A82" w14:textId="77777777" w:rsidR="00516776" w:rsidRPr="00D65A82" w:rsidRDefault="00516776" w:rsidP="00516776">
      <w:pPr>
        <w:pStyle w:val="PL"/>
      </w:pPr>
      <w:r w:rsidRPr="00D65A82">
        <w:t xml:space="preserve">              </w:t>
      </w:r>
      <w:r>
        <w:t xml:space="preserve">  </w:t>
      </w:r>
      <w:r w:rsidRPr="00D65A82">
        <w:t>path:</w:t>
      </w:r>
    </w:p>
    <w:p w14:paraId="3B568F8B" w14:textId="77777777" w:rsidR="00516776" w:rsidRPr="00D65A82" w:rsidRDefault="00516776" w:rsidP="00516776">
      <w:pPr>
        <w:pStyle w:val="PL"/>
      </w:pPr>
      <w:r w:rsidRPr="00D65A82">
        <w:t xml:space="preserve">                </w:t>
      </w:r>
      <w:r>
        <w:t xml:space="preserve">  </w:t>
      </w:r>
      <w:r w:rsidRPr="00D65A82">
        <w:t>type: string</w:t>
      </w:r>
    </w:p>
    <w:p w14:paraId="02CDA8AF" w14:textId="77777777"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26CCE53E" w14:textId="77777777" w:rsidR="00516776" w:rsidRPr="00D65A82" w:rsidRDefault="00516776" w:rsidP="00516776">
      <w:pPr>
        <w:pStyle w:val="PL"/>
      </w:pPr>
      <w:r w:rsidRPr="00D65A82">
        <w:t xml:space="preserve">              </w:t>
      </w:r>
      <w:r>
        <w:t xml:space="preserve">  </w:t>
      </w:r>
      <w:r w:rsidRPr="00D65A82">
        <w:t>value:</w:t>
      </w:r>
    </w:p>
    <w:p w14:paraId="1D8340B0" w14:textId="77777777" w:rsidR="00516776" w:rsidRPr="00D65A82" w:rsidRDefault="00516776" w:rsidP="00516776">
      <w:pPr>
        <w:pStyle w:val="PL"/>
      </w:pPr>
      <w:r w:rsidRPr="00D65A82">
        <w:t xml:space="preserve">                </w:t>
      </w:r>
      <w:r>
        <w:t xml:space="preserve">  </w:t>
      </w:r>
      <w:r w:rsidRPr="00D65A82">
        <w:t>type: string</w:t>
      </w:r>
    </w:p>
    <w:p w14:paraId="4F555D27" w14:textId="77777777" w:rsidR="00516776" w:rsidRPr="00D65A82" w:rsidRDefault="00516776" w:rsidP="00516776">
      <w:pPr>
        <w:pStyle w:val="PL"/>
      </w:pPr>
      <w:r w:rsidRPr="00D65A82">
        <w:t xml:space="preserve">            </w:t>
      </w:r>
      <w:r>
        <w:t xml:space="preserve">  </w:t>
      </w:r>
      <w:r w:rsidRPr="00D65A82">
        <w:t>required:</w:t>
      </w:r>
    </w:p>
    <w:p w14:paraId="18E38A5F" w14:textId="77777777" w:rsidR="00516776" w:rsidRPr="00D65A82" w:rsidRDefault="00516776" w:rsidP="00516776">
      <w:pPr>
        <w:pStyle w:val="PL"/>
      </w:pPr>
      <w:r w:rsidRPr="00D65A82">
        <w:t xml:space="preserve">              </w:t>
      </w:r>
      <w:r>
        <w:t xml:space="preserve">  </w:t>
      </w:r>
      <w:r w:rsidRPr="00D65A82">
        <w:t>- "op"</w:t>
      </w:r>
    </w:p>
    <w:p w14:paraId="6C4012E2" w14:textId="77777777" w:rsidR="00516776" w:rsidRPr="00D65A82" w:rsidRDefault="00516776" w:rsidP="00516776">
      <w:pPr>
        <w:pStyle w:val="PL"/>
      </w:pPr>
      <w:r w:rsidRPr="00D65A82">
        <w:t xml:space="preserve">              </w:t>
      </w:r>
      <w:r>
        <w:t xml:space="preserve">  </w:t>
      </w:r>
      <w:r w:rsidRPr="00D65A82">
        <w:t>- "path"</w:t>
      </w:r>
    </w:p>
    <w:p w14:paraId="71216707" w14:textId="77777777" w:rsidR="00516776" w:rsidRPr="00D65A82" w:rsidRDefault="00516776" w:rsidP="00516776">
      <w:pPr>
        <w:pStyle w:val="PL"/>
      </w:pPr>
      <w:r w:rsidRPr="00D65A82">
        <w:t xml:space="preserve">          - type: object</w:t>
      </w:r>
    </w:p>
    <w:p w14:paraId="297A6C5C" w14:textId="77777777" w:rsidR="00516776" w:rsidRPr="00D65A82" w:rsidRDefault="00516776" w:rsidP="00516776">
      <w:pPr>
        <w:pStyle w:val="PL"/>
      </w:pPr>
      <w:r w:rsidRPr="00D65A82">
        <w:t xml:space="preserve">    </w:t>
      </w:r>
      <w:r>
        <w:t xml:space="preserve">        description: Open Alternative</w:t>
      </w:r>
    </w:p>
    <w:p w14:paraId="589BBFCA" w14:textId="77777777" w:rsidR="00516776" w:rsidRPr="00D65A82" w:rsidRDefault="00516776" w:rsidP="00516776">
      <w:pPr>
        <w:pStyle w:val="PL"/>
      </w:pPr>
      <w:r w:rsidRPr="00D65A82">
        <w:t xml:space="preserve">        minItems: 1</w:t>
      </w:r>
    </w:p>
    <w:p w14:paraId="6A199554" w14:textId="77777777" w:rsidR="00516776" w:rsidRPr="00D65A82" w:rsidRDefault="00516776" w:rsidP="00516776">
      <w:pPr>
        <w:pStyle w:val="PL"/>
      </w:pPr>
      <w:r w:rsidRPr="00D65A82">
        <w:t xml:space="preserve">    MergePatchInventoryItem:</w:t>
      </w:r>
    </w:p>
    <w:p w14:paraId="72829566" w14:textId="77777777"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14:paraId="16AA5AC0" w14:textId="77777777" w:rsidR="00516776" w:rsidRDefault="00516776" w:rsidP="00516776">
      <w:pPr>
        <w:pStyle w:val="PL"/>
      </w:pPr>
      <w:r w:rsidRPr="00D65A82">
        <w:t xml:space="preserve">      type: object</w:t>
      </w:r>
    </w:p>
    <w:p w14:paraId="2068326C" w14:textId="77777777" w:rsidR="00516776" w:rsidRPr="00D65A82" w:rsidRDefault="00516776" w:rsidP="00516776">
      <w:pPr>
        <w:pStyle w:val="PL"/>
      </w:pPr>
      <w:r w:rsidRPr="00D65A82">
        <w:t xml:space="preserve">      properties:</w:t>
      </w:r>
    </w:p>
    <w:p w14:paraId="58631553" w14:textId="77777777" w:rsidR="00516776" w:rsidRPr="00D65A82" w:rsidRDefault="00516776" w:rsidP="00516776">
      <w:pPr>
        <w:pStyle w:val="PL"/>
      </w:pPr>
      <w:r w:rsidRPr="00D65A82">
        <w:t xml:space="preserve">        manufacturer:</w:t>
      </w:r>
    </w:p>
    <w:p w14:paraId="6C3604EA" w14:textId="77777777" w:rsidR="00516776" w:rsidRPr="00D65A82" w:rsidRDefault="00516776" w:rsidP="00516776">
      <w:pPr>
        <w:pStyle w:val="PL"/>
      </w:pPr>
      <w:r w:rsidRPr="00D65A82">
        <w:t xml:space="preserve">          $ref: '#/components/schemas/Manufacturer'</w:t>
      </w:r>
    </w:p>
    <w:p w14:paraId="6F677732" w14:textId="77777777" w:rsidR="00516776" w:rsidRPr="00D65A82" w:rsidRDefault="00516776" w:rsidP="00516776">
      <w:pPr>
        <w:pStyle w:val="PL"/>
      </w:pPr>
      <w:r w:rsidRPr="00D65A82">
        <w:t xml:space="preserve">          nullable: true</w:t>
      </w:r>
    </w:p>
    <w:p w14:paraId="6F54B278" w14:textId="77777777" w:rsidR="00516776" w:rsidRPr="00D65A82" w:rsidRDefault="00516776" w:rsidP="00516776">
      <w:pPr>
        <w:pStyle w:val="PL"/>
      </w:pPr>
      <w:r w:rsidRPr="00D65A82">
        <w:t xml:space="preserve">        customers:</w:t>
      </w:r>
    </w:p>
    <w:p w14:paraId="1F4FA8CC" w14:textId="77777777" w:rsidR="00516776" w:rsidRPr="00D65A82" w:rsidRDefault="00516776" w:rsidP="00516776">
      <w:pPr>
        <w:pStyle w:val="PL"/>
      </w:pPr>
      <w:r w:rsidRPr="00D65A82">
        <w:t xml:space="preserve">          type: array</w:t>
      </w:r>
    </w:p>
    <w:p w14:paraId="4E0B4FAF" w14:textId="77777777" w:rsidR="00516776" w:rsidRPr="00D65A82" w:rsidRDefault="00516776" w:rsidP="00516776">
      <w:pPr>
        <w:pStyle w:val="PL"/>
      </w:pPr>
      <w:r w:rsidRPr="00D65A82">
        <w:t xml:space="preserve">          description: Allows to replace the entire array, but not to modify individual elements.</w:t>
      </w:r>
    </w:p>
    <w:p w14:paraId="22FCC18C" w14:textId="77777777" w:rsidR="00516776" w:rsidRPr="00D65A82" w:rsidRDefault="00516776" w:rsidP="00516776">
      <w:pPr>
        <w:pStyle w:val="PL"/>
      </w:pPr>
      <w:r w:rsidRPr="00D65A82">
        <w:t xml:space="preserve">          items:</w:t>
      </w:r>
    </w:p>
    <w:p w14:paraId="5599CA96" w14:textId="77777777" w:rsidR="00516776" w:rsidRDefault="00516776" w:rsidP="00516776">
      <w:pPr>
        <w:pStyle w:val="PL"/>
      </w:pPr>
      <w:r w:rsidRPr="00D65A82">
        <w:t xml:space="preserve">            type: string</w:t>
      </w:r>
    </w:p>
    <w:p w14:paraId="07FDB536" w14:textId="77777777" w:rsidR="009B3666" w:rsidRDefault="009B3666" w:rsidP="009B3666">
      <w:pPr>
        <w:pStyle w:val="Heading8"/>
      </w:pPr>
      <w:bookmarkStart w:id="1144" w:name="_Toc51853133"/>
      <w:bookmarkStart w:id="1145" w:name="_Toc51859806"/>
      <w:bookmarkStart w:id="1146" w:name="_Toc19702538"/>
      <w:bookmarkStart w:id="1147" w:name="_Toc27751699"/>
      <w:bookmarkStart w:id="1148" w:name="_Toc35971785"/>
      <w:bookmarkStart w:id="1149" w:name="_Toc35976034"/>
      <w:bookmarkStart w:id="1150" w:name="_Toc44849491"/>
      <w:bookmarkStart w:id="1151" w:name="_Toc83139733"/>
      <w:r>
        <w:t xml:space="preserve">Annex </w:t>
      </w:r>
      <w:r w:rsidR="008004F9">
        <w:t>E</w:t>
      </w:r>
      <w:r w:rsidRPr="00EA0173">
        <w:t xml:space="preserve"> (Informative):</w:t>
      </w:r>
      <w:r w:rsidRPr="00EA0173">
        <w:br/>
      </w:r>
      <w:r>
        <w:t>Considerations for handling of JSON arrays</w:t>
      </w:r>
      <w:bookmarkEnd w:id="1144"/>
      <w:bookmarkEnd w:id="1145"/>
      <w:bookmarkEnd w:id="1151"/>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lastRenderedPageBreak/>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9B3666">
      <w:pPr>
        <w:ind w:left="568"/>
      </w:pPr>
      <w:r>
        <w:t>JSON document:</w:t>
      </w:r>
    </w:p>
    <w:p w14:paraId="21C8D90D" w14:textId="77777777" w:rsidR="009B3666" w:rsidRDefault="009B3666" w:rsidP="009B3666">
      <w:pPr>
        <w:pStyle w:val="PL"/>
        <w:ind w:left="568"/>
      </w:pPr>
      <w:r>
        <w:t>{</w:t>
      </w:r>
    </w:p>
    <w:p w14:paraId="313B8B9C" w14:textId="77777777" w:rsidR="009B3666" w:rsidRDefault="009B3666" w:rsidP="009B3666">
      <w:pPr>
        <w:pStyle w:val="PL"/>
        <w:ind w:left="568"/>
      </w:pPr>
      <w:r>
        <w:t xml:space="preserve">  "attr1": 0,</w:t>
      </w:r>
    </w:p>
    <w:p w14:paraId="5467A8E0" w14:textId="77777777" w:rsidR="009B3666" w:rsidRDefault="009B3666" w:rsidP="009B3666">
      <w:pPr>
        <w:pStyle w:val="PL"/>
        <w:ind w:left="568"/>
      </w:pPr>
      <w:r>
        <w:t xml:space="preserve">  "attr2": true,</w:t>
      </w:r>
    </w:p>
    <w:p w14:paraId="27C684F9" w14:textId="77777777" w:rsidR="009B3666" w:rsidRDefault="009B3666" w:rsidP="009B3666">
      <w:pPr>
        <w:pStyle w:val="PL"/>
        <w:ind w:left="568"/>
      </w:pPr>
      <w:r>
        <w:t xml:space="preserve">  "attr3": [ 1, 2, 3 ]</w:t>
      </w:r>
    </w:p>
    <w:p w14:paraId="05E81802" w14:textId="77777777" w:rsidR="009B3666" w:rsidRDefault="009B3666" w:rsidP="009B3666">
      <w:pPr>
        <w:pStyle w:val="PL"/>
        <w:ind w:left="568"/>
      </w:pPr>
      <w:r>
        <w:t>}</w:t>
      </w:r>
    </w:p>
    <w:p w14:paraId="33EDA625" w14:textId="77777777" w:rsidR="009B3666" w:rsidRDefault="009B3666" w:rsidP="009B3666">
      <w:pPr>
        <w:pStyle w:val="PL"/>
        <w:ind w:left="284"/>
      </w:pPr>
    </w:p>
    <w:p w14:paraId="3F0BB3BB" w14:textId="77777777" w:rsidR="009B3666" w:rsidRDefault="009B3666" w:rsidP="009B3666">
      <w:pPr>
        <w:ind w:left="568"/>
      </w:pPr>
      <w:r>
        <w:t>JSON Pointer expression "/attr3/0" evaluated on such JSON document: 1</w:t>
      </w:r>
    </w:p>
    <w:p w14:paraId="3EFAE20D" w14:textId="77777777" w:rsidR="009B3666" w:rsidRDefault="009B3666" w:rsidP="009B3666">
      <w:pPr>
        <w:ind w:left="568"/>
      </w:pP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52" w:name="_Toc51853134"/>
      <w:bookmarkStart w:id="1153"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77777777" w:rsidR="00022D20" w:rsidRDefault="00022D20" w:rsidP="00022D20">
      <w:pPr>
        <w:pStyle w:val="B1"/>
      </w:pPr>
      <w:r>
        <w:t xml:space="preserve">2c. The NF Service Consumer is a stateless NF Service Consumer that has no local representation of the array that subscribes to be notified by the NF Service Producer when a given resource representation has changed. </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lastRenderedPageBreak/>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516776">
      <w:pPr>
        <w:pStyle w:val="Heading8"/>
      </w:pPr>
      <w:bookmarkStart w:id="1154" w:name="_Toc83139734"/>
      <w:r>
        <w:lastRenderedPageBreak/>
        <w:t xml:space="preserve">Annex </w:t>
      </w:r>
      <w:r w:rsidR="00C86A3B">
        <w:t>F</w:t>
      </w:r>
      <w:r w:rsidRPr="004D3578">
        <w:t xml:space="preserve"> (informative):</w:t>
      </w:r>
      <w:r w:rsidRPr="004D3578">
        <w:br/>
        <w:t>Change history</w:t>
      </w:r>
      <w:bookmarkEnd w:id="1146"/>
      <w:bookmarkEnd w:id="1147"/>
      <w:bookmarkEnd w:id="1148"/>
      <w:bookmarkEnd w:id="1149"/>
      <w:bookmarkEnd w:id="1150"/>
      <w:bookmarkEnd w:id="1152"/>
      <w:bookmarkEnd w:id="1153"/>
      <w:bookmarkEnd w:id="1154"/>
    </w:p>
    <w:bookmarkEnd w:id="883"/>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bl>
    <w:p w14:paraId="2E74F8A7" w14:textId="77777777" w:rsidR="00080512" w:rsidRDefault="00080512" w:rsidP="00516776"/>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33F3B" w14:textId="77777777" w:rsidR="00177466" w:rsidRDefault="00177466">
      <w:r>
        <w:separator/>
      </w:r>
    </w:p>
  </w:endnote>
  <w:endnote w:type="continuationSeparator" w:id="0">
    <w:p w14:paraId="604227CB" w14:textId="77777777" w:rsidR="00177466" w:rsidRDefault="00177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5A91E" w14:textId="77777777" w:rsidR="001E213E" w:rsidRDefault="001E21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BBB7F" w14:textId="77777777" w:rsidR="00177466" w:rsidRDefault="00177466">
      <w:r>
        <w:separator/>
      </w:r>
    </w:p>
  </w:footnote>
  <w:footnote w:type="continuationSeparator" w:id="0">
    <w:p w14:paraId="2F8A6DB4" w14:textId="77777777" w:rsidR="00177466" w:rsidRDefault="00177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29028" w14:textId="3EB1133F" w:rsidR="001E213E" w:rsidRDefault="001E21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BB6">
      <w:rPr>
        <w:rFonts w:ascii="Arial" w:hAnsi="Arial" w:cs="Arial"/>
        <w:b/>
        <w:noProof/>
        <w:sz w:val="18"/>
        <w:szCs w:val="18"/>
      </w:rPr>
      <w:t>3GPP TS 29.501 V17.3.1 (2021-09)</w:t>
    </w:r>
    <w:r>
      <w:rPr>
        <w:rFonts w:ascii="Arial" w:hAnsi="Arial" w:cs="Arial"/>
        <w:b/>
        <w:sz w:val="18"/>
        <w:szCs w:val="18"/>
      </w:rPr>
      <w:fldChar w:fldCharType="end"/>
    </w:r>
  </w:p>
  <w:p w14:paraId="70510C92" w14:textId="77777777" w:rsidR="001E213E" w:rsidRDefault="001E21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6021B733" w:rsidR="001E213E" w:rsidRDefault="001E21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BB6">
      <w:rPr>
        <w:rFonts w:ascii="Arial" w:hAnsi="Arial" w:cs="Arial"/>
        <w:b/>
        <w:noProof/>
        <w:sz w:val="18"/>
        <w:szCs w:val="18"/>
      </w:rPr>
      <w:t>Release 17</w:t>
    </w:r>
    <w:r>
      <w:rPr>
        <w:rFonts w:ascii="Arial" w:hAnsi="Arial" w:cs="Arial"/>
        <w:b/>
        <w:sz w:val="18"/>
        <w:szCs w:val="18"/>
      </w:rPr>
      <w:fldChar w:fldCharType="end"/>
    </w:r>
  </w:p>
  <w:p w14:paraId="1A30ED1B" w14:textId="77777777" w:rsidR="001E213E" w:rsidRDefault="001E2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6"/>
  </w:num>
  <w:num w:numId="6">
    <w:abstractNumId w:val="6"/>
  </w:num>
  <w:num w:numId="7">
    <w:abstractNumId w:val="12"/>
  </w:num>
  <w:num w:numId="8">
    <w:abstractNumId w:val="18"/>
  </w:num>
  <w:num w:numId="9">
    <w:abstractNumId w:val="8"/>
  </w:num>
  <w:num w:numId="10">
    <w:abstractNumId w:val="11"/>
  </w:num>
  <w:num w:numId="11">
    <w:abstractNumId w:val="3"/>
  </w:num>
  <w:num w:numId="12">
    <w:abstractNumId w:val="17"/>
  </w:num>
  <w:num w:numId="13">
    <w:abstractNumId w:val="10"/>
  </w:num>
  <w:num w:numId="14">
    <w:abstractNumId w:val="7"/>
  </w:num>
  <w:num w:numId="15">
    <w:abstractNumId w:val="9"/>
  </w:num>
  <w:num w:numId="16">
    <w:abstractNumId w:val="4"/>
  </w:num>
  <w:num w:numId="17">
    <w:abstractNumId w:val="13"/>
  </w:num>
  <w:num w:numId="18">
    <w:abstractNumId w:val="5"/>
  </w:num>
  <w:num w:numId="19">
    <w:abstractNumId w:val="14"/>
  </w:num>
  <w:num w:numId="20">
    <w:abstractNumId w:val="2"/>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C47C3"/>
    <w:rsid w:val="000D58AB"/>
    <w:rsid w:val="000E263D"/>
    <w:rsid w:val="00133525"/>
    <w:rsid w:val="00177466"/>
    <w:rsid w:val="001A4C42"/>
    <w:rsid w:val="001A7420"/>
    <w:rsid w:val="001B6637"/>
    <w:rsid w:val="001C21C3"/>
    <w:rsid w:val="001D02C2"/>
    <w:rsid w:val="001E213E"/>
    <w:rsid w:val="001F0C1D"/>
    <w:rsid w:val="001F1132"/>
    <w:rsid w:val="001F168B"/>
    <w:rsid w:val="00214BB6"/>
    <w:rsid w:val="002347A2"/>
    <w:rsid w:val="002675F0"/>
    <w:rsid w:val="00275A62"/>
    <w:rsid w:val="002B6339"/>
    <w:rsid w:val="002D57BC"/>
    <w:rsid w:val="002E00EE"/>
    <w:rsid w:val="003172DC"/>
    <w:rsid w:val="00323239"/>
    <w:rsid w:val="00350C4B"/>
    <w:rsid w:val="0035462D"/>
    <w:rsid w:val="00371D59"/>
    <w:rsid w:val="003765B8"/>
    <w:rsid w:val="003C3971"/>
    <w:rsid w:val="003D2F21"/>
    <w:rsid w:val="004223CD"/>
    <w:rsid w:val="00423334"/>
    <w:rsid w:val="00433E29"/>
    <w:rsid w:val="004345EC"/>
    <w:rsid w:val="00450EE0"/>
    <w:rsid w:val="0045477B"/>
    <w:rsid w:val="00462D15"/>
    <w:rsid w:val="00465515"/>
    <w:rsid w:val="004D3578"/>
    <w:rsid w:val="004E213A"/>
    <w:rsid w:val="004F0988"/>
    <w:rsid w:val="004F3340"/>
    <w:rsid w:val="004F6487"/>
    <w:rsid w:val="00516776"/>
    <w:rsid w:val="0053388B"/>
    <w:rsid w:val="00535773"/>
    <w:rsid w:val="00543E6C"/>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E5C86"/>
    <w:rsid w:val="00701116"/>
    <w:rsid w:val="00713C44"/>
    <w:rsid w:val="00734A5B"/>
    <w:rsid w:val="0074026F"/>
    <w:rsid w:val="007429F6"/>
    <w:rsid w:val="00744E76"/>
    <w:rsid w:val="00767D31"/>
    <w:rsid w:val="00774DA4"/>
    <w:rsid w:val="00781F0F"/>
    <w:rsid w:val="007B2503"/>
    <w:rsid w:val="007B600E"/>
    <w:rsid w:val="007F0F4A"/>
    <w:rsid w:val="008004F9"/>
    <w:rsid w:val="008028A4"/>
    <w:rsid w:val="00830747"/>
    <w:rsid w:val="008768CA"/>
    <w:rsid w:val="008C384C"/>
    <w:rsid w:val="0090271F"/>
    <w:rsid w:val="00902E23"/>
    <w:rsid w:val="009114D7"/>
    <w:rsid w:val="0091348E"/>
    <w:rsid w:val="00917CCB"/>
    <w:rsid w:val="00942EC2"/>
    <w:rsid w:val="0096295C"/>
    <w:rsid w:val="009B3666"/>
    <w:rsid w:val="009D6E7C"/>
    <w:rsid w:val="009F37B7"/>
    <w:rsid w:val="00A10F02"/>
    <w:rsid w:val="00A164B4"/>
    <w:rsid w:val="00A26956"/>
    <w:rsid w:val="00A27486"/>
    <w:rsid w:val="00A53724"/>
    <w:rsid w:val="00A56066"/>
    <w:rsid w:val="00A73129"/>
    <w:rsid w:val="00A82346"/>
    <w:rsid w:val="00A92BA1"/>
    <w:rsid w:val="00AC6BC6"/>
    <w:rsid w:val="00AD7052"/>
    <w:rsid w:val="00AE4814"/>
    <w:rsid w:val="00AE65E2"/>
    <w:rsid w:val="00B141F3"/>
    <w:rsid w:val="00B15449"/>
    <w:rsid w:val="00B679BF"/>
    <w:rsid w:val="00B93086"/>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3D0C"/>
    <w:rsid w:val="00D32D2C"/>
    <w:rsid w:val="00D3376A"/>
    <w:rsid w:val="00D57972"/>
    <w:rsid w:val="00D63526"/>
    <w:rsid w:val="00D675A9"/>
    <w:rsid w:val="00D738D6"/>
    <w:rsid w:val="00D755EB"/>
    <w:rsid w:val="00D76048"/>
    <w:rsid w:val="00D83520"/>
    <w:rsid w:val="00D87E00"/>
    <w:rsid w:val="00D9134D"/>
    <w:rsid w:val="00DA7A03"/>
    <w:rsid w:val="00DB1818"/>
    <w:rsid w:val="00DC309B"/>
    <w:rsid w:val="00DC4DA2"/>
    <w:rsid w:val="00DD4C17"/>
    <w:rsid w:val="00DD74A5"/>
    <w:rsid w:val="00DF2B1F"/>
    <w:rsid w:val="00DF62CD"/>
    <w:rsid w:val="00E16509"/>
    <w:rsid w:val="00E44582"/>
    <w:rsid w:val="00E47F60"/>
    <w:rsid w:val="00E77645"/>
    <w:rsid w:val="00EA15B0"/>
    <w:rsid w:val="00EA5EA7"/>
    <w:rsid w:val="00EC4A25"/>
    <w:rsid w:val="00F025A2"/>
    <w:rsid w:val="00F04712"/>
    <w:rsid w:val="00F13360"/>
    <w:rsid w:val="00F22EC7"/>
    <w:rsid w:val="00F325C8"/>
    <w:rsid w:val="00F44F2B"/>
    <w:rsid w:val="00F521F9"/>
    <w:rsid w:val="00F653B8"/>
    <w:rsid w:val="00F80F1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516776"/>
    <w:rPr>
      <w:lang w:eastAsia="en-US"/>
    </w:rPr>
  </w:style>
  <w:style w:type="character" w:customStyle="1" w:styleId="EditorsNoteChar">
    <w:name w:val="Editor's Note Char"/>
    <w:aliases w:val="EN Char"/>
    <w:link w:val="EditorsNote"/>
    <w:rsid w:val="00516776"/>
    <w:rPr>
      <w:color w:val="FF0000"/>
      <w:lang w:eastAsia="en-US"/>
    </w:rPr>
  </w:style>
  <w:style w:type="character" w:customStyle="1" w:styleId="EXCar">
    <w:name w:val="EX Car"/>
    <w:link w:val="EX"/>
    <w:qFormat/>
    <w:rsid w:val="00516776"/>
    <w:rPr>
      <w:lang w:eastAsia="en-US"/>
    </w:rPr>
  </w:style>
  <w:style w:type="character" w:customStyle="1" w:styleId="THChar">
    <w:name w:val="TH Char"/>
    <w:link w:val="TH"/>
    <w:locked/>
    <w:rsid w:val="00516776"/>
    <w:rPr>
      <w:rFonts w:ascii="Arial" w:hAnsi="Arial"/>
      <w:b/>
      <w:lang w:eastAsia="en-US"/>
    </w:rPr>
  </w:style>
  <w:style w:type="character" w:customStyle="1" w:styleId="NOZchn">
    <w:name w:val="NO Zchn"/>
    <w:link w:val="NO"/>
    <w:rsid w:val="00516776"/>
    <w:rPr>
      <w:lang w:eastAsia="en-US"/>
    </w:rPr>
  </w:style>
  <w:style w:type="character" w:customStyle="1" w:styleId="TALChar">
    <w:name w:val="TAL Char"/>
    <w:link w:val="TAL"/>
    <w:qFormat/>
    <w:rsid w:val="00516776"/>
    <w:rPr>
      <w:rFonts w:ascii="Arial" w:hAnsi="Arial"/>
      <w:sz w:val="18"/>
      <w:lang w:eastAsia="en-US"/>
    </w:rPr>
  </w:style>
  <w:style w:type="character" w:customStyle="1" w:styleId="TAHChar">
    <w:name w:val="TAH Char"/>
    <w:link w:val="TAH"/>
    <w:rsid w:val="00516776"/>
    <w:rPr>
      <w:rFonts w:ascii="Arial" w:hAnsi="Arial"/>
      <w:b/>
      <w:sz w:val="18"/>
      <w:lang w:eastAsia="en-US"/>
    </w:rPr>
  </w:style>
  <w:style w:type="character" w:customStyle="1" w:styleId="TACChar">
    <w:name w:val="TAC Char"/>
    <w:link w:val="TAC"/>
    <w:rsid w:val="00516776"/>
    <w:rPr>
      <w:rFonts w:ascii="Arial" w:hAnsi="Arial"/>
      <w:sz w:val="18"/>
      <w:lang w:eastAsia="en-US"/>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lang w:eastAsia="en-US"/>
    </w:rPr>
  </w:style>
  <w:style w:type="character" w:customStyle="1" w:styleId="Heading3Char">
    <w:name w:val="Heading 3 Char"/>
    <w:link w:val="Heading3"/>
    <w:rsid w:val="00516776"/>
    <w:rPr>
      <w:rFonts w:ascii="Arial" w:hAnsi="Arial"/>
      <w:sz w:val="28"/>
      <w:lang w:eastAsia="en-US"/>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lang w:eastAsia="en-US"/>
    </w:rPr>
  </w:style>
  <w:style w:type="character" w:customStyle="1" w:styleId="Heading4Char">
    <w:name w:val="Heading 4 Char"/>
    <w:link w:val="Heading4"/>
    <w:rsid w:val="00516776"/>
    <w:rPr>
      <w:rFonts w:ascii="Arial" w:hAnsi="Arial"/>
      <w:sz w:val="24"/>
      <w:lang w:eastAsia="en-US"/>
    </w:rPr>
  </w:style>
  <w:style w:type="character" w:customStyle="1" w:styleId="Heading6Char">
    <w:name w:val="Heading 6 Char"/>
    <w:link w:val="Heading6"/>
    <w:rsid w:val="00516776"/>
    <w:rPr>
      <w:rFonts w:ascii="Arial" w:hAnsi="Arial"/>
      <w:lang w:eastAsia="en-US"/>
    </w:rPr>
  </w:style>
  <w:style w:type="paragraph" w:customStyle="1" w:styleId="Reference">
    <w:name w:val="Reference"/>
    <w:basedOn w:val="Normal"/>
    <w:rsid w:val="00516776"/>
    <w:pPr>
      <w:tabs>
        <w:tab w:val="left" w:pos="851"/>
      </w:tabs>
      <w:ind w:left="851" w:hanging="851"/>
    </w:pPr>
    <w:rPr>
      <w:rFonts w:eastAsia="SimSun"/>
    </w:rPr>
  </w:style>
  <w:style w:type="character" w:customStyle="1" w:styleId="B2Char">
    <w:name w:val="B2 Char"/>
    <w:link w:val="B2"/>
    <w:rsid w:val="00516776"/>
    <w:rPr>
      <w:lang w:eastAsia="en-US"/>
    </w:rPr>
  </w:style>
  <w:style w:type="character" w:customStyle="1" w:styleId="PLChar">
    <w:name w:val="PL Char"/>
    <w:link w:val="PL"/>
    <w:qFormat/>
    <w:locked/>
    <w:rsid w:val="00516776"/>
    <w:rPr>
      <w:rFonts w:ascii="Courier New" w:hAnsi="Courier New"/>
      <w:noProof/>
      <w:sz w:val="16"/>
      <w:lang w:eastAsia="en-US"/>
    </w:rPr>
  </w:style>
  <w:style w:type="character" w:customStyle="1" w:styleId="TAHCar">
    <w:name w:val="TAH Car"/>
    <w:locked/>
    <w:rsid w:val="00516776"/>
    <w:rPr>
      <w:rFonts w:ascii="Arial" w:hAnsi="Arial"/>
      <w:b/>
      <w:sz w:val="18"/>
      <w:lang w:val="en-GB" w:eastAsia="en-US"/>
    </w:rPr>
  </w:style>
  <w:style w:type="character" w:customStyle="1" w:styleId="NOChar">
    <w:name w:val="NO Char"/>
    <w:rsid w:val="00D337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3cspecSeries%3e/%3cSpecNumber%3e/"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78</Pages>
  <Words>33071</Words>
  <Characters>188511</Characters>
  <Application>Microsoft Office Word</Application>
  <DocSecurity>0</DocSecurity>
  <Lines>1570</Lines>
  <Paragraphs>442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29.501_CR0109R2_(Rel-17)_C4-214690</cp:lastModifiedBy>
  <cp:revision>2</cp:revision>
  <cp:lastPrinted>2019-02-25T14:05:00Z</cp:lastPrinted>
  <dcterms:created xsi:type="dcterms:W3CDTF">2021-09-21T16:01:00Z</dcterms:created>
  <dcterms:modified xsi:type="dcterms:W3CDTF">2021-09-21T16:01:00Z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vt:lpwstr>
  </property>
</Properties>
</file>