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014FF4CD"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DB0483">
              <w:rPr>
                <w:noProof w:val="0"/>
              </w:rPr>
              <w:t>2</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E6BA4">
              <w:rPr>
                <w:noProof w:val="0"/>
                <w:sz w:val="32"/>
                <w:lang w:eastAsia="zh-CN"/>
              </w:rPr>
              <w:t>3</w:t>
            </w:r>
            <w:r w:rsidRPr="00D1205D">
              <w:rPr>
                <w:noProof w:val="0"/>
                <w:sz w:val="32"/>
              </w:rPr>
              <w:t>-</w:t>
            </w:r>
            <w:r w:rsidR="002E6BA4">
              <w:rPr>
                <w:noProof w:val="0"/>
                <w:sz w:val="32"/>
              </w:rPr>
              <w:t>0</w:t>
            </w:r>
            <w:r w:rsidR="00DB0483">
              <w:rPr>
                <w:noProof w:val="0"/>
                <w:sz w:val="32"/>
              </w:rPr>
              <w:t>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025510"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CB29A6" w:rsidR="003A75CC" w:rsidRPr="00D42C6D" w:rsidRDefault="003A75CC" w:rsidP="008956DC">
            <w:pPr>
              <w:pStyle w:val="FP"/>
              <w:jc w:val="center"/>
              <w:rPr>
                <w:noProof/>
                <w:sz w:val="18"/>
              </w:rPr>
            </w:pPr>
            <w:r w:rsidRPr="00D42C6D">
              <w:rPr>
                <w:noProof/>
                <w:sz w:val="18"/>
              </w:rPr>
              <w:t xml:space="preserve">© </w:t>
            </w:r>
            <w:r>
              <w:rPr>
                <w:noProof/>
                <w:sz w:val="18"/>
              </w:rPr>
              <w:t>202</w:t>
            </w:r>
            <w:r w:rsidR="002E6BA4">
              <w:rPr>
                <w:noProof/>
                <w:sz w:val="18"/>
              </w:rPr>
              <w:t>3</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218EC7FA" w14:textId="280D92F6" w:rsidR="008F0F3D"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F0F3D">
        <w:rPr>
          <w:noProof/>
        </w:rPr>
        <w:t>Foreword</w:t>
      </w:r>
      <w:r w:rsidR="008F0F3D">
        <w:rPr>
          <w:noProof/>
        </w:rPr>
        <w:tab/>
      </w:r>
      <w:r w:rsidR="008F0F3D">
        <w:rPr>
          <w:noProof/>
        </w:rPr>
        <w:fldChar w:fldCharType="begin" w:fldLock="1"/>
      </w:r>
      <w:r w:rsidR="008F0F3D">
        <w:rPr>
          <w:noProof/>
        </w:rPr>
        <w:instrText xml:space="preserve"> PAGEREF _Toc138412517 \h </w:instrText>
      </w:r>
      <w:r w:rsidR="008F0F3D">
        <w:rPr>
          <w:noProof/>
        </w:rPr>
      </w:r>
      <w:r w:rsidR="008F0F3D">
        <w:rPr>
          <w:noProof/>
        </w:rPr>
        <w:fldChar w:fldCharType="separate"/>
      </w:r>
      <w:r w:rsidR="008F0F3D">
        <w:rPr>
          <w:noProof/>
        </w:rPr>
        <w:t>8</w:t>
      </w:r>
      <w:r w:rsidR="008F0F3D">
        <w:rPr>
          <w:noProof/>
        </w:rPr>
        <w:fldChar w:fldCharType="end"/>
      </w:r>
    </w:p>
    <w:p w14:paraId="7D9A931D" w14:textId="6DC9FA1B" w:rsidR="008F0F3D" w:rsidRDefault="008F0F3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_Toc138412518 \h </w:instrText>
      </w:r>
      <w:r>
        <w:rPr>
          <w:noProof/>
        </w:rPr>
      </w:r>
      <w:r>
        <w:rPr>
          <w:noProof/>
        </w:rPr>
        <w:fldChar w:fldCharType="separate"/>
      </w:r>
      <w:r>
        <w:rPr>
          <w:noProof/>
        </w:rPr>
        <w:t>9</w:t>
      </w:r>
      <w:r>
        <w:rPr>
          <w:noProof/>
        </w:rPr>
        <w:fldChar w:fldCharType="end"/>
      </w:r>
    </w:p>
    <w:p w14:paraId="2E0AC2D0" w14:textId="6EBFBF60" w:rsidR="008F0F3D" w:rsidRDefault="008F0F3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_Toc138412519 \h </w:instrText>
      </w:r>
      <w:r>
        <w:rPr>
          <w:noProof/>
        </w:rPr>
      </w:r>
      <w:r>
        <w:rPr>
          <w:noProof/>
        </w:rPr>
        <w:fldChar w:fldCharType="separate"/>
      </w:r>
      <w:r>
        <w:rPr>
          <w:noProof/>
        </w:rPr>
        <w:t>9</w:t>
      </w:r>
      <w:r>
        <w:rPr>
          <w:noProof/>
        </w:rPr>
        <w:fldChar w:fldCharType="end"/>
      </w:r>
    </w:p>
    <w:p w14:paraId="6DE06207" w14:textId="1E04107E" w:rsidR="008F0F3D" w:rsidRDefault="008F0F3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_Toc138412520 \h </w:instrText>
      </w:r>
      <w:r>
        <w:rPr>
          <w:noProof/>
        </w:rPr>
      </w:r>
      <w:r>
        <w:rPr>
          <w:noProof/>
        </w:rPr>
        <w:fldChar w:fldCharType="separate"/>
      </w:r>
      <w:r>
        <w:rPr>
          <w:noProof/>
        </w:rPr>
        <w:t>11</w:t>
      </w:r>
      <w:r>
        <w:rPr>
          <w:noProof/>
        </w:rPr>
        <w:fldChar w:fldCharType="end"/>
      </w:r>
    </w:p>
    <w:p w14:paraId="541D96C9" w14:textId="4837D9FC" w:rsidR="008F0F3D" w:rsidRDefault="008F0F3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_Toc138412521 \h </w:instrText>
      </w:r>
      <w:r>
        <w:rPr>
          <w:noProof/>
        </w:rPr>
      </w:r>
      <w:r>
        <w:rPr>
          <w:noProof/>
        </w:rPr>
        <w:fldChar w:fldCharType="separate"/>
      </w:r>
      <w:r>
        <w:rPr>
          <w:noProof/>
        </w:rPr>
        <w:t>11</w:t>
      </w:r>
      <w:r>
        <w:rPr>
          <w:noProof/>
        </w:rPr>
        <w:fldChar w:fldCharType="end"/>
      </w:r>
    </w:p>
    <w:p w14:paraId="0E2E7AC2" w14:textId="40ABFBC6" w:rsidR="008F0F3D" w:rsidRDefault="008F0F3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_Toc138412522 \h </w:instrText>
      </w:r>
      <w:r>
        <w:rPr>
          <w:noProof/>
        </w:rPr>
      </w:r>
      <w:r>
        <w:rPr>
          <w:noProof/>
        </w:rPr>
        <w:fldChar w:fldCharType="separate"/>
      </w:r>
      <w:r>
        <w:rPr>
          <w:noProof/>
        </w:rPr>
        <w:t>12</w:t>
      </w:r>
      <w:r>
        <w:rPr>
          <w:noProof/>
        </w:rPr>
        <w:fldChar w:fldCharType="end"/>
      </w:r>
    </w:p>
    <w:p w14:paraId="282820DF" w14:textId="30B4405C" w:rsidR="008F0F3D" w:rsidRDefault="008F0F3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_Toc138412523 \h </w:instrText>
      </w:r>
      <w:r>
        <w:rPr>
          <w:noProof/>
        </w:rPr>
      </w:r>
      <w:r>
        <w:rPr>
          <w:noProof/>
        </w:rPr>
        <w:fldChar w:fldCharType="separate"/>
      </w:r>
      <w:r>
        <w:rPr>
          <w:noProof/>
        </w:rPr>
        <w:t>12</w:t>
      </w:r>
      <w:r>
        <w:rPr>
          <w:noProof/>
        </w:rPr>
        <w:fldChar w:fldCharType="end"/>
      </w:r>
    </w:p>
    <w:p w14:paraId="2681CDED" w14:textId="1773C17E" w:rsidR="008F0F3D" w:rsidRDefault="008F0F3D">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_Toc138412524 \h </w:instrText>
      </w:r>
      <w:r>
        <w:rPr>
          <w:noProof/>
        </w:rPr>
      </w:r>
      <w:r>
        <w:rPr>
          <w:noProof/>
        </w:rPr>
        <w:fldChar w:fldCharType="separate"/>
      </w:r>
      <w:r>
        <w:rPr>
          <w:noProof/>
        </w:rPr>
        <w:t>12</w:t>
      </w:r>
      <w:r>
        <w:rPr>
          <w:noProof/>
        </w:rPr>
        <w:fldChar w:fldCharType="end"/>
      </w:r>
    </w:p>
    <w:p w14:paraId="5CC5B870" w14:textId="10818DF0" w:rsidR="008F0F3D" w:rsidRDefault="008F0F3D">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_Toc138412525 \h </w:instrText>
      </w:r>
      <w:r>
        <w:rPr>
          <w:noProof/>
        </w:rPr>
      </w:r>
      <w:r>
        <w:rPr>
          <w:noProof/>
        </w:rPr>
        <w:fldChar w:fldCharType="separate"/>
      </w:r>
      <w:r>
        <w:rPr>
          <w:noProof/>
        </w:rPr>
        <w:t>12</w:t>
      </w:r>
      <w:r>
        <w:rPr>
          <w:noProof/>
        </w:rPr>
        <w:fldChar w:fldCharType="end"/>
      </w:r>
    </w:p>
    <w:p w14:paraId="28419B7F" w14:textId="073E7A60" w:rsidR="008F0F3D" w:rsidRDefault="008F0F3D">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_Toc138412526 \h </w:instrText>
      </w:r>
      <w:r>
        <w:rPr>
          <w:noProof/>
        </w:rPr>
      </w:r>
      <w:r>
        <w:rPr>
          <w:noProof/>
        </w:rPr>
        <w:fldChar w:fldCharType="separate"/>
      </w:r>
      <w:r>
        <w:rPr>
          <w:noProof/>
        </w:rPr>
        <w:t>12</w:t>
      </w:r>
      <w:r>
        <w:rPr>
          <w:noProof/>
        </w:rPr>
        <w:fldChar w:fldCharType="end"/>
      </w:r>
    </w:p>
    <w:p w14:paraId="77F725CF" w14:textId="4F3B5F92" w:rsidR="008F0F3D" w:rsidRDefault="008F0F3D">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_Toc138412527 \h </w:instrText>
      </w:r>
      <w:r>
        <w:rPr>
          <w:noProof/>
        </w:rPr>
      </w:r>
      <w:r>
        <w:rPr>
          <w:noProof/>
        </w:rPr>
        <w:fldChar w:fldCharType="separate"/>
      </w:r>
      <w:r>
        <w:rPr>
          <w:noProof/>
        </w:rPr>
        <w:t>12</w:t>
      </w:r>
      <w:r>
        <w:rPr>
          <w:noProof/>
        </w:rPr>
        <w:fldChar w:fldCharType="end"/>
      </w:r>
    </w:p>
    <w:p w14:paraId="5F726BC3" w14:textId="14E15914" w:rsidR="008F0F3D" w:rsidRDefault="008F0F3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_Toc138412528 \h </w:instrText>
      </w:r>
      <w:r>
        <w:rPr>
          <w:noProof/>
        </w:rPr>
      </w:r>
      <w:r>
        <w:rPr>
          <w:noProof/>
        </w:rPr>
        <w:fldChar w:fldCharType="separate"/>
      </w:r>
      <w:r>
        <w:rPr>
          <w:noProof/>
        </w:rPr>
        <w:t>13</w:t>
      </w:r>
      <w:r>
        <w:rPr>
          <w:noProof/>
        </w:rPr>
        <w:fldChar w:fldCharType="end"/>
      </w:r>
    </w:p>
    <w:p w14:paraId="439CF187" w14:textId="6955B9A9" w:rsidR="008F0F3D" w:rsidRDefault="008F0F3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_Toc138412529 \h </w:instrText>
      </w:r>
      <w:r>
        <w:rPr>
          <w:noProof/>
        </w:rPr>
      </w:r>
      <w:r>
        <w:rPr>
          <w:noProof/>
        </w:rPr>
        <w:fldChar w:fldCharType="separate"/>
      </w:r>
      <w:r>
        <w:rPr>
          <w:noProof/>
        </w:rPr>
        <w:t>13</w:t>
      </w:r>
      <w:r>
        <w:rPr>
          <w:noProof/>
        </w:rPr>
        <w:fldChar w:fldCharType="end"/>
      </w:r>
    </w:p>
    <w:p w14:paraId="76EAB223" w14:textId="50FFC201" w:rsidR="008F0F3D" w:rsidRDefault="008F0F3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_Toc138412530 \h </w:instrText>
      </w:r>
      <w:r>
        <w:rPr>
          <w:noProof/>
        </w:rPr>
      </w:r>
      <w:r>
        <w:rPr>
          <w:noProof/>
        </w:rPr>
        <w:fldChar w:fldCharType="separate"/>
      </w:r>
      <w:r>
        <w:rPr>
          <w:noProof/>
        </w:rPr>
        <w:t>13</w:t>
      </w:r>
      <w:r>
        <w:rPr>
          <w:noProof/>
        </w:rPr>
        <w:fldChar w:fldCharType="end"/>
      </w:r>
    </w:p>
    <w:p w14:paraId="24C0F0B6" w14:textId="5CE8C6B9" w:rsidR="008F0F3D" w:rsidRDefault="008F0F3D">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_Toc138412531 \h </w:instrText>
      </w:r>
      <w:r>
        <w:rPr>
          <w:noProof/>
        </w:rPr>
      </w:r>
      <w:r>
        <w:rPr>
          <w:noProof/>
        </w:rPr>
        <w:fldChar w:fldCharType="separate"/>
      </w:r>
      <w:r>
        <w:rPr>
          <w:noProof/>
        </w:rPr>
        <w:t>13</w:t>
      </w:r>
      <w:r>
        <w:rPr>
          <w:noProof/>
        </w:rPr>
        <w:fldChar w:fldCharType="end"/>
      </w:r>
    </w:p>
    <w:p w14:paraId="18DF43AC" w14:textId="79DF14D9" w:rsidR="008F0F3D" w:rsidRDefault="008F0F3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_Toc138412532 \h </w:instrText>
      </w:r>
      <w:r>
        <w:rPr>
          <w:noProof/>
        </w:rPr>
      </w:r>
      <w:r>
        <w:rPr>
          <w:noProof/>
        </w:rPr>
        <w:fldChar w:fldCharType="separate"/>
      </w:r>
      <w:r>
        <w:rPr>
          <w:noProof/>
        </w:rPr>
        <w:t>13</w:t>
      </w:r>
      <w:r>
        <w:rPr>
          <w:noProof/>
        </w:rPr>
        <w:fldChar w:fldCharType="end"/>
      </w:r>
    </w:p>
    <w:p w14:paraId="4833D0E3" w14:textId="4061FC90" w:rsidR="008F0F3D" w:rsidRDefault="008F0F3D">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_Toc138412533 \h </w:instrText>
      </w:r>
      <w:r>
        <w:rPr>
          <w:noProof/>
        </w:rPr>
      </w:r>
      <w:r>
        <w:rPr>
          <w:noProof/>
        </w:rPr>
        <w:fldChar w:fldCharType="separate"/>
      </w:r>
      <w:r>
        <w:rPr>
          <w:noProof/>
        </w:rPr>
        <w:t>13</w:t>
      </w:r>
      <w:r>
        <w:rPr>
          <w:noProof/>
        </w:rPr>
        <w:fldChar w:fldCharType="end"/>
      </w:r>
    </w:p>
    <w:p w14:paraId="06E15F2C" w14:textId="3CCF10BD" w:rsidR="008F0F3D" w:rsidRDefault="008F0F3D">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_Toc138412534 \h </w:instrText>
      </w:r>
      <w:r>
        <w:rPr>
          <w:noProof/>
        </w:rPr>
      </w:r>
      <w:r>
        <w:rPr>
          <w:noProof/>
        </w:rPr>
        <w:fldChar w:fldCharType="separate"/>
      </w:r>
      <w:r>
        <w:rPr>
          <w:noProof/>
        </w:rPr>
        <w:t>14</w:t>
      </w:r>
      <w:r>
        <w:rPr>
          <w:noProof/>
        </w:rPr>
        <w:fldChar w:fldCharType="end"/>
      </w:r>
    </w:p>
    <w:p w14:paraId="0F0CD223" w14:textId="247231A5" w:rsidR="008F0F3D" w:rsidRDefault="008F0F3D">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_Toc138412535 \h </w:instrText>
      </w:r>
      <w:r>
        <w:rPr>
          <w:noProof/>
        </w:rPr>
      </w:r>
      <w:r>
        <w:rPr>
          <w:noProof/>
        </w:rPr>
        <w:fldChar w:fldCharType="separate"/>
      </w:r>
      <w:r>
        <w:rPr>
          <w:noProof/>
        </w:rPr>
        <w:t>14</w:t>
      </w:r>
      <w:r>
        <w:rPr>
          <w:noProof/>
        </w:rPr>
        <w:fldChar w:fldCharType="end"/>
      </w:r>
    </w:p>
    <w:p w14:paraId="79E63033" w14:textId="7879411F" w:rsidR="008F0F3D" w:rsidRDefault="008F0F3D">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_Toc138412536 \h </w:instrText>
      </w:r>
      <w:r>
        <w:rPr>
          <w:noProof/>
        </w:rPr>
      </w:r>
      <w:r>
        <w:rPr>
          <w:noProof/>
        </w:rPr>
        <w:fldChar w:fldCharType="separate"/>
      </w:r>
      <w:r>
        <w:rPr>
          <w:noProof/>
        </w:rPr>
        <w:t>14</w:t>
      </w:r>
      <w:r>
        <w:rPr>
          <w:noProof/>
        </w:rPr>
        <w:fldChar w:fldCharType="end"/>
      </w:r>
    </w:p>
    <w:p w14:paraId="0ED40A2B" w14:textId="026D5EBC" w:rsidR="008F0F3D" w:rsidRDefault="008F0F3D">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_Toc138412537 \h </w:instrText>
      </w:r>
      <w:r>
        <w:rPr>
          <w:noProof/>
        </w:rPr>
      </w:r>
      <w:r>
        <w:rPr>
          <w:noProof/>
        </w:rPr>
        <w:fldChar w:fldCharType="separate"/>
      </w:r>
      <w:r>
        <w:rPr>
          <w:noProof/>
        </w:rPr>
        <w:t>14</w:t>
      </w:r>
      <w:r>
        <w:rPr>
          <w:noProof/>
        </w:rPr>
        <w:fldChar w:fldCharType="end"/>
      </w:r>
    </w:p>
    <w:p w14:paraId="7796CDFD" w14:textId="53D355B5" w:rsidR="008F0F3D" w:rsidRDefault="008F0F3D">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_Toc138412538 \h </w:instrText>
      </w:r>
      <w:r>
        <w:rPr>
          <w:noProof/>
        </w:rPr>
      </w:r>
      <w:r>
        <w:rPr>
          <w:noProof/>
        </w:rPr>
        <w:fldChar w:fldCharType="separate"/>
      </w:r>
      <w:r>
        <w:rPr>
          <w:noProof/>
        </w:rPr>
        <w:t>14</w:t>
      </w:r>
      <w:r>
        <w:rPr>
          <w:noProof/>
        </w:rPr>
        <w:fldChar w:fldCharType="end"/>
      </w:r>
    </w:p>
    <w:p w14:paraId="6F694FDA" w14:textId="5F23B570" w:rsidR="008F0F3D" w:rsidRDefault="008F0F3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_Toc138412539 \h </w:instrText>
      </w:r>
      <w:r>
        <w:rPr>
          <w:noProof/>
        </w:rPr>
      </w:r>
      <w:r>
        <w:rPr>
          <w:noProof/>
        </w:rPr>
        <w:fldChar w:fldCharType="separate"/>
      </w:r>
      <w:r>
        <w:rPr>
          <w:noProof/>
        </w:rPr>
        <w:t>14</w:t>
      </w:r>
      <w:r>
        <w:rPr>
          <w:noProof/>
        </w:rPr>
        <w:fldChar w:fldCharType="end"/>
      </w:r>
    </w:p>
    <w:p w14:paraId="36296298" w14:textId="29592AE0" w:rsidR="008F0F3D" w:rsidRDefault="008F0F3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_Toc138412540 \h </w:instrText>
      </w:r>
      <w:r>
        <w:rPr>
          <w:noProof/>
        </w:rPr>
      </w:r>
      <w:r>
        <w:rPr>
          <w:noProof/>
        </w:rPr>
        <w:fldChar w:fldCharType="separate"/>
      </w:r>
      <w:r>
        <w:rPr>
          <w:noProof/>
        </w:rPr>
        <w:t>15</w:t>
      </w:r>
      <w:r>
        <w:rPr>
          <w:noProof/>
        </w:rPr>
        <w:fldChar w:fldCharType="end"/>
      </w:r>
    </w:p>
    <w:p w14:paraId="6CB8398F" w14:textId="54C06253" w:rsidR="008F0F3D" w:rsidRDefault="008F0F3D">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_Toc138412541 \h </w:instrText>
      </w:r>
      <w:r>
        <w:rPr>
          <w:noProof/>
        </w:rPr>
      </w:r>
      <w:r>
        <w:rPr>
          <w:noProof/>
        </w:rPr>
        <w:fldChar w:fldCharType="separate"/>
      </w:r>
      <w:r>
        <w:rPr>
          <w:noProof/>
        </w:rPr>
        <w:t>17</w:t>
      </w:r>
      <w:r>
        <w:rPr>
          <w:noProof/>
        </w:rPr>
        <w:fldChar w:fldCharType="end"/>
      </w:r>
    </w:p>
    <w:p w14:paraId="728502B4" w14:textId="34BFA5B6" w:rsidR="008F0F3D" w:rsidRDefault="008F0F3D">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_Toc138412542 \h </w:instrText>
      </w:r>
      <w:r>
        <w:rPr>
          <w:noProof/>
        </w:rPr>
      </w:r>
      <w:r>
        <w:rPr>
          <w:noProof/>
        </w:rPr>
        <w:fldChar w:fldCharType="separate"/>
      </w:r>
      <w:r>
        <w:rPr>
          <w:noProof/>
        </w:rPr>
        <w:t>17</w:t>
      </w:r>
      <w:r>
        <w:rPr>
          <w:noProof/>
        </w:rPr>
        <w:fldChar w:fldCharType="end"/>
      </w:r>
    </w:p>
    <w:p w14:paraId="73C5B8FC" w14:textId="0F47D217" w:rsidR="008F0F3D" w:rsidRDefault="008F0F3D">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_Toc138412543 \h </w:instrText>
      </w:r>
      <w:r>
        <w:rPr>
          <w:noProof/>
        </w:rPr>
      </w:r>
      <w:r>
        <w:rPr>
          <w:noProof/>
        </w:rPr>
        <w:fldChar w:fldCharType="separate"/>
      </w:r>
      <w:r>
        <w:rPr>
          <w:noProof/>
        </w:rPr>
        <w:t>18</w:t>
      </w:r>
      <w:r>
        <w:rPr>
          <w:noProof/>
        </w:rPr>
        <w:fldChar w:fldCharType="end"/>
      </w:r>
    </w:p>
    <w:p w14:paraId="035696A8" w14:textId="47393A5D" w:rsidR="008F0F3D" w:rsidRDefault="008F0F3D">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_Toc138412544 \h </w:instrText>
      </w:r>
      <w:r>
        <w:rPr>
          <w:noProof/>
        </w:rPr>
      </w:r>
      <w:r>
        <w:rPr>
          <w:noProof/>
        </w:rPr>
        <w:fldChar w:fldCharType="separate"/>
      </w:r>
      <w:r>
        <w:rPr>
          <w:noProof/>
        </w:rPr>
        <w:t>18</w:t>
      </w:r>
      <w:r>
        <w:rPr>
          <w:noProof/>
        </w:rPr>
        <w:fldChar w:fldCharType="end"/>
      </w:r>
    </w:p>
    <w:p w14:paraId="2BDE6F4B" w14:textId="0BE517C7" w:rsidR="008F0F3D" w:rsidRDefault="008F0F3D">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_Toc138412545 \h </w:instrText>
      </w:r>
      <w:r>
        <w:rPr>
          <w:noProof/>
        </w:rPr>
      </w:r>
      <w:r>
        <w:rPr>
          <w:noProof/>
        </w:rPr>
        <w:fldChar w:fldCharType="separate"/>
      </w:r>
      <w:r>
        <w:rPr>
          <w:noProof/>
        </w:rPr>
        <w:t>22</w:t>
      </w:r>
      <w:r>
        <w:rPr>
          <w:noProof/>
        </w:rPr>
        <w:fldChar w:fldCharType="end"/>
      </w:r>
    </w:p>
    <w:p w14:paraId="0F6055EF" w14:textId="2F077E6D" w:rsidR="008F0F3D" w:rsidRDefault="008F0F3D">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_Toc138412546 \h </w:instrText>
      </w:r>
      <w:r>
        <w:rPr>
          <w:noProof/>
        </w:rPr>
      </w:r>
      <w:r>
        <w:rPr>
          <w:noProof/>
        </w:rPr>
        <w:fldChar w:fldCharType="separate"/>
      </w:r>
      <w:r>
        <w:rPr>
          <w:noProof/>
        </w:rPr>
        <w:t>23</w:t>
      </w:r>
      <w:r>
        <w:rPr>
          <w:noProof/>
        </w:rPr>
        <w:fldChar w:fldCharType="end"/>
      </w:r>
    </w:p>
    <w:p w14:paraId="7DCD6273" w14:textId="15740B77" w:rsidR="008F0F3D" w:rsidRDefault="008F0F3D">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_Toc138412547 \h </w:instrText>
      </w:r>
      <w:r>
        <w:rPr>
          <w:noProof/>
        </w:rPr>
      </w:r>
      <w:r>
        <w:rPr>
          <w:noProof/>
        </w:rPr>
        <w:fldChar w:fldCharType="separate"/>
      </w:r>
      <w:r>
        <w:rPr>
          <w:noProof/>
        </w:rPr>
        <w:t>23</w:t>
      </w:r>
      <w:r>
        <w:rPr>
          <w:noProof/>
        </w:rPr>
        <w:fldChar w:fldCharType="end"/>
      </w:r>
    </w:p>
    <w:p w14:paraId="4B46D18F" w14:textId="395AAE38" w:rsidR="008F0F3D" w:rsidRDefault="008F0F3D">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_Toc138412548 \h </w:instrText>
      </w:r>
      <w:r>
        <w:rPr>
          <w:noProof/>
        </w:rPr>
      </w:r>
      <w:r>
        <w:rPr>
          <w:noProof/>
        </w:rPr>
        <w:fldChar w:fldCharType="separate"/>
      </w:r>
      <w:r>
        <w:rPr>
          <w:noProof/>
        </w:rPr>
        <w:t>23</w:t>
      </w:r>
      <w:r>
        <w:rPr>
          <w:noProof/>
        </w:rPr>
        <w:fldChar w:fldCharType="end"/>
      </w:r>
    </w:p>
    <w:p w14:paraId="76E2377C" w14:textId="24FAE3E5" w:rsidR="008F0F3D" w:rsidRDefault="008F0F3D">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_Toc138412549 \h </w:instrText>
      </w:r>
      <w:r>
        <w:rPr>
          <w:noProof/>
        </w:rPr>
      </w:r>
      <w:r>
        <w:rPr>
          <w:noProof/>
        </w:rPr>
        <w:fldChar w:fldCharType="separate"/>
      </w:r>
      <w:r>
        <w:rPr>
          <w:noProof/>
        </w:rPr>
        <w:t>25</w:t>
      </w:r>
      <w:r>
        <w:rPr>
          <w:noProof/>
        </w:rPr>
        <w:fldChar w:fldCharType="end"/>
      </w:r>
    </w:p>
    <w:p w14:paraId="5F777666" w14:textId="46CD37B8" w:rsidR="008F0F3D" w:rsidRDefault="008F0F3D">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_Toc138412550 \h </w:instrText>
      </w:r>
      <w:r>
        <w:rPr>
          <w:noProof/>
        </w:rPr>
      </w:r>
      <w:r>
        <w:rPr>
          <w:noProof/>
        </w:rPr>
        <w:fldChar w:fldCharType="separate"/>
      </w:r>
      <w:r>
        <w:rPr>
          <w:noProof/>
        </w:rPr>
        <w:t>28</w:t>
      </w:r>
      <w:r>
        <w:rPr>
          <w:noProof/>
        </w:rPr>
        <w:fldChar w:fldCharType="end"/>
      </w:r>
    </w:p>
    <w:p w14:paraId="050605B1" w14:textId="6ACDE01E" w:rsidR="008F0F3D" w:rsidRDefault="008F0F3D">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_Toc138412551 \h </w:instrText>
      </w:r>
      <w:r>
        <w:rPr>
          <w:noProof/>
        </w:rPr>
      </w:r>
      <w:r>
        <w:rPr>
          <w:noProof/>
        </w:rPr>
        <w:fldChar w:fldCharType="separate"/>
      </w:r>
      <w:r>
        <w:rPr>
          <w:noProof/>
        </w:rPr>
        <w:t>29</w:t>
      </w:r>
      <w:r>
        <w:rPr>
          <w:noProof/>
        </w:rPr>
        <w:fldChar w:fldCharType="end"/>
      </w:r>
    </w:p>
    <w:p w14:paraId="53151A96" w14:textId="78792446" w:rsidR="008F0F3D" w:rsidRDefault="008F0F3D">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_Toc138412552 \h </w:instrText>
      </w:r>
      <w:r>
        <w:rPr>
          <w:noProof/>
        </w:rPr>
      </w:r>
      <w:r>
        <w:rPr>
          <w:noProof/>
        </w:rPr>
        <w:fldChar w:fldCharType="separate"/>
      </w:r>
      <w:r>
        <w:rPr>
          <w:noProof/>
        </w:rPr>
        <w:t>30</w:t>
      </w:r>
      <w:r>
        <w:rPr>
          <w:noProof/>
        </w:rPr>
        <w:fldChar w:fldCharType="end"/>
      </w:r>
    </w:p>
    <w:p w14:paraId="6BA9CAAD" w14:textId="4E3B7C7B" w:rsidR="008F0F3D" w:rsidRDefault="008F0F3D">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_Toc138412553 \h </w:instrText>
      </w:r>
      <w:r>
        <w:rPr>
          <w:noProof/>
        </w:rPr>
      </w:r>
      <w:r>
        <w:rPr>
          <w:noProof/>
        </w:rPr>
        <w:fldChar w:fldCharType="separate"/>
      </w:r>
      <w:r>
        <w:rPr>
          <w:noProof/>
        </w:rPr>
        <w:t>32</w:t>
      </w:r>
      <w:r>
        <w:rPr>
          <w:noProof/>
        </w:rPr>
        <w:fldChar w:fldCharType="end"/>
      </w:r>
    </w:p>
    <w:p w14:paraId="6BD1350C" w14:textId="04033771" w:rsidR="008F0F3D" w:rsidRDefault="008F0F3D">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_Toc138412554 \h </w:instrText>
      </w:r>
      <w:r>
        <w:rPr>
          <w:noProof/>
        </w:rPr>
      </w:r>
      <w:r>
        <w:rPr>
          <w:noProof/>
        </w:rPr>
        <w:fldChar w:fldCharType="separate"/>
      </w:r>
      <w:r>
        <w:rPr>
          <w:noProof/>
        </w:rPr>
        <w:t>34</w:t>
      </w:r>
      <w:r>
        <w:rPr>
          <w:noProof/>
        </w:rPr>
        <w:fldChar w:fldCharType="end"/>
      </w:r>
    </w:p>
    <w:p w14:paraId="53ED0445" w14:textId="2F268070" w:rsidR="008F0F3D" w:rsidRDefault="008F0F3D">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_Toc138412555 \h </w:instrText>
      </w:r>
      <w:r>
        <w:rPr>
          <w:noProof/>
        </w:rPr>
      </w:r>
      <w:r>
        <w:rPr>
          <w:noProof/>
        </w:rPr>
        <w:fldChar w:fldCharType="separate"/>
      </w:r>
      <w:r>
        <w:rPr>
          <w:noProof/>
        </w:rPr>
        <w:t>35</w:t>
      </w:r>
      <w:r>
        <w:rPr>
          <w:noProof/>
        </w:rPr>
        <w:fldChar w:fldCharType="end"/>
      </w:r>
    </w:p>
    <w:p w14:paraId="46C9AF18" w14:textId="50E9D886" w:rsidR="008F0F3D" w:rsidRDefault="008F0F3D">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_Toc138412556 \h </w:instrText>
      </w:r>
      <w:r>
        <w:rPr>
          <w:noProof/>
        </w:rPr>
      </w:r>
      <w:r>
        <w:rPr>
          <w:noProof/>
        </w:rPr>
        <w:fldChar w:fldCharType="separate"/>
      </w:r>
      <w:r>
        <w:rPr>
          <w:noProof/>
        </w:rPr>
        <w:t>36</w:t>
      </w:r>
      <w:r>
        <w:rPr>
          <w:noProof/>
        </w:rPr>
        <w:fldChar w:fldCharType="end"/>
      </w:r>
    </w:p>
    <w:p w14:paraId="424F185D" w14:textId="2A457E8C" w:rsidR="008F0F3D" w:rsidRDefault="008F0F3D">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_Toc138412557 \h </w:instrText>
      </w:r>
      <w:r>
        <w:rPr>
          <w:noProof/>
        </w:rPr>
      </w:r>
      <w:r>
        <w:rPr>
          <w:noProof/>
        </w:rPr>
        <w:fldChar w:fldCharType="separate"/>
      </w:r>
      <w:r>
        <w:rPr>
          <w:noProof/>
        </w:rPr>
        <w:t>36</w:t>
      </w:r>
      <w:r>
        <w:rPr>
          <w:noProof/>
        </w:rPr>
        <w:fldChar w:fldCharType="end"/>
      </w:r>
    </w:p>
    <w:p w14:paraId="6F669028" w14:textId="265E008B" w:rsidR="008F0F3D" w:rsidRDefault="008F0F3D">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_Toc138412558 \h </w:instrText>
      </w:r>
      <w:r>
        <w:rPr>
          <w:noProof/>
        </w:rPr>
      </w:r>
      <w:r>
        <w:rPr>
          <w:noProof/>
        </w:rPr>
        <w:fldChar w:fldCharType="separate"/>
      </w:r>
      <w:r>
        <w:rPr>
          <w:noProof/>
        </w:rPr>
        <w:t>37</w:t>
      </w:r>
      <w:r>
        <w:rPr>
          <w:noProof/>
        </w:rPr>
        <w:fldChar w:fldCharType="end"/>
      </w:r>
    </w:p>
    <w:p w14:paraId="4CB54FB5" w14:textId="7D9C67D9" w:rsidR="008F0F3D" w:rsidRDefault="008F0F3D">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_Toc138412559 \h </w:instrText>
      </w:r>
      <w:r>
        <w:rPr>
          <w:noProof/>
        </w:rPr>
      </w:r>
      <w:r>
        <w:rPr>
          <w:noProof/>
        </w:rPr>
        <w:fldChar w:fldCharType="separate"/>
      </w:r>
      <w:r>
        <w:rPr>
          <w:noProof/>
        </w:rPr>
        <w:t>37</w:t>
      </w:r>
      <w:r>
        <w:rPr>
          <w:noProof/>
        </w:rPr>
        <w:fldChar w:fldCharType="end"/>
      </w:r>
    </w:p>
    <w:p w14:paraId="62BFB249" w14:textId="5C1F5F10" w:rsidR="008F0F3D" w:rsidRDefault="008F0F3D">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_Toc138412560 \h </w:instrText>
      </w:r>
      <w:r>
        <w:rPr>
          <w:noProof/>
        </w:rPr>
      </w:r>
      <w:r>
        <w:rPr>
          <w:noProof/>
        </w:rPr>
        <w:fldChar w:fldCharType="separate"/>
      </w:r>
      <w:r>
        <w:rPr>
          <w:noProof/>
        </w:rPr>
        <w:t>38</w:t>
      </w:r>
      <w:r>
        <w:rPr>
          <w:noProof/>
        </w:rPr>
        <w:fldChar w:fldCharType="end"/>
      </w:r>
    </w:p>
    <w:p w14:paraId="6F278B0F" w14:textId="7FF3CEBA" w:rsidR="008F0F3D" w:rsidRDefault="008F0F3D">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_Toc138412561 \h </w:instrText>
      </w:r>
      <w:r>
        <w:rPr>
          <w:noProof/>
        </w:rPr>
      </w:r>
      <w:r>
        <w:rPr>
          <w:noProof/>
        </w:rPr>
        <w:fldChar w:fldCharType="separate"/>
      </w:r>
      <w:r>
        <w:rPr>
          <w:noProof/>
        </w:rPr>
        <w:t>38</w:t>
      </w:r>
      <w:r>
        <w:rPr>
          <w:noProof/>
        </w:rPr>
        <w:fldChar w:fldCharType="end"/>
      </w:r>
    </w:p>
    <w:p w14:paraId="5B0EB7E8" w14:textId="2691DED5" w:rsidR="008F0F3D" w:rsidRDefault="008F0F3D">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_Toc138412562 \h </w:instrText>
      </w:r>
      <w:r>
        <w:rPr>
          <w:noProof/>
        </w:rPr>
      </w:r>
      <w:r>
        <w:rPr>
          <w:noProof/>
        </w:rPr>
        <w:fldChar w:fldCharType="separate"/>
      </w:r>
      <w:r>
        <w:rPr>
          <w:noProof/>
        </w:rPr>
        <w:t>38</w:t>
      </w:r>
      <w:r>
        <w:rPr>
          <w:noProof/>
        </w:rPr>
        <w:fldChar w:fldCharType="end"/>
      </w:r>
    </w:p>
    <w:p w14:paraId="5EB22A0D" w14:textId="57E6F0EF" w:rsidR="008F0F3D" w:rsidRDefault="008F0F3D">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_Toc138412563 \h </w:instrText>
      </w:r>
      <w:r>
        <w:rPr>
          <w:noProof/>
        </w:rPr>
      </w:r>
      <w:r>
        <w:rPr>
          <w:noProof/>
        </w:rPr>
        <w:fldChar w:fldCharType="separate"/>
      </w:r>
      <w:r>
        <w:rPr>
          <w:noProof/>
        </w:rPr>
        <w:t>38</w:t>
      </w:r>
      <w:r>
        <w:rPr>
          <w:noProof/>
        </w:rPr>
        <w:fldChar w:fldCharType="end"/>
      </w:r>
    </w:p>
    <w:p w14:paraId="74042EB4" w14:textId="7553BAC8" w:rsidR="008F0F3D" w:rsidRDefault="008F0F3D">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_Toc138412564 \h </w:instrText>
      </w:r>
      <w:r>
        <w:rPr>
          <w:noProof/>
        </w:rPr>
      </w:r>
      <w:r>
        <w:rPr>
          <w:noProof/>
        </w:rPr>
        <w:fldChar w:fldCharType="separate"/>
      </w:r>
      <w:r>
        <w:rPr>
          <w:noProof/>
        </w:rPr>
        <w:t>39</w:t>
      </w:r>
      <w:r>
        <w:rPr>
          <w:noProof/>
        </w:rPr>
        <w:fldChar w:fldCharType="end"/>
      </w:r>
    </w:p>
    <w:p w14:paraId="5F80A480" w14:textId="2B7D5889" w:rsidR="008F0F3D" w:rsidRDefault="008F0F3D">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_Toc138412565 \h </w:instrText>
      </w:r>
      <w:r>
        <w:rPr>
          <w:noProof/>
        </w:rPr>
      </w:r>
      <w:r>
        <w:rPr>
          <w:noProof/>
        </w:rPr>
        <w:fldChar w:fldCharType="separate"/>
      </w:r>
      <w:r>
        <w:rPr>
          <w:noProof/>
        </w:rPr>
        <w:t>39</w:t>
      </w:r>
      <w:r>
        <w:rPr>
          <w:noProof/>
        </w:rPr>
        <w:fldChar w:fldCharType="end"/>
      </w:r>
    </w:p>
    <w:p w14:paraId="6533BF1B" w14:textId="1B0B24A5" w:rsidR="008F0F3D" w:rsidRDefault="008F0F3D">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_Toc138412566 \h </w:instrText>
      </w:r>
      <w:r>
        <w:rPr>
          <w:noProof/>
        </w:rPr>
      </w:r>
      <w:r>
        <w:rPr>
          <w:noProof/>
        </w:rPr>
        <w:fldChar w:fldCharType="separate"/>
      </w:r>
      <w:r>
        <w:rPr>
          <w:noProof/>
        </w:rPr>
        <w:t>39</w:t>
      </w:r>
      <w:r>
        <w:rPr>
          <w:noProof/>
        </w:rPr>
        <w:fldChar w:fldCharType="end"/>
      </w:r>
    </w:p>
    <w:p w14:paraId="0D374B46" w14:textId="1DBD59AE" w:rsidR="008F0F3D" w:rsidRDefault="008F0F3D">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_Toc138412567 \h </w:instrText>
      </w:r>
      <w:r>
        <w:rPr>
          <w:noProof/>
        </w:rPr>
      </w:r>
      <w:r>
        <w:rPr>
          <w:noProof/>
        </w:rPr>
        <w:fldChar w:fldCharType="separate"/>
      </w:r>
      <w:r>
        <w:rPr>
          <w:noProof/>
        </w:rPr>
        <w:t>42</w:t>
      </w:r>
      <w:r>
        <w:rPr>
          <w:noProof/>
        </w:rPr>
        <w:fldChar w:fldCharType="end"/>
      </w:r>
    </w:p>
    <w:p w14:paraId="1D4F7574" w14:textId="7B0D80EF" w:rsidR="008F0F3D" w:rsidRDefault="008F0F3D">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_Toc138412568 \h </w:instrText>
      </w:r>
      <w:r>
        <w:rPr>
          <w:noProof/>
        </w:rPr>
      </w:r>
      <w:r>
        <w:rPr>
          <w:noProof/>
        </w:rPr>
        <w:fldChar w:fldCharType="separate"/>
      </w:r>
      <w:r>
        <w:rPr>
          <w:noProof/>
        </w:rPr>
        <w:t>42</w:t>
      </w:r>
      <w:r>
        <w:rPr>
          <w:noProof/>
        </w:rPr>
        <w:fldChar w:fldCharType="end"/>
      </w:r>
    </w:p>
    <w:p w14:paraId="0C599F63" w14:textId="16C65B7E" w:rsidR="008F0F3D" w:rsidRDefault="008F0F3D">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_Toc138412569 \h </w:instrText>
      </w:r>
      <w:r>
        <w:rPr>
          <w:noProof/>
        </w:rPr>
      </w:r>
      <w:r>
        <w:rPr>
          <w:noProof/>
        </w:rPr>
        <w:fldChar w:fldCharType="separate"/>
      </w:r>
      <w:r>
        <w:rPr>
          <w:noProof/>
        </w:rPr>
        <w:t>42</w:t>
      </w:r>
      <w:r>
        <w:rPr>
          <w:noProof/>
        </w:rPr>
        <w:fldChar w:fldCharType="end"/>
      </w:r>
    </w:p>
    <w:p w14:paraId="65444DF0" w14:textId="2C966859" w:rsidR="008F0F3D" w:rsidRDefault="008F0F3D">
      <w:pPr>
        <w:pStyle w:val="TOC5"/>
        <w:rPr>
          <w:rFonts w:asciiTheme="minorHAnsi" w:eastAsiaTheme="minorEastAsia" w:hAnsiTheme="minorHAnsi" w:cstheme="minorBidi"/>
          <w:noProof/>
          <w:sz w:val="22"/>
          <w:szCs w:val="22"/>
          <w:lang w:eastAsia="en-GB"/>
        </w:rPr>
      </w:pPr>
      <w:r w:rsidRPr="004F1B17">
        <w:rPr>
          <w:noProof/>
          <w:lang w:val="en-US"/>
        </w:rPr>
        <w:t>5.2.3.3.5</w:t>
      </w:r>
      <w:r>
        <w:rPr>
          <w:rFonts w:asciiTheme="minorHAnsi" w:eastAsiaTheme="minorEastAsia" w:hAnsiTheme="minorHAnsi" w:cstheme="minorBidi"/>
          <w:noProof/>
          <w:sz w:val="22"/>
          <w:szCs w:val="22"/>
          <w:lang w:eastAsia="en-GB"/>
        </w:rPr>
        <w:tab/>
      </w:r>
      <w:r w:rsidRPr="004F1B17">
        <w:rPr>
          <w:noProof/>
          <w:lang w:val="en-US" w:eastAsia="zh-CN"/>
        </w:rPr>
        <w:t>3gpp-Sbi-Alternate-Chf-Id</w:t>
      </w:r>
      <w:r>
        <w:rPr>
          <w:noProof/>
        </w:rPr>
        <w:tab/>
      </w:r>
      <w:r>
        <w:rPr>
          <w:noProof/>
        </w:rPr>
        <w:fldChar w:fldCharType="begin" w:fldLock="1"/>
      </w:r>
      <w:r>
        <w:rPr>
          <w:noProof/>
        </w:rPr>
        <w:instrText xml:space="preserve"> PAGEREF _Toc138412570 \h </w:instrText>
      </w:r>
      <w:r>
        <w:rPr>
          <w:noProof/>
        </w:rPr>
      </w:r>
      <w:r>
        <w:rPr>
          <w:noProof/>
        </w:rPr>
        <w:fldChar w:fldCharType="separate"/>
      </w:r>
      <w:r>
        <w:rPr>
          <w:noProof/>
        </w:rPr>
        <w:t>44</w:t>
      </w:r>
      <w:r>
        <w:rPr>
          <w:noProof/>
        </w:rPr>
        <w:fldChar w:fldCharType="end"/>
      </w:r>
    </w:p>
    <w:p w14:paraId="086EDA24" w14:textId="0FC73875" w:rsidR="008F0F3D" w:rsidRDefault="008F0F3D">
      <w:pPr>
        <w:pStyle w:val="TOC5"/>
        <w:rPr>
          <w:rFonts w:asciiTheme="minorHAnsi" w:eastAsiaTheme="minorEastAsia" w:hAnsiTheme="minorHAnsi" w:cstheme="minorBidi"/>
          <w:noProof/>
          <w:sz w:val="22"/>
          <w:szCs w:val="22"/>
          <w:lang w:eastAsia="en-GB"/>
        </w:rPr>
      </w:pPr>
      <w:r w:rsidRPr="004F1B17">
        <w:rPr>
          <w:noProof/>
          <w:lang w:val="fr-FR"/>
        </w:rPr>
        <w:t>5.2.3.3.6</w:t>
      </w:r>
      <w:r>
        <w:rPr>
          <w:rFonts w:asciiTheme="minorHAnsi" w:eastAsiaTheme="minorEastAsia" w:hAnsiTheme="minorHAnsi" w:cstheme="minorBidi"/>
          <w:noProof/>
          <w:sz w:val="22"/>
          <w:szCs w:val="22"/>
          <w:lang w:eastAsia="en-GB"/>
        </w:rPr>
        <w:tab/>
      </w:r>
      <w:r w:rsidRPr="004F1B17">
        <w:rPr>
          <w:noProof/>
          <w:lang w:val="fr-FR" w:eastAsia="zh-CN"/>
        </w:rPr>
        <w:t>3gpp-Sbi-Notif-Accepted-Encoding</w:t>
      </w:r>
      <w:r>
        <w:rPr>
          <w:noProof/>
        </w:rPr>
        <w:tab/>
      </w:r>
      <w:r>
        <w:rPr>
          <w:noProof/>
        </w:rPr>
        <w:fldChar w:fldCharType="begin" w:fldLock="1"/>
      </w:r>
      <w:r>
        <w:rPr>
          <w:noProof/>
        </w:rPr>
        <w:instrText xml:space="preserve"> PAGEREF _Toc138412571 \h </w:instrText>
      </w:r>
      <w:r>
        <w:rPr>
          <w:noProof/>
        </w:rPr>
      </w:r>
      <w:r>
        <w:rPr>
          <w:noProof/>
        </w:rPr>
        <w:fldChar w:fldCharType="separate"/>
      </w:r>
      <w:r>
        <w:rPr>
          <w:noProof/>
        </w:rPr>
        <w:t>44</w:t>
      </w:r>
      <w:r>
        <w:rPr>
          <w:noProof/>
        </w:rPr>
        <w:fldChar w:fldCharType="end"/>
      </w:r>
    </w:p>
    <w:p w14:paraId="1FB34469" w14:textId="3A77B824" w:rsidR="008F0F3D" w:rsidRDefault="008F0F3D">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_Toc138412572 \h </w:instrText>
      </w:r>
      <w:r>
        <w:rPr>
          <w:noProof/>
        </w:rPr>
      </w:r>
      <w:r>
        <w:rPr>
          <w:noProof/>
        </w:rPr>
        <w:fldChar w:fldCharType="separate"/>
      </w:r>
      <w:r>
        <w:rPr>
          <w:noProof/>
        </w:rPr>
        <w:t>44</w:t>
      </w:r>
      <w:r>
        <w:rPr>
          <w:noProof/>
        </w:rPr>
        <w:fldChar w:fldCharType="end"/>
      </w:r>
    </w:p>
    <w:p w14:paraId="3B5445DD" w14:textId="37188246" w:rsidR="008F0F3D" w:rsidRDefault="008F0F3D">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4F1B17">
        <w:rPr>
          <w:noProof/>
          <w:lang w:val="fr-FR" w:eastAsia="zh-CN"/>
        </w:rPr>
        <w:t>o</w:t>
      </w:r>
      <w:r>
        <w:rPr>
          <w:noProof/>
        </w:rPr>
        <w:tab/>
      </w:r>
      <w:r>
        <w:rPr>
          <w:noProof/>
        </w:rPr>
        <w:fldChar w:fldCharType="begin" w:fldLock="1"/>
      </w:r>
      <w:r>
        <w:rPr>
          <w:noProof/>
        </w:rPr>
        <w:instrText xml:space="preserve"> PAGEREF _Toc138412573 \h </w:instrText>
      </w:r>
      <w:r>
        <w:rPr>
          <w:noProof/>
        </w:rPr>
      </w:r>
      <w:r>
        <w:rPr>
          <w:noProof/>
        </w:rPr>
        <w:fldChar w:fldCharType="separate"/>
      </w:r>
      <w:r>
        <w:rPr>
          <w:noProof/>
        </w:rPr>
        <w:t>45</w:t>
      </w:r>
      <w:r>
        <w:rPr>
          <w:noProof/>
        </w:rPr>
        <w:fldChar w:fldCharType="end"/>
      </w:r>
    </w:p>
    <w:p w14:paraId="2B090155" w14:textId="6AA48F71" w:rsidR="008F0F3D" w:rsidRDefault="008F0F3D">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_Toc138412574 \h </w:instrText>
      </w:r>
      <w:r>
        <w:rPr>
          <w:noProof/>
        </w:rPr>
      </w:r>
      <w:r>
        <w:rPr>
          <w:noProof/>
        </w:rPr>
        <w:fldChar w:fldCharType="separate"/>
      </w:r>
      <w:r>
        <w:rPr>
          <w:noProof/>
        </w:rPr>
        <w:t>46</w:t>
      </w:r>
      <w:r>
        <w:rPr>
          <w:noProof/>
        </w:rPr>
        <w:fldChar w:fldCharType="end"/>
      </w:r>
    </w:p>
    <w:p w14:paraId="1384EFC0" w14:textId="21EC75E5" w:rsidR="008F0F3D" w:rsidRDefault="008F0F3D">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4F1B17">
        <w:rPr>
          <w:noProof/>
          <w:lang w:val="en-US"/>
        </w:rPr>
        <w:t>election-Info</w:t>
      </w:r>
      <w:r>
        <w:rPr>
          <w:noProof/>
        </w:rPr>
        <w:tab/>
      </w:r>
      <w:r>
        <w:rPr>
          <w:noProof/>
        </w:rPr>
        <w:fldChar w:fldCharType="begin" w:fldLock="1"/>
      </w:r>
      <w:r>
        <w:rPr>
          <w:noProof/>
        </w:rPr>
        <w:instrText xml:space="preserve"> PAGEREF _Toc138412575 \h </w:instrText>
      </w:r>
      <w:r>
        <w:rPr>
          <w:noProof/>
        </w:rPr>
      </w:r>
      <w:r>
        <w:rPr>
          <w:noProof/>
        </w:rPr>
        <w:fldChar w:fldCharType="separate"/>
      </w:r>
      <w:r>
        <w:rPr>
          <w:noProof/>
        </w:rPr>
        <w:t>46</w:t>
      </w:r>
      <w:r>
        <w:rPr>
          <w:noProof/>
        </w:rPr>
        <w:fldChar w:fldCharType="end"/>
      </w:r>
    </w:p>
    <w:p w14:paraId="6DEE525E" w14:textId="709DCD05" w:rsidR="008F0F3D" w:rsidRDefault="008F0F3D">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_Toc138412576 \h </w:instrText>
      </w:r>
      <w:r>
        <w:rPr>
          <w:noProof/>
        </w:rPr>
      </w:r>
      <w:r>
        <w:rPr>
          <w:noProof/>
        </w:rPr>
        <w:fldChar w:fldCharType="separate"/>
      </w:r>
      <w:r>
        <w:rPr>
          <w:noProof/>
        </w:rPr>
        <w:t>48</w:t>
      </w:r>
      <w:r>
        <w:rPr>
          <w:noProof/>
        </w:rPr>
        <w:fldChar w:fldCharType="end"/>
      </w:r>
    </w:p>
    <w:p w14:paraId="6ADAD423" w14:textId="099D1CF6" w:rsidR="008F0F3D" w:rsidRDefault="008F0F3D">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_Toc138412577 \h </w:instrText>
      </w:r>
      <w:r>
        <w:rPr>
          <w:noProof/>
        </w:rPr>
      </w:r>
      <w:r>
        <w:rPr>
          <w:noProof/>
        </w:rPr>
        <w:fldChar w:fldCharType="separate"/>
      </w:r>
      <w:r>
        <w:rPr>
          <w:noProof/>
        </w:rPr>
        <w:t>48</w:t>
      </w:r>
      <w:r>
        <w:rPr>
          <w:noProof/>
        </w:rPr>
        <w:fldChar w:fldCharType="end"/>
      </w:r>
    </w:p>
    <w:p w14:paraId="68092372" w14:textId="47789871" w:rsidR="008F0F3D" w:rsidRDefault="008F0F3D">
      <w:pPr>
        <w:pStyle w:val="TOC5"/>
        <w:rPr>
          <w:rFonts w:asciiTheme="minorHAnsi" w:eastAsiaTheme="minorEastAsia" w:hAnsiTheme="minorHAnsi" w:cstheme="minorBidi"/>
          <w:noProof/>
          <w:sz w:val="22"/>
          <w:szCs w:val="22"/>
          <w:lang w:eastAsia="en-GB"/>
        </w:rPr>
      </w:pPr>
      <w:r>
        <w:rPr>
          <w:noProof/>
        </w:rPr>
        <w:t>5.2.3.3.13</w:t>
      </w:r>
      <w:r>
        <w:rPr>
          <w:rFonts w:asciiTheme="minorHAnsi" w:eastAsiaTheme="minorEastAsia" w:hAnsiTheme="minorHAnsi" w:cstheme="minorBidi"/>
          <w:noProof/>
          <w:sz w:val="22"/>
          <w:szCs w:val="22"/>
          <w:lang w:eastAsia="en-GB"/>
        </w:rPr>
        <w:tab/>
      </w:r>
      <w:r>
        <w:rPr>
          <w:noProof/>
          <w:lang w:eastAsia="zh-CN"/>
        </w:rPr>
        <w:t>3gpp-Sbi-Retry</w:t>
      </w:r>
      <w:r w:rsidRPr="004F1B17">
        <w:rPr>
          <w:noProof/>
          <w:lang w:val="en-US"/>
        </w:rPr>
        <w:t>-Info</w:t>
      </w:r>
      <w:r>
        <w:rPr>
          <w:noProof/>
        </w:rPr>
        <w:tab/>
      </w:r>
      <w:r>
        <w:rPr>
          <w:noProof/>
        </w:rPr>
        <w:fldChar w:fldCharType="begin" w:fldLock="1"/>
      </w:r>
      <w:r>
        <w:rPr>
          <w:noProof/>
        </w:rPr>
        <w:instrText xml:space="preserve"> PAGEREF _Toc138412578 \h </w:instrText>
      </w:r>
      <w:r>
        <w:rPr>
          <w:noProof/>
        </w:rPr>
      </w:r>
      <w:r>
        <w:rPr>
          <w:noProof/>
        </w:rPr>
        <w:fldChar w:fldCharType="separate"/>
      </w:r>
      <w:r>
        <w:rPr>
          <w:noProof/>
        </w:rPr>
        <w:t>49</w:t>
      </w:r>
      <w:r>
        <w:rPr>
          <w:noProof/>
        </w:rPr>
        <w:fldChar w:fldCharType="end"/>
      </w:r>
    </w:p>
    <w:p w14:paraId="41A1B96F" w14:textId="107AE436" w:rsidR="008F0F3D" w:rsidRDefault="008F0F3D">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_Toc138412579 \h </w:instrText>
      </w:r>
      <w:r>
        <w:rPr>
          <w:noProof/>
        </w:rPr>
      </w:r>
      <w:r>
        <w:rPr>
          <w:noProof/>
        </w:rPr>
        <w:fldChar w:fldCharType="separate"/>
      </w:r>
      <w:r>
        <w:rPr>
          <w:noProof/>
        </w:rPr>
        <w:t>50</w:t>
      </w:r>
      <w:r>
        <w:rPr>
          <w:noProof/>
        </w:rPr>
        <w:fldChar w:fldCharType="end"/>
      </w:r>
    </w:p>
    <w:p w14:paraId="7453BC2D" w14:textId="6DC5F48E" w:rsidR="008F0F3D" w:rsidRDefault="008F0F3D">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_Toc138412580 \h </w:instrText>
      </w:r>
      <w:r>
        <w:rPr>
          <w:noProof/>
        </w:rPr>
      </w:r>
      <w:r>
        <w:rPr>
          <w:noProof/>
        </w:rPr>
        <w:fldChar w:fldCharType="separate"/>
      </w:r>
      <w:r>
        <w:rPr>
          <w:noProof/>
        </w:rPr>
        <w:t>50</w:t>
      </w:r>
      <w:r>
        <w:rPr>
          <w:noProof/>
        </w:rPr>
        <w:fldChar w:fldCharType="end"/>
      </w:r>
    </w:p>
    <w:p w14:paraId="4B66F6EB" w14:textId="4C641862" w:rsidR="008F0F3D" w:rsidRDefault="008F0F3D">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_Toc138412581 \h </w:instrText>
      </w:r>
      <w:r>
        <w:rPr>
          <w:noProof/>
        </w:rPr>
      </w:r>
      <w:r>
        <w:rPr>
          <w:noProof/>
        </w:rPr>
        <w:fldChar w:fldCharType="separate"/>
      </w:r>
      <w:r>
        <w:rPr>
          <w:noProof/>
        </w:rPr>
        <w:t>50</w:t>
      </w:r>
      <w:r>
        <w:rPr>
          <w:noProof/>
        </w:rPr>
        <w:fldChar w:fldCharType="end"/>
      </w:r>
    </w:p>
    <w:p w14:paraId="481B76DA" w14:textId="2D59CB3C" w:rsidR="008F0F3D" w:rsidRDefault="008F0F3D">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_Toc138412582 \h </w:instrText>
      </w:r>
      <w:r>
        <w:rPr>
          <w:noProof/>
        </w:rPr>
      </w:r>
      <w:r>
        <w:rPr>
          <w:noProof/>
        </w:rPr>
        <w:fldChar w:fldCharType="separate"/>
      </w:r>
      <w:r>
        <w:rPr>
          <w:noProof/>
        </w:rPr>
        <w:t>50</w:t>
      </w:r>
      <w:r>
        <w:rPr>
          <w:noProof/>
        </w:rPr>
        <w:fldChar w:fldCharType="end"/>
      </w:r>
    </w:p>
    <w:p w14:paraId="60AB6F19" w14:textId="421AE2ED" w:rsidR="008F0F3D" w:rsidRDefault="008F0F3D">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_Toc138412583 \h </w:instrText>
      </w:r>
      <w:r>
        <w:rPr>
          <w:noProof/>
        </w:rPr>
      </w:r>
      <w:r>
        <w:rPr>
          <w:noProof/>
        </w:rPr>
        <w:fldChar w:fldCharType="separate"/>
      </w:r>
      <w:r>
        <w:rPr>
          <w:noProof/>
        </w:rPr>
        <w:t>50</w:t>
      </w:r>
      <w:r>
        <w:rPr>
          <w:noProof/>
        </w:rPr>
        <w:fldChar w:fldCharType="end"/>
      </w:r>
    </w:p>
    <w:p w14:paraId="2BD1ED1F" w14:textId="1C25F8A7" w:rsidR="008F0F3D" w:rsidRDefault="008F0F3D">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_Toc138412584 \h </w:instrText>
      </w:r>
      <w:r>
        <w:rPr>
          <w:noProof/>
        </w:rPr>
      </w:r>
      <w:r>
        <w:rPr>
          <w:noProof/>
        </w:rPr>
        <w:fldChar w:fldCharType="separate"/>
      </w:r>
      <w:r>
        <w:rPr>
          <w:noProof/>
        </w:rPr>
        <w:t>51</w:t>
      </w:r>
      <w:r>
        <w:rPr>
          <w:noProof/>
        </w:rPr>
        <w:fldChar w:fldCharType="end"/>
      </w:r>
    </w:p>
    <w:p w14:paraId="2F828C57" w14:textId="7332A1AB" w:rsidR="008F0F3D" w:rsidRDefault="008F0F3D">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_Toc138412585 \h </w:instrText>
      </w:r>
      <w:r>
        <w:rPr>
          <w:noProof/>
        </w:rPr>
      </w:r>
      <w:r>
        <w:rPr>
          <w:noProof/>
        </w:rPr>
        <w:fldChar w:fldCharType="separate"/>
      </w:r>
      <w:r>
        <w:rPr>
          <w:noProof/>
        </w:rPr>
        <w:t>56</w:t>
      </w:r>
      <w:r>
        <w:rPr>
          <w:noProof/>
        </w:rPr>
        <w:fldChar w:fldCharType="end"/>
      </w:r>
    </w:p>
    <w:p w14:paraId="3E4EA36C" w14:textId="52460C3E" w:rsidR="008F0F3D" w:rsidRDefault="008F0F3D">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_Toc138412586 \h </w:instrText>
      </w:r>
      <w:r>
        <w:rPr>
          <w:noProof/>
        </w:rPr>
      </w:r>
      <w:r>
        <w:rPr>
          <w:noProof/>
        </w:rPr>
        <w:fldChar w:fldCharType="separate"/>
      </w:r>
      <w:r>
        <w:rPr>
          <w:noProof/>
        </w:rPr>
        <w:t>57</w:t>
      </w:r>
      <w:r>
        <w:rPr>
          <w:noProof/>
        </w:rPr>
        <w:fldChar w:fldCharType="end"/>
      </w:r>
    </w:p>
    <w:p w14:paraId="69E03A74" w14:textId="29B97463" w:rsidR="008F0F3D" w:rsidRDefault="008F0F3D">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_Toc138412587 \h </w:instrText>
      </w:r>
      <w:r>
        <w:rPr>
          <w:noProof/>
        </w:rPr>
      </w:r>
      <w:r>
        <w:rPr>
          <w:noProof/>
        </w:rPr>
        <w:fldChar w:fldCharType="separate"/>
      </w:r>
      <w:r>
        <w:rPr>
          <w:noProof/>
        </w:rPr>
        <w:t>60</w:t>
      </w:r>
      <w:r>
        <w:rPr>
          <w:noProof/>
        </w:rPr>
        <w:fldChar w:fldCharType="end"/>
      </w:r>
    </w:p>
    <w:p w14:paraId="5A2F5446" w14:textId="6C67CA15" w:rsidR="008F0F3D" w:rsidRDefault="008F0F3D">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_Toc138412588 \h </w:instrText>
      </w:r>
      <w:r>
        <w:rPr>
          <w:noProof/>
        </w:rPr>
      </w:r>
      <w:r>
        <w:rPr>
          <w:noProof/>
        </w:rPr>
        <w:fldChar w:fldCharType="separate"/>
      </w:r>
      <w:r>
        <w:rPr>
          <w:noProof/>
        </w:rPr>
        <w:t>61</w:t>
      </w:r>
      <w:r>
        <w:rPr>
          <w:noProof/>
        </w:rPr>
        <w:fldChar w:fldCharType="end"/>
      </w:r>
    </w:p>
    <w:p w14:paraId="64C0DCFD" w14:textId="6AE85D4B" w:rsidR="008F0F3D" w:rsidRDefault="008F0F3D">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_Toc138412589 \h </w:instrText>
      </w:r>
      <w:r>
        <w:rPr>
          <w:noProof/>
        </w:rPr>
      </w:r>
      <w:r>
        <w:rPr>
          <w:noProof/>
        </w:rPr>
        <w:fldChar w:fldCharType="separate"/>
      </w:r>
      <w:r>
        <w:rPr>
          <w:noProof/>
        </w:rPr>
        <w:t>61</w:t>
      </w:r>
      <w:r>
        <w:rPr>
          <w:noProof/>
        </w:rPr>
        <w:fldChar w:fldCharType="end"/>
      </w:r>
    </w:p>
    <w:p w14:paraId="55EAD4C3" w14:textId="10F8B5A3" w:rsidR="008F0F3D" w:rsidRDefault="008F0F3D">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_Toc138412590 \h </w:instrText>
      </w:r>
      <w:r>
        <w:rPr>
          <w:noProof/>
        </w:rPr>
      </w:r>
      <w:r>
        <w:rPr>
          <w:noProof/>
        </w:rPr>
        <w:fldChar w:fldCharType="separate"/>
      </w:r>
      <w:r>
        <w:rPr>
          <w:noProof/>
        </w:rPr>
        <w:t>61</w:t>
      </w:r>
      <w:r>
        <w:rPr>
          <w:noProof/>
        </w:rPr>
        <w:fldChar w:fldCharType="end"/>
      </w:r>
    </w:p>
    <w:p w14:paraId="2CF12A89" w14:textId="726AF84D" w:rsidR="008F0F3D" w:rsidRDefault="008F0F3D">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_Toc138412591 \h </w:instrText>
      </w:r>
      <w:r>
        <w:rPr>
          <w:noProof/>
        </w:rPr>
      </w:r>
      <w:r>
        <w:rPr>
          <w:noProof/>
        </w:rPr>
        <w:fldChar w:fldCharType="separate"/>
      </w:r>
      <w:r>
        <w:rPr>
          <w:noProof/>
        </w:rPr>
        <w:t>62</w:t>
      </w:r>
      <w:r>
        <w:rPr>
          <w:noProof/>
        </w:rPr>
        <w:fldChar w:fldCharType="end"/>
      </w:r>
    </w:p>
    <w:p w14:paraId="3AF9A09D" w14:textId="10849E11" w:rsidR="008F0F3D" w:rsidRDefault="008F0F3D">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_Toc138412592 \h </w:instrText>
      </w:r>
      <w:r>
        <w:rPr>
          <w:noProof/>
        </w:rPr>
      </w:r>
      <w:r>
        <w:rPr>
          <w:noProof/>
        </w:rPr>
        <w:fldChar w:fldCharType="separate"/>
      </w:r>
      <w:r>
        <w:rPr>
          <w:noProof/>
        </w:rPr>
        <w:t>63</w:t>
      </w:r>
      <w:r>
        <w:rPr>
          <w:noProof/>
        </w:rPr>
        <w:fldChar w:fldCharType="end"/>
      </w:r>
    </w:p>
    <w:p w14:paraId="15936E85" w14:textId="216F2DC2" w:rsidR="008F0F3D" w:rsidRDefault="008F0F3D">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_Toc138412593 \h </w:instrText>
      </w:r>
      <w:r>
        <w:rPr>
          <w:noProof/>
        </w:rPr>
      </w:r>
      <w:r>
        <w:rPr>
          <w:noProof/>
        </w:rPr>
        <w:fldChar w:fldCharType="separate"/>
      </w:r>
      <w:r>
        <w:rPr>
          <w:noProof/>
        </w:rPr>
        <w:t>63</w:t>
      </w:r>
      <w:r>
        <w:rPr>
          <w:noProof/>
        </w:rPr>
        <w:fldChar w:fldCharType="end"/>
      </w:r>
    </w:p>
    <w:p w14:paraId="5403A2BB" w14:textId="0933180D" w:rsidR="008F0F3D" w:rsidRDefault="008F0F3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_Toc138412594 \h </w:instrText>
      </w:r>
      <w:r>
        <w:rPr>
          <w:noProof/>
        </w:rPr>
      </w:r>
      <w:r>
        <w:rPr>
          <w:noProof/>
        </w:rPr>
        <w:fldChar w:fldCharType="separate"/>
      </w:r>
      <w:r>
        <w:rPr>
          <w:noProof/>
        </w:rPr>
        <w:t>63</w:t>
      </w:r>
      <w:r>
        <w:rPr>
          <w:noProof/>
        </w:rPr>
        <w:fldChar w:fldCharType="end"/>
      </w:r>
    </w:p>
    <w:p w14:paraId="2A86C58A" w14:textId="62748CD6" w:rsidR="008F0F3D" w:rsidRDefault="008F0F3D">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_Toc138412595 \h </w:instrText>
      </w:r>
      <w:r>
        <w:rPr>
          <w:noProof/>
        </w:rPr>
      </w:r>
      <w:r>
        <w:rPr>
          <w:noProof/>
        </w:rPr>
        <w:fldChar w:fldCharType="separate"/>
      </w:r>
      <w:r>
        <w:rPr>
          <w:noProof/>
        </w:rPr>
        <w:t>64</w:t>
      </w:r>
      <w:r>
        <w:rPr>
          <w:noProof/>
        </w:rPr>
        <w:fldChar w:fldCharType="end"/>
      </w:r>
    </w:p>
    <w:p w14:paraId="0F54FE4D" w14:textId="3D26DB6E" w:rsidR="008F0F3D" w:rsidRDefault="008F0F3D">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_Toc138412596 \h </w:instrText>
      </w:r>
      <w:r>
        <w:rPr>
          <w:noProof/>
        </w:rPr>
      </w:r>
      <w:r>
        <w:rPr>
          <w:noProof/>
        </w:rPr>
        <w:fldChar w:fldCharType="separate"/>
      </w:r>
      <w:r>
        <w:rPr>
          <w:noProof/>
        </w:rPr>
        <w:t>64</w:t>
      </w:r>
      <w:r>
        <w:rPr>
          <w:noProof/>
        </w:rPr>
        <w:fldChar w:fldCharType="end"/>
      </w:r>
    </w:p>
    <w:p w14:paraId="4AAC882B" w14:textId="455C0F7D"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_Toc138412597 \h </w:instrText>
      </w:r>
      <w:r>
        <w:rPr>
          <w:noProof/>
        </w:rPr>
      </w:r>
      <w:r>
        <w:rPr>
          <w:noProof/>
        </w:rPr>
        <w:fldChar w:fldCharType="separate"/>
      </w:r>
      <w:r>
        <w:rPr>
          <w:noProof/>
        </w:rPr>
        <w:t>64</w:t>
      </w:r>
      <w:r>
        <w:rPr>
          <w:noProof/>
        </w:rPr>
        <w:fldChar w:fldCharType="end"/>
      </w:r>
    </w:p>
    <w:p w14:paraId="57F0BC4D" w14:textId="0032C16E" w:rsidR="008F0F3D" w:rsidRDefault="008F0F3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_Toc138412598 \h </w:instrText>
      </w:r>
      <w:r>
        <w:rPr>
          <w:noProof/>
        </w:rPr>
      </w:r>
      <w:r>
        <w:rPr>
          <w:noProof/>
        </w:rPr>
        <w:fldChar w:fldCharType="separate"/>
      </w:r>
      <w:r>
        <w:rPr>
          <w:noProof/>
        </w:rPr>
        <w:t>64</w:t>
      </w:r>
      <w:r>
        <w:rPr>
          <w:noProof/>
        </w:rPr>
        <w:fldChar w:fldCharType="end"/>
      </w:r>
    </w:p>
    <w:p w14:paraId="4974B847" w14:textId="6B479D26" w:rsidR="008F0F3D" w:rsidRDefault="008F0F3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_Toc138412599 \h </w:instrText>
      </w:r>
      <w:r>
        <w:rPr>
          <w:noProof/>
        </w:rPr>
      </w:r>
      <w:r>
        <w:rPr>
          <w:noProof/>
        </w:rPr>
        <w:fldChar w:fldCharType="separate"/>
      </w:r>
      <w:r>
        <w:rPr>
          <w:noProof/>
        </w:rPr>
        <w:t>64</w:t>
      </w:r>
      <w:r>
        <w:rPr>
          <w:noProof/>
        </w:rPr>
        <w:fldChar w:fldCharType="end"/>
      </w:r>
    </w:p>
    <w:p w14:paraId="1DCE619F" w14:textId="0B22AB09" w:rsidR="008F0F3D" w:rsidRDefault="008F0F3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_Toc138412600 \h </w:instrText>
      </w:r>
      <w:r>
        <w:rPr>
          <w:noProof/>
        </w:rPr>
      </w:r>
      <w:r>
        <w:rPr>
          <w:noProof/>
        </w:rPr>
        <w:fldChar w:fldCharType="separate"/>
      </w:r>
      <w:r>
        <w:rPr>
          <w:noProof/>
        </w:rPr>
        <w:t>64</w:t>
      </w:r>
      <w:r>
        <w:rPr>
          <w:noProof/>
        </w:rPr>
        <w:fldChar w:fldCharType="end"/>
      </w:r>
    </w:p>
    <w:p w14:paraId="1183E4D6" w14:textId="4B5A8268" w:rsidR="008F0F3D" w:rsidRDefault="008F0F3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_Toc138412601 \h </w:instrText>
      </w:r>
      <w:r>
        <w:rPr>
          <w:noProof/>
        </w:rPr>
      </w:r>
      <w:r>
        <w:rPr>
          <w:noProof/>
        </w:rPr>
        <w:fldChar w:fldCharType="separate"/>
      </w:r>
      <w:r>
        <w:rPr>
          <w:noProof/>
        </w:rPr>
        <w:t>64</w:t>
      </w:r>
      <w:r>
        <w:rPr>
          <w:noProof/>
        </w:rPr>
        <w:fldChar w:fldCharType="end"/>
      </w:r>
    </w:p>
    <w:p w14:paraId="0BEE9194" w14:textId="3EDFA25F" w:rsidR="008F0F3D" w:rsidRDefault="008F0F3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_Toc138412602 \h </w:instrText>
      </w:r>
      <w:r>
        <w:rPr>
          <w:noProof/>
        </w:rPr>
      </w:r>
      <w:r>
        <w:rPr>
          <w:noProof/>
        </w:rPr>
        <w:fldChar w:fldCharType="separate"/>
      </w:r>
      <w:r>
        <w:rPr>
          <w:noProof/>
        </w:rPr>
        <w:t>64</w:t>
      </w:r>
      <w:r>
        <w:rPr>
          <w:noProof/>
        </w:rPr>
        <w:fldChar w:fldCharType="end"/>
      </w:r>
    </w:p>
    <w:p w14:paraId="5A539835" w14:textId="52CB2FC4" w:rsidR="008F0F3D" w:rsidRDefault="008F0F3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_Toc138412603 \h </w:instrText>
      </w:r>
      <w:r>
        <w:rPr>
          <w:noProof/>
        </w:rPr>
      </w:r>
      <w:r>
        <w:rPr>
          <w:noProof/>
        </w:rPr>
        <w:fldChar w:fldCharType="separate"/>
      </w:r>
      <w:r>
        <w:rPr>
          <w:noProof/>
        </w:rPr>
        <w:t>65</w:t>
      </w:r>
      <w:r>
        <w:rPr>
          <w:noProof/>
        </w:rPr>
        <w:fldChar w:fldCharType="end"/>
      </w:r>
    </w:p>
    <w:p w14:paraId="540300FE" w14:textId="149636A3" w:rsidR="008F0F3D" w:rsidRDefault="008F0F3D">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_Toc138412604 \h </w:instrText>
      </w:r>
      <w:r>
        <w:rPr>
          <w:noProof/>
        </w:rPr>
      </w:r>
      <w:r>
        <w:rPr>
          <w:noProof/>
        </w:rPr>
        <w:fldChar w:fldCharType="separate"/>
      </w:r>
      <w:r>
        <w:rPr>
          <w:noProof/>
        </w:rPr>
        <w:t>65</w:t>
      </w:r>
      <w:r>
        <w:rPr>
          <w:noProof/>
        </w:rPr>
        <w:fldChar w:fldCharType="end"/>
      </w:r>
    </w:p>
    <w:p w14:paraId="124A0504" w14:textId="5679CC6D" w:rsidR="008F0F3D" w:rsidRDefault="008F0F3D">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_Toc138412605 \h </w:instrText>
      </w:r>
      <w:r>
        <w:rPr>
          <w:noProof/>
        </w:rPr>
      </w:r>
      <w:r>
        <w:rPr>
          <w:noProof/>
        </w:rPr>
        <w:fldChar w:fldCharType="separate"/>
      </w:r>
      <w:r>
        <w:rPr>
          <w:noProof/>
        </w:rPr>
        <w:t>65</w:t>
      </w:r>
      <w:r>
        <w:rPr>
          <w:noProof/>
        </w:rPr>
        <w:fldChar w:fldCharType="end"/>
      </w:r>
    </w:p>
    <w:p w14:paraId="3CAF1DC8" w14:textId="4F589AAA" w:rsidR="008F0F3D" w:rsidRDefault="008F0F3D">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_Toc138412606 \h </w:instrText>
      </w:r>
      <w:r>
        <w:rPr>
          <w:noProof/>
        </w:rPr>
      </w:r>
      <w:r>
        <w:rPr>
          <w:noProof/>
        </w:rPr>
        <w:fldChar w:fldCharType="separate"/>
      </w:r>
      <w:r>
        <w:rPr>
          <w:noProof/>
        </w:rPr>
        <w:t>66</w:t>
      </w:r>
      <w:r>
        <w:rPr>
          <w:noProof/>
        </w:rPr>
        <w:fldChar w:fldCharType="end"/>
      </w:r>
    </w:p>
    <w:p w14:paraId="25164565" w14:textId="03DC282D" w:rsidR="008F0F3D" w:rsidRDefault="008F0F3D">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_Toc138412607 \h </w:instrText>
      </w:r>
      <w:r>
        <w:rPr>
          <w:noProof/>
        </w:rPr>
      </w:r>
      <w:r>
        <w:rPr>
          <w:noProof/>
        </w:rPr>
        <w:fldChar w:fldCharType="separate"/>
      </w:r>
      <w:r>
        <w:rPr>
          <w:noProof/>
        </w:rPr>
        <w:t>66</w:t>
      </w:r>
      <w:r>
        <w:rPr>
          <w:noProof/>
        </w:rPr>
        <w:fldChar w:fldCharType="end"/>
      </w:r>
    </w:p>
    <w:p w14:paraId="6270EEF5" w14:textId="5B6B2B5C" w:rsidR="008F0F3D" w:rsidRDefault="008F0F3D">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_Toc138412608 \h </w:instrText>
      </w:r>
      <w:r>
        <w:rPr>
          <w:noProof/>
        </w:rPr>
      </w:r>
      <w:r>
        <w:rPr>
          <w:noProof/>
        </w:rPr>
        <w:fldChar w:fldCharType="separate"/>
      </w:r>
      <w:r>
        <w:rPr>
          <w:noProof/>
        </w:rPr>
        <w:t>67</w:t>
      </w:r>
      <w:r>
        <w:rPr>
          <w:noProof/>
        </w:rPr>
        <w:fldChar w:fldCharType="end"/>
      </w:r>
    </w:p>
    <w:p w14:paraId="218C20D8" w14:textId="240C9983" w:rsidR="008F0F3D" w:rsidRDefault="008F0F3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_Toc138412609 \h </w:instrText>
      </w:r>
      <w:r>
        <w:rPr>
          <w:noProof/>
        </w:rPr>
      </w:r>
      <w:r>
        <w:rPr>
          <w:noProof/>
        </w:rPr>
        <w:fldChar w:fldCharType="separate"/>
      </w:r>
      <w:r>
        <w:rPr>
          <w:noProof/>
        </w:rPr>
        <w:t>67</w:t>
      </w:r>
      <w:r>
        <w:rPr>
          <w:noProof/>
        </w:rPr>
        <w:fldChar w:fldCharType="end"/>
      </w:r>
    </w:p>
    <w:p w14:paraId="17D4D144" w14:textId="7BD83743" w:rsidR="008F0F3D" w:rsidRDefault="008F0F3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_Toc138412610 \h </w:instrText>
      </w:r>
      <w:r>
        <w:rPr>
          <w:noProof/>
        </w:rPr>
      </w:r>
      <w:r>
        <w:rPr>
          <w:noProof/>
        </w:rPr>
        <w:fldChar w:fldCharType="separate"/>
      </w:r>
      <w:r>
        <w:rPr>
          <w:noProof/>
        </w:rPr>
        <w:t>67</w:t>
      </w:r>
      <w:r>
        <w:rPr>
          <w:noProof/>
        </w:rPr>
        <w:fldChar w:fldCharType="end"/>
      </w:r>
    </w:p>
    <w:p w14:paraId="5A6CEC87" w14:textId="17557EDA"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_Toc138412611 \h </w:instrText>
      </w:r>
      <w:r>
        <w:rPr>
          <w:noProof/>
        </w:rPr>
      </w:r>
      <w:r>
        <w:rPr>
          <w:noProof/>
        </w:rPr>
        <w:fldChar w:fldCharType="separate"/>
      </w:r>
      <w:r>
        <w:rPr>
          <w:noProof/>
        </w:rPr>
        <w:t>67</w:t>
      </w:r>
      <w:r>
        <w:rPr>
          <w:noProof/>
        </w:rPr>
        <w:fldChar w:fldCharType="end"/>
      </w:r>
    </w:p>
    <w:p w14:paraId="1FBAD42E" w14:textId="6FBDF475" w:rsidR="008F0F3D" w:rsidRDefault="008F0F3D">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_Toc138412612 \h </w:instrText>
      </w:r>
      <w:r>
        <w:rPr>
          <w:noProof/>
        </w:rPr>
      </w:r>
      <w:r>
        <w:rPr>
          <w:noProof/>
        </w:rPr>
        <w:fldChar w:fldCharType="separate"/>
      </w:r>
      <w:r>
        <w:rPr>
          <w:noProof/>
        </w:rPr>
        <w:t>67</w:t>
      </w:r>
      <w:r>
        <w:rPr>
          <w:noProof/>
        </w:rPr>
        <w:fldChar w:fldCharType="end"/>
      </w:r>
    </w:p>
    <w:p w14:paraId="5D6ABA15" w14:textId="67A47D53" w:rsidR="008F0F3D" w:rsidRDefault="008F0F3D">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_Toc138412613 \h </w:instrText>
      </w:r>
      <w:r>
        <w:rPr>
          <w:noProof/>
        </w:rPr>
      </w:r>
      <w:r>
        <w:rPr>
          <w:noProof/>
        </w:rPr>
        <w:fldChar w:fldCharType="separate"/>
      </w:r>
      <w:r>
        <w:rPr>
          <w:noProof/>
        </w:rPr>
        <w:t>68</w:t>
      </w:r>
      <w:r>
        <w:rPr>
          <w:noProof/>
        </w:rPr>
        <w:fldChar w:fldCharType="end"/>
      </w:r>
    </w:p>
    <w:p w14:paraId="62719B82" w14:textId="77353F20" w:rsidR="008F0F3D" w:rsidRDefault="008F0F3D">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2.3</w:t>
      </w:r>
      <w:r>
        <w:rPr>
          <w:rFonts w:asciiTheme="minorHAnsi" w:eastAsiaTheme="minorEastAsia" w:hAnsiTheme="minorHAnsi" w:cstheme="minorBidi"/>
          <w:noProof/>
          <w:sz w:val="22"/>
          <w:szCs w:val="22"/>
          <w:lang w:eastAsia="en-GB"/>
        </w:rPr>
        <w:tab/>
      </w:r>
      <w:r>
        <w:rPr>
          <w:noProof/>
          <w:lang w:eastAsia="zh-CN"/>
        </w:rPr>
        <w:t>Notification error handling</w:t>
      </w:r>
      <w:r>
        <w:rPr>
          <w:noProof/>
        </w:rPr>
        <w:tab/>
      </w:r>
      <w:r>
        <w:rPr>
          <w:noProof/>
        </w:rPr>
        <w:fldChar w:fldCharType="begin" w:fldLock="1"/>
      </w:r>
      <w:r>
        <w:rPr>
          <w:noProof/>
        </w:rPr>
        <w:instrText xml:space="preserve"> PAGEREF _Toc138412614 \h </w:instrText>
      </w:r>
      <w:r>
        <w:rPr>
          <w:noProof/>
        </w:rPr>
      </w:r>
      <w:r>
        <w:rPr>
          <w:noProof/>
        </w:rPr>
        <w:fldChar w:fldCharType="separate"/>
      </w:r>
      <w:r>
        <w:rPr>
          <w:noProof/>
        </w:rPr>
        <w:t>69</w:t>
      </w:r>
      <w:r>
        <w:rPr>
          <w:noProof/>
        </w:rPr>
        <w:fldChar w:fldCharType="end"/>
      </w:r>
    </w:p>
    <w:p w14:paraId="3B67A8F0" w14:textId="2C310E58"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_Toc138412615 \h </w:instrText>
      </w:r>
      <w:r>
        <w:rPr>
          <w:noProof/>
        </w:rPr>
      </w:r>
      <w:r>
        <w:rPr>
          <w:noProof/>
        </w:rPr>
        <w:fldChar w:fldCharType="separate"/>
      </w:r>
      <w:r>
        <w:rPr>
          <w:noProof/>
        </w:rPr>
        <w:t>69</w:t>
      </w:r>
      <w:r>
        <w:rPr>
          <w:noProof/>
        </w:rPr>
        <w:fldChar w:fldCharType="end"/>
      </w:r>
    </w:p>
    <w:p w14:paraId="12C8C972" w14:textId="6725AD5B" w:rsidR="008F0F3D" w:rsidRDefault="008F0F3D">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_Toc138412616 \h </w:instrText>
      </w:r>
      <w:r>
        <w:rPr>
          <w:noProof/>
        </w:rPr>
      </w:r>
      <w:r>
        <w:rPr>
          <w:noProof/>
        </w:rPr>
        <w:fldChar w:fldCharType="separate"/>
      </w:r>
      <w:r>
        <w:rPr>
          <w:noProof/>
        </w:rPr>
        <w:t>69</w:t>
      </w:r>
      <w:r>
        <w:rPr>
          <w:noProof/>
        </w:rPr>
        <w:fldChar w:fldCharType="end"/>
      </w:r>
    </w:p>
    <w:p w14:paraId="3BE4CE1D" w14:textId="3AFBD227" w:rsidR="008F0F3D" w:rsidRDefault="008F0F3D">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_Toc138412617 \h </w:instrText>
      </w:r>
      <w:r>
        <w:rPr>
          <w:noProof/>
        </w:rPr>
      </w:r>
      <w:r>
        <w:rPr>
          <w:noProof/>
        </w:rPr>
        <w:fldChar w:fldCharType="separate"/>
      </w:r>
      <w:r>
        <w:rPr>
          <w:noProof/>
        </w:rPr>
        <w:t>69</w:t>
      </w:r>
      <w:r>
        <w:rPr>
          <w:noProof/>
        </w:rPr>
        <w:fldChar w:fldCharType="end"/>
      </w:r>
    </w:p>
    <w:p w14:paraId="53C4151C" w14:textId="68E4FBC0" w:rsidR="008F0F3D" w:rsidRDefault="008F0F3D">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_Toc138412618 \h </w:instrText>
      </w:r>
      <w:r>
        <w:rPr>
          <w:noProof/>
        </w:rPr>
      </w:r>
      <w:r>
        <w:rPr>
          <w:noProof/>
        </w:rPr>
        <w:fldChar w:fldCharType="separate"/>
      </w:r>
      <w:r>
        <w:rPr>
          <w:noProof/>
        </w:rPr>
        <w:t>69</w:t>
      </w:r>
      <w:r>
        <w:rPr>
          <w:noProof/>
        </w:rPr>
        <w:fldChar w:fldCharType="end"/>
      </w:r>
    </w:p>
    <w:p w14:paraId="246AC690" w14:textId="070B23F5" w:rsidR="008F0F3D" w:rsidRDefault="008F0F3D">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_Toc138412619 \h </w:instrText>
      </w:r>
      <w:r>
        <w:rPr>
          <w:noProof/>
        </w:rPr>
      </w:r>
      <w:r>
        <w:rPr>
          <w:noProof/>
        </w:rPr>
        <w:fldChar w:fldCharType="separate"/>
      </w:r>
      <w:r>
        <w:rPr>
          <w:noProof/>
        </w:rPr>
        <w:t>69</w:t>
      </w:r>
      <w:r>
        <w:rPr>
          <w:noProof/>
        </w:rPr>
        <w:fldChar w:fldCharType="end"/>
      </w:r>
    </w:p>
    <w:p w14:paraId="2F5051AA" w14:textId="608845FC" w:rsidR="008F0F3D" w:rsidRDefault="008F0F3D">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_Toc138412620 \h </w:instrText>
      </w:r>
      <w:r>
        <w:rPr>
          <w:noProof/>
        </w:rPr>
      </w:r>
      <w:r>
        <w:rPr>
          <w:noProof/>
        </w:rPr>
        <w:fldChar w:fldCharType="separate"/>
      </w:r>
      <w:r>
        <w:rPr>
          <w:noProof/>
        </w:rPr>
        <w:t>70</w:t>
      </w:r>
      <w:r>
        <w:rPr>
          <w:noProof/>
        </w:rPr>
        <w:fldChar w:fldCharType="end"/>
      </w:r>
    </w:p>
    <w:p w14:paraId="3759A7F2" w14:textId="3188CD39" w:rsidR="008F0F3D" w:rsidRDefault="008F0F3D">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_Toc138412621 \h </w:instrText>
      </w:r>
      <w:r>
        <w:rPr>
          <w:noProof/>
        </w:rPr>
      </w:r>
      <w:r>
        <w:rPr>
          <w:noProof/>
        </w:rPr>
        <w:fldChar w:fldCharType="separate"/>
      </w:r>
      <w:r>
        <w:rPr>
          <w:noProof/>
        </w:rPr>
        <w:t>70</w:t>
      </w:r>
      <w:r>
        <w:rPr>
          <w:noProof/>
        </w:rPr>
        <w:fldChar w:fldCharType="end"/>
      </w:r>
    </w:p>
    <w:p w14:paraId="058CC9CE" w14:textId="628962CB" w:rsidR="008F0F3D" w:rsidRDefault="008F0F3D">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_Toc138412622 \h </w:instrText>
      </w:r>
      <w:r>
        <w:rPr>
          <w:noProof/>
        </w:rPr>
      </w:r>
      <w:r>
        <w:rPr>
          <w:noProof/>
        </w:rPr>
        <w:fldChar w:fldCharType="separate"/>
      </w:r>
      <w:r>
        <w:rPr>
          <w:noProof/>
        </w:rPr>
        <w:t>70</w:t>
      </w:r>
      <w:r>
        <w:rPr>
          <w:noProof/>
        </w:rPr>
        <w:fldChar w:fldCharType="end"/>
      </w:r>
    </w:p>
    <w:p w14:paraId="0526A3FA" w14:textId="5BCA8F7E" w:rsidR="008F0F3D" w:rsidRDefault="008F0F3D">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_Toc138412623 \h </w:instrText>
      </w:r>
      <w:r>
        <w:rPr>
          <w:noProof/>
        </w:rPr>
      </w:r>
      <w:r>
        <w:rPr>
          <w:noProof/>
        </w:rPr>
        <w:fldChar w:fldCharType="separate"/>
      </w:r>
      <w:r>
        <w:rPr>
          <w:noProof/>
        </w:rPr>
        <w:t>70</w:t>
      </w:r>
      <w:r>
        <w:rPr>
          <w:noProof/>
        </w:rPr>
        <w:fldChar w:fldCharType="end"/>
      </w:r>
    </w:p>
    <w:p w14:paraId="366D73E1" w14:textId="15B20952" w:rsidR="008F0F3D" w:rsidRDefault="008F0F3D">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_Toc138412624 \h </w:instrText>
      </w:r>
      <w:r>
        <w:rPr>
          <w:noProof/>
        </w:rPr>
      </w:r>
      <w:r>
        <w:rPr>
          <w:noProof/>
        </w:rPr>
        <w:fldChar w:fldCharType="separate"/>
      </w:r>
      <w:r>
        <w:rPr>
          <w:noProof/>
        </w:rPr>
        <w:t>71</w:t>
      </w:r>
      <w:r>
        <w:rPr>
          <w:noProof/>
        </w:rPr>
        <w:fldChar w:fldCharType="end"/>
      </w:r>
    </w:p>
    <w:p w14:paraId="20035236" w14:textId="652D0E13" w:rsidR="008F0F3D" w:rsidRDefault="008F0F3D">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_Toc138412625 \h </w:instrText>
      </w:r>
      <w:r>
        <w:rPr>
          <w:noProof/>
        </w:rPr>
      </w:r>
      <w:r>
        <w:rPr>
          <w:noProof/>
        </w:rPr>
        <w:fldChar w:fldCharType="separate"/>
      </w:r>
      <w:r>
        <w:rPr>
          <w:noProof/>
        </w:rPr>
        <w:t>71</w:t>
      </w:r>
      <w:r>
        <w:rPr>
          <w:noProof/>
        </w:rPr>
        <w:fldChar w:fldCharType="end"/>
      </w:r>
    </w:p>
    <w:p w14:paraId="3A75A26E" w14:textId="50647816" w:rsidR="008F0F3D" w:rsidRDefault="008F0F3D">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_Toc138412626 \h </w:instrText>
      </w:r>
      <w:r>
        <w:rPr>
          <w:noProof/>
        </w:rPr>
      </w:r>
      <w:r>
        <w:rPr>
          <w:noProof/>
        </w:rPr>
        <w:fldChar w:fldCharType="separate"/>
      </w:r>
      <w:r>
        <w:rPr>
          <w:noProof/>
        </w:rPr>
        <w:t>71</w:t>
      </w:r>
      <w:r>
        <w:rPr>
          <w:noProof/>
        </w:rPr>
        <w:fldChar w:fldCharType="end"/>
      </w:r>
    </w:p>
    <w:p w14:paraId="4DE5345F" w14:textId="0B2C98EE" w:rsidR="008F0F3D" w:rsidRDefault="008F0F3D">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_Toc138412627 \h </w:instrText>
      </w:r>
      <w:r>
        <w:rPr>
          <w:noProof/>
        </w:rPr>
      </w:r>
      <w:r>
        <w:rPr>
          <w:noProof/>
        </w:rPr>
        <w:fldChar w:fldCharType="separate"/>
      </w:r>
      <w:r>
        <w:rPr>
          <w:noProof/>
        </w:rPr>
        <w:t>73</w:t>
      </w:r>
      <w:r>
        <w:rPr>
          <w:noProof/>
        </w:rPr>
        <w:fldChar w:fldCharType="end"/>
      </w:r>
    </w:p>
    <w:p w14:paraId="6D16F541" w14:textId="27BB1357" w:rsidR="008F0F3D" w:rsidRDefault="008F0F3D">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_Toc138412628 \h </w:instrText>
      </w:r>
      <w:r>
        <w:rPr>
          <w:noProof/>
        </w:rPr>
      </w:r>
      <w:r>
        <w:rPr>
          <w:noProof/>
        </w:rPr>
        <w:fldChar w:fldCharType="separate"/>
      </w:r>
      <w:r>
        <w:rPr>
          <w:noProof/>
        </w:rPr>
        <w:t>74</w:t>
      </w:r>
      <w:r>
        <w:rPr>
          <w:noProof/>
        </w:rPr>
        <w:fldChar w:fldCharType="end"/>
      </w:r>
    </w:p>
    <w:p w14:paraId="24CBA92A" w14:textId="13F54667" w:rsidR="008F0F3D" w:rsidRDefault="008F0F3D">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_Toc138412629 \h </w:instrText>
      </w:r>
      <w:r>
        <w:rPr>
          <w:noProof/>
        </w:rPr>
      </w:r>
      <w:r>
        <w:rPr>
          <w:noProof/>
        </w:rPr>
        <w:fldChar w:fldCharType="separate"/>
      </w:r>
      <w:r>
        <w:rPr>
          <w:noProof/>
        </w:rPr>
        <w:t>74</w:t>
      </w:r>
      <w:r>
        <w:rPr>
          <w:noProof/>
        </w:rPr>
        <w:fldChar w:fldCharType="end"/>
      </w:r>
    </w:p>
    <w:p w14:paraId="34256F20" w14:textId="3E5870C9" w:rsidR="008F0F3D" w:rsidRDefault="008F0F3D">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_Toc138412630 \h </w:instrText>
      </w:r>
      <w:r>
        <w:rPr>
          <w:noProof/>
        </w:rPr>
      </w:r>
      <w:r>
        <w:rPr>
          <w:noProof/>
        </w:rPr>
        <w:fldChar w:fldCharType="separate"/>
      </w:r>
      <w:r>
        <w:rPr>
          <w:noProof/>
        </w:rPr>
        <w:t>74</w:t>
      </w:r>
      <w:r>
        <w:rPr>
          <w:noProof/>
        </w:rPr>
        <w:fldChar w:fldCharType="end"/>
      </w:r>
    </w:p>
    <w:p w14:paraId="1B24E150" w14:textId="67ACBC1D"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_Toc138412631 \h </w:instrText>
      </w:r>
      <w:r>
        <w:rPr>
          <w:noProof/>
        </w:rPr>
      </w:r>
      <w:r>
        <w:rPr>
          <w:noProof/>
        </w:rPr>
        <w:fldChar w:fldCharType="separate"/>
      </w:r>
      <w:r>
        <w:rPr>
          <w:noProof/>
        </w:rPr>
        <w:t>74</w:t>
      </w:r>
      <w:r>
        <w:rPr>
          <w:noProof/>
        </w:rPr>
        <w:fldChar w:fldCharType="end"/>
      </w:r>
    </w:p>
    <w:p w14:paraId="70E486DD" w14:textId="75FAA9B4" w:rsidR="008F0F3D" w:rsidRDefault="008F0F3D">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_Toc138412632 \h </w:instrText>
      </w:r>
      <w:r>
        <w:rPr>
          <w:noProof/>
        </w:rPr>
      </w:r>
      <w:r>
        <w:rPr>
          <w:noProof/>
        </w:rPr>
        <w:fldChar w:fldCharType="separate"/>
      </w:r>
      <w:r>
        <w:rPr>
          <w:noProof/>
        </w:rPr>
        <w:t>74</w:t>
      </w:r>
      <w:r>
        <w:rPr>
          <w:noProof/>
        </w:rPr>
        <w:fldChar w:fldCharType="end"/>
      </w:r>
    </w:p>
    <w:p w14:paraId="0A16AD19" w14:textId="6C48164E" w:rsidR="008F0F3D" w:rsidRDefault="008F0F3D">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_Toc138412633 \h </w:instrText>
      </w:r>
      <w:r>
        <w:rPr>
          <w:noProof/>
        </w:rPr>
      </w:r>
      <w:r>
        <w:rPr>
          <w:noProof/>
        </w:rPr>
        <w:fldChar w:fldCharType="separate"/>
      </w:r>
      <w:r>
        <w:rPr>
          <w:noProof/>
        </w:rPr>
        <w:t>75</w:t>
      </w:r>
      <w:r>
        <w:rPr>
          <w:noProof/>
        </w:rPr>
        <w:fldChar w:fldCharType="end"/>
      </w:r>
    </w:p>
    <w:p w14:paraId="22FB3F46" w14:textId="0B9B5927" w:rsidR="008F0F3D" w:rsidRDefault="008F0F3D">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_Toc138412634 \h </w:instrText>
      </w:r>
      <w:r>
        <w:rPr>
          <w:noProof/>
        </w:rPr>
      </w:r>
      <w:r>
        <w:rPr>
          <w:noProof/>
        </w:rPr>
        <w:fldChar w:fldCharType="separate"/>
      </w:r>
      <w:r>
        <w:rPr>
          <w:noProof/>
        </w:rPr>
        <w:t>75</w:t>
      </w:r>
      <w:r>
        <w:rPr>
          <w:noProof/>
        </w:rPr>
        <w:fldChar w:fldCharType="end"/>
      </w:r>
    </w:p>
    <w:p w14:paraId="1BB713D5" w14:textId="7E523AB6" w:rsidR="008F0F3D" w:rsidRDefault="008F0F3D">
      <w:pPr>
        <w:pStyle w:val="TOC4"/>
        <w:rPr>
          <w:rFonts w:asciiTheme="minorHAnsi" w:eastAsiaTheme="minorEastAsia" w:hAnsiTheme="minorHAnsi" w:cstheme="minorBidi"/>
          <w:noProof/>
          <w:sz w:val="22"/>
          <w:szCs w:val="22"/>
          <w:lang w:eastAsia="en-GB"/>
        </w:rPr>
      </w:pPr>
      <w:r>
        <w:rPr>
          <w:noProof/>
          <w:lang w:eastAsia="zh-CN"/>
        </w:rPr>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_Toc138412635 \h </w:instrText>
      </w:r>
      <w:r>
        <w:rPr>
          <w:noProof/>
        </w:rPr>
      </w:r>
      <w:r>
        <w:rPr>
          <w:noProof/>
        </w:rPr>
        <w:fldChar w:fldCharType="separate"/>
      </w:r>
      <w:r>
        <w:rPr>
          <w:noProof/>
        </w:rPr>
        <w:t>75</w:t>
      </w:r>
      <w:r>
        <w:rPr>
          <w:noProof/>
        </w:rPr>
        <w:fldChar w:fldCharType="end"/>
      </w:r>
    </w:p>
    <w:p w14:paraId="59809D15" w14:textId="5D02EA5B" w:rsidR="008F0F3D" w:rsidRDefault="008F0F3D">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_Toc138412636 \h </w:instrText>
      </w:r>
      <w:r>
        <w:rPr>
          <w:noProof/>
        </w:rPr>
      </w:r>
      <w:r>
        <w:rPr>
          <w:noProof/>
        </w:rPr>
        <w:fldChar w:fldCharType="separate"/>
      </w:r>
      <w:r>
        <w:rPr>
          <w:noProof/>
        </w:rPr>
        <w:t>75</w:t>
      </w:r>
      <w:r>
        <w:rPr>
          <w:noProof/>
        </w:rPr>
        <w:fldChar w:fldCharType="end"/>
      </w:r>
    </w:p>
    <w:p w14:paraId="36170C24" w14:textId="2BDBD13E" w:rsidR="008F0F3D" w:rsidRDefault="008F0F3D">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_Toc138412637 \h </w:instrText>
      </w:r>
      <w:r>
        <w:rPr>
          <w:noProof/>
        </w:rPr>
      </w:r>
      <w:r>
        <w:rPr>
          <w:noProof/>
        </w:rPr>
        <w:fldChar w:fldCharType="separate"/>
      </w:r>
      <w:r>
        <w:rPr>
          <w:noProof/>
        </w:rPr>
        <w:t>76</w:t>
      </w:r>
      <w:r>
        <w:rPr>
          <w:noProof/>
        </w:rPr>
        <w:fldChar w:fldCharType="end"/>
      </w:r>
    </w:p>
    <w:p w14:paraId="2D398EEE" w14:textId="4923DDBF" w:rsidR="008F0F3D" w:rsidRDefault="008F0F3D">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_Toc138412638 \h </w:instrText>
      </w:r>
      <w:r>
        <w:rPr>
          <w:noProof/>
        </w:rPr>
      </w:r>
      <w:r>
        <w:rPr>
          <w:noProof/>
        </w:rPr>
        <w:fldChar w:fldCharType="separate"/>
      </w:r>
      <w:r>
        <w:rPr>
          <w:noProof/>
        </w:rPr>
        <w:t>76</w:t>
      </w:r>
      <w:r>
        <w:rPr>
          <w:noProof/>
        </w:rPr>
        <w:fldChar w:fldCharType="end"/>
      </w:r>
    </w:p>
    <w:p w14:paraId="142D0FBD" w14:textId="7D216ED1" w:rsidR="008F0F3D" w:rsidRDefault="008F0F3D">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_Toc138412639 \h </w:instrText>
      </w:r>
      <w:r>
        <w:rPr>
          <w:noProof/>
        </w:rPr>
      </w:r>
      <w:r>
        <w:rPr>
          <w:noProof/>
        </w:rPr>
        <w:fldChar w:fldCharType="separate"/>
      </w:r>
      <w:r>
        <w:rPr>
          <w:noProof/>
        </w:rPr>
        <w:t>76</w:t>
      </w:r>
      <w:r>
        <w:rPr>
          <w:noProof/>
        </w:rPr>
        <w:fldChar w:fldCharType="end"/>
      </w:r>
    </w:p>
    <w:p w14:paraId="1FC17FE2" w14:textId="5EABE965" w:rsidR="008F0F3D" w:rsidRDefault="008F0F3D">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_Toc138412640 \h </w:instrText>
      </w:r>
      <w:r>
        <w:rPr>
          <w:noProof/>
        </w:rPr>
      </w:r>
      <w:r>
        <w:rPr>
          <w:noProof/>
        </w:rPr>
        <w:fldChar w:fldCharType="separate"/>
      </w:r>
      <w:r>
        <w:rPr>
          <w:noProof/>
        </w:rPr>
        <w:t>77</w:t>
      </w:r>
      <w:r>
        <w:rPr>
          <w:noProof/>
        </w:rPr>
        <w:fldChar w:fldCharType="end"/>
      </w:r>
    </w:p>
    <w:p w14:paraId="5D53B9BF" w14:textId="66BFB85F" w:rsidR="008F0F3D" w:rsidRDefault="008F0F3D">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_Toc138412641 \h </w:instrText>
      </w:r>
      <w:r>
        <w:rPr>
          <w:noProof/>
        </w:rPr>
      </w:r>
      <w:r>
        <w:rPr>
          <w:noProof/>
        </w:rPr>
        <w:fldChar w:fldCharType="separate"/>
      </w:r>
      <w:r>
        <w:rPr>
          <w:noProof/>
        </w:rPr>
        <w:t>77</w:t>
      </w:r>
      <w:r>
        <w:rPr>
          <w:noProof/>
        </w:rPr>
        <w:fldChar w:fldCharType="end"/>
      </w:r>
    </w:p>
    <w:p w14:paraId="7009BA83" w14:textId="0BAD7D18" w:rsidR="008F0F3D" w:rsidRDefault="008F0F3D">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_Toc138412642 \h </w:instrText>
      </w:r>
      <w:r>
        <w:rPr>
          <w:noProof/>
        </w:rPr>
      </w:r>
      <w:r>
        <w:rPr>
          <w:noProof/>
        </w:rPr>
        <w:fldChar w:fldCharType="separate"/>
      </w:r>
      <w:r>
        <w:rPr>
          <w:noProof/>
        </w:rPr>
        <w:t>77</w:t>
      </w:r>
      <w:r>
        <w:rPr>
          <w:noProof/>
        </w:rPr>
        <w:fldChar w:fldCharType="end"/>
      </w:r>
    </w:p>
    <w:p w14:paraId="40452388" w14:textId="2DF195D5" w:rsidR="008F0F3D" w:rsidRDefault="008F0F3D">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_Toc138412643 \h </w:instrText>
      </w:r>
      <w:r>
        <w:rPr>
          <w:noProof/>
        </w:rPr>
      </w:r>
      <w:r>
        <w:rPr>
          <w:noProof/>
        </w:rPr>
        <w:fldChar w:fldCharType="separate"/>
      </w:r>
      <w:r>
        <w:rPr>
          <w:noProof/>
        </w:rPr>
        <w:t>77</w:t>
      </w:r>
      <w:r>
        <w:rPr>
          <w:noProof/>
        </w:rPr>
        <w:fldChar w:fldCharType="end"/>
      </w:r>
    </w:p>
    <w:p w14:paraId="377100A2" w14:textId="34F27739" w:rsidR="008F0F3D" w:rsidRDefault="008F0F3D">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_Toc138412644 \h </w:instrText>
      </w:r>
      <w:r>
        <w:rPr>
          <w:noProof/>
        </w:rPr>
      </w:r>
      <w:r>
        <w:rPr>
          <w:noProof/>
        </w:rPr>
        <w:fldChar w:fldCharType="separate"/>
      </w:r>
      <w:r>
        <w:rPr>
          <w:noProof/>
        </w:rPr>
        <w:t>78</w:t>
      </w:r>
      <w:r>
        <w:rPr>
          <w:noProof/>
        </w:rPr>
        <w:fldChar w:fldCharType="end"/>
      </w:r>
    </w:p>
    <w:p w14:paraId="053213BB" w14:textId="15257AB1" w:rsidR="008F0F3D" w:rsidRDefault="008F0F3D">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_Toc138412645 \h </w:instrText>
      </w:r>
      <w:r>
        <w:rPr>
          <w:noProof/>
        </w:rPr>
      </w:r>
      <w:r>
        <w:rPr>
          <w:noProof/>
        </w:rPr>
        <w:fldChar w:fldCharType="separate"/>
      </w:r>
      <w:r>
        <w:rPr>
          <w:noProof/>
        </w:rPr>
        <w:t>78</w:t>
      </w:r>
      <w:r>
        <w:rPr>
          <w:noProof/>
        </w:rPr>
        <w:fldChar w:fldCharType="end"/>
      </w:r>
    </w:p>
    <w:p w14:paraId="6D2BAE58" w14:textId="3167247F" w:rsidR="008F0F3D" w:rsidRDefault="008F0F3D">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_Toc138412646 \h </w:instrText>
      </w:r>
      <w:r>
        <w:rPr>
          <w:noProof/>
        </w:rPr>
      </w:r>
      <w:r>
        <w:rPr>
          <w:noProof/>
        </w:rPr>
        <w:fldChar w:fldCharType="separate"/>
      </w:r>
      <w:r>
        <w:rPr>
          <w:noProof/>
        </w:rPr>
        <w:t>79</w:t>
      </w:r>
      <w:r>
        <w:rPr>
          <w:noProof/>
        </w:rPr>
        <w:fldChar w:fldCharType="end"/>
      </w:r>
    </w:p>
    <w:p w14:paraId="3FCC55C3" w14:textId="4ABBC5FD" w:rsidR="008F0F3D" w:rsidRDefault="008F0F3D">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_Toc138412647 \h </w:instrText>
      </w:r>
      <w:r>
        <w:rPr>
          <w:noProof/>
        </w:rPr>
      </w:r>
      <w:r>
        <w:rPr>
          <w:noProof/>
        </w:rPr>
        <w:fldChar w:fldCharType="separate"/>
      </w:r>
      <w:r>
        <w:rPr>
          <w:noProof/>
        </w:rPr>
        <w:t>79</w:t>
      </w:r>
      <w:r>
        <w:rPr>
          <w:noProof/>
        </w:rPr>
        <w:fldChar w:fldCharType="end"/>
      </w:r>
    </w:p>
    <w:p w14:paraId="1D02F3FB" w14:textId="40A3F382" w:rsidR="008F0F3D" w:rsidRDefault="008F0F3D">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_Toc138412648 \h </w:instrText>
      </w:r>
      <w:r>
        <w:rPr>
          <w:noProof/>
        </w:rPr>
      </w:r>
      <w:r>
        <w:rPr>
          <w:noProof/>
        </w:rPr>
        <w:fldChar w:fldCharType="separate"/>
      </w:r>
      <w:r>
        <w:rPr>
          <w:noProof/>
        </w:rPr>
        <w:t>83</w:t>
      </w:r>
      <w:r>
        <w:rPr>
          <w:noProof/>
        </w:rPr>
        <w:fldChar w:fldCharType="end"/>
      </w:r>
    </w:p>
    <w:p w14:paraId="1556AB5E" w14:textId="5E82819D" w:rsidR="008F0F3D" w:rsidRDefault="008F0F3D">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_Toc138412649 \h </w:instrText>
      </w:r>
      <w:r>
        <w:rPr>
          <w:noProof/>
        </w:rPr>
      </w:r>
      <w:r>
        <w:rPr>
          <w:noProof/>
        </w:rPr>
        <w:fldChar w:fldCharType="separate"/>
      </w:r>
      <w:r>
        <w:rPr>
          <w:noProof/>
        </w:rPr>
        <w:t>83</w:t>
      </w:r>
      <w:r>
        <w:rPr>
          <w:noProof/>
        </w:rPr>
        <w:fldChar w:fldCharType="end"/>
      </w:r>
    </w:p>
    <w:p w14:paraId="38F8FE0E" w14:textId="639A8C2D" w:rsidR="008F0F3D" w:rsidRDefault="008F0F3D">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_Toc138412650 \h </w:instrText>
      </w:r>
      <w:r>
        <w:rPr>
          <w:noProof/>
        </w:rPr>
      </w:r>
      <w:r>
        <w:rPr>
          <w:noProof/>
        </w:rPr>
        <w:fldChar w:fldCharType="separate"/>
      </w:r>
      <w:r>
        <w:rPr>
          <w:noProof/>
        </w:rPr>
        <w:t>84</w:t>
      </w:r>
      <w:r>
        <w:rPr>
          <w:noProof/>
        </w:rPr>
        <w:fldChar w:fldCharType="end"/>
      </w:r>
    </w:p>
    <w:p w14:paraId="43372ECF" w14:textId="557D85A2" w:rsidR="008F0F3D" w:rsidRDefault="008F0F3D">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_Toc138412651 \h </w:instrText>
      </w:r>
      <w:r>
        <w:rPr>
          <w:noProof/>
        </w:rPr>
      </w:r>
      <w:r>
        <w:rPr>
          <w:noProof/>
        </w:rPr>
        <w:fldChar w:fldCharType="separate"/>
      </w:r>
      <w:r>
        <w:rPr>
          <w:noProof/>
        </w:rPr>
        <w:t>84</w:t>
      </w:r>
      <w:r>
        <w:rPr>
          <w:noProof/>
        </w:rPr>
        <w:fldChar w:fldCharType="end"/>
      </w:r>
    </w:p>
    <w:p w14:paraId="370B9F3B" w14:textId="75CE5C1C" w:rsidR="008F0F3D" w:rsidRDefault="008F0F3D">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_Toc138412652 \h </w:instrText>
      </w:r>
      <w:r>
        <w:rPr>
          <w:noProof/>
        </w:rPr>
      </w:r>
      <w:r>
        <w:rPr>
          <w:noProof/>
        </w:rPr>
        <w:fldChar w:fldCharType="separate"/>
      </w:r>
      <w:r>
        <w:rPr>
          <w:noProof/>
        </w:rPr>
        <w:t>84</w:t>
      </w:r>
      <w:r>
        <w:rPr>
          <w:noProof/>
        </w:rPr>
        <w:fldChar w:fldCharType="end"/>
      </w:r>
    </w:p>
    <w:p w14:paraId="53E860B7" w14:textId="2F58B42C"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_Toc138412653 \h </w:instrText>
      </w:r>
      <w:r>
        <w:rPr>
          <w:noProof/>
        </w:rPr>
      </w:r>
      <w:r>
        <w:rPr>
          <w:noProof/>
        </w:rPr>
        <w:fldChar w:fldCharType="separate"/>
      </w:r>
      <w:r>
        <w:rPr>
          <w:noProof/>
        </w:rPr>
        <w:t>84</w:t>
      </w:r>
      <w:r>
        <w:rPr>
          <w:noProof/>
        </w:rPr>
        <w:fldChar w:fldCharType="end"/>
      </w:r>
    </w:p>
    <w:p w14:paraId="14D334DC" w14:textId="1A97CBBE" w:rsidR="008F0F3D" w:rsidRDefault="008F0F3D">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_Toc138412654 \h </w:instrText>
      </w:r>
      <w:r>
        <w:rPr>
          <w:noProof/>
        </w:rPr>
      </w:r>
      <w:r>
        <w:rPr>
          <w:noProof/>
        </w:rPr>
        <w:fldChar w:fldCharType="separate"/>
      </w:r>
      <w:r>
        <w:rPr>
          <w:noProof/>
        </w:rPr>
        <w:t>84</w:t>
      </w:r>
      <w:r>
        <w:rPr>
          <w:noProof/>
        </w:rPr>
        <w:fldChar w:fldCharType="end"/>
      </w:r>
    </w:p>
    <w:p w14:paraId="059F9060" w14:textId="5E4BD04B" w:rsidR="008F0F3D" w:rsidRDefault="008F0F3D">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_Toc138412655 \h </w:instrText>
      </w:r>
      <w:r>
        <w:rPr>
          <w:noProof/>
        </w:rPr>
      </w:r>
      <w:r>
        <w:rPr>
          <w:noProof/>
        </w:rPr>
        <w:fldChar w:fldCharType="separate"/>
      </w:r>
      <w:r>
        <w:rPr>
          <w:noProof/>
        </w:rPr>
        <w:t>84</w:t>
      </w:r>
      <w:r>
        <w:rPr>
          <w:noProof/>
        </w:rPr>
        <w:fldChar w:fldCharType="end"/>
      </w:r>
    </w:p>
    <w:p w14:paraId="55726C0B" w14:textId="4281F1BA" w:rsidR="008F0F3D" w:rsidRDefault="008F0F3D">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_Toc138412656 \h </w:instrText>
      </w:r>
      <w:r>
        <w:rPr>
          <w:noProof/>
        </w:rPr>
      </w:r>
      <w:r>
        <w:rPr>
          <w:noProof/>
        </w:rPr>
        <w:fldChar w:fldCharType="separate"/>
      </w:r>
      <w:r>
        <w:rPr>
          <w:noProof/>
        </w:rPr>
        <w:t>84</w:t>
      </w:r>
      <w:r>
        <w:rPr>
          <w:noProof/>
        </w:rPr>
        <w:fldChar w:fldCharType="end"/>
      </w:r>
    </w:p>
    <w:p w14:paraId="21A7D28A" w14:textId="1D86EE16" w:rsidR="008F0F3D" w:rsidRDefault="008F0F3D">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_Toc138412657 \h </w:instrText>
      </w:r>
      <w:r>
        <w:rPr>
          <w:noProof/>
        </w:rPr>
      </w:r>
      <w:r>
        <w:rPr>
          <w:noProof/>
        </w:rPr>
        <w:fldChar w:fldCharType="separate"/>
      </w:r>
      <w:r>
        <w:rPr>
          <w:noProof/>
        </w:rPr>
        <w:t>84</w:t>
      </w:r>
      <w:r>
        <w:rPr>
          <w:noProof/>
        </w:rPr>
        <w:fldChar w:fldCharType="end"/>
      </w:r>
    </w:p>
    <w:p w14:paraId="3E44CB3B" w14:textId="5B68F9A9" w:rsidR="008F0F3D" w:rsidRDefault="008F0F3D">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_Toc138412658 \h </w:instrText>
      </w:r>
      <w:r>
        <w:rPr>
          <w:noProof/>
        </w:rPr>
      </w:r>
      <w:r>
        <w:rPr>
          <w:noProof/>
        </w:rPr>
        <w:fldChar w:fldCharType="separate"/>
      </w:r>
      <w:r>
        <w:rPr>
          <w:noProof/>
        </w:rPr>
        <w:t>85</w:t>
      </w:r>
      <w:r>
        <w:rPr>
          <w:noProof/>
        </w:rPr>
        <w:fldChar w:fldCharType="end"/>
      </w:r>
    </w:p>
    <w:p w14:paraId="70355AC4" w14:textId="449F54C0" w:rsidR="008F0F3D" w:rsidRDefault="008F0F3D">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_Toc138412659 \h </w:instrText>
      </w:r>
      <w:r>
        <w:rPr>
          <w:noProof/>
        </w:rPr>
      </w:r>
      <w:r>
        <w:rPr>
          <w:noProof/>
        </w:rPr>
        <w:fldChar w:fldCharType="separate"/>
      </w:r>
      <w:r>
        <w:rPr>
          <w:noProof/>
        </w:rPr>
        <w:t>86</w:t>
      </w:r>
      <w:r>
        <w:rPr>
          <w:noProof/>
        </w:rPr>
        <w:fldChar w:fldCharType="end"/>
      </w:r>
    </w:p>
    <w:p w14:paraId="49E80438" w14:textId="1D786235" w:rsidR="008F0F3D" w:rsidRDefault="008F0F3D">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_Toc138412660 \h </w:instrText>
      </w:r>
      <w:r>
        <w:rPr>
          <w:noProof/>
        </w:rPr>
      </w:r>
      <w:r>
        <w:rPr>
          <w:noProof/>
        </w:rPr>
        <w:fldChar w:fldCharType="separate"/>
      </w:r>
      <w:r>
        <w:rPr>
          <w:noProof/>
        </w:rPr>
        <w:t>86</w:t>
      </w:r>
      <w:r>
        <w:rPr>
          <w:noProof/>
        </w:rPr>
        <w:fldChar w:fldCharType="end"/>
      </w:r>
    </w:p>
    <w:p w14:paraId="64F6AB4A" w14:textId="73A32392" w:rsidR="008F0F3D" w:rsidRDefault="008F0F3D">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_Toc138412661 \h </w:instrText>
      </w:r>
      <w:r>
        <w:rPr>
          <w:noProof/>
        </w:rPr>
      </w:r>
      <w:r>
        <w:rPr>
          <w:noProof/>
        </w:rPr>
        <w:fldChar w:fldCharType="separate"/>
      </w:r>
      <w:r>
        <w:rPr>
          <w:noProof/>
        </w:rPr>
        <w:t>86</w:t>
      </w:r>
      <w:r>
        <w:rPr>
          <w:noProof/>
        </w:rPr>
        <w:fldChar w:fldCharType="end"/>
      </w:r>
    </w:p>
    <w:p w14:paraId="661612A4" w14:textId="091AE0AD" w:rsidR="008F0F3D" w:rsidRDefault="008F0F3D">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_Toc138412662 \h </w:instrText>
      </w:r>
      <w:r>
        <w:rPr>
          <w:noProof/>
        </w:rPr>
      </w:r>
      <w:r>
        <w:rPr>
          <w:noProof/>
        </w:rPr>
        <w:fldChar w:fldCharType="separate"/>
      </w:r>
      <w:r>
        <w:rPr>
          <w:noProof/>
        </w:rPr>
        <w:t>87</w:t>
      </w:r>
      <w:r>
        <w:rPr>
          <w:noProof/>
        </w:rPr>
        <w:fldChar w:fldCharType="end"/>
      </w:r>
    </w:p>
    <w:p w14:paraId="77D618D5" w14:textId="46938E0B"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_Toc138412663 \h </w:instrText>
      </w:r>
      <w:r>
        <w:rPr>
          <w:noProof/>
        </w:rPr>
      </w:r>
      <w:r>
        <w:rPr>
          <w:noProof/>
        </w:rPr>
        <w:fldChar w:fldCharType="separate"/>
      </w:r>
      <w:r>
        <w:rPr>
          <w:noProof/>
        </w:rPr>
        <w:t>88</w:t>
      </w:r>
      <w:r>
        <w:rPr>
          <w:noProof/>
        </w:rPr>
        <w:fldChar w:fldCharType="end"/>
      </w:r>
    </w:p>
    <w:p w14:paraId="6B839BDC" w14:textId="1C75EFDC" w:rsidR="008F0F3D" w:rsidRDefault="008F0F3D">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_Toc138412664 \h </w:instrText>
      </w:r>
      <w:r>
        <w:rPr>
          <w:noProof/>
        </w:rPr>
      </w:r>
      <w:r>
        <w:rPr>
          <w:noProof/>
        </w:rPr>
        <w:fldChar w:fldCharType="separate"/>
      </w:r>
      <w:r>
        <w:rPr>
          <w:noProof/>
        </w:rPr>
        <w:t>88</w:t>
      </w:r>
      <w:r>
        <w:rPr>
          <w:noProof/>
        </w:rPr>
        <w:fldChar w:fldCharType="end"/>
      </w:r>
    </w:p>
    <w:p w14:paraId="32FF4A1F" w14:textId="00CF73B0" w:rsidR="008F0F3D" w:rsidRDefault="008F0F3D">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_Toc138412665 \h </w:instrText>
      </w:r>
      <w:r>
        <w:rPr>
          <w:noProof/>
        </w:rPr>
      </w:r>
      <w:r>
        <w:rPr>
          <w:noProof/>
        </w:rPr>
        <w:fldChar w:fldCharType="separate"/>
      </w:r>
      <w:r>
        <w:rPr>
          <w:noProof/>
        </w:rPr>
        <w:t>88</w:t>
      </w:r>
      <w:r>
        <w:rPr>
          <w:noProof/>
        </w:rPr>
        <w:fldChar w:fldCharType="end"/>
      </w:r>
    </w:p>
    <w:p w14:paraId="06CB6334" w14:textId="57EEA20B" w:rsidR="008F0F3D" w:rsidRDefault="008F0F3D">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_Toc138412666 \h </w:instrText>
      </w:r>
      <w:r>
        <w:rPr>
          <w:noProof/>
        </w:rPr>
      </w:r>
      <w:r>
        <w:rPr>
          <w:noProof/>
        </w:rPr>
        <w:fldChar w:fldCharType="separate"/>
      </w:r>
      <w:r>
        <w:rPr>
          <w:noProof/>
        </w:rPr>
        <w:t>90</w:t>
      </w:r>
      <w:r>
        <w:rPr>
          <w:noProof/>
        </w:rPr>
        <w:fldChar w:fldCharType="end"/>
      </w:r>
    </w:p>
    <w:p w14:paraId="43A9707F" w14:textId="3276B5AF" w:rsidR="008F0F3D" w:rsidRDefault="008F0F3D">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_Toc138412667 \h </w:instrText>
      </w:r>
      <w:r>
        <w:rPr>
          <w:noProof/>
        </w:rPr>
      </w:r>
      <w:r>
        <w:rPr>
          <w:noProof/>
        </w:rPr>
        <w:fldChar w:fldCharType="separate"/>
      </w:r>
      <w:r>
        <w:rPr>
          <w:noProof/>
        </w:rPr>
        <w:t>90</w:t>
      </w:r>
      <w:r>
        <w:rPr>
          <w:noProof/>
        </w:rPr>
        <w:fldChar w:fldCharType="end"/>
      </w:r>
    </w:p>
    <w:p w14:paraId="564D913A" w14:textId="13DC8963"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_Toc138412668 \h </w:instrText>
      </w:r>
      <w:r>
        <w:rPr>
          <w:noProof/>
        </w:rPr>
      </w:r>
      <w:r>
        <w:rPr>
          <w:noProof/>
        </w:rPr>
        <w:fldChar w:fldCharType="separate"/>
      </w:r>
      <w:r>
        <w:rPr>
          <w:noProof/>
        </w:rPr>
        <w:t>91</w:t>
      </w:r>
      <w:r>
        <w:rPr>
          <w:noProof/>
        </w:rPr>
        <w:fldChar w:fldCharType="end"/>
      </w:r>
    </w:p>
    <w:p w14:paraId="78C936C8" w14:textId="4847540A" w:rsidR="008F0F3D" w:rsidRDefault="008F0F3D">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_Toc138412669 \h </w:instrText>
      </w:r>
      <w:r>
        <w:rPr>
          <w:noProof/>
        </w:rPr>
      </w:r>
      <w:r>
        <w:rPr>
          <w:noProof/>
        </w:rPr>
        <w:fldChar w:fldCharType="separate"/>
      </w:r>
      <w:r>
        <w:rPr>
          <w:noProof/>
        </w:rPr>
        <w:t>91</w:t>
      </w:r>
      <w:r>
        <w:rPr>
          <w:noProof/>
        </w:rPr>
        <w:fldChar w:fldCharType="end"/>
      </w:r>
    </w:p>
    <w:p w14:paraId="5A479941" w14:textId="4289B21B" w:rsidR="008F0F3D" w:rsidRDefault="008F0F3D">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_Toc138412670 \h </w:instrText>
      </w:r>
      <w:r>
        <w:rPr>
          <w:noProof/>
        </w:rPr>
      </w:r>
      <w:r>
        <w:rPr>
          <w:noProof/>
        </w:rPr>
        <w:fldChar w:fldCharType="separate"/>
      </w:r>
      <w:r>
        <w:rPr>
          <w:noProof/>
        </w:rPr>
        <w:t>91</w:t>
      </w:r>
      <w:r>
        <w:rPr>
          <w:noProof/>
        </w:rPr>
        <w:fldChar w:fldCharType="end"/>
      </w:r>
    </w:p>
    <w:p w14:paraId="07CF4389" w14:textId="5C2883AF" w:rsidR="008F0F3D" w:rsidRDefault="008F0F3D">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_Toc138412671 \h </w:instrText>
      </w:r>
      <w:r>
        <w:rPr>
          <w:noProof/>
        </w:rPr>
      </w:r>
      <w:r>
        <w:rPr>
          <w:noProof/>
        </w:rPr>
        <w:fldChar w:fldCharType="separate"/>
      </w:r>
      <w:r>
        <w:rPr>
          <w:noProof/>
        </w:rPr>
        <w:t>91</w:t>
      </w:r>
      <w:r>
        <w:rPr>
          <w:noProof/>
        </w:rPr>
        <w:fldChar w:fldCharType="end"/>
      </w:r>
    </w:p>
    <w:p w14:paraId="355E87FB" w14:textId="0679F47D" w:rsidR="008F0F3D" w:rsidRDefault="008F0F3D">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_Toc138412672 \h </w:instrText>
      </w:r>
      <w:r>
        <w:rPr>
          <w:noProof/>
        </w:rPr>
      </w:r>
      <w:r>
        <w:rPr>
          <w:noProof/>
        </w:rPr>
        <w:fldChar w:fldCharType="separate"/>
      </w:r>
      <w:r>
        <w:rPr>
          <w:noProof/>
        </w:rPr>
        <w:t>93</w:t>
      </w:r>
      <w:r>
        <w:rPr>
          <w:noProof/>
        </w:rPr>
        <w:fldChar w:fldCharType="end"/>
      </w:r>
    </w:p>
    <w:p w14:paraId="06937E48" w14:textId="5E8404ED" w:rsidR="008F0F3D" w:rsidRDefault="008F0F3D">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_Toc138412673 \h </w:instrText>
      </w:r>
      <w:r>
        <w:rPr>
          <w:noProof/>
        </w:rPr>
      </w:r>
      <w:r>
        <w:rPr>
          <w:noProof/>
        </w:rPr>
        <w:fldChar w:fldCharType="separate"/>
      </w:r>
      <w:r>
        <w:rPr>
          <w:noProof/>
        </w:rPr>
        <w:t>93</w:t>
      </w:r>
      <w:r>
        <w:rPr>
          <w:noProof/>
        </w:rPr>
        <w:fldChar w:fldCharType="end"/>
      </w:r>
    </w:p>
    <w:p w14:paraId="63603851" w14:textId="0CCB456C" w:rsidR="008F0F3D" w:rsidRDefault="008F0F3D">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_Toc138412674 \h </w:instrText>
      </w:r>
      <w:r>
        <w:rPr>
          <w:noProof/>
        </w:rPr>
      </w:r>
      <w:r>
        <w:rPr>
          <w:noProof/>
        </w:rPr>
        <w:fldChar w:fldCharType="separate"/>
      </w:r>
      <w:r>
        <w:rPr>
          <w:noProof/>
        </w:rPr>
        <w:t>93</w:t>
      </w:r>
      <w:r>
        <w:rPr>
          <w:noProof/>
        </w:rPr>
        <w:fldChar w:fldCharType="end"/>
      </w:r>
    </w:p>
    <w:p w14:paraId="7D5D630C" w14:textId="2EC94F47" w:rsidR="008F0F3D" w:rsidRDefault="008F0F3D">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_Toc138412675 \h </w:instrText>
      </w:r>
      <w:r>
        <w:rPr>
          <w:noProof/>
        </w:rPr>
      </w:r>
      <w:r>
        <w:rPr>
          <w:noProof/>
        </w:rPr>
        <w:fldChar w:fldCharType="separate"/>
      </w:r>
      <w:r>
        <w:rPr>
          <w:noProof/>
        </w:rPr>
        <w:t>93</w:t>
      </w:r>
      <w:r>
        <w:rPr>
          <w:noProof/>
        </w:rPr>
        <w:fldChar w:fldCharType="end"/>
      </w:r>
    </w:p>
    <w:p w14:paraId="02ADCB95" w14:textId="5F025507"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_Toc138412676 \h </w:instrText>
      </w:r>
      <w:r>
        <w:rPr>
          <w:noProof/>
        </w:rPr>
      </w:r>
      <w:r>
        <w:rPr>
          <w:noProof/>
        </w:rPr>
        <w:fldChar w:fldCharType="separate"/>
      </w:r>
      <w:r>
        <w:rPr>
          <w:noProof/>
        </w:rPr>
        <w:t>93</w:t>
      </w:r>
      <w:r>
        <w:rPr>
          <w:noProof/>
        </w:rPr>
        <w:fldChar w:fldCharType="end"/>
      </w:r>
    </w:p>
    <w:p w14:paraId="6067CF4B" w14:textId="64535820" w:rsidR="008F0F3D" w:rsidRDefault="008F0F3D">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_Toc138412677 \h </w:instrText>
      </w:r>
      <w:r>
        <w:rPr>
          <w:noProof/>
        </w:rPr>
      </w:r>
      <w:r>
        <w:rPr>
          <w:noProof/>
        </w:rPr>
        <w:fldChar w:fldCharType="separate"/>
      </w:r>
      <w:r>
        <w:rPr>
          <w:noProof/>
        </w:rPr>
        <w:t>93</w:t>
      </w:r>
      <w:r>
        <w:rPr>
          <w:noProof/>
        </w:rPr>
        <w:fldChar w:fldCharType="end"/>
      </w:r>
    </w:p>
    <w:p w14:paraId="09886AFC" w14:textId="6A68A75A" w:rsidR="008F0F3D" w:rsidRDefault="008F0F3D">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_Toc138412678 \h </w:instrText>
      </w:r>
      <w:r>
        <w:rPr>
          <w:noProof/>
        </w:rPr>
      </w:r>
      <w:r>
        <w:rPr>
          <w:noProof/>
        </w:rPr>
        <w:fldChar w:fldCharType="separate"/>
      </w:r>
      <w:r>
        <w:rPr>
          <w:noProof/>
        </w:rPr>
        <w:t>94</w:t>
      </w:r>
      <w:r>
        <w:rPr>
          <w:noProof/>
        </w:rPr>
        <w:fldChar w:fldCharType="end"/>
      </w:r>
    </w:p>
    <w:p w14:paraId="517CFDE4" w14:textId="78C431FF" w:rsidR="008F0F3D" w:rsidRDefault="008F0F3D">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_Toc138412679 \h </w:instrText>
      </w:r>
      <w:r>
        <w:rPr>
          <w:noProof/>
        </w:rPr>
      </w:r>
      <w:r>
        <w:rPr>
          <w:noProof/>
        </w:rPr>
        <w:fldChar w:fldCharType="separate"/>
      </w:r>
      <w:r>
        <w:rPr>
          <w:noProof/>
        </w:rPr>
        <w:t>94</w:t>
      </w:r>
      <w:r>
        <w:rPr>
          <w:noProof/>
        </w:rPr>
        <w:fldChar w:fldCharType="end"/>
      </w:r>
    </w:p>
    <w:p w14:paraId="43250472" w14:textId="2B28303D" w:rsidR="008F0F3D" w:rsidRDefault="008F0F3D">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_Toc138412680 \h </w:instrText>
      </w:r>
      <w:r>
        <w:rPr>
          <w:noProof/>
        </w:rPr>
      </w:r>
      <w:r>
        <w:rPr>
          <w:noProof/>
        </w:rPr>
        <w:fldChar w:fldCharType="separate"/>
      </w:r>
      <w:r>
        <w:rPr>
          <w:noProof/>
        </w:rPr>
        <w:t>94</w:t>
      </w:r>
      <w:r>
        <w:rPr>
          <w:noProof/>
        </w:rPr>
        <w:fldChar w:fldCharType="end"/>
      </w:r>
    </w:p>
    <w:p w14:paraId="7E286379" w14:textId="6570ED44" w:rsidR="008F0F3D" w:rsidRDefault="008F0F3D">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_Toc138412681 \h </w:instrText>
      </w:r>
      <w:r>
        <w:rPr>
          <w:noProof/>
        </w:rPr>
      </w:r>
      <w:r>
        <w:rPr>
          <w:noProof/>
        </w:rPr>
        <w:fldChar w:fldCharType="separate"/>
      </w:r>
      <w:r>
        <w:rPr>
          <w:noProof/>
        </w:rPr>
        <w:t>95</w:t>
      </w:r>
      <w:r>
        <w:rPr>
          <w:noProof/>
        </w:rPr>
        <w:fldChar w:fldCharType="end"/>
      </w:r>
    </w:p>
    <w:p w14:paraId="6E7D25E5" w14:textId="6A202303" w:rsidR="008F0F3D" w:rsidRDefault="008F0F3D">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_Toc138412682 \h </w:instrText>
      </w:r>
      <w:r>
        <w:rPr>
          <w:noProof/>
        </w:rPr>
      </w:r>
      <w:r>
        <w:rPr>
          <w:noProof/>
        </w:rPr>
        <w:fldChar w:fldCharType="separate"/>
      </w:r>
      <w:r>
        <w:rPr>
          <w:noProof/>
        </w:rPr>
        <w:t>96</w:t>
      </w:r>
      <w:r>
        <w:rPr>
          <w:noProof/>
        </w:rPr>
        <w:fldChar w:fldCharType="end"/>
      </w:r>
    </w:p>
    <w:p w14:paraId="5223B5A8" w14:textId="5D6D66C7" w:rsidR="008F0F3D" w:rsidRDefault="008F0F3D">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_Toc138412683 \h </w:instrText>
      </w:r>
      <w:r>
        <w:rPr>
          <w:noProof/>
        </w:rPr>
      </w:r>
      <w:r>
        <w:rPr>
          <w:noProof/>
        </w:rPr>
        <w:fldChar w:fldCharType="separate"/>
      </w:r>
      <w:r>
        <w:rPr>
          <w:noProof/>
        </w:rPr>
        <w:t>96</w:t>
      </w:r>
      <w:r>
        <w:rPr>
          <w:noProof/>
        </w:rPr>
        <w:fldChar w:fldCharType="end"/>
      </w:r>
    </w:p>
    <w:p w14:paraId="3EFCC46D" w14:textId="50BC8B8E" w:rsidR="008F0F3D" w:rsidRDefault="008F0F3D">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_Toc138412684 \h </w:instrText>
      </w:r>
      <w:r>
        <w:rPr>
          <w:noProof/>
        </w:rPr>
      </w:r>
      <w:r>
        <w:rPr>
          <w:noProof/>
        </w:rPr>
        <w:fldChar w:fldCharType="separate"/>
      </w:r>
      <w:r>
        <w:rPr>
          <w:noProof/>
        </w:rPr>
        <w:t>96</w:t>
      </w:r>
      <w:r>
        <w:rPr>
          <w:noProof/>
        </w:rPr>
        <w:fldChar w:fldCharType="end"/>
      </w:r>
    </w:p>
    <w:p w14:paraId="02084DA3" w14:textId="09E99E7D"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_Toc138412685 \h </w:instrText>
      </w:r>
      <w:r>
        <w:rPr>
          <w:noProof/>
        </w:rPr>
      </w:r>
      <w:r>
        <w:rPr>
          <w:noProof/>
        </w:rPr>
        <w:fldChar w:fldCharType="separate"/>
      </w:r>
      <w:r>
        <w:rPr>
          <w:noProof/>
        </w:rPr>
        <w:t>96</w:t>
      </w:r>
      <w:r>
        <w:rPr>
          <w:noProof/>
        </w:rPr>
        <w:fldChar w:fldCharType="end"/>
      </w:r>
    </w:p>
    <w:p w14:paraId="139716FF" w14:textId="32788318" w:rsidR="008F0F3D" w:rsidRDefault="008F0F3D">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_Toc138412686 \h </w:instrText>
      </w:r>
      <w:r>
        <w:rPr>
          <w:noProof/>
        </w:rPr>
      </w:r>
      <w:r>
        <w:rPr>
          <w:noProof/>
        </w:rPr>
        <w:fldChar w:fldCharType="separate"/>
      </w:r>
      <w:r>
        <w:rPr>
          <w:noProof/>
        </w:rPr>
        <w:t>96</w:t>
      </w:r>
      <w:r>
        <w:rPr>
          <w:noProof/>
        </w:rPr>
        <w:fldChar w:fldCharType="end"/>
      </w:r>
    </w:p>
    <w:p w14:paraId="2659F1A2" w14:textId="15E7D907" w:rsidR="008F0F3D" w:rsidRDefault="008F0F3D">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_Toc138412687 \h </w:instrText>
      </w:r>
      <w:r>
        <w:rPr>
          <w:noProof/>
        </w:rPr>
      </w:r>
      <w:r>
        <w:rPr>
          <w:noProof/>
        </w:rPr>
        <w:fldChar w:fldCharType="separate"/>
      </w:r>
      <w:r>
        <w:rPr>
          <w:noProof/>
        </w:rPr>
        <w:t>97</w:t>
      </w:r>
      <w:r>
        <w:rPr>
          <w:noProof/>
        </w:rPr>
        <w:fldChar w:fldCharType="end"/>
      </w:r>
    </w:p>
    <w:p w14:paraId="639798C9" w14:textId="365B0134" w:rsidR="008F0F3D" w:rsidRDefault="008F0F3D">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_Toc138412688 \h </w:instrText>
      </w:r>
      <w:r>
        <w:rPr>
          <w:noProof/>
        </w:rPr>
      </w:r>
      <w:r>
        <w:rPr>
          <w:noProof/>
        </w:rPr>
        <w:fldChar w:fldCharType="separate"/>
      </w:r>
      <w:r>
        <w:rPr>
          <w:noProof/>
        </w:rPr>
        <w:t>97</w:t>
      </w:r>
      <w:r>
        <w:rPr>
          <w:noProof/>
        </w:rPr>
        <w:fldChar w:fldCharType="end"/>
      </w:r>
    </w:p>
    <w:p w14:paraId="49CD350E" w14:textId="358E1E1E" w:rsidR="008F0F3D" w:rsidRDefault="008F0F3D">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_Toc138412689 \h </w:instrText>
      </w:r>
      <w:r>
        <w:rPr>
          <w:noProof/>
        </w:rPr>
      </w:r>
      <w:r>
        <w:rPr>
          <w:noProof/>
        </w:rPr>
        <w:fldChar w:fldCharType="separate"/>
      </w:r>
      <w:r>
        <w:rPr>
          <w:noProof/>
        </w:rPr>
        <w:t>97</w:t>
      </w:r>
      <w:r>
        <w:rPr>
          <w:noProof/>
        </w:rPr>
        <w:fldChar w:fldCharType="end"/>
      </w:r>
    </w:p>
    <w:p w14:paraId="6079325A" w14:textId="087CC355"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_Toc138412690 \h </w:instrText>
      </w:r>
      <w:r>
        <w:rPr>
          <w:noProof/>
        </w:rPr>
      </w:r>
      <w:r>
        <w:rPr>
          <w:noProof/>
        </w:rPr>
        <w:fldChar w:fldCharType="separate"/>
      </w:r>
      <w:r>
        <w:rPr>
          <w:noProof/>
        </w:rPr>
        <w:t>97</w:t>
      </w:r>
      <w:r>
        <w:rPr>
          <w:noProof/>
        </w:rPr>
        <w:fldChar w:fldCharType="end"/>
      </w:r>
    </w:p>
    <w:p w14:paraId="248D7F7D" w14:textId="551D8499" w:rsidR="008F0F3D" w:rsidRDefault="008F0F3D">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_Toc138412691 \h </w:instrText>
      </w:r>
      <w:r>
        <w:rPr>
          <w:noProof/>
        </w:rPr>
      </w:r>
      <w:r>
        <w:rPr>
          <w:noProof/>
        </w:rPr>
        <w:fldChar w:fldCharType="separate"/>
      </w:r>
      <w:r>
        <w:rPr>
          <w:noProof/>
        </w:rPr>
        <w:t>97</w:t>
      </w:r>
      <w:r>
        <w:rPr>
          <w:noProof/>
        </w:rPr>
        <w:fldChar w:fldCharType="end"/>
      </w:r>
    </w:p>
    <w:p w14:paraId="63609B40" w14:textId="582062BB" w:rsidR="008F0F3D" w:rsidRDefault="008F0F3D">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_Toc138412692 \h </w:instrText>
      </w:r>
      <w:r>
        <w:rPr>
          <w:noProof/>
        </w:rPr>
      </w:r>
      <w:r>
        <w:rPr>
          <w:noProof/>
        </w:rPr>
        <w:fldChar w:fldCharType="separate"/>
      </w:r>
      <w:r>
        <w:rPr>
          <w:noProof/>
        </w:rPr>
        <w:t>98</w:t>
      </w:r>
      <w:r>
        <w:rPr>
          <w:noProof/>
        </w:rPr>
        <w:fldChar w:fldCharType="end"/>
      </w:r>
    </w:p>
    <w:p w14:paraId="0C30D2F9" w14:textId="15B8BCAD" w:rsidR="008F0F3D" w:rsidRDefault="008F0F3D">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_Toc138412693 \h </w:instrText>
      </w:r>
      <w:r>
        <w:rPr>
          <w:noProof/>
        </w:rPr>
      </w:r>
      <w:r>
        <w:rPr>
          <w:noProof/>
        </w:rPr>
        <w:fldChar w:fldCharType="separate"/>
      </w:r>
      <w:r>
        <w:rPr>
          <w:noProof/>
        </w:rPr>
        <w:t>98</w:t>
      </w:r>
      <w:r>
        <w:rPr>
          <w:noProof/>
        </w:rPr>
        <w:fldChar w:fldCharType="end"/>
      </w:r>
    </w:p>
    <w:p w14:paraId="481A6370" w14:textId="1C0D7E3A" w:rsidR="008F0F3D" w:rsidRDefault="008F0F3D">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_Toc138412694 \h </w:instrText>
      </w:r>
      <w:r>
        <w:rPr>
          <w:noProof/>
        </w:rPr>
      </w:r>
      <w:r>
        <w:rPr>
          <w:noProof/>
        </w:rPr>
        <w:fldChar w:fldCharType="separate"/>
      </w:r>
      <w:r>
        <w:rPr>
          <w:noProof/>
        </w:rPr>
        <w:t>98</w:t>
      </w:r>
      <w:r>
        <w:rPr>
          <w:noProof/>
        </w:rPr>
        <w:fldChar w:fldCharType="end"/>
      </w:r>
    </w:p>
    <w:p w14:paraId="37659661" w14:textId="6E650520" w:rsidR="008F0F3D" w:rsidRDefault="008F0F3D">
      <w:pPr>
        <w:pStyle w:val="TOC4"/>
        <w:rPr>
          <w:rFonts w:asciiTheme="minorHAnsi" w:eastAsiaTheme="minorEastAsia" w:hAnsiTheme="minorHAnsi" w:cstheme="minorBidi"/>
          <w:noProof/>
          <w:sz w:val="22"/>
          <w:szCs w:val="22"/>
          <w:lang w:eastAsia="en-GB"/>
        </w:rPr>
      </w:pPr>
      <w:r>
        <w:rPr>
          <w:noProof/>
          <w:lang w:eastAsia="zh-CN"/>
        </w:rPr>
        <w:lastRenderedPageBreak/>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_Toc138412695 \h </w:instrText>
      </w:r>
      <w:r>
        <w:rPr>
          <w:noProof/>
        </w:rPr>
      </w:r>
      <w:r>
        <w:rPr>
          <w:noProof/>
        </w:rPr>
        <w:fldChar w:fldCharType="separate"/>
      </w:r>
      <w:r>
        <w:rPr>
          <w:noProof/>
        </w:rPr>
        <w:t>98</w:t>
      </w:r>
      <w:r>
        <w:rPr>
          <w:noProof/>
        </w:rPr>
        <w:fldChar w:fldCharType="end"/>
      </w:r>
    </w:p>
    <w:p w14:paraId="4F46E725" w14:textId="0CCBB3CB" w:rsidR="008F0F3D" w:rsidRDefault="008F0F3D">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_Toc138412696 \h </w:instrText>
      </w:r>
      <w:r>
        <w:rPr>
          <w:noProof/>
        </w:rPr>
      </w:r>
      <w:r>
        <w:rPr>
          <w:noProof/>
        </w:rPr>
        <w:fldChar w:fldCharType="separate"/>
      </w:r>
      <w:r>
        <w:rPr>
          <w:noProof/>
        </w:rPr>
        <w:t>98</w:t>
      </w:r>
      <w:r>
        <w:rPr>
          <w:noProof/>
        </w:rPr>
        <w:fldChar w:fldCharType="end"/>
      </w:r>
    </w:p>
    <w:p w14:paraId="6E1E6376" w14:textId="7764B2B7" w:rsidR="008F0F3D" w:rsidRDefault="008F0F3D">
      <w:pPr>
        <w:pStyle w:val="TOC4"/>
        <w:rPr>
          <w:rFonts w:asciiTheme="minorHAnsi" w:eastAsiaTheme="minorEastAsia" w:hAnsiTheme="minorHAnsi" w:cstheme="minorBidi"/>
          <w:noProof/>
          <w:sz w:val="22"/>
          <w:szCs w:val="22"/>
          <w:lang w:eastAsia="en-GB"/>
        </w:rPr>
      </w:pPr>
      <w:r>
        <w:rPr>
          <w:noProof/>
          <w:lang w:eastAsia="zh-CN"/>
        </w:rPr>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_Toc138412697 \h </w:instrText>
      </w:r>
      <w:r>
        <w:rPr>
          <w:noProof/>
        </w:rPr>
      </w:r>
      <w:r>
        <w:rPr>
          <w:noProof/>
        </w:rPr>
        <w:fldChar w:fldCharType="separate"/>
      </w:r>
      <w:r>
        <w:rPr>
          <w:noProof/>
        </w:rPr>
        <w:t>100</w:t>
      </w:r>
      <w:r>
        <w:rPr>
          <w:noProof/>
        </w:rPr>
        <w:fldChar w:fldCharType="end"/>
      </w:r>
    </w:p>
    <w:p w14:paraId="1EDA8AB9" w14:textId="2CA69F64" w:rsidR="008F0F3D" w:rsidRDefault="008F0F3D">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_Toc138412698 \h </w:instrText>
      </w:r>
      <w:r>
        <w:rPr>
          <w:noProof/>
        </w:rPr>
      </w:r>
      <w:r>
        <w:rPr>
          <w:noProof/>
        </w:rPr>
        <w:fldChar w:fldCharType="separate"/>
      </w:r>
      <w:r>
        <w:rPr>
          <w:noProof/>
        </w:rPr>
        <w:t>100</w:t>
      </w:r>
      <w:r>
        <w:rPr>
          <w:noProof/>
        </w:rPr>
        <w:fldChar w:fldCharType="end"/>
      </w:r>
    </w:p>
    <w:p w14:paraId="4108A191" w14:textId="132AFAED" w:rsidR="008F0F3D" w:rsidRDefault="008F0F3D">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_Toc138412699 \h </w:instrText>
      </w:r>
      <w:r>
        <w:rPr>
          <w:noProof/>
        </w:rPr>
      </w:r>
      <w:r>
        <w:rPr>
          <w:noProof/>
        </w:rPr>
        <w:fldChar w:fldCharType="separate"/>
      </w:r>
      <w:r>
        <w:rPr>
          <w:noProof/>
        </w:rPr>
        <w:t>101</w:t>
      </w:r>
      <w:r>
        <w:rPr>
          <w:noProof/>
        </w:rPr>
        <w:fldChar w:fldCharType="end"/>
      </w:r>
    </w:p>
    <w:p w14:paraId="032B00A9" w14:textId="6571F0E1" w:rsidR="008F0F3D" w:rsidRDefault="008F0F3D">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_Toc138412700 \h </w:instrText>
      </w:r>
      <w:r>
        <w:rPr>
          <w:noProof/>
        </w:rPr>
      </w:r>
      <w:r>
        <w:rPr>
          <w:noProof/>
        </w:rPr>
        <w:fldChar w:fldCharType="separate"/>
      </w:r>
      <w:r>
        <w:rPr>
          <w:noProof/>
        </w:rPr>
        <w:t>101</w:t>
      </w:r>
      <w:r>
        <w:rPr>
          <w:noProof/>
        </w:rPr>
        <w:fldChar w:fldCharType="end"/>
      </w:r>
    </w:p>
    <w:p w14:paraId="23C503BA" w14:textId="0A51C4C5" w:rsidR="008F0F3D" w:rsidRDefault="008F0F3D">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_Toc138412701 \h </w:instrText>
      </w:r>
      <w:r>
        <w:rPr>
          <w:noProof/>
        </w:rPr>
      </w:r>
      <w:r>
        <w:rPr>
          <w:noProof/>
        </w:rPr>
        <w:fldChar w:fldCharType="separate"/>
      </w:r>
      <w:r>
        <w:rPr>
          <w:noProof/>
        </w:rPr>
        <w:t>101</w:t>
      </w:r>
      <w:r>
        <w:rPr>
          <w:noProof/>
        </w:rPr>
        <w:fldChar w:fldCharType="end"/>
      </w:r>
    </w:p>
    <w:p w14:paraId="582CB01E" w14:textId="50E4FDF9" w:rsidR="008F0F3D" w:rsidRDefault="008F0F3D">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_Toc138412702 \h </w:instrText>
      </w:r>
      <w:r>
        <w:rPr>
          <w:noProof/>
        </w:rPr>
      </w:r>
      <w:r>
        <w:rPr>
          <w:noProof/>
        </w:rPr>
        <w:fldChar w:fldCharType="separate"/>
      </w:r>
      <w:r>
        <w:rPr>
          <w:noProof/>
        </w:rPr>
        <w:t>101</w:t>
      </w:r>
      <w:r>
        <w:rPr>
          <w:noProof/>
        </w:rPr>
        <w:fldChar w:fldCharType="end"/>
      </w:r>
    </w:p>
    <w:p w14:paraId="456D4C8F" w14:textId="6EACE251" w:rsidR="008F0F3D" w:rsidRDefault="008F0F3D">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_Toc138412703 \h </w:instrText>
      </w:r>
      <w:r>
        <w:rPr>
          <w:noProof/>
        </w:rPr>
      </w:r>
      <w:r>
        <w:rPr>
          <w:noProof/>
        </w:rPr>
        <w:fldChar w:fldCharType="separate"/>
      </w:r>
      <w:r>
        <w:rPr>
          <w:noProof/>
        </w:rPr>
        <w:t>101</w:t>
      </w:r>
      <w:r>
        <w:rPr>
          <w:noProof/>
        </w:rPr>
        <w:fldChar w:fldCharType="end"/>
      </w:r>
    </w:p>
    <w:p w14:paraId="0D1EE5BD" w14:textId="0F79BCD6" w:rsidR="008F0F3D" w:rsidRDefault="008F0F3D">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_Toc138412704 \h </w:instrText>
      </w:r>
      <w:r>
        <w:rPr>
          <w:noProof/>
        </w:rPr>
      </w:r>
      <w:r>
        <w:rPr>
          <w:noProof/>
        </w:rPr>
        <w:fldChar w:fldCharType="separate"/>
      </w:r>
      <w:r>
        <w:rPr>
          <w:noProof/>
        </w:rPr>
        <w:t>101</w:t>
      </w:r>
      <w:r>
        <w:rPr>
          <w:noProof/>
        </w:rPr>
        <w:fldChar w:fldCharType="end"/>
      </w:r>
    </w:p>
    <w:p w14:paraId="75604AB0" w14:textId="17BCFB53" w:rsidR="008F0F3D" w:rsidRDefault="008F0F3D">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_Toc138412705 \h </w:instrText>
      </w:r>
      <w:r>
        <w:rPr>
          <w:noProof/>
        </w:rPr>
      </w:r>
      <w:r>
        <w:rPr>
          <w:noProof/>
        </w:rPr>
        <w:fldChar w:fldCharType="separate"/>
      </w:r>
      <w:r>
        <w:rPr>
          <w:noProof/>
        </w:rPr>
        <w:t>102</w:t>
      </w:r>
      <w:r>
        <w:rPr>
          <w:noProof/>
        </w:rPr>
        <w:fldChar w:fldCharType="end"/>
      </w:r>
    </w:p>
    <w:p w14:paraId="0A1E49A3" w14:textId="106594AD" w:rsidR="008F0F3D" w:rsidRDefault="008F0F3D">
      <w:pPr>
        <w:pStyle w:val="TOC4"/>
        <w:rPr>
          <w:rFonts w:asciiTheme="minorHAnsi" w:eastAsiaTheme="minorEastAsia" w:hAnsiTheme="minorHAnsi" w:cstheme="minorBidi"/>
          <w:noProof/>
          <w:sz w:val="22"/>
          <w:szCs w:val="22"/>
          <w:lang w:eastAsia="en-GB"/>
        </w:rPr>
      </w:pPr>
      <w:r w:rsidRPr="004F1B17">
        <w:rPr>
          <w:noProof/>
          <w:lang w:val="en-US" w:eastAsia="zh-CN"/>
        </w:rPr>
        <w:t>6.10.3.3</w:t>
      </w:r>
      <w:r>
        <w:rPr>
          <w:rFonts w:asciiTheme="minorHAnsi" w:eastAsiaTheme="minorEastAsia" w:hAnsiTheme="minorHAnsi" w:cstheme="minorBidi"/>
          <w:noProof/>
          <w:sz w:val="22"/>
          <w:szCs w:val="22"/>
          <w:lang w:eastAsia="en-GB"/>
        </w:rPr>
        <w:tab/>
      </w:r>
      <w:r w:rsidRPr="004F1B17">
        <w:rPr>
          <w:noProof/>
          <w:lang w:val="en-US" w:eastAsia="zh-CN"/>
        </w:rPr>
        <w:t>Notifications corresponding to default notification subscriptions</w:t>
      </w:r>
      <w:r>
        <w:rPr>
          <w:noProof/>
        </w:rPr>
        <w:tab/>
      </w:r>
      <w:r>
        <w:rPr>
          <w:noProof/>
        </w:rPr>
        <w:fldChar w:fldCharType="begin" w:fldLock="1"/>
      </w:r>
      <w:r>
        <w:rPr>
          <w:noProof/>
        </w:rPr>
        <w:instrText xml:space="preserve"> PAGEREF _Toc138412706 \h </w:instrText>
      </w:r>
      <w:r>
        <w:rPr>
          <w:noProof/>
        </w:rPr>
      </w:r>
      <w:r>
        <w:rPr>
          <w:noProof/>
        </w:rPr>
        <w:fldChar w:fldCharType="separate"/>
      </w:r>
      <w:r>
        <w:rPr>
          <w:noProof/>
        </w:rPr>
        <w:t>103</w:t>
      </w:r>
      <w:r>
        <w:rPr>
          <w:noProof/>
        </w:rPr>
        <w:fldChar w:fldCharType="end"/>
      </w:r>
    </w:p>
    <w:p w14:paraId="46FBA3E4" w14:textId="100897E0" w:rsidR="008F0F3D" w:rsidRDefault="008F0F3D">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_Toc138412707 \h </w:instrText>
      </w:r>
      <w:r>
        <w:rPr>
          <w:noProof/>
        </w:rPr>
      </w:r>
      <w:r>
        <w:rPr>
          <w:noProof/>
        </w:rPr>
        <w:fldChar w:fldCharType="separate"/>
      </w:r>
      <w:r>
        <w:rPr>
          <w:noProof/>
        </w:rPr>
        <w:t>103</w:t>
      </w:r>
      <w:r>
        <w:rPr>
          <w:noProof/>
        </w:rPr>
        <w:fldChar w:fldCharType="end"/>
      </w:r>
    </w:p>
    <w:p w14:paraId="3ECB4C14" w14:textId="7F9331E9" w:rsidR="008F0F3D" w:rsidRDefault="008F0F3D">
      <w:pPr>
        <w:pStyle w:val="TOC4"/>
        <w:rPr>
          <w:rFonts w:asciiTheme="minorHAnsi" w:eastAsiaTheme="minorEastAsia" w:hAnsiTheme="minorHAnsi" w:cstheme="minorBidi"/>
          <w:noProof/>
          <w:sz w:val="22"/>
          <w:szCs w:val="22"/>
          <w:lang w:eastAsia="en-GB"/>
        </w:rPr>
      </w:pPr>
      <w:r w:rsidRPr="004F1B17">
        <w:rPr>
          <w:noProof/>
          <w:lang w:val="en-US" w:eastAsia="zh-CN"/>
        </w:rPr>
        <w:t>6.10.3.5</w:t>
      </w:r>
      <w:r>
        <w:rPr>
          <w:rFonts w:asciiTheme="minorHAnsi" w:eastAsiaTheme="minorEastAsia" w:hAnsiTheme="minorHAnsi" w:cstheme="minorBidi"/>
          <w:noProof/>
          <w:sz w:val="22"/>
          <w:szCs w:val="22"/>
          <w:lang w:eastAsia="en-GB"/>
        </w:rPr>
        <w:tab/>
      </w:r>
      <w:r w:rsidRPr="004F1B17">
        <w:rPr>
          <w:noProof/>
          <w:lang w:val="en-US" w:eastAsia="zh-CN"/>
        </w:rPr>
        <w:t>Returning an Alternate CHF instance ID to the NF Service Consumer</w:t>
      </w:r>
      <w:r>
        <w:rPr>
          <w:noProof/>
        </w:rPr>
        <w:tab/>
      </w:r>
      <w:r>
        <w:rPr>
          <w:noProof/>
        </w:rPr>
        <w:fldChar w:fldCharType="begin" w:fldLock="1"/>
      </w:r>
      <w:r>
        <w:rPr>
          <w:noProof/>
        </w:rPr>
        <w:instrText xml:space="preserve"> PAGEREF _Toc138412708 \h </w:instrText>
      </w:r>
      <w:r>
        <w:rPr>
          <w:noProof/>
        </w:rPr>
      </w:r>
      <w:r>
        <w:rPr>
          <w:noProof/>
        </w:rPr>
        <w:fldChar w:fldCharType="separate"/>
      </w:r>
      <w:r>
        <w:rPr>
          <w:noProof/>
        </w:rPr>
        <w:t>104</w:t>
      </w:r>
      <w:r>
        <w:rPr>
          <w:noProof/>
        </w:rPr>
        <w:fldChar w:fldCharType="end"/>
      </w:r>
    </w:p>
    <w:p w14:paraId="18326479" w14:textId="518BBC56" w:rsidR="008F0F3D" w:rsidRDefault="008F0F3D">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_Toc138412709 \h </w:instrText>
      </w:r>
      <w:r>
        <w:rPr>
          <w:noProof/>
        </w:rPr>
      </w:r>
      <w:r>
        <w:rPr>
          <w:noProof/>
        </w:rPr>
        <w:fldChar w:fldCharType="separate"/>
      </w:r>
      <w:r>
        <w:rPr>
          <w:noProof/>
        </w:rPr>
        <w:t>105</w:t>
      </w:r>
      <w:r>
        <w:rPr>
          <w:noProof/>
        </w:rPr>
        <w:fldChar w:fldCharType="end"/>
      </w:r>
    </w:p>
    <w:p w14:paraId="60453B30" w14:textId="1CFFA892" w:rsidR="008F0F3D" w:rsidRDefault="008F0F3D">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_Toc138412710 \h </w:instrText>
      </w:r>
      <w:r>
        <w:rPr>
          <w:noProof/>
        </w:rPr>
      </w:r>
      <w:r>
        <w:rPr>
          <w:noProof/>
        </w:rPr>
        <w:fldChar w:fldCharType="separate"/>
      </w:r>
      <w:r>
        <w:rPr>
          <w:noProof/>
        </w:rPr>
        <w:t>105</w:t>
      </w:r>
      <w:r>
        <w:rPr>
          <w:noProof/>
        </w:rPr>
        <w:fldChar w:fldCharType="end"/>
      </w:r>
    </w:p>
    <w:p w14:paraId="5AFC9A58" w14:textId="47FEA472" w:rsidR="008F0F3D" w:rsidRDefault="008F0F3D">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_Toc138412711 \h </w:instrText>
      </w:r>
      <w:r>
        <w:rPr>
          <w:noProof/>
        </w:rPr>
      </w:r>
      <w:r>
        <w:rPr>
          <w:noProof/>
        </w:rPr>
        <w:fldChar w:fldCharType="separate"/>
      </w:r>
      <w:r>
        <w:rPr>
          <w:noProof/>
        </w:rPr>
        <w:t>105</w:t>
      </w:r>
      <w:r>
        <w:rPr>
          <w:noProof/>
        </w:rPr>
        <w:fldChar w:fldCharType="end"/>
      </w:r>
    </w:p>
    <w:p w14:paraId="27BA101D" w14:textId="7279AA7A" w:rsidR="008F0F3D" w:rsidRDefault="008F0F3D">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_Toc138412712 \h </w:instrText>
      </w:r>
      <w:r>
        <w:rPr>
          <w:noProof/>
        </w:rPr>
      </w:r>
      <w:r>
        <w:rPr>
          <w:noProof/>
        </w:rPr>
        <w:fldChar w:fldCharType="separate"/>
      </w:r>
      <w:r>
        <w:rPr>
          <w:noProof/>
        </w:rPr>
        <w:t>107</w:t>
      </w:r>
      <w:r>
        <w:rPr>
          <w:noProof/>
        </w:rPr>
        <w:fldChar w:fldCharType="end"/>
      </w:r>
    </w:p>
    <w:p w14:paraId="280902D3" w14:textId="225D6DD8" w:rsidR="008F0F3D" w:rsidRDefault="008F0F3D">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_Toc138412713 \h </w:instrText>
      </w:r>
      <w:r>
        <w:rPr>
          <w:noProof/>
        </w:rPr>
      </w:r>
      <w:r>
        <w:rPr>
          <w:noProof/>
        </w:rPr>
        <w:fldChar w:fldCharType="separate"/>
      </w:r>
      <w:r>
        <w:rPr>
          <w:noProof/>
        </w:rPr>
        <w:t>107</w:t>
      </w:r>
      <w:r>
        <w:rPr>
          <w:noProof/>
        </w:rPr>
        <w:fldChar w:fldCharType="end"/>
      </w:r>
    </w:p>
    <w:p w14:paraId="7CBE2DC4" w14:textId="562C18AD" w:rsidR="008F0F3D" w:rsidRDefault="008F0F3D">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_Toc138412714 \h </w:instrText>
      </w:r>
      <w:r>
        <w:rPr>
          <w:noProof/>
        </w:rPr>
      </w:r>
      <w:r>
        <w:rPr>
          <w:noProof/>
        </w:rPr>
        <w:fldChar w:fldCharType="separate"/>
      </w:r>
      <w:r>
        <w:rPr>
          <w:noProof/>
        </w:rPr>
        <w:t>108</w:t>
      </w:r>
      <w:r>
        <w:rPr>
          <w:noProof/>
        </w:rPr>
        <w:fldChar w:fldCharType="end"/>
      </w:r>
    </w:p>
    <w:p w14:paraId="26EEC598" w14:textId="40E63AF8" w:rsidR="008F0F3D" w:rsidRDefault="008F0F3D">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_Toc138412715 \h </w:instrText>
      </w:r>
      <w:r>
        <w:rPr>
          <w:noProof/>
        </w:rPr>
      </w:r>
      <w:r>
        <w:rPr>
          <w:noProof/>
        </w:rPr>
        <w:fldChar w:fldCharType="separate"/>
      </w:r>
      <w:r>
        <w:rPr>
          <w:noProof/>
        </w:rPr>
        <w:t>108</w:t>
      </w:r>
      <w:r>
        <w:rPr>
          <w:noProof/>
        </w:rPr>
        <w:fldChar w:fldCharType="end"/>
      </w:r>
    </w:p>
    <w:p w14:paraId="311F28C5" w14:textId="5210D7E5" w:rsidR="008F0F3D" w:rsidRDefault="008F0F3D">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_Toc138412716 \h </w:instrText>
      </w:r>
      <w:r>
        <w:rPr>
          <w:noProof/>
        </w:rPr>
      </w:r>
      <w:r>
        <w:rPr>
          <w:noProof/>
        </w:rPr>
        <w:fldChar w:fldCharType="separate"/>
      </w:r>
      <w:r>
        <w:rPr>
          <w:noProof/>
        </w:rPr>
        <w:t>108</w:t>
      </w:r>
      <w:r>
        <w:rPr>
          <w:noProof/>
        </w:rPr>
        <w:fldChar w:fldCharType="end"/>
      </w:r>
    </w:p>
    <w:p w14:paraId="136BCB29" w14:textId="334AE10D" w:rsidR="008F0F3D" w:rsidRDefault="008F0F3D">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_Toc138412717 \h </w:instrText>
      </w:r>
      <w:r>
        <w:rPr>
          <w:noProof/>
        </w:rPr>
      </w:r>
      <w:r>
        <w:rPr>
          <w:noProof/>
        </w:rPr>
        <w:fldChar w:fldCharType="separate"/>
      </w:r>
      <w:r>
        <w:rPr>
          <w:noProof/>
        </w:rPr>
        <w:t>109</w:t>
      </w:r>
      <w:r>
        <w:rPr>
          <w:noProof/>
        </w:rPr>
        <w:fldChar w:fldCharType="end"/>
      </w:r>
    </w:p>
    <w:p w14:paraId="295DA336" w14:textId="2578A84A" w:rsidR="008F0F3D" w:rsidRDefault="008F0F3D">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_Toc138412718 \h </w:instrText>
      </w:r>
      <w:r>
        <w:rPr>
          <w:noProof/>
        </w:rPr>
      </w:r>
      <w:r>
        <w:rPr>
          <w:noProof/>
        </w:rPr>
        <w:fldChar w:fldCharType="separate"/>
      </w:r>
      <w:r>
        <w:rPr>
          <w:noProof/>
        </w:rPr>
        <w:t>109</w:t>
      </w:r>
      <w:r>
        <w:rPr>
          <w:noProof/>
        </w:rPr>
        <w:fldChar w:fldCharType="end"/>
      </w:r>
    </w:p>
    <w:p w14:paraId="084B14C1" w14:textId="1194CCE1" w:rsidR="008F0F3D" w:rsidRDefault="008F0F3D">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_Toc138412719 \h </w:instrText>
      </w:r>
      <w:r>
        <w:rPr>
          <w:noProof/>
        </w:rPr>
      </w:r>
      <w:r>
        <w:rPr>
          <w:noProof/>
        </w:rPr>
        <w:fldChar w:fldCharType="separate"/>
      </w:r>
      <w:r>
        <w:rPr>
          <w:noProof/>
        </w:rPr>
        <w:t>110</w:t>
      </w:r>
      <w:r>
        <w:rPr>
          <w:noProof/>
        </w:rPr>
        <w:fldChar w:fldCharType="end"/>
      </w:r>
    </w:p>
    <w:p w14:paraId="4367E430" w14:textId="10EFE5C6" w:rsidR="008F0F3D" w:rsidRDefault="008F0F3D">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_Toc138412720 \h </w:instrText>
      </w:r>
      <w:r>
        <w:rPr>
          <w:noProof/>
        </w:rPr>
      </w:r>
      <w:r>
        <w:rPr>
          <w:noProof/>
        </w:rPr>
        <w:fldChar w:fldCharType="separate"/>
      </w:r>
      <w:r>
        <w:rPr>
          <w:noProof/>
        </w:rPr>
        <w:t>110</w:t>
      </w:r>
      <w:r>
        <w:rPr>
          <w:noProof/>
        </w:rPr>
        <w:fldChar w:fldCharType="end"/>
      </w:r>
    </w:p>
    <w:p w14:paraId="03A9E87F" w14:textId="6461EC01" w:rsidR="008F0F3D" w:rsidRDefault="008F0F3D">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_Toc138412721 \h </w:instrText>
      </w:r>
      <w:r>
        <w:rPr>
          <w:noProof/>
        </w:rPr>
      </w:r>
      <w:r>
        <w:rPr>
          <w:noProof/>
        </w:rPr>
        <w:fldChar w:fldCharType="separate"/>
      </w:r>
      <w:r>
        <w:rPr>
          <w:noProof/>
        </w:rPr>
        <w:t>111</w:t>
      </w:r>
      <w:r>
        <w:rPr>
          <w:noProof/>
        </w:rPr>
        <w:fldChar w:fldCharType="end"/>
      </w:r>
    </w:p>
    <w:p w14:paraId="2849088F" w14:textId="2F1DDC04" w:rsidR="008F0F3D" w:rsidRDefault="008F0F3D">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_Toc138412722 \h </w:instrText>
      </w:r>
      <w:r>
        <w:rPr>
          <w:noProof/>
        </w:rPr>
      </w:r>
      <w:r>
        <w:rPr>
          <w:noProof/>
        </w:rPr>
        <w:fldChar w:fldCharType="separate"/>
      </w:r>
      <w:r>
        <w:rPr>
          <w:noProof/>
        </w:rPr>
        <w:t>111</w:t>
      </w:r>
      <w:r>
        <w:rPr>
          <w:noProof/>
        </w:rPr>
        <w:fldChar w:fldCharType="end"/>
      </w:r>
    </w:p>
    <w:p w14:paraId="14DA272D" w14:textId="6E34402E" w:rsidR="008F0F3D" w:rsidRDefault="008F0F3D">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_Toc138412723 \h </w:instrText>
      </w:r>
      <w:r>
        <w:rPr>
          <w:noProof/>
        </w:rPr>
      </w:r>
      <w:r>
        <w:rPr>
          <w:noProof/>
        </w:rPr>
        <w:fldChar w:fldCharType="separate"/>
      </w:r>
      <w:r>
        <w:rPr>
          <w:noProof/>
        </w:rPr>
        <w:t>111</w:t>
      </w:r>
      <w:r>
        <w:rPr>
          <w:noProof/>
        </w:rPr>
        <w:fldChar w:fldCharType="end"/>
      </w:r>
    </w:p>
    <w:p w14:paraId="101D98EE" w14:textId="1F21D9BE" w:rsidR="008F0F3D" w:rsidRDefault="008F0F3D">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_Toc138412724 \h </w:instrText>
      </w:r>
      <w:r>
        <w:rPr>
          <w:noProof/>
        </w:rPr>
      </w:r>
      <w:r>
        <w:rPr>
          <w:noProof/>
        </w:rPr>
        <w:fldChar w:fldCharType="separate"/>
      </w:r>
      <w:r>
        <w:rPr>
          <w:noProof/>
        </w:rPr>
        <w:t>111</w:t>
      </w:r>
      <w:r>
        <w:rPr>
          <w:noProof/>
        </w:rPr>
        <w:fldChar w:fldCharType="end"/>
      </w:r>
    </w:p>
    <w:p w14:paraId="5A80A30C" w14:textId="3842B109" w:rsidR="008F0F3D" w:rsidRDefault="008F0F3D">
      <w:pPr>
        <w:pStyle w:val="TOC3"/>
        <w:rPr>
          <w:rFonts w:asciiTheme="minorHAnsi" w:eastAsiaTheme="minorEastAsia" w:hAnsiTheme="minorHAnsi" w:cstheme="minorBidi"/>
          <w:noProof/>
          <w:sz w:val="22"/>
          <w:szCs w:val="22"/>
          <w:lang w:eastAsia="en-GB"/>
        </w:rPr>
      </w:pPr>
      <w:r w:rsidRPr="004F1B17">
        <w:rPr>
          <w:noProof/>
          <w:lang w:val="en-US" w:eastAsia="zh-CN"/>
        </w:rPr>
        <w:t>6.10.11</w:t>
      </w:r>
      <w:r>
        <w:rPr>
          <w:rFonts w:asciiTheme="minorHAnsi" w:eastAsiaTheme="minorEastAsia" w:hAnsiTheme="minorHAnsi" w:cstheme="minorBidi"/>
          <w:noProof/>
          <w:sz w:val="22"/>
          <w:szCs w:val="22"/>
          <w:lang w:eastAsia="en-GB"/>
        </w:rPr>
        <w:tab/>
      </w:r>
      <w:r w:rsidRPr="004F1B17">
        <w:rPr>
          <w:noProof/>
          <w:lang w:val="en-US" w:eastAsia="zh-CN"/>
        </w:rPr>
        <w:t>Authorization of NF service access</w:t>
      </w:r>
      <w:r>
        <w:rPr>
          <w:noProof/>
        </w:rPr>
        <w:tab/>
      </w:r>
      <w:r>
        <w:rPr>
          <w:noProof/>
        </w:rPr>
        <w:fldChar w:fldCharType="begin" w:fldLock="1"/>
      </w:r>
      <w:r>
        <w:rPr>
          <w:noProof/>
        </w:rPr>
        <w:instrText xml:space="preserve"> PAGEREF _Toc138412725 \h </w:instrText>
      </w:r>
      <w:r>
        <w:rPr>
          <w:noProof/>
        </w:rPr>
      </w:r>
      <w:r>
        <w:rPr>
          <w:noProof/>
        </w:rPr>
        <w:fldChar w:fldCharType="separate"/>
      </w:r>
      <w:r>
        <w:rPr>
          <w:noProof/>
        </w:rPr>
        <w:t>111</w:t>
      </w:r>
      <w:r>
        <w:rPr>
          <w:noProof/>
        </w:rPr>
        <w:fldChar w:fldCharType="end"/>
      </w:r>
    </w:p>
    <w:p w14:paraId="13FBF33B" w14:textId="34C8A522" w:rsidR="008F0F3D" w:rsidRDefault="008F0F3D">
      <w:pPr>
        <w:pStyle w:val="TOC4"/>
        <w:rPr>
          <w:rFonts w:asciiTheme="minorHAnsi" w:eastAsiaTheme="minorEastAsia" w:hAnsiTheme="minorHAnsi" w:cstheme="minorBidi"/>
          <w:noProof/>
          <w:sz w:val="22"/>
          <w:szCs w:val="22"/>
          <w:lang w:eastAsia="en-GB"/>
        </w:rPr>
      </w:pPr>
      <w:r w:rsidRPr="004F1B17">
        <w:rPr>
          <w:noProof/>
          <w:lang w:val="en-US"/>
        </w:rPr>
        <w:t>6.10.11.1</w:t>
      </w:r>
      <w:r>
        <w:rPr>
          <w:rFonts w:asciiTheme="minorHAnsi" w:eastAsiaTheme="minorEastAsia" w:hAnsiTheme="minorHAnsi" w:cstheme="minorBidi"/>
          <w:noProof/>
          <w:sz w:val="22"/>
          <w:szCs w:val="22"/>
          <w:lang w:eastAsia="en-GB"/>
        </w:rPr>
        <w:tab/>
      </w:r>
      <w:r w:rsidRPr="004F1B17">
        <w:rPr>
          <w:noProof/>
          <w:lang w:val="en-US"/>
        </w:rPr>
        <w:t>General</w:t>
      </w:r>
      <w:r>
        <w:rPr>
          <w:noProof/>
        </w:rPr>
        <w:tab/>
      </w:r>
      <w:r>
        <w:rPr>
          <w:noProof/>
        </w:rPr>
        <w:fldChar w:fldCharType="begin" w:fldLock="1"/>
      </w:r>
      <w:r>
        <w:rPr>
          <w:noProof/>
        </w:rPr>
        <w:instrText xml:space="preserve"> PAGEREF _Toc138412726 \h </w:instrText>
      </w:r>
      <w:r>
        <w:rPr>
          <w:noProof/>
        </w:rPr>
      </w:r>
      <w:r>
        <w:rPr>
          <w:noProof/>
        </w:rPr>
        <w:fldChar w:fldCharType="separate"/>
      </w:r>
      <w:r>
        <w:rPr>
          <w:noProof/>
        </w:rPr>
        <w:t>111</w:t>
      </w:r>
      <w:r>
        <w:rPr>
          <w:noProof/>
        </w:rPr>
        <w:fldChar w:fldCharType="end"/>
      </w:r>
    </w:p>
    <w:p w14:paraId="43AED92D" w14:textId="071194DF" w:rsidR="008F0F3D" w:rsidRDefault="008F0F3D">
      <w:pPr>
        <w:pStyle w:val="TOC4"/>
        <w:rPr>
          <w:rFonts w:asciiTheme="minorHAnsi" w:eastAsiaTheme="minorEastAsia" w:hAnsiTheme="minorHAnsi" w:cstheme="minorBidi"/>
          <w:noProof/>
          <w:sz w:val="22"/>
          <w:szCs w:val="22"/>
          <w:lang w:eastAsia="en-GB"/>
        </w:rPr>
      </w:pPr>
      <w:r w:rsidRPr="004F1B17">
        <w:rPr>
          <w:noProof/>
          <w:lang w:val="en-US"/>
        </w:rPr>
        <w:t>6.10.11.2</w:t>
      </w:r>
      <w:r>
        <w:rPr>
          <w:rFonts w:asciiTheme="minorHAnsi" w:eastAsiaTheme="minorEastAsia" w:hAnsiTheme="minorHAnsi" w:cstheme="minorBidi"/>
          <w:noProof/>
          <w:sz w:val="22"/>
          <w:szCs w:val="22"/>
          <w:lang w:eastAsia="en-GB"/>
        </w:rPr>
        <w:tab/>
      </w:r>
      <w:r w:rsidRPr="004F1B17">
        <w:rPr>
          <w:noProof/>
          <w:lang w:val="en-US"/>
        </w:rPr>
        <w:t>Authorization for indirect communication with delegated discovery</w:t>
      </w:r>
      <w:r>
        <w:rPr>
          <w:noProof/>
        </w:rPr>
        <w:tab/>
      </w:r>
      <w:r>
        <w:rPr>
          <w:noProof/>
        </w:rPr>
        <w:fldChar w:fldCharType="begin" w:fldLock="1"/>
      </w:r>
      <w:r>
        <w:rPr>
          <w:noProof/>
        </w:rPr>
        <w:instrText xml:space="preserve"> PAGEREF _Toc138412727 \h </w:instrText>
      </w:r>
      <w:r>
        <w:rPr>
          <w:noProof/>
        </w:rPr>
      </w:r>
      <w:r>
        <w:rPr>
          <w:noProof/>
        </w:rPr>
        <w:fldChar w:fldCharType="separate"/>
      </w:r>
      <w:r>
        <w:rPr>
          <w:noProof/>
        </w:rPr>
        <w:t>112</w:t>
      </w:r>
      <w:r>
        <w:rPr>
          <w:noProof/>
        </w:rPr>
        <w:fldChar w:fldCharType="end"/>
      </w:r>
    </w:p>
    <w:p w14:paraId="25CE7CC6" w14:textId="173677F3" w:rsidR="008F0F3D" w:rsidRDefault="008F0F3D">
      <w:pPr>
        <w:pStyle w:val="TOC5"/>
        <w:rPr>
          <w:rFonts w:asciiTheme="minorHAnsi" w:eastAsiaTheme="minorEastAsia" w:hAnsiTheme="minorHAnsi" w:cstheme="minorBidi"/>
          <w:noProof/>
          <w:sz w:val="22"/>
          <w:szCs w:val="22"/>
          <w:lang w:eastAsia="en-GB"/>
        </w:rPr>
      </w:pPr>
      <w:r w:rsidRPr="004F1B17">
        <w:rPr>
          <w:noProof/>
          <w:lang w:val="en-US"/>
        </w:rPr>
        <w:t>6.10.11.2.1</w:t>
      </w:r>
      <w:r>
        <w:rPr>
          <w:rFonts w:asciiTheme="minorHAnsi" w:eastAsiaTheme="minorEastAsia" w:hAnsiTheme="minorHAnsi" w:cstheme="minorBidi"/>
          <w:noProof/>
          <w:sz w:val="22"/>
          <w:szCs w:val="22"/>
          <w:lang w:eastAsia="en-GB"/>
        </w:rPr>
        <w:tab/>
      </w:r>
      <w:r w:rsidRPr="004F1B17">
        <w:rPr>
          <w:noProof/>
          <w:lang w:val="en-US"/>
        </w:rPr>
        <w:t>General</w:t>
      </w:r>
      <w:r>
        <w:rPr>
          <w:noProof/>
        </w:rPr>
        <w:tab/>
      </w:r>
      <w:r>
        <w:rPr>
          <w:noProof/>
        </w:rPr>
        <w:fldChar w:fldCharType="begin" w:fldLock="1"/>
      </w:r>
      <w:r>
        <w:rPr>
          <w:noProof/>
        </w:rPr>
        <w:instrText xml:space="preserve"> PAGEREF _Toc138412728 \h </w:instrText>
      </w:r>
      <w:r>
        <w:rPr>
          <w:noProof/>
        </w:rPr>
      </w:r>
      <w:r>
        <w:rPr>
          <w:noProof/>
        </w:rPr>
        <w:fldChar w:fldCharType="separate"/>
      </w:r>
      <w:r>
        <w:rPr>
          <w:noProof/>
        </w:rPr>
        <w:t>112</w:t>
      </w:r>
      <w:r>
        <w:rPr>
          <w:noProof/>
        </w:rPr>
        <w:fldChar w:fldCharType="end"/>
      </w:r>
    </w:p>
    <w:p w14:paraId="7D958135" w14:textId="4B17D9F9" w:rsidR="008F0F3D" w:rsidRDefault="008F0F3D">
      <w:pPr>
        <w:pStyle w:val="TOC5"/>
        <w:rPr>
          <w:rFonts w:asciiTheme="minorHAnsi" w:eastAsiaTheme="minorEastAsia" w:hAnsiTheme="minorHAnsi" w:cstheme="minorBidi"/>
          <w:noProof/>
          <w:sz w:val="22"/>
          <w:szCs w:val="22"/>
          <w:lang w:eastAsia="en-GB"/>
        </w:rPr>
      </w:pPr>
      <w:r w:rsidRPr="004F1B17">
        <w:rPr>
          <w:noProof/>
          <w:lang w:val="en-US"/>
        </w:rPr>
        <w:t>6.10.11.2.2</w:t>
      </w:r>
      <w:r>
        <w:rPr>
          <w:rFonts w:asciiTheme="minorHAnsi" w:eastAsiaTheme="minorEastAsia" w:hAnsiTheme="minorHAnsi" w:cstheme="minorBidi"/>
          <w:noProof/>
          <w:sz w:val="22"/>
          <w:szCs w:val="22"/>
          <w:lang w:eastAsia="en-GB"/>
        </w:rPr>
        <w:tab/>
      </w:r>
      <w:r w:rsidRPr="004F1B17">
        <w:rPr>
          <w:noProof/>
          <w:lang w:val="en-US"/>
        </w:rPr>
        <w:t>Error handling when the SCP fails to obtain an access token</w:t>
      </w:r>
      <w:r>
        <w:rPr>
          <w:noProof/>
        </w:rPr>
        <w:tab/>
      </w:r>
      <w:r>
        <w:rPr>
          <w:noProof/>
        </w:rPr>
        <w:fldChar w:fldCharType="begin" w:fldLock="1"/>
      </w:r>
      <w:r>
        <w:rPr>
          <w:noProof/>
        </w:rPr>
        <w:instrText xml:space="preserve"> PAGEREF _Toc138412729 \h </w:instrText>
      </w:r>
      <w:r>
        <w:rPr>
          <w:noProof/>
        </w:rPr>
      </w:r>
      <w:r>
        <w:rPr>
          <w:noProof/>
        </w:rPr>
        <w:fldChar w:fldCharType="separate"/>
      </w:r>
      <w:r>
        <w:rPr>
          <w:noProof/>
        </w:rPr>
        <w:t>113</w:t>
      </w:r>
      <w:r>
        <w:rPr>
          <w:noProof/>
        </w:rPr>
        <w:fldChar w:fldCharType="end"/>
      </w:r>
    </w:p>
    <w:p w14:paraId="6B8AC0D1" w14:textId="574E0B35" w:rsidR="008F0F3D" w:rsidRDefault="008F0F3D">
      <w:pPr>
        <w:pStyle w:val="TOC5"/>
        <w:rPr>
          <w:rFonts w:asciiTheme="minorHAnsi" w:eastAsiaTheme="minorEastAsia" w:hAnsiTheme="minorHAnsi" w:cstheme="minorBidi"/>
          <w:noProof/>
          <w:sz w:val="22"/>
          <w:szCs w:val="22"/>
          <w:lang w:eastAsia="en-GB"/>
        </w:rPr>
      </w:pPr>
      <w:r w:rsidRPr="004F1B17">
        <w:rPr>
          <w:noProof/>
          <w:lang w:val="en-US"/>
        </w:rPr>
        <w:t>6.10.11.2.3</w:t>
      </w:r>
      <w:r>
        <w:rPr>
          <w:rFonts w:asciiTheme="minorHAnsi" w:eastAsiaTheme="minorEastAsia" w:hAnsiTheme="minorHAnsi" w:cstheme="minorBidi"/>
          <w:noProof/>
          <w:sz w:val="22"/>
          <w:szCs w:val="22"/>
          <w:lang w:eastAsia="en-GB"/>
        </w:rPr>
        <w:tab/>
      </w:r>
      <w:r w:rsidRPr="004F1B17">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_Toc138412730 \h </w:instrText>
      </w:r>
      <w:r>
        <w:rPr>
          <w:noProof/>
        </w:rPr>
      </w:r>
      <w:r>
        <w:rPr>
          <w:noProof/>
        </w:rPr>
        <w:fldChar w:fldCharType="separate"/>
      </w:r>
      <w:r>
        <w:rPr>
          <w:noProof/>
        </w:rPr>
        <w:t>113</w:t>
      </w:r>
      <w:r>
        <w:rPr>
          <w:noProof/>
        </w:rPr>
        <w:fldChar w:fldCharType="end"/>
      </w:r>
    </w:p>
    <w:p w14:paraId="451407CA" w14:textId="7A75BAF5" w:rsidR="008F0F3D" w:rsidRDefault="008F0F3D">
      <w:pPr>
        <w:pStyle w:val="TOC4"/>
        <w:rPr>
          <w:rFonts w:asciiTheme="minorHAnsi" w:eastAsiaTheme="minorEastAsia" w:hAnsiTheme="minorHAnsi" w:cstheme="minorBidi"/>
          <w:noProof/>
          <w:sz w:val="22"/>
          <w:szCs w:val="22"/>
          <w:lang w:eastAsia="en-GB"/>
        </w:rPr>
      </w:pPr>
      <w:r w:rsidRPr="004F1B17">
        <w:rPr>
          <w:noProof/>
          <w:lang w:val="en-US"/>
        </w:rPr>
        <w:t>6.10.11.3</w:t>
      </w:r>
      <w:r>
        <w:rPr>
          <w:rFonts w:asciiTheme="minorHAnsi" w:eastAsiaTheme="minorEastAsia" w:hAnsiTheme="minorHAnsi" w:cstheme="minorBidi"/>
          <w:noProof/>
          <w:sz w:val="22"/>
          <w:szCs w:val="22"/>
          <w:lang w:eastAsia="en-GB"/>
        </w:rPr>
        <w:tab/>
      </w:r>
      <w:r w:rsidRPr="004F1B17">
        <w:rPr>
          <w:noProof/>
          <w:lang w:val="en-US"/>
        </w:rPr>
        <w:t>Authorization for indirect communication without delegated discovery</w:t>
      </w:r>
      <w:r>
        <w:rPr>
          <w:noProof/>
        </w:rPr>
        <w:tab/>
      </w:r>
      <w:r>
        <w:rPr>
          <w:noProof/>
        </w:rPr>
        <w:fldChar w:fldCharType="begin" w:fldLock="1"/>
      </w:r>
      <w:r>
        <w:rPr>
          <w:noProof/>
        </w:rPr>
        <w:instrText xml:space="preserve"> PAGEREF _Toc138412731 \h </w:instrText>
      </w:r>
      <w:r>
        <w:rPr>
          <w:noProof/>
        </w:rPr>
      </w:r>
      <w:r>
        <w:rPr>
          <w:noProof/>
        </w:rPr>
        <w:fldChar w:fldCharType="separate"/>
      </w:r>
      <w:r>
        <w:rPr>
          <w:noProof/>
        </w:rPr>
        <w:t>113</w:t>
      </w:r>
      <w:r>
        <w:rPr>
          <w:noProof/>
        </w:rPr>
        <w:fldChar w:fldCharType="end"/>
      </w:r>
    </w:p>
    <w:p w14:paraId="2C7B9F95" w14:textId="5EB2497D"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_Toc138412732 \h </w:instrText>
      </w:r>
      <w:r>
        <w:rPr>
          <w:noProof/>
        </w:rPr>
      </w:r>
      <w:r>
        <w:rPr>
          <w:noProof/>
        </w:rPr>
        <w:fldChar w:fldCharType="separate"/>
      </w:r>
      <w:r>
        <w:rPr>
          <w:noProof/>
        </w:rPr>
        <w:t>114</w:t>
      </w:r>
      <w:r>
        <w:rPr>
          <w:noProof/>
        </w:rPr>
        <w:fldChar w:fldCharType="end"/>
      </w:r>
    </w:p>
    <w:p w14:paraId="1DA5F0BF" w14:textId="438709B7" w:rsidR="008F0F3D" w:rsidRDefault="008F0F3D">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_Toc138412733 \h </w:instrText>
      </w:r>
      <w:r>
        <w:rPr>
          <w:noProof/>
        </w:rPr>
      </w:r>
      <w:r>
        <w:rPr>
          <w:noProof/>
        </w:rPr>
        <w:fldChar w:fldCharType="separate"/>
      </w:r>
      <w:r>
        <w:rPr>
          <w:noProof/>
        </w:rPr>
        <w:t>114</w:t>
      </w:r>
      <w:r>
        <w:rPr>
          <w:noProof/>
        </w:rPr>
        <w:fldChar w:fldCharType="end"/>
      </w:r>
    </w:p>
    <w:p w14:paraId="02118C28" w14:textId="03A64830" w:rsidR="008F0F3D" w:rsidRDefault="008F0F3D">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_Toc138412734 \h </w:instrText>
      </w:r>
      <w:r>
        <w:rPr>
          <w:noProof/>
        </w:rPr>
      </w:r>
      <w:r>
        <w:rPr>
          <w:noProof/>
        </w:rPr>
        <w:fldChar w:fldCharType="separate"/>
      </w:r>
      <w:r>
        <w:rPr>
          <w:noProof/>
        </w:rPr>
        <w:t>114</w:t>
      </w:r>
      <w:r>
        <w:rPr>
          <w:noProof/>
        </w:rPr>
        <w:fldChar w:fldCharType="end"/>
      </w:r>
    </w:p>
    <w:p w14:paraId="763A99EB" w14:textId="423D932A" w:rsidR="008F0F3D" w:rsidRDefault="008F0F3D">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_Toc138412735 \h </w:instrText>
      </w:r>
      <w:r>
        <w:rPr>
          <w:noProof/>
        </w:rPr>
      </w:r>
      <w:r>
        <w:rPr>
          <w:noProof/>
        </w:rPr>
        <w:fldChar w:fldCharType="separate"/>
      </w:r>
      <w:r>
        <w:rPr>
          <w:noProof/>
        </w:rPr>
        <w:t>114</w:t>
      </w:r>
      <w:r>
        <w:rPr>
          <w:noProof/>
        </w:rPr>
        <w:fldChar w:fldCharType="end"/>
      </w:r>
    </w:p>
    <w:p w14:paraId="412FBFD7" w14:textId="24D58747" w:rsidR="008F0F3D" w:rsidRDefault="008F0F3D">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_Toc138412736 \h </w:instrText>
      </w:r>
      <w:r>
        <w:rPr>
          <w:noProof/>
        </w:rPr>
      </w:r>
      <w:r>
        <w:rPr>
          <w:noProof/>
        </w:rPr>
        <w:fldChar w:fldCharType="separate"/>
      </w:r>
      <w:r>
        <w:rPr>
          <w:noProof/>
        </w:rPr>
        <w:t>114</w:t>
      </w:r>
      <w:r>
        <w:rPr>
          <w:noProof/>
        </w:rPr>
        <w:fldChar w:fldCharType="end"/>
      </w:r>
    </w:p>
    <w:p w14:paraId="5FDF6210" w14:textId="1A3831A0" w:rsidR="008F0F3D" w:rsidRDefault="008F0F3D">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_Toc138412737 \h </w:instrText>
      </w:r>
      <w:r>
        <w:rPr>
          <w:noProof/>
        </w:rPr>
      </w:r>
      <w:r>
        <w:rPr>
          <w:noProof/>
        </w:rPr>
        <w:fldChar w:fldCharType="separate"/>
      </w:r>
      <w:r>
        <w:rPr>
          <w:noProof/>
        </w:rPr>
        <w:t>114</w:t>
      </w:r>
      <w:r>
        <w:rPr>
          <w:noProof/>
        </w:rPr>
        <w:fldChar w:fldCharType="end"/>
      </w:r>
    </w:p>
    <w:p w14:paraId="17C1DA2E" w14:textId="2D5A8EA2" w:rsidR="008F0F3D" w:rsidRDefault="008F0F3D">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_Toc138412738 \h </w:instrText>
      </w:r>
      <w:r>
        <w:rPr>
          <w:noProof/>
        </w:rPr>
      </w:r>
      <w:r>
        <w:rPr>
          <w:noProof/>
        </w:rPr>
        <w:fldChar w:fldCharType="separate"/>
      </w:r>
      <w:r>
        <w:rPr>
          <w:noProof/>
        </w:rPr>
        <w:t>114</w:t>
      </w:r>
      <w:r>
        <w:rPr>
          <w:noProof/>
        </w:rPr>
        <w:fldChar w:fldCharType="end"/>
      </w:r>
    </w:p>
    <w:p w14:paraId="02DBCC70" w14:textId="6E687D74" w:rsidR="008F0F3D" w:rsidRDefault="008F0F3D">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_Toc138412739 \h </w:instrText>
      </w:r>
      <w:r>
        <w:rPr>
          <w:noProof/>
        </w:rPr>
      </w:r>
      <w:r>
        <w:rPr>
          <w:noProof/>
        </w:rPr>
        <w:fldChar w:fldCharType="separate"/>
      </w:r>
      <w:r>
        <w:rPr>
          <w:noProof/>
        </w:rPr>
        <w:t>117</w:t>
      </w:r>
      <w:r>
        <w:rPr>
          <w:noProof/>
        </w:rPr>
        <w:fldChar w:fldCharType="end"/>
      </w:r>
    </w:p>
    <w:p w14:paraId="453EA13B" w14:textId="77A80CD6" w:rsidR="008F0F3D" w:rsidRDefault="008F0F3D">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_Toc138412740 \h </w:instrText>
      </w:r>
      <w:r>
        <w:rPr>
          <w:noProof/>
        </w:rPr>
      </w:r>
      <w:r>
        <w:rPr>
          <w:noProof/>
        </w:rPr>
        <w:fldChar w:fldCharType="separate"/>
      </w:r>
      <w:r>
        <w:rPr>
          <w:noProof/>
        </w:rPr>
        <w:t>117</w:t>
      </w:r>
      <w:r>
        <w:rPr>
          <w:noProof/>
        </w:rPr>
        <w:fldChar w:fldCharType="end"/>
      </w:r>
    </w:p>
    <w:p w14:paraId="0EBC2549" w14:textId="1DED8CB7" w:rsidR="008F0F3D" w:rsidRDefault="008F0F3D">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_Toc138412741 \h </w:instrText>
      </w:r>
      <w:r>
        <w:rPr>
          <w:noProof/>
        </w:rPr>
      </w:r>
      <w:r>
        <w:rPr>
          <w:noProof/>
        </w:rPr>
        <w:fldChar w:fldCharType="separate"/>
      </w:r>
      <w:r>
        <w:rPr>
          <w:noProof/>
        </w:rPr>
        <w:t>118</w:t>
      </w:r>
      <w:r>
        <w:rPr>
          <w:noProof/>
        </w:rPr>
        <w:fldChar w:fldCharType="end"/>
      </w:r>
    </w:p>
    <w:p w14:paraId="62EF2B9F" w14:textId="5BA66B0F" w:rsidR="008F0F3D" w:rsidRDefault="008F0F3D">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_Toc138412742 \h </w:instrText>
      </w:r>
      <w:r>
        <w:rPr>
          <w:noProof/>
        </w:rPr>
      </w:r>
      <w:r>
        <w:rPr>
          <w:noProof/>
        </w:rPr>
        <w:fldChar w:fldCharType="separate"/>
      </w:r>
      <w:r>
        <w:rPr>
          <w:noProof/>
        </w:rPr>
        <w:t>120</w:t>
      </w:r>
      <w:r>
        <w:rPr>
          <w:noProof/>
        </w:rPr>
        <w:fldChar w:fldCharType="end"/>
      </w:r>
    </w:p>
    <w:p w14:paraId="0C696541" w14:textId="1EB24500" w:rsidR="008F0F3D" w:rsidRDefault="008F0F3D">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_Toc138412743 \h </w:instrText>
      </w:r>
      <w:r>
        <w:rPr>
          <w:noProof/>
        </w:rPr>
      </w:r>
      <w:r>
        <w:rPr>
          <w:noProof/>
        </w:rPr>
        <w:fldChar w:fldCharType="separate"/>
      </w:r>
      <w:r>
        <w:rPr>
          <w:noProof/>
        </w:rPr>
        <w:t>120</w:t>
      </w:r>
      <w:r>
        <w:rPr>
          <w:noProof/>
        </w:rPr>
        <w:fldChar w:fldCharType="end"/>
      </w:r>
    </w:p>
    <w:p w14:paraId="425E3712" w14:textId="14AFB1B6"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6.13.1</w:t>
      </w:r>
      <w:r>
        <w:rPr>
          <w:rFonts w:asciiTheme="minorHAnsi" w:eastAsiaTheme="minorEastAsia" w:hAnsiTheme="minorHAnsi" w:cstheme="minorBidi"/>
          <w:noProof/>
          <w:sz w:val="22"/>
          <w:szCs w:val="22"/>
          <w:lang w:eastAsia="en-GB"/>
        </w:rPr>
        <w:tab/>
      </w:r>
      <w:r w:rsidRPr="004F1B17">
        <w:rPr>
          <w:rFonts w:eastAsia="DengXian"/>
          <w:noProof/>
          <w:lang w:eastAsia="zh-CN"/>
        </w:rPr>
        <w:t>General</w:t>
      </w:r>
      <w:r>
        <w:rPr>
          <w:noProof/>
        </w:rPr>
        <w:tab/>
      </w:r>
      <w:r>
        <w:rPr>
          <w:noProof/>
        </w:rPr>
        <w:fldChar w:fldCharType="begin" w:fldLock="1"/>
      </w:r>
      <w:r>
        <w:rPr>
          <w:noProof/>
        </w:rPr>
        <w:instrText xml:space="preserve"> PAGEREF _Toc138412744 \h </w:instrText>
      </w:r>
      <w:r>
        <w:rPr>
          <w:noProof/>
        </w:rPr>
      </w:r>
      <w:r>
        <w:rPr>
          <w:noProof/>
        </w:rPr>
        <w:fldChar w:fldCharType="separate"/>
      </w:r>
      <w:r>
        <w:rPr>
          <w:noProof/>
        </w:rPr>
        <w:t>120</w:t>
      </w:r>
      <w:r>
        <w:rPr>
          <w:noProof/>
        </w:rPr>
        <w:fldChar w:fldCharType="end"/>
      </w:r>
    </w:p>
    <w:p w14:paraId="337379D1" w14:textId="7A54C853"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6.13.2</w:t>
      </w:r>
      <w:r>
        <w:rPr>
          <w:rFonts w:asciiTheme="minorHAnsi" w:eastAsiaTheme="minorEastAsia" w:hAnsiTheme="minorHAnsi" w:cstheme="minorBidi"/>
          <w:noProof/>
          <w:sz w:val="22"/>
          <w:szCs w:val="22"/>
          <w:lang w:eastAsia="en-GB"/>
        </w:rPr>
        <w:tab/>
      </w:r>
      <w:r w:rsidRPr="004F1B17">
        <w:rPr>
          <w:rFonts w:eastAsia="DengXian"/>
          <w:noProof/>
          <w:lang w:eastAsia="zh-CN"/>
        </w:rPr>
        <w:t>SBI messages correlation using UE identifier</w:t>
      </w:r>
      <w:r>
        <w:rPr>
          <w:noProof/>
        </w:rPr>
        <w:tab/>
      </w:r>
      <w:r>
        <w:rPr>
          <w:noProof/>
        </w:rPr>
        <w:fldChar w:fldCharType="begin" w:fldLock="1"/>
      </w:r>
      <w:r>
        <w:rPr>
          <w:noProof/>
        </w:rPr>
        <w:instrText xml:space="preserve"> PAGEREF _Toc138412745 \h </w:instrText>
      </w:r>
      <w:r>
        <w:rPr>
          <w:noProof/>
        </w:rPr>
      </w:r>
      <w:r>
        <w:rPr>
          <w:noProof/>
        </w:rPr>
        <w:fldChar w:fldCharType="separate"/>
      </w:r>
      <w:r>
        <w:rPr>
          <w:noProof/>
        </w:rPr>
        <w:t>120</w:t>
      </w:r>
      <w:r>
        <w:rPr>
          <w:noProof/>
        </w:rPr>
        <w:fldChar w:fldCharType="end"/>
      </w:r>
    </w:p>
    <w:p w14:paraId="70151D51" w14:textId="0B8E8CB1" w:rsidR="008F0F3D" w:rsidRDefault="008F0F3D">
      <w:pPr>
        <w:pStyle w:val="TOC4"/>
        <w:rPr>
          <w:rFonts w:asciiTheme="minorHAnsi" w:eastAsiaTheme="minorEastAsia" w:hAnsiTheme="minorHAnsi" w:cstheme="minorBidi"/>
          <w:noProof/>
          <w:sz w:val="22"/>
          <w:szCs w:val="22"/>
          <w:lang w:eastAsia="en-GB"/>
        </w:rPr>
      </w:pPr>
      <w:r w:rsidRPr="004F1B17">
        <w:rPr>
          <w:rFonts w:eastAsia="DengXian"/>
          <w:noProof/>
          <w:lang w:eastAsia="zh-CN"/>
        </w:rPr>
        <w:t>6.13.2.1</w:t>
      </w:r>
      <w:r>
        <w:rPr>
          <w:rFonts w:asciiTheme="minorHAnsi" w:eastAsiaTheme="minorEastAsia" w:hAnsiTheme="minorHAnsi" w:cstheme="minorBidi"/>
          <w:noProof/>
          <w:sz w:val="22"/>
          <w:szCs w:val="22"/>
          <w:lang w:eastAsia="en-GB"/>
        </w:rPr>
        <w:tab/>
      </w:r>
      <w:r w:rsidRPr="004F1B17">
        <w:rPr>
          <w:rFonts w:eastAsia="DengXian"/>
          <w:noProof/>
          <w:lang w:eastAsia="zh-CN"/>
        </w:rPr>
        <w:t>General</w:t>
      </w:r>
      <w:r>
        <w:rPr>
          <w:noProof/>
        </w:rPr>
        <w:tab/>
      </w:r>
      <w:r>
        <w:rPr>
          <w:noProof/>
        </w:rPr>
        <w:fldChar w:fldCharType="begin" w:fldLock="1"/>
      </w:r>
      <w:r>
        <w:rPr>
          <w:noProof/>
        </w:rPr>
        <w:instrText xml:space="preserve"> PAGEREF _Toc138412746 \h </w:instrText>
      </w:r>
      <w:r>
        <w:rPr>
          <w:noProof/>
        </w:rPr>
      </w:r>
      <w:r>
        <w:rPr>
          <w:noProof/>
        </w:rPr>
        <w:fldChar w:fldCharType="separate"/>
      </w:r>
      <w:r>
        <w:rPr>
          <w:noProof/>
        </w:rPr>
        <w:t>120</w:t>
      </w:r>
      <w:r>
        <w:rPr>
          <w:noProof/>
        </w:rPr>
        <w:fldChar w:fldCharType="end"/>
      </w:r>
    </w:p>
    <w:p w14:paraId="751296D2" w14:textId="1EC45B97" w:rsidR="008F0F3D" w:rsidRDefault="008F0F3D">
      <w:pPr>
        <w:pStyle w:val="TOC4"/>
        <w:rPr>
          <w:rFonts w:asciiTheme="minorHAnsi" w:eastAsiaTheme="minorEastAsia" w:hAnsiTheme="minorHAnsi" w:cstheme="minorBidi"/>
          <w:noProof/>
          <w:sz w:val="22"/>
          <w:szCs w:val="22"/>
          <w:lang w:eastAsia="en-GB"/>
        </w:rPr>
      </w:pPr>
      <w:r w:rsidRPr="004F1B17">
        <w:rPr>
          <w:rFonts w:eastAsia="DengXian"/>
          <w:noProof/>
          <w:lang w:eastAsia="zh-CN"/>
        </w:rPr>
        <w:t>6.13.2.2</w:t>
      </w:r>
      <w:r>
        <w:rPr>
          <w:rFonts w:asciiTheme="minorHAnsi" w:eastAsiaTheme="minorEastAsia" w:hAnsiTheme="minorHAnsi" w:cstheme="minorBidi"/>
          <w:noProof/>
          <w:sz w:val="22"/>
          <w:szCs w:val="22"/>
          <w:lang w:eastAsia="en-GB"/>
        </w:rPr>
        <w:tab/>
      </w:r>
      <w:r w:rsidRPr="004F1B17">
        <w:rPr>
          <w:rFonts w:eastAsia="DengXian"/>
          <w:noProof/>
          <w:lang w:eastAsia="zh-CN"/>
        </w:rPr>
        <w:t>Principles</w:t>
      </w:r>
      <w:r>
        <w:rPr>
          <w:noProof/>
        </w:rPr>
        <w:tab/>
      </w:r>
      <w:r>
        <w:rPr>
          <w:noProof/>
        </w:rPr>
        <w:fldChar w:fldCharType="begin" w:fldLock="1"/>
      </w:r>
      <w:r>
        <w:rPr>
          <w:noProof/>
        </w:rPr>
        <w:instrText xml:space="preserve"> PAGEREF _Toc138412747 \h </w:instrText>
      </w:r>
      <w:r>
        <w:rPr>
          <w:noProof/>
        </w:rPr>
      </w:r>
      <w:r>
        <w:rPr>
          <w:noProof/>
        </w:rPr>
        <w:fldChar w:fldCharType="separate"/>
      </w:r>
      <w:r>
        <w:rPr>
          <w:noProof/>
        </w:rPr>
        <w:t>121</w:t>
      </w:r>
      <w:r>
        <w:rPr>
          <w:noProof/>
        </w:rPr>
        <w:fldChar w:fldCharType="end"/>
      </w:r>
    </w:p>
    <w:p w14:paraId="6530F3CB" w14:textId="3F9FEB00"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6.13.3</w:t>
      </w:r>
      <w:r>
        <w:rPr>
          <w:rFonts w:asciiTheme="minorHAnsi" w:eastAsiaTheme="minorEastAsia" w:hAnsiTheme="minorHAnsi" w:cstheme="minorBidi"/>
          <w:noProof/>
          <w:sz w:val="22"/>
          <w:szCs w:val="22"/>
          <w:lang w:eastAsia="en-GB"/>
        </w:rPr>
        <w:tab/>
      </w:r>
      <w:r w:rsidRPr="004F1B17">
        <w:rPr>
          <w:rFonts w:eastAsia="DengXian"/>
          <w:noProof/>
          <w:lang w:eastAsia="zh-CN"/>
        </w:rPr>
        <w:t>SBI messages correlation using NF Peer Information</w:t>
      </w:r>
      <w:r>
        <w:rPr>
          <w:noProof/>
        </w:rPr>
        <w:tab/>
      </w:r>
      <w:r>
        <w:rPr>
          <w:noProof/>
        </w:rPr>
        <w:fldChar w:fldCharType="begin" w:fldLock="1"/>
      </w:r>
      <w:r>
        <w:rPr>
          <w:noProof/>
        </w:rPr>
        <w:instrText xml:space="preserve"> PAGEREF _Toc138412748 \h </w:instrText>
      </w:r>
      <w:r>
        <w:rPr>
          <w:noProof/>
        </w:rPr>
      </w:r>
      <w:r>
        <w:rPr>
          <w:noProof/>
        </w:rPr>
        <w:fldChar w:fldCharType="separate"/>
      </w:r>
      <w:r>
        <w:rPr>
          <w:noProof/>
        </w:rPr>
        <w:t>121</w:t>
      </w:r>
      <w:r>
        <w:rPr>
          <w:noProof/>
        </w:rPr>
        <w:fldChar w:fldCharType="end"/>
      </w:r>
    </w:p>
    <w:p w14:paraId="2205962E" w14:textId="6DC04005" w:rsidR="008F0F3D" w:rsidRDefault="008F0F3D">
      <w:pPr>
        <w:pStyle w:val="TOC4"/>
        <w:rPr>
          <w:rFonts w:asciiTheme="minorHAnsi" w:eastAsiaTheme="minorEastAsia" w:hAnsiTheme="minorHAnsi" w:cstheme="minorBidi"/>
          <w:noProof/>
          <w:sz w:val="22"/>
          <w:szCs w:val="22"/>
          <w:lang w:eastAsia="en-GB"/>
        </w:rPr>
      </w:pPr>
      <w:r w:rsidRPr="004F1B17">
        <w:rPr>
          <w:rFonts w:eastAsia="DengXian"/>
          <w:noProof/>
          <w:lang w:eastAsia="zh-CN"/>
        </w:rPr>
        <w:t>6.13.3.1</w:t>
      </w:r>
      <w:r>
        <w:rPr>
          <w:rFonts w:asciiTheme="minorHAnsi" w:eastAsiaTheme="minorEastAsia" w:hAnsiTheme="minorHAnsi" w:cstheme="minorBidi"/>
          <w:noProof/>
          <w:sz w:val="22"/>
          <w:szCs w:val="22"/>
          <w:lang w:eastAsia="en-GB"/>
        </w:rPr>
        <w:tab/>
      </w:r>
      <w:r w:rsidRPr="004F1B17">
        <w:rPr>
          <w:rFonts w:eastAsia="DengXian"/>
          <w:noProof/>
          <w:lang w:eastAsia="zh-CN"/>
        </w:rPr>
        <w:t>General</w:t>
      </w:r>
      <w:r>
        <w:rPr>
          <w:noProof/>
        </w:rPr>
        <w:tab/>
      </w:r>
      <w:r>
        <w:rPr>
          <w:noProof/>
        </w:rPr>
        <w:fldChar w:fldCharType="begin" w:fldLock="1"/>
      </w:r>
      <w:r>
        <w:rPr>
          <w:noProof/>
        </w:rPr>
        <w:instrText xml:space="preserve"> PAGEREF _Toc138412749 \h </w:instrText>
      </w:r>
      <w:r>
        <w:rPr>
          <w:noProof/>
        </w:rPr>
      </w:r>
      <w:r>
        <w:rPr>
          <w:noProof/>
        </w:rPr>
        <w:fldChar w:fldCharType="separate"/>
      </w:r>
      <w:r>
        <w:rPr>
          <w:noProof/>
        </w:rPr>
        <w:t>121</w:t>
      </w:r>
      <w:r>
        <w:rPr>
          <w:noProof/>
        </w:rPr>
        <w:fldChar w:fldCharType="end"/>
      </w:r>
    </w:p>
    <w:p w14:paraId="4B5F179C" w14:textId="513A10A7" w:rsidR="008F0F3D" w:rsidRDefault="008F0F3D">
      <w:pPr>
        <w:pStyle w:val="TOC4"/>
        <w:rPr>
          <w:rFonts w:asciiTheme="minorHAnsi" w:eastAsiaTheme="minorEastAsia" w:hAnsiTheme="minorHAnsi" w:cstheme="minorBidi"/>
          <w:noProof/>
          <w:sz w:val="22"/>
          <w:szCs w:val="22"/>
          <w:lang w:eastAsia="en-GB"/>
        </w:rPr>
      </w:pPr>
      <w:r w:rsidRPr="004F1B17">
        <w:rPr>
          <w:rFonts w:eastAsia="DengXian"/>
          <w:noProof/>
          <w:lang w:eastAsia="zh-CN"/>
        </w:rPr>
        <w:t>6.13.3.2</w:t>
      </w:r>
      <w:r>
        <w:rPr>
          <w:rFonts w:asciiTheme="minorHAnsi" w:eastAsiaTheme="minorEastAsia" w:hAnsiTheme="minorHAnsi" w:cstheme="minorBidi"/>
          <w:noProof/>
          <w:sz w:val="22"/>
          <w:szCs w:val="22"/>
          <w:lang w:eastAsia="en-GB"/>
        </w:rPr>
        <w:tab/>
      </w:r>
      <w:r w:rsidRPr="004F1B17">
        <w:rPr>
          <w:rFonts w:eastAsia="DengXian"/>
          <w:noProof/>
          <w:lang w:eastAsia="zh-CN"/>
        </w:rPr>
        <w:t>Principles</w:t>
      </w:r>
      <w:r>
        <w:rPr>
          <w:noProof/>
        </w:rPr>
        <w:tab/>
      </w:r>
      <w:r>
        <w:rPr>
          <w:noProof/>
        </w:rPr>
        <w:fldChar w:fldCharType="begin" w:fldLock="1"/>
      </w:r>
      <w:r>
        <w:rPr>
          <w:noProof/>
        </w:rPr>
        <w:instrText xml:space="preserve"> PAGEREF _Toc138412750 \h </w:instrText>
      </w:r>
      <w:r>
        <w:rPr>
          <w:noProof/>
        </w:rPr>
      </w:r>
      <w:r>
        <w:rPr>
          <w:noProof/>
        </w:rPr>
        <w:fldChar w:fldCharType="separate"/>
      </w:r>
      <w:r>
        <w:rPr>
          <w:noProof/>
        </w:rPr>
        <w:t>121</w:t>
      </w:r>
      <w:r>
        <w:rPr>
          <w:noProof/>
        </w:rPr>
        <w:fldChar w:fldCharType="end"/>
      </w:r>
    </w:p>
    <w:p w14:paraId="1A199EA8" w14:textId="54B2CB7A" w:rsidR="008F0F3D" w:rsidRDefault="008F0F3D">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_Toc138412751 \h </w:instrText>
      </w:r>
      <w:r>
        <w:rPr>
          <w:noProof/>
        </w:rPr>
      </w:r>
      <w:r>
        <w:rPr>
          <w:noProof/>
        </w:rPr>
        <w:fldChar w:fldCharType="separate"/>
      </w:r>
      <w:r>
        <w:rPr>
          <w:noProof/>
        </w:rPr>
        <w:t>122</w:t>
      </w:r>
      <w:r>
        <w:rPr>
          <w:noProof/>
        </w:rPr>
        <w:fldChar w:fldCharType="end"/>
      </w:r>
    </w:p>
    <w:p w14:paraId="63E8447B" w14:textId="7A4CE6AD"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6.14.1</w:t>
      </w:r>
      <w:r>
        <w:rPr>
          <w:rFonts w:asciiTheme="minorHAnsi" w:eastAsiaTheme="minorEastAsia" w:hAnsiTheme="minorHAnsi" w:cstheme="minorBidi"/>
          <w:noProof/>
          <w:sz w:val="22"/>
          <w:szCs w:val="22"/>
          <w:lang w:eastAsia="en-GB"/>
        </w:rPr>
        <w:tab/>
      </w:r>
      <w:r w:rsidRPr="004F1B17">
        <w:rPr>
          <w:rFonts w:eastAsia="DengXian"/>
          <w:noProof/>
          <w:lang w:eastAsia="zh-CN"/>
        </w:rPr>
        <w:t>General</w:t>
      </w:r>
      <w:r>
        <w:rPr>
          <w:noProof/>
        </w:rPr>
        <w:tab/>
      </w:r>
      <w:r>
        <w:rPr>
          <w:noProof/>
        </w:rPr>
        <w:fldChar w:fldCharType="begin" w:fldLock="1"/>
      </w:r>
      <w:r>
        <w:rPr>
          <w:noProof/>
        </w:rPr>
        <w:instrText xml:space="preserve"> PAGEREF _Toc138412752 \h </w:instrText>
      </w:r>
      <w:r>
        <w:rPr>
          <w:noProof/>
        </w:rPr>
      </w:r>
      <w:r>
        <w:rPr>
          <w:noProof/>
        </w:rPr>
        <w:fldChar w:fldCharType="separate"/>
      </w:r>
      <w:r>
        <w:rPr>
          <w:noProof/>
        </w:rPr>
        <w:t>122</w:t>
      </w:r>
      <w:r>
        <w:rPr>
          <w:noProof/>
        </w:rPr>
        <w:fldChar w:fldCharType="end"/>
      </w:r>
    </w:p>
    <w:p w14:paraId="60981E63" w14:textId="567E3805"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6.14.2</w:t>
      </w:r>
      <w:r>
        <w:rPr>
          <w:rFonts w:asciiTheme="minorHAnsi" w:eastAsiaTheme="minorEastAsia" w:hAnsiTheme="minorHAnsi" w:cstheme="minorBidi"/>
          <w:noProof/>
          <w:sz w:val="22"/>
          <w:szCs w:val="22"/>
          <w:lang w:eastAsia="en-GB"/>
        </w:rPr>
        <w:tab/>
      </w:r>
      <w:r w:rsidRPr="004F1B17">
        <w:rPr>
          <w:rFonts w:eastAsia="DengXian"/>
          <w:noProof/>
          <w:lang w:eastAsia="zh-CN"/>
        </w:rPr>
        <w:t>Inclusion of the intended purpose</w:t>
      </w:r>
      <w:r>
        <w:rPr>
          <w:noProof/>
        </w:rPr>
        <w:tab/>
      </w:r>
      <w:r>
        <w:rPr>
          <w:noProof/>
        </w:rPr>
        <w:fldChar w:fldCharType="begin" w:fldLock="1"/>
      </w:r>
      <w:r>
        <w:rPr>
          <w:noProof/>
        </w:rPr>
        <w:instrText xml:space="preserve"> PAGEREF _Toc138412753 \h </w:instrText>
      </w:r>
      <w:r>
        <w:rPr>
          <w:noProof/>
        </w:rPr>
      </w:r>
      <w:r>
        <w:rPr>
          <w:noProof/>
        </w:rPr>
        <w:fldChar w:fldCharType="separate"/>
      </w:r>
      <w:r>
        <w:rPr>
          <w:noProof/>
        </w:rPr>
        <w:t>122</w:t>
      </w:r>
      <w:r>
        <w:rPr>
          <w:noProof/>
        </w:rPr>
        <w:fldChar w:fldCharType="end"/>
      </w:r>
    </w:p>
    <w:p w14:paraId="46D2B7E5" w14:textId="29EE6594" w:rsidR="008F0F3D" w:rsidRDefault="008F0F3D">
      <w:pPr>
        <w:pStyle w:val="TOC3"/>
        <w:rPr>
          <w:rFonts w:asciiTheme="minorHAnsi" w:eastAsiaTheme="minorEastAsia" w:hAnsiTheme="minorHAnsi" w:cstheme="minorBidi"/>
          <w:noProof/>
          <w:sz w:val="22"/>
          <w:szCs w:val="22"/>
          <w:lang w:eastAsia="en-GB"/>
        </w:rPr>
      </w:pPr>
      <w:r w:rsidRPr="004F1B17">
        <w:rPr>
          <w:rFonts w:eastAsia="DengXian"/>
          <w:noProof/>
          <w:lang w:eastAsia="zh-CN"/>
        </w:rPr>
        <w:t>6.14.3</w:t>
      </w:r>
      <w:r>
        <w:rPr>
          <w:rFonts w:asciiTheme="minorHAnsi" w:eastAsiaTheme="minorEastAsia" w:hAnsiTheme="minorHAnsi" w:cstheme="minorBidi"/>
          <w:noProof/>
          <w:sz w:val="22"/>
          <w:szCs w:val="22"/>
          <w:lang w:eastAsia="en-GB"/>
        </w:rPr>
        <w:tab/>
      </w:r>
      <w:r w:rsidRPr="004F1B17">
        <w:rPr>
          <w:rFonts w:eastAsia="DengXian"/>
          <w:noProof/>
          <w:lang w:eastAsia="zh-CN"/>
        </w:rPr>
        <w:t>Evaluating the intended purpose</w:t>
      </w:r>
      <w:r>
        <w:rPr>
          <w:noProof/>
        </w:rPr>
        <w:tab/>
      </w:r>
      <w:r>
        <w:rPr>
          <w:noProof/>
        </w:rPr>
        <w:fldChar w:fldCharType="begin" w:fldLock="1"/>
      </w:r>
      <w:r>
        <w:rPr>
          <w:noProof/>
        </w:rPr>
        <w:instrText xml:space="preserve"> PAGEREF _Toc138412754 \h </w:instrText>
      </w:r>
      <w:r>
        <w:rPr>
          <w:noProof/>
        </w:rPr>
      </w:r>
      <w:r>
        <w:rPr>
          <w:noProof/>
        </w:rPr>
        <w:fldChar w:fldCharType="separate"/>
      </w:r>
      <w:r>
        <w:rPr>
          <w:noProof/>
        </w:rPr>
        <w:t>122</w:t>
      </w:r>
      <w:r>
        <w:rPr>
          <w:noProof/>
        </w:rPr>
        <w:fldChar w:fldCharType="end"/>
      </w:r>
    </w:p>
    <w:p w14:paraId="1CE5B6AB" w14:textId="18A2337F" w:rsidR="008F0F3D" w:rsidRDefault="008F0F3D" w:rsidP="008F0F3D">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_Toc138412755 \h </w:instrText>
      </w:r>
      <w:r>
        <w:rPr>
          <w:noProof/>
        </w:rPr>
      </w:r>
      <w:r>
        <w:rPr>
          <w:noProof/>
        </w:rPr>
        <w:fldChar w:fldCharType="separate"/>
      </w:r>
      <w:r>
        <w:rPr>
          <w:noProof/>
        </w:rPr>
        <w:t>123</w:t>
      </w:r>
      <w:r>
        <w:rPr>
          <w:noProof/>
        </w:rPr>
        <w:fldChar w:fldCharType="end"/>
      </w:r>
    </w:p>
    <w:p w14:paraId="339D75DE" w14:textId="269255B0" w:rsidR="008F0F3D" w:rsidRDefault="008F0F3D" w:rsidP="008F0F3D">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_Toc138412756 \h </w:instrText>
      </w:r>
      <w:r>
        <w:rPr>
          <w:noProof/>
        </w:rPr>
      </w:r>
      <w:r>
        <w:rPr>
          <w:noProof/>
        </w:rPr>
        <w:fldChar w:fldCharType="separate"/>
      </w:r>
      <w:r>
        <w:rPr>
          <w:noProof/>
        </w:rPr>
        <w:t>124</w:t>
      </w:r>
      <w:r>
        <w:rPr>
          <w:noProof/>
        </w:rPr>
        <w:fldChar w:fldCharType="end"/>
      </w:r>
    </w:p>
    <w:p w14:paraId="3ABFA4E2" w14:textId="63BCE5B9" w:rsidR="008F0F3D" w:rsidRDefault="008F0F3D" w:rsidP="008F0F3D">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_Toc138412757 \h </w:instrText>
      </w:r>
      <w:r>
        <w:rPr>
          <w:noProof/>
        </w:rPr>
      </w:r>
      <w:r>
        <w:rPr>
          <w:noProof/>
        </w:rPr>
        <w:fldChar w:fldCharType="separate"/>
      </w:r>
      <w:r>
        <w:rPr>
          <w:noProof/>
        </w:rPr>
        <w:t>125</w:t>
      </w:r>
      <w:r>
        <w:rPr>
          <w:noProof/>
        </w:rPr>
        <w:fldChar w:fldCharType="end"/>
      </w:r>
    </w:p>
    <w:p w14:paraId="652546C5" w14:textId="6566CF4C" w:rsidR="008F0F3D" w:rsidRDefault="008F0F3D" w:rsidP="008F0F3D">
      <w:pPr>
        <w:pStyle w:val="TOC8"/>
        <w:rPr>
          <w:rFonts w:asciiTheme="minorHAnsi" w:eastAsiaTheme="minorEastAsia" w:hAnsiTheme="minorHAnsi" w:cstheme="minorBidi"/>
          <w:b w:val="0"/>
          <w:noProof/>
          <w:szCs w:val="22"/>
          <w:lang w:eastAsia="en-GB"/>
        </w:rPr>
      </w:pPr>
      <w:r>
        <w:rPr>
          <w:noProof/>
        </w:rPr>
        <w:t>Annex D (Normative): ABNF grammar for 3GPP SBI HTTP custom headers</w:t>
      </w:r>
      <w:r>
        <w:rPr>
          <w:noProof/>
        </w:rPr>
        <w:tab/>
      </w:r>
      <w:r>
        <w:rPr>
          <w:noProof/>
        </w:rPr>
        <w:fldChar w:fldCharType="begin" w:fldLock="1"/>
      </w:r>
      <w:r>
        <w:rPr>
          <w:noProof/>
        </w:rPr>
        <w:instrText xml:space="preserve"> PAGEREF _Toc138412758 \h </w:instrText>
      </w:r>
      <w:r>
        <w:rPr>
          <w:noProof/>
        </w:rPr>
      </w:r>
      <w:r>
        <w:rPr>
          <w:noProof/>
        </w:rPr>
        <w:fldChar w:fldCharType="separate"/>
      </w:r>
      <w:r>
        <w:rPr>
          <w:noProof/>
        </w:rPr>
        <w:t>126</w:t>
      </w:r>
      <w:r>
        <w:rPr>
          <w:noProof/>
        </w:rPr>
        <w:fldChar w:fldCharType="end"/>
      </w:r>
    </w:p>
    <w:p w14:paraId="6218D725" w14:textId="1623FE21" w:rsidR="008F0F3D" w:rsidRDefault="008F0F3D">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_Toc138412759 \h </w:instrText>
      </w:r>
      <w:r>
        <w:rPr>
          <w:noProof/>
        </w:rPr>
      </w:r>
      <w:r>
        <w:rPr>
          <w:noProof/>
        </w:rPr>
        <w:fldChar w:fldCharType="separate"/>
      </w:r>
      <w:r>
        <w:rPr>
          <w:noProof/>
        </w:rPr>
        <w:t>126</w:t>
      </w:r>
      <w:r>
        <w:rPr>
          <w:noProof/>
        </w:rPr>
        <w:fldChar w:fldCharType="end"/>
      </w:r>
    </w:p>
    <w:p w14:paraId="6E028FA3" w14:textId="5B3AA308" w:rsidR="008F0F3D" w:rsidRDefault="008F0F3D">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ABNF definitions (Filename: "TS29500_CustomHeaders.abnf")</w:t>
      </w:r>
      <w:r>
        <w:rPr>
          <w:noProof/>
        </w:rPr>
        <w:tab/>
      </w:r>
      <w:r>
        <w:rPr>
          <w:noProof/>
        </w:rPr>
        <w:fldChar w:fldCharType="begin" w:fldLock="1"/>
      </w:r>
      <w:r>
        <w:rPr>
          <w:noProof/>
        </w:rPr>
        <w:instrText xml:space="preserve"> PAGEREF _Toc138412760 \h </w:instrText>
      </w:r>
      <w:r>
        <w:rPr>
          <w:noProof/>
        </w:rPr>
      </w:r>
      <w:r>
        <w:rPr>
          <w:noProof/>
        </w:rPr>
        <w:fldChar w:fldCharType="separate"/>
      </w:r>
      <w:r>
        <w:rPr>
          <w:noProof/>
        </w:rPr>
        <w:t>127</w:t>
      </w:r>
      <w:r>
        <w:rPr>
          <w:noProof/>
        </w:rPr>
        <w:fldChar w:fldCharType="end"/>
      </w:r>
    </w:p>
    <w:p w14:paraId="734D6150" w14:textId="1D18A178" w:rsidR="008F0F3D" w:rsidRDefault="008F0F3D" w:rsidP="008F0F3D">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E</w:t>
      </w:r>
      <w:r>
        <w:rPr>
          <w:noProof/>
        </w:rPr>
        <w:t xml:space="preserve"> (informative): Change history</w:t>
      </w:r>
      <w:r>
        <w:rPr>
          <w:noProof/>
        </w:rPr>
        <w:tab/>
      </w:r>
      <w:r>
        <w:rPr>
          <w:noProof/>
        </w:rPr>
        <w:fldChar w:fldCharType="begin" w:fldLock="1"/>
      </w:r>
      <w:r>
        <w:rPr>
          <w:noProof/>
        </w:rPr>
        <w:instrText xml:space="preserve"> PAGEREF _Toc138412761 \h </w:instrText>
      </w:r>
      <w:r>
        <w:rPr>
          <w:noProof/>
        </w:rPr>
      </w:r>
      <w:r>
        <w:rPr>
          <w:noProof/>
        </w:rPr>
        <w:fldChar w:fldCharType="separate"/>
      </w:r>
      <w:r>
        <w:rPr>
          <w:noProof/>
        </w:rPr>
        <w:t>137</w:t>
      </w:r>
      <w:r>
        <w:rPr>
          <w:noProof/>
        </w:rPr>
        <w:fldChar w:fldCharType="end"/>
      </w:r>
    </w:p>
    <w:p w14:paraId="5662205C" w14:textId="7A9B3910"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38412517"/>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38412518"/>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38412519"/>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38412520"/>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38412521"/>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38412522"/>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38412523"/>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38412524"/>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38412525"/>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38412526"/>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38412527"/>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38412528"/>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38412529"/>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38412530"/>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38412531"/>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38412532"/>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38412533"/>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38412534"/>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38412535"/>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5pt;height:171.85pt" o:ole="">
            <v:imagedata r:id="rId14" o:title=""/>
          </v:shape>
          <o:OLEObject Type="Embed" ProgID="Visio.Drawing.15" ShapeID="_x0000_i1026" DrawAspect="Content" ObjectID="_1749025511"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38412536"/>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38412537"/>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bookmarkStart w:id="229" w:name="_Toc138412538"/>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38412539"/>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38412540"/>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2"/>
          <w:p w14:paraId="750F6F8E" w14:textId="15E0C95D"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sidR="006D6D09">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349872F2" w:rsidR="00F90BFA" w:rsidRPr="00D1205D" w:rsidRDefault="006D6D09" w:rsidP="005400CD">
            <w:pPr>
              <w:pStyle w:val="TAL"/>
              <w:rPr>
                <w:lang w:eastAsia="zh-CN"/>
              </w:rPr>
            </w:pPr>
            <w:r>
              <w:t>NOTE </w:t>
            </w:r>
            <w:r w:rsidR="00F90BFA" w:rsidRPr="00D1205D">
              <w:t>1:</w:t>
            </w:r>
            <w:r w:rsidR="00F90BFA"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3" w:name="_Toc19708935"/>
            <w:bookmarkStart w:id="254" w:name="_Toc27745006"/>
            <w:bookmarkStart w:id="255" w:name="_Toc29803159"/>
            <w:bookmarkStart w:id="256" w:name="_Toc35969908"/>
            <w:bookmarkStart w:id="257"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8" w:name="_Toc44847414"/>
    </w:p>
    <w:p w14:paraId="0854FBAE" w14:textId="77777777" w:rsidR="00F90BFA" w:rsidRPr="00D1205D" w:rsidRDefault="00F90BFA" w:rsidP="002D7984">
      <w:pPr>
        <w:pStyle w:val="Heading3"/>
      </w:pPr>
      <w:bookmarkStart w:id="259" w:name="_Toc51845066"/>
      <w:bookmarkStart w:id="260" w:name="_Toc51845397"/>
      <w:bookmarkStart w:id="261" w:name="_Toc51846917"/>
      <w:bookmarkStart w:id="262" w:name="_Toc57022544"/>
      <w:bookmarkStart w:id="263" w:name="_Toc138412541"/>
      <w:r w:rsidRPr="00D1205D">
        <w:rPr>
          <w:lang w:eastAsia="zh-CN"/>
        </w:rPr>
        <w:t>5.2.3</w:t>
      </w:r>
      <w:r w:rsidRPr="00D1205D">
        <w:tab/>
        <w:t>HTTP custom headers</w:t>
      </w:r>
      <w:bookmarkEnd w:id="253"/>
      <w:bookmarkEnd w:id="254"/>
      <w:bookmarkEnd w:id="255"/>
      <w:bookmarkEnd w:id="256"/>
      <w:bookmarkEnd w:id="257"/>
      <w:bookmarkEnd w:id="258"/>
      <w:bookmarkEnd w:id="259"/>
      <w:bookmarkEnd w:id="260"/>
      <w:bookmarkEnd w:id="261"/>
      <w:bookmarkEnd w:id="262"/>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38412542"/>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38412543"/>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38412544"/>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38412545"/>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3C9E8D5C"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38412546"/>
      <w:r w:rsidRPr="00D1205D">
        <w:lastRenderedPageBreak/>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33FE5CC7"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38412547"/>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7777777"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2527A656"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38412548"/>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3A0C2C9"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495D4DEB" w14:textId="77777777" w:rsidR="00DB0483" w:rsidRDefault="00DB0483" w:rsidP="00DB0483">
      <w:pPr>
        <w:pStyle w:val="PL"/>
        <w:rPr>
          <w:lang w:eastAsia="zh-CN"/>
        </w:rPr>
      </w:pPr>
    </w:p>
    <w:p w14:paraId="1B83135B" w14:textId="5F228433" w:rsidR="00DB0483" w:rsidRPr="00D1205D" w:rsidRDefault="00DB0483" w:rsidP="00EE04DE">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OWS</w:t>
      </w:r>
    </w:p>
    <w:p w14:paraId="0E8A3B84" w14:textId="106CBE7C" w:rsidR="00DB0483" w:rsidRDefault="00DB0483" w:rsidP="00DB0483">
      <w:pPr>
        <w:pStyle w:val="PL"/>
      </w:pPr>
      <w:r w:rsidRPr="00821FD2">
        <w:t>blvalue</w:t>
      </w:r>
      <w:r>
        <w:t xml:space="preserve"> </w:t>
      </w:r>
      <w:r w:rsidRPr="00821FD2">
        <w:t>= "nf-instance" / "nf-set" / "nfservice-instance" / "nfservice-set"</w:t>
      </w:r>
    </w:p>
    <w:p w14:paraId="6819E5EE" w14:textId="77777777" w:rsidR="00DB0483" w:rsidRPr="00D1205D" w:rsidRDefault="00DB0483" w:rsidP="00EE04DE">
      <w:pPr>
        <w:pStyle w:val="PL"/>
        <w:rPr>
          <w:lang w:eastAsia="zh-CN"/>
        </w:rPr>
      </w:pPr>
    </w:p>
    <w:p w14:paraId="4496D764" w14:textId="3F33EF31" w:rsidR="00DB0483" w:rsidRDefault="00DB0483" w:rsidP="00DB0483">
      <w:pPr>
        <w:pStyle w:val="PL"/>
      </w:pPr>
      <w:r w:rsidRPr="00821FD2">
        <w:t>parameter</w:t>
      </w:r>
      <w:r>
        <w:t xml:space="preserve"> </w:t>
      </w:r>
      <w:r w:rsidRPr="00821FD2">
        <w:t>= parametername "=" token</w:t>
      </w:r>
    </w:p>
    <w:p w14:paraId="69D201CD" w14:textId="77777777" w:rsidR="00DB0483" w:rsidRPr="00D1205D" w:rsidRDefault="00DB0483" w:rsidP="00EE04DE">
      <w:pPr>
        <w:pStyle w:val="PL"/>
        <w:rPr>
          <w:lang w:eastAsia="zh-CN"/>
        </w:rPr>
      </w:pPr>
    </w:p>
    <w:p w14:paraId="389BF395" w14:textId="0EEA7745" w:rsidR="00DB0483" w:rsidRDefault="00DB0483" w:rsidP="00DB0483">
      <w:pPr>
        <w:pStyle w:val="PL"/>
      </w:pPr>
      <w:r w:rsidRPr="00821FD2">
        <w:lastRenderedPageBreak/>
        <w:t>parametername</w:t>
      </w:r>
      <w:r>
        <w:t xml:space="preserve"> </w:t>
      </w:r>
      <w:r w:rsidRPr="00821FD2">
        <w:t>= "nfinst" / "nfset" / "nfservinst" / "nfserviceset" / "servname" / "backupamfinst"</w:t>
      </w:r>
      <w:r>
        <w:t xml:space="preserve"> </w:t>
      </w:r>
      <w:r w:rsidRPr="00821FD2">
        <w:t>/ "backupnf"</w:t>
      </w:r>
    </w:p>
    <w:p w14:paraId="51DC7A5D" w14:textId="77777777" w:rsidR="00DB0483" w:rsidRDefault="00DB0483" w:rsidP="00DB0483">
      <w:pPr>
        <w:pStyle w:val="PL"/>
        <w:rPr>
          <w:lang w:eastAsia="zh-CN"/>
        </w:rPr>
      </w:pPr>
    </w:p>
    <w:p w14:paraId="124F1675" w14:textId="77777777" w:rsidR="00DB0483" w:rsidRPr="00D1205D" w:rsidRDefault="00DB0483" w:rsidP="00EE04DE">
      <w:pPr>
        <w:pStyle w:val="PL"/>
        <w:rPr>
          <w:lang w:eastAsia="zh-CN"/>
        </w:rPr>
      </w:pPr>
    </w:p>
    <w:p w14:paraId="7F1D43B8" w14:textId="77777777" w:rsidR="00DB0483" w:rsidRPr="00D1205D" w:rsidRDefault="00DB0483" w:rsidP="00DB048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4C7B525" w14:textId="77777777" w:rsidR="00DB0483" w:rsidRPr="00927DE6" w:rsidRDefault="00DB0483" w:rsidP="00DB0483">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2C7D41C8" w14:textId="77777777" w:rsidR="00DB0483" w:rsidRPr="00D1205D" w:rsidRDefault="00DB0483" w:rsidP="00DB0483">
      <w:pPr>
        <w:rPr>
          <w:lang w:eastAsia="zh-CN"/>
        </w:rPr>
      </w:pPr>
      <w:r w:rsidRPr="00821FD2">
        <w:t>See clause 3.2.6 of IETF RFC 7230 [12]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lastRenderedPageBreak/>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38412549"/>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CB7E878"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065DED1C" w14:textId="77777777" w:rsidR="00DB0483" w:rsidRDefault="00DB0483" w:rsidP="00DB0483">
      <w:pPr>
        <w:pStyle w:val="PL"/>
        <w:rPr>
          <w:lang w:eastAsia="zh-CN"/>
        </w:rPr>
      </w:pPr>
    </w:p>
    <w:p w14:paraId="5C5DF069" w14:textId="28CACE88" w:rsidR="00DB0483" w:rsidRDefault="00DB0483" w:rsidP="00DB0483">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Pr>
          <w:lang w:eastAsia="zh-CN"/>
        </w:rPr>
        <w:t>) OWS</w:t>
      </w:r>
    </w:p>
    <w:p w14:paraId="1ADCD08D" w14:textId="77777777" w:rsidR="00DB0483" w:rsidRDefault="00DB0483" w:rsidP="00EE04DE">
      <w:pPr>
        <w:pStyle w:val="PL"/>
        <w:rPr>
          <w:lang w:eastAsia="zh-CN"/>
        </w:rPr>
      </w:pPr>
    </w:p>
    <w:p w14:paraId="243973FC" w14:textId="17F58D7E" w:rsidR="00DB0483" w:rsidRDefault="00DB0483" w:rsidP="00DB048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servname parameter may be present to represent multiple such services. The absence of this parameter in a Binding Indication with the </w:t>
      </w:r>
      <w:r w:rsidRPr="00D1205D">
        <w:lastRenderedPageBreak/>
        <w:t>scope parameter set to "other-service" shall be interpreted as binding information that applies to all the services that the NF Service Consumer may provide later as an NF Service Producer.</w:t>
      </w:r>
    </w:p>
    <w:p w14:paraId="2641BD88" w14:textId="77777777" w:rsidR="00DB0483" w:rsidRDefault="00DB0483" w:rsidP="00DB0483">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310BFE8" w14:textId="7777777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41A23E95" w14:textId="77777777" w:rsidR="00DB0483" w:rsidRPr="0024054A" w:rsidRDefault="00DB0483" w:rsidP="00DB048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w:t>
      </w:r>
      <w:r w:rsidRPr="003D2AAA">
        <w:rPr>
          <w:color w:val="000000" w:themeColor="text1"/>
          <w:lang w:val="en-US" w:eastAsia="zh-CN"/>
        </w:rPr>
        <w:lastRenderedPageBreak/>
        <w:t xml:space="preserve">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lastRenderedPageBreak/>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38412550"/>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38412551"/>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7243728"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38412552"/>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1354B652" w14:textId="77777777" w:rsidR="00DB0483"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7418DC46" w14:textId="77777777" w:rsidR="00DB0483" w:rsidRDefault="00DB0483" w:rsidP="00DB0483">
      <w:pPr>
        <w:pStyle w:val="PL"/>
        <w:rPr>
          <w:lang w:eastAsia="zh-CN"/>
        </w:rPr>
      </w:pPr>
      <w:r>
        <w:rPr>
          <w:lang w:eastAsia="zh-CN"/>
        </w:rPr>
        <w:t>nfConsumerScope = ( "NF-Instance:" RWS nfinst [ ";" RWS "Service-Name:" RWS servname ] )</w:t>
      </w:r>
    </w:p>
    <w:p w14:paraId="78C756F9" w14:textId="77777777" w:rsidR="00DB0483" w:rsidRDefault="00DB0483" w:rsidP="00DB0483">
      <w:pPr>
        <w:pStyle w:val="PL"/>
        <w:rPr>
          <w:lang w:eastAsia="zh-CN"/>
        </w:rPr>
      </w:pPr>
      <w:r>
        <w:rPr>
          <w:lang w:eastAsia="zh-CN"/>
        </w:rPr>
        <w:t xml:space="preserve">                / ( "NF-Set:" RWS nfset [ ";" RWS "Service-Name:" RWS servname ] )</w:t>
      </w:r>
    </w:p>
    <w:p w14:paraId="12607DE1" w14:textId="77777777" w:rsidR="00DB0483" w:rsidRDefault="00DB0483" w:rsidP="00DB0483">
      <w:pPr>
        <w:pStyle w:val="PL"/>
        <w:rPr>
          <w:lang w:eastAsia="zh-CN"/>
        </w:rPr>
      </w:pPr>
      <w:r>
        <w:rPr>
          <w:lang w:eastAsia="zh-CN"/>
        </w:rPr>
        <w:t xml:space="preserve">                / ( "NF-Service-Instance:" RWS nfservinst [ ";" RWS "NF-Inst:" RWS nfinst ] )</w:t>
      </w:r>
    </w:p>
    <w:p w14:paraId="1AC9D81D" w14:textId="77777777" w:rsidR="00DB0483" w:rsidRDefault="00DB0483" w:rsidP="00DB0483">
      <w:pPr>
        <w:pStyle w:val="PL"/>
        <w:rPr>
          <w:lang w:eastAsia="zh-CN"/>
        </w:rPr>
      </w:pPr>
      <w:r>
        <w:rPr>
          <w:lang w:eastAsia="zh-CN"/>
        </w:rPr>
        <w:t xml:space="preserve">                / ( "NF-Service-Set:" RWS nfserviceset )</w:t>
      </w:r>
    </w:p>
    <w:p w14:paraId="4C748CED" w14:textId="77777777" w:rsidR="00DB0483" w:rsidRDefault="00DB0483" w:rsidP="00DB0483">
      <w:pPr>
        <w:pStyle w:val="PL"/>
        <w:rPr>
          <w:lang w:eastAsia="zh-CN"/>
        </w:rPr>
      </w:pPr>
      <w:r>
        <w:rPr>
          <w:lang w:eastAsia="zh-CN"/>
        </w:rPr>
        <w:t xml:space="preserve">                / ( "Callback-Uri:" RWS URI *( RWS "&amp;" RWS URI ) )</w:t>
      </w:r>
    </w:p>
    <w:p w14:paraId="2E4F4960" w14:textId="77777777" w:rsidR="00DB0483" w:rsidRDefault="00DB0483" w:rsidP="00DB0483">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601AA1E4" w14:textId="6B5206E5" w:rsidR="00DB0483" w:rsidRPr="00D1205D" w:rsidRDefault="00DB0483" w:rsidP="00DB0483">
      <w:r>
        <w:t>"Timestamp" (</w:t>
      </w:r>
      <w:r w:rsidRPr="00D1205D">
        <w:t>Mandatory parameter</w:t>
      </w:r>
      <w:r>
        <w:t>):</w:t>
      </w:r>
      <w:r w:rsidRPr="00D1205D">
        <w:t xml:space="preserve">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1E9F4496" w14:textId="77777777" w:rsidR="00DB0483" w:rsidRDefault="00DB0483" w:rsidP="00DB0483">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7923A6B" w14:textId="52651CED" w:rsidR="00DB0483" w:rsidRDefault="00DB0483" w:rsidP="00DB0483">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504D69DA" w14:textId="77777777" w:rsidR="00DB0483" w:rsidRPr="00D1205D" w:rsidRDefault="00DB0483" w:rsidP="00DB0483">
      <w:pPr>
        <w:pStyle w:val="EX"/>
        <w:ind w:firstLine="0"/>
        <w:rPr>
          <w:lang w:eastAsia="zh-CN"/>
        </w:rPr>
      </w:pPr>
      <w:bookmarkStart w:id="396"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9"/>
    <w:bookmarkEnd w:id="396"/>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7"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0AD4CFEB" w14:textId="77777777" w:rsidR="00DB0483" w:rsidRDefault="00DB0483" w:rsidP="00DB0483">
      <w:pPr>
        <w:pStyle w:val="EX"/>
        <w:ind w:firstLine="0"/>
        <w:rPr>
          <w:lang w:eastAsia="zh-CN"/>
        </w:rPr>
      </w:pPr>
      <w:bookmarkStart w:id="399" w:name="_PERM_MCCTEMPBM_CRPT59660015___3"/>
      <w:bookmarkStart w:id="40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9"/>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40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1"/>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2" w:name="_Toc138412553"/>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2"/>
    </w:p>
    <w:p w14:paraId="141604A8" w14:textId="77777777" w:rsidR="00DB0483" w:rsidRPr="00D1205D" w:rsidRDefault="00DB0483" w:rsidP="00DB0483">
      <w:pPr>
        <w:rPr>
          <w:lang w:eastAsia="zh-CN"/>
        </w:rPr>
      </w:pPr>
      <w:bookmarkStart w:id="403" w:name="_Toc44847427"/>
      <w:bookmarkStart w:id="404" w:name="_Toc51845079"/>
      <w:bookmarkStart w:id="405" w:name="_Toc51845410"/>
      <w:bookmarkStart w:id="406" w:name="_Toc51846930"/>
      <w:bookmarkStart w:id="407" w:name="_Toc57022557"/>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2BBD4ED0" w14:textId="77777777" w:rsidR="00DB0483"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8DA890E" w14:textId="26023E7C" w:rsidR="00DB0483" w:rsidRPr="00D1205D" w:rsidRDefault="00DB0483" w:rsidP="00DB0483">
      <w:r>
        <w:t>"Timestamp" (</w:t>
      </w:r>
      <w:r w:rsidRPr="00D1205D">
        <w:t>Mandatory parameter</w:t>
      </w:r>
      <w:r>
        <w:t>):</w:t>
      </w:r>
      <w:r w:rsidRPr="00D1205D">
        <w:t xml:space="preserve">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8" w:name="_PERM_MCCTEMPBM_CRPT57490031___3"/>
      <w:r w:rsidRPr="00D1205D">
        <w:rPr>
          <w:lang w:eastAsia="zh-CN"/>
        </w:rPr>
        <w:t>3gpp-Sbi-Lci: Timestamp: "Tue, 04 Feb 2020 08:49:37 GMT"; Load-Metric: 25%; NF-Instance: 54804518-4191-46b3-955c-ac631f953ed8</w:t>
      </w:r>
    </w:p>
    <w:bookmarkEnd w:id="408"/>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9" w:name="_PERM_MCCTEMPBM_CRPT57490032___3"/>
      <w:r w:rsidRPr="00D1205D">
        <w:rPr>
          <w:lang w:eastAsia="zh-CN"/>
        </w:rPr>
        <w:t>3gpp-Sbi-Lci: Timestamp: "Tue, 04 Feb 2020 08:49:37 GMT"; Load-Metric: 25%; NF-Service-Set: setxyz.snnsmf-pdusession.nfi54804518-4191-46b3-955c-ac631f953ed8.5gc.mnc012.mcc345</w:t>
      </w:r>
    </w:p>
    <w:bookmarkEnd w:id="409"/>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F2EDC8F" w14:textId="77777777" w:rsidR="00DB0483" w:rsidRDefault="00DB0483" w:rsidP="00DB0483">
      <w:pPr>
        <w:pStyle w:val="EX"/>
        <w:ind w:firstLine="0"/>
        <w:rPr>
          <w:lang w:eastAsia="zh-CN"/>
        </w:rPr>
      </w:pPr>
      <w:bookmarkStart w:id="410"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73ECCEBC" w14:textId="77777777" w:rsidR="00DB0483" w:rsidRDefault="00DB0483" w:rsidP="00DB0483">
      <w:pPr>
        <w:pStyle w:val="EX"/>
        <w:ind w:firstLine="0"/>
        <w:rPr>
          <w:lang w:eastAsia="zh-CN"/>
        </w:rPr>
      </w:pPr>
      <w:bookmarkStart w:id="411"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2" w:name="_PERM_MCCTEMPBM_CRPT57490036___3"/>
      <w:r w:rsidRPr="00D1205D">
        <w:rPr>
          <w:lang w:eastAsia="zh-CN"/>
        </w:rPr>
        <w:t>3gpp-Sbi-Lci: Timestamp: "Tue, 04 Feb 2020 08:49:37 GMT"; Load-Metric: 25%; SCP-FQDN: scp1.example.com</w:t>
      </w:r>
    </w:p>
    <w:bookmarkEnd w:id="412"/>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FB9630C" w14:textId="04B60E0B" w:rsidR="00DB0483" w:rsidRDefault="00DB0483" w:rsidP="00DB0483">
      <w:pPr>
        <w:pStyle w:val="EX"/>
        <w:ind w:firstLine="0"/>
        <w:rPr>
          <w:lang w:eastAsia="zh-CN"/>
        </w:rPr>
      </w:pPr>
      <w:bookmarkStart w:id="413" w:name="_PERM_MCCTEMPBM_CRPT57490037___3"/>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66199FE5" w14:textId="77777777" w:rsidR="00DB0483" w:rsidRPr="00D1205D" w:rsidRDefault="00DB0483" w:rsidP="00DB0483">
      <w:pPr>
        <w:pStyle w:val="NO"/>
        <w:ind w:left="2553"/>
        <w:rPr>
          <w:lang w:eastAsia="zh-CN"/>
        </w:rPr>
      </w:pPr>
      <w:bookmarkStart w:id="414" w:name="_PERM_MCCTEMPBM_CRPT57490038___2"/>
      <w:bookmarkEnd w:id="413"/>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4"/>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5"/>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6" w:name="_Toc138412554"/>
      <w:r w:rsidRPr="00D1205D">
        <w:t>5.2.3.2.11</w:t>
      </w:r>
      <w:r w:rsidRPr="00D1205D">
        <w:tab/>
      </w:r>
      <w:r w:rsidRPr="00D1205D">
        <w:rPr>
          <w:lang w:eastAsia="zh-CN"/>
        </w:rPr>
        <w:t>3gpp-Sbi-Client-Credentials</w:t>
      </w:r>
      <w:bookmarkEnd w:id="403"/>
      <w:bookmarkEnd w:id="404"/>
      <w:bookmarkEnd w:id="405"/>
      <w:bookmarkEnd w:id="406"/>
      <w:bookmarkEnd w:id="407"/>
      <w:bookmarkEnd w:id="416"/>
    </w:p>
    <w:p w14:paraId="6CEBD5F4" w14:textId="77777777" w:rsidR="00DB0483" w:rsidRPr="00D1205D" w:rsidRDefault="00DB0483" w:rsidP="00DB0483">
      <w:pPr>
        <w:rPr>
          <w:lang w:eastAsia="zh-CN"/>
        </w:rPr>
      </w:pPr>
      <w:bookmarkStart w:id="417" w:name="_Toc51845080"/>
      <w:bookmarkStart w:id="418" w:name="_Toc51845411"/>
      <w:bookmarkStart w:id="419" w:name="_Toc51846931"/>
      <w:bookmarkStart w:id="420"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2E7BE69B"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624A909D" w14:textId="77777777" w:rsidR="00DB0483" w:rsidRDefault="00DB0483" w:rsidP="00DB0483">
      <w:pPr>
        <w:pStyle w:val="PL"/>
        <w:rPr>
          <w:lang w:eastAsia="zh-CN"/>
        </w:rPr>
      </w:pPr>
    </w:p>
    <w:p w14:paraId="619ABBBD" w14:textId="3339F30E" w:rsidR="00DB0483" w:rsidRDefault="00DB0483" w:rsidP="00DB048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821204C" w14:textId="77777777" w:rsidR="00DB0483" w:rsidRDefault="00DB0483" w:rsidP="00DB0483">
      <w:pPr>
        <w:pStyle w:val="PL"/>
        <w:rPr>
          <w:lang w:eastAsia="zh-CN"/>
        </w:rPr>
      </w:pPr>
    </w:p>
    <w:p w14:paraId="79E0C6E4" w14:textId="77777777" w:rsidR="00DB0483" w:rsidRDefault="00DB0483" w:rsidP="00DB0483">
      <w:pPr>
        <w:pStyle w:val="PL"/>
        <w:rPr>
          <w:lang w:val="es-ES" w:eastAsia="zh-CN"/>
        </w:rPr>
      </w:pPr>
      <w:r w:rsidRPr="00747C2B">
        <w:rPr>
          <w:lang w:val="es-ES" w:eastAsia="zh-CN"/>
        </w:rPr>
        <w:t>jwt = 1*b64urlchar "." 1*b64urlchar "." 1*b64urlchar</w:t>
      </w:r>
    </w:p>
    <w:p w14:paraId="3F3B1D60" w14:textId="77777777" w:rsidR="00DB0483" w:rsidRPr="00747C2B" w:rsidRDefault="00DB0483" w:rsidP="00DB0483">
      <w:pPr>
        <w:pStyle w:val="PL"/>
        <w:rPr>
          <w:lang w:val="es-ES" w:eastAsia="zh-CN"/>
        </w:rPr>
      </w:pPr>
    </w:p>
    <w:p w14:paraId="59E2D227" w14:textId="77777777" w:rsidR="00DB0483" w:rsidRPr="009A7D4C" w:rsidRDefault="00DB0483" w:rsidP="00DB0483">
      <w:pPr>
        <w:pStyle w:val="PL"/>
        <w:rPr>
          <w:lang w:val="es-ES" w:eastAsia="zh-CN"/>
        </w:rPr>
      </w:pPr>
      <w:r w:rsidRPr="009A7D4C">
        <w:rPr>
          <w:lang w:val="es-ES" w:eastAsia="zh-CN"/>
        </w:rPr>
        <w:t>b64urlchar = ALPHA / DIGIT / "-" / "_"</w:t>
      </w:r>
    </w:p>
    <w:p w14:paraId="6DA4F9AF" w14:textId="77777777" w:rsidR="00DB0483" w:rsidRPr="009A7D4C" w:rsidRDefault="00DB0483" w:rsidP="00DB0483">
      <w:pPr>
        <w:pStyle w:val="PL"/>
        <w:rPr>
          <w:lang w:val="es-ES" w:eastAsia="zh-CN"/>
        </w:rPr>
      </w:pPr>
    </w:p>
    <w:p w14:paraId="6D0B8E68" w14:textId="77777777" w:rsidR="00DB0483" w:rsidRPr="009A7D4C" w:rsidRDefault="00DB0483" w:rsidP="00EE04DE">
      <w:pPr>
        <w:pStyle w:val="PL"/>
        <w:rPr>
          <w:lang w:val="es-ES" w:eastAsia="zh-CN"/>
        </w:rPr>
      </w:pPr>
    </w:p>
    <w:p w14:paraId="6F6311E8" w14:textId="77777777" w:rsidR="00DB0483" w:rsidRPr="00D1205D" w:rsidRDefault="00DB0483" w:rsidP="00DB0483">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77777777"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7515 [24].</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1" w:name="_Toc138412555"/>
      <w:r w:rsidRPr="00D1205D">
        <w:t>5.2.3.2.12</w:t>
      </w:r>
      <w:r w:rsidRPr="00D1205D">
        <w:tab/>
      </w:r>
      <w:r w:rsidRPr="00D1205D">
        <w:rPr>
          <w:lang w:eastAsia="zh-CN"/>
        </w:rPr>
        <w:t>3gpp-Sbi-Nrf-Uri</w:t>
      </w:r>
      <w:bookmarkEnd w:id="417"/>
      <w:bookmarkEnd w:id="418"/>
      <w:bookmarkEnd w:id="419"/>
      <w:bookmarkEnd w:id="420"/>
      <w:bookmarkEnd w:id="421"/>
    </w:p>
    <w:p w14:paraId="6AEDD752" w14:textId="77777777" w:rsidR="00DB0483" w:rsidRDefault="00DB0483" w:rsidP="00DB0483">
      <w:pPr>
        <w:rPr>
          <w:lang w:eastAsia="zh-CN"/>
        </w:rPr>
      </w:pPr>
      <w:bookmarkStart w:id="422" w:name="_Toc57022559"/>
      <w:bookmarkStart w:id="423" w:name="_Toc35969921"/>
      <w:bookmarkStart w:id="424" w:name="_Toc36050715"/>
      <w:bookmarkStart w:id="425" w:name="_Toc44847428"/>
      <w:bookmarkStart w:id="426" w:name="_Toc51845081"/>
      <w:bookmarkStart w:id="427" w:name="_Toc51845412"/>
      <w:bookmarkStart w:id="428" w:name="_Toc51846932"/>
      <w:r>
        <w:rPr>
          <w:lang w:eastAsia="zh-CN"/>
        </w:rPr>
        <w:t>The header contains a list of NRF API URIs. See clauses 6.10.3.2 and 6.10.5.1.</w:t>
      </w:r>
    </w:p>
    <w:p w14:paraId="416A4539" w14:textId="77777777" w:rsidR="00DB0483" w:rsidRDefault="00DB0483" w:rsidP="00DB0483">
      <w:pPr>
        <w:rPr>
          <w:lang w:eastAsia="zh-CN"/>
        </w:rPr>
      </w:pPr>
      <w:r>
        <w:rPr>
          <w:lang w:eastAsia="zh-CN"/>
        </w:rPr>
        <w:t>The encoding of the header follows the ABNF as defined in IETF</w:t>
      </w:r>
      <w:r>
        <w:t> RFC 7</w:t>
      </w:r>
      <w:r>
        <w:rPr>
          <w:lang w:eastAsia="zh-CN"/>
        </w:rPr>
        <w:t>230 [12].</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9"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9"/>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0" w:name="_PERM_MCCTEMPBM_CRPT57490043___3"/>
      <w:r>
        <w:rPr>
          <w:lang w:eastAsia="zh-CN"/>
        </w:rPr>
        <w:t>3gpp-Sbi-Nrf-Uri: nnrf-disc: "https://nrf1.operator.com/nnrf-disc/v1"; nnrf-nfm: "https://nrf1.operator.com/nnrf-nfm/v1"; nnrf-oauth2: "https://nrf1.operator.com/oauth2"</w:t>
      </w:r>
    </w:p>
    <w:bookmarkEnd w:id="430"/>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2" w:name="_Toc138412556"/>
      <w:bookmarkEnd w:id="431"/>
      <w:r>
        <w:t>5.2.3.2.13</w:t>
      </w:r>
      <w:r>
        <w:tab/>
      </w:r>
      <w:r>
        <w:rPr>
          <w:lang w:eastAsia="zh-CN"/>
        </w:rPr>
        <w:t>3gpp-Sbi-Target-Nf-Id</w:t>
      </w:r>
      <w:bookmarkEnd w:id="422"/>
      <w:bookmarkEnd w:id="432"/>
    </w:p>
    <w:p w14:paraId="0A29DBF4" w14:textId="77777777" w:rsidR="00DB0483" w:rsidRDefault="00DB0483" w:rsidP="00DB0483">
      <w:pPr>
        <w:rPr>
          <w:lang w:eastAsia="zh-CN"/>
        </w:rPr>
      </w:pPr>
      <w:bookmarkStart w:id="433" w:name="_Toc57022560"/>
      <w:r>
        <w:rPr>
          <w:lang w:eastAsia="zh-CN"/>
        </w:rPr>
        <w:t>This header contains the target NF (Service) Instance ID in an HTTP 307/308 response (see clause 6.10.9).</w:t>
      </w:r>
    </w:p>
    <w:p w14:paraId="02E7C376" w14:textId="77777777" w:rsidR="00DB0483" w:rsidRDefault="00DB0483" w:rsidP="00DB0483">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4" w:name="_Toc138412557"/>
      <w:r w:rsidRPr="000B63FD">
        <w:t>5.2.3.2.</w:t>
      </w:r>
      <w:r>
        <w:t>14</w:t>
      </w:r>
      <w:r w:rsidRPr="000B63FD">
        <w:tab/>
      </w:r>
      <w:r w:rsidRPr="000B63FD">
        <w:rPr>
          <w:lang w:eastAsia="zh-CN"/>
        </w:rPr>
        <w:t>3gpp-Sbi-</w:t>
      </w:r>
      <w:r>
        <w:rPr>
          <w:lang w:eastAsia="zh-CN"/>
        </w:rPr>
        <w:t>Max-Forward-Hops</w:t>
      </w:r>
      <w:bookmarkEnd w:id="433"/>
      <w:bookmarkEnd w:id="434"/>
    </w:p>
    <w:p w14:paraId="4E0CCA32" w14:textId="77777777" w:rsidR="00DB0483" w:rsidRPr="000B63FD" w:rsidRDefault="00DB0483" w:rsidP="00DB0483">
      <w:pPr>
        <w:rPr>
          <w:lang w:eastAsia="zh-CN"/>
        </w:rPr>
      </w:pPr>
      <w:bookmarkStart w:id="435" w:name="_Toc57022561"/>
      <w:bookmarkStart w:id="436" w:name="_Toc98272300"/>
      <w:bookmarkEnd w:id="341"/>
      <w:bookmarkEnd w:id="379"/>
      <w:bookmarkEnd w:id="380"/>
      <w:bookmarkEnd w:id="423"/>
      <w:bookmarkEnd w:id="424"/>
      <w:bookmarkEnd w:id="425"/>
      <w:bookmarkEnd w:id="426"/>
      <w:bookmarkEnd w:id="427"/>
      <w:bookmarkEnd w:id="428"/>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BB5D1C1" w14:textId="77777777" w:rsidR="00DB0483" w:rsidRPr="000B63FD" w:rsidRDefault="00DB0483" w:rsidP="00DB048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7" w:name="_Toc138412558"/>
      <w:r w:rsidRPr="000B63FD">
        <w:t>5.2.3.2.</w:t>
      </w:r>
      <w:r>
        <w:t>15</w:t>
      </w:r>
      <w:r w:rsidRPr="000B63FD">
        <w:tab/>
      </w:r>
      <w:r w:rsidRPr="000B63FD">
        <w:rPr>
          <w:lang w:eastAsia="zh-CN"/>
        </w:rPr>
        <w:t>3gpp-</w:t>
      </w:r>
      <w:r>
        <w:rPr>
          <w:lang w:eastAsia="zh-CN"/>
        </w:rPr>
        <w:t>Sbi-Originating-Network-Id</w:t>
      </w:r>
      <w:bookmarkEnd w:id="435"/>
      <w:bookmarkEnd w:id="436"/>
      <w:bookmarkEnd w:id="437"/>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22BC983" w14:textId="77777777" w:rsidR="00DB0483" w:rsidRPr="00122E6E" w:rsidRDefault="00DB0483" w:rsidP="00DB0483">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64DE5950" w14:textId="77777777" w:rsidR="00DB0483" w:rsidRDefault="00DB0483" w:rsidP="00DB0483">
      <w:pPr>
        <w:pStyle w:val="PL"/>
        <w:rPr>
          <w:lang w:eastAsia="zh-CN"/>
        </w:rPr>
      </w:pPr>
    </w:p>
    <w:p w14:paraId="41155125" w14:textId="6C56909F"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11HEXDIGIT</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8"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8"/>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9" w:name="_Toc138412559"/>
      <w:r w:rsidRPr="000B63FD">
        <w:t>5.2.3.2.</w:t>
      </w:r>
      <w:r>
        <w:t>16</w:t>
      </w:r>
      <w:r w:rsidRPr="000B63FD">
        <w:tab/>
      </w:r>
      <w:r w:rsidRPr="000B63FD">
        <w:rPr>
          <w:lang w:eastAsia="zh-CN"/>
        </w:rPr>
        <w:t>3gpp-Sbi-</w:t>
      </w:r>
      <w:r>
        <w:rPr>
          <w:lang w:eastAsia="zh-CN"/>
        </w:rPr>
        <w:t>Access-Scope</w:t>
      </w:r>
      <w:bookmarkEnd w:id="439"/>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AD8D198" w14:textId="77777777" w:rsidR="00DB0483" w:rsidRPr="000B63FD" w:rsidRDefault="00DB0483" w:rsidP="00DB048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77777777"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0" w:name="_Toc138412560"/>
      <w:r w:rsidRPr="000B63FD">
        <w:t>5.2.3.2.</w:t>
      </w:r>
      <w:r>
        <w:t>17</w:t>
      </w:r>
      <w:r w:rsidRPr="000B63FD">
        <w:tab/>
      </w:r>
      <w:r w:rsidRPr="000B63FD">
        <w:rPr>
          <w:lang w:eastAsia="zh-CN"/>
        </w:rPr>
        <w:t>3gpp-Sbi-</w:t>
      </w:r>
      <w:r>
        <w:rPr>
          <w:lang w:eastAsia="zh-CN"/>
        </w:rPr>
        <w:t>Access-Token</w:t>
      </w:r>
      <w:bookmarkEnd w:id="440"/>
    </w:p>
    <w:p w14:paraId="35A55B1F" w14:textId="77777777" w:rsidR="00DB0483" w:rsidRPr="000B63FD" w:rsidRDefault="00DB0483" w:rsidP="00DB0483">
      <w:pPr>
        <w:rPr>
          <w:lang w:eastAsia="zh-CN"/>
        </w:rPr>
      </w:pPr>
      <w:bookmarkStart w:id="441"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23A5875C" w14:textId="77777777" w:rsidR="00DB0483" w:rsidRPr="000B63FD" w:rsidRDefault="00DB0483" w:rsidP="00DB048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04698C2" w14:textId="77777777" w:rsidR="00DB0483" w:rsidRDefault="00DB0483" w:rsidP="00DB0483">
      <w:pPr>
        <w:pStyle w:val="PL"/>
        <w:rPr>
          <w:lang w:eastAsia="zh-CN"/>
        </w:rPr>
      </w:pPr>
    </w:p>
    <w:p w14:paraId="4F5F1721" w14:textId="1204F0CE" w:rsidR="00DB0483" w:rsidRDefault="00DB0483" w:rsidP="00DB0483">
      <w:pPr>
        <w:pStyle w:val="PL"/>
        <w:rPr>
          <w:lang w:eastAsia="zh-CN"/>
        </w:rPr>
      </w:pPr>
      <w:r>
        <w:rPr>
          <w:lang w:eastAsia="zh-CN"/>
        </w:rPr>
        <w:t>Sbi-Access-Token = "3gpp-Sbi-Access-Token:" OWS credentials OWS</w:t>
      </w:r>
    </w:p>
    <w:p w14:paraId="0E071FDD" w14:textId="77777777" w:rsidR="00DB0483" w:rsidRDefault="00DB0483" w:rsidP="00DB0483">
      <w:pPr>
        <w:pStyle w:val="PL"/>
        <w:rPr>
          <w:lang w:eastAsia="zh-CN"/>
        </w:rPr>
      </w:pPr>
    </w:p>
    <w:p w14:paraId="425E10B7" w14:textId="77777777" w:rsidR="00DB0483" w:rsidRPr="000B63FD" w:rsidRDefault="00DB0483" w:rsidP="00EE04DE">
      <w:pPr>
        <w:pStyle w:val="PL"/>
        <w:rPr>
          <w:lang w:eastAsia="zh-CN"/>
        </w:rPr>
      </w:pPr>
    </w:p>
    <w:p w14:paraId="2DB4157F" w14:textId="77777777" w:rsidR="00DB0483" w:rsidRDefault="00DB0483" w:rsidP="00DB0483">
      <w:pPr>
        <w:rPr>
          <w:lang w:eastAsia="zh-CN"/>
        </w:rPr>
      </w:pPr>
      <w:r>
        <w:rPr>
          <w:lang w:eastAsia="zh-CN"/>
        </w:rPr>
        <w:t>See Appendix C of IETF RFC 7235 [21]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2" w:name="_Toc138412561"/>
      <w:r>
        <w:t>5.2.3.2.18</w:t>
      </w:r>
      <w:r>
        <w:tab/>
      </w:r>
      <w:bookmarkEnd w:id="441"/>
      <w:r w:rsidR="008956DC">
        <w:rPr>
          <w:lang w:eastAsia="zh-CN"/>
        </w:rPr>
        <w:t>Void</w:t>
      </w:r>
      <w:bookmarkEnd w:id="442"/>
    </w:p>
    <w:p w14:paraId="17B6F889" w14:textId="7E2D3EB7" w:rsidR="00BE1178" w:rsidRPr="00D1205D" w:rsidRDefault="00BE1178" w:rsidP="002D7984">
      <w:pPr>
        <w:pStyle w:val="Heading5"/>
        <w:rPr>
          <w:lang w:eastAsia="zh-CN"/>
        </w:rPr>
      </w:pPr>
      <w:bookmarkStart w:id="443" w:name="_Toc138412562"/>
      <w:r w:rsidRPr="00D1205D">
        <w:t>5.2.3.2.</w:t>
      </w:r>
      <w:r>
        <w:t>19</w:t>
      </w:r>
      <w:r w:rsidRPr="00D1205D">
        <w:tab/>
      </w:r>
      <w:r w:rsidRPr="00D1205D">
        <w:rPr>
          <w:lang w:eastAsia="zh-CN"/>
        </w:rPr>
        <w:t>3gpp-Sbi-</w:t>
      </w:r>
      <w:r>
        <w:rPr>
          <w:lang w:eastAsia="zh-CN"/>
        </w:rPr>
        <w:t>Target-Nf-Group</w:t>
      </w:r>
      <w:r w:rsidRPr="00D1205D">
        <w:rPr>
          <w:lang w:eastAsia="zh-CN"/>
        </w:rPr>
        <w:t>-Id</w:t>
      </w:r>
      <w:bookmarkEnd w:id="443"/>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5568977"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4" w:name="_Toc19708943"/>
      <w:bookmarkStart w:id="445" w:name="_Toc27745018"/>
      <w:bookmarkStart w:id="446" w:name="_Toc29803171"/>
      <w:bookmarkStart w:id="447" w:name="_Toc35969922"/>
      <w:bookmarkStart w:id="448" w:name="_Toc36050716"/>
      <w:bookmarkStart w:id="449" w:name="_Toc44847429"/>
      <w:bookmarkStart w:id="450" w:name="_Toc51845082"/>
      <w:bookmarkStart w:id="451" w:name="_Toc51845413"/>
      <w:bookmarkStart w:id="452" w:name="_Toc51846933"/>
      <w:bookmarkStart w:id="453" w:name="_Toc57022563"/>
      <w:bookmarkStart w:id="454" w:name="_Toc138412563"/>
      <w:r w:rsidRPr="00D44731">
        <w:t>5.2.3.2.</w:t>
      </w:r>
      <w:r>
        <w:t>20</w:t>
      </w:r>
      <w:r w:rsidRPr="00D44731">
        <w:tab/>
      </w:r>
      <w:r w:rsidRPr="00D44731">
        <w:rPr>
          <w:lang w:eastAsia="zh-CN"/>
        </w:rPr>
        <w:t>3gpp-Sbi-Nrf-Uri</w:t>
      </w:r>
      <w:r>
        <w:rPr>
          <w:lang w:eastAsia="zh-CN"/>
        </w:rPr>
        <w:t>-Callback</w:t>
      </w:r>
      <w:bookmarkEnd w:id="454"/>
    </w:p>
    <w:p w14:paraId="7206832A" w14:textId="77777777" w:rsidR="008F0F3D" w:rsidRPr="00D44731" w:rsidRDefault="008F0F3D" w:rsidP="008F0F3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7EE2D292" w14:textId="77777777" w:rsidR="008F0F3D" w:rsidRPr="00D44731" w:rsidRDefault="008F0F3D" w:rsidP="008F0F3D">
      <w:pPr>
        <w:rPr>
          <w:lang w:eastAsia="zh-CN"/>
        </w:rPr>
      </w:pPr>
      <w:r w:rsidRPr="00D44731">
        <w:rPr>
          <w:lang w:eastAsia="zh-CN"/>
        </w:rPr>
        <w:t>The encoding of the header follows the ABNF as defined in IETF</w:t>
      </w:r>
      <w:r w:rsidRPr="00D44731">
        <w:t> RFC 7</w:t>
      </w:r>
      <w:r w:rsidRPr="00D44731">
        <w:rPr>
          <w:lang w:eastAsia="zh-CN"/>
        </w:rPr>
        <w:t>230 [12].</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5" w:name="_Toc138412564"/>
      <w:r>
        <w:t>5.2.3.2.21</w:t>
      </w:r>
      <w:r>
        <w:tab/>
      </w:r>
      <w:r>
        <w:rPr>
          <w:lang w:eastAsia="zh-CN"/>
        </w:rPr>
        <w:t>3gpp-Sbi-NF-Peer-Info</w:t>
      </w:r>
      <w:bookmarkEnd w:id="455"/>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1424E5A" w14:textId="77777777" w:rsidR="008F0F3D" w:rsidRDefault="008F0F3D" w:rsidP="008F0F3D">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6" w:name="_Hlk131674401"/>
      <w:r w:rsidRPr="00D75E58">
        <w:t xml:space="preserve">srcservinst </w:t>
      </w:r>
      <w:bookmarkEnd w:id="456"/>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7" w:name="_Toc138412565"/>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38412566"/>
      <w:r w:rsidRPr="00D1205D">
        <w:t>5.2.3.3.1</w:t>
      </w:r>
      <w:r w:rsidRPr="00D1205D">
        <w:tab/>
        <w:t>General</w:t>
      </w:r>
      <w:bookmarkEnd w:id="444"/>
      <w:bookmarkEnd w:id="445"/>
      <w:bookmarkEnd w:id="446"/>
      <w:bookmarkEnd w:id="447"/>
      <w:bookmarkEnd w:id="448"/>
      <w:bookmarkEnd w:id="449"/>
      <w:bookmarkEnd w:id="450"/>
      <w:bookmarkEnd w:id="451"/>
      <w:bookmarkEnd w:id="452"/>
      <w:bookmarkEnd w:id="453"/>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38412567"/>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F8C6F12" w14:textId="77777777" w:rsidR="00DB0483" w:rsidRPr="00D1205D" w:rsidRDefault="00DB0483" w:rsidP="00DB0483">
      <w:pPr>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r w:rsidRPr="00D1205D">
        <w:rPr>
          <w:lang w:eastAsia="zh-CN"/>
        </w:rPr>
        <w:t>The header contains the date and time (with a millisecond granularity) at which an HTTP request or response is originated.</w:t>
      </w:r>
    </w:p>
    <w:p w14:paraId="698DCB72" w14:textId="77777777" w:rsidR="00DB0483" w:rsidRPr="00D1205D" w:rsidRDefault="00DB0483" w:rsidP="00DB0483">
      <w:pPr>
        <w:rPr>
          <w:lang w:eastAsia="zh-CN"/>
        </w:rPr>
      </w:pPr>
      <w:r w:rsidRPr="00D1205D">
        <w:rPr>
          <w:lang w:eastAsia="zh-CN"/>
        </w:rPr>
        <w:t>The encoding of the header follows the ABNF as defined in IETF</w:t>
      </w:r>
      <w:r w:rsidRPr="00D1205D">
        <w:t> RFC 7</w:t>
      </w:r>
      <w:r w:rsidRPr="00D1205D">
        <w:rPr>
          <w:lang w:eastAsia="zh-CN"/>
        </w:rPr>
        <w:t>230 [12].</w:t>
      </w:r>
    </w:p>
    <w:p w14:paraId="7FC2C04F" w14:textId="77777777" w:rsidR="00DB0483" w:rsidRDefault="00DB0483" w:rsidP="00DB0483">
      <w:pPr>
        <w:pStyle w:val="PL"/>
        <w:rPr>
          <w:lang w:eastAsia="zh-CN"/>
        </w:rPr>
      </w:pPr>
    </w:p>
    <w:p w14:paraId="6D58861D" w14:textId="25AD6824" w:rsidR="00DB0483" w:rsidRPr="00D1205D" w:rsidRDefault="00DB0483" w:rsidP="00EE04DE">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81E0AA1" w14:textId="77777777" w:rsidR="00DB0483" w:rsidRDefault="00DB0483" w:rsidP="00DB0483">
      <w:pPr>
        <w:pStyle w:val="PL"/>
        <w:rPr>
          <w:lang w:eastAsia="zh-CN"/>
        </w:rPr>
      </w:pPr>
    </w:p>
    <w:p w14:paraId="338ACBAF" w14:textId="77777777" w:rsidR="00DB0483" w:rsidRDefault="00DB0483" w:rsidP="00DB0483">
      <w:pPr>
        <w:pStyle w:val="PL"/>
        <w:rPr>
          <w:lang w:eastAsia="zh-CN"/>
        </w:rPr>
      </w:pPr>
      <w:r w:rsidRPr="00D1205D">
        <w:rPr>
          <w:lang w:eastAsia="zh-CN"/>
        </w:rPr>
        <w:t>milliseconds = 3DIGIT</w:t>
      </w:r>
    </w:p>
    <w:p w14:paraId="6EB4C287" w14:textId="77777777" w:rsidR="00DB0483" w:rsidRDefault="00DB0483" w:rsidP="00DB0483">
      <w:pPr>
        <w:pStyle w:val="PL"/>
        <w:rPr>
          <w:lang w:eastAsia="zh-CN"/>
        </w:rPr>
      </w:pPr>
    </w:p>
    <w:p w14:paraId="27979999" w14:textId="77777777" w:rsidR="00DB0483" w:rsidRPr="00D1205D" w:rsidRDefault="00DB0483" w:rsidP="00EE04DE">
      <w:pPr>
        <w:pStyle w:val="PL"/>
        <w:rPr>
          <w:lang w:eastAsia="zh-CN"/>
        </w:rPr>
      </w:pPr>
    </w:p>
    <w:p w14:paraId="7DEC536D" w14:textId="77777777" w:rsidR="00DB0483" w:rsidRPr="00D1205D" w:rsidRDefault="00DB0483" w:rsidP="00DB0483">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6E497C6C" w14:textId="77777777" w:rsidR="00DB0483" w:rsidRPr="00D1205D" w:rsidRDefault="00DB0483" w:rsidP="00DB048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143736F2" w14:textId="77777777" w:rsidR="00DB0483" w:rsidRPr="00D1205D" w:rsidRDefault="00DB0483" w:rsidP="00DB048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0" w:name="_Toc138412568"/>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18590C7E" w14:textId="77777777" w:rsidR="00295171" w:rsidRPr="00D1205D" w:rsidRDefault="00295171" w:rsidP="00295171">
      <w:pPr>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2B410329" w14:textId="77777777" w:rsidR="00295171" w:rsidRPr="00D1205D" w:rsidRDefault="00295171" w:rsidP="00295171">
      <w:pPr>
        <w:rPr>
          <w:lang w:eastAsia="zh-CN"/>
        </w:rPr>
      </w:pPr>
      <w:r w:rsidRPr="00D1205D">
        <w:rPr>
          <w:lang w:eastAsia="zh-CN"/>
        </w:rPr>
        <w:t>The encoding of the header follows the ABNF as defined in IETF</w:t>
      </w:r>
      <w:r w:rsidRPr="00D1205D">
        <w:t> RFC 7</w:t>
      </w:r>
      <w:r w:rsidRPr="00D1205D">
        <w:rPr>
          <w:lang w:eastAsia="zh-CN"/>
        </w:rPr>
        <w:t>230 [12].</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1" w:name="_Toc138412569"/>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2CD4BDAC" w14:textId="77777777" w:rsidR="00295171" w:rsidRDefault="00295171" w:rsidP="00295171">
      <w:pPr>
        <w:rPr>
          <w:lang w:eastAsia="zh-CN"/>
        </w:rPr>
      </w:pPr>
      <w:bookmarkStart w:id="492" w:name="_Toc57017484"/>
      <w:bookmarkStart w:id="493" w:name="_Toc57024234"/>
      <w:r>
        <w:rPr>
          <w:lang w:eastAsia="zh-CN"/>
        </w:rPr>
        <w:t>The header contains correlation information e.g. UE identifier related to the HTTP request or response.</w:t>
      </w:r>
    </w:p>
    <w:p w14:paraId="787D438D" w14:textId="77777777" w:rsidR="00295171" w:rsidRDefault="00295171" w:rsidP="00295171">
      <w:pPr>
        <w:rPr>
          <w:lang w:eastAsia="zh-CN"/>
        </w:rPr>
      </w:pPr>
      <w:r w:rsidRPr="00D1205D">
        <w:rPr>
          <w:lang w:eastAsia="zh-CN"/>
        </w:rPr>
        <w:t>The encoding of the header follows the ABNF as defined in IETF</w:t>
      </w:r>
      <w:r w:rsidRPr="00D1205D">
        <w:t> RFC 7</w:t>
      </w:r>
      <w:r w:rsidRPr="00D1205D">
        <w:rPr>
          <w:lang w:eastAsia="zh-CN"/>
        </w:rPr>
        <w:t>230 [12].</w:t>
      </w:r>
    </w:p>
    <w:p w14:paraId="789570C7" w14:textId="77777777" w:rsidR="00295171" w:rsidRDefault="00295171" w:rsidP="00295171">
      <w:pPr>
        <w:pStyle w:val="PL"/>
        <w:rPr>
          <w:lang w:eastAsia="zh-CN"/>
        </w:rPr>
      </w:pPr>
    </w:p>
    <w:p w14:paraId="18148C8A" w14:textId="73F226C5" w:rsidR="00295171" w:rsidRDefault="00295171" w:rsidP="00295171">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760428D" w14:textId="77777777" w:rsidR="00295171" w:rsidRDefault="00295171" w:rsidP="00EE04DE">
      <w:pPr>
        <w:pStyle w:val="PL"/>
        <w:rPr>
          <w:lang w:eastAsia="zh-CN"/>
        </w:rPr>
      </w:pPr>
    </w:p>
    <w:p w14:paraId="72E612CE" w14:textId="77777777" w:rsidR="00295171" w:rsidRDefault="00295171" w:rsidP="00295171">
      <w:pPr>
        <w:pStyle w:val="PL"/>
        <w:rPr>
          <w:lang w:eastAsia="zh-CN"/>
        </w:rPr>
      </w:pPr>
      <w:r>
        <w:rPr>
          <w:lang w:eastAsia="zh-CN"/>
        </w:rPr>
        <w:t>correlationinfo = ctype "-" cvalue</w:t>
      </w:r>
    </w:p>
    <w:p w14:paraId="7F6C6523" w14:textId="77777777" w:rsidR="00295171" w:rsidRDefault="00295171" w:rsidP="00EE04DE">
      <w:pPr>
        <w:pStyle w:val="PL"/>
        <w:rPr>
          <w:lang w:eastAsia="zh-CN"/>
        </w:rPr>
      </w:pPr>
    </w:p>
    <w:p w14:paraId="7C70FD1A" w14:textId="77777777" w:rsidR="00295171" w:rsidRDefault="00295171" w:rsidP="00295171">
      <w:pPr>
        <w:pStyle w:val="PL"/>
        <w:rPr>
          <w:lang w:eastAsia="zh-CN"/>
        </w:rPr>
      </w:pPr>
      <w:r>
        <w:rPr>
          <w:lang w:eastAsia="zh-CN"/>
        </w:rPr>
        <w:t>ctype = "imsi" / "impi" / "suci" / "nai" / "gci" / "gli" / "impu" / "msisdn" / "extid" / "imei" / "imeisv" / "mac" / "eui" / token</w:t>
      </w:r>
    </w:p>
    <w:p w14:paraId="15AAC55C" w14:textId="77777777" w:rsidR="00295171" w:rsidRDefault="00295171" w:rsidP="00295171">
      <w:pPr>
        <w:pStyle w:val="PL"/>
        <w:rPr>
          <w:lang w:eastAsia="zh-CN"/>
        </w:rPr>
      </w:pPr>
    </w:p>
    <w:p w14:paraId="53621816" w14:textId="77777777" w:rsidR="00295171" w:rsidRDefault="00295171" w:rsidP="00295171">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7542F0A3" w14:textId="77777777" w:rsidR="00295171" w:rsidRDefault="00295171" w:rsidP="00295171">
      <w:pPr>
        <w:pStyle w:val="PL"/>
        <w:rPr>
          <w:lang w:eastAsia="zh-CN"/>
        </w:rPr>
      </w:pPr>
    </w:p>
    <w:p w14:paraId="24168598" w14:textId="77777777" w:rsidR="00295171" w:rsidRDefault="00295171" w:rsidP="00EE04DE">
      <w:pPr>
        <w:pStyle w:val="PL"/>
        <w:rPr>
          <w:lang w:eastAsia="zh-CN"/>
        </w:rPr>
      </w:pPr>
    </w:p>
    <w:p w14:paraId="0F0FCCBF" w14:textId="77777777" w:rsidR="00295171" w:rsidRDefault="00295171" w:rsidP="00295171">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6C2E7B86" w14:textId="77777777" w:rsidR="00295171" w:rsidRDefault="00295171" w:rsidP="00295171">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45B01A" w14:textId="77777777" w:rsidR="00295171" w:rsidRDefault="00295171" w:rsidP="00295171">
      <w:pPr>
        <w:rPr>
          <w:lang w:eastAsia="zh-CN"/>
        </w:rPr>
      </w:pPr>
      <w:r w:rsidRPr="008C0A39">
        <w:t>The token of ctype shall not use the dash ("-") character.</w:t>
      </w:r>
    </w:p>
    <w:p w14:paraId="233CE00F" w14:textId="77777777" w:rsidR="00295171" w:rsidRDefault="00295171" w:rsidP="0029517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4"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4"/>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5"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5"/>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6"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6"/>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7"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7"/>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498"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498"/>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499"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0" w:name="_Toc138412570"/>
      <w:bookmarkEnd w:id="499"/>
      <w:r w:rsidRPr="00B8727C">
        <w:rPr>
          <w:lang w:val="en-US"/>
        </w:rPr>
        <w:lastRenderedPageBreak/>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2"/>
      <w:bookmarkEnd w:id="493"/>
      <w:r>
        <w:rPr>
          <w:lang w:val="en-US" w:eastAsia="zh-CN"/>
        </w:rPr>
        <w:t>Alternate-Chf-Id</w:t>
      </w:r>
      <w:bookmarkEnd w:id="500"/>
    </w:p>
    <w:p w14:paraId="1B61DCBB" w14:textId="77777777" w:rsidR="00295171" w:rsidRDefault="00295171" w:rsidP="00295171">
      <w:pPr>
        <w:rPr>
          <w:lang w:eastAsia="zh-CN"/>
        </w:rPr>
      </w:pPr>
      <w:bookmarkStart w:id="501" w:name="_Toc57022567"/>
      <w:r w:rsidRPr="000B63FD">
        <w:rPr>
          <w:lang w:eastAsia="zh-CN"/>
        </w:rPr>
        <w:t xml:space="preserve">The header </w:t>
      </w:r>
      <w:r>
        <w:rPr>
          <w:lang w:eastAsia="zh-CN"/>
        </w:rPr>
        <w:t>indicates a primary or a secondary CHF Instance ID. See clause 6.10.3.5.</w:t>
      </w:r>
    </w:p>
    <w:p w14:paraId="145DA5B6" w14:textId="77777777" w:rsidR="00295171" w:rsidRPr="000B63FD" w:rsidRDefault="00295171" w:rsidP="00295171">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138412571"/>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38412572"/>
      <w:r w:rsidRPr="00D1205D">
        <w:t>5.2.3.</w:t>
      </w:r>
      <w:r>
        <w:t>3</w:t>
      </w:r>
      <w:r w:rsidRPr="00D1205D">
        <w:t>.</w:t>
      </w:r>
      <w:r>
        <w:t>7</w:t>
      </w:r>
      <w:r w:rsidRPr="00D1205D">
        <w:tab/>
      </w:r>
      <w:r w:rsidRPr="00D1205D">
        <w:rPr>
          <w:lang w:eastAsia="zh-CN"/>
        </w:rPr>
        <w:t>3gpp-Sbi-</w:t>
      </w:r>
      <w:r>
        <w:rPr>
          <w:lang w:eastAsia="zh-CN"/>
        </w:rPr>
        <w:t>Consumer-Info</w:t>
      </w:r>
      <w:bookmarkEnd w:id="505"/>
    </w:p>
    <w:p w14:paraId="22E45E6E" w14:textId="77777777" w:rsidR="00295171" w:rsidRPr="0008458C" w:rsidRDefault="00295171" w:rsidP="00295171">
      <w:pPr>
        <w:rPr>
          <w:lang w:eastAsia="zh-CN"/>
        </w:rPr>
      </w:pPr>
      <w:bookmarkStart w:id="506" w:name="_Toc67557536"/>
      <w:r w:rsidRPr="0008458C">
        <w:rPr>
          <w:lang w:eastAsia="zh-CN"/>
        </w:rPr>
        <w:t>This header contains a comma-delimited list of NF service consumer information from an HTTP client (as NF service consumer).</w:t>
      </w:r>
    </w:p>
    <w:p w14:paraId="2E0757E9" w14:textId="77777777" w:rsidR="00295171" w:rsidRPr="0008458C" w:rsidRDefault="00295171" w:rsidP="00295171">
      <w:pPr>
        <w:rPr>
          <w:lang w:eastAsia="zh-CN"/>
        </w:rPr>
      </w:pPr>
      <w:r w:rsidRPr="0008458C">
        <w:rPr>
          <w:lang w:eastAsia="zh-CN"/>
        </w:rPr>
        <w:t>The encoding of the header follows the ABNF as defined in IETF</w:t>
      </w:r>
      <w:r w:rsidRPr="0008458C">
        <w:t> RFC 7</w:t>
      </w:r>
      <w:r w:rsidRPr="0008458C">
        <w:rPr>
          <w:lang w:eastAsia="zh-CN"/>
        </w:rPr>
        <w:t>230 [12].</w:t>
      </w:r>
    </w:p>
    <w:p w14:paraId="6AC45717" w14:textId="77777777" w:rsidR="00295171" w:rsidRDefault="00295171" w:rsidP="00295171">
      <w:pPr>
        <w:pStyle w:val="PL"/>
        <w:rPr>
          <w:lang w:eastAsia="zh-CN"/>
        </w:rPr>
      </w:pPr>
    </w:p>
    <w:p w14:paraId="094DF835" w14:textId="32D13049" w:rsidR="00295171" w:rsidRDefault="00295171" w:rsidP="00295171">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0F37BD7B" w14:textId="77777777" w:rsidR="00295171" w:rsidRPr="0008458C" w:rsidRDefault="00295171" w:rsidP="00EE04DE">
      <w:pPr>
        <w:pStyle w:val="PL"/>
        <w:rPr>
          <w:lang w:eastAsia="zh-CN"/>
        </w:rPr>
      </w:pPr>
    </w:p>
    <w:p w14:paraId="686CE24F" w14:textId="77777777" w:rsidR="00295171" w:rsidRDefault="00295171" w:rsidP="00295171">
      <w:pPr>
        <w:pStyle w:val="PL"/>
        <w:rPr>
          <w:lang w:eastAsia="zh-CN"/>
        </w:rPr>
      </w:pPr>
      <w:r w:rsidRPr="0008458C">
        <w:rPr>
          <w:lang w:eastAsia="zh-CN"/>
        </w:rPr>
        <w:t>supportedService = "service=" servicename</w:t>
      </w:r>
    </w:p>
    <w:p w14:paraId="3432ED9B" w14:textId="77777777" w:rsidR="00295171" w:rsidRPr="0008458C" w:rsidRDefault="00295171" w:rsidP="00EE04DE">
      <w:pPr>
        <w:pStyle w:val="PL"/>
        <w:rPr>
          <w:lang w:eastAsia="zh-CN"/>
        </w:rPr>
      </w:pPr>
    </w:p>
    <w:p w14:paraId="20D22548" w14:textId="7917D62E" w:rsidR="00295171" w:rsidRDefault="00295171" w:rsidP="00295171">
      <w:pPr>
        <w:pStyle w:val="PL"/>
        <w:rPr>
          <w:lang w:eastAsia="zh-CN"/>
        </w:rPr>
      </w:pPr>
      <w:r w:rsidRPr="0008458C">
        <w:rPr>
          <w:lang w:eastAsia="zh-CN"/>
        </w:rPr>
        <w:t>servicename = 1*(</w:t>
      </w:r>
      <w:r>
        <w:rPr>
          <w:lang w:eastAsia="zh-CN"/>
        </w:rPr>
        <w:t xml:space="preserve"> </w:t>
      </w:r>
      <w:r w:rsidRPr="0008458C">
        <w:rPr>
          <w:lang w:eastAsia="zh-CN"/>
        </w:rPr>
        <w:t>"-" / %x61</w:t>
      </w:r>
      <w:r>
        <w:rPr>
          <w:lang w:eastAsia="zh-CN"/>
        </w:rPr>
        <w:t>-</w:t>
      </w:r>
      <w:r w:rsidRPr="0008458C">
        <w:rPr>
          <w:lang w:eastAsia="zh-CN"/>
        </w:rPr>
        <w:t>7A</w:t>
      </w:r>
      <w:r>
        <w:rPr>
          <w:lang w:eastAsia="zh-CN"/>
        </w:rPr>
        <w:t xml:space="preserve"> </w:t>
      </w:r>
      <w:r w:rsidRPr="0008458C">
        <w:rPr>
          <w:lang w:eastAsia="zh-CN"/>
        </w:rPr>
        <w:t>)</w:t>
      </w:r>
    </w:p>
    <w:p w14:paraId="38ED0A0E" w14:textId="77777777" w:rsidR="00295171" w:rsidRDefault="00295171" w:rsidP="00295171">
      <w:pPr>
        <w:pStyle w:val="PL"/>
        <w:rPr>
          <w:lang w:eastAsia="zh-CN"/>
        </w:rPr>
      </w:pPr>
    </w:p>
    <w:p w14:paraId="78A79F30" w14:textId="77777777" w:rsidR="00295171" w:rsidRDefault="00295171" w:rsidP="00295171">
      <w:pPr>
        <w:pStyle w:val="PL"/>
        <w:rPr>
          <w:lang w:eastAsia="zh-CN"/>
        </w:rPr>
      </w:pPr>
      <w:r>
        <w:rPr>
          <w:lang w:eastAsia="zh-CN"/>
        </w:rPr>
        <w:t>supportedVersions = "apiversion=" "(" OWS [ apimajorversion *( RWS apimajorversion ) OWS ] ")"</w:t>
      </w:r>
    </w:p>
    <w:p w14:paraId="5192E80D" w14:textId="77777777" w:rsidR="00295171" w:rsidRDefault="00295171" w:rsidP="00295171">
      <w:pPr>
        <w:pStyle w:val="PL"/>
        <w:rPr>
          <w:lang w:eastAsia="zh-CN"/>
        </w:rPr>
      </w:pPr>
    </w:p>
    <w:p w14:paraId="0BDD1F0E" w14:textId="77777777" w:rsidR="00295171" w:rsidRDefault="00295171" w:rsidP="00295171">
      <w:pPr>
        <w:pStyle w:val="PL"/>
        <w:rPr>
          <w:lang w:eastAsia="zh-CN"/>
        </w:rPr>
      </w:pPr>
      <w:r>
        <w:rPr>
          <w:lang w:eastAsia="zh-CN"/>
        </w:rPr>
        <w:t>apimajorversion = %x31-39 [ *DIGIT ]</w:t>
      </w:r>
    </w:p>
    <w:p w14:paraId="3CFD17E1" w14:textId="77777777" w:rsidR="00295171" w:rsidRDefault="00295171" w:rsidP="00295171">
      <w:pPr>
        <w:pStyle w:val="PL"/>
        <w:rPr>
          <w:lang w:eastAsia="zh-CN"/>
        </w:rPr>
      </w:pPr>
    </w:p>
    <w:p w14:paraId="5489EAA1" w14:textId="77777777" w:rsidR="00295171" w:rsidRDefault="00295171" w:rsidP="00295171">
      <w:pPr>
        <w:pStyle w:val="PL"/>
        <w:rPr>
          <w:lang w:eastAsia="zh-CN"/>
        </w:rPr>
      </w:pPr>
      <w:r>
        <w:rPr>
          <w:lang w:eastAsia="zh-CN"/>
        </w:rPr>
        <w:t>supportedFeatures = "supportedfeatures=" features</w:t>
      </w:r>
    </w:p>
    <w:p w14:paraId="49FAFECD" w14:textId="77777777" w:rsidR="00295171" w:rsidRDefault="00295171" w:rsidP="00295171">
      <w:pPr>
        <w:pStyle w:val="PL"/>
        <w:rPr>
          <w:lang w:eastAsia="zh-CN"/>
        </w:rPr>
      </w:pPr>
    </w:p>
    <w:p w14:paraId="3D0DCFEC" w14:textId="77777777" w:rsidR="00295171" w:rsidRDefault="00295171" w:rsidP="00295171">
      <w:pPr>
        <w:pStyle w:val="PL"/>
        <w:rPr>
          <w:lang w:eastAsia="zh-CN"/>
        </w:rPr>
      </w:pPr>
      <w:r>
        <w:rPr>
          <w:lang w:eastAsia="zh-CN"/>
        </w:rPr>
        <w:t>features = *HEXDIG</w:t>
      </w:r>
    </w:p>
    <w:p w14:paraId="55EE5538" w14:textId="77777777" w:rsidR="00295171" w:rsidRDefault="00295171" w:rsidP="00295171">
      <w:pPr>
        <w:pStyle w:val="PL"/>
        <w:rPr>
          <w:lang w:eastAsia="zh-CN"/>
        </w:rPr>
      </w:pPr>
    </w:p>
    <w:p w14:paraId="33481FEF" w14:textId="77777777" w:rsidR="00295171" w:rsidRDefault="00295171" w:rsidP="00295171">
      <w:pPr>
        <w:pStyle w:val="PL"/>
        <w:rPr>
          <w:lang w:eastAsia="zh-CN"/>
        </w:rPr>
      </w:pPr>
      <w:r>
        <w:rPr>
          <w:lang w:eastAsia="zh-CN"/>
        </w:rPr>
        <w:t>acceptEncoding = "acceptencoding=" %x22 encodingList %x22</w:t>
      </w:r>
    </w:p>
    <w:p w14:paraId="70FDDE73" w14:textId="77777777" w:rsidR="00295171" w:rsidRDefault="00295171" w:rsidP="00295171">
      <w:pPr>
        <w:pStyle w:val="PL"/>
        <w:rPr>
          <w:lang w:eastAsia="zh-CN"/>
        </w:rPr>
      </w:pPr>
    </w:p>
    <w:p w14:paraId="564BDEAF" w14:textId="77777777" w:rsidR="00295171" w:rsidRDefault="00295171" w:rsidP="00295171">
      <w:pPr>
        <w:pStyle w:val="PL"/>
        <w:rPr>
          <w:lang w:eastAsia="zh-CN"/>
        </w:rPr>
      </w:pPr>
      <w:r>
        <w:rPr>
          <w:lang w:eastAsia="zh-CN"/>
        </w:rPr>
        <w:t>encodingList = #( codings [ weight ] )</w:t>
      </w:r>
    </w:p>
    <w:p w14:paraId="37AAB19F" w14:textId="77777777" w:rsidR="00295171" w:rsidRDefault="00295171" w:rsidP="00295171">
      <w:pPr>
        <w:pStyle w:val="PL"/>
        <w:rPr>
          <w:lang w:eastAsia="zh-CN"/>
        </w:rPr>
      </w:pPr>
    </w:p>
    <w:p w14:paraId="2A6CF6A2" w14:textId="77777777" w:rsidR="00295171" w:rsidRDefault="00295171" w:rsidP="00295171">
      <w:pPr>
        <w:pStyle w:val="PL"/>
        <w:rPr>
          <w:lang w:eastAsia="zh-CN"/>
        </w:rPr>
      </w:pPr>
      <w:r>
        <w:rPr>
          <w:lang w:eastAsia="zh-CN"/>
        </w:rPr>
        <w:t>intraPlmnCallbackRoot = "intraPlmnCallbackRoot=" DQUOTE sbi-scheme "://" sbi-authority</w:t>
      </w:r>
    </w:p>
    <w:p w14:paraId="313E5E79" w14:textId="77777777" w:rsidR="00295171" w:rsidRDefault="00295171" w:rsidP="00295171">
      <w:pPr>
        <w:pStyle w:val="PL"/>
        <w:rPr>
          <w:lang w:eastAsia="zh-CN"/>
        </w:rPr>
      </w:pPr>
      <w:r>
        <w:rPr>
          <w:lang w:eastAsia="zh-CN"/>
        </w:rPr>
        <w:t xml:space="preserve">                        [ prefix ] DQUOTE</w:t>
      </w:r>
    </w:p>
    <w:p w14:paraId="40BB1595" w14:textId="77777777" w:rsidR="00295171" w:rsidRDefault="00295171" w:rsidP="00295171">
      <w:pPr>
        <w:pStyle w:val="PL"/>
        <w:rPr>
          <w:lang w:eastAsia="zh-CN"/>
        </w:rPr>
      </w:pPr>
    </w:p>
    <w:p w14:paraId="6437D5DC" w14:textId="77777777" w:rsidR="00295171" w:rsidRDefault="00295171" w:rsidP="00295171">
      <w:pPr>
        <w:pStyle w:val="PL"/>
        <w:rPr>
          <w:lang w:eastAsia="zh-CN"/>
        </w:rPr>
      </w:pPr>
      <w:r>
        <w:rPr>
          <w:lang w:eastAsia="zh-CN"/>
        </w:rPr>
        <w:t>interPlmnCallbackRoot = "interPlmnCallbackRoot=" DQUOTE sbi-scheme "://" sbi-authority</w:t>
      </w:r>
    </w:p>
    <w:p w14:paraId="4D1445DE" w14:textId="77777777" w:rsidR="00295171" w:rsidRDefault="00295171" w:rsidP="00295171">
      <w:pPr>
        <w:pStyle w:val="PL"/>
        <w:rPr>
          <w:lang w:eastAsia="zh-CN"/>
        </w:rPr>
      </w:pPr>
      <w:r>
        <w:rPr>
          <w:lang w:eastAsia="zh-CN"/>
        </w:rPr>
        <w:t xml:space="preserve">                        [ prefix ] DQUOTE</w:t>
      </w:r>
    </w:p>
    <w:p w14:paraId="1DC93389" w14:textId="77777777" w:rsidR="00295171" w:rsidRDefault="00295171" w:rsidP="00295171">
      <w:pPr>
        <w:pStyle w:val="PL"/>
        <w:rPr>
          <w:lang w:eastAsia="zh-CN"/>
        </w:rPr>
      </w:pPr>
    </w:p>
    <w:p w14:paraId="4ACAD919" w14:textId="77777777" w:rsidR="00295171" w:rsidRDefault="00295171" w:rsidP="00295171">
      <w:pPr>
        <w:pStyle w:val="PL"/>
        <w:rPr>
          <w:lang w:eastAsia="zh-CN"/>
        </w:rPr>
      </w:pPr>
      <w:r>
        <w:rPr>
          <w:lang w:eastAsia="zh-CN"/>
        </w:rPr>
        <w:t>sbi-scheme = "http" / "https"</w:t>
      </w:r>
    </w:p>
    <w:p w14:paraId="62F7751D" w14:textId="77777777" w:rsidR="00295171" w:rsidRDefault="00295171" w:rsidP="00295171">
      <w:pPr>
        <w:pStyle w:val="PL"/>
        <w:rPr>
          <w:lang w:eastAsia="zh-CN"/>
        </w:rPr>
      </w:pPr>
    </w:p>
    <w:p w14:paraId="4A54BBFE" w14:textId="77777777" w:rsidR="00295171" w:rsidRDefault="00295171" w:rsidP="00295171">
      <w:pPr>
        <w:pStyle w:val="PL"/>
        <w:rPr>
          <w:lang w:eastAsia="zh-CN"/>
        </w:rPr>
      </w:pPr>
      <w:r>
        <w:rPr>
          <w:lang w:eastAsia="zh-CN"/>
        </w:rPr>
        <w:t>sbi-authority = host [ ":" port ]</w:t>
      </w:r>
    </w:p>
    <w:p w14:paraId="2FBCCCAD" w14:textId="77777777" w:rsidR="00295171" w:rsidRDefault="00295171" w:rsidP="00295171">
      <w:pPr>
        <w:pStyle w:val="PL"/>
        <w:rPr>
          <w:lang w:eastAsia="zh-CN"/>
        </w:rPr>
      </w:pPr>
    </w:p>
    <w:p w14:paraId="7904D4AC" w14:textId="77777777" w:rsidR="00295171" w:rsidRDefault="00295171" w:rsidP="00295171">
      <w:pPr>
        <w:pStyle w:val="PL"/>
        <w:rPr>
          <w:lang w:eastAsia="zh-CN"/>
        </w:rPr>
      </w:pPr>
      <w:r>
        <w:rPr>
          <w:lang w:eastAsia="zh-CN"/>
        </w:rPr>
        <w:t>port = *DIGIT</w:t>
      </w:r>
    </w:p>
    <w:p w14:paraId="495FC3CB" w14:textId="77777777" w:rsidR="00295171" w:rsidRDefault="00295171" w:rsidP="00295171">
      <w:pPr>
        <w:pStyle w:val="PL"/>
        <w:rPr>
          <w:lang w:eastAsia="zh-CN"/>
        </w:rPr>
      </w:pPr>
    </w:p>
    <w:p w14:paraId="79E71F94" w14:textId="77777777" w:rsidR="00295171" w:rsidRDefault="00295171" w:rsidP="00295171">
      <w:pPr>
        <w:pStyle w:val="PL"/>
        <w:rPr>
          <w:lang w:eastAsia="zh-CN"/>
        </w:rPr>
      </w:pPr>
      <w:r>
        <w:rPr>
          <w:lang w:eastAsia="zh-CN"/>
        </w:rPr>
        <w:t>prefix = path-absolute ; path-absolute production rule from IETF RFC 3986, clause 3.3</w:t>
      </w:r>
    </w:p>
    <w:p w14:paraId="32B372FE" w14:textId="77777777" w:rsidR="00295171" w:rsidRDefault="00295171" w:rsidP="00295171">
      <w:pPr>
        <w:pStyle w:val="PL"/>
        <w:rPr>
          <w:lang w:eastAsia="zh-CN"/>
        </w:rPr>
      </w:pPr>
    </w:p>
    <w:p w14:paraId="294F486D" w14:textId="77777777" w:rsidR="00295171" w:rsidRDefault="00295171" w:rsidP="00295171">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19A4261" w14:textId="77777777" w:rsidR="00295171" w:rsidRDefault="00295171" w:rsidP="00295171">
      <w:pPr>
        <w:pStyle w:val="PL"/>
        <w:rPr>
          <w:lang w:eastAsia="zh-CN"/>
        </w:rPr>
      </w:pPr>
    </w:p>
    <w:p w14:paraId="75F179B2" w14:textId="77777777" w:rsidR="00295171" w:rsidRPr="0008458C" w:rsidRDefault="00295171" w:rsidP="00EE04DE">
      <w:pPr>
        <w:pStyle w:val="PL"/>
        <w:rPr>
          <w:lang w:eastAsia="zh-CN"/>
        </w:rPr>
      </w:pPr>
    </w:p>
    <w:p w14:paraId="4BD6A889" w14:textId="081E8CE3" w:rsidR="00295171" w:rsidRPr="0008458C" w:rsidRDefault="00295171" w:rsidP="00295171">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21FB5A71" w14:textId="61595B21" w:rsidR="00295171" w:rsidRDefault="00295171" w:rsidP="00295171">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"codings" and "weight" are defined in IETF RFC 7231 [40] clause 5.3.4</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0C73D91E" w14:textId="4A82B35A" w:rsidR="00295171" w:rsidRPr="0008458C" w:rsidRDefault="00295171" w:rsidP="00295171">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5D21C615" w:rsidR="00295171" w:rsidRPr="0008458C" w:rsidRDefault="00295171" w:rsidP="00295171">
      <w:pPr>
        <w:pStyle w:val="EX"/>
        <w:rPr>
          <w:lang w:eastAsia="zh-CN"/>
        </w:rPr>
      </w:pPr>
      <w:r w:rsidRPr="002D7984">
        <w:tab/>
        <w:t>3gpp-Sbi-Consumer-Info: service=namf-evts; apiversion=(1);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9" w:name="_Toc138412573"/>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33ADFEE8" w14:textId="6325EE90" w:rsidR="00295171" w:rsidRDefault="00295171" w:rsidP="00295171">
      <w:pPr>
        <w:rPr>
          <w:lang w:eastAsia="zh-CN"/>
        </w:rPr>
      </w:pPr>
      <w:bookmarkStart w:id="510"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lastRenderedPageBreak/>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FA26831" w14:textId="77777777" w:rsidR="00295171" w:rsidRPr="00D1205D" w:rsidRDefault="00295171" w:rsidP="00295171">
      <w:pPr>
        <w:rPr>
          <w:lang w:eastAsia="zh-CN"/>
        </w:rPr>
      </w:pPr>
      <w:r w:rsidRPr="00D1205D">
        <w:rPr>
          <w:lang w:eastAsia="zh-CN"/>
        </w:rPr>
        <w:t>The encoding of the header follows the ABNF as defined in IETF</w:t>
      </w:r>
      <w:r w:rsidRPr="00D1205D">
        <w:t> RFC 7</w:t>
      </w:r>
      <w:r w:rsidRPr="00D1205D">
        <w:rPr>
          <w:lang w:eastAsia="zh-CN"/>
        </w:rPr>
        <w:t>230 [12].</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1"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1"/>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2" w:name="_Toc138412574"/>
      <w:r>
        <w:t>5.2.3.3.9</w:t>
      </w:r>
      <w:r>
        <w:tab/>
      </w:r>
      <w:bookmarkEnd w:id="510"/>
      <w:r w:rsidR="00EA5926">
        <w:t>Void</w:t>
      </w:r>
      <w:bookmarkEnd w:id="512"/>
    </w:p>
    <w:p w14:paraId="79213FBF" w14:textId="52D85120" w:rsidR="00C47001" w:rsidRDefault="00C47001" w:rsidP="002D7984">
      <w:pPr>
        <w:pStyle w:val="Heading5"/>
        <w:rPr>
          <w:lang w:eastAsia="zh-CN"/>
        </w:rPr>
      </w:pPr>
      <w:bookmarkStart w:id="513" w:name="_Toc138412575"/>
      <w:r>
        <w:t>5.2.3.3.10</w:t>
      </w:r>
      <w:r>
        <w:tab/>
      </w:r>
      <w:r>
        <w:rPr>
          <w:lang w:eastAsia="zh-CN"/>
        </w:rPr>
        <w:t>3gpp-Sbi-S</w:t>
      </w:r>
      <w:r w:rsidRPr="002A2D6B">
        <w:rPr>
          <w:lang w:val="en-US"/>
        </w:rPr>
        <w:t>election-Info</w:t>
      </w:r>
      <w:bookmarkEnd w:id="51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55F9C5CC" w14:textId="77777777" w:rsidR="00295171" w:rsidRDefault="00295171" w:rsidP="00295171">
      <w:pPr>
        <w:rPr>
          <w:lang w:eastAsia="zh-CN"/>
        </w:rPr>
      </w:pPr>
      <w:r>
        <w:rPr>
          <w:lang w:eastAsia="zh-CN"/>
        </w:rPr>
        <w:t>The encoding of the header follows the ABNF as defined in IETF</w:t>
      </w:r>
      <w:r>
        <w:t> RFC 7</w:t>
      </w:r>
      <w:r>
        <w:rPr>
          <w:lang w:eastAsia="zh-CN"/>
        </w:rPr>
        <w:t>230 [12].</w:t>
      </w:r>
    </w:p>
    <w:p w14:paraId="6A260A35" w14:textId="77777777" w:rsidR="00295171" w:rsidRDefault="00295171" w:rsidP="00295171">
      <w:pPr>
        <w:pStyle w:val="PL"/>
        <w:rPr>
          <w:lang w:val="en-US"/>
        </w:rPr>
      </w:pPr>
    </w:p>
    <w:p w14:paraId="5062910F" w14:textId="0AC257F2" w:rsidR="00295171" w:rsidRDefault="00295171" w:rsidP="00295171">
      <w:pPr>
        <w:pStyle w:val="PL"/>
        <w:rPr>
          <w:lang w:val="en-US"/>
        </w:rPr>
      </w:pPr>
      <w:r w:rsidRPr="002A2D6B">
        <w:rPr>
          <w:lang w:val="en-US"/>
        </w:rPr>
        <w:lastRenderedPageBreak/>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38412576"/>
      <w:r w:rsidRPr="00D44731">
        <w:lastRenderedPageBreak/>
        <w:t>5.2.3.</w:t>
      </w:r>
      <w:r>
        <w:t>3</w:t>
      </w:r>
      <w:r w:rsidRPr="00D44731">
        <w:t>.</w:t>
      </w:r>
      <w:r>
        <w:t>11</w:t>
      </w:r>
      <w:r w:rsidRPr="00D44731">
        <w:tab/>
        <w:t>3gpp-Sb</w:t>
      </w:r>
      <w:r w:rsidRPr="00A76A1F">
        <w:t>i-</w:t>
      </w:r>
      <w:r w:rsidRPr="00E05E29">
        <w:t>Interplmn-Purpose</w:t>
      </w:r>
      <w:bookmarkEnd w:id="514"/>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81D32F8" w14:textId="77777777" w:rsidR="00295171" w:rsidRPr="00D44731" w:rsidRDefault="00295171" w:rsidP="00295171">
      <w:pPr>
        <w:rPr>
          <w:lang w:eastAsia="zh-CN"/>
        </w:rPr>
      </w:pPr>
      <w:r w:rsidRPr="00D44731">
        <w:rPr>
          <w:lang w:eastAsia="zh-CN"/>
        </w:rPr>
        <w:t>The encoding of the header follows the ABNF as defined in IETF</w:t>
      </w:r>
      <w:r w:rsidRPr="00D44731">
        <w:t> RFC 7</w:t>
      </w:r>
      <w:r w:rsidRPr="00D44731">
        <w:rPr>
          <w:lang w:eastAsia="zh-CN"/>
        </w:rPr>
        <w:t>230 [12].</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1BF88587" w14:textId="77777777" w:rsidR="00295171" w:rsidRDefault="00295171" w:rsidP="00295171">
      <w:pPr>
        <w:pStyle w:val="PL"/>
        <w:rPr>
          <w:lang w:eastAsia="zh-CN"/>
        </w:rPr>
      </w:pPr>
      <w:r>
        <w:rPr>
          <w:lang w:eastAsia="zh-CN"/>
        </w:rPr>
        <w:t>N32Purpose = "ROAMING"</w:t>
      </w:r>
    </w:p>
    <w:p w14:paraId="28274B49" w14:textId="77777777" w:rsidR="00295171" w:rsidRDefault="00295171" w:rsidP="00295171">
      <w:pPr>
        <w:pStyle w:val="PL"/>
        <w:rPr>
          <w:lang w:eastAsia="zh-CN"/>
        </w:rPr>
      </w:pPr>
      <w:r>
        <w:rPr>
          <w:lang w:eastAsia="zh-CN"/>
        </w:rPr>
        <w:t xml:space="preserve">           / "INTER_PLMN_MOBILITY"</w:t>
      </w:r>
    </w:p>
    <w:p w14:paraId="067FFD13" w14:textId="77777777" w:rsidR="00295171" w:rsidRDefault="00295171" w:rsidP="00295171">
      <w:pPr>
        <w:pStyle w:val="PL"/>
        <w:rPr>
          <w:lang w:eastAsia="zh-CN"/>
        </w:rPr>
      </w:pPr>
      <w:r>
        <w:rPr>
          <w:lang w:eastAsia="zh-CN"/>
        </w:rPr>
        <w:t xml:space="preserve">           / "SMS_INTERCONNECT"</w:t>
      </w:r>
    </w:p>
    <w:p w14:paraId="771C754D" w14:textId="77777777" w:rsidR="00295171" w:rsidRDefault="00295171" w:rsidP="00295171">
      <w:pPr>
        <w:pStyle w:val="PL"/>
        <w:rPr>
          <w:lang w:eastAsia="zh-CN"/>
        </w:rPr>
      </w:pPr>
      <w:r>
        <w:rPr>
          <w:lang w:eastAsia="zh-CN"/>
        </w:rPr>
        <w:t xml:space="preserve">           / "ROAMING_TEST"</w:t>
      </w:r>
    </w:p>
    <w:p w14:paraId="19CCFC0B" w14:textId="77777777" w:rsidR="00295171" w:rsidRDefault="00295171" w:rsidP="00295171">
      <w:pPr>
        <w:pStyle w:val="PL"/>
        <w:rPr>
          <w:lang w:eastAsia="zh-CN"/>
        </w:rPr>
      </w:pPr>
      <w:r>
        <w:rPr>
          <w:lang w:eastAsia="zh-CN"/>
        </w:rPr>
        <w:t xml:space="preserve">           / "INTER_PLMN_MOBILITY_TEST"</w:t>
      </w:r>
    </w:p>
    <w:p w14:paraId="67EDE937" w14:textId="77777777" w:rsidR="00295171" w:rsidRDefault="00295171" w:rsidP="00295171">
      <w:pPr>
        <w:pStyle w:val="PL"/>
        <w:rPr>
          <w:lang w:eastAsia="zh-CN"/>
        </w:rPr>
      </w:pPr>
      <w:r>
        <w:rPr>
          <w:lang w:eastAsia="zh-CN"/>
        </w:rPr>
        <w:t xml:space="preserve">           / "SMS_INTERCONNECT_TEST"</w:t>
      </w:r>
    </w:p>
    <w:p w14:paraId="2D18DE2A" w14:textId="77777777" w:rsidR="00295171" w:rsidRDefault="00295171" w:rsidP="00295171">
      <w:pPr>
        <w:pStyle w:val="PL"/>
        <w:rPr>
          <w:lang w:eastAsia="zh-CN"/>
        </w:rPr>
      </w:pPr>
      <w:r>
        <w:rPr>
          <w:lang w:eastAsia="zh-CN"/>
        </w:rPr>
        <w:t xml:space="preserve">           / "SNPN_INTERCONNECT"</w:t>
      </w:r>
    </w:p>
    <w:p w14:paraId="2E0FBC6A" w14:textId="77777777" w:rsidR="00295171" w:rsidRDefault="00295171" w:rsidP="00295171">
      <w:pPr>
        <w:pStyle w:val="PL"/>
        <w:rPr>
          <w:lang w:eastAsia="zh-CN"/>
        </w:rPr>
      </w:pPr>
      <w:r>
        <w:rPr>
          <w:lang w:eastAsia="zh-CN"/>
        </w:rPr>
        <w:t xml:space="preserve">           / "SNPN_INTERCONNECT_TEST"</w:t>
      </w:r>
    </w:p>
    <w:p w14:paraId="2CBBE91A" w14:textId="77777777" w:rsidR="00295171" w:rsidRDefault="00295171" w:rsidP="00295171">
      <w:pPr>
        <w:pStyle w:val="PL"/>
        <w:rPr>
          <w:lang w:eastAsia="zh-CN"/>
        </w:rPr>
      </w:pPr>
      <w:r>
        <w:rPr>
          <w:lang w:eastAsia="zh-CN"/>
        </w:rPr>
        <w:t xml:space="preserve">           / "DISASTER_ROAMING"</w:t>
      </w:r>
    </w:p>
    <w:p w14:paraId="3FEA65EF" w14:textId="77777777" w:rsidR="00295171" w:rsidRDefault="00295171" w:rsidP="00295171">
      <w:pPr>
        <w:pStyle w:val="PL"/>
        <w:rPr>
          <w:lang w:eastAsia="zh-CN"/>
        </w:rPr>
      </w:pPr>
      <w:r>
        <w:rPr>
          <w:lang w:eastAsia="zh-CN"/>
        </w:rPr>
        <w:t xml:space="preserve">           / "DISASTER_ROAMING_TEST"</w:t>
      </w:r>
    </w:p>
    <w:p w14:paraId="1E555359" w14:textId="77777777" w:rsidR="00295171" w:rsidRPr="00D44731" w:rsidRDefault="00295171" w:rsidP="00EE04DE">
      <w:pPr>
        <w:pStyle w:val="PL"/>
        <w:rPr>
          <w:lang w:eastAsia="zh-CN"/>
        </w:rPr>
      </w:pPr>
      <w:r>
        <w:rPr>
          <w:lang w:eastAsia="zh-CN"/>
        </w:rPr>
        <w:t xml:space="preserve">           / token</w:t>
      </w:r>
    </w:p>
    <w:p w14:paraId="4A6B48C9" w14:textId="77777777" w:rsidR="00295171" w:rsidRDefault="00295171" w:rsidP="00295171">
      <w:pPr>
        <w:pStyle w:val="PL"/>
        <w:rPr>
          <w:lang w:eastAsia="ja-JP"/>
        </w:rPr>
      </w:pPr>
    </w:p>
    <w:p w14:paraId="10D41D7D" w14:textId="2A40B03D" w:rsidR="00295171" w:rsidRDefault="00295171" w:rsidP="00295171">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38412577"/>
      <w:r>
        <w:t>5.2.3.3.12</w:t>
      </w:r>
      <w:r>
        <w:tab/>
      </w:r>
      <w:r>
        <w:rPr>
          <w:lang w:eastAsia="zh-CN"/>
        </w:rPr>
        <w:t>3gpp-Sbi-Request-Info</w:t>
      </w:r>
      <w:bookmarkEnd w:id="51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77A55446" w14:textId="77777777" w:rsidR="00295171" w:rsidRDefault="00295171" w:rsidP="00295171">
      <w:pPr>
        <w:rPr>
          <w:lang w:eastAsia="zh-CN"/>
        </w:rPr>
      </w:pPr>
      <w:r>
        <w:rPr>
          <w:lang w:eastAsia="zh-CN"/>
        </w:rPr>
        <w:t>The encoding of the header follows the ABNF as defined in IETF</w:t>
      </w:r>
      <w:r>
        <w:t> RFC 7</w:t>
      </w:r>
      <w:r>
        <w:rPr>
          <w:lang w:eastAsia="zh-CN"/>
        </w:rPr>
        <w:t>230 [12].</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1A0BE2A8" w14:textId="77777777" w:rsidR="00295171" w:rsidRDefault="00295171" w:rsidP="00295171">
      <w:pPr>
        <w:pStyle w:val="PL"/>
        <w:rPr>
          <w:lang w:eastAsia="zh-CN"/>
        </w:rPr>
      </w:pPr>
    </w:p>
    <w:p w14:paraId="5502F868" w14:textId="4E318DA1" w:rsidR="00295171" w:rsidRDefault="00295171" w:rsidP="00295171">
      <w:pPr>
        <w:pStyle w:val="PL"/>
        <w:rPr>
          <w:lang w:eastAsia="zh-CN"/>
        </w:rPr>
      </w:pPr>
      <w:r>
        <w:rPr>
          <w:lang w:eastAsia="zh-CN"/>
        </w:rPr>
        <w:t>req-param-name = "retrans" / "redirect" / "reason" / "idempotency-key" / "receivedrejectioncause" / token</w:t>
      </w:r>
    </w:p>
    <w:p w14:paraId="6E00A284" w14:textId="77777777" w:rsidR="00295171" w:rsidRDefault="00295171" w:rsidP="00EE04DE">
      <w:pPr>
        <w:pStyle w:val="PL"/>
        <w:rPr>
          <w:lang w:eastAsia="zh-CN"/>
        </w:rPr>
      </w:pPr>
    </w:p>
    <w:p w14:paraId="4238725F" w14:textId="77777777" w:rsidR="00295171" w:rsidRDefault="00295171" w:rsidP="00295171">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lastRenderedPageBreak/>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5927F673" w14:textId="77777777" w:rsidR="00295171" w:rsidRDefault="00295171" w:rsidP="00295171">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D267C61" w14:textId="77777777" w:rsidR="00295171" w:rsidRDefault="00295171" w:rsidP="00295171">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787E96F0" w14:textId="77777777" w:rsidR="00295171" w:rsidRDefault="00295171" w:rsidP="00295171">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2B715F36" w14:textId="77777777" w:rsidR="00295171" w:rsidRDefault="00295171" w:rsidP="00295171">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375E755B" w14:textId="77777777" w:rsidR="00295171" w:rsidRDefault="00295171" w:rsidP="00295171">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3DC8FCA0" w14:textId="77777777" w:rsidR="00295171" w:rsidRPr="00D75E58" w:rsidRDefault="00295171" w:rsidP="00295171">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FC2613E" w14:textId="03155F18" w:rsidR="008D08ED" w:rsidRDefault="008D08ED" w:rsidP="008D08ED">
      <w:pPr>
        <w:pStyle w:val="Heading5"/>
        <w:rPr>
          <w:lang w:eastAsia="zh-CN"/>
        </w:rPr>
      </w:pPr>
      <w:bookmarkStart w:id="516" w:name="_Toc138412578"/>
      <w:r>
        <w:t>5.2.3.3.13</w:t>
      </w:r>
      <w:r>
        <w:tab/>
      </w:r>
      <w:r>
        <w:rPr>
          <w:lang w:eastAsia="zh-CN"/>
        </w:rPr>
        <w:t>3gpp-Sbi-Retry</w:t>
      </w:r>
      <w:r w:rsidRPr="002A2D6B">
        <w:rPr>
          <w:lang w:val="en-US"/>
        </w:rPr>
        <w:t>-Info</w:t>
      </w:r>
      <w:bookmarkEnd w:id="516"/>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68CC64AA" w14:textId="77777777" w:rsidR="00295171" w:rsidRDefault="00295171" w:rsidP="00295171">
      <w:pPr>
        <w:rPr>
          <w:lang w:eastAsia="zh-CN"/>
        </w:rPr>
      </w:pPr>
      <w:r>
        <w:rPr>
          <w:lang w:eastAsia="zh-CN"/>
        </w:rPr>
        <w:t>The encoding of the header follows the ABNF as defined in IETF</w:t>
      </w:r>
      <w:r>
        <w:t> RFC 7</w:t>
      </w:r>
      <w:r>
        <w:rPr>
          <w:lang w:eastAsia="zh-CN"/>
        </w:rPr>
        <w:t>230 [12].</w:t>
      </w:r>
    </w:p>
    <w:p w14:paraId="043ECE90" w14:textId="77777777" w:rsidR="00295171" w:rsidRDefault="00295171" w:rsidP="00295171">
      <w:pPr>
        <w:pStyle w:val="PL"/>
        <w:rPr>
          <w:lang w:val="en-US"/>
        </w:rPr>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DAE117D" w14:textId="40E3B85E" w:rsidR="00F90BFA" w:rsidRPr="00D1205D" w:rsidRDefault="00F90BFA" w:rsidP="002D7984">
      <w:pPr>
        <w:pStyle w:val="Heading3"/>
      </w:pPr>
      <w:bookmarkStart w:id="517" w:name="_Toc138412579"/>
      <w:r w:rsidRPr="00D1205D">
        <w:rPr>
          <w:lang w:eastAsia="zh-CN"/>
        </w:rPr>
        <w:lastRenderedPageBreak/>
        <w:t>5.2.4</w:t>
      </w:r>
      <w:r w:rsidRPr="00D1205D">
        <w:tab/>
        <w:t>HTTP error handling</w:t>
      </w:r>
      <w:bookmarkEnd w:id="482"/>
      <w:bookmarkEnd w:id="483"/>
      <w:bookmarkEnd w:id="484"/>
      <w:bookmarkEnd w:id="485"/>
      <w:bookmarkEnd w:id="486"/>
      <w:bookmarkEnd w:id="487"/>
      <w:bookmarkEnd w:id="488"/>
      <w:bookmarkEnd w:id="489"/>
      <w:bookmarkEnd w:id="490"/>
      <w:bookmarkEnd w:id="501"/>
      <w:bookmarkEnd w:id="517"/>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8" w:name="_Toc19708947"/>
      <w:bookmarkStart w:id="519" w:name="_Toc27745022"/>
      <w:bookmarkStart w:id="520" w:name="_Toc29803175"/>
      <w:bookmarkStart w:id="521" w:name="_Toc35969926"/>
      <w:bookmarkStart w:id="522" w:name="_Toc36050720"/>
      <w:bookmarkStart w:id="523" w:name="_Toc44847433"/>
      <w:bookmarkStart w:id="524" w:name="_Toc51845086"/>
      <w:bookmarkStart w:id="525" w:name="_Toc51845417"/>
      <w:bookmarkStart w:id="526" w:name="_Toc51846937"/>
      <w:bookmarkStart w:id="527" w:name="_Toc57022568"/>
      <w:bookmarkStart w:id="528" w:name="_Toc138412580"/>
      <w:r w:rsidRPr="00D1205D">
        <w:rPr>
          <w:lang w:eastAsia="zh-CN"/>
        </w:rPr>
        <w:t>5.2.5</w:t>
      </w:r>
      <w:r w:rsidRPr="00D1205D">
        <w:rPr>
          <w:lang w:eastAsia="zh-CN"/>
        </w:rPr>
        <w:tab/>
        <w:t>HTTP/2 server push</w:t>
      </w:r>
      <w:bookmarkEnd w:id="518"/>
      <w:bookmarkEnd w:id="519"/>
      <w:bookmarkEnd w:id="520"/>
      <w:bookmarkEnd w:id="521"/>
      <w:bookmarkEnd w:id="522"/>
      <w:bookmarkEnd w:id="523"/>
      <w:bookmarkEnd w:id="524"/>
      <w:bookmarkEnd w:id="525"/>
      <w:bookmarkEnd w:id="526"/>
      <w:bookmarkEnd w:id="527"/>
      <w:bookmarkEnd w:id="528"/>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9" w:name="_Toc19708948"/>
      <w:bookmarkStart w:id="530" w:name="_Toc27745023"/>
      <w:bookmarkStart w:id="531" w:name="_Toc29803176"/>
      <w:bookmarkStart w:id="532" w:name="_Toc35969927"/>
      <w:bookmarkStart w:id="533" w:name="_Toc36050721"/>
      <w:bookmarkStart w:id="534" w:name="_Toc44847434"/>
      <w:bookmarkStart w:id="535" w:name="_Toc51845087"/>
      <w:bookmarkStart w:id="536" w:name="_Toc51845418"/>
      <w:bookmarkStart w:id="537" w:name="_Toc51846938"/>
      <w:bookmarkStart w:id="538" w:name="_Toc57022569"/>
      <w:bookmarkStart w:id="539" w:name="_Toc138412581"/>
      <w:r w:rsidRPr="00D1205D">
        <w:rPr>
          <w:lang w:eastAsia="zh-CN"/>
        </w:rPr>
        <w:t>5.2.6</w:t>
      </w:r>
      <w:r w:rsidRPr="00D1205D">
        <w:rPr>
          <w:lang w:eastAsia="zh-CN"/>
        </w:rPr>
        <w:tab/>
        <w:t>HTTP/2 connection management</w:t>
      </w:r>
      <w:bookmarkEnd w:id="529"/>
      <w:bookmarkEnd w:id="530"/>
      <w:bookmarkEnd w:id="531"/>
      <w:bookmarkEnd w:id="532"/>
      <w:bookmarkEnd w:id="533"/>
      <w:bookmarkEnd w:id="534"/>
      <w:bookmarkEnd w:id="535"/>
      <w:bookmarkEnd w:id="536"/>
      <w:bookmarkEnd w:id="537"/>
      <w:bookmarkEnd w:id="538"/>
      <w:bookmarkEnd w:id="539"/>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079E3691" w:rsidR="00F90BFA" w:rsidRPr="00D1205D" w:rsidRDefault="006D6D09" w:rsidP="00F90BFA">
      <w:pPr>
        <w:pStyle w:val="NO"/>
      </w:pPr>
      <w:r>
        <w:t>NOTE </w:t>
      </w:r>
      <w:r w:rsidR="00F90BFA" w:rsidRPr="00D1205D">
        <w:rPr>
          <w:lang w:eastAsia="zh-CN"/>
        </w:rPr>
        <w:t>1</w:t>
      </w:r>
      <w:r w:rsidR="00F90BFA" w:rsidRPr="00D1205D">
        <w:t>:</w:t>
      </w:r>
      <w:r w:rsidR="00F90BFA" w:rsidRPr="00D1205D">
        <w:tab/>
      </w:r>
      <w:r w:rsidR="00F90BFA" w:rsidRPr="00D1205D">
        <w:rPr>
          <w:lang w:eastAsia="zh-CN"/>
        </w:rPr>
        <w:t>HTTP/2</w:t>
      </w:r>
      <w:r w:rsidR="00F90BFA"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0B6F86B7" w:rsidR="00F90BFA" w:rsidRPr="00D1205D" w:rsidRDefault="006D6D09" w:rsidP="00F90BFA">
      <w:pPr>
        <w:pStyle w:val="NO"/>
      </w:pPr>
      <w:r>
        <w:t>NOTE </w:t>
      </w:r>
      <w:r w:rsidR="00F90BFA" w:rsidRPr="00D1205D">
        <w:t>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E58C3F1" w:rsidR="00F90BFA" w:rsidRPr="00D1205D" w:rsidRDefault="006D6D09" w:rsidP="00F90BFA">
      <w:pPr>
        <w:pStyle w:val="NO"/>
      </w:pPr>
      <w:r>
        <w:t>NOTE </w:t>
      </w:r>
      <w:r w:rsidR="00F90BFA" w:rsidRPr="00D1205D">
        <w:t>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40" w:name="_Toc19708949"/>
      <w:bookmarkStart w:id="541" w:name="_Toc27745024"/>
      <w:bookmarkStart w:id="542" w:name="_Toc29803177"/>
      <w:bookmarkStart w:id="543" w:name="_Toc35969928"/>
      <w:bookmarkStart w:id="544" w:name="_Toc36050722"/>
      <w:bookmarkStart w:id="545" w:name="_Toc44847435"/>
      <w:bookmarkStart w:id="546" w:name="_Toc51845088"/>
      <w:bookmarkStart w:id="547" w:name="_Toc51845419"/>
      <w:bookmarkStart w:id="548" w:name="_Toc51846939"/>
      <w:bookmarkStart w:id="549" w:name="_Toc57022570"/>
      <w:bookmarkStart w:id="550" w:name="_Toc138412582"/>
      <w:r w:rsidRPr="00D1205D">
        <w:rPr>
          <w:lang w:eastAsia="zh-CN"/>
        </w:rPr>
        <w:t>5.2.7</w:t>
      </w:r>
      <w:r w:rsidRPr="00D1205D">
        <w:tab/>
        <w:t>HTTP status codes</w:t>
      </w:r>
      <w:bookmarkEnd w:id="540"/>
      <w:bookmarkEnd w:id="541"/>
      <w:bookmarkEnd w:id="542"/>
      <w:bookmarkEnd w:id="543"/>
      <w:bookmarkEnd w:id="544"/>
      <w:bookmarkEnd w:id="545"/>
      <w:bookmarkEnd w:id="546"/>
      <w:bookmarkEnd w:id="547"/>
      <w:bookmarkEnd w:id="548"/>
      <w:bookmarkEnd w:id="549"/>
      <w:bookmarkEnd w:id="550"/>
    </w:p>
    <w:p w14:paraId="14597CF3" w14:textId="77777777" w:rsidR="00F90BFA" w:rsidRPr="00D1205D" w:rsidRDefault="00F90BFA" w:rsidP="002D7984">
      <w:pPr>
        <w:pStyle w:val="Heading4"/>
        <w:rPr>
          <w:lang w:eastAsia="zh-CN"/>
        </w:rPr>
      </w:pPr>
      <w:bookmarkStart w:id="551" w:name="_Toc19708950"/>
      <w:bookmarkStart w:id="552" w:name="_Toc27745025"/>
      <w:bookmarkStart w:id="553" w:name="_Toc29803178"/>
      <w:bookmarkStart w:id="554" w:name="_Toc35969929"/>
      <w:bookmarkStart w:id="555" w:name="_Toc36050723"/>
      <w:bookmarkStart w:id="556" w:name="_Toc44847436"/>
      <w:bookmarkStart w:id="557" w:name="_Toc51845089"/>
      <w:bookmarkStart w:id="558" w:name="_Toc51845420"/>
      <w:bookmarkStart w:id="559" w:name="_Toc51846940"/>
      <w:bookmarkStart w:id="560" w:name="_Toc57022571"/>
      <w:bookmarkStart w:id="561" w:name="_Toc138412583"/>
      <w:r w:rsidRPr="00D1205D">
        <w:t>5.2.7.1</w:t>
      </w:r>
      <w:r w:rsidRPr="00D1205D">
        <w:rPr>
          <w:lang w:eastAsia="zh-CN"/>
        </w:rPr>
        <w:tab/>
        <w:t>General</w:t>
      </w:r>
      <w:bookmarkEnd w:id="551"/>
      <w:bookmarkEnd w:id="552"/>
      <w:bookmarkEnd w:id="553"/>
      <w:bookmarkEnd w:id="554"/>
      <w:bookmarkEnd w:id="555"/>
      <w:bookmarkEnd w:id="556"/>
      <w:bookmarkEnd w:id="557"/>
      <w:bookmarkEnd w:id="558"/>
      <w:bookmarkEnd w:id="559"/>
      <w:bookmarkEnd w:id="560"/>
      <w:bookmarkEnd w:id="561"/>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lastRenderedPageBreak/>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25FFD848" w:rsidR="00F90BFA" w:rsidRPr="00D1205D" w:rsidRDefault="00F90BFA" w:rsidP="005400CD">
            <w:pPr>
              <w:pStyle w:val="TAL"/>
            </w:pPr>
            <w:r w:rsidRPr="00D1205D">
              <w:t>200 OK (</w:t>
            </w:r>
            <w:r w:rsidR="006D6D09">
              <w:t>NOTE </w:t>
            </w:r>
            <w:r w:rsidRPr="00D1205D">
              <w:t xml:space="preserve">1, </w:t>
            </w:r>
            <w:r w:rsidR="006D6D09">
              <w:t>NOTE </w:t>
            </w:r>
            <w:r w:rsidRPr="00D1205D">
              <w:t>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119EC24A" w:rsidR="00F90BFA" w:rsidRPr="00D1205D" w:rsidRDefault="00F90BFA" w:rsidP="005400CD">
            <w:pPr>
              <w:pStyle w:val="TAL"/>
            </w:pPr>
            <w:r w:rsidRPr="00D1205D">
              <w:t>204 No Content (</w:t>
            </w:r>
            <w:r w:rsidR="006D6D09">
              <w:t>NOTE </w:t>
            </w:r>
            <w:r w:rsidRPr="00D1205D">
              <w:t>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5B09F19" w:rsidR="00F90BFA" w:rsidRPr="00D1205D" w:rsidRDefault="00F90BFA" w:rsidP="005400CD">
            <w:pPr>
              <w:pStyle w:val="TAL"/>
            </w:pPr>
            <w:r w:rsidRPr="00D1205D">
              <w:t>SS (</w:t>
            </w:r>
            <w:r w:rsidR="006D6D09">
              <w:t>NOTE </w:t>
            </w:r>
            <w:r w:rsidRPr="00D1205D">
              <w:t>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138C5EFA" w:rsidR="00F90BFA" w:rsidRPr="00D1205D" w:rsidRDefault="006D6D09" w:rsidP="005400CD">
            <w:pPr>
              <w:pStyle w:val="TAN"/>
              <w:rPr>
                <w:rFonts w:cs="Arial"/>
              </w:rPr>
            </w:pPr>
            <w:r>
              <w:rPr>
                <w:rFonts w:cs="Arial"/>
              </w:rPr>
              <w:t>NOTE </w:t>
            </w:r>
            <w:r w:rsidR="00F90BFA" w:rsidRPr="00D1205D">
              <w:rPr>
                <w:rFonts w:cs="Arial"/>
              </w:rPr>
              <w:t>1:</w:t>
            </w:r>
            <w:r w:rsidR="00F90BFA" w:rsidRPr="00D1205D">
              <w:rPr>
                <w:rFonts w:cs="Arial"/>
              </w:rPr>
              <w:tab/>
              <w:t>"200 OK" response used on SBI shall contain body.</w:t>
            </w:r>
          </w:p>
          <w:p w14:paraId="39CCC479" w14:textId="06CC832D" w:rsidR="00F90BFA" w:rsidRPr="00D1205D" w:rsidRDefault="006D6D09" w:rsidP="005400CD">
            <w:pPr>
              <w:pStyle w:val="TAN"/>
              <w:rPr>
                <w:rFonts w:cs="Arial"/>
              </w:rPr>
            </w:pPr>
            <w:r>
              <w:rPr>
                <w:rFonts w:cs="Arial"/>
              </w:rPr>
              <w:t>NOTE </w:t>
            </w:r>
            <w:r w:rsidR="00F90BFA" w:rsidRPr="00D1205D">
              <w:rPr>
                <w:rFonts w:cs="Arial"/>
              </w:rPr>
              <w:t>2:</w:t>
            </w:r>
            <w:r w:rsidR="00F90BFA" w:rsidRPr="00D1205D">
              <w:rPr>
                <w:rFonts w:cs="Arial"/>
              </w:rPr>
              <w:tab/>
              <w:t xml:space="preserve">If the NF acting as an HTTP Client receives 2xx response code </w:t>
            </w:r>
            <w:r w:rsidR="00F90BFA" w:rsidRPr="00D1205D">
              <w:t>not appearing in table, the NF shall treat the received 2xx response:</w:t>
            </w:r>
            <w:r w:rsidR="00F90BFA" w:rsidRPr="00D1205D">
              <w:br/>
              <w:t xml:space="preserve">- as </w:t>
            </w:r>
            <w:r w:rsidR="00F90BFA" w:rsidRPr="00D1205D">
              <w:rPr>
                <w:rFonts w:cs="Arial"/>
              </w:rPr>
              <w:t>"204 No Content" if 2xx response does not contain body; and</w:t>
            </w:r>
            <w:r w:rsidR="00F90BFA" w:rsidRPr="00D1205D">
              <w:rPr>
                <w:rFonts w:cs="Arial"/>
              </w:rPr>
              <w:br/>
              <w:t>- as "200 OK" if 2xx response contains body.</w:t>
            </w:r>
          </w:p>
          <w:p w14:paraId="7F9A27ED" w14:textId="24C4AEE0" w:rsidR="00F90BFA" w:rsidRPr="00D1205D" w:rsidRDefault="006D6D09" w:rsidP="005400CD">
            <w:pPr>
              <w:pStyle w:val="TAN"/>
              <w:rPr>
                <w:rFonts w:cs="Arial"/>
              </w:rPr>
            </w:pPr>
            <w:r>
              <w:rPr>
                <w:rFonts w:cs="Arial"/>
              </w:rPr>
              <w:t>NOTE </w:t>
            </w:r>
            <w:r w:rsidR="00F90BFA" w:rsidRPr="00D1205D">
              <w:rPr>
                <w:rFonts w:cs="Arial"/>
              </w:rPr>
              <w:t>3:</w:t>
            </w:r>
            <w:r w:rsidR="00F90BFA" w:rsidRPr="00D1205D">
              <w:rPr>
                <w:rFonts w:cs="Arial"/>
              </w:rPr>
              <w:tab/>
              <w:t>If GET method includes any query parameter, the NF acting as an HTTP Client shall support "</w:t>
            </w:r>
            <w:r w:rsidR="00F90BFA" w:rsidRPr="00D1205D">
              <w:t>414 URI Too Long</w:t>
            </w:r>
            <w:r w:rsidR="00F90BFA"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2" w:name="_Toc19708951"/>
      <w:bookmarkStart w:id="563" w:name="_Toc27745026"/>
      <w:bookmarkStart w:id="564" w:name="_Toc29803179"/>
      <w:bookmarkStart w:id="565" w:name="_Toc35969930"/>
      <w:bookmarkStart w:id="566" w:name="_Toc36050724"/>
      <w:bookmarkStart w:id="567" w:name="_Toc44847437"/>
      <w:bookmarkStart w:id="568" w:name="_Toc51845090"/>
      <w:bookmarkStart w:id="569" w:name="_Toc51845421"/>
      <w:bookmarkStart w:id="570" w:name="_Toc51846941"/>
      <w:bookmarkStart w:id="571" w:name="_Toc57022572"/>
      <w:bookmarkStart w:id="572" w:name="_Toc138412584"/>
      <w:r w:rsidRPr="00D1205D">
        <w:t>5.2.7.2</w:t>
      </w:r>
      <w:r w:rsidRPr="00D1205D">
        <w:rPr>
          <w:lang w:eastAsia="zh-CN"/>
        </w:rPr>
        <w:tab/>
        <w:t>NF as HTTP Server</w:t>
      </w:r>
      <w:bookmarkEnd w:id="562"/>
      <w:bookmarkEnd w:id="563"/>
      <w:bookmarkEnd w:id="564"/>
      <w:bookmarkEnd w:id="565"/>
      <w:bookmarkEnd w:id="566"/>
      <w:bookmarkEnd w:id="567"/>
      <w:bookmarkEnd w:id="568"/>
      <w:bookmarkEnd w:id="569"/>
      <w:bookmarkEnd w:id="570"/>
      <w:bookmarkEnd w:id="571"/>
      <w:bookmarkEnd w:id="572"/>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8E37475" w:rsidR="00F90BFA" w:rsidRPr="00D1205D" w:rsidRDefault="006D6D09" w:rsidP="00F90BFA">
      <w:pPr>
        <w:pStyle w:val="NO"/>
      </w:pPr>
      <w:r>
        <w:lastRenderedPageBreak/>
        <w:t>NOTE </w:t>
      </w:r>
      <w:r w:rsidR="00F90BFA" w:rsidRPr="00D1205D">
        <w:t>1:</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0A6D7AA4" w:rsidR="00F90BFA" w:rsidRPr="00D1205D" w:rsidRDefault="006D6D09" w:rsidP="00F90BFA">
      <w:pPr>
        <w:pStyle w:val="NO"/>
      </w:pPr>
      <w:r>
        <w:t>NOTE </w:t>
      </w:r>
      <w:r w:rsidR="00F90BFA" w:rsidRPr="00D1205D">
        <w:t>2:</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5D1356D9" w:rsidR="00F90BFA" w:rsidRPr="00D1205D" w:rsidRDefault="006D6D09" w:rsidP="00F90BFA">
      <w:pPr>
        <w:pStyle w:val="NO"/>
      </w:pPr>
      <w:r>
        <w:t>NOTE </w:t>
      </w:r>
      <w:r w:rsidR="00F90BFA" w:rsidRPr="00D1205D">
        <w:t>3:</w:t>
      </w:r>
      <w:r w:rsidR="00F90BFA"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3" w:name="_Toc19708952"/>
      <w:bookmarkStart w:id="574" w:name="_Toc27745027"/>
      <w:bookmarkStart w:id="575" w:name="_Toc29803180"/>
      <w:bookmarkStart w:id="576" w:name="_Toc35969931"/>
      <w:bookmarkStart w:id="577" w:name="_Toc36050725"/>
      <w:bookmarkStart w:id="578" w:name="_Toc44847438"/>
      <w:bookmarkStart w:id="579" w:name="_Toc51845091"/>
      <w:bookmarkStart w:id="580" w:name="_Toc51845422"/>
      <w:bookmarkStart w:id="581" w:name="_Toc51846942"/>
      <w:bookmarkStart w:id="582" w:name="_Toc57022573"/>
      <w:bookmarkStart w:id="583" w:name="_Toc138412585"/>
      <w:r w:rsidRPr="00D1205D">
        <w:t>5.2.7.3</w:t>
      </w:r>
      <w:r w:rsidRPr="00D1205D">
        <w:rPr>
          <w:lang w:eastAsia="zh-CN"/>
        </w:rPr>
        <w:tab/>
        <w:t>NF as HTTP Client</w:t>
      </w:r>
      <w:bookmarkEnd w:id="573"/>
      <w:bookmarkEnd w:id="574"/>
      <w:bookmarkEnd w:id="575"/>
      <w:bookmarkEnd w:id="576"/>
      <w:bookmarkEnd w:id="577"/>
      <w:bookmarkEnd w:id="578"/>
      <w:bookmarkEnd w:id="579"/>
      <w:bookmarkEnd w:id="580"/>
      <w:bookmarkEnd w:id="581"/>
      <w:bookmarkEnd w:id="582"/>
      <w:bookmarkEnd w:id="583"/>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4" w:name="_Toc138412586"/>
      <w:r>
        <w:t>5.2.7.4</w:t>
      </w:r>
      <w:r>
        <w:tab/>
        <w:t>SCP/SEPP</w:t>
      </w:r>
      <w:bookmarkEnd w:id="584"/>
    </w:p>
    <w:p w14:paraId="0D2B2BB2" w14:textId="216F1D28"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w:t>
      </w:r>
      <w:r w:rsidR="00CD64AC">
        <w:rPr>
          <w:lang w:eastAsia="zh-CN"/>
        </w:rPr>
        <w:t xml:space="preserve">Table </w:t>
      </w:r>
      <w:r w:rsidR="00CD64AC" w:rsidRPr="00BD1149">
        <w:rPr>
          <w:lang w:eastAsia="zh-CN"/>
        </w:rPr>
        <w:t xml:space="preserve">5.2.7.1-1 </w:t>
      </w:r>
      <w:r w:rsidR="00CD64AC">
        <w:rPr>
          <w:lang w:eastAsia="zh-CN"/>
        </w:rPr>
        <w:t xml:space="preserve">and </w:t>
      </w:r>
      <w:r>
        <w:rPr>
          <w:lang w:eastAsia="zh-CN"/>
        </w:rPr>
        <w:t xml:space="preserve">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2B55B30A" w:rsidR="00D628F0" w:rsidRPr="000B63FD" w:rsidRDefault="00D628F0" w:rsidP="00EF177C">
            <w:pPr>
              <w:pStyle w:val="TAL"/>
            </w:pPr>
            <w:r w:rsidRPr="00D1205D">
              <w:t>The HTTP request contains an unsupported query parameter in the URI. (</w:t>
            </w:r>
            <w:r w:rsidR="006D6D09">
              <w:t>NOTE </w:t>
            </w:r>
            <w:r w:rsidRPr="00D1205D">
              <w:t>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356C9EF" w:rsidR="00D628F0" w:rsidRPr="000B63FD" w:rsidRDefault="00D628F0" w:rsidP="00EF177C">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11B81138"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38C7C78B" w:rsidR="00D628F0" w:rsidRPr="000B63FD" w:rsidRDefault="00D628F0" w:rsidP="00EF177C">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312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rsidR="006D6D09">
              <w:t>NOTE </w:t>
            </w:r>
            <w:r w:rsidRPr="000B63FD">
              <w:t>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6A0D9A1C"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rsidR="006D6D09">
              <w:t>NOTE </w:t>
            </w:r>
            <w:r w:rsidRPr="000B63FD">
              <w:t>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6863146E"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rsidR="006D6D09">
              <w:t>NOTE </w:t>
            </w:r>
            <w:r w:rsidRPr="000B63FD">
              <w:t>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3434012A" w:rsidR="00D628F0" w:rsidRPr="000B63FD" w:rsidRDefault="00D628F0" w:rsidP="00EF177C">
            <w:pPr>
              <w:pStyle w:val="TAL"/>
            </w:pPr>
            <w:r w:rsidRPr="000B63FD">
              <w:t>The request is rejected due to unspecified client error. (</w:t>
            </w:r>
            <w:r w:rsidR="006D6D09">
              <w:t>NOTE </w:t>
            </w:r>
            <w:r w:rsidRPr="000B63FD">
              <w:t>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C8B19EE" w:rsidR="00D628F0" w:rsidRPr="000B63FD" w:rsidRDefault="00D628F0" w:rsidP="00EF177C">
            <w:pPr>
              <w:pStyle w:val="TAL"/>
            </w:pPr>
            <w:r>
              <w:t>(</w:t>
            </w:r>
            <w:r w:rsidR="006D6D09">
              <w:t>NOTE </w:t>
            </w:r>
            <w:r>
              <w:t>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3E23CAEF" w:rsidR="00D628F0" w:rsidRPr="000B63FD" w:rsidRDefault="00D628F0" w:rsidP="00EF177C">
            <w:pPr>
              <w:pStyle w:val="TAL"/>
            </w:pPr>
            <w:r w:rsidRPr="000B63FD">
              <w:t xml:space="preserve">The request is rejected due to unspecified reason at the </w:t>
            </w:r>
            <w:r>
              <w:t>SCP or SEPP</w:t>
            </w:r>
            <w:r w:rsidRPr="000B63FD">
              <w:t>. (</w:t>
            </w:r>
            <w:r w:rsidR="006D6D09">
              <w:t>NOTE </w:t>
            </w:r>
            <w:r w:rsidRPr="000B63FD">
              <w:t>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463A2DA8"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w:t>
            </w:r>
            <w:r w:rsidR="006D6D09">
              <w:t>NOTE </w:t>
            </w:r>
            <w:r w:rsidRPr="000B63FD">
              <w:t>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45327943" w:rsidR="00D628F0" w:rsidRPr="000B63FD" w:rsidRDefault="006D6D09" w:rsidP="00EF177C">
            <w:pPr>
              <w:pStyle w:val="TAN"/>
            </w:pPr>
            <w:r>
              <w:t>NOTE </w:t>
            </w:r>
            <w:r w:rsidR="00D628F0" w:rsidRPr="000B63FD">
              <w:t>1:</w:t>
            </w:r>
            <w:r w:rsidR="00D628F0" w:rsidRPr="000B63FD">
              <w:tab/>
              <w:t xml:space="preserve">"invalidParams" attribute shall be included in the "ProblemDetails" data structure indicating </w:t>
            </w:r>
            <w:r w:rsidR="00D628F0">
              <w:t xml:space="preserve">unsupported, </w:t>
            </w:r>
            <w:r w:rsidR="00D628F0" w:rsidRPr="000B63FD">
              <w:t>missing or incorrect IE</w:t>
            </w:r>
            <w:r w:rsidR="00D628F0">
              <w:t xml:space="preserve">(s) or </w:t>
            </w:r>
            <w:r w:rsidR="00D628F0">
              <w:rPr>
                <w:lang w:eastAsia="zh-CN"/>
              </w:rPr>
              <w:t xml:space="preserve">3gpp-Sbi-Discovery-* </w:t>
            </w:r>
            <w:r w:rsidR="00D628F0">
              <w:t>header(s)</w:t>
            </w:r>
            <w:r w:rsidR="00D628F0" w:rsidRPr="000B63FD">
              <w:t>.</w:t>
            </w:r>
          </w:p>
          <w:p w14:paraId="5DB6B91D" w14:textId="10723552" w:rsidR="00D628F0" w:rsidRPr="000B63FD" w:rsidRDefault="006D6D09" w:rsidP="00EF177C">
            <w:pPr>
              <w:pStyle w:val="TAN"/>
            </w:pPr>
            <w:r>
              <w:t>NOTE </w:t>
            </w:r>
            <w:r w:rsidR="00D628F0" w:rsidRPr="000B63FD">
              <w:t>2:</w:t>
            </w:r>
            <w:r w:rsidR="00D628F0" w:rsidRPr="000B63FD">
              <w:tab/>
              <w:t>This application error indicates error in the HTTP request and there is no other application error value that can be used instead.</w:t>
            </w:r>
          </w:p>
          <w:p w14:paraId="45E888CB" w14:textId="24566CA0" w:rsidR="00D628F0" w:rsidRPr="000B63FD" w:rsidRDefault="006D6D09" w:rsidP="00EF177C">
            <w:pPr>
              <w:pStyle w:val="TAN"/>
            </w:pPr>
            <w:r>
              <w:t>NOTE </w:t>
            </w:r>
            <w:r w:rsidR="00D628F0" w:rsidRPr="000B63FD">
              <w:t>3:</w:t>
            </w:r>
            <w:r w:rsidR="00D628F0" w:rsidRPr="000B63FD">
              <w:tab/>
              <w:t xml:space="preserve">This application error indicates error condition in the </w:t>
            </w:r>
            <w:r w:rsidR="00D628F0">
              <w:t>SCP/SEPP</w:t>
            </w:r>
            <w:r w:rsidR="00D628F0" w:rsidRPr="000B63FD">
              <w:t xml:space="preserve"> and there is no other application error value that can be used instead.</w:t>
            </w:r>
          </w:p>
          <w:p w14:paraId="04D4A5DF" w14:textId="69140490" w:rsidR="00D628F0" w:rsidRPr="000B63FD" w:rsidRDefault="006D6D09" w:rsidP="00EF177C">
            <w:pPr>
              <w:pStyle w:val="TAN"/>
            </w:pPr>
            <w:r>
              <w:t>NOTE </w:t>
            </w:r>
            <w:r w:rsidR="00D628F0" w:rsidRPr="000B63FD">
              <w:t>4:</w:t>
            </w:r>
            <w:r w:rsidR="00D628F0" w:rsidRPr="000B63FD">
              <w:tab/>
              <w:t xml:space="preserve">If the reason for rejection is a temporary overload, the </w:t>
            </w:r>
            <w:r w:rsidR="00D628F0">
              <w:t>SCP/SEPP</w:t>
            </w:r>
            <w:r w:rsidR="00D628F0"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5" w:name="_Toc19708953"/>
      <w:bookmarkStart w:id="586" w:name="_Toc27745028"/>
      <w:bookmarkStart w:id="587" w:name="_Toc29803181"/>
      <w:bookmarkStart w:id="588" w:name="_Toc35969932"/>
      <w:bookmarkStart w:id="589" w:name="_Toc36050726"/>
      <w:bookmarkStart w:id="590" w:name="_Toc44847439"/>
      <w:bookmarkStart w:id="591" w:name="_Toc51845092"/>
      <w:bookmarkStart w:id="592" w:name="_Toc51845423"/>
      <w:bookmarkStart w:id="593" w:name="_Toc51846943"/>
      <w:bookmarkStart w:id="594" w:name="_Toc57022574"/>
      <w:bookmarkStart w:id="595" w:name="_Toc138412587"/>
      <w:r w:rsidRPr="00D1205D">
        <w:rPr>
          <w:lang w:eastAsia="zh-CN"/>
        </w:rPr>
        <w:t>5.2.8</w:t>
      </w:r>
      <w:r w:rsidRPr="00D1205D">
        <w:tab/>
        <w:t>HTTP/2 request retries</w:t>
      </w:r>
      <w:bookmarkEnd w:id="585"/>
      <w:bookmarkEnd w:id="586"/>
      <w:bookmarkEnd w:id="587"/>
      <w:bookmarkEnd w:id="588"/>
      <w:bookmarkEnd w:id="589"/>
      <w:bookmarkEnd w:id="590"/>
      <w:bookmarkEnd w:id="591"/>
      <w:bookmarkEnd w:id="592"/>
      <w:bookmarkEnd w:id="593"/>
      <w:bookmarkEnd w:id="594"/>
      <w:bookmarkEnd w:id="595"/>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6" w:name="_Toc19708954"/>
      <w:bookmarkStart w:id="597" w:name="_Toc27745029"/>
      <w:bookmarkStart w:id="598" w:name="_Toc29803182"/>
      <w:bookmarkStart w:id="599" w:name="_Toc35969933"/>
      <w:bookmarkStart w:id="600" w:name="_Toc36050727"/>
      <w:bookmarkStart w:id="601" w:name="_Toc44847440"/>
      <w:bookmarkStart w:id="602" w:name="_Toc51845093"/>
      <w:bookmarkStart w:id="603" w:name="_Toc51845424"/>
      <w:bookmarkStart w:id="604" w:name="_Toc51846944"/>
      <w:bookmarkStart w:id="605"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6" w:name="_Toc138412588"/>
      <w:r w:rsidRPr="00D1205D">
        <w:rPr>
          <w:lang w:eastAsia="zh-CN"/>
        </w:rPr>
        <w:t>5.2.9</w:t>
      </w:r>
      <w:r w:rsidRPr="00D1205D">
        <w:tab/>
        <w:t>Handling of unsupported query parameters</w:t>
      </w:r>
      <w:bookmarkEnd w:id="596"/>
      <w:bookmarkEnd w:id="597"/>
      <w:bookmarkEnd w:id="598"/>
      <w:bookmarkEnd w:id="599"/>
      <w:bookmarkEnd w:id="600"/>
      <w:bookmarkEnd w:id="601"/>
      <w:bookmarkEnd w:id="602"/>
      <w:bookmarkEnd w:id="603"/>
      <w:bookmarkEnd w:id="604"/>
      <w:bookmarkEnd w:id="605"/>
      <w:bookmarkEnd w:id="606"/>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7" w:name="_Toc138412589"/>
      <w:r w:rsidRPr="00D1205D">
        <w:rPr>
          <w:lang w:eastAsia="zh-CN"/>
        </w:rPr>
        <w:t>5.2.</w:t>
      </w:r>
      <w:r>
        <w:rPr>
          <w:lang w:eastAsia="zh-CN"/>
        </w:rPr>
        <w:t>10</w:t>
      </w:r>
      <w:r w:rsidRPr="00D1205D">
        <w:tab/>
      </w:r>
      <w:r>
        <w:t>URL Encoding of data</w:t>
      </w:r>
      <w:bookmarkEnd w:id="607"/>
    </w:p>
    <w:p w14:paraId="4FAE1466" w14:textId="2BDA071B" w:rsidR="004539E1" w:rsidRPr="00D1205D" w:rsidRDefault="004539E1" w:rsidP="002D7984">
      <w:pPr>
        <w:pStyle w:val="Heading4"/>
        <w:rPr>
          <w:lang w:eastAsia="zh-CN"/>
        </w:rPr>
      </w:pPr>
      <w:bookmarkStart w:id="608" w:name="_Toc138412590"/>
      <w:r w:rsidRPr="00D1205D">
        <w:t>5.2.</w:t>
      </w:r>
      <w:r>
        <w:t>10</w:t>
      </w:r>
      <w:r w:rsidRPr="00D1205D">
        <w:t>.1</w:t>
      </w:r>
      <w:r w:rsidRPr="00D1205D">
        <w:rPr>
          <w:lang w:eastAsia="zh-CN"/>
        </w:rPr>
        <w:tab/>
        <w:t>General</w:t>
      </w:r>
      <w:bookmarkEnd w:id="608"/>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9" w:name="_Toc138412591"/>
      <w:r w:rsidRPr="00D1205D">
        <w:t>5.2.</w:t>
      </w:r>
      <w:r>
        <w:t>10</w:t>
      </w:r>
      <w:r w:rsidRPr="00D1205D">
        <w:t>.</w:t>
      </w:r>
      <w:r>
        <w:t>2</w:t>
      </w:r>
      <w:r w:rsidRPr="00D1205D">
        <w:rPr>
          <w:lang w:eastAsia="zh-CN"/>
        </w:rPr>
        <w:tab/>
      </w:r>
      <w:r>
        <w:rPr>
          <w:lang w:eastAsia="zh-CN"/>
        </w:rPr>
        <w:t>URL Encoding of URI components</w:t>
      </w:r>
      <w:bookmarkEnd w:id="609"/>
    </w:p>
    <w:p w14:paraId="0696BF95" w14:textId="4B319515"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10" w:name="_Toc138412592"/>
      <w:r w:rsidRPr="00D1205D">
        <w:lastRenderedPageBreak/>
        <w:t>5.2.</w:t>
      </w:r>
      <w:r>
        <w:t>10</w:t>
      </w:r>
      <w:r w:rsidRPr="00D1205D">
        <w:t>.</w:t>
      </w:r>
      <w:r>
        <w:t>3</w:t>
      </w:r>
      <w:r w:rsidRPr="00D1205D">
        <w:rPr>
          <w:lang w:eastAsia="zh-CN"/>
        </w:rPr>
        <w:tab/>
      </w:r>
      <w:r>
        <w:rPr>
          <w:lang w:eastAsia="zh-CN"/>
        </w:rPr>
        <w:t>URL Encoding of HTTP/2 request bodies</w:t>
      </w:r>
      <w:bookmarkEnd w:id="610"/>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1" w:name="_Toc19708955"/>
      <w:bookmarkStart w:id="612" w:name="_Toc27745030"/>
      <w:bookmarkStart w:id="613" w:name="_Toc29803183"/>
      <w:bookmarkStart w:id="614" w:name="_Toc35969934"/>
      <w:bookmarkStart w:id="615" w:name="_Toc36050728"/>
      <w:bookmarkStart w:id="616" w:name="_Toc44847441"/>
      <w:bookmarkStart w:id="617" w:name="_Toc51845094"/>
      <w:bookmarkStart w:id="618" w:name="_Toc51845425"/>
      <w:bookmarkStart w:id="619" w:name="_Toc51846945"/>
      <w:bookmarkStart w:id="620" w:name="_Toc57022576"/>
      <w:bookmarkStart w:id="621" w:name="_Toc138412593"/>
      <w:r w:rsidRPr="00D1205D">
        <w:rPr>
          <w:lang w:eastAsia="zh-CN"/>
        </w:rPr>
        <w:t>5.3</w:t>
      </w:r>
      <w:r w:rsidRPr="00D1205D">
        <w:rPr>
          <w:lang w:eastAsia="zh-CN"/>
        </w:rPr>
        <w:tab/>
        <w:t>Transport Protocol</w:t>
      </w:r>
      <w:bookmarkEnd w:id="611"/>
      <w:bookmarkEnd w:id="612"/>
      <w:bookmarkEnd w:id="613"/>
      <w:bookmarkEnd w:id="614"/>
      <w:bookmarkEnd w:id="615"/>
      <w:bookmarkEnd w:id="616"/>
      <w:bookmarkEnd w:id="617"/>
      <w:bookmarkEnd w:id="618"/>
      <w:bookmarkEnd w:id="619"/>
      <w:bookmarkEnd w:id="620"/>
      <w:bookmarkEnd w:id="621"/>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2" w:name="_Toc19708956"/>
      <w:bookmarkStart w:id="623" w:name="_Toc27745031"/>
      <w:bookmarkStart w:id="624" w:name="_Toc29803184"/>
      <w:bookmarkStart w:id="625" w:name="_Toc35969935"/>
      <w:bookmarkStart w:id="626" w:name="_Toc36050729"/>
      <w:bookmarkStart w:id="627" w:name="_Toc44847442"/>
      <w:bookmarkStart w:id="628" w:name="_Toc51845095"/>
      <w:bookmarkStart w:id="629" w:name="_Toc51845426"/>
      <w:bookmarkStart w:id="630" w:name="_Toc51846946"/>
      <w:bookmarkStart w:id="631" w:name="_Toc57022577"/>
      <w:bookmarkStart w:id="632" w:name="_Toc138412594"/>
      <w:r w:rsidRPr="00D1205D">
        <w:rPr>
          <w:lang w:eastAsia="zh-CN"/>
        </w:rPr>
        <w:t>5.4</w:t>
      </w:r>
      <w:r w:rsidRPr="00D1205D">
        <w:rPr>
          <w:lang w:eastAsia="zh-CN"/>
        </w:rPr>
        <w:tab/>
        <w:t>Serialization Protocol</w:t>
      </w:r>
      <w:bookmarkEnd w:id="622"/>
      <w:bookmarkEnd w:id="623"/>
      <w:bookmarkEnd w:id="624"/>
      <w:bookmarkEnd w:id="625"/>
      <w:bookmarkEnd w:id="626"/>
      <w:bookmarkEnd w:id="627"/>
      <w:bookmarkEnd w:id="628"/>
      <w:bookmarkEnd w:id="629"/>
      <w:bookmarkEnd w:id="630"/>
      <w:bookmarkEnd w:id="631"/>
      <w:bookmarkEnd w:id="632"/>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3" w:name="_Toc19708957"/>
      <w:bookmarkStart w:id="634" w:name="_Toc27745032"/>
      <w:bookmarkStart w:id="635" w:name="_Toc29803185"/>
      <w:bookmarkStart w:id="636" w:name="_Toc35969936"/>
      <w:bookmarkStart w:id="637" w:name="_Toc36050730"/>
      <w:bookmarkStart w:id="638" w:name="_Toc44847443"/>
      <w:bookmarkStart w:id="639" w:name="_Toc51845096"/>
      <w:bookmarkStart w:id="640" w:name="_Toc51845427"/>
      <w:bookmarkStart w:id="641" w:name="_Toc51846947"/>
      <w:bookmarkStart w:id="642" w:name="_Toc57022578"/>
      <w:bookmarkStart w:id="643" w:name="_Toc138412595"/>
      <w:r w:rsidRPr="00D1205D">
        <w:rPr>
          <w:lang w:eastAsia="zh-CN"/>
        </w:rPr>
        <w:t>5.5</w:t>
      </w:r>
      <w:r w:rsidRPr="00D1205D">
        <w:rPr>
          <w:lang w:eastAsia="zh-CN"/>
        </w:rPr>
        <w:tab/>
        <w:t>Interface Definition Language</w:t>
      </w:r>
      <w:bookmarkEnd w:id="633"/>
      <w:bookmarkEnd w:id="634"/>
      <w:bookmarkEnd w:id="635"/>
      <w:bookmarkEnd w:id="636"/>
      <w:bookmarkEnd w:id="637"/>
      <w:bookmarkEnd w:id="638"/>
      <w:bookmarkEnd w:id="639"/>
      <w:bookmarkEnd w:id="640"/>
      <w:bookmarkEnd w:id="641"/>
      <w:bookmarkEnd w:id="642"/>
      <w:bookmarkEnd w:id="643"/>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4" w:name="_Toc19708958"/>
      <w:bookmarkStart w:id="645" w:name="_Toc27745033"/>
      <w:bookmarkStart w:id="646" w:name="_Toc29803186"/>
      <w:bookmarkStart w:id="647" w:name="_Toc35969937"/>
      <w:bookmarkStart w:id="648" w:name="_Toc36050731"/>
      <w:bookmarkStart w:id="649" w:name="_Toc44847444"/>
      <w:bookmarkStart w:id="650" w:name="_Toc51845097"/>
      <w:bookmarkStart w:id="651" w:name="_Toc51845428"/>
      <w:bookmarkStart w:id="652" w:name="_Toc51846948"/>
      <w:bookmarkStart w:id="653" w:name="_Toc57022579"/>
      <w:bookmarkStart w:id="654" w:name="_Toc138412596"/>
      <w:r w:rsidRPr="00D1205D">
        <w:rPr>
          <w:lang w:eastAsia="zh-CN"/>
        </w:rPr>
        <w:t>6</w:t>
      </w:r>
      <w:r w:rsidRPr="00D1205D">
        <w:tab/>
      </w:r>
      <w:r w:rsidRPr="00D1205D">
        <w:rPr>
          <w:lang w:eastAsia="zh-CN"/>
        </w:rPr>
        <w:t>General Functionalities in Service Based Architecture</w:t>
      </w:r>
      <w:bookmarkEnd w:id="644"/>
      <w:bookmarkEnd w:id="645"/>
      <w:bookmarkEnd w:id="646"/>
      <w:bookmarkEnd w:id="647"/>
      <w:bookmarkEnd w:id="648"/>
      <w:bookmarkEnd w:id="649"/>
      <w:bookmarkEnd w:id="650"/>
      <w:bookmarkEnd w:id="651"/>
      <w:bookmarkEnd w:id="652"/>
      <w:bookmarkEnd w:id="653"/>
      <w:bookmarkEnd w:id="654"/>
    </w:p>
    <w:p w14:paraId="3AA17265" w14:textId="77777777" w:rsidR="00F90BFA" w:rsidRPr="00D1205D" w:rsidRDefault="00F90BFA" w:rsidP="002D7984">
      <w:pPr>
        <w:pStyle w:val="Heading2"/>
        <w:rPr>
          <w:lang w:eastAsia="zh-CN"/>
        </w:rPr>
      </w:pPr>
      <w:bookmarkStart w:id="655" w:name="_Toc19708959"/>
      <w:bookmarkStart w:id="656" w:name="_Toc27745034"/>
      <w:bookmarkStart w:id="657" w:name="_Toc29803187"/>
      <w:bookmarkStart w:id="658" w:name="_Toc35969938"/>
      <w:bookmarkStart w:id="659" w:name="_Toc36050732"/>
      <w:bookmarkStart w:id="660" w:name="_Toc44847445"/>
      <w:bookmarkStart w:id="661" w:name="_Toc51845098"/>
      <w:bookmarkStart w:id="662" w:name="_Toc51845429"/>
      <w:bookmarkStart w:id="663" w:name="_Toc51846949"/>
      <w:bookmarkStart w:id="664" w:name="_Toc57022580"/>
      <w:bookmarkStart w:id="665" w:name="_Toc138412597"/>
      <w:r w:rsidRPr="00D1205D">
        <w:rPr>
          <w:lang w:eastAsia="zh-CN"/>
        </w:rPr>
        <w:t>6</w:t>
      </w:r>
      <w:r w:rsidRPr="00D1205D">
        <w:t>.1</w:t>
      </w:r>
      <w:r w:rsidRPr="00D1205D">
        <w:rPr>
          <w:lang w:eastAsia="zh-CN"/>
        </w:rPr>
        <w:tab/>
      </w:r>
      <w:r w:rsidRPr="00D1205D">
        <w:t>Routing Mechanisms</w:t>
      </w:r>
      <w:bookmarkEnd w:id="655"/>
      <w:bookmarkEnd w:id="656"/>
      <w:bookmarkEnd w:id="657"/>
      <w:bookmarkEnd w:id="658"/>
      <w:bookmarkEnd w:id="659"/>
      <w:bookmarkEnd w:id="660"/>
      <w:bookmarkEnd w:id="661"/>
      <w:bookmarkEnd w:id="662"/>
      <w:bookmarkEnd w:id="663"/>
      <w:bookmarkEnd w:id="664"/>
      <w:bookmarkEnd w:id="665"/>
    </w:p>
    <w:p w14:paraId="5EAE55AC" w14:textId="77777777" w:rsidR="00F90BFA" w:rsidRPr="00D1205D" w:rsidRDefault="00F90BFA" w:rsidP="002D7984">
      <w:pPr>
        <w:pStyle w:val="Heading3"/>
      </w:pPr>
      <w:bookmarkStart w:id="666" w:name="_Toc19708960"/>
      <w:bookmarkStart w:id="667" w:name="_Toc27745035"/>
      <w:bookmarkStart w:id="668" w:name="_Toc29803188"/>
      <w:bookmarkStart w:id="669" w:name="_Toc35969939"/>
      <w:bookmarkStart w:id="670" w:name="_Toc36050733"/>
      <w:bookmarkStart w:id="671" w:name="_Toc44847446"/>
      <w:bookmarkStart w:id="672" w:name="_Toc51845099"/>
      <w:bookmarkStart w:id="673" w:name="_Toc51845430"/>
      <w:bookmarkStart w:id="674" w:name="_Toc51846950"/>
      <w:bookmarkStart w:id="675" w:name="_Toc57022581"/>
      <w:bookmarkStart w:id="676" w:name="_Toc138412598"/>
      <w:r w:rsidRPr="00D1205D">
        <w:t>6.1.1</w:t>
      </w:r>
      <w:r w:rsidRPr="00D1205D">
        <w:tab/>
        <w:t>General</w:t>
      </w:r>
      <w:bookmarkEnd w:id="666"/>
      <w:bookmarkEnd w:id="667"/>
      <w:bookmarkEnd w:id="668"/>
      <w:bookmarkEnd w:id="669"/>
      <w:bookmarkEnd w:id="670"/>
      <w:bookmarkEnd w:id="671"/>
      <w:bookmarkEnd w:id="672"/>
      <w:bookmarkEnd w:id="673"/>
      <w:bookmarkEnd w:id="674"/>
      <w:bookmarkEnd w:id="675"/>
      <w:bookmarkEnd w:id="676"/>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7" w:name="_Toc19708961"/>
      <w:bookmarkStart w:id="678" w:name="_Toc27745036"/>
      <w:bookmarkStart w:id="679" w:name="_Toc29803189"/>
      <w:bookmarkStart w:id="680" w:name="_Toc35969940"/>
      <w:bookmarkStart w:id="681" w:name="_Toc36050734"/>
      <w:bookmarkStart w:id="682" w:name="_Toc44847447"/>
      <w:bookmarkStart w:id="683" w:name="_Toc51845100"/>
      <w:bookmarkStart w:id="684" w:name="_Toc51845431"/>
      <w:bookmarkStart w:id="685" w:name="_Toc51846951"/>
      <w:bookmarkStart w:id="686" w:name="_Toc57022582"/>
      <w:bookmarkStart w:id="687" w:name="_Toc138412599"/>
      <w:r w:rsidRPr="00D1205D">
        <w:t>6.1.2</w:t>
      </w:r>
      <w:r w:rsidRPr="00D1205D">
        <w:tab/>
        <w:t>Identifying a target resource</w:t>
      </w:r>
      <w:bookmarkEnd w:id="677"/>
      <w:bookmarkEnd w:id="678"/>
      <w:bookmarkEnd w:id="679"/>
      <w:bookmarkEnd w:id="680"/>
      <w:bookmarkEnd w:id="681"/>
      <w:bookmarkEnd w:id="682"/>
      <w:bookmarkEnd w:id="683"/>
      <w:bookmarkEnd w:id="684"/>
      <w:bookmarkEnd w:id="685"/>
      <w:bookmarkEnd w:id="686"/>
      <w:bookmarkEnd w:id="687"/>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8" w:name="_Toc19708962"/>
      <w:bookmarkStart w:id="689" w:name="_Toc27745037"/>
      <w:bookmarkStart w:id="690" w:name="_Toc29803190"/>
      <w:bookmarkStart w:id="691" w:name="_Toc35969941"/>
      <w:bookmarkStart w:id="692" w:name="_Toc36050735"/>
      <w:bookmarkStart w:id="693" w:name="_Toc44847448"/>
      <w:bookmarkStart w:id="694" w:name="_Toc51845101"/>
      <w:bookmarkStart w:id="695" w:name="_Toc51845432"/>
      <w:bookmarkStart w:id="696" w:name="_Toc51846952"/>
      <w:bookmarkStart w:id="697" w:name="_Toc57022583"/>
      <w:bookmarkStart w:id="698" w:name="_Toc138412600"/>
      <w:r w:rsidRPr="00D1205D">
        <w:t>6.1.3</w:t>
      </w:r>
      <w:r w:rsidRPr="00D1205D">
        <w:tab/>
        <w:t>Connecting inbound</w:t>
      </w:r>
      <w:bookmarkEnd w:id="688"/>
      <w:bookmarkEnd w:id="689"/>
      <w:bookmarkEnd w:id="690"/>
      <w:bookmarkEnd w:id="691"/>
      <w:bookmarkEnd w:id="692"/>
      <w:bookmarkEnd w:id="693"/>
      <w:bookmarkEnd w:id="694"/>
      <w:bookmarkEnd w:id="695"/>
      <w:bookmarkEnd w:id="696"/>
      <w:bookmarkEnd w:id="697"/>
      <w:bookmarkEnd w:id="698"/>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9" w:name="_Toc19708963"/>
      <w:bookmarkStart w:id="700" w:name="_Toc27745038"/>
      <w:bookmarkStart w:id="701" w:name="_Toc29803191"/>
      <w:bookmarkStart w:id="702" w:name="_Toc35969942"/>
      <w:bookmarkStart w:id="703" w:name="_Toc36050736"/>
      <w:bookmarkStart w:id="704" w:name="_Toc44847449"/>
      <w:bookmarkStart w:id="705" w:name="_Toc51845102"/>
      <w:bookmarkStart w:id="706" w:name="_Toc51845433"/>
      <w:bookmarkStart w:id="707" w:name="_Toc51846953"/>
      <w:bookmarkStart w:id="708" w:name="_Toc57022584"/>
      <w:bookmarkStart w:id="709" w:name="_Toc138412601"/>
      <w:r w:rsidRPr="00D1205D">
        <w:t>6.1.4</w:t>
      </w:r>
      <w:r w:rsidRPr="00D1205D">
        <w:tab/>
        <w:t>Pseudo-header setting</w:t>
      </w:r>
      <w:bookmarkEnd w:id="699"/>
      <w:bookmarkEnd w:id="700"/>
      <w:bookmarkEnd w:id="701"/>
      <w:bookmarkEnd w:id="702"/>
      <w:bookmarkEnd w:id="703"/>
      <w:bookmarkEnd w:id="704"/>
      <w:bookmarkEnd w:id="705"/>
      <w:bookmarkEnd w:id="706"/>
      <w:bookmarkEnd w:id="707"/>
      <w:bookmarkEnd w:id="708"/>
      <w:bookmarkEnd w:id="709"/>
    </w:p>
    <w:p w14:paraId="0BE004EF" w14:textId="77777777" w:rsidR="00F90BFA" w:rsidRPr="00D1205D" w:rsidRDefault="00F90BFA" w:rsidP="002D7984">
      <w:pPr>
        <w:pStyle w:val="Heading4"/>
      </w:pPr>
      <w:bookmarkStart w:id="710" w:name="_Toc19708964"/>
      <w:bookmarkStart w:id="711" w:name="_Toc27745039"/>
      <w:bookmarkStart w:id="712" w:name="_Toc29803192"/>
      <w:bookmarkStart w:id="713" w:name="_Toc35969943"/>
      <w:bookmarkStart w:id="714" w:name="_Toc36050737"/>
      <w:bookmarkStart w:id="715" w:name="_Toc44847450"/>
      <w:bookmarkStart w:id="716" w:name="_Toc51845103"/>
      <w:bookmarkStart w:id="717" w:name="_Toc51845434"/>
      <w:bookmarkStart w:id="718" w:name="_Toc51846954"/>
      <w:bookmarkStart w:id="719" w:name="_Toc57022585"/>
      <w:bookmarkStart w:id="720" w:name="_Toc138412602"/>
      <w:r w:rsidRPr="00D1205D">
        <w:t>6.1.4.1</w:t>
      </w:r>
      <w:r w:rsidRPr="00D1205D">
        <w:tab/>
        <w:t>General</w:t>
      </w:r>
      <w:bookmarkEnd w:id="710"/>
      <w:bookmarkEnd w:id="711"/>
      <w:bookmarkEnd w:id="712"/>
      <w:bookmarkEnd w:id="713"/>
      <w:bookmarkEnd w:id="714"/>
      <w:bookmarkEnd w:id="715"/>
      <w:bookmarkEnd w:id="716"/>
      <w:bookmarkEnd w:id="717"/>
      <w:bookmarkEnd w:id="718"/>
      <w:bookmarkEnd w:id="719"/>
      <w:bookmarkEnd w:id="720"/>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1" w:name="_Toc19708965"/>
      <w:bookmarkStart w:id="722" w:name="_Toc27745040"/>
      <w:bookmarkStart w:id="723" w:name="_Toc29803193"/>
      <w:bookmarkStart w:id="724" w:name="_Toc35969944"/>
      <w:bookmarkStart w:id="725" w:name="_Toc36050738"/>
      <w:bookmarkStart w:id="726" w:name="_Toc44847451"/>
      <w:bookmarkStart w:id="727" w:name="_Toc51845104"/>
      <w:bookmarkStart w:id="728" w:name="_Toc51845435"/>
      <w:bookmarkStart w:id="729" w:name="_Toc51846955"/>
      <w:bookmarkStart w:id="730"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1" w:name="_Toc138412603"/>
      <w:r w:rsidRPr="00D1205D">
        <w:t>6.1.4.2</w:t>
      </w:r>
      <w:r w:rsidRPr="00D1205D">
        <w:tab/>
        <w:t>Routing within a PLMN</w:t>
      </w:r>
      <w:bookmarkEnd w:id="721"/>
      <w:bookmarkEnd w:id="722"/>
      <w:bookmarkEnd w:id="723"/>
      <w:bookmarkEnd w:id="724"/>
      <w:bookmarkEnd w:id="725"/>
      <w:bookmarkEnd w:id="726"/>
      <w:bookmarkEnd w:id="727"/>
      <w:bookmarkEnd w:id="728"/>
      <w:bookmarkEnd w:id="729"/>
      <w:bookmarkEnd w:id="730"/>
      <w:bookmarkEnd w:id="731"/>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2" w:name="_Toc19708966"/>
      <w:bookmarkStart w:id="733" w:name="_Toc27745041"/>
      <w:bookmarkStart w:id="734" w:name="_Toc29803194"/>
      <w:bookmarkStart w:id="735" w:name="_Toc35969945"/>
      <w:bookmarkStart w:id="736" w:name="_Toc36050739"/>
      <w:bookmarkStart w:id="737" w:name="_Toc44847452"/>
      <w:bookmarkStart w:id="738" w:name="_Toc51845105"/>
      <w:bookmarkStart w:id="739" w:name="_Toc51845436"/>
      <w:bookmarkStart w:id="740" w:name="_Toc51846956"/>
      <w:bookmarkStart w:id="741" w:name="_Toc57022587"/>
      <w:bookmarkStart w:id="742" w:name="_Toc138412604"/>
      <w:r w:rsidRPr="00D1205D">
        <w:t>6.1.4.3</w:t>
      </w:r>
      <w:r w:rsidRPr="00D1205D">
        <w:tab/>
        <w:t>Routing across PLMN</w:t>
      </w:r>
      <w:bookmarkEnd w:id="732"/>
      <w:bookmarkEnd w:id="733"/>
      <w:bookmarkEnd w:id="734"/>
      <w:bookmarkEnd w:id="735"/>
      <w:bookmarkEnd w:id="736"/>
      <w:bookmarkEnd w:id="737"/>
      <w:bookmarkEnd w:id="738"/>
      <w:bookmarkEnd w:id="739"/>
      <w:bookmarkEnd w:id="740"/>
      <w:bookmarkEnd w:id="741"/>
      <w:bookmarkEnd w:id="742"/>
    </w:p>
    <w:p w14:paraId="0FC3E8F7" w14:textId="77777777" w:rsidR="00F90BFA" w:rsidRPr="00D1205D" w:rsidRDefault="00F90BFA" w:rsidP="002D7984">
      <w:pPr>
        <w:pStyle w:val="Heading5"/>
      </w:pPr>
      <w:bookmarkStart w:id="743" w:name="_Toc27745042"/>
      <w:bookmarkStart w:id="744" w:name="_Toc29803195"/>
      <w:bookmarkStart w:id="745" w:name="_Toc35969946"/>
      <w:bookmarkStart w:id="746" w:name="_Toc36050740"/>
      <w:bookmarkStart w:id="747" w:name="_Toc44847453"/>
      <w:bookmarkStart w:id="748" w:name="_Toc51845106"/>
      <w:bookmarkStart w:id="749" w:name="_Toc51845437"/>
      <w:bookmarkStart w:id="750" w:name="_Toc51846957"/>
      <w:bookmarkStart w:id="751" w:name="_Toc57022588"/>
      <w:bookmarkStart w:id="752" w:name="_Toc138412605"/>
      <w:r w:rsidRPr="00D1205D">
        <w:t>6.1.4.3.1</w:t>
      </w:r>
      <w:r w:rsidRPr="00D1205D">
        <w:tab/>
        <w:t>General</w:t>
      </w:r>
      <w:bookmarkEnd w:id="743"/>
      <w:bookmarkEnd w:id="744"/>
      <w:bookmarkEnd w:id="745"/>
      <w:bookmarkEnd w:id="746"/>
      <w:bookmarkEnd w:id="747"/>
      <w:bookmarkEnd w:id="748"/>
      <w:bookmarkEnd w:id="749"/>
      <w:bookmarkEnd w:id="750"/>
      <w:bookmarkEnd w:id="751"/>
      <w:bookmarkEnd w:id="752"/>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3" w:name="_Toc27745043"/>
      <w:bookmarkStart w:id="754" w:name="_Toc29803196"/>
      <w:bookmarkStart w:id="755" w:name="_Toc35969947"/>
      <w:bookmarkStart w:id="756" w:name="_Toc36050741"/>
      <w:bookmarkStart w:id="757" w:name="_Toc44847454"/>
      <w:bookmarkStart w:id="758" w:name="_Toc51845107"/>
      <w:bookmarkStart w:id="759" w:name="_Toc51845438"/>
      <w:bookmarkStart w:id="760" w:name="_Toc51846958"/>
      <w:bookmarkStart w:id="761" w:name="_Toc57022589"/>
      <w:bookmarkStart w:id="762" w:name="_Toc138412606"/>
      <w:r w:rsidRPr="00D1205D">
        <w:t>6.1.4.3.2</w:t>
      </w:r>
      <w:r w:rsidRPr="00D1205D">
        <w:tab/>
      </w:r>
      <w:bookmarkEnd w:id="753"/>
      <w:bookmarkEnd w:id="754"/>
      <w:bookmarkEnd w:id="755"/>
      <w:bookmarkEnd w:id="756"/>
      <w:bookmarkEnd w:id="757"/>
      <w:r w:rsidRPr="00D1205D">
        <w:t>Use of telescopic FQDN between NFs and SEPP within a PLMN</w:t>
      </w:r>
      <w:bookmarkEnd w:id="758"/>
      <w:bookmarkEnd w:id="759"/>
      <w:bookmarkEnd w:id="760"/>
      <w:bookmarkEnd w:id="761"/>
      <w:bookmarkEnd w:id="762"/>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3" w:name="_Toc27745044"/>
      <w:bookmarkStart w:id="764" w:name="_Toc29803197"/>
      <w:bookmarkStart w:id="765" w:name="_Toc35969948"/>
      <w:bookmarkStart w:id="766" w:name="_Toc36050742"/>
      <w:bookmarkStart w:id="767" w:name="_Toc44847455"/>
      <w:bookmarkStart w:id="768" w:name="_Toc51845108"/>
      <w:bookmarkStart w:id="769" w:name="_Toc51845439"/>
      <w:bookmarkStart w:id="770" w:name="_Toc51846959"/>
      <w:bookmarkStart w:id="771" w:name="_Toc57022590"/>
      <w:bookmarkStart w:id="772" w:name="_Toc138412607"/>
      <w:r w:rsidRPr="00D1205D">
        <w:t>6.1.4.3.3</w:t>
      </w:r>
      <w:r w:rsidRPr="00D1205D">
        <w:tab/>
      </w:r>
      <w:bookmarkEnd w:id="763"/>
      <w:bookmarkEnd w:id="764"/>
      <w:bookmarkEnd w:id="765"/>
      <w:bookmarkEnd w:id="766"/>
      <w:bookmarkEnd w:id="767"/>
      <w:r w:rsidRPr="00D1205D">
        <w:t xml:space="preserve">Use of </w:t>
      </w:r>
      <w:r w:rsidRPr="00D1205D">
        <w:rPr>
          <w:lang w:eastAsia="zh-CN"/>
        </w:rPr>
        <w:t>3gpp-Sbi-Target-apiRoot</w:t>
      </w:r>
      <w:r w:rsidRPr="00D1205D">
        <w:t xml:space="preserve"> between NFs and SEPP within a PLMN</w:t>
      </w:r>
      <w:bookmarkEnd w:id="768"/>
      <w:bookmarkEnd w:id="769"/>
      <w:bookmarkEnd w:id="770"/>
      <w:bookmarkEnd w:id="771"/>
      <w:bookmarkEnd w:id="772"/>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4043E69E" w:rsidR="00F90BFA" w:rsidRPr="00D1205D" w:rsidRDefault="006D6D09" w:rsidP="00F90BFA">
      <w:pPr>
        <w:pStyle w:val="NO"/>
        <w:rPr>
          <w:lang w:eastAsia="zh-CN"/>
        </w:rPr>
      </w:pPr>
      <w:r>
        <w:t>NOTE </w:t>
      </w:r>
      <w:r w:rsidR="00F90BFA" w:rsidRPr="00D1205D">
        <w:t>2:</w:t>
      </w:r>
      <w:r w:rsidR="00F90BFA" w:rsidRPr="00D1205D">
        <w:tab/>
        <w:t>This solution does not require the SEPP to support TLS wildcard certificate for its domain name, nor the SEPP to modify URI attributes in HTTP request and response payloads with telescopic FQDNs</w:t>
      </w:r>
      <w:r w:rsidR="00F90BFA"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3" w:name="_Toc51845109"/>
      <w:bookmarkStart w:id="774" w:name="_Toc51845440"/>
      <w:bookmarkStart w:id="775" w:name="_Toc51846960"/>
      <w:bookmarkStart w:id="776" w:name="_Toc57022591"/>
      <w:bookmarkStart w:id="777" w:name="_Toc138412608"/>
      <w:r w:rsidRPr="00D1205D">
        <w:lastRenderedPageBreak/>
        <w:t>6.1.4.3.4</w:t>
      </w:r>
      <w:r w:rsidRPr="00D1205D">
        <w:tab/>
        <w:t>Routing between SEPPs</w:t>
      </w:r>
      <w:bookmarkEnd w:id="773"/>
      <w:bookmarkEnd w:id="774"/>
      <w:bookmarkEnd w:id="775"/>
      <w:bookmarkEnd w:id="776"/>
      <w:bookmarkEnd w:id="777"/>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8" w:name="_Toc19708967"/>
      <w:bookmarkStart w:id="779" w:name="_Toc27745045"/>
      <w:bookmarkStart w:id="780" w:name="_Toc29803198"/>
      <w:bookmarkStart w:id="781" w:name="_Toc35969949"/>
      <w:bookmarkStart w:id="782" w:name="_Toc36050743"/>
      <w:bookmarkStart w:id="783" w:name="_Toc44847456"/>
      <w:bookmarkStart w:id="784" w:name="_Toc51845110"/>
      <w:bookmarkStart w:id="785" w:name="_Toc51845441"/>
      <w:bookmarkStart w:id="786" w:name="_Toc51846961"/>
      <w:bookmarkStart w:id="787" w:name="_Toc57022592"/>
      <w:bookmarkStart w:id="788" w:name="_Toc138412609"/>
      <w:r w:rsidRPr="00D1205D">
        <w:t>6.1.5</w:t>
      </w:r>
      <w:r w:rsidRPr="00D1205D">
        <w:tab/>
        <w:t>Host header</w:t>
      </w:r>
      <w:bookmarkEnd w:id="778"/>
      <w:bookmarkEnd w:id="779"/>
      <w:bookmarkEnd w:id="780"/>
      <w:bookmarkEnd w:id="781"/>
      <w:bookmarkEnd w:id="782"/>
      <w:bookmarkEnd w:id="783"/>
      <w:bookmarkEnd w:id="784"/>
      <w:bookmarkEnd w:id="785"/>
      <w:bookmarkEnd w:id="786"/>
      <w:bookmarkEnd w:id="787"/>
      <w:bookmarkEnd w:id="788"/>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9" w:name="_Toc19708968"/>
      <w:bookmarkStart w:id="790" w:name="_Toc27745046"/>
      <w:bookmarkStart w:id="791" w:name="_Toc29803199"/>
      <w:bookmarkStart w:id="792" w:name="_Toc35969950"/>
      <w:bookmarkStart w:id="793" w:name="_Toc36050744"/>
      <w:bookmarkStart w:id="794" w:name="_Toc44847457"/>
      <w:bookmarkStart w:id="795" w:name="_Toc51845111"/>
      <w:bookmarkStart w:id="796" w:name="_Toc51845442"/>
      <w:bookmarkStart w:id="797" w:name="_Toc51846962"/>
      <w:bookmarkStart w:id="798" w:name="_Toc57022593"/>
      <w:bookmarkStart w:id="799" w:name="_Toc138412610"/>
      <w:r w:rsidRPr="00D1205D">
        <w:t>6.1.6</w:t>
      </w:r>
      <w:r w:rsidRPr="00D1205D">
        <w:tab/>
        <w:t>Message forwarding</w:t>
      </w:r>
      <w:bookmarkEnd w:id="789"/>
      <w:bookmarkEnd w:id="790"/>
      <w:bookmarkEnd w:id="791"/>
      <w:bookmarkEnd w:id="792"/>
      <w:bookmarkEnd w:id="793"/>
      <w:bookmarkEnd w:id="794"/>
      <w:bookmarkEnd w:id="795"/>
      <w:bookmarkEnd w:id="796"/>
      <w:bookmarkEnd w:id="797"/>
      <w:bookmarkEnd w:id="798"/>
      <w:bookmarkEnd w:id="799"/>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00" w:name="_Toc19708969"/>
      <w:bookmarkStart w:id="801" w:name="_Toc27745047"/>
      <w:bookmarkStart w:id="802" w:name="_Toc29803200"/>
      <w:bookmarkStart w:id="803" w:name="_Toc35969951"/>
      <w:bookmarkStart w:id="804" w:name="_Toc36050745"/>
      <w:bookmarkStart w:id="805" w:name="_Toc44847458"/>
      <w:bookmarkStart w:id="806" w:name="_Toc51845112"/>
      <w:bookmarkStart w:id="807" w:name="_Toc51845443"/>
      <w:bookmarkStart w:id="808" w:name="_Toc51846963"/>
      <w:bookmarkStart w:id="809" w:name="_Toc57022594"/>
      <w:bookmarkStart w:id="810" w:name="_Toc138412611"/>
      <w:r w:rsidRPr="00D1205D">
        <w:rPr>
          <w:lang w:eastAsia="zh-CN"/>
        </w:rPr>
        <w:t>6</w:t>
      </w:r>
      <w:r w:rsidRPr="00D1205D">
        <w:t>.</w:t>
      </w:r>
      <w:r w:rsidRPr="00D1205D">
        <w:rPr>
          <w:lang w:eastAsia="zh-CN"/>
        </w:rPr>
        <w:t>2</w:t>
      </w:r>
      <w:r w:rsidRPr="00D1205D">
        <w:rPr>
          <w:lang w:eastAsia="zh-CN"/>
        </w:rPr>
        <w:tab/>
        <w:t>Server-Initiated Communication</w:t>
      </w:r>
      <w:bookmarkEnd w:id="800"/>
      <w:bookmarkEnd w:id="801"/>
      <w:bookmarkEnd w:id="802"/>
      <w:bookmarkEnd w:id="803"/>
      <w:bookmarkEnd w:id="804"/>
      <w:bookmarkEnd w:id="805"/>
      <w:bookmarkEnd w:id="806"/>
      <w:bookmarkEnd w:id="807"/>
      <w:bookmarkEnd w:id="808"/>
      <w:bookmarkEnd w:id="809"/>
      <w:bookmarkEnd w:id="810"/>
    </w:p>
    <w:p w14:paraId="32E19039" w14:textId="64186DE6" w:rsidR="00283ED3" w:rsidRPr="00283ED3" w:rsidRDefault="00283ED3" w:rsidP="002D7984">
      <w:pPr>
        <w:pStyle w:val="Heading3"/>
        <w:rPr>
          <w:lang w:eastAsia="zh-CN"/>
        </w:rPr>
      </w:pPr>
      <w:bookmarkStart w:id="811" w:name="_Toc13841261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1"/>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2" w:name="_Toc13841261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2"/>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3" w:name="_Toc138412614"/>
      <w:r w:rsidRPr="00D1205D">
        <w:rPr>
          <w:lang w:eastAsia="zh-CN"/>
        </w:rPr>
        <w:lastRenderedPageBreak/>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3"/>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4" w:name="_Toc35969952"/>
      <w:bookmarkStart w:id="815" w:name="_Toc36050746"/>
      <w:bookmarkStart w:id="816" w:name="_Toc44847459"/>
      <w:bookmarkStart w:id="817" w:name="_Toc51845113"/>
      <w:bookmarkStart w:id="818" w:name="_Toc51845444"/>
      <w:bookmarkStart w:id="819" w:name="_Toc51846964"/>
      <w:bookmarkStart w:id="820" w:name="_Toc57022595"/>
      <w:bookmarkStart w:id="821" w:name="_Toc19708971"/>
      <w:bookmarkStart w:id="822" w:name="_Toc27745049"/>
      <w:bookmarkStart w:id="823" w:name="_Toc29803202"/>
      <w:bookmarkStart w:id="824" w:name="_Toc138412615"/>
      <w:r w:rsidRPr="00D1205D">
        <w:rPr>
          <w:lang w:eastAsia="zh-CN"/>
        </w:rPr>
        <w:t>6</w:t>
      </w:r>
      <w:r w:rsidRPr="00D1205D">
        <w:t>.</w:t>
      </w:r>
      <w:r w:rsidRPr="00D1205D">
        <w:rPr>
          <w:lang w:eastAsia="zh-CN"/>
        </w:rPr>
        <w:t>3</w:t>
      </w:r>
      <w:r w:rsidRPr="00D1205D">
        <w:rPr>
          <w:lang w:eastAsia="zh-CN"/>
        </w:rPr>
        <w:tab/>
        <w:t>Load Control</w:t>
      </w:r>
      <w:bookmarkEnd w:id="814"/>
      <w:bookmarkEnd w:id="815"/>
      <w:bookmarkEnd w:id="816"/>
      <w:bookmarkEnd w:id="817"/>
      <w:bookmarkEnd w:id="818"/>
      <w:bookmarkEnd w:id="819"/>
      <w:bookmarkEnd w:id="820"/>
      <w:bookmarkEnd w:id="824"/>
    </w:p>
    <w:p w14:paraId="5A8D8095" w14:textId="77777777" w:rsidR="00F90BFA" w:rsidRPr="00D1205D" w:rsidRDefault="00F90BFA" w:rsidP="002D7984">
      <w:pPr>
        <w:pStyle w:val="Heading3"/>
        <w:rPr>
          <w:lang w:eastAsia="zh-CN"/>
        </w:rPr>
      </w:pPr>
      <w:bookmarkStart w:id="825" w:name="_Toc35969953"/>
      <w:bookmarkStart w:id="826" w:name="_Toc36050747"/>
      <w:bookmarkStart w:id="827" w:name="_Toc44847460"/>
      <w:bookmarkStart w:id="828" w:name="_Toc51845114"/>
      <w:bookmarkStart w:id="829" w:name="_Toc51845445"/>
      <w:bookmarkStart w:id="830" w:name="_Toc51846965"/>
      <w:bookmarkStart w:id="831" w:name="_Toc57022596"/>
      <w:bookmarkStart w:id="832" w:name="_Toc138412616"/>
      <w:r w:rsidRPr="00D1205D">
        <w:rPr>
          <w:lang w:eastAsia="zh-CN"/>
        </w:rPr>
        <w:t>6.3.1</w:t>
      </w:r>
      <w:r w:rsidRPr="00D1205D">
        <w:rPr>
          <w:lang w:eastAsia="zh-CN"/>
        </w:rPr>
        <w:tab/>
        <w:t>General</w:t>
      </w:r>
      <w:bookmarkEnd w:id="825"/>
      <w:bookmarkEnd w:id="826"/>
      <w:bookmarkEnd w:id="827"/>
      <w:bookmarkEnd w:id="828"/>
      <w:bookmarkEnd w:id="829"/>
      <w:bookmarkEnd w:id="830"/>
      <w:bookmarkEnd w:id="831"/>
      <w:bookmarkEnd w:id="832"/>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3" w:name="_Toc35969954"/>
      <w:bookmarkStart w:id="834" w:name="_Toc36050748"/>
      <w:bookmarkStart w:id="835" w:name="_Toc44847461"/>
      <w:bookmarkStart w:id="836" w:name="_Toc51845115"/>
      <w:bookmarkStart w:id="837" w:name="_Toc51845446"/>
      <w:bookmarkStart w:id="838" w:name="_Toc51846966"/>
      <w:bookmarkStart w:id="839" w:name="_Toc57022597"/>
      <w:bookmarkStart w:id="840" w:name="_Toc138412617"/>
      <w:r w:rsidRPr="00D1205D">
        <w:rPr>
          <w:lang w:eastAsia="zh-CN"/>
        </w:rPr>
        <w:t>6.3.2</w:t>
      </w:r>
      <w:r w:rsidRPr="00D1205D">
        <w:rPr>
          <w:lang w:eastAsia="zh-CN"/>
        </w:rPr>
        <w:tab/>
        <w:t>Load Control based on load signalled via the NRF</w:t>
      </w:r>
      <w:bookmarkEnd w:id="833"/>
      <w:bookmarkEnd w:id="834"/>
      <w:bookmarkEnd w:id="835"/>
      <w:bookmarkEnd w:id="836"/>
      <w:bookmarkEnd w:id="837"/>
      <w:bookmarkEnd w:id="838"/>
      <w:bookmarkEnd w:id="839"/>
      <w:bookmarkEnd w:id="840"/>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1" w:name="_Toc35969955"/>
      <w:bookmarkStart w:id="842" w:name="_Toc36050749"/>
      <w:bookmarkStart w:id="843" w:name="_Toc44847462"/>
      <w:bookmarkStart w:id="844" w:name="_Toc51845116"/>
      <w:bookmarkStart w:id="845" w:name="_Toc51845447"/>
      <w:bookmarkStart w:id="846" w:name="_Toc51846967"/>
      <w:bookmarkStart w:id="847" w:name="_Toc57022598"/>
      <w:bookmarkStart w:id="848" w:name="_Toc138412618"/>
      <w:r w:rsidRPr="00D1205D">
        <w:rPr>
          <w:lang w:eastAsia="zh-CN"/>
        </w:rPr>
        <w:t>6.3.3</w:t>
      </w:r>
      <w:r w:rsidRPr="00D1205D">
        <w:rPr>
          <w:lang w:eastAsia="zh-CN"/>
        </w:rPr>
        <w:tab/>
        <w:t>Load Control based on LCI Header</w:t>
      </w:r>
      <w:bookmarkEnd w:id="841"/>
      <w:bookmarkEnd w:id="842"/>
      <w:bookmarkEnd w:id="843"/>
      <w:bookmarkEnd w:id="844"/>
      <w:bookmarkEnd w:id="845"/>
      <w:bookmarkEnd w:id="846"/>
      <w:bookmarkEnd w:id="847"/>
      <w:bookmarkEnd w:id="848"/>
    </w:p>
    <w:p w14:paraId="71E635D4" w14:textId="77777777" w:rsidR="00F90BFA" w:rsidRPr="00D1205D" w:rsidRDefault="00F90BFA" w:rsidP="002D7984">
      <w:pPr>
        <w:pStyle w:val="Heading4"/>
        <w:rPr>
          <w:lang w:eastAsia="zh-CN"/>
        </w:rPr>
      </w:pPr>
      <w:bookmarkStart w:id="849" w:name="_Toc35969956"/>
      <w:bookmarkStart w:id="850" w:name="_Toc36050750"/>
      <w:bookmarkStart w:id="851" w:name="_Toc44847463"/>
      <w:bookmarkStart w:id="852" w:name="_Toc51845117"/>
      <w:bookmarkStart w:id="853" w:name="_Toc51845448"/>
      <w:bookmarkStart w:id="854" w:name="_Toc51846968"/>
      <w:bookmarkStart w:id="855" w:name="_Toc57022599"/>
      <w:bookmarkStart w:id="856" w:name="_Toc138412619"/>
      <w:r w:rsidRPr="00D1205D">
        <w:rPr>
          <w:lang w:eastAsia="zh-CN"/>
        </w:rPr>
        <w:t>6.3.3.1</w:t>
      </w:r>
      <w:r w:rsidRPr="00D1205D">
        <w:rPr>
          <w:lang w:eastAsia="zh-CN"/>
        </w:rPr>
        <w:tab/>
        <w:t>General</w:t>
      </w:r>
      <w:bookmarkEnd w:id="849"/>
      <w:bookmarkEnd w:id="850"/>
      <w:bookmarkEnd w:id="851"/>
      <w:bookmarkEnd w:id="852"/>
      <w:bookmarkEnd w:id="853"/>
      <w:bookmarkEnd w:id="854"/>
      <w:bookmarkEnd w:id="855"/>
      <w:bookmarkEnd w:id="856"/>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w:t>
      </w:r>
      <w:r w:rsidRPr="00D1205D">
        <w:rPr>
          <w:lang w:eastAsia="zh-CN"/>
        </w:rPr>
        <w:lastRenderedPageBreak/>
        <w:t>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7" w:name="_Toc35969957"/>
      <w:bookmarkStart w:id="858" w:name="_Toc36050751"/>
      <w:bookmarkStart w:id="859" w:name="_Toc44847464"/>
      <w:bookmarkStart w:id="860" w:name="_Toc51845118"/>
      <w:bookmarkStart w:id="861" w:name="_Toc51845449"/>
      <w:bookmarkStart w:id="862" w:name="_Toc51846969"/>
      <w:bookmarkStart w:id="863"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4" w:name="_Toc138412620"/>
      <w:r w:rsidRPr="00D1205D">
        <w:rPr>
          <w:lang w:eastAsia="zh-CN"/>
        </w:rPr>
        <w:t>6.3.3.2</w:t>
      </w:r>
      <w:r w:rsidRPr="00D1205D">
        <w:rPr>
          <w:lang w:eastAsia="zh-CN"/>
        </w:rPr>
        <w:tab/>
        <w:t>Conveyance of Load Control Information</w:t>
      </w:r>
      <w:bookmarkEnd w:id="857"/>
      <w:bookmarkEnd w:id="858"/>
      <w:bookmarkEnd w:id="859"/>
      <w:bookmarkEnd w:id="860"/>
      <w:bookmarkEnd w:id="861"/>
      <w:bookmarkEnd w:id="862"/>
      <w:bookmarkEnd w:id="863"/>
      <w:bookmarkEnd w:id="864"/>
    </w:p>
    <w:p w14:paraId="048B7B96" w14:textId="10E1A2A2" w:rsidR="00B73DF7" w:rsidRPr="00D1205D" w:rsidRDefault="00B73DF7" w:rsidP="00B73DF7">
      <w:pPr>
        <w:rPr>
          <w:lang w:eastAsia="zh-CN"/>
        </w:rPr>
      </w:pPr>
      <w:bookmarkStart w:id="865" w:name="_Toc35969958"/>
      <w:bookmarkStart w:id="866" w:name="_Toc36050752"/>
      <w:bookmarkStart w:id="867" w:name="_Toc44847465"/>
      <w:bookmarkStart w:id="868" w:name="_Toc51845119"/>
      <w:bookmarkStart w:id="869" w:name="_Toc51845450"/>
      <w:bookmarkStart w:id="870" w:name="_Toc51846970"/>
      <w:bookmarkStart w:id="871"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2" w:name="_Toc138412621"/>
      <w:r w:rsidRPr="00D1205D">
        <w:rPr>
          <w:lang w:eastAsia="zh-CN"/>
        </w:rPr>
        <w:t>6.3.3.3</w:t>
      </w:r>
      <w:r w:rsidRPr="00D1205D">
        <w:rPr>
          <w:lang w:eastAsia="zh-CN"/>
        </w:rPr>
        <w:tab/>
        <w:t>Frequency of Conveyance</w:t>
      </w:r>
      <w:bookmarkEnd w:id="865"/>
      <w:bookmarkEnd w:id="866"/>
      <w:bookmarkEnd w:id="867"/>
      <w:bookmarkEnd w:id="868"/>
      <w:bookmarkEnd w:id="869"/>
      <w:bookmarkEnd w:id="870"/>
      <w:bookmarkEnd w:id="871"/>
      <w:bookmarkEnd w:id="872"/>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3" w:name="_Toc35969959"/>
      <w:bookmarkStart w:id="874" w:name="_Toc36050753"/>
      <w:bookmarkStart w:id="875" w:name="_Toc44847466"/>
      <w:bookmarkStart w:id="876" w:name="_Toc51845120"/>
      <w:bookmarkStart w:id="877" w:name="_Toc51845451"/>
      <w:bookmarkStart w:id="878" w:name="_Toc51846971"/>
      <w:bookmarkStart w:id="879" w:name="_Toc57022602"/>
      <w:bookmarkStart w:id="880" w:name="_Toc138412622"/>
      <w:r w:rsidRPr="00D1205D">
        <w:rPr>
          <w:lang w:eastAsia="zh-CN"/>
        </w:rPr>
        <w:t>6.3.3.4</w:t>
      </w:r>
      <w:r w:rsidRPr="00D1205D">
        <w:rPr>
          <w:lang w:eastAsia="zh-CN"/>
        </w:rPr>
        <w:tab/>
        <w:t>Load Control Information</w:t>
      </w:r>
      <w:bookmarkEnd w:id="873"/>
      <w:bookmarkEnd w:id="874"/>
      <w:bookmarkEnd w:id="875"/>
      <w:bookmarkEnd w:id="876"/>
      <w:bookmarkEnd w:id="877"/>
      <w:bookmarkEnd w:id="878"/>
      <w:bookmarkEnd w:id="879"/>
      <w:bookmarkEnd w:id="880"/>
    </w:p>
    <w:p w14:paraId="00ADAFB2" w14:textId="77777777" w:rsidR="00F90BFA" w:rsidRPr="00D1205D" w:rsidRDefault="00F90BFA" w:rsidP="002D7984">
      <w:pPr>
        <w:pStyle w:val="Heading5"/>
        <w:rPr>
          <w:lang w:eastAsia="zh-CN"/>
        </w:rPr>
      </w:pPr>
      <w:bookmarkStart w:id="881" w:name="_Toc35969960"/>
      <w:bookmarkStart w:id="882" w:name="_Toc36050754"/>
      <w:bookmarkStart w:id="883" w:name="_Toc44847467"/>
      <w:bookmarkStart w:id="884" w:name="_Toc51845121"/>
      <w:bookmarkStart w:id="885" w:name="_Toc51845452"/>
      <w:bookmarkStart w:id="886" w:name="_Toc51846972"/>
      <w:bookmarkStart w:id="887" w:name="_Toc57022603"/>
      <w:bookmarkStart w:id="888" w:name="_Toc138412623"/>
      <w:r w:rsidRPr="00D1205D">
        <w:rPr>
          <w:lang w:eastAsia="zh-CN"/>
        </w:rPr>
        <w:t>6.3.3.4.1</w:t>
      </w:r>
      <w:r w:rsidRPr="00D1205D">
        <w:rPr>
          <w:lang w:eastAsia="zh-CN"/>
        </w:rPr>
        <w:tab/>
        <w:t>General Description</w:t>
      </w:r>
      <w:bookmarkEnd w:id="881"/>
      <w:bookmarkEnd w:id="882"/>
      <w:bookmarkEnd w:id="883"/>
      <w:bookmarkEnd w:id="884"/>
      <w:bookmarkEnd w:id="885"/>
      <w:bookmarkEnd w:id="886"/>
      <w:bookmarkEnd w:id="887"/>
      <w:bookmarkEnd w:id="888"/>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9" w:name="_Toc35969961"/>
      <w:bookmarkStart w:id="890" w:name="_Toc36050755"/>
      <w:bookmarkStart w:id="891" w:name="_Toc44847468"/>
      <w:bookmarkStart w:id="892" w:name="_Toc51845122"/>
      <w:bookmarkStart w:id="893" w:name="_Toc51845453"/>
      <w:bookmarkStart w:id="894" w:name="_Toc51846973"/>
      <w:bookmarkStart w:id="895" w:name="_Toc57022604"/>
      <w:bookmarkStart w:id="896" w:name="_Toc138412624"/>
      <w:r w:rsidRPr="00D1205D">
        <w:rPr>
          <w:lang w:eastAsia="zh-CN"/>
        </w:rPr>
        <w:t>6.3.3.4.2</w:t>
      </w:r>
      <w:r w:rsidRPr="00D1205D">
        <w:rPr>
          <w:lang w:eastAsia="zh-CN"/>
        </w:rPr>
        <w:tab/>
        <w:t>Load Control Timestamp</w:t>
      </w:r>
      <w:bookmarkEnd w:id="889"/>
      <w:bookmarkEnd w:id="890"/>
      <w:bookmarkEnd w:id="891"/>
      <w:bookmarkEnd w:id="892"/>
      <w:bookmarkEnd w:id="893"/>
      <w:bookmarkEnd w:id="894"/>
      <w:bookmarkEnd w:id="895"/>
      <w:bookmarkEnd w:id="896"/>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7" w:name="_Toc35969962"/>
      <w:bookmarkStart w:id="898" w:name="_Toc36050756"/>
      <w:bookmarkStart w:id="899" w:name="_Toc44847469"/>
      <w:bookmarkStart w:id="900" w:name="_Toc51845123"/>
      <w:bookmarkStart w:id="901" w:name="_Toc51845454"/>
      <w:bookmarkStart w:id="902" w:name="_Toc51846974"/>
      <w:bookmarkStart w:id="903" w:name="_Toc57022605"/>
      <w:bookmarkStart w:id="904" w:name="_Toc138412625"/>
      <w:r w:rsidRPr="00D1205D">
        <w:rPr>
          <w:lang w:eastAsia="zh-CN"/>
        </w:rPr>
        <w:t>6.3.3.4.3</w:t>
      </w:r>
      <w:r w:rsidRPr="00D1205D">
        <w:rPr>
          <w:lang w:eastAsia="zh-CN"/>
        </w:rPr>
        <w:tab/>
        <w:t>Load Metric</w:t>
      </w:r>
      <w:bookmarkEnd w:id="897"/>
      <w:bookmarkEnd w:id="898"/>
      <w:bookmarkEnd w:id="899"/>
      <w:bookmarkEnd w:id="900"/>
      <w:bookmarkEnd w:id="901"/>
      <w:bookmarkEnd w:id="902"/>
      <w:bookmarkEnd w:id="903"/>
      <w:bookmarkEnd w:id="904"/>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5" w:name="_Toc35969963"/>
      <w:bookmarkStart w:id="906" w:name="_Toc44847470"/>
      <w:bookmarkStart w:id="907" w:name="_Toc51845124"/>
      <w:bookmarkStart w:id="908" w:name="_Toc51845455"/>
      <w:bookmarkStart w:id="909" w:name="_Toc51846975"/>
      <w:bookmarkStart w:id="910" w:name="_Toc57022606"/>
      <w:bookmarkStart w:id="911" w:name="_Toc35969968"/>
      <w:bookmarkStart w:id="912" w:name="_Toc36050762"/>
      <w:bookmarkStart w:id="913" w:name="_Toc138412626"/>
      <w:r w:rsidRPr="00D1205D">
        <w:rPr>
          <w:lang w:eastAsia="zh-CN"/>
        </w:rPr>
        <w:t>6.3.3.4.4</w:t>
      </w:r>
      <w:r w:rsidRPr="00D1205D">
        <w:rPr>
          <w:lang w:eastAsia="zh-CN"/>
        </w:rPr>
        <w:tab/>
        <w:t>Scope of LCI</w:t>
      </w:r>
      <w:bookmarkEnd w:id="905"/>
      <w:bookmarkEnd w:id="906"/>
      <w:bookmarkEnd w:id="907"/>
      <w:bookmarkEnd w:id="908"/>
      <w:bookmarkEnd w:id="909"/>
      <w:bookmarkEnd w:id="910"/>
      <w:bookmarkEnd w:id="913"/>
    </w:p>
    <w:p w14:paraId="4B9378F3" w14:textId="77777777" w:rsidR="00F90BFA" w:rsidRPr="00D1205D" w:rsidRDefault="00F90BFA" w:rsidP="002D7984">
      <w:pPr>
        <w:pStyle w:val="H6"/>
        <w:rPr>
          <w:lang w:eastAsia="zh-CN"/>
        </w:rPr>
      </w:pPr>
      <w:bookmarkStart w:id="914" w:name="_Toc35969964"/>
      <w:bookmarkStart w:id="915" w:name="_Toc44847471"/>
      <w:bookmarkStart w:id="916" w:name="_Toc51845125"/>
      <w:bookmarkStart w:id="917" w:name="_Toc51845456"/>
      <w:bookmarkStart w:id="918" w:name="_Toc51846976"/>
      <w:bookmarkStart w:id="919" w:name="_Toc57022607"/>
      <w:r w:rsidRPr="00D1205D">
        <w:rPr>
          <w:lang w:eastAsia="zh-CN"/>
        </w:rPr>
        <w:t>6.3.3.4.4.1</w:t>
      </w:r>
      <w:r w:rsidRPr="00D1205D">
        <w:rPr>
          <w:lang w:eastAsia="zh-CN"/>
        </w:rPr>
        <w:tab/>
      </w:r>
      <w:r w:rsidRPr="00D1205D">
        <w:t>Introduction</w:t>
      </w:r>
      <w:bookmarkEnd w:id="914"/>
      <w:bookmarkEnd w:id="915"/>
      <w:bookmarkEnd w:id="916"/>
      <w:bookmarkEnd w:id="917"/>
      <w:bookmarkEnd w:id="918"/>
      <w:bookmarkEnd w:id="919"/>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0" w:name="_Toc35969965"/>
      <w:bookmarkStart w:id="921" w:name="_Toc44847472"/>
      <w:bookmarkStart w:id="922" w:name="_Toc51845126"/>
      <w:bookmarkStart w:id="923" w:name="_Toc51845457"/>
      <w:bookmarkStart w:id="924" w:name="_Toc51846977"/>
      <w:bookmarkStart w:id="925" w:name="_Toc57022608"/>
      <w:r w:rsidRPr="00D1205D">
        <w:rPr>
          <w:lang w:eastAsia="zh-CN"/>
        </w:rPr>
        <w:lastRenderedPageBreak/>
        <w:t>6.3.3.4.4.2</w:t>
      </w:r>
      <w:r w:rsidRPr="00D1205D">
        <w:rPr>
          <w:lang w:eastAsia="zh-CN"/>
        </w:rPr>
        <w:tab/>
      </w:r>
      <w:r w:rsidRPr="00D1205D">
        <w:t>Scope of LCI signalled by an NF Service Producer</w:t>
      </w:r>
      <w:bookmarkEnd w:id="920"/>
      <w:bookmarkEnd w:id="921"/>
      <w:bookmarkEnd w:id="922"/>
      <w:bookmarkEnd w:id="923"/>
      <w:bookmarkEnd w:id="924"/>
      <w:bookmarkEnd w:id="925"/>
    </w:p>
    <w:p w14:paraId="05D208F7" w14:textId="77777777" w:rsidR="00F90BFA" w:rsidRPr="00D1205D" w:rsidRDefault="00F90BFA" w:rsidP="002D7984">
      <w:pPr>
        <w:pStyle w:val="H6"/>
        <w:rPr>
          <w:lang w:eastAsia="zh-CN"/>
        </w:rPr>
      </w:pPr>
      <w:bookmarkStart w:id="926" w:name="_Toc44847473"/>
      <w:bookmarkStart w:id="927" w:name="_Toc51845127"/>
      <w:bookmarkStart w:id="928" w:name="_Toc51845458"/>
      <w:bookmarkStart w:id="929" w:name="_Toc51846978"/>
      <w:bookmarkStart w:id="930" w:name="_Toc57022609"/>
      <w:r w:rsidRPr="00D1205D">
        <w:rPr>
          <w:lang w:eastAsia="zh-CN"/>
        </w:rPr>
        <w:t>6.3.3.4.4.2.1</w:t>
      </w:r>
      <w:r w:rsidRPr="00D1205D">
        <w:rPr>
          <w:lang w:eastAsia="zh-CN"/>
        </w:rPr>
        <w:tab/>
      </w:r>
      <w:r w:rsidRPr="00D1205D">
        <w:t>General</w:t>
      </w:r>
      <w:bookmarkEnd w:id="926"/>
      <w:bookmarkEnd w:id="927"/>
      <w:bookmarkEnd w:id="928"/>
      <w:bookmarkEnd w:id="929"/>
      <w:bookmarkEnd w:id="930"/>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1" w:name="_Toc44847474"/>
      <w:bookmarkStart w:id="932" w:name="_Toc51845128"/>
      <w:bookmarkStart w:id="933" w:name="_Toc51845459"/>
      <w:bookmarkStart w:id="934" w:name="_Toc51846979"/>
      <w:bookmarkStart w:id="935" w:name="_Toc57022610"/>
      <w:r w:rsidRPr="00D1205D">
        <w:rPr>
          <w:lang w:eastAsia="zh-CN"/>
        </w:rPr>
        <w:t>6.3.3.4.4.2.2</w:t>
      </w:r>
      <w:r w:rsidRPr="00D1205D">
        <w:rPr>
          <w:lang w:eastAsia="zh-CN"/>
        </w:rPr>
        <w:tab/>
      </w:r>
      <w:r w:rsidRPr="00D1205D">
        <w:t>Additional scope parameters for S-NSSAI/DNN based load control by SMF</w:t>
      </w:r>
      <w:bookmarkEnd w:id="931"/>
      <w:bookmarkEnd w:id="932"/>
      <w:bookmarkEnd w:id="933"/>
      <w:bookmarkEnd w:id="934"/>
      <w:bookmarkEnd w:id="935"/>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6" w:name="_Toc35969966"/>
      <w:bookmarkStart w:id="937"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8" w:name="_Toc44847475"/>
      <w:bookmarkStart w:id="939" w:name="_Toc51845129"/>
      <w:bookmarkStart w:id="940" w:name="_Toc51845460"/>
      <w:bookmarkStart w:id="941" w:name="_Toc51846980"/>
      <w:bookmarkStart w:id="942" w:name="_Toc57022611"/>
      <w:bookmarkEnd w:id="936"/>
      <w:bookmarkEnd w:id="937"/>
      <w:r w:rsidRPr="00D1205D">
        <w:rPr>
          <w:lang w:eastAsia="zh-CN"/>
        </w:rPr>
        <w:t>6.3.3.4.4.3</w:t>
      </w:r>
      <w:r w:rsidRPr="00D1205D">
        <w:rPr>
          <w:lang w:eastAsia="zh-CN"/>
        </w:rPr>
        <w:tab/>
      </w:r>
      <w:r w:rsidRPr="00D1205D">
        <w:t>Scope of LCI signalled by an SCP</w:t>
      </w:r>
      <w:bookmarkEnd w:id="938"/>
      <w:bookmarkEnd w:id="939"/>
      <w:bookmarkEnd w:id="940"/>
      <w:bookmarkEnd w:id="941"/>
      <w:bookmarkEnd w:id="942"/>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3" w:name="_Toc44847476"/>
      <w:bookmarkStart w:id="944" w:name="_Toc51845130"/>
      <w:bookmarkStart w:id="945" w:name="_Toc51845461"/>
      <w:bookmarkStart w:id="946" w:name="_Toc51846981"/>
      <w:bookmarkStart w:id="947" w:name="_Toc57022612"/>
      <w:bookmarkStart w:id="948" w:name="_Toc138412627"/>
      <w:r w:rsidRPr="00D1205D">
        <w:rPr>
          <w:lang w:eastAsia="zh-CN"/>
        </w:rPr>
        <w:t>6.3.3.4.5</w:t>
      </w:r>
      <w:r w:rsidRPr="00D1205D">
        <w:rPr>
          <w:lang w:eastAsia="zh-CN"/>
        </w:rPr>
        <w:tab/>
        <w:t>S-NSSAI/DNN Relative Capacity</w:t>
      </w:r>
      <w:bookmarkEnd w:id="943"/>
      <w:bookmarkEnd w:id="944"/>
      <w:bookmarkEnd w:id="945"/>
      <w:bookmarkEnd w:id="946"/>
      <w:bookmarkEnd w:id="947"/>
      <w:bookmarkEnd w:id="948"/>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9" w:name="_Toc44847477"/>
      <w:bookmarkStart w:id="950" w:name="_Toc51845131"/>
      <w:bookmarkStart w:id="951" w:name="_Toc51845462"/>
      <w:bookmarkStart w:id="952" w:name="_Toc51846982"/>
      <w:bookmarkStart w:id="953" w:name="_Toc57022613"/>
      <w:bookmarkStart w:id="954" w:name="_Toc138412628"/>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1"/>
      <w:bookmarkEnd w:id="912"/>
      <w:bookmarkEnd w:id="949"/>
      <w:bookmarkEnd w:id="950"/>
      <w:bookmarkEnd w:id="951"/>
      <w:bookmarkEnd w:id="952"/>
      <w:bookmarkEnd w:id="953"/>
      <w:bookmarkEnd w:id="954"/>
    </w:p>
    <w:p w14:paraId="7D05E9B9" w14:textId="77777777" w:rsidR="00F90BFA" w:rsidRPr="00D1205D" w:rsidRDefault="00F90BFA" w:rsidP="002D7984">
      <w:pPr>
        <w:pStyle w:val="Heading5"/>
        <w:rPr>
          <w:lang w:eastAsia="zh-CN"/>
        </w:rPr>
      </w:pPr>
      <w:bookmarkStart w:id="955" w:name="_Toc35969969"/>
      <w:bookmarkStart w:id="956" w:name="_Toc36050763"/>
      <w:bookmarkStart w:id="957" w:name="_Toc44847478"/>
      <w:bookmarkStart w:id="958" w:name="_Toc51845132"/>
      <w:bookmarkStart w:id="959" w:name="_Toc51845463"/>
      <w:bookmarkStart w:id="960" w:name="_Toc51846983"/>
      <w:bookmarkStart w:id="961" w:name="_Toc57022614"/>
      <w:bookmarkStart w:id="962" w:name="_Toc13841262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5"/>
      <w:bookmarkEnd w:id="956"/>
      <w:bookmarkEnd w:id="957"/>
      <w:bookmarkEnd w:id="958"/>
      <w:bookmarkEnd w:id="959"/>
      <w:bookmarkEnd w:id="960"/>
      <w:bookmarkEnd w:id="961"/>
      <w:bookmarkEnd w:id="962"/>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3" w:name="_Toc35969970"/>
      <w:bookmarkStart w:id="964" w:name="_Toc36050764"/>
      <w:bookmarkStart w:id="965" w:name="_Toc44847479"/>
      <w:bookmarkStart w:id="966" w:name="_Toc51845133"/>
      <w:bookmarkStart w:id="967" w:name="_Toc51845464"/>
      <w:bookmarkStart w:id="968" w:name="_Toc51846984"/>
      <w:bookmarkStart w:id="969" w:name="_Toc57022615"/>
      <w:bookmarkStart w:id="970" w:name="_Toc138412630"/>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3"/>
      <w:bookmarkEnd w:id="964"/>
      <w:bookmarkEnd w:id="965"/>
      <w:bookmarkEnd w:id="966"/>
      <w:bookmarkEnd w:id="967"/>
      <w:bookmarkEnd w:id="968"/>
      <w:bookmarkEnd w:id="969"/>
      <w:bookmarkEnd w:id="970"/>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1" w:name="_Toc35969971"/>
      <w:bookmarkStart w:id="972" w:name="_Toc36050765"/>
      <w:bookmarkStart w:id="973" w:name="_Toc44847480"/>
      <w:bookmarkStart w:id="974" w:name="_Toc51845134"/>
      <w:bookmarkStart w:id="975" w:name="_Toc51845465"/>
      <w:bookmarkStart w:id="976" w:name="_Toc51846985"/>
      <w:bookmarkStart w:id="977" w:name="_Toc57022616"/>
      <w:bookmarkStart w:id="978" w:name="_Toc138412631"/>
      <w:r w:rsidRPr="00D1205D">
        <w:rPr>
          <w:lang w:eastAsia="zh-CN"/>
        </w:rPr>
        <w:t>6</w:t>
      </w:r>
      <w:r w:rsidRPr="00D1205D">
        <w:t>.</w:t>
      </w:r>
      <w:r w:rsidRPr="00D1205D">
        <w:rPr>
          <w:lang w:eastAsia="zh-CN"/>
        </w:rPr>
        <w:t>4</w:t>
      </w:r>
      <w:r w:rsidRPr="00D1205D">
        <w:rPr>
          <w:lang w:eastAsia="zh-CN"/>
        </w:rPr>
        <w:tab/>
        <w:t>Overload Control</w:t>
      </w:r>
      <w:bookmarkEnd w:id="821"/>
      <w:bookmarkEnd w:id="822"/>
      <w:bookmarkEnd w:id="823"/>
      <w:bookmarkEnd w:id="971"/>
      <w:bookmarkEnd w:id="972"/>
      <w:bookmarkEnd w:id="973"/>
      <w:bookmarkEnd w:id="974"/>
      <w:bookmarkEnd w:id="975"/>
      <w:bookmarkEnd w:id="976"/>
      <w:bookmarkEnd w:id="977"/>
      <w:bookmarkEnd w:id="978"/>
    </w:p>
    <w:p w14:paraId="70A943B9" w14:textId="77777777" w:rsidR="00F90BFA" w:rsidRPr="00D1205D" w:rsidRDefault="00F90BFA" w:rsidP="002D7984">
      <w:pPr>
        <w:pStyle w:val="Heading3"/>
        <w:rPr>
          <w:lang w:eastAsia="zh-CN"/>
        </w:rPr>
      </w:pPr>
      <w:bookmarkStart w:id="979" w:name="_Toc19708972"/>
      <w:bookmarkStart w:id="980" w:name="_Toc27745050"/>
      <w:bookmarkStart w:id="981" w:name="_Toc29803203"/>
      <w:bookmarkStart w:id="982" w:name="_Toc35969972"/>
      <w:bookmarkStart w:id="983" w:name="_Toc36050766"/>
      <w:bookmarkStart w:id="984" w:name="_Toc44847481"/>
      <w:bookmarkStart w:id="985" w:name="_Toc51845135"/>
      <w:bookmarkStart w:id="986" w:name="_Toc51845466"/>
      <w:bookmarkStart w:id="987" w:name="_Toc51846986"/>
      <w:bookmarkStart w:id="988" w:name="_Toc57022617"/>
      <w:bookmarkStart w:id="989" w:name="_Toc138412632"/>
      <w:r w:rsidRPr="00D1205D">
        <w:rPr>
          <w:lang w:eastAsia="zh-CN"/>
        </w:rPr>
        <w:t>6.4.1</w:t>
      </w:r>
      <w:r w:rsidRPr="00D1205D">
        <w:rPr>
          <w:lang w:eastAsia="zh-CN"/>
        </w:rPr>
        <w:tab/>
        <w:t>General</w:t>
      </w:r>
      <w:bookmarkEnd w:id="979"/>
      <w:bookmarkEnd w:id="980"/>
      <w:bookmarkEnd w:id="981"/>
      <w:bookmarkEnd w:id="982"/>
      <w:bookmarkEnd w:id="983"/>
      <w:bookmarkEnd w:id="984"/>
      <w:bookmarkEnd w:id="985"/>
      <w:bookmarkEnd w:id="986"/>
      <w:bookmarkEnd w:id="987"/>
      <w:bookmarkEnd w:id="988"/>
      <w:bookmarkEnd w:id="989"/>
    </w:p>
    <w:p w14:paraId="2897F760" w14:textId="77777777" w:rsidR="00F90BFA" w:rsidRPr="00D1205D" w:rsidRDefault="00F90BFA" w:rsidP="00F90BFA">
      <w:pPr>
        <w:rPr>
          <w:lang w:eastAsia="zh-CN"/>
        </w:rPr>
      </w:pPr>
      <w:bookmarkStart w:id="990" w:name="_Toc19708973"/>
      <w:bookmarkStart w:id="991" w:name="_Toc27745051"/>
      <w:bookmarkStart w:id="992"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3" w:name="_Toc35969973"/>
      <w:bookmarkStart w:id="994" w:name="_Toc36050767"/>
      <w:bookmarkStart w:id="995" w:name="_Toc44847482"/>
      <w:bookmarkStart w:id="996" w:name="_Toc51845136"/>
      <w:bookmarkStart w:id="997" w:name="_Toc51845467"/>
      <w:bookmarkStart w:id="998" w:name="_Toc51846987"/>
      <w:bookmarkStart w:id="999" w:name="_Toc57022618"/>
      <w:bookmarkStart w:id="1000" w:name="_Toc138412633"/>
      <w:r w:rsidRPr="00D1205D">
        <w:lastRenderedPageBreak/>
        <w:t>6.4.2</w:t>
      </w:r>
      <w:r w:rsidRPr="00D1205D">
        <w:tab/>
        <w:t>Overload Control based on HTTP status codes</w:t>
      </w:r>
      <w:bookmarkEnd w:id="993"/>
      <w:bookmarkEnd w:id="994"/>
      <w:bookmarkEnd w:id="995"/>
      <w:bookmarkEnd w:id="996"/>
      <w:bookmarkEnd w:id="997"/>
      <w:bookmarkEnd w:id="998"/>
      <w:bookmarkEnd w:id="999"/>
      <w:bookmarkEnd w:id="1000"/>
    </w:p>
    <w:p w14:paraId="21B10D57" w14:textId="77777777" w:rsidR="00F90BFA" w:rsidRPr="00D1205D" w:rsidRDefault="00F90BFA" w:rsidP="002D7984">
      <w:pPr>
        <w:pStyle w:val="Heading4"/>
      </w:pPr>
      <w:bookmarkStart w:id="1001" w:name="_Toc35969974"/>
      <w:bookmarkStart w:id="1002" w:name="_Toc36050768"/>
      <w:bookmarkStart w:id="1003" w:name="_Toc44847483"/>
      <w:bookmarkStart w:id="1004" w:name="_Toc51845137"/>
      <w:bookmarkStart w:id="1005" w:name="_Toc51845468"/>
      <w:bookmarkStart w:id="1006" w:name="_Toc51846988"/>
      <w:bookmarkStart w:id="1007" w:name="_Toc57022619"/>
      <w:bookmarkStart w:id="1008" w:name="_Toc138412634"/>
      <w:r w:rsidRPr="00D1205D">
        <w:t>6.4.2.1</w:t>
      </w:r>
      <w:r w:rsidRPr="00D1205D">
        <w:tab/>
        <w:t>General</w:t>
      </w:r>
      <w:bookmarkEnd w:id="1001"/>
      <w:bookmarkEnd w:id="1002"/>
      <w:bookmarkEnd w:id="1003"/>
      <w:bookmarkEnd w:id="1004"/>
      <w:bookmarkEnd w:id="1005"/>
      <w:bookmarkEnd w:id="1006"/>
      <w:bookmarkEnd w:id="1007"/>
      <w:bookmarkEnd w:id="1008"/>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9" w:name="_Toc35969975"/>
      <w:bookmarkStart w:id="1010" w:name="_Toc36050769"/>
      <w:bookmarkStart w:id="1011" w:name="_Toc44847484"/>
      <w:bookmarkStart w:id="1012" w:name="_Toc51845138"/>
      <w:bookmarkStart w:id="1013" w:name="_Toc51845469"/>
      <w:bookmarkStart w:id="1014" w:name="_Toc51846989"/>
      <w:bookmarkStart w:id="1015" w:name="_Toc57022620"/>
      <w:bookmarkStart w:id="1016" w:name="_Toc138412635"/>
      <w:r w:rsidRPr="00D1205D">
        <w:rPr>
          <w:lang w:eastAsia="zh-CN"/>
        </w:rPr>
        <w:t>6.4.2.2</w:t>
      </w:r>
      <w:r w:rsidRPr="00D1205D">
        <w:rPr>
          <w:lang w:eastAsia="zh-CN"/>
        </w:rPr>
        <w:tab/>
        <w:t>HTTP Status Code "503 Service Unavailable"</w:t>
      </w:r>
      <w:bookmarkEnd w:id="990"/>
      <w:bookmarkEnd w:id="991"/>
      <w:bookmarkEnd w:id="992"/>
      <w:bookmarkEnd w:id="1009"/>
      <w:bookmarkEnd w:id="1010"/>
      <w:bookmarkEnd w:id="1011"/>
      <w:bookmarkEnd w:id="1012"/>
      <w:bookmarkEnd w:id="1013"/>
      <w:bookmarkEnd w:id="1014"/>
      <w:bookmarkEnd w:id="1015"/>
      <w:bookmarkEnd w:id="1016"/>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7" w:name="_Toc19708974"/>
      <w:bookmarkStart w:id="1018" w:name="_Toc27745052"/>
      <w:bookmarkStart w:id="1019" w:name="_Toc29803205"/>
      <w:bookmarkStart w:id="1020" w:name="_Toc35969976"/>
      <w:bookmarkStart w:id="1021" w:name="_Toc36050770"/>
      <w:bookmarkStart w:id="1022" w:name="_Toc44847485"/>
      <w:bookmarkStart w:id="1023" w:name="_Toc51845139"/>
      <w:bookmarkStart w:id="1024" w:name="_Toc51845470"/>
      <w:bookmarkStart w:id="1025" w:name="_Toc51846990"/>
      <w:bookmarkStart w:id="1026" w:name="_Toc57022621"/>
      <w:bookmarkStart w:id="1027" w:name="_Toc138412636"/>
      <w:r w:rsidRPr="00D1205D">
        <w:rPr>
          <w:lang w:eastAsia="zh-CN"/>
        </w:rPr>
        <w:t>6.4.2.3</w:t>
      </w:r>
      <w:r w:rsidRPr="00D1205D">
        <w:rPr>
          <w:lang w:eastAsia="zh-CN"/>
        </w:rPr>
        <w:tab/>
        <w:t>HTTP Status Code "429 Too Many Requests"</w:t>
      </w:r>
      <w:bookmarkEnd w:id="1017"/>
      <w:bookmarkEnd w:id="1018"/>
      <w:bookmarkEnd w:id="1019"/>
      <w:bookmarkEnd w:id="1020"/>
      <w:bookmarkEnd w:id="1021"/>
      <w:bookmarkEnd w:id="1022"/>
      <w:bookmarkEnd w:id="1023"/>
      <w:bookmarkEnd w:id="1024"/>
      <w:bookmarkEnd w:id="1025"/>
      <w:bookmarkEnd w:id="1026"/>
      <w:bookmarkEnd w:id="1027"/>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8" w:name="_Toc19708975"/>
      <w:bookmarkStart w:id="1029" w:name="_Toc27745053"/>
      <w:bookmarkStart w:id="1030" w:name="_Toc29803206"/>
      <w:bookmarkStart w:id="1031" w:name="_Toc35969977"/>
      <w:bookmarkStart w:id="1032" w:name="_Toc36050771"/>
      <w:bookmarkStart w:id="1033" w:name="_Toc44847486"/>
      <w:bookmarkStart w:id="1034" w:name="_Toc51845140"/>
      <w:bookmarkStart w:id="1035" w:name="_Toc51845471"/>
      <w:bookmarkStart w:id="1036" w:name="_Toc51846991"/>
      <w:bookmarkStart w:id="1037" w:name="_Toc57022622"/>
      <w:bookmarkStart w:id="1038" w:name="_Toc138412637"/>
      <w:r w:rsidRPr="00D1205D">
        <w:rPr>
          <w:lang w:eastAsia="zh-CN"/>
        </w:rPr>
        <w:t>6.4.2.</w:t>
      </w:r>
      <w:r w:rsidRPr="00D1205D">
        <w:t>4</w:t>
      </w:r>
      <w:r w:rsidRPr="00D1205D">
        <w:rPr>
          <w:lang w:eastAsia="zh-CN"/>
        </w:rPr>
        <w:tab/>
        <w:t>HTTP Status Code "307 Temporary Redirect"</w:t>
      </w:r>
      <w:bookmarkEnd w:id="1028"/>
      <w:bookmarkEnd w:id="1029"/>
      <w:bookmarkEnd w:id="1030"/>
      <w:bookmarkEnd w:id="1031"/>
      <w:bookmarkEnd w:id="1032"/>
      <w:bookmarkEnd w:id="1033"/>
      <w:bookmarkEnd w:id="1034"/>
      <w:bookmarkEnd w:id="1035"/>
      <w:bookmarkEnd w:id="1036"/>
      <w:bookmarkEnd w:id="1037"/>
      <w:bookmarkEnd w:id="1038"/>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9" w:name="_Toc35969978"/>
      <w:bookmarkStart w:id="1040" w:name="_Toc36050772"/>
      <w:bookmarkStart w:id="1041" w:name="_Toc44847487"/>
      <w:bookmarkStart w:id="1042" w:name="_Toc51845141"/>
      <w:bookmarkStart w:id="1043" w:name="_Toc51845472"/>
      <w:bookmarkStart w:id="1044" w:name="_Toc51846992"/>
      <w:bookmarkStart w:id="1045" w:name="_Toc57022623"/>
      <w:bookmarkStart w:id="1046" w:name="_Toc138412638"/>
      <w:r w:rsidRPr="00D1205D">
        <w:rPr>
          <w:lang w:eastAsia="zh-CN"/>
        </w:rPr>
        <w:t>6.4.3</w:t>
      </w:r>
      <w:r w:rsidRPr="00D1205D">
        <w:rPr>
          <w:lang w:eastAsia="zh-CN"/>
        </w:rPr>
        <w:tab/>
      </w:r>
      <w:r w:rsidRPr="00D1205D">
        <w:t>Overload Control based on OCI Header</w:t>
      </w:r>
      <w:bookmarkEnd w:id="1039"/>
      <w:bookmarkEnd w:id="1040"/>
      <w:bookmarkEnd w:id="1041"/>
      <w:bookmarkEnd w:id="1042"/>
      <w:bookmarkEnd w:id="1043"/>
      <w:bookmarkEnd w:id="1044"/>
      <w:bookmarkEnd w:id="1045"/>
      <w:bookmarkEnd w:id="1046"/>
    </w:p>
    <w:p w14:paraId="0300EF2F" w14:textId="77777777" w:rsidR="00F90BFA" w:rsidRPr="00D1205D" w:rsidRDefault="00F90BFA" w:rsidP="002D7984">
      <w:pPr>
        <w:pStyle w:val="Heading4"/>
        <w:rPr>
          <w:lang w:eastAsia="zh-CN"/>
        </w:rPr>
      </w:pPr>
      <w:bookmarkStart w:id="1047" w:name="_Toc35969979"/>
      <w:bookmarkStart w:id="1048" w:name="_Toc36050773"/>
      <w:bookmarkStart w:id="1049" w:name="_Toc44847488"/>
      <w:bookmarkStart w:id="1050" w:name="_Toc51845142"/>
      <w:bookmarkStart w:id="1051" w:name="_Toc51845473"/>
      <w:bookmarkStart w:id="1052" w:name="_Toc51846993"/>
      <w:bookmarkStart w:id="1053" w:name="_Toc57022624"/>
      <w:bookmarkStart w:id="1054" w:name="_Toc138412639"/>
      <w:r w:rsidRPr="00D1205D">
        <w:rPr>
          <w:lang w:eastAsia="zh-CN"/>
        </w:rPr>
        <w:t>6.4.3.1</w:t>
      </w:r>
      <w:r w:rsidRPr="00D1205D">
        <w:rPr>
          <w:lang w:eastAsia="zh-CN"/>
        </w:rPr>
        <w:tab/>
        <w:t>General</w:t>
      </w:r>
      <w:bookmarkEnd w:id="1047"/>
      <w:bookmarkEnd w:id="1048"/>
      <w:bookmarkEnd w:id="1049"/>
      <w:bookmarkEnd w:id="1050"/>
      <w:bookmarkEnd w:id="1051"/>
      <w:bookmarkEnd w:id="1052"/>
      <w:bookmarkEnd w:id="1053"/>
      <w:bookmarkEnd w:id="1054"/>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5" w:name="_Toc35969980"/>
      <w:bookmarkStart w:id="1056" w:name="_Toc36050774"/>
      <w:bookmarkStart w:id="1057" w:name="_Toc44847489"/>
      <w:bookmarkStart w:id="1058" w:name="_Toc51845143"/>
      <w:bookmarkStart w:id="1059" w:name="_Toc51845474"/>
      <w:bookmarkStart w:id="1060" w:name="_Toc51846994"/>
      <w:bookmarkStart w:id="1061"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2" w:name="_Toc138412640"/>
      <w:r w:rsidRPr="00D1205D">
        <w:rPr>
          <w:lang w:eastAsia="zh-CN"/>
        </w:rPr>
        <w:t>6.4.3.2</w:t>
      </w:r>
      <w:r w:rsidRPr="00D1205D">
        <w:rPr>
          <w:lang w:eastAsia="zh-CN"/>
        </w:rPr>
        <w:tab/>
        <w:t>Conveyance of Overload Control Information</w:t>
      </w:r>
      <w:bookmarkEnd w:id="1055"/>
      <w:bookmarkEnd w:id="1056"/>
      <w:bookmarkEnd w:id="1057"/>
      <w:bookmarkEnd w:id="1058"/>
      <w:bookmarkEnd w:id="1059"/>
      <w:bookmarkEnd w:id="1060"/>
      <w:bookmarkEnd w:id="1061"/>
      <w:bookmarkEnd w:id="1062"/>
    </w:p>
    <w:p w14:paraId="23197B4A" w14:textId="77777777" w:rsidR="00B73DF7" w:rsidRPr="00D1205D" w:rsidRDefault="00B73DF7" w:rsidP="00B73DF7">
      <w:pPr>
        <w:rPr>
          <w:lang w:eastAsia="zh-CN"/>
        </w:rPr>
      </w:pPr>
      <w:bookmarkStart w:id="1063" w:name="_Toc35969981"/>
      <w:bookmarkStart w:id="1064" w:name="_Toc36050775"/>
      <w:bookmarkStart w:id="1065" w:name="_Toc44847490"/>
      <w:bookmarkStart w:id="1066" w:name="_Toc51845144"/>
      <w:bookmarkStart w:id="1067" w:name="_Toc51845475"/>
      <w:bookmarkStart w:id="1068" w:name="_Toc51846995"/>
      <w:bookmarkStart w:id="1069"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0" w:name="_Toc138412641"/>
      <w:r w:rsidRPr="00D1205D">
        <w:rPr>
          <w:lang w:eastAsia="zh-CN"/>
        </w:rPr>
        <w:t>6.4.3.3</w:t>
      </w:r>
      <w:r w:rsidRPr="00D1205D">
        <w:rPr>
          <w:lang w:eastAsia="zh-CN"/>
        </w:rPr>
        <w:tab/>
        <w:t>Frequency of Conveyance</w:t>
      </w:r>
      <w:bookmarkEnd w:id="1063"/>
      <w:bookmarkEnd w:id="1064"/>
      <w:bookmarkEnd w:id="1065"/>
      <w:bookmarkEnd w:id="1066"/>
      <w:bookmarkEnd w:id="1067"/>
      <w:bookmarkEnd w:id="1068"/>
      <w:bookmarkEnd w:id="1069"/>
      <w:bookmarkEnd w:id="107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1" w:name="_Toc35969982"/>
      <w:bookmarkStart w:id="1072" w:name="_Toc36050776"/>
      <w:bookmarkStart w:id="1073" w:name="_Toc44847491"/>
      <w:bookmarkStart w:id="1074" w:name="_Toc51845145"/>
      <w:bookmarkStart w:id="1075" w:name="_Toc51845476"/>
      <w:bookmarkStart w:id="1076" w:name="_Toc51846996"/>
      <w:bookmarkStart w:id="1077" w:name="_Toc57022627"/>
      <w:bookmarkStart w:id="1078" w:name="_Toc138412642"/>
      <w:r w:rsidRPr="00D1205D">
        <w:rPr>
          <w:lang w:eastAsia="zh-CN"/>
        </w:rPr>
        <w:t>6.4.3.4</w:t>
      </w:r>
      <w:r w:rsidRPr="00D1205D">
        <w:rPr>
          <w:lang w:eastAsia="zh-CN"/>
        </w:rPr>
        <w:tab/>
        <w:t>Overload Control Information</w:t>
      </w:r>
      <w:bookmarkEnd w:id="1071"/>
      <w:bookmarkEnd w:id="1072"/>
      <w:bookmarkEnd w:id="1073"/>
      <w:bookmarkEnd w:id="1074"/>
      <w:bookmarkEnd w:id="1075"/>
      <w:bookmarkEnd w:id="1076"/>
      <w:bookmarkEnd w:id="1077"/>
      <w:bookmarkEnd w:id="1078"/>
    </w:p>
    <w:p w14:paraId="744DC903" w14:textId="77777777" w:rsidR="00F90BFA" w:rsidRPr="00D1205D" w:rsidRDefault="00F90BFA" w:rsidP="002D7984">
      <w:pPr>
        <w:pStyle w:val="Heading5"/>
        <w:rPr>
          <w:lang w:eastAsia="zh-CN"/>
        </w:rPr>
      </w:pPr>
      <w:bookmarkStart w:id="1079" w:name="_Toc35969983"/>
      <w:bookmarkStart w:id="1080" w:name="_Toc44847492"/>
      <w:bookmarkStart w:id="1081" w:name="_Toc51845146"/>
      <w:bookmarkStart w:id="1082" w:name="_Toc51845477"/>
      <w:bookmarkStart w:id="1083" w:name="_Toc51846997"/>
      <w:bookmarkStart w:id="1084" w:name="_Toc57022628"/>
      <w:bookmarkStart w:id="1085" w:name="_Toc35969984"/>
      <w:bookmarkStart w:id="1086" w:name="_Toc36050778"/>
      <w:bookmarkStart w:id="1087" w:name="_Toc138412643"/>
      <w:r w:rsidRPr="00D1205D">
        <w:rPr>
          <w:lang w:eastAsia="zh-CN"/>
        </w:rPr>
        <w:t>6.4.3.4.1</w:t>
      </w:r>
      <w:r w:rsidRPr="00D1205D">
        <w:rPr>
          <w:lang w:eastAsia="zh-CN"/>
        </w:rPr>
        <w:tab/>
        <w:t>General Description</w:t>
      </w:r>
      <w:bookmarkEnd w:id="1079"/>
      <w:bookmarkEnd w:id="1080"/>
      <w:bookmarkEnd w:id="1081"/>
      <w:bookmarkEnd w:id="1082"/>
      <w:bookmarkEnd w:id="1083"/>
      <w:bookmarkEnd w:id="1084"/>
      <w:bookmarkEnd w:id="108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8" w:name="_Toc44847493"/>
      <w:bookmarkStart w:id="1089" w:name="_Toc51845147"/>
      <w:bookmarkStart w:id="1090" w:name="_Toc51845478"/>
      <w:bookmarkStart w:id="1091" w:name="_Toc51846998"/>
      <w:bookmarkStart w:id="1092" w:name="_Toc57022629"/>
      <w:bookmarkStart w:id="1093" w:name="_Toc138412644"/>
      <w:r w:rsidRPr="00D1205D">
        <w:rPr>
          <w:lang w:eastAsia="zh-CN"/>
        </w:rPr>
        <w:t>6.4.3.4.2</w:t>
      </w:r>
      <w:r w:rsidRPr="00D1205D">
        <w:rPr>
          <w:lang w:eastAsia="zh-CN"/>
        </w:rPr>
        <w:tab/>
        <w:t>Overload Control Timestamp</w:t>
      </w:r>
      <w:bookmarkEnd w:id="1085"/>
      <w:bookmarkEnd w:id="1086"/>
      <w:bookmarkEnd w:id="1088"/>
      <w:bookmarkEnd w:id="1089"/>
      <w:bookmarkEnd w:id="1090"/>
      <w:bookmarkEnd w:id="1091"/>
      <w:bookmarkEnd w:id="1092"/>
      <w:bookmarkEnd w:id="1093"/>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4" w:name="_Toc35969985"/>
      <w:bookmarkStart w:id="1095" w:name="_Toc36050779"/>
      <w:bookmarkStart w:id="1096" w:name="_Toc44847494"/>
      <w:bookmarkStart w:id="1097" w:name="_Toc51845148"/>
      <w:bookmarkStart w:id="1098" w:name="_Toc51845479"/>
      <w:bookmarkStart w:id="1099" w:name="_Toc51846999"/>
      <w:bookmarkStart w:id="1100" w:name="_Toc57022630"/>
      <w:bookmarkStart w:id="1101" w:name="_Toc138412645"/>
      <w:r w:rsidRPr="00D1205D">
        <w:rPr>
          <w:lang w:eastAsia="zh-CN"/>
        </w:rPr>
        <w:t>6.4.3.4.3</w:t>
      </w:r>
      <w:r w:rsidRPr="00D1205D">
        <w:rPr>
          <w:lang w:eastAsia="zh-CN"/>
        </w:rPr>
        <w:tab/>
        <w:t>Overload Reduction Metric</w:t>
      </w:r>
      <w:bookmarkEnd w:id="1094"/>
      <w:bookmarkEnd w:id="1095"/>
      <w:bookmarkEnd w:id="1096"/>
      <w:bookmarkEnd w:id="1097"/>
      <w:bookmarkEnd w:id="1098"/>
      <w:bookmarkEnd w:id="1099"/>
      <w:bookmarkEnd w:id="1100"/>
      <w:bookmarkEnd w:id="1101"/>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2" w:name="_Toc35969986"/>
      <w:bookmarkStart w:id="1103" w:name="_Toc36050780"/>
      <w:bookmarkStart w:id="1104" w:name="_Toc44847495"/>
      <w:bookmarkStart w:id="1105" w:name="_Toc51845149"/>
      <w:bookmarkStart w:id="1106" w:name="_Toc51845480"/>
      <w:bookmarkStart w:id="1107" w:name="_Toc51847000"/>
      <w:bookmarkStart w:id="1108" w:name="_Toc57022631"/>
      <w:bookmarkStart w:id="1109" w:name="_Toc138412646"/>
      <w:r w:rsidRPr="00D1205D">
        <w:rPr>
          <w:lang w:eastAsia="zh-CN"/>
        </w:rPr>
        <w:t>6.4.3.4.4</w:t>
      </w:r>
      <w:r w:rsidRPr="00D1205D">
        <w:rPr>
          <w:lang w:eastAsia="zh-CN"/>
        </w:rPr>
        <w:tab/>
        <w:t>Overload Control Period of Validity</w:t>
      </w:r>
      <w:bookmarkEnd w:id="1102"/>
      <w:bookmarkEnd w:id="1103"/>
      <w:bookmarkEnd w:id="1104"/>
      <w:bookmarkEnd w:id="1105"/>
      <w:bookmarkEnd w:id="1106"/>
      <w:bookmarkEnd w:id="1107"/>
      <w:bookmarkEnd w:id="1108"/>
      <w:bookmarkEnd w:id="1109"/>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0" w:name="_Toc35969987"/>
      <w:bookmarkStart w:id="1111" w:name="_Toc36050781"/>
      <w:bookmarkStart w:id="1112" w:name="_Toc44847496"/>
      <w:bookmarkStart w:id="1113" w:name="_Toc51845150"/>
      <w:bookmarkStart w:id="1114" w:name="_Toc51845481"/>
      <w:bookmarkStart w:id="1115" w:name="_Toc51847001"/>
      <w:bookmarkStart w:id="1116"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7" w:name="_Toc138412647"/>
      <w:r w:rsidRPr="00D1205D">
        <w:rPr>
          <w:lang w:eastAsia="zh-CN"/>
        </w:rPr>
        <w:t>6.4.3.4.5</w:t>
      </w:r>
      <w:r w:rsidRPr="00D1205D">
        <w:rPr>
          <w:lang w:eastAsia="zh-CN"/>
        </w:rPr>
        <w:tab/>
        <w:t>Scope of OCI</w:t>
      </w:r>
      <w:bookmarkEnd w:id="1110"/>
      <w:bookmarkEnd w:id="1111"/>
      <w:bookmarkEnd w:id="1112"/>
      <w:bookmarkEnd w:id="1113"/>
      <w:bookmarkEnd w:id="1114"/>
      <w:bookmarkEnd w:id="1115"/>
      <w:bookmarkEnd w:id="1116"/>
      <w:bookmarkEnd w:id="1117"/>
    </w:p>
    <w:p w14:paraId="63734537" w14:textId="77777777" w:rsidR="00F90BFA" w:rsidRPr="00D1205D" w:rsidRDefault="00F90BFA" w:rsidP="002D7984">
      <w:pPr>
        <w:pStyle w:val="H6"/>
        <w:rPr>
          <w:lang w:eastAsia="zh-CN"/>
        </w:rPr>
      </w:pPr>
      <w:bookmarkStart w:id="1118" w:name="_Toc44847497"/>
      <w:bookmarkStart w:id="1119" w:name="_Toc51845151"/>
      <w:bookmarkStart w:id="1120" w:name="_Toc51845482"/>
      <w:bookmarkStart w:id="1121" w:name="_Toc51847002"/>
      <w:bookmarkStart w:id="1122" w:name="_Toc57022633"/>
      <w:bookmarkStart w:id="1123" w:name="_Toc35969991"/>
      <w:bookmarkStart w:id="1124" w:name="_Toc36050785"/>
      <w:r w:rsidRPr="00D1205D">
        <w:rPr>
          <w:lang w:eastAsia="zh-CN"/>
        </w:rPr>
        <w:t>6.4.3.4.5.1</w:t>
      </w:r>
      <w:r w:rsidRPr="00D1205D">
        <w:rPr>
          <w:lang w:eastAsia="zh-CN"/>
        </w:rPr>
        <w:tab/>
      </w:r>
      <w:r w:rsidRPr="00D1205D">
        <w:t>Introduction</w:t>
      </w:r>
      <w:bookmarkEnd w:id="1118"/>
      <w:bookmarkEnd w:id="1119"/>
      <w:bookmarkEnd w:id="1120"/>
      <w:bookmarkEnd w:id="1121"/>
      <w:bookmarkEnd w:id="1122"/>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5" w:name="_Toc35969988"/>
      <w:bookmarkStart w:id="1126" w:name="_Toc44847498"/>
      <w:bookmarkStart w:id="1127" w:name="_Toc51845152"/>
      <w:bookmarkStart w:id="1128" w:name="_Toc51845483"/>
      <w:bookmarkStart w:id="1129" w:name="_Toc51847003"/>
      <w:bookmarkStart w:id="1130" w:name="_Toc57022634"/>
      <w:r w:rsidRPr="00D1205D">
        <w:rPr>
          <w:lang w:eastAsia="zh-CN"/>
        </w:rPr>
        <w:t>6.4.3.4.5.2</w:t>
      </w:r>
      <w:r w:rsidRPr="00D1205D">
        <w:rPr>
          <w:lang w:eastAsia="zh-CN"/>
        </w:rPr>
        <w:tab/>
      </w:r>
      <w:r w:rsidRPr="00D1205D">
        <w:t>Scope of OCI signalled by an NF Service Producer</w:t>
      </w:r>
      <w:bookmarkEnd w:id="1125"/>
      <w:bookmarkEnd w:id="1126"/>
      <w:bookmarkEnd w:id="1127"/>
      <w:bookmarkEnd w:id="1128"/>
      <w:bookmarkEnd w:id="1129"/>
      <w:bookmarkEnd w:id="1130"/>
    </w:p>
    <w:p w14:paraId="112D1FDA" w14:textId="77777777" w:rsidR="00F90BFA" w:rsidRPr="00D1205D" w:rsidRDefault="00F90BFA" w:rsidP="002D7984">
      <w:pPr>
        <w:pStyle w:val="H6"/>
        <w:rPr>
          <w:lang w:eastAsia="zh-CN"/>
        </w:rPr>
      </w:pPr>
      <w:bookmarkStart w:id="1131" w:name="_Toc44847499"/>
      <w:bookmarkStart w:id="1132" w:name="_Toc51845153"/>
      <w:bookmarkStart w:id="1133" w:name="_Toc51845484"/>
      <w:bookmarkStart w:id="1134" w:name="_Toc51847004"/>
      <w:bookmarkStart w:id="1135" w:name="_Toc57022635"/>
      <w:r w:rsidRPr="00D1205D">
        <w:rPr>
          <w:lang w:eastAsia="zh-CN"/>
        </w:rPr>
        <w:t>6.4.3.4.5.2.1</w:t>
      </w:r>
      <w:r w:rsidRPr="00D1205D">
        <w:rPr>
          <w:lang w:eastAsia="zh-CN"/>
        </w:rPr>
        <w:tab/>
      </w:r>
      <w:r w:rsidRPr="00D1205D">
        <w:t>General</w:t>
      </w:r>
      <w:bookmarkEnd w:id="1131"/>
      <w:bookmarkEnd w:id="1132"/>
      <w:bookmarkEnd w:id="1133"/>
      <w:bookmarkEnd w:id="1134"/>
      <w:bookmarkEnd w:id="1135"/>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6" w:name="_Toc44847500"/>
      <w:bookmarkStart w:id="1137" w:name="_Toc51845154"/>
      <w:bookmarkStart w:id="1138" w:name="_Toc51845485"/>
      <w:bookmarkStart w:id="1139" w:name="_Toc51847005"/>
      <w:bookmarkStart w:id="1140" w:name="_Toc57022636"/>
      <w:bookmarkStart w:id="1141"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6"/>
      <w:bookmarkEnd w:id="1137"/>
      <w:bookmarkEnd w:id="1138"/>
      <w:bookmarkEnd w:id="1139"/>
      <w:bookmarkEnd w:id="1140"/>
    </w:p>
    <w:bookmarkEnd w:id="1141"/>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2" w:name="_Toc44847501"/>
      <w:bookmarkStart w:id="1143" w:name="_Toc51845155"/>
      <w:bookmarkStart w:id="1144" w:name="_Toc51845486"/>
      <w:bookmarkStart w:id="1145" w:name="_Toc51847006"/>
      <w:bookmarkStart w:id="1146" w:name="_Toc57022637"/>
      <w:r w:rsidRPr="00D1205D">
        <w:rPr>
          <w:lang w:eastAsia="zh-CN"/>
        </w:rPr>
        <w:t>6.4.3.4.5.3</w:t>
      </w:r>
      <w:r w:rsidRPr="00D1205D">
        <w:rPr>
          <w:lang w:eastAsia="zh-CN"/>
        </w:rPr>
        <w:tab/>
      </w:r>
      <w:r w:rsidRPr="00D1205D">
        <w:t>Scope of OCI signalled by an NF Service Consumer</w:t>
      </w:r>
      <w:bookmarkEnd w:id="1142"/>
      <w:bookmarkEnd w:id="1143"/>
      <w:bookmarkEnd w:id="1144"/>
      <w:bookmarkEnd w:id="1145"/>
      <w:bookmarkEnd w:id="1146"/>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7"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7"/>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8"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8"/>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9"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9"/>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0"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0"/>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1" w:name="_Toc44847502"/>
      <w:bookmarkStart w:id="1152" w:name="_Toc51845156"/>
      <w:bookmarkStart w:id="1153" w:name="_Toc51845487"/>
      <w:bookmarkStart w:id="1154" w:name="_Toc51847007"/>
      <w:bookmarkStart w:id="1155" w:name="_Toc57022638"/>
      <w:r w:rsidRPr="00D1205D">
        <w:rPr>
          <w:lang w:eastAsia="zh-CN"/>
        </w:rPr>
        <w:t>6.4.3.4.5.4</w:t>
      </w:r>
      <w:r w:rsidRPr="00D1205D">
        <w:rPr>
          <w:lang w:eastAsia="zh-CN"/>
        </w:rPr>
        <w:tab/>
      </w:r>
      <w:r w:rsidRPr="00D1205D">
        <w:t>Scope of OCI signalled by an SCP</w:t>
      </w:r>
      <w:bookmarkEnd w:id="1151"/>
      <w:bookmarkEnd w:id="1152"/>
      <w:bookmarkEnd w:id="1153"/>
      <w:bookmarkEnd w:id="1154"/>
      <w:bookmarkEnd w:id="1155"/>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6" w:name="_Toc44847503"/>
      <w:bookmarkStart w:id="1157" w:name="_Toc51845157"/>
      <w:bookmarkStart w:id="1158" w:name="_Toc51845488"/>
      <w:bookmarkStart w:id="1159" w:name="_Toc51847008"/>
      <w:bookmarkStart w:id="1160" w:name="_Toc57022639"/>
      <w:bookmarkStart w:id="1161" w:name="_Toc138412648"/>
      <w:r w:rsidRPr="00D1205D">
        <w:rPr>
          <w:lang w:eastAsia="zh-CN"/>
        </w:rPr>
        <w:t>6.4.3.5</w:t>
      </w:r>
      <w:r w:rsidRPr="00D1205D">
        <w:rPr>
          <w:lang w:eastAsia="zh-CN"/>
        </w:rPr>
        <w:tab/>
        <w:t>Overload Control Enforcement</w:t>
      </w:r>
      <w:bookmarkEnd w:id="1123"/>
      <w:bookmarkEnd w:id="1124"/>
      <w:bookmarkEnd w:id="1156"/>
      <w:bookmarkEnd w:id="1157"/>
      <w:bookmarkEnd w:id="1158"/>
      <w:bookmarkEnd w:id="1159"/>
      <w:bookmarkEnd w:id="1160"/>
      <w:bookmarkEnd w:id="1161"/>
    </w:p>
    <w:p w14:paraId="7ACE2A37" w14:textId="77777777" w:rsidR="00F90BFA" w:rsidRPr="00D1205D" w:rsidRDefault="00F90BFA" w:rsidP="002D7984">
      <w:pPr>
        <w:pStyle w:val="Heading5"/>
        <w:rPr>
          <w:lang w:eastAsia="zh-CN"/>
        </w:rPr>
      </w:pPr>
      <w:bookmarkStart w:id="1162" w:name="_Toc35969992"/>
      <w:bookmarkStart w:id="1163" w:name="_Toc36050786"/>
      <w:bookmarkStart w:id="1164" w:name="_Toc44847504"/>
      <w:bookmarkStart w:id="1165" w:name="_Toc51845158"/>
      <w:bookmarkStart w:id="1166" w:name="_Toc51845489"/>
      <w:bookmarkStart w:id="1167" w:name="_Toc51847009"/>
      <w:bookmarkStart w:id="1168" w:name="_Toc57022640"/>
      <w:bookmarkStart w:id="1169" w:name="_Toc138412649"/>
      <w:r w:rsidRPr="00D1205D">
        <w:rPr>
          <w:lang w:eastAsia="zh-CN"/>
        </w:rPr>
        <w:t>6.4.3.5.1</w:t>
      </w:r>
      <w:r w:rsidRPr="00D1205D">
        <w:rPr>
          <w:lang w:eastAsia="zh-CN"/>
        </w:rPr>
        <w:tab/>
        <w:t>Message Throttling</w:t>
      </w:r>
      <w:bookmarkEnd w:id="1162"/>
      <w:bookmarkEnd w:id="1163"/>
      <w:bookmarkEnd w:id="1164"/>
      <w:bookmarkEnd w:id="1165"/>
      <w:bookmarkEnd w:id="1166"/>
      <w:bookmarkEnd w:id="1167"/>
      <w:bookmarkEnd w:id="1168"/>
      <w:bookmarkEnd w:id="116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0" w:name="_Toc35969993"/>
      <w:bookmarkStart w:id="1171" w:name="_Toc36050787"/>
      <w:bookmarkStart w:id="1172" w:name="_Toc44847505"/>
      <w:bookmarkStart w:id="1173" w:name="_Toc51845159"/>
      <w:bookmarkStart w:id="1174" w:name="_Toc51845490"/>
      <w:bookmarkStart w:id="1175" w:name="_Toc51847010"/>
      <w:bookmarkStart w:id="1176" w:name="_Toc57022641"/>
      <w:bookmarkStart w:id="1177" w:name="_Toc138412650"/>
      <w:r w:rsidRPr="00D1205D">
        <w:rPr>
          <w:lang w:eastAsia="zh-CN"/>
        </w:rPr>
        <w:t>6.4.3.5.2</w:t>
      </w:r>
      <w:r w:rsidRPr="00D1205D">
        <w:rPr>
          <w:lang w:eastAsia="zh-CN"/>
        </w:rPr>
        <w:tab/>
        <w:t>Loss Algorithm</w:t>
      </w:r>
      <w:bookmarkEnd w:id="1170"/>
      <w:bookmarkEnd w:id="1171"/>
      <w:bookmarkEnd w:id="1172"/>
      <w:bookmarkEnd w:id="1173"/>
      <w:bookmarkEnd w:id="1174"/>
      <w:bookmarkEnd w:id="1175"/>
      <w:bookmarkEnd w:id="1176"/>
      <w:bookmarkEnd w:id="1177"/>
    </w:p>
    <w:p w14:paraId="01623BE0" w14:textId="77777777" w:rsidR="00B73DF7" w:rsidRPr="00D1205D" w:rsidRDefault="00B73DF7" w:rsidP="00B73DF7">
      <w:bookmarkStart w:id="1178" w:name="_Toc35969994"/>
      <w:bookmarkStart w:id="1179" w:name="_Toc36050788"/>
      <w:bookmarkStart w:id="1180" w:name="_Toc44847506"/>
      <w:bookmarkStart w:id="1181" w:name="_Toc51845160"/>
      <w:bookmarkStart w:id="1182" w:name="_Toc51845491"/>
      <w:bookmarkStart w:id="1183" w:name="_Toc51847011"/>
      <w:bookmarkStart w:id="118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5" w:name="_Toc138412651"/>
      <w:r w:rsidRPr="00D1205D">
        <w:rPr>
          <w:lang w:eastAsia="zh-CN"/>
        </w:rPr>
        <w:t>6.4.3.6</w:t>
      </w:r>
      <w:r w:rsidRPr="00D1205D">
        <w:rPr>
          <w:lang w:eastAsia="zh-CN"/>
        </w:rPr>
        <w:tab/>
      </w:r>
      <w:r w:rsidRPr="00D1205D">
        <w:t xml:space="preserve">OLC-H </w:t>
      </w:r>
      <w:r w:rsidRPr="00D1205D">
        <w:rPr>
          <w:lang w:eastAsia="zh-CN"/>
        </w:rPr>
        <w:t>feature support</w:t>
      </w:r>
      <w:bookmarkEnd w:id="1178"/>
      <w:bookmarkEnd w:id="1179"/>
      <w:bookmarkEnd w:id="1180"/>
      <w:bookmarkEnd w:id="1181"/>
      <w:bookmarkEnd w:id="1182"/>
      <w:bookmarkEnd w:id="1183"/>
      <w:bookmarkEnd w:id="1184"/>
      <w:bookmarkEnd w:id="1185"/>
    </w:p>
    <w:p w14:paraId="50CEB7FC" w14:textId="77777777" w:rsidR="00F90BFA" w:rsidRPr="00D1205D" w:rsidRDefault="00F90BFA" w:rsidP="002D7984">
      <w:pPr>
        <w:pStyle w:val="Heading5"/>
        <w:rPr>
          <w:lang w:eastAsia="zh-CN"/>
        </w:rPr>
      </w:pPr>
      <w:bookmarkStart w:id="1186" w:name="_Toc35969995"/>
      <w:bookmarkStart w:id="1187" w:name="_Toc36050789"/>
      <w:bookmarkStart w:id="1188" w:name="_Toc44847507"/>
      <w:bookmarkStart w:id="1189" w:name="_Toc51845161"/>
      <w:bookmarkStart w:id="1190" w:name="_Toc51845492"/>
      <w:bookmarkStart w:id="1191" w:name="_Toc51847012"/>
      <w:bookmarkStart w:id="1192" w:name="_Toc57022643"/>
      <w:bookmarkStart w:id="1193" w:name="_Toc138412652"/>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6"/>
      <w:bookmarkEnd w:id="1187"/>
      <w:bookmarkEnd w:id="1188"/>
      <w:bookmarkEnd w:id="1189"/>
      <w:bookmarkEnd w:id="1190"/>
      <w:bookmarkEnd w:id="1191"/>
      <w:bookmarkEnd w:id="1192"/>
      <w:bookmarkEnd w:id="1193"/>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4" w:name="_Toc19708976"/>
      <w:bookmarkStart w:id="1195" w:name="_Toc27745054"/>
      <w:bookmarkStart w:id="1196" w:name="_Toc29803207"/>
      <w:bookmarkStart w:id="1197" w:name="_Toc35969996"/>
      <w:bookmarkStart w:id="1198" w:name="_Toc36050790"/>
      <w:bookmarkStart w:id="1199" w:name="_Toc44847508"/>
      <w:bookmarkStart w:id="1200" w:name="_Toc51845162"/>
      <w:bookmarkStart w:id="1201" w:name="_Toc51845493"/>
      <w:bookmarkStart w:id="1202" w:name="_Toc51847013"/>
      <w:bookmarkStart w:id="1203" w:name="_Toc57022644"/>
      <w:bookmarkStart w:id="1204" w:name="_Toc138412653"/>
      <w:r w:rsidRPr="00D1205D">
        <w:rPr>
          <w:lang w:eastAsia="zh-CN"/>
        </w:rPr>
        <w:t>6</w:t>
      </w:r>
      <w:r w:rsidRPr="00D1205D">
        <w:t>.</w:t>
      </w:r>
      <w:r w:rsidRPr="00D1205D">
        <w:rPr>
          <w:lang w:eastAsia="zh-CN"/>
        </w:rPr>
        <w:t>5</w:t>
      </w:r>
      <w:r w:rsidRPr="00D1205D">
        <w:rPr>
          <w:lang w:eastAsia="zh-CN"/>
        </w:rPr>
        <w:tab/>
        <w:t>Support of Stateless NFs</w:t>
      </w:r>
      <w:bookmarkEnd w:id="1194"/>
      <w:bookmarkEnd w:id="1195"/>
      <w:bookmarkEnd w:id="1196"/>
      <w:bookmarkEnd w:id="1197"/>
      <w:bookmarkEnd w:id="1198"/>
      <w:bookmarkEnd w:id="1199"/>
      <w:bookmarkEnd w:id="1200"/>
      <w:bookmarkEnd w:id="1201"/>
      <w:bookmarkEnd w:id="1202"/>
      <w:bookmarkEnd w:id="1203"/>
      <w:bookmarkEnd w:id="1204"/>
    </w:p>
    <w:p w14:paraId="02F9D18E" w14:textId="77777777" w:rsidR="00F90BFA" w:rsidRPr="00D1205D" w:rsidRDefault="00F90BFA" w:rsidP="002D7984">
      <w:pPr>
        <w:pStyle w:val="Heading3"/>
        <w:rPr>
          <w:lang w:eastAsia="zh-CN"/>
        </w:rPr>
      </w:pPr>
      <w:bookmarkStart w:id="1205" w:name="_Toc19708977"/>
      <w:bookmarkStart w:id="1206" w:name="_Toc27745055"/>
      <w:bookmarkStart w:id="1207" w:name="_Toc29803208"/>
      <w:bookmarkStart w:id="1208" w:name="_Toc35969997"/>
      <w:bookmarkStart w:id="1209" w:name="_Toc36050791"/>
      <w:bookmarkStart w:id="1210" w:name="_Toc44847509"/>
      <w:bookmarkStart w:id="1211" w:name="_Toc51845163"/>
      <w:bookmarkStart w:id="1212" w:name="_Toc51845494"/>
      <w:bookmarkStart w:id="1213" w:name="_Toc51847014"/>
      <w:bookmarkStart w:id="1214" w:name="_Toc57022645"/>
      <w:bookmarkStart w:id="1215" w:name="_Toc138412654"/>
      <w:r w:rsidRPr="00D1205D">
        <w:rPr>
          <w:lang w:eastAsia="zh-CN"/>
        </w:rPr>
        <w:t>6.5.1</w:t>
      </w:r>
      <w:r w:rsidRPr="00D1205D">
        <w:tab/>
      </w:r>
      <w:r w:rsidRPr="00D1205D">
        <w:rPr>
          <w:lang w:eastAsia="zh-CN"/>
        </w:rPr>
        <w:t>General</w:t>
      </w:r>
      <w:bookmarkEnd w:id="1205"/>
      <w:bookmarkEnd w:id="1206"/>
      <w:bookmarkEnd w:id="1207"/>
      <w:bookmarkEnd w:id="1208"/>
      <w:bookmarkEnd w:id="1209"/>
      <w:bookmarkEnd w:id="1210"/>
      <w:bookmarkEnd w:id="1211"/>
      <w:bookmarkEnd w:id="1212"/>
      <w:bookmarkEnd w:id="1213"/>
      <w:bookmarkEnd w:id="1214"/>
      <w:bookmarkEnd w:id="1215"/>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6" w:name="_Toc19708978"/>
      <w:bookmarkStart w:id="1217" w:name="_Toc27745056"/>
      <w:bookmarkStart w:id="1218" w:name="_Toc29803209"/>
      <w:bookmarkStart w:id="1219" w:name="_Toc35969998"/>
      <w:bookmarkStart w:id="1220" w:name="_Toc36050792"/>
      <w:bookmarkStart w:id="1221" w:name="_Toc44847510"/>
      <w:bookmarkStart w:id="1222" w:name="_Toc51845164"/>
      <w:bookmarkStart w:id="1223" w:name="_Toc51845495"/>
      <w:bookmarkStart w:id="1224" w:name="_Toc51847015"/>
      <w:bookmarkStart w:id="1225" w:name="_Toc57022646"/>
      <w:bookmarkStart w:id="1226" w:name="_Toc138412655"/>
      <w:r w:rsidRPr="00D1205D">
        <w:rPr>
          <w:lang w:eastAsia="zh-CN"/>
        </w:rPr>
        <w:t>6.5.2</w:t>
      </w:r>
      <w:r w:rsidRPr="00D1205D">
        <w:tab/>
      </w:r>
      <w:r w:rsidRPr="00D1205D">
        <w:rPr>
          <w:lang w:eastAsia="zh-CN"/>
        </w:rPr>
        <w:t>Stateless AMFs</w:t>
      </w:r>
      <w:bookmarkEnd w:id="1216"/>
      <w:bookmarkEnd w:id="1217"/>
      <w:bookmarkEnd w:id="1218"/>
      <w:bookmarkEnd w:id="1219"/>
      <w:bookmarkEnd w:id="1220"/>
      <w:bookmarkEnd w:id="1221"/>
      <w:bookmarkEnd w:id="1222"/>
      <w:bookmarkEnd w:id="1223"/>
      <w:bookmarkEnd w:id="1224"/>
      <w:bookmarkEnd w:id="1225"/>
      <w:bookmarkEnd w:id="1226"/>
    </w:p>
    <w:p w14:paraId="2E525B9A" w14:textId="77777777" w:rsidR="00F90BFA" w:rsidRPr="00D1205D" w:rsidRDefault="00F90BFA" w:rsidP="002D7984">
      <w:pPr>
        <w:pStyle w:val="Heading4"/>
        <w:rPr>
          <w:lang w:eastAsia="zh-CN"/>
        </w:rPr>
      </w:pPr>
      <w:bookmarkStart w:id="1227" w:name="_Toc19708979"/>
      <w:bookmarkStart w:id="1228" w:name="_Toc27745057"/>
      <w:bookmarkStart w:id="1229" w:name="_Toc29803210"/>
      <w:bookmarkStart w:id="1230" w:name="_Toc35969999"/>
      <w:bookmarkStart w:id="1231" w:name="_Toc36050793"/>
      <w:bookmarkStart w:id="1232" w:name="_Toc44847511"/>
      <w:bookmarkStart w:id="1233" w:name="_Toc51845165"/>
      <w:bookmarkStart w:id="1234" w:name="_Toc51845496"/>
      <w:bookmarkStart w:id="1235" w:name="_Toc51847016"/>
      <w:bookmarkStart w:id="1236" w:name="_Toc57022647"/>
      <w:bookmarkStart w:id="1237" w:name="_Toc138412656"/>
      <w:r w:rsidRPr="00D1205D">
        <w:rPr>
          <w:lang w:eastAsia="zh-CN"/>
        </w:rPr>
        <w:t>6.5.2.1</w:t>
      </w:r>
      <w:r w:rsidRPr="00D1205D">
        <w:rPr>
          <w:lang w:eastAsia="zh-CN"/>
        </w:rPr>
        <w:tab/>
        <w:t>General</w:t>
      </w:r>
      <w:bookmarkEnd w:id="1227"/>
      <w:bookmarkEnd w:id="1228"/>
      <w:bookmarkEnd w:id="1229"/>
      <w:bookmarkEnd w:id="1230"/>
      <w:bookmarkEnd w:id="1231"/>
      <w:bookmarkEnd w:id="1232"/>
      <w:bookmarkEnd w:id="1233"/>
      <w:bookmarkEnd w:id="1234"/>
      <w:bookmarkEnd w:id="1235"/>
      <w:bookmarkEnd w:id="1236"/>
      <w:bookmarkEnd w:id="1237"/>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8" w:name="_Toc19708980"/>
      <w:bookmarkStart w:id="1239" w:name="_Toc27745058"/>
      <w:bookmarkStart w:id="1240" w:name="_Toc29803211"/>
      <w:bookmarkStart w:id="1241" w:name="_Toc35970000"/>
      <w:bookmarkStart w:id="1242" w:name="_Toc36050794"/>
      <w:bookmarkStart w:id="1243" w:name="_Toc44847512"/>
      <w:bookmarkStart w:id="1244" w:name="_Toc51845166"/>
      <w:bookmarkStart w:id="1245" w:name="_Toc51845497"/>
      <w:bookmarkStart w:id="1246" w:name="_Toc51847017"/>
      <w:bookmarkStart w:id="1247" w:name="_Toc57022648"/>
      <w:bookmarkStart w:id="1248" w:name="_Toc138412657"/>
      <w:r w:rsidRPr="00D1205D">
        <w:rPr>
          <w:lang w:eastAsia="zh-CN"/>
        </w:rPr>
        <w:t>6.5.2.2</w:t>
      </w:r>
      <w:r w:rsidRPr="00D1205D">
        <w:rPr>
          <w:lang w:eastAsia="zh-CN"/>
        </w:rPr>
        <w:tab/>
      </w:r>
      <w:r w:rsidRPr="00D1205D">
        <w:t>AMF as service consumer</w:t>
      </w:r>
      <w:bookmarkEnd w:id="1238"/>
      <w:bookmarkEnd w:id="1239"/>
      <w:bookmarkEnd w:id="1240"/>
      <w:bookmarkEnd w:id="1241"/>
      <w:bookmarkEnd w:id="1242"/>
      <w:bookmarkEnd w:id="1243"/>
      <w:bookmarkEnd w:id="1244"/>
      <w:bookmarkEnd w:id="1245"/>
      <w:bookmarkEnd w:id="1246"/>
      <w:bookmarkEnd w:id="1247"/>
      <w:bookmarkEnd w:id="124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9"/>
    <w:p w14:paraId="72B86927" w14:textId="7DA92034" w:rsidR="00F90BFA" w:rsidRPr="00D1205D" w:rsidRDefault="006D6D09" w:rsidP="00F90BFA">
      <w:pPr>
        <w:pStyle w:val="NO"/>
      </w:pPr>
      <w:r>
        <w:lastRenderedPageBreak/>
        <w:t>NOTE </w:t>
      </w:r>
      <w:r w:rsidR="00F90BFA" w:rsidRPr="00D1205D">
        <w:t>1:</w:t>
      </w:r>
      <w:r w:rsidR="00F90BFA"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50"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5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1" w:name="_Toc19708981"/>
      <w:bookmarkStart w:id="1252" w:name="_Toc27745059"/>
      <w:bookmarkStart w:id="1253" w:name="_Toc29803212"/>
      <w:bookmarkStart w:id="1254" w:name="_Toc35970001"/>
      <w:bookmarkStart w:id="1255" w:name="_Toc36050795"/>
      <w:bookmarkStart w:id="1256" w:name="_Toc44847513"/>
      <w:bookmarkStart w:id="1257" w:name="_Toc51845167"/>
      <w:bookmarkStart w:id="1258" w:name="_Toc51845498"/>
      <w:bookmarkStart w:id="1259" w:name="_Toc51847018"/>
      <w:bookmarkStart w:id="1260" w:name="_Toc57022649"/>
      <w:bookmarkStart w:id="1261" w:name="_Toc138412658"/>
      <w:r w:rsidRPr="00D1205D">
        <w:rPr>
          <w:lang w:eastAsia="zh-CN"/>
        </w:rPr>
        <w:t>6.5.2.3</w:t>
      </w:r>
      <w:r w:rsidRPr="00D1205D">
        <w:rPr>
          <w:lang w:eastAsia="zh-CN"/>
        </w:rPr>
        <w:tab/>
      </w:r>
      <w:r w:rsidRPr="00D1205D">
        <w:t>AMF as service producer</w:t>
      </w:r>
      <w:bookmarkEnd w:id="1251"/>
      <w:bookmarkEnd w:id="1252"/>
      <w:bookmarkEnd w:id="1253"/>
      <w:bookmarkEnd w:id="1254"/>
      <w:bookmarkEnd w:id="1255"/>
      <w:bookmarkEnd w:id="1256"/>
      <w:bookmarkEnd w:id="1257"/>
      <w:bookmarkEnd w:id="1258"/>
      <w:bookmarkEnd w:id="1259"/>
      <w:bookmarkEnd w:id="1260"/>
      <w:bookmarkEnd w:id="126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2" w:name="_Toc19708982"/>
      <w:bookmarkStart w:id="1263" w:name="_Toc27745060"/>
      <w:bookmarkStart w:id="1264" w:name="_Toc29803213"/>
      <w:bookmarkStart w:id="1265" w:name="_Toc35970002"/>
      <w:bookmarkStart w:id="1266" w:name="_Toc36050796"/>
      <w:bookmarkStart w:id="1267" w:name="_Toc44847514"/>
      <w:bookmarkStart w:id="1268" w:name="_Toc51845168"/>
      <w:bookmarkStart w:id="1269" w:name="_Toc51845499"/>
      <w:bookmarkStart w:id="1270" w:name="_Toc51847019"/>
      <w:bookmarkStart w:id="1271" w:name="_Toc57022650"/>
      <w:bookmarkStart w:id="1272" w:name="_Toc138412659"/>
      <w:r w:rsidRPr="00D1205D">
        <w:rPr>
          <w:lang w:eastAsia="zh-CN"/>
        </w:rPr>
        <w:t>6.5.3</w:t>
      </w:r>
      <w:r w:rsidRPr="00D1205D">
        <w:tab/>
      </w:r>
      <w:r w:rsidRPr="00D1205D">
        <w:rPr>
          <w:lang w:eastAsia="zh-CN"/>
        </w:rPr>
        <w:t>Stateless NFs (for any 5GC NF type)</w:t>
      </w:r>
      <w:bookmarkEnd w:id="1262"/>
      <w:bookmarkEnd w:id="1263"/>
      <w:bookmarkEnd w:id="1264"/>
      <w:bookmarkEnd w:id="1265"/>
      <w:bookmarkEnd w:id="1266"/>
      <w:bookmarkEnd w:id="1267"/>
      <w:bookmarkEnd w:id="1268"/>
      <w:bookmarkEnd w:id="1269"/>
      <w:bookmarkEnd w:id="1270"/>
      <w:bookmarkEnd w:id="1271"/>
      <w:bookmarkEnd w:id="1272"/>
    </w:p>
    <w:p w14:paraId="3C018D50" w14:textId="77777777" w:rsidR="00F90BFA" w:rsidRPr="00D1205D" w:rsidRDefault="00F90BFA" w:rsidP="002D7984">
      <w:pPr>
        <w:pStyle w:val="Heading4"/>
        <w:rPr>
          <w:lang w:eastAsia="zh-CN"/>
        </w:rPr>
      </w:pPr>
      <w:bookmarkStart w:id="1273" w:name="_Toc19708983"/>
      <w:bookmarkStart w:id="1274" w:name="_Toc27745061"/>
      <w:bookmarkStart w:id="1275" w:name="_Toc29803214"/>
      <w:bookmarkStart w:id="1276" w:name="_Toc35970003"/>
      <w:bookmarkStart w:id="1277" w:name="_Toc36050797"/>
      <w:bookmarkStart w:id="1278" w:name="_Toc44847515"/>
      <w:bookmarkStart w:id="1279" w:name="_Toc51845169"/>
      <w:bookmarkStart w:id="1280" w:name="_Toc51845500"/>
      <w:bookmarkStart w:id="1281" w:name="_Toc51847020"/>
      <w:bookmarkStart w:id="1282" w:name="_Toc57022651"/>
      <w:bookmarkStart w:id="1283" w:name="_Toc138412660"/>
      <w:r w:rsidRPr="00D1205D">
        <w:rPr>
          <w:lang w:eastAsia="zh-CN"/>
        </w:rPr>
        <w:t>6.5.3.1</w:t>
      </w:r>
      <w:r w:rsidRPr="00D1205D">
        <w:rPr>
          <w:lang w:eastAsia="zh-CN"/>
        </w:rPr>
        <w:tab/>
        <w:t>General</w:t>
      </w:r>
      <w:bookmarkEnd w:id="1273"/>
      <w:bookmarkEnd w:id="1274"/>
      <w:bookmarkEnd w:id="1275"/>
      <w:bookmarkEnd w:id="1276"/>
      <w:bookmarkEnd w:id="1277"/>
      <w:bookmarkEnd w:id="1278"/>
      <w:bookmarkEnd w:id="1279"/>
      <w:bookmarkEnd w:id="1280"/>
      <w:bookmarkEnd w:id="1281"/>
      <w:bookmarkEnd w:id="1282"/>
      <w:bookmarkEnd w:id="128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4" w:name="_Toc19708984"/>
      <w:bookmarkStart w:id="1285" w:name="_Toc27745062"/>
      <w:bookmarkStart w:id="1286" w:name="_Toc29803215"/>
      <w:bookmarkStart w:id="1287" w:name="_Toc35970004"/>
      <w:bookmarkStart w:id="1288" w:name="_Toc36050798"/>
      <w:bookmarkStart w:id="1289" w:name="_Toc44847516"/>
      <w:bookmarkStart w:id="1290" w:name="_Toc51845170"/>
      <w:bookmarkStart w:id="1291" w:name="_Toc51845501"/>
      <w:bookmarkStart w:id="1292" w:name="_Toc51847021"/>
      <w:bookmarkStart w:id="1293" w:name="_Toc57022652"/>
      <w:bookmarkStart w:id="1294" w:name="_Toc138412661"/>
      <w:r w:rsidRPr="00D1205D">
        <w:rPr>
          <w:lang w:eastAsia="zh-CN"/>
        </w:rPr>
        <w:t>6.5.3.2</w:t>
      </w:r>
      <w:r w:rsidRPr="00D1205D">
        <w:rPr>
          <w:lang w:eastAsia="zh-CN"/>
        </w:rPr>
        <w:tab/>
        <w:t xml:space="preserve">Stateless </w:t>
      </w:r>
      <w:r w:rsidRPr="00D1205D">
        <w:t>NF as service consumer</w:t>
      </w:r>
      <w:bookmarkEnd w:id="1284"/>
      <w:bookmarkEnd w:id="1285"/>
      <w:bookmarkEnd w:id="1286"/>
      <w:bookmarkEnd w:id="1287"/>
      <w:bookmarkEnd w:id="1288"/>
      <w:bookmarkEnd w:id="1289"/>
      <w:bookmarkEnd w:id="1290"/>
      <w:bookmarkEnd w:id="1291"/>
      <w:bookmarkEnd w:id="1292"/>
      <w:bookmarkEnd w:id="1293"/>
      <w:bookmarkEnd w:id="1294"/>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lastRenderedPageBreak/>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5" w:name="_Toc19708985"/>
      <w:bookmarkStart w:id="1296" w:name="_Toc27745063"/>
      <w:bookmarkStart w:id="1297"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8" w:name="_Toc35970005"/>
      <w:bookmarkStart w:id="1299" w:name="_Toc36050799"/>
      <w:bookmarkStart w:id="1300" w:name="_Toc44847517"/>
      <w:bookmarkStart w:id="1301" w:name="_Toc51845171"/>
      <w:bookmarkStart w:id="1302" w:name="_Toc51845502"/>
      <w:bookmarkStart w:id="1303"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4"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5" w:name="_Toc138412662"/>
      <w:r w:rsidRPr="00D1205D">
        <w:rPr>
          <w:lang w:eastAsia="zh-CN"/>
        </w:rPr>
        <w:t>6.5.3.3</w:t>
      </w:r>
      <w:r w:rsidRPr="00D1205D">
        <w:rPr>
          <w:lang w:eastAsia="zh-CN"/>
        </w:rPr>
        <w:tab/>
        <w:t xml:space="preserve">Stateless NF </w:t>
      </w:r>
      <w:r w:rsidRPr="00D1205D">
        <w:t>as service producer</w:t>
      </w:r>
      <w:bookmarkEnd w:id="1295"/>
      <w:bookmarkEnd w:id="1296"/>
      <w:bookmarkEnd w:id="1297"/>
      <w:bookmarkEnd w:id="1298"/>
      <w:bookmarkEnd w:id="1299"/>
      <w:bookmarkEnd w:id="1300"/>
      <w:bookmarkEnd w:id="1301"/>
      <w:bookmarkEnd w:id="1302"/>
      <w:bookmarkEnd w:id="1303"/>
      <w:bookmarkEnd w:id="1304"/>
      <w:bookmarkEnd w:id="1305"/>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6" w:name="_Toc19708986"/>
      <w:bookmarkStart w:id="1307" w:name="_Toc27745064"/>
      <w:bookmarkStart w:id="1308" w:name="_Toc29803217"/>
      <w:bookmarkStart w:id="1309" w:name="_Toc35970006"/>
      <w:bookmarkStart w:id="1310" w:name="_Toc36050800"/>
      <w:bookmarkStart w:id="1311" w:name="_Toc44847518"/>
      <w:bookmarkStart w:id="1312" w:name="_Toc51845172"/>
      <w:bookmarkStart w:id="1313" w:name="_Toc51845503"/>
      <w:bookmarkStart w:id="1314"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lastRenderedPageBreak/>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5" w:name="_Toc57022654"/>
      <w:bookmarkStart w:id="1316" w:name="_Toc138412663"/>
      <w:r w:rsidRPr="00D1205D">
        <w:rPr>
          <w:lang w:eastAsia="zh-CN"/>
        </w:rPr>
        <w:t>6</w:t>
      </w:r>
      <w:r w:rsidRPr="00D1205D">
        <w:t>.</w:t>
      </w:r>
      <w:r w:rsidRPr="00D1205D">
        <w:rPr>
          <w:lang w:eastAsia="zh-CN"/>
        </w:rPr>
        <w:t>6</w:t>
      </w:r>
      <w:r w:rsidRPr="00D1205D">
        <w:rPr>
          <w:lang w:eastAsia="zh-CN"/>
        </w:rPr>
        <w:tab/>
        <w:t>Extensibility Mechanisms</w:t>
      </w:r>
      <w:bookmarkEnd w:id="1306"/>
      <w:bookmarkEnd w:id="1307"/>
      <w:bookmarkEnd w:id="1308"/>
      <w:bookmarkEnd w:id="1309"/>
      <w:bookmarkEnd w:id="1310"/>
      <w:bookmarkEnd w:id="1311"/>
      <w:bookmarkEnd w:id="1312"/>
      <w:bookmarkEnd w:id="1313"/>
      <w:bookmarkEnd w:id="1314"/>
      <w:bookmarkEnd w:id="1315"/>
      <w:bookmarkEnd w:id="1316"/>
    </w:p>
    <w:p w14:paraId="4371E52A" w14:textId="77777777" w:rsidR="00F90BFA" w:rsidRPr="00D1205D" w:rsidRDefault="00F90BFA" w:rsidP="002D7984">
      <w:pPr>
        <w:pStyle w:val="Heading3"/>
        <w:rPr>
          <w:lang w:eastAsia="zh-CN"/>
        </w:rPr>
      </w:pPr>
      <w:bookmarkStart w:id="1317" w:name="_Toc19708987"/>
      <w:bookmarkStart w:id="1318" w:name="_Toc27745065"/>
      <w:bookmarkStart w:id="1319" w:name="_Toc29803218"/>
      <w:bookmarkStart w:id="1320" w:name="_Toc35970007"/>
      <w:bookmarkStart w:id="1321" w:name="_Toc36050801"/>
      <w:bookmarkStart w:id="1322" w:name="_Toc44847519"/>
      <w:bookmarkStart w:id="1323" w:name="_Toc51845173"/>
      <w:bookmarkStart w:id="1324" w:name="_Toc51845504"/>
      <w:bookmarkStart w:id="1325" w:name="_Toc51847024"/>
      <w:bookmarkStart w:id="1326" w:name="_Toc57022655"/>
      <w:bookmarkStart w:id="1327" w:name="_Toc138412664"/>
      <w:r w:rsidRPr="00D1205D">
        <w:rPr>
          <w:lang w:eastAsia="zh-CN"/>
        </w:rPr>
        <w:t>6.6.1</w:t>
      </w:r>
      <w:r w:rsidRPr="00D1205D">
        <w:rPr>
          <w:lang w:eastAsia="zh-CN"/>
        </w:rPr>
        <w:tab/>
        <w:t>General</w:t>
      </w:r>
      <w:bookmarkEnd w:id="1317"/>
      <w:bookmarkEnd w:id="1318"/>
      <w:bookmarkEnd w:id="1319"/>
      <w:bookmarkEnd w:id="1320"/>
      <w:bookmarkEnd w:id="1321"/>
      <w:bookmarkEnd w:id="1322"/>
      <w:bookmarkEnd w:id="1323"/>
      <w:bookmarkEnd w:id="1324"/>
      <w:bookmarkEnd w:id="1325"/>
      <w:bookmarkEnd w:id="1326"/>
      <w:bookmarkEnd w:id="1327"/>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8" w:name="_Toc19708988"/>
      <w:bookmarkStart w:id="1329" w:name="_Toc27745066"/>
      <w:bookmarkStart w:id="1330" w:name="_Toc29803219"/>
      <w:bookmarkStart w:id="1331" w:name="_Toc35970008"/>
      <w:bookmarkStart w:id="1332" w:name="_Toc36050802"/>
      <w:bookmarkStart w:id="1333" w:name="_Toc44847520"/>
      <w:bookmarkStart w:id="1334" w:name="_Toc51845174"/>
      <w:bookmarkStart w:id="1335" w:name="_Toc51845505"/>
      <w:bookmarkStart w:id="1336" w:name="_Toc51847025"/>
      <w:bookmarkStart w:id="1337" w:name="_Toc57022656"/>
      <w:bookmarkStart w:id="1338" w:name="_Toc138412665"/>
      <w:r w:rsidRPr="00D1205D">
        <w:rPr>
          <w:lang w:eastAsia="zh-CN"/>
        </w:rPr>
        <w:t>6.6.2</w:t>
      </w:r>
      <w:r w:rsidRPr="00D1205D">
        <w:rPr>
          <w:lang w:eastAsia="zh-CN"/>
        </w:rPr>
        <w:tab/>
        <w:t>Feature negotiation</w:t>
      </w:r>
      <w:bookmarkEnd w:id="1328"/>
      <w:bookmarkEnd w:id="1329"/>
      <w:bookmarkEnd w:id="1330"/>
      <w:bookmarkEnd w:id="1331"/>
      <w:bookmarkEnd w:id="1332"/>
      <w:bookmarkEnd w:id="1333"/>
      <w:bookmarkEnd w:id="1334"/>
      <w:bookmarkEnd w:id="1335"/>
      <w:bookmarkEnd w:id="1336"/>
      <w:bookmarkEnd w:id="1337"/>
      <w:bookmarkEnd w:id="1338"/>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w:t>
      </w:r>
      <w:r w:rsidRPr="00D1205D">
        <w:rPr>
          <w:lang w:eastAsia="zh-CN"/>
        </w:rPr>
        <w:lastRenderedPageBreak/>
        <w:t>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9" w:name="_Toc19708989"/>
      <w:bookmarkStart w:id="1340" w:name="_Toc27745067"/>
      <w:bookmarkStart w:id="1341" w:name="_Toc29803220"/>
      <w:bookmarkStart w:id="1342" w:name="_Toc35970009"/>
      <w:bookmarkStart w:id="1343" w:name="_Toc36050803"/>
      <w:bookmarkStart w:id="1344" w:name="_Toc44847521"/>
      <w:bookmarkStart w:id="1345" w:name="_Toc51845175"/>
      <w:bookmarkStart w:id="1346" w:name="_Toc51845506"/>
      <w:bookmarkStart w:id="1347" w:name="_Toc51847026"/>
      <w:bookmarkStart w:id="1348" w:name="_Toc57022657"/>
      <w:bookmarkStart w:id="1349" w:name="_Toc138412666"/>
      <w:r w:rsidRPr="00D1205D">
        <w:t>6.6.3</w:t>
      </w:r>
      <w:r w:rsidRPr="00D1205D">
        <w:tab/>
        <w:t>Vendor-specific extensions</w:t>
      </w:r>
      <w:bookmarkEnd w:id="1339"/>
      <w:bookmarkEnd w:id="1340"/>
      <w:bookmarkEnd w:id="1341"/>
      <w:bookmarkEnd w:id="1342"/>
      <w:bookmarkEnd w:id="1343"/>
      <w:bookmarkEnd w:id="1344"/>
      <w:bookmarkEnd w:id="1345"/>
      <w:bookmarkEnd w:id="1346"/>
      <w:bookmarkEnd w:id="1347"/>
      <w:bookmarkEnd w:id="1348"/>
      <w:bookmarkEnd w:id="1349"/>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0"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1" w:name="_Toc19708990"/>
      <w:bookmarkStart w:id="1352" w:name="_Toc27745068"/>
      <w:bookmarkStart w:id="1353" w:name="_Toc29803221"/>
      <w:bookmarkStart w:id="1354" w:name="_Toc35970010"/>
      <w:bookmarkStart w:id="1355" w:name="_Toc36050804"/>
      <w:bookmarkStart w:id="1356" w:name="_Toc44847522"/>
      <w:bookmarkStart w:id="1357" w:name="_Toc51845176"/>
      <w:bookmarkStart w:id="1358" w:name="_Toc51845507"/>
      <w:bookmarkStart w:id="1359" w:name="_Toc51847027"/>
      <w:bookmarkStart w:id="1360" w:name="_Toc57022658"/>
      <w:bookmarkStart w:id="1361" w:name="_Toc138412667"/>
      <w:bookmarkEnd w:id="1350"/>
      <w:r w:rsidRPr="00D1205D">
        <w:t>6.6.4</w:t>
      </w:r>
      <w:r w:rsidRPr="00D1205D">
        <w:tab/>
        <w:t>Extensibility for Query parameters</w:t>
      </w:r>
      <w:bookmarkEnd w:id="1351"/>
      <w:bookmarkEnd w:id="1352"/>
      <w:bookmarkEnd w:id="1353"/>
      <w:bookmarkEnd w:id="1354"/>
      <w:bookmarkEnd w:id="1355"/>
      <w:bookmarkEnd w:id="1356"/>
      <w:bookmarkEnd w:id="1357"/>
      <w:bookmarkEnd w:id="1358"/>
      <w:bookmarkEnd w:id="1359"/>
      <w:bookmarkEnd w:id="1360"/>
      <w:bookmarkEnd w:id="1361"/>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2" w:name="_Toc19708991"/>
      <w:bookmarkStart w:id="1363" w:name="_Toc27745069"/>
      <w:bookmarkStart w:id="1364" w:name="_Toc29803222"/>
      <w:bookmarkStart w:id="1365" w:name="_Toc35970011"/>
      <w:bookmarkStart w:id="1366" w:name="_Toc36050805"/>
      <w:bookmarkStart w:id="1367" w:name="_Toc44847523"/>
      <w:bookmarkStart w:id="1368" w:name="_Toc51845177"/>
      <w:bookmarkStart w:id="1369" w:name="_Toc51845508"/>
      <w:bookmarkStart w:id="1370" w:name="_Toc51847028"/>
      <w:bookmarkStart w:id="1371" w:name="_Toc57022659"/>
      <w:bookmarkStart w:id="1372" w:name="_Toc138412668"/>
      <w:r w:rsidRPr="00D1205D">
        <w:rPr>
          <w:lang w:eastAsia="zh-CN"/>
        </w:rPr>
        <w:t>6</w:t>
      </w:r>
      <w:r w:rsidRPr="00D1205D">
        <w:t>.</w:t>
      </w:r>
      <w:r w:rsidRPr="00D1205D">
        <w:rPr>
          <w:lang w:eastAsia="zh-CN"/>
        </w:rPr>
        <w:t>7</w:t>
      </w:r>
      <w:r w:rsidRPr="00D1205D">
        <w:rPr>
          <w:lang w:eastAsia="zh-CN"/>
        </w:rPr>
        <w:tab/>
        <w:t>Security Mechanisms</w:t>
      </w:r>
      <w:bookmarkEnd w:id="1362"/>
      <w:bookmarkEnd w:id="1363"/>
      <w:bookmarkEnd w:id="1364"/>
      <w:bookmarkEnd w:id="1365"/>
      <w:bookmarkEnd w:id="1366"/>
      <w:bookmarkEnd w:id="1367"/>
      <w:bookmarkEnd w:id="1368"/>
      <w:bookmarkEnd w:id="1369"/>
      <w:bookmarkEnd w:id="1370"/>
      <w:bookmarkEnd w:id="1371"/>
      <w:bookmarkEnd w:id="1372"/>
    </w:p>
    <w:p w14:paraId="30E9ACB3" w14:textId="77777777" w:rsidR="00F90BFA" w:rsidRPr="00D1205D" w:rsidRDefault="00F90BFA" w:rsidP="002D7984">
      <w:pPr>
        <w:pStyle w:val="Heading3"/>
        <w:rPr>
          <w:lang w:eastAsia="zh-CN"/>
        </w:rPr>
      </w:pPr>
      <w:bookmarkStart w:id="1373" w:name="_Toc19708992"/>
      <w:bookmarkStart w:id="1374" w:name="_Toc27745070"/>
      <w:bookmarkStart w:id="1375" w:name="_Toc29803223"/>
      <w:bookmarkStart w:id="1376" w:name="_Toc35970012"/>
      <w:bookmarkStart w:id="1377" w:name="_Toc36050806"/>
      <w:bookmarkStart w:id="1378" w:name="_Toc44847524"/>
      <w:bookmarkStart w:id="1379" w:name="_Toc51845178"/>
      <w:bookmarkStart w:id="1380" w:name="_Toc51845509"/>
      <w:bookmarkStart w:id="1381" w:name="_Toc51847029"/>
      <w:bookmarkStart w:id="1382" w:name="_Toc57022660"/>
      <w:bookmarkStart w:id="1383" w:name="_Toc138412669"/>
      <w:r w:rsidRPr="00D1205D">
        <w:rPr>
          <w:lang w:eastAsia="zh-CN"/>
        </w:rPr>
        <w:t>6.7.1</w:t>
      </w:r>
      <w:r w:rsidRPr="00D1205D">
        <w:rPr>
          <w:lang w:eastAsia="zh-CN"/>
        </w:rPr>
        <w:tab/>
        <w:t>General</w:t>
      </w:r>
      <w:bookmarkEnd w:id="1373"/>
      <w:bookmarkEnd w:id="1374"/>
      <w:bookmarkEnd w:id="1375"/>
      <w:bookmarkEnd w:id="1376"/>
      <w:bookmarkEnd w:id="1377"/>
      <w:bookmarkEnd w:id="1378"/>
      <w:bookmarkEnd w:id="1379"/>
      <w:bookmarkEnd w:id="1380"/>
      <w:bookmarkEnd w:id="1381"/>
      <w:bookmarkEnd w:id="1382"/>
      <w:bookmarkEnd w:id="1383"/>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4" w:name="_Toc19708993"/>
      <w:bookmarkStart w:id="1385" w:name="_Toc27745071"/>
      <w:bookmarkStart w:id="1386" w:name="_Toc29803224"/>
      <w:bookmarkStart w:id="1387" w:name="_Toc35970013"/>
      <w:bookmarkStart w:id="1388" w:name="_Toc36050807"/>
      <w:bookmarkStart w:id="1389" w:name="_Toc44847525"/>
      <w:bookmarkStart w:id="1390" w:name="_Toc51845179"/>
      <w:bookmarkStart w:id="1391" w:name="_Toc51845510"/>
      <w:bookmarkStart w:id="1392" w:name="_Toc51847030"/>
      <w:bookmarkStart w:id="1393" w:name="_Toc57022661"/>
      <w:bookmarkStart w:id="1394" w:name="_Toc138412670"/>
      <w:r w:rsidRPr="00D1205D">
        <w:rPr>
          <w:lang w:eastAsia="zh-CN"/>
        </w:rPr>
        <w:t>6.7.2</w:t>
      </w:r>
      <w:r w:rsidRPr="00D1205D">
        <w:rPr>
          <w:lang w:eastAsia="zh-CN"/>
        </w:rPr>
        <w:tab/>
        <w:t>Transport layer security protection of messages</w:t>
      </w:r>
      <w:bookmarkEnd w:id="1384"/>
      <w:bookmarkEnd w:id="1385"/>
      <w:bookmarkEnd w:id="1386"/>
      <w:bookmarkEnd w:id="1387"/>
      <w:bookmarkEnd w:id="1388"/>
      <w:bookmarkEnd w:id="1389"/>
      <w:bookmarkEnd w:id="1390"/>
      <w:bookmarkEnd w:id="1391"/>
      <w:bookmarkEnd w:id="1392"/>
      <w:bookmarkEnd w:id="1393"/>
      <w:bookmarkEnd w:id="1394"/>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5" w:name="_Toc19708994"/>
      <w:bookmarkStart w:id="1396" w:name="_Toc27745072"/>
      <w:bookmarkStart w:id="1397" w:name="_Toc29803225"/>
      <w:bookmarkStart w:id="1398" w:name="_Toc35970014"/>
      <w:bookmarkStart w:id="1399" w:name="_Toc36050808"/>
      <w:bookmarkStart w:id="1400" w:name="_Toc44847526"/>
      <w:bookmarkStart w:id="1401" w:name="_Toc51845180"/>
      <w:bookmarkStart w:id="1402" w:name="_Toc51845511"/>
      <w:bookmarkStart w:id="1403" w:name="_Toc51847031"/>
      <w:bookmarkStart w:id="1404" w:name="_Toc57022662"/>
      <w:bookmarkStart w:id="1405" w:name="_Toc138412671"/>
      <w:r w:rsidRPr="00D1205D">
        <w:rPr>
          <w:lang w:eastAsia="zh-CN"/>
        </w:rPr>
        <w:t>6.7.3</w:t>
      </w:r>
      <w:r w:rsidRPr="00D1205D">
        <w:rPr>
          <w:lang w:eastAsia="zh-CN"/>
        </w:rPr>
        <w:tab/>
        <w:t>Authorization of NF service access</w:t>
      </w:r>
      <w:bookmarkEnd w:id="1395"/>
      <w:bookmarkEnd w:id="1396"/>
      <w:bookmarkEnd w:id="1397"/>
      <w:bookmarkEnd w:id="1398"/>
      <w:bookmarkEnd w:id="1399"/>
      <w:bookmarkEnd w:id="1400"/>
      <w:bookmarkEnd w:id="1401"/>
      <w:bookmarkEnd w:id="1402"/>
      <w:bookmarkEnd w:id="1403"/>
      <w:bookmarkEnd w:id="1404"/>
      <w:bookmarkEnd w:id="1405"/>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lastRenderedPageBreak/>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6" w:name="_Toc19708995"/>
      <w:bookmarkStart w:id="1407" w:name="_Toc27745073"/>
      <w:bookmarkStart w:id="1408" w:name="_Toc29803226"/>
      <w:bookmarkStart w:id="1409" w:name="_Toc35970015"/>
      <w:bookmarkStart w:id="1410"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lastRenderedPageBreak/>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1" w:name="_Toc44847527"/>
      <w:bookmarkStart w:id="1412" w:name="_Toc51845181"/>
      <w:bookmarkStart w:id="1413" w:name="_Toc51845512"/>
      <w:bookmarkStart w:id="1414" w:name="_Toc51847032"/>
      <w:bookmarkStart w:id="1415" w:name="_Toc57022663"/>
      <w:bookmarkStart w:id="1416" w:name="_Toc138412672"/>
      <w:r w:rsidRPr="00D1205D">
        <w:rPr>
          <w:lang w:eastAsia="zh-CN"/>
        </w:rPr>
        <w:t>6.7.4</w:t>
      </w:r>
      <w:r w:rsidRPr="00D1205D">
        <w:rPr>
          <w:lang w:eastAsia="zh-CN"/>
        </w:rPr>
        <w:tab/>
        <w:t>Application layer security across PLMN</w:t>
      </w:r>
      <w:bookmarkEnd w:id="1406"/>
      <w:bookmarkEnd w:id="1407"/>
      <w:bookmarkEnd w:id="1408"/>
      <w:bookmarkEnd w:id="1409"/>
      <w:bookmarkEnd w:id="1410"/>
      <w:bookmarkEnd w:id="1411"/>
      <w:bookmarkEnd w:id="1412"/>
      <w:bookmarkEnd w:id="1413"/>
      <w:bookmarkEnd w:id="1414"/>
      <w:bookmarkEnd w:id="1415"/>
      <w:bookmarkEnd w:id="1416"/>
    </w:p>
    <w:p w14:paraId="2F334E56" w14:textId="77777777" w:rsidR="00F90BFA" w:rsidRPr="00D1205D" w:rsidRDefault="00F90BFA" w:rsidP="002D7984">
      <w:pPr>
        <w:pStyle w:val="Heading4"/>
      </w:pPr>
      <w:bookmarkStart w:id="1417" w:name="_Toc19708996"/>
      <w:bookmarkStart w:id="1418" w:name="_Toc27745074"/>
      <w:bookmarkStart w:id="1419" w:name="_Toc29803227"/>
      <w:bookmarkStart w:id="1420" w:name="_Toc35970016"/>
      <w:bookmarkStart w:id="1421" w:name="_Toc36050810"/>
      <w:bookmarkStart w:id="1422" w:name="_Toc44847528"/>
      <w:bookmarkStart w:id="1423" w:name="_Toc51845182"/>
      <w:bookmarkStart w:id="1424" w:name="_Toc51845513"/>
      <w:bookmarkStart w:id="1425" w:name="_Toc51847033"/>
      <w:bookmarkStart w:id="1426" w:name="_Toc57022664"/>
      <w:bookmarkStart w:id="1427" w:name="_Toc138412673"/>
      <w:r w:rsidRPr="00D1205D">
        <w:t>6.7.4.1</w:t>
      </w:r>
      <w:r w:rsidRPr="00D1205D">
        <w:tab/>
        <w:t>General</w:t>
      </w:r>
      <w:bookmarkEnd w:id="1417"/>
      <w:bookmarkEnd w:id="1418"/>
      <w:bookmarkEnd w:id="1419"/>
      <w:bookmarkEnd w:id="1420"/>
      <w:bookmarkEnd w:id="1421"/>
      <w:bookmarkEnd w:id="1422"/>
      <w:bookmarkEnd w:id="1423"/>
      <w:bookmarkEnd w:id="1424"/>
      <w:bookmarkEnd w:id="1425"/>
      <w:bookmarkEnd w:id="1426"/>
      <w:bookmarkEnd w:id="1427"/>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8" w:name="_Toc19708997"/>
      <w:bookmarkStart w:id="1429" w:name="_Toc27745075"/>
      <w:bookmarkStart w:id="1430" w:name="_Toc29803228"/>
      <w:bookmarkStart w:id="1431" w:name="_Toc35970017"/>
      <w:bookmarkStart w:id="1432" w:name="_Toc36050811"/>
      <w:bookmarkStart w:id="1433" w:name="_Toc44847529"/>
      <w:bookmarkStart w:id="1434" w:name="_Toc51845183"/>
      <w:bookmarkStart w:id="1435" w:name="_Toc51845514"/>
      <w:bookmarkStart w:id="1436" w:name="_Toc51847034"/>
      <w:bookmarkStart w:id="1437" w:name="_Toc57022665"/>
      <w:bookmarkStart w:id="1438" w:name="_Toc138412674"/>
      <w:r w:rsidRPr="00D1205D">
        <w:t>6.7.4.2</w:t>
      </w:r>
      <w:r w:rsidRPr="00D1205D">
        <w:tab/>
        <w:t>N32 Procedures</w:t>
      </w:r>
      <w:bookmarkEnd w:id="1428"/>
      <w:bookmarkEnd w:id="1429"/>
      <w:bookmarkEnd w:id="1430"/>
      <w:bookmarkEnd w:id="1431"/>
      <w:bookmarkEnd w:id="1432"/>
      <w:bookmarkEnd w:id="1433"/>
      <w:bookmarkEnd w:id="1434"/>
      <w:bookmarkEnd w:id="1435"/>
      <w:bookmarkEnd w:id="1436"/>
      <w:bookmarkEnd w:id="1437"/>
      <w:bookmarkEnd w:id="1438"/>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9" w:name="_Toc44847530"/>
      <w:bookmarkStart w:id="1440" w:name="_Toc51845184"/>
      <w:bookmarkStart w:id="1441" w:name="_Toc51845515"/>
      <w:bookmarkStart w:id="1442" w:name="_Toc51847035"/>
      <w:bookmarkStart w:id="1443" w:name="_Toc57022666"/>
      <w:bookmarkStart w:id="1444" w:name="_Toc138412675"/>
      <w:r w:rsidRPr="00D1205D">
        <w:rPr>
          <w:lang w:eastAsia="zh-CN"/>
        </w:rPr>
        <w:t>6.7.5</w:t>
      </w:r>
      <w:r w:rsidRPr="00D1205D">
        <w:rPr>
          <w:lang w:eastAsia="zh-CN"/>
        </w:rPr>
        <w:tab/>
        <w:t>Client credentials assertion and authentication</w:t>
      </w:r>
      <w:bookmarkEnd w:id="1439"/>
      <w:bookmarkEnd w:id="1440"/>
      <w:bookmarkEnd w:id="1441"/>
      <w:bookmarkEnd w:id="1442"/>
      <w:bookmarkEnd w:id="1443"/>
      <w:bookmarkEnd w:id="1444"/>
    </w:p>
    <w:p w14:paraId="6521E91E" w14:textId="18500390" w:rsidR="00ED66A9" w:rsidRDefault="00ED66A9" w:rsidP="00ED66A9">
      <w:pPr>
        <w:rPr>
          <w:lang w:eastAsia="zh-CN"/>
        </w:rPr>
      </w:pPr>
      <w:bookmarkStart w:id="1445" w:name="_Toc19708998"/>
      <w:bookmarkStart w:id="1446" w:name="_Toc27745076"/>
      <w:bookmarkStart w:id="1447" w:name="_Toc29803229"/>
      <w:bookmarkStart w:id="1448" w:name="_Toc35970018"/>
      <w:bookmarkStart w:id="1449" w:name="_Toc36050812"/>
      <w:bookmarkStart w:id="1450" w:name="_Toc44847531"/>
      <w:bookmarkStart w:id="1451" w:name="_Toc51845185"/>
      <w:bookmarkStart w:id="1452" w:name="_Toc51845516"/>
      <w:bookmarkStart w:id="1453" w:name="_Toc51847036"/>
      <w:bookmarkStart w:id="1454"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5" w:name="_Toc138412676"/>
      <w:r w:rsidRPr="00D1205D">
        <w:rPr>
          <w:lang w:eastAsia="zh-CN"/>
        </w:rPr>
        <w:t>6</w:t>
      </w:r>
      <w:r w:rsidRPr="00D1205D">
        <w:t>.</w:t>
      </w:r>
      <w:r w:rsidRPr="00D1205D">
        <w:rPr>
          <w:lang w:eastAsia="zh-CN"/>
        </w:rPr>
        <w:t>8</w:t>
      </w:r>
      <w:r w:rsidRPr="00D1205D">
        <w:rPr>
          <w:lang w:eastAsia="zh-CN"/>
        </w:rPr>
        <w:tab/>
        <w:t>SBI Message Priority Mechanism</w:t>
      </w:r>
      <w:bookmarkEnd w:id="1445"/>
      <w:bookmarkEnd w:id="1446"/>
      <w:bookmarkEnd w:id="1447"/>
      <w:bookmarkEnd w:id="1448"/>
      <w:bookmarkEnd w:id="1449"/>
      <w:bookmarkEnd w:id="1450"/>
      <w:bookmarkEnd w:id="1451"/>
      <w:bookmarkEnd w:id="1452"/>
      <w:bookmarkEnd w:id="1453"/>
      <w:bookmarkEnd w:id="1454"/>
      <w:bookmarkEnd w:id="1455"/>
    </w:p>
    <w:p w14:paraId="698F9C25" w14:textId="77777777" w:rsidR="00F90BFA" w:rsidRPr="00D1205D" w:rsidRDefault="00F90BFA" w:rsidP="002D7984">
      <w:pPr>
        <w:pStyle w:val="Heading3"/>
        <w:rPr>
          <w:lang w:eastAsia="zh-CN"/>
        </w:rPr>
      </w:pPr>
      <w:bookmarkStart w:id="1456" w:name="_Toc19708999"/>
      <w:bookmarkStart w:id="1457" w:name="_Toc27745077"/>
      <w:bookmarkStart w:id="1458" w:name="_Toc29803230"/>
      <w:bookmarkStart w:id="1459" w:name="_Toc35970019"/>
      <w:bookmarkStart w:id="1460" w:name="_Toc36050813"/>
      <w:bookmarkStart w:id="1461" w:name="_Toc44847532"/>
      <w:bookmarkStart w:id="1462" w:name="_Toc51845186"/>
      <w:bookmarkStart w:id="1463" w:name="_Toc51845517"/>
      <w:bookmarkStart w:id="1464" w:name="_Toc51847037"/>
      <w:bookmarkStart w:id="1465" w:name="_Toc57022668"/>
      <w:bookmarkStart w:id="1466" w:name="_Toc138412677"/>
      <w:r w:rsidRPr="00D1205D">
        <w:rPr>
          <w:lang w:eastAsia="zh-CN"/>
        </w:rPr>
        <w:t>6.8.1</w:t>
      </w:r>
      <w:r w:rsidRPr="00D1205D">
        <w:rPr>
          <w:lang w:eastAsia="zh-CN"/>
        </w:rPr>
        <w:tab/>
        <w:t>General</w:t>
      </w:r>
      <w:bookmarkEnd w:id="1456"/>
      <w:bookmarkEnd w:id="1457"/>
      <w:bookmarkEnd w:id="1458"/>
      <w:bookmarkEnd w:id="1459"/>
      <w:bookmarkEnd w:id="1460"/>
      <w:bookmarkEnd w:id="1461"/>
      <w:bookmarkEnd w:id="1462"/>
      <w:bookmarkEnd w:id="1463"/>
      <w:bookmarkEnd w:id="1464"/>
      <w:bookmarkEnd w:id="1465"/>
      <w:bookmarkEnd w:id="1466"/>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lastRenderedPageBreak/>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3AB51875"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17BDBB7C"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7" w:name="_Toc19709000"/>
      <w:bookmarkStart w:id="1468" w:name="_Toc27745078"/>
      <w:bookmarkStart w:id="1469" w:name="_Toc29803231"/>
      <w:bookmarkStart w:id="1470" w:name="_Toc35970020"/>
      <w:bookmarkStart w:id="1471" w:name="_Toc36050814"/>
      <w:bookmarkStart w:id="1472" w:name="_Toc44847533"/>
      <w:bookmarkStart w:id="1473" w:name="_Toc51845187"/>
      <w:bookmarkStart w:id="1474" w:name="_Toc51845518"/>
      <w:bookmarkStart w:id="1475" w:name="_Toc51847038"/>
      <w:bookmarkStart w:id="1476" w:name="_Toc57022669"/>
      <w:bookmarkStart w:id="1477" w:name="_Toc138412678"/>
      <w:r w:rsidRPr="00D1205D">
        <w:rPr>
          <w:lang w:eastAsia="zh-CN"/>
        </w:rPr>
        <w:t>6.8.2</w:t>
      </w:r>
      <w:r w:rsidRPr="00D1205D">
        <w:rPr>
          <w:lang w:eastAsia="zh-CN"/>
        </w:rPr>
        <w:tab/>
        <w:t>Message level priority</w:t>
      </w:r>
      <w:bookmarkEnd w:id="1467"/>
      <w:bookmarkEnd w:id="1468"/>
      <w:bookmarkEnd w:id="1469"/>
      <w:bookmarkEnd w:id="1470"/>
      <w:bookmarkEnd w:id="1471"/>
      <w:bookmarkEnd w:id="1472"/>
      <w:bookmarkEnd w:id="1473"/>
      <w:bookmarkEnd w:id="1474"/>
      <w:bookmarkEnd w:id="1475"/>
      <w:bookmarkEnd w:id="1476"/>
      <w:bookmarkEnd w:id="1477"/>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8" w:name="_Toc19709001"/>
      <w:bookmarkStart w:id="1479" w:name="_Toc27745079"/>
      <w:bookmarkStart w:id="1480" w:name="_Toc29803232"/>
      <w:bookmarkStart w:id="1481" w:name="_Toc35970021"/>
      <w:bookmarkStart w:id="1482" w:name="_Toc36050815"/>
      <w:bookmarkStart w:id="1483" w:name="_Toc44847534"/>
      <w:bookmarkStart w:id="1484" w:name="_Toc51845188"/>
      <w:bookmarkStart w:id="1485" w:name="_Toc51845519"/>
      <w:bookmarkStart w:id="1486" w:name="_Toc51847039"/>
      <w:bookmarkStart w:id="1487" w:name="_Toc57022670"/>
      <w:bookmarkStart w:id="1488" w:name="_Toc138412679"/>
      <w:r w:rsidRPr="00D1205D">
        <w:rPr>
          <w:lang w:eastAsia="zh-CN"/>
        </w:rPr>
        <w:t>6.8.3</w:t>
      </w:r>
      <w:r w:rsidRPr="00D1205D">
        <w:rPr>
          <w:lang w:eastAsia="zh-CN"/>
        </w:rPr>
        <w:tab/>
        <w:t>Stream priority</w:t>
      </w:r>
      <w:bookmarkEnd w:id="1478"/>
      <w:bookmarkEnd w:id="1479"/>
      <w:bookmarkEnd w:id="1480"/>
      <w:bookmarkEnd w:id="1481"/>
      <w:bookmarkEnd w:id="1482"/>
      <w:bookmarkEnd w:id="1483"/>
      <w:bookmarkEnd w:id="1484"/>
      <w:bookmarkEnd w:id="1485"/>
      <w:bookmarkEnd w:id="1486"/>
      <w:bookmarkEnd w:id="1487"/>
      <w:bookmarkEnd w:id="1488"/>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9" w:name="_Toc19709002"/>
      <w:bookmarkStart w:id="1490" w:name="_Toc27745080"/>
      <w:bookmarkStart w:id="1491" w:name="_Toc29803233"/>
      <w:bookmarkStart w:id="1492" w:name="_Toc35970022"/>
      <w:bookmarkStart w:id="1493" w:name="_Toc36050816"/>
      <w:bookmarkStart w:id="1494" w:name="_Toc44847535"/>
      <w:bookmarkStart w:id="1495" w:name="_Toc51845189"/>
      <w:bookmarkStart w:id="1496" w:name="_Toc51845520"/>
      <w:bookmarkStart w:id="1497" w:name="_Toc51847040"/>
      <w:bookmarkStart w:id="1498" w:name="_Toc57022671"/>
      <w:bookmarkStart w:id="1499" w:name="_Toc138412680"/>
      <w:r w:rsidRPr="00D1205D">
        <w:rPr>
          <w:lang w:eastAsia="zh-CN"/>
        </w:rPr>
        <w:t>6.8.4</w:t>
      </w:r>
      <w:r w:rsidRPr="00D1205D">
        <w:rPr>
          <w:lang w:eastAsia="zh-CN"/>
        </w:rPr>
        <w:tab/>
        <w:t>Recommendations when defining SBI Message Priorities</w:t>
      </w:r>
      <w:bookmarkEnd w:id="1489"/>
      <w:bookmarkEnd w:id="1490"/>
      <w:bookmarkEnd w:id="1491"/>
      <w:bookmarkEnd w:id="1492"/>
      <w:bookmarkEnd w:id="1493"/>
      <w:bookmarkEnd w:id="1494"/>
      <w:bookmarkEnd w:id="1495"/>
      <w:bookmarkEnd w:id="1496"/>
      <w:bookmarkEnd w:id="1497"/>
      <w:bookmarkEnd w:id="1498"/>
      <w:bookmarkEnd w:id="1499"/>
    </w:p>
    <w:p w14:paraId="7E4C97FE" w14:textId="3B3F0C19" w:rsidR="00114046" w:rsidRPr="00D1205D" w:rsidRDefault="00114046" w:rsidP="00114046">
      <w:pPr>
        <w:rPr>
          <w:lang w:eastAsia="zh-CN"/>
        </w:rPr>
      </w:pPr>
      <w:bookmarkStart w:id="1500" w:name="_Toc19709003"/>
      <w:bookmarkStart w:id="1501" w:name="_Toc27745081"/>
      <w:bookmarkStart w:id="1502" w:name="_Toc29803234"/>
      <w:bookmarkStart w:id="1503" w:name="_Toc35970023"/>
      <w:bookmarkStart w:id="1504" w:name="_Toc36050817"/>
      <w:bookmarkStart w:id="1505" w:name="_Toc44847536"/>
      <w:bookmarkStart w:id="1506" w:name="_Toc51845190"/>
      <w:bookmarkStart w:id="1507" w:name="_Toc51845521"/>
      <w:bookmarkStart w:id="1508" w:name="_Toc51847041"/>
      <w:bookmarkStart w:id="1509"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0" w:name="_Toc138412681"/>
      <w:r w:rsidRPr="00D1205D">
        <w:rPr>
          <w:lang w:eastAsia="zh-CN"/>
        </w:rPr>
        <w:t>6.8.5</w:t>
      </w:r>
      <w:r w:rsidRPr="00D1205D">
        <w:rPr>
          <w:lang w:eastAsia="zh-CN"/>
        </w:rPr>
        <w:tab/>
        <w:t>HTTP/2 client behaviour</w:t>
      </w:r>
      <w:bookmarkEnd w:id="1500"/>
      <w:bookmarkEnd w:id="1501"/>
      <w:bookmarkEnd w:id="1502"/>
      <w:bookmarkEnd w:id="1503"/>
      <w:bookmarkEnd w:id="1504"/>
      <w:bookmarkEnd w:id="1505"/>
      <w:bookmarkEnd w:id="1506"/>
      <w:bookmarkEnd w:id="1507"/>
      <w:bookmarkEnd w:id="1508"/>
      <w:bookmarkEnd w:id="1509"/>
      <w:bookmarkEnd w:id="151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lastRenderedPageBreak/>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11" w:name="_Toc19709004"/>
      <w:bookmarkStart w:id="1512" w:name="_Toc27745082"/>
      <w:bookmarkStart w:id="1513" w:name="_Toc29803235"/>
      <w:bookmarkStart w:id="1514" w:name="_Toc35970024"/>
      <w:bookmarkStart w:id="1515" w:name="_Toc36050818"/>
      <w:bookmarkStart w:id="1516" w:name="_Toc44847537"/>
      <w:bookmarkStart w:id="1517" w:name="_Toc51845191"/>
      <w:bookmarkStart w:id="1518" w:name="_Toc51845522"/>
      <w:bookmarkStart w:id="1519" w:name="_Toc51847042"/>
      <w:bookmarkStart w:id="1520" w:name="_Toc57022673"/>
      <w:bookmarkStart w:id="1521" w:name="_Toc138412682"/>
      <w:r w:rsidRPr="00D1205D">
        <w:rPr>
          <w:lang w:eastAsia="zh-CN"/>
        </w:rPr>
        <w:t>6.8.6</w:t>
      </w:r>
      <w:r w:rsidRPr="00D1205D">
        <w:rPr>
          <w:lang w:eastAsia="zh-CN"/>
        </w:rPr>
        <w:tab/>
        <w:t>HTTP/2 server behaviour</w:t>
      </w:r>
      <w:bookmarkEnd w:id="1511"/>
      <w:bookmarkEnd w:id="1512"/>
      <w:bookmarkEnd w:id="1513"/>
      <w:bookmarkEnd w:id="1514"/>
      <w:bookmarkEnd w:id="1515"/>
      <w:bookmarkEnd w:id="1516"/>
      <w:bookmarkEnd w:id="1517"/>
      <w:bookmarkEnd w:id="1518"/>
      <w:bookmarkEnd w:id="1519"/>
      <w:bookmarkEnd w:id="1520"/>
      <w:bookmarkEnd w:id="1521"/>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2" w:name="_Toc19709005"/>
      <w:bookmarkStart w:id="1523" w:name="_Toc27745083"/>
      <w:bookmarkStart w:id="1524" w:name="_Toc29803236"/>
      <w:bookmarkStart w:id="1525" w:name="_Toc35970025"/>
      <w:bookmarkStart w:id="1526" w:name="_Toc36050819"/>
      <w:bookmarkStart w:id="1527" w:name="_Toc44847538"/>
      <w:bookmarkStart w:id="1528" w:name="_Toc51845192"/>
      <w:bookmarkStart w:id="1529" w:name="_Toc51845523"/>
      <w:bookmarkStart w:id="1530" w:name="_Toc51847043"/>
      <w:bookmarkStart w:id="1531" w:name="_Toc57022674"/>
      <w:bookmarkStart w:id="1532" w:name="_Toc138412683"/>
      <w:r w:rsidRPr="00D1205D">
        <w:rPr>
          <w:lang w:eastAsia="zh-CN"/>
        </w:rPr>
        <w:t>6.8.7</w:t>
      </w:r>
      <w:r w:rsidRPr="00D1205D">
        <w:rPr>
          <w:lang w:eastAsia="zh-CN"/>
        </w:rPr>
        <w:tab/>
        <w:t>HTTP/2 proxy behaviour</w:t>
      </w:r>
      <w:bookmarkEnd w:id="1522"/>
      <w:bookmarkEnd w:id="1523"/>
      <w:bookmarkEnd w:id="1524"/>
      <w:bookmarkEnd w:id="1525"/>
      <w:bookmarkEnd w:id="1526"/>
      <w:bookmarkEnd w:id="1527"/>
      <w:bookmarkEnd w:id="1528"/>
      <w:bookmarkEnd w:id="1529"/>
      <w:bookmarkEnd w:id="1530"/>
      <w:bookmarkEnd w:id="1531"/>
      <w:bookmarkEnd w:id="153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3" w:name="_Toc19709006"/>
      <w:bookmarkStart w:id="1534" w:name="_Toc27745084"/>
      <w:bookmarkStart w:id="1535" w:name="_Toc29803237"/>
      <w:bookmarkStart w:id="1536" w:name="_Toc35970026"/>
      <w:bookmarkStart w:id="1537" w:name="_Toc36050820"/>
      <w:bookmarkStart w:id="1538" w:name="_Toc44847539"/>
      <w:bookmarkStart w:id="1539" w:name="_Toc51845193"/>
      <w:bookmarkStart w:id="1540" w:name="_Toc51845524"/>
      <w:bookmarkStart w:id="1541" w:name="_Toc51847044"/>
      <w:bookmarkStart w:id="1542" w:name="_Toc57022675"/>
      <w:bookmarkStart w:id="1543" w:name="_Toc138412684"/>
      <w:r w:rsidRPr="00D1205D">
        <w:rPr>
          <w:lang w:eastAsia="zh-CN"/>
        </w:rPr>
        <w:t>6.8.8</w:t>
      </w:r>
      <w:r w:rsidRPr="00D1205D">
        <w:rPr>
          <w:lang w:eastAsia="zh-CN"/>
        </w:rPr>
        <w:tab/>
        <w:t>DSCP marking of messages</w:t>
      </w:r>
      <w:bookmarkEnd w:id="1533"/>
      <w:bookmarkEnd w:id="1534"/>
      <w:bookmarkEnd w:id="1535"/>
      <w:bookmarkEnd w:id="1536"/>
      <w:bookmarkEnd w:id="1537"/>
      <w:bookmarkEnd w:id="1538"/>
      <w:bookmarkEnd w:id="1539"/>
      <w:bookmarkEnd w:id="1540"/>
      <w:bookmarkEnd w:id="1541"/>
      <w:bookmarkEnd w:id="1542"/>
      <w:bookmarkEnd w:id="154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4" w:name="_Toc27745085"/>
      <w:bookmarkStart w:id="1545" w:name="_Toc19709007"/>
      <w:bookmarkStart w:id="1546" w:name="_Toc35970027"/>
      <w:bookmarkStart w:id="1547" w:name="_Toc36050821"/>
      <w:bookmarkStart w:id="1548" w:name="_Toc44847540"/>
      <w:bookmarkStart w:id="1549" w:name="_Toc51845194"/>
      <w:bookmarkStart w:id="1550" w:name="_Toc51845525"/>
      <w:bookmarkStart w:id="1551" w:name="_Toc51847045"/>
      <w:bookmarkStart w:id="1552" w:name="_Toc57022676"/>
      <w:bookmarkStart w:id="1553" w:name="_Toc19709009"/>
      <w:bookmarkStart w:id="1554" w:name="_Toc27745087"/>
      <w:bookmarkStart w:id="1555" w:name="_Toc29803240"/>
      <w:bookmarkStart w:id="1556" w:name="_Toc138412685"/>
      <w:r w:rsidRPr="00D1205D">
        <w:rPr>
          <w:lang w:eastAsia="zh-CN"/>
        </w:rPr>
        <w:t>6</w:t>
      </w:r>
      <w:r w:rsidRPr="00D1205D">
        <w:t>.</w:t>
      </w:r>
      <w:r w:rsidRPr="00D1205D">
        <w:rPr>
          <w:lang w:eastAsia="zh-CN"/>
        </w:rPr>
        <w:t>9</w:t>
      </w:r>
      <w:r w:rsidRPr="00D1205D">
        <w:rPr>
          <w:lang w:eastAsia="zh-CN"/>
        </w:rPr>
        <w:tab/>
        <w:t>Discovering the supported communication options</w:t>
      </w:r>
      <w:bookmarkEnd w:id="1544"/>
      <w:bookmarkEnd w:id="1545"/>
      <w:bookmarkEnd w:id="1546"/>
      <w:bookmarkEnd w:id="1547"/>
      <w:bookmarkEnd w:id="1548"/>
      <w:bookmarkEnd w:id="1549"/>
      <w:bookmarkEnd w:id="1550"/>
      <w:bookmarkEnd w:id="1551"/>
      <w:bookmarkEnd w:id="1552"/>
      <w:bookmarkEnd w:id="1556"/>
    </w:p>
    <w:p w14:paraId="2066BF32" w14:textId="77777777" w:rsidR="00F90BFA" w:rsidRPr="00D1205D" w:rsidRDefault="00F90BFA" w:rsidP="002D7984">
      <w:pPr>
        <w:pStyle w:val="Heading3"/>
        <w:rPr>
          <w:lang w:eastAsia="zh-CN"/>
        </w:rPr>
      </w:pPr>
      <w:bookmarkStart w:id="1557" w:name="_Toc27745086"/>
      <w:bookmarkStart w:id="1558" w:name="_Toc19709008"/>
      <w:bookmarkStart w:id="1559" w:name="_Toc35970028"/>
      <w:bookmarkStart w:id="1560" w:name="_Toc36050822"/>
      <w:bookmarkStart w:id="1561" w:name="_Toc44847541"/>
      <w:bookmarkStart w:id="1562" w:name="_Toc51845195"/>
      <w:bookmarkStart w:id="1563" w:name="_Toc51845526"/>
      <w:bookmarkStart w:id="1564" w:name="_Toc51847046"/>
      <w:bookmarkStart w:id="1565" w:name="_Toc57022677"/>
      <w:bookmarkStart w:id="1566" w:name="_Toc138412686"/>
      <w:r w:rsidRPr="00D1205D">
        <w:rPr>
          <w:lang w:eastAsia="zh-CN"/>
        </w:rPr>
        <w:t>6.9.1</w:t>
      </w:r>
      <w:r w:rsidRPr="00D1205D">
        <w:rPr>
          <w:lang w:eastAsia="zh-CN"/>
        </w:rPr>
        <w:tab/>
        <w:t>General</w:t>
      </w:r>
      <w:bookmarkEnd w:id="1557"/>
      <w:bookmarkEnd w:id="1558"/>
      <w:bookmarkEnd w:id="1559"/>
      <w:bookmarkEnd w:id="1560"/>
      <w:bookmarkEnd w:id="1561"/>
      <w:bookmarkEnd w:id="1562"/>
      <w:bookmarkEnd w:id="1563"/>
      <w:bookmarkEnd w:id="1564"/>
      <w:bookmarkEnd w:id="1565"/>
      <w:bookmarkEnd w:id="1566"/>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lastRenderedPageBreak/>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7" w:name="_Toc35970029"/>
      <w:bookmarkStart w:id="1568" w:name="_Toc36050823"/>
      <w:bookmarkStart w:id="1569" w:name="_Toc44847542"/>
      <w:bookmarkStart w:id="1570" w:name="_Toc51845196"/>
      <w:bookmarkStart w:id="1571" w:name="_Toc51845527"/>
      <w:bookmarkStart w:id="1572" w:name="_Toc51847047"/>
      <w:bookmarkStart w:id="1573" w:name="_Toc57022678"/>
      <w:bookmarkStart w:id="1574" w:name="_Toc138412687"/>
      <w:r w:rsidRPr="00D1205D">
        <w:rPr>
          <w:lang w:eastAsia="zh-CN"/>
        </w:rPr>
        <w:t>6.9.2</w:t>
      </w:r>
      <w:r w:rsidRPr="00D1205D">
        <w:rPr>
          <w:lang w:eastAsia="zh-CN"/>
        </w:rPr>
        <w:tab/>
        <w:t>Discoverable communication options</w:t>
      </w:r>
      <w:bookmarkEnd w:id="1553"/>
      <w:bookmarkEnd w:id="1554"/>
      <w:bookmarkEnd w:id="1555"/>
      <w:bookmarkEnd w:id="1567"/>
      <w:bookmarkEnd w:id="1568"/>
      <w:bookmarkEnd w:id="1569"/>
      <w:bookmarkEnd w:id="1570"/>
      <w:bookmarkEnd w:id="1571"/>
      <w:bookmarkEnd w:id="1572"/>
      <w:bookmarkEnd w:id="1573"/>
      <w:bookmarkEnd w:id="1574"/>
    </w:p>
    <w:p w14:paraId="43ECCF04" w14:textId="77777777" w:rsidR="00F90BFA" w:rsidRPr="00D1205D" w:rsidRDefault="00F90BFA" w:rsidP="002D7984">
      <w:pPr>
        <w:pStyle w:val="Heading4"/>
      </w:pPr>
      <w:bookmarkStart w:id="1575" w:name="_Toc19709010"/>
      <w:bookmarkStart w:id="1576" w:name="_Toc27745088"/>
      <w:bookmarkStart w:id="1577" w:name="_Toc29803241"/>
      <w:bookmarkStart w:id="1578" w:name="_Toc35970030"/>
      <w:bookmarkStart w:id="1579" w:name="_Toc36050824"/>
      <w:bookmarkStart w:id="1580" w:name="_Toc44847543"/>
      <w:bookmarkStart w:id="1581" w:name="_Toc51845197"/>
      <w:bookmarkStart w:id="1582" w:name="_Toc51845528"/>
      <w:bookmarkStart w:id="1583" w:name="_Toc51847048"/>
      <w:bookmarkStart w:id="1584" w:name="_Toc57022679"/>
      <w:bookmarkStart w:id="1585" w:name="_Toc138412688"/>
      <w:r w:rsidRPr="00D1205D">
        <w:t>6.9.2.1</w:t>
      </w:r>
      <w:r w:rsidRPr="00D1205D">
        <w:tab/>
        <w:t>Content-encodings supported in HTTP requests</w:t>
      </w:r>
      <w:bookmarkEnd w:id="1575"/>
      <w:bookmarkEnd w:id="1576"/>
      <w:bookmarkEnd w:id="1577"/>
      <w:bookmarkEnd w:id="1578"/>
      <w:bookmarkEnd w:id="1579"/>
      <w:bookmarkEnd w:id="1580"/>
      <w:bookmarkEnd w:id="1581"/>
      <w:bookmarkEnd w:id="1582"/>
      <w:bookmarkEnd w:id="1583"/>
      <w:bookmarkEnd w:id="1584"/>
      <w:bookmarkEnd w:id="1585"/>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6" w:name="_Toc35970031"/>
      <w:bookmarkStart w:id="1587" w:name="_Toc36050825"/>
      <w:bookmarkStart w:id="1588" w:name="_Toc44847544"/>
      <w:bookmarkStart w:id="1589" w:name="_Toc51845198"/>
      <w:bookmarkStart w:id="1590" w:name="_Toc51845529"/>
      <w:bookmarkStart w:id="1591" w:name="_Toc51847049"/>
      <w:bookmarkStart w:id="1592" w:name="_Toc57022680"/>
      <w:bookmarkStart w:id="1593" w:name="_Toc138412689"/>
      <w:r w:rsidRPr="00D1205D">
        <w:t>6.9.2.2</w:t>
      </w:r>
      <w:r w:rsidRPr="00D1205D">
        <w:tab/>
        <w:t>Content-encodings supported in HTTP responses</w:t>
      </w:r>
      <w:bookmarkEnd w:id="1586"/>
      <w:bookmarkEnd w:id="1587"/>
      <w:bookmarkEnd w:id="1588"/>
      <w:bookmarkEnd w:id="1589"/>
      <w:bookmarkEnd w:id="1590"/>
      <w:bookmarkEnd w:id="1591"/>
      <w:bookmarkEnd w:id="1592"/>
      <w:bookmarkEnd w:id="1593"/>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4" w:name="_Toc19709011"/>
      <w:bookmarkStart w:id="1595" w:name="_Toc27745089"/>
      <w:bookmarkStart w:id="1596" w:name="_Toc29803242"/>
      <w:bookmarkStart w:id="1597" w:name="_Toc35970032"/>
      <w:bookmarkStart w:id="1598" w:name="_Toc36050826"/>
      <w:bookmarkStart w:id="1599" w:name="_Toc44847545"/>
      <w:bookmarkStart w:id="1600" w:name="_Toc51845199"/>
      <w:bookmarkStart w:id="1601" w:name="_Toc51845530"/>
      <w:bookmarkStart w:id="1602" w:name="_Toc51847050"/>
      <w:bookmarkStart w:id="1603" w:name="_Toc57022681"/>
      <w:bookmarkStart w:id="1604" w:name="_Toc138412690"/>
      <w:r w:rsidRPr="00D1205D">
        <w:rPr>
          <w:lang w:eastAsia="zh-CN"/>
        </w:rPr>
        <w:t>6</w:t>
      </w:r>
      <w:r w:rsidRPr="00D1205D">
        <w:t>.</w:t>
      </w:r>
      <w:r w:rsidRPr="00D1205D">
        <w:rPr>
          <w:lang w:eastAsia="zh-CN"/>
        </w:rPr>
        <w:t>10</w:t>
      </w:r>
      <w:r w:rsidRPr="00D1205D">
        <w:rPr>
          <w:lang w:eastAsia="zh-CN"/>
        </w:rPr>
        <w:tab/>
        <w:t>Support of Indirect Communication</w:t>
      </w:r>
      <w:bookmarkEnd w:id="1594"/>
      <w:bookmarkEnd w:id="1595"/>
      <w:bookmarkEnd w:id="1596"/>
      <w:bookmarkEnd w:id="1597"/>
      <w:bookmarkEnd w:id="1598"/>
      <w:bookmarkEnd w:id="1599"/>
      <w:bookmarkEnd w:id="1600"/>
      <w:bookmarkEnd w:id="1601"/>
      <w:bookmarkEnd w:id="1602"/>
      <w:bookmarkEnd w:id="1603"/>
      <w:bookmarkEnd w:id="1604"/>
    </w:p>
    <w:p w14:paraId="2CCA993E" w14:textId="77777777" w:rsidR="00F90BFA" w:rsidRPr="00D1205D" w:rsidRDefault="00F90BFA" w:rsidP="002D7984">
      <w:pPr>
        <w:pStyle w:val="Heading3"/>
        <w:rPr>
          <w:lang w:eastAsia="zh-CN"/>
        </w:rPr>
      </w:pPr>
      <w:bookmarkStart w:id="1605" w:name="_Toc19709012"/>
      <w:bookmarkStart w:id="1606" w:name="_Toc27745090"/>
      <w:bookmarkStart w:id="1607" w:name="_Toc29803243"/>
      <w:bookmarkStart w:id="1608" w:name="_Toc35970033"/>
      <w:bookmarkStart w:id="1609" w:name="_Toc36050827"/>
      <w:bookmarkStart w:id="1610" w:name="_Toc44847546"/>
      <w:bookmarkStart w:id="1611" w:name="_Toc51845200"/>
      <w:bookmarkStart w:id="1612" w:name="_Toc51845531"/>
      <w:bookmarkStart w:id="1613" w:name="_Toc51847051"/>
      <w:bookmarkStart w:id="1614" w:name="_Toc57022682"/>
      <w:bookmarkStart w:id="1615" w:name="_Toc138412691"/>
      <w:r w:rsidRPr="00D1205D">
        <w:rPr>
          <w:lang w:eastAsia="zh-CN"/>
        </w:rPr>
        <w:t>6.10.1</w:t>
      </w:r>
      <w:r w:rsidRPr="00D1205D">
        <w:rPr>
          <w:lang w:eastAsia="zh-CN"/>
        </w:rPr>
        <w:tab/>
        <w:t>General</w:t>
      </w:r>
      <w:bookmarkEnd w:id="1605"/>
      <w:bookmarkEnd w:id="1606"/>
      <w:bookmarkEnd w:id="1607"/>
      <w:bookmarkEnd w:id="1608"/>
      <w:bookmarkEnd w:id="1609"/>
      <w:bookmarkEnd w:id="1610"/>
      <w:bookmarkEnd w:id="1611"/>
      <w:bookmarkEnd w:id="1612"/>
      <w:bookmarkEnd w:id="1613"/>
      <w:bookmarkEnd w:id="1614"/>
      <w:bookmarkEnd w:id="1615"/>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6" w:name="_Toc19709013"/>
      <w:bookmarkStart w:id="1617" w:name="_Toc27745091"/>
      <w:bookmarkStart w:id="1618" w:name="_Toc29803244"/>
      <w:bookmarkStart w:id="1619" w:name="_Toc35970034"/>
      <w:bookmarkStart w:id="1620" w:name="_Toc36050828"/>
      <w:r w:rsidRPr="00D1205D">
        <w:rPr>
          <w:lang w:eastAsia="zh-CN"/>
        </w:rPr>
        <w:lastRenderedPageBreak/>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1" w:name="_Toc44847547"/>
      <w:bookmarkStart w:id="1622" w:name="_Toc51845201"/>
      <w:bookmarkStart w:id="1623" w:name="_Toc51845532"/>
      <w:bookmarkStart w:id="1624" w:name="_Toc51847052"/>
      <w:bookmarkStart w:id="1625" w:name="_Toc57022683"/>
      <w:bookmarkStart w:id="1626" w:name="_Toc138412692"/>
      <w:r w:rsidRPr="00D1205D">
        <w:rPr>
          <w:lang w:eastAsia="zh-CN"/>
        </w:rPr>
        <w:t>6.10.2</w:t>
      </w:r>
      <w:r w:rsidRPr="00D1205D">
        <w:rPr>
          <w:lang w:eastAsia="zh-CN"/>
        </w:rPr>
        <w:tab/>
      </w:r>
      <w:bookmarkEnd w:id="1616"/>
      <w:bookmarkEnd w:id="1617"/>
      <w:bookmarkEnd w:id="1618"/>
      <w:r w:rsidRPr="00D1205D">
        <w:rPr>
          <w:lang w:eastAsia="zh-CN"/>
        </w:rPr>
        <w:t>Routing Mechanisms with SCP Known to the NF</w:t>
      </w:r>
      <w:bookmarkEnd w:id="1619"/>
      <w:bookmarkEnd w:id="1620"/>
      <w:bookmarkEnd w:id="1621"/>
      <w:bookmarkEnd w:id="1622"/>
      <w:bookmarkEnd w:id="1623"/>
      <w:bookmarkEnd w:id="1624"/>
      <w:bookmarkEnd w:id="1625"/>
      <w:bookmarkEnd w:id="1626"/>
    </w:p>
    <w:p w14:paraId="527B52DB" w14:textId="77777777" w:rsidR="00F90BFA" w:rsidRPr="00D1205D" w:rsidRDefault="00F90BFA" w:rsidP="002D7984">
      <w:pPr>
        <w:pStyle w:val="Heading4"/>
        <w:rPr>
          <w:lang w:eastAsia="zh-CN"/>
        </w:rPr>
      </w:pPr>
      <w:bookmarkStart w:id="1627" w:name="_Toc19709014"/>
      <w:bookmarkStart w:id="1628" w:name="_Toc27745092"/>
      <w:bookmarkStart w:id="1629" w:name="_Toc29803245"/>
      <w:bookmarkStart w:id="1630" w:name="_Toc35970035"/>
      <w:bookmarkStart w:id="1631" w:name="_Toc36050829"/>
      <w:bookmarkStart w:id="1632" w:name="_Toc44847548"/>
      <w:bookmarkStart w:id="1633" w:name="_Toc51845202"/>
      <w:bookmarkStart w:id="1634" w:name="_Toc51845533"/>
      <w:bookmarkStart w:id="1635" w:name="_Toc51847053"/>
      <w:bookmarkStart w:id="1636" w:name="_Toc57022684"/>
      <w:bookmarkStart w:id="1637" w:name="_Toc19709016"/>
      <w:bookmarkStart w:id="1638" w:name="_Toc27745094"/>
      <w:bookmarkStart w:id="1639" w:name="_Toc29803247"/>
      <w:bookmarkStart w:id="1640" w:name="_Toc138412693"/>
      <w:r w:rsidRPr="00D1205D">
        <w:rPr>
          <w:lang w:eastAsia="zh-CN"/>
        </w:rPr>
        <w:t>6.10.2.1</w:t>
      </w:r>
      <w:r w:rsidRPr="00D1205D">
        <w:rPr>
          <w:lang w:eastAsia="zh-CN"/>
        </w:rPr>
        <w:tab/>
        <w:t>General</w:t>
      </w:r>
      <w:bookmarkEnd w:id="1627"/>
      <w:bookmarkEnd w:id="1628"/>
      <w:bookmarkEnd w:id="1629"/>
      <w:bookmarkEnd w:id="1630"/>
      <w:bookmarkEnd w:id="1631"/>
      <w:bookmarkEnd w:id="1632"/>
      <w:bookmarkEnd w:id="1633"/>
      <w:bookmarkEnd w:id="1634"/>
      <w:bookmarkEnd w:id="1635"/>
      <w:bookmarkEnd w:id="1636"/>
      <w:bookmarkEnd w:id="1640"/>
    </w:p>
    <w:p w14:paraId="602675EC" w14:textId="1CF21676" w:rsidR="00F90BFA" w:rsidRPr="00D1205D" w:rsidRDefault="00F90BFA" w:rsidP="00F90BFA">
      <w:pPr>
        <w:rPr>
          <w:lang w:eastAsia="zh-CN"/>
        </w:rPr>
      </w:pPr>
      <w:bookmarkStart w:id="1641" w:name="_Toc19709015"/>
      <w:bookmarkStart w:id="1642" w:name="_Toc27745093"/>
      <w:bookmarkStart w:id="1643" w:name="_Toc29803246"/>
      <w:bookmarkStart w:id="1644" w:name="_Toc35970036"/>
      <w:bookmarkStart w:id="164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6" w:name="_Toc44847549"/>
      <w:bookmarkStart w:id="1647" w:name="_Toc51845203"/>
      <w:bookmarkStart w:id="1648" w:name="_Toc51845534"/>
      <w:bookmarkStart w:id="1649" w:name="_Toc51847054"/>
      <w:bookmarkStart w:id="1650" w:name="_Toc57022685"/>
      <w:bookmarkStart w:id="1651" w:name="_Toc138412694"/>
      <w:r w:rsidRPr="00D1205D">
        <w:rPr>
          <w:lang w:eastAsia="zh-CN"/>
        </w:rPr>
        <w:t>6.10.2.2</w:t>
      </w:r>
      <w:r w:rsidRPr="00D1205D">
        <w:rPr>
          <w:lang w:eastAsia="zh-CN"/>
        </w:rPr>
        <w:tab/>
        <w:t>HTTP/2 connection management</w:t>
      </w:r>
      <w:bookmarkEnd w:id="1641"/>
      <w:bookmarkEnd w:id="1642"/>
      <w:bookmarkEnd w:id="1643"/>
      <w:bookmarkEnd w:id="1644"/>
      <w:bookmarkEnd w:id="1645"/>
      <w:bookmarkEnd w:id="1646"/>
      <w:bookmarkEnd w:id="1647"/>
      <w:bookmarkEnd w:id="1648"/>
      <w:bookmarkEnd w:id="1649"/>
      <w:bookmarkEnd w:id="1650"/>
      <w:bookmarkEnd w:id="1651"/>
    </w:p>
    <w:p w14:paraId="552C657E" w14:textId="77777777" w:rsidR="00F90BFA" w:rsidRPr="00D1205D" w:rsidRDefault="00F90BFA" w:rsidP="00F90BFA">
      <w:pPr>
        <w:rPr>
          <w:lang w:eastAsia="zh-CN"/>
        </w:rPr>
      </w:pPr>
      <w:bookmarkStart w:id="1652" w:name="_Toc35970037"/>
      <w:bookmarkStart w:id="165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4" w:name="_Toc44847550"/>
      <w:bookmarkStart w:id="1655" w:name="_Toc51845204"/>
      <w:bookmarkStart w:id="1656" w:name="_Toc51845535"/>
      <w:bookmarkStart w:id="1657" w:name="_Toc51847055"/>
      <w:bookmarkStart w:id="1658" w:name="_Toc57022686"/>
      <w:bookmarkStart w:id="1659" w:name="_Toc138412695"/>
      <w:r w:rsidRPr="00D1205D">
        <w:rPr>
          <w:lang w:eastAsia="zh-CN"/>
        </w:rPr>
        <w:t>6.10.2.3</w:t>
      </w:r>
      <w:r w:rsidRPr="00D1205D">
        <w:rPr>
          <w:lang w:eastAsia="zh-CN"/>
        </w:rPr>
        <w:tab/>
        <w:t>Connecting inbound</w:t>
      </w:r>
      <w:bookmarkEnd w:id="1637"/>
      <w:bookmarkEnd w:id="1638"/>
      <w:bookmarkEnd w:id="1639"/>
      <w:bookmarkEnd w:id="1652"/>
      <w:bookmarkEnd w:id="1653"/>
      <w:bookmarkEnd w:id="1654"/>
      <w:bookmarkEnd w:id="1655"/>
      <w:bookmarkEnd w:id="1656"/>
      <w:bookmarkEnd w:id="1657"/>
      <w:bookmarkEnd w:id="1658"/>
      <w:bookmarkEnd w:id="1659"/>
    </w:p>
    <w:p w14:paraId="3E2FA710" w14:textId="77777777" w:rsidR="00F90BFA" w:rsidRPr="00D1205D" w:rsidRDefault="00F90BFA" w:rsidP="00F90BFA">
      <w:bookmarkStart w:id="1660" w:name="_Toc19709017"/>
      <w:bookmarkStart w:id="1661" w:name="_Toc27745095"/>
      <w:bookmarkStart w:id="1662"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3" w:name="_Toc35970038"/>
      <w:bookmarkStart w:id="1664" w:name="_Toc36050832"/>
      <w:bookmarkStart w:id="1665" w:name="_Toc44847551"/>
      <w:bookmarkStart w:id="1666" w:name="_Toc51845205"/>
      <w:bookmarkStart w:id="1667" w:name="_Toc51845536"/>
      <w:bookmarkStart w:id="1668" w:name="_Toc51847056"/>
      <w:bookmarkStart w:id="1669" w:name="_Toc57022687"/>
      <w:bookmarkStart w:id="1670" w:name="_Toc138412696"/>
      <w:r w:rsidRPr="00D1205D">
        <w:rPr>
          <w:lang w:eastAsia="zh-CN"/>
        </w:rPr>
        <w:t>6.10.2.4</w:t>
      </w:r>
      <w:r w:rsidRPr="00D1205D">
        <w:rPr>
          <w:lang w:eastAsia="zh-CN"/>
        </w:rPr>
        <w:tab/>
      </w:r>
      <w:r w:rsidRPr="00D1205D">
        <w:t>Pseudo-header setting</w:t>
      </w:r>
      <w:bookmarkEnd w:id="1660"/>
      <w:bookmarkEnd w:id="1661"/>
      <w:bookmarkEnd w:id="1662"/>
      <w:bookmarkEnd w:id="1663"/>
      <w:bookmarkEnd w:id="1664"/>
      <w:bookmarkEnd w:id="1665"/>
      <w:bookmarkEnd w:id="1666"/>
      <w:bookmarkEnd w:id="1667"/>
      <w:bookmarkEnd w:id="1668"/>
      <w:bookmarkEnd w:id="1669"/>
      <w:bookmarkEnd w:id="1670"/>
    </w:p>
    <w:p w14:paraId="76E662BD" w14:textId="77777777" w:rsidR="00F90BFA" w:rsidRPr="00D1205D" w:rsidRDefault="00F90BFA" w:rsidP="00F90BFA">
      <w:pPr>
        <w:rPr>
          <w:lang w:eastAsia="zh-CN"/>
        </w:rPr>
      </w:pPr>
      <w:bookmarkStart w:id="1671" w:name="_Toc27745097"/>
      <w:bookmarkStart w:id="1672" w:name="_Toc29803249"/>
      <w:bookmarkStart w:id="1673"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lastRenderedPageBreak/>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4" w:name="_Toc35970039"/>
      <w:bookmarkStart w:id="1675" w:name="_Toc36050833"/>
      <w:bookmarkStart w:id="1676" w:name="_Toc44847552"/>
      <w:bookmarkStart w:id="1677" w:name="_Toc51845206"/>
      <w:bookmarkStart w:id="1678" w:name="_Toc51845537"/>
      <w:bookmarkStart w:id="1679" w:name="_Toc51847057"/>
      <w:bookmarkStart w:id="1680"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lastRenderedPageBreak/>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81" w:name="_Toc138412697"/>
      <w:r w:rsidRPr="00D1205D">
        <w:rPr>
          <w:lang w:eastAsia="zh-CN"/>
        </w:rPr>
        <w:t>6.10.2.5</w:t>
      </w:r>
      <w:r w:rsidRPr="00D1205D">
        <w:rPr>
          <w:lang w:eastAsia="zh-CN"/>
        </w:rPr>
        <w:tab/>
      </w:r>
      <w:r w:rsidRPr="00D1205D">
        <w:t>3gpp-Sbi-Target-apiRoot header setting</w:t>
      </w:r>
      <w:bookmarkEnd w:id="1671"/>
      <w:bookmarkEnd w:id="1672"/>
      <w:bookmarkEnd w:id="1674"/>
      <w:bookmarkEnd w:id="1675"/>
      <w:bookmarkEnd w:id="1676"/>
      <w:bookmarkEnd w:id="1677"/>
      <w:bookmarkEnd w:id="1678"/>
      <w:bookmarkEnd w:id="1679"/>
      <w:bookmarkEnd w:id="1680"/>
      <w:bookmarkEnd w:id="1681"/>
    </w:p>
    <w:p w14:paraId="185298D2" w14:textId="77777777" w:rsidR="00F90BFA" w:rsidRPr="00D1205D" w:rsidRDefault="00F90BFA" w:rsidP="00F90BFA">
      <w:bookmarkStart w:id="1682" w:name="_Toc27745098"/>
      <w:bookmarkStart w:id="168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4" w:name="_Toc35970040"/>
      <w:bookmarkStart w:id="1685" w:name="_Toc36050834"/>
      <w:bookmarkStart w:id="1686" w:name="_Toc44847553"/>
      <w:bookmarkStart w:id="1687" w:name="_Toc51845207"/>
      <w:bookmarkStart w:id="1688" w:name="_Toc51845538"/>
      <w:bookmarkStart w:id="1689" w:name="_Toc51847058"/>
      <w:bookmarkStart w:id="1690" w:name="_Toc57022689"/>
      <w:bookmarkStart w:id="1691" w:name="_Toc138412698"/>
      <w:r w:rsidRPr="00D1205D">
        <w:rPr>
          <w:lang w:eastAsia="zh-CN"/>
        </w:rPr>
        <w:t>6.10.2.6</w:t>
      </w:r>
      <w:r w:rsidRPr="00D1205D">
        <w:rPr>
          <w:lang w:eastAsia="zh-CN"/>
        </w:rPr>
        <w:tab/>
      </w:r>
      <w:r w:rsidRPr="00D1205D">
        <w:t>Cache key (ck) query parameter</w:t>
      </w:r>
      <w:bookmarkEnd w:id="1682"/>
      <w:bookmarkEnd w:id="1683"/>
      <w:bookmarkEnd w:id="1684"/>
      <w:bookmarkEnd w:id="1685"/>
      <w:bookmarkEnd w:id="1686"/>
      <w:bookmarkEnd w:id="1687"/>
      <w:bookmarkEnd w:id="1688"/>
      <w:bookmarkEnd w:id="1689"/>
      <w:bookmarkEnd w:id="1690"/>
      <w:bookmarkEnd w:id="169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lastRenderedPageBreak/>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2" w:name="_Toc27745099"/>
      <w:bookmarkStart w:id="1693" w:name="_Toc29803251"/>
      <w:bookmarkStart w:id="1694" w:name="_Toc35970041"/>
      <w:bookmarkStart w:id="1695" w:name="_Toc36050835"/>
      <w:bookmarkStart w:id="1696" w:name="_Toc44847554"/>
      <w:bookmarkStart w:id="1697" w:name="_Toc51845208"/>
      <w:bookmarkStart w:id="1698" w:name="_Toc51845539"/>
      <w:bookmarkStart w:id="1699" w:name="_Toc51847059"/>
      <w:bookmarkStart w:id="1700" w:name="_Toc57022690"/>
      <w:bookmarkStart w:id="1701" w:name="_Toc138412699"/>
      <w:r w:rsidRPr="00D1205D">
        <w:rPr>
          <w:lang w:eastAsia="zh-CN"/>
        </w:rPr>
        <w:t>6.10.2A</w:t>
      </w:r>
      <w:r w:rsidRPr="00D1205D">
        <w:rPr>
          <w:lang w:eastAsia="zh-CN"/>
        </w:rPr>
        <w:tab/>
      </w:r>
      <w:bookmarkStart w:id="1702" w:name="_Toc27745101"/>
      <w:bookmarkStart w:id="1703" w:name="_Toc29803253"/>
      <w:bookmarkEnd w:id="1692"/>
      <w:bookmarkEnd w:id="1693"/>
      <w:r w:rsidRPr="00D1205D">
        <w:rPr>
          <w:lang w:eastAsia="zh-CN"/>
        </w:rPr>
        <w:t>Routing Mechanism with SCP</w:t>
      </w:r>
      <w:r w:rsidRPr="00D1205D">
        <w:rPr>
          <w:lang w:eastAsia="ja-JP"/>
        </w:rPr>
        <w:t xml:space="preserve"> Unknown to the NF</w:t>
      </w:r>
      <w:bookmarkEnd w:id="1694"/>
      <w:bookmarkEnd w:id="1695"/>
      <w:bookmarkEnd w:id="1696"/>
      <w:bookmarkEnd w:id="1697"/>
      <w:bookmarkEnd w:id="1698"/>
      <w:bookmarkEnd w:id="1699"/>
      <w:bookmarkEnd w:id="1700"/>
      <w:bookmarkEnd w:id="1701"/>
    </w:p>
    <w:p w14:paraId="7F07CC1A" w14:textId="77777777" w:rsidR="00F90BFA" w:rsidRPr="00D1205D" w:rsidRDefault="00F90BFA" w:rsidP="002D7984">
      <w:pPr>
        <w:pStyle w:val="Heading4"/>
        <w:rPr>
          <w:lang w:eastAsia="zh-CN"/>
        </w:rPr>
      </w:pPr>
      <w:bookmarkStart w:id="1704" w:name="_Toc27745100"/>
      <w:bookmarkStart w:id="1705" w:name="_Toc29803252"/>
      <w:bookmarkStart w:id="1706" w:name="_Toc35970042"/>
      <w:bookmarkStart w:id="1707" w:name="_Toc36050836"/>
      <w:bookmarkStart w:id="1708" w:name="_Toc44847555"/>
      <w:bookmarkStart w:id="1709" w:name="_Toc51845209"/>
      <w:bookmarkStart w:id="1710" w:name="_Toc51845540"/>
      <w:bookmarkStart w:id="1711" w:name="_Toc51847060"/>
      <w:bookmarkStart w:id="1712" w:name="_Toc57022691"/>
      <w:bookmarkStart w:id="1713" w:name="_Toc138412700"/>
      <w:r w:rsidRPr="00D1205D">
        <w:rPr>
          <w:lang w:eastAsia="zh-CN"/>
        </w:rPr>
        <w:t>6.10.2A.1</w:t>
      </w:r>
      <w:r w:rsidRPr="00D1205D">
        <w:rPr>
          <w:lang w:eastAsia="zh-CN"/>
        </w:rPr>
        <w:tab/>
        <w:t>Connecting inbound</w:t>
      </w:r>
      <w:bookmarkEnd w:id="1704"/>
      <w:bookmarkEnd w:id="1705"/>
      <w:bookmarkEnd w:id="1706"/>
      <w:bookmarkEnd w:id="1707"/>
      <w:bookmarkEnd w:id="1708"/>
      <w:bookmarkEnd w:id="1709"/>
      <w:bookmarkEnd w:id="1710"/>
      <w:bookmarkEnd w:id="1711"/>
      <w:bookmarkEnd w:id="1712"/>
      <w:bookmarkEnd w:id="1713"/>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4" w:name="_Toc35970043"/>
      <w:bookmarkStart w:id="1715" w:name="_Toc36050837"/>
      <w:bookmarkStart w:id="1716" w:name="_Toc44847556"/>
      <w:bookmarkStart w:id="1717" w:name="_Toc51845210"/>
      <w:bookmarkStart w:id="1718" w:name="_Toc51845541"/>
      <w:bookmarkStart w:id="1719" w:name="_Toc51847061"/>
      <w:bookmarkStart w:id="1720" w:name="_Toc57022692"/>
      <w:bookmarkStart w:id="1721" w:name="_Toc138412701"/>
      <w:r w:rsidRPr="00D1205D">
        <w:rPr>
          <w:lang w:eastAsia="zh-CN"/>
        </w:rPr>
        <w:t>6.10.2A.2</w:t>
      </w:r>
      <w:r w:rsidRPr="00D1205D">
        <w:rPr>
          <w:lang w:eastAsia="zh-CN"/>
        </w:rPr>
        <w:tab/>
        <w:t>HTTP/2 connection management</w:t>
      </w:r>
      <w:bookmarkEnd w:id="1702"/>
      <w:bookmarkEnd w:id="1703"/>
      <w:bookmarkEnd w:id="1714"/>
      <w:bookmarkEnd w:id="1715"/>
      <w:bookmarkEnd w:id="1716"/>
      <w:bookmarkEnd w:id="1717"/>
      <w:bookmarkEnd w:id="1718"/>
      <w:bookmarkEnd w:id="1719"/>
      <w:bookmarkEnd w:id="1720"/>
      <w:bookmarkEnd w:id="172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2" w:name="_Toc27745102"/>
      <w:bookmarkStart w:id="1723" w:name="_Toc29803254"/>
      <w:bookmarkStart w:id="1724" w:name="_Toc35970044"/>
      <w:bookmarkStart w:id="1725" w:name="_Toc36050838"/>
      <w:bookmarkStart w:id="1726" w:name="_Toc44847557"/>
      <w:bookmarkStart w:id="1727" w:name="_Toc51845211"/>
      <w:bookmarkStart w:id="1728" w:name="_Toc51845542"/>
      <w:bookmarkStart w:id="1729" w:name="_Toc51847062"/>
      <w:bookmarkStart w:id="1730" w:name="_Toc57022693"/>
      <w:bookmarkStart w:id="1731" w:name="_Toc138412702"/>
      <w:r w:rsidRPr="00D1205D">
        <w:rPr>
          <w:lang w:eastAsia="zh-CN"/>
        </w:rPr>
        <w:t>6.10.2A.3</w:t>
      </w:r>
      <w:r w:rsidRPr="00D1205D">
        <w:rPr>
          <w:lang w:eastAsia="zh-CN"/>
        </w:rPr>
        <w:tab/>
      </w:r>
      <w:r w:rsidRPr="00D1205D">
        <w:t>Pseudo-header setting</w:t>
      </w:r>
      <w:bookmarkEnd w:id="1722"/>
      <w:bookmarkEnd w:id="1723"/>
      <w:bookmarkEnd w:id="1724"/>
      <w:bookmarkEnd w:id="1725"/>
      <w:bookmarkEnd w:id="1726"/>
      <w:bookmarkEnd w:id="1727"/>
      <w:bookmarkEnd w:id="1728"/>
      <w:bookmarkEnd w:id="1729"/>
      <w:bookmarkEnd w:id="1730"/>
      <w:bookmarkEnd w:id="173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2" w:name="_Toc27745103"/>
      <w:bookmarkStart w:id="1733" w:name="_Toc29803255"/>
      <w:bookmarkStart w:id="1734" w:name="_Toc35970045"/>
      <w:bookmarkStart w:id="1735" w:name="_Toc36050839"/>
      <w:bookmarkStart w:id="1736" w:name="_Toc44847558"/>
      <w:bookmarkStart w:id="1737" w:name="_Toc51845212"/>
      <w:bookmarkStart w:id="1738" w:name="_Toc51845543"/>
      <w:bookmarkStart w:id="1739" w:name="_Toc51847063"/>
      <w:bookmarkStart w:id="1740" w:name="_Toc57022694"/>
      <w:bookmarkStart w:id="1741" w:name="_Toc19709021"/>
      <w:bookmarkStart w:id="1742" w:name="_Toc138412703"/>
      <w:bookmarkEnd w:id="1673"/>
      <w:r w:rsidRPr="00D1205D">
        <w:rPr>
          <w:lang w:eastAsia="zh-CN"/>
        </w:rPr>
        <w:t>6.10.3</w:t>
      </w:r>
      <w:r w:rsidRPr="00D1205D">
        <w:rPr>
          <w:lang w:eastAsia="zh-CN"/>
        </w:rPr>
        <w:tab/>
        <w:t>NF Discovery and Selection for indirect communication with Delegated Discovery</w:t>
      </w:r>
      <w:bookmarkEnd w:id="1732"/>
      <w:bookmarkEnd w:id="1733"/>
      <w:bookmarkEnd w:id="1734"/>
      <w:bookmarkEnd w:id="1735"/>
      <w:bookmarkEnd w:id="1736"/>
      <w:bookmarkEnd w:id="1737"/>
      <w:bookmarkEnd w:id="1738"/>
      <w:bookmarkEnd w:id="1739"/>
      <w:bookmarkEnd w:id="1740"/>
      <w:bookmarkEnd w:id="1742"/>
    </w:p>
    <w:p w14:paraId="483C26E0" w14:textId="77777777" w:rsidR="00F90BFA" w:rsidRPr="00D1205D" w:rsidRDefault="00F90BFA" w:rsidP="002D7984">
      <w:pPr>
        <w:pStyle w:val="Heading4"/>
        <w:rPr>
          <w:lang w:eastAsia="zh-CN"/>
        </w:rPr>
      </w:pPr>
      <w:bookmarkStart w:id="1743" w:name="_Toc19709020"/>
      <w:bookmarkStart w:id="1744" w:name="_Toc27745104"/>
      <w:bookmarkStart w:id="1745" w:name="_Toc29803256"/>
      <w:bookmarkStart w:id="1746" w:name="_Toc35970046"/>
      <w:bookmarkStart w:id="1747" w:name="_Toc36050840"/>
      <w:bookmarkStart w:id="1748" w:name="_Toc44847559"/>
      <w:bookmarkStart w:id="1749" w:name="_Toc51845213"/>
      <w:bookmarkStart w:id="1750" w:name="_Toc51845544"/>
      <w:bookmarkStart w:id="1751" w:name="_Toc51847064"/>
      <w:bookmarkStart w:id="1752" w:name="_Toc57022695"/>
      <w:bookmarkStart w:id="1753" w:name="_Toc138412704"/>
      <w:r w:rsidRPr="00D1205D">
        <w:rPr>
          <w:lang w:eastAsia="zh-CN"/>
        </w:rPr>
        <w:t>6.10.3.1</w:t>
      </w:r>
      <w:r w:rsidRPr="00D1205D">
        <w:rPr>
          <w:lang w:eastAsia="zh-CN"/>
        </w:rPr>
        <w:tab/>
        <w:t>General</w:t>
      </w:r>
      <w:bookmarkEnd w:id="1743"/>
      <w:bookmarkEnd w:id="1744"/>
      <w:bookmarkEnd w:id="1745"/>
      <w:bookmarkEnd w:id="1746"/>
      <w:bookmarkEnd w:id="1747"/>
      <w:bookmarkEnd w:id="1748"/>
      <w:bookmarkEnd w:id="1749"/>
      <w:bookmarkEnd w:id="1750"/>
      <w:bookmarkEnd w:id="1751"/>
      <w:bookmarkEnd w:id="1752"/>
      <w:bookmarkEnd w:id="175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4" w:name="_Toc27745105"/>
      <w:bookmarkStart w:id="1755" w:name="_Toc29803257"/>
      <w:bookmarkStart w:id="1756" w:name="_Toc35970047"/>
      <w:bookmarkStart w:id="1757" w:name="_Toc36050841"/>
      <w:bookmarkStart w:id="1758" w:name="_Toc44847560"/>
      <w:bookmarkStart w:id="1759" w:name="_Toc51845214"/>
      <w:bookmarkStart w:id="1760" w:name="_Toc51845545"/>
      <w:bookmarkStart w:id="1761" w:name="_Toc51847065"/>
      <w:bookmarkStart w:id="1762" w:name="_Toc57022696"/>
      <w:bookmarkStart w:id="1763" w:name="_Toc138412705"/>
      <w:r w:rsidRPr="00D1205D">
        <w:rPr>
          <w:lang w:eastAsia="zh-CN"/>
        </w:rPr>
        <w:lastRenderedPageBreak/>
        <w:t>6.10.3.2</w:t>
      </w:r>
      <w:r w:rsidRPr="00D1205D">
        <w:rPr>
          <w:lang w:eastAsia="zh-CN"/>
        </w:rPr>
        <w:tab/>
        <w:t>Conveyance of NF Discovery Factors</w:t>
      </w:r>
      <w:bookmarkEnd w:id="1741"/>
      <w:bookmarkEnd w:id="1754"/>
      <w:bookmarkEnd w:id="1755"/>
      <w:bookmarkEnd w:id="1756"/>
      <w:bookmarkEnd w:id="1757"/>
      <w:bookmarkEnd w:id="1758"/>
      <w:bookmarkEnd w:id="1759"/>
      <w:bookmarkEnd w:id="1760"/>
      <w:bookmarkEnd w:id="1761"/>
      <w:bookmarkEnd w:id="1762"/>
      <w:bookmarkEnd w:id="1763"/>
    </w:p>
    <w:p w14:paraId="3244A530" w14:textId="77777777" w:rsidR="00BE274F" w:rsidRPr="00D1205D" w:rsidRDefault="00BE274F" w:rsidP="00BE274F">
      <w:pPr>
        <w:rPr>
          <w:lang w:eastAsia="zh-CN"/>
        </w:rPr>
      </w:pPr>
      <w:bookmarkStart w:id="1764"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lastRenderedPageBreak/>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65" w:name="_Toc57022697"/>
      <w:bookmarkStart w:id="1766" w:name="_Toc27745107"/>
      <w:bookmarkStart w:id="1767" w:name="_Toc29803259"/>
      <w:bookmarkStart w:id="1768" w:name="_Toc35970049"/>
      <w:bookmarkStart w:id="1769" w:name="_Toc36050843"/>
      <w:bookmarkStart w:id="1770" w:name="_Toc44847562"/>
      <w:bookmarkStart w:id="1771" w:name="_Toc51845216"/>
      <w:bookmarkStart w:id="1772" w:name="_Toc51845547"/>
      <w:bookmarkStart w:id="1773" w:name="_Toc51847067"/>
      <w:bookmarkStart w:id="1774" w:name="_Toc1384127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5"/>
      <w:bookmarkEnd w:id="1774"/>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5" w:name="_Toc57022698"/>
      <w:bookmarkStart w:id="1776" w:name="_Toc57017616"/>
      <w:bookmarkStart w:id="1777" w:name="_Toc57024366"/>
      <w:bookmarkStart w:id="1778" w:name="_Toc27745108"/>
      <w:bookmarkStart w:id="1779" w:name="_Toc29803260"/>
      <w:bookmarkStart w:id="1780" w:name="_Toc35970050"/>
      <w:bookmarkStart w:id="1781" w:name="_Toc36050844"/>
      <w:bookmarkStart w:id="1782" w:name="_Toc138412707"/>
      <w:bookmarkEnd w:id="1766"/>
      <w:bookmarkEnd w:id="1767"/>
      <w:bookmarkEnd w:id="1768"/>
      <w:bookmarkEnd w:id="1769"/>
      <w:bookmarkEnd w:id="1770"/>
      <w:bookmarkEnd w:id="1771"/>
      <w:bookmarkEnd w:id="1772"/>
      <w:bookmarkEnd w:id="1773"/>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5"/>
      <w:bookmarkEnd w:id="1782"/>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3"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xml:space="preserve">; if the SCP received a 4xx/5xx HTTP response including a 3gpp-Sbi-Response-Info header with "context-transferred" parameter set to value "true" from the reselected target NF service instance, </w:t>
      </w:r>
      <w:r w:rsidR="007C471B" w:rsidRPr="007C471B">
        <w:rPr>
          <w:lang w:eastAsia="zh-CN"/>
        </w:rPr>
        <w:lastRenderedPageBreak/>
        <w:t>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3"/>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4" w:name="_Toc13841270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6"/>
      <w:bookmarkEnd w:id="1777"/>
      <w:bookmarkEnd w:id="1784"/>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lastRenderedPageBreak/>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85" w:name="_Toc51845217"/>
      <w:bookmarkStart w:id="1786" w:name="_Toc51845548"/>
      <w:bookmarkStart w:id="1787" w:name="_Toc51847068"/>
      <w:bookmarkStart w:id="1788" w:name="_Toc57022699"/>
    </w:p>
    <w:p w14:paraId="2B4C6ECB" w14:textId="285AFF74" w:rsidR="00F90BFA" w:rsidRPr="00D1205D" w:rsidRDefault="00F90BFA" w:rsidP="002D7984">
      <w:pPr>
        <w:pStyle w:val="Heading3"/>
        <w:rPr>
          <w:lang w:eastAsia="zh-CN"/>
        </w:rPr>
      </w:pPr>
      <w:bookmarkStart w:id="1789" w:name="_Toc138412709"/>
      <w:r w:rsidRPr="00D1205D">
        <w:rPr>
          <w:lang w:eastAsia="zh-CN"/>
        </w:rPr>
        <w:t>6.10.4</w:t>
      </w:r>
      <w:r w:rsidRPr="00D1205D">
        <w:rPr>
          <w:lang w:eastAsia="zh-CN"/>
        </w:rPr>
        <w:tab/>
      </w:r>
      <w:r w:rsidRPr="00D1205D">
        <w:t>Authority and/or deployment-specific string in apiRoot of resource URI</w:t>
      </w:r>
      <w:bookmarkEnd w:id="1764"/>
      <w:bookmarkEnd w:id="1778"/>
      <w:bookmarkEnd w:id="1779"/>
      <w:bookmarkEnd w:id="1780"/>
      <w:bookmarkEnd w:id="1781"/>
      <w:bookmarkEnd w:id="1785"/>
      <w:bookmarkEnd w:id="1786"/>
      <w:bookmarkEnd w:id="1787"/>
      <w:bookmarkEnd w:id="1788"/>
      <w:bookmarkEnd w:id="1789"/>
    </w:p>
    <w:p w14:paraId="2E4324A9" w14:textId="77777777" w:rsidR="00F90BFA" w:rsidRPr="00D1205D" w:rsidRDefault="00F90BFA" w:rsidP="00F90BFA">
      <w:bookmarkStart w:id="1790" w:name="_Toc19709023"/>
      <w:bookmarkStart w:id="1791" w:name="_Toc27745109"/>
      <w:bookmarkStart w:id="1792"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3" w:name="_Toc35970051"/>
      <w:bookmarkStart w:id="1794" w:name="_Toc36050845"/>
      <w:bookmarkStart w:id="1795"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6" w:name="_Toc51845218"/>
      <w:bookmarkStart w:id="1797" w:name="_Toc51845549"/>
      <w:bookmarkStart w:id="1798" w:name="_Toc51847069"/>
      <w:bookmarkStart w:id="1799" w:name="_Toc57022700"/>
      <w:bookmarkStart w:id="1800" w:name="_Toc138412710"/>
      <w:r w:rsidRPr="00D1205D">
        <w:rPr>
          <w:lang w:eastAsia="zh-CN"/>
        </w:rPr>
        <w:t>6.10.5</w:t>
      </w:r>
      <w:r w:rsidRPr="00D1205D">
        <w:rPr>
          <w:lang w:eastAsia="zh-CN"/>
        </w:rPr>
        <w:tab/>
        <w:t>NF / NF service instance selection for Indirect Communication without Delegated Discovery</w:t>
      </w:r>
      <w:bookmarkEnd w:id="1790"/>
      <w:bookmarkEnd w:id="1791"/>
      <w:bookmarkEnd w:id="1792"/>
      <w:bookmarkEnd w:id="1793"/>
      <w:bookmarkEnd w:id="1794"/>
      <w:bookmarkEnd w:id="1795"/>
      <w:bookmarkEnd w:id="1796"/>
      <w:bookmarkEnd w:id="1797"/>
      <w:bookmarkEnd w:id="1798"/>
      <w:bookmarkEnd w:id="1799"/>
      <w:bookmarkEnd w:id="1800"/>
    </w:p>
    <w:p w14:paraId="06016FD5" w14:textId="77777777" w:rsidR="00F90BFA" w:rsidRPr="00D1205D" w:rsidRDefault="00F90BFA" w:rsidP="002D7984">
      <w:pPr>
        <w:pStyle w:val="Heading4"/>
        <w:rPr>
          <w:lang w:eastAsia="zh-CN"/>
        </w:rPr>
      </w:pPr>
      <w:bookmarkStart w:id="1801" w:name="_Toc19709024"/>
      <w:bookmarkStart w:id="1802" w:name="_Toc27745110"/>
      <w:bookmarkStart w:id="1803" w:name="_Toc29803262"/>
      <w:bookmarkStart w:id="1804" w:name="_Toc35970052"/>
      <w:bookmarkStart w:id="1805" w:name="_Toc36050846"/>
      <w:bookmarkStart w:id="1806" w:name="_Toc44847564"/>
      <w:bookmarkStart w:id="1807" w:name="_Toc51845219"/>
      <w:bookmarkStart w:id="1808" w:name="_Toc51845550"/>
      <w:bookmarkStart w:id="1809" w:name="_Toc51847070"/>
      <w:bookmarkStart w:id="1810" w:name="_Toc57022701"/>
      <w:bookmarkStart w:id="1811" w:name="_Toc138412711"/>
      <w:r w:rsidRPr="00D1205D">
        <w:rPr>
          <w:lang w:eastAsia="zh-CN"/>
        </w:rPr>
        <w:t>6.10.5.1</w:t>
      </w:r>
      <w:r w:rsidRPr="00D1205D">
        <w:rPr>
          <w:lang w:eastAsia="zh-CN"/>
        </w:rPr>
        <w:tab/>
        <w:t>General</w:t>
      </w:r>
      <w:bookmarkEnd w:id="1801"/>
      <w:bookmarkEnd w:id="1802"/>
      <w:bookmarkEnd w:id="1803"/>
      <w:bookmarkEnd w:id="1804"/>
      <w:bookmarkEnd w:id="1805"/>
      <w:bookmarkEnd w:id="1806"/>
      <w:bookmarkEnd w:id="1807"/>
      <w:bookmarkEnd w:id="1808"/>
      <w:bookmarkEnd w:id="1809"/>
      <w:bookmarkEnd w:id="1810"/>
      <w:bookmarkEnd w:id="1811"/>
    </w:p>
    <w:p w14:paraId="002BEAF7" w14:textId="77777777" w:rsidR="00F90BFA" w:rsidRPr="00D1205D" w:rsidRDefault="00F90BFA" w:rsidP="00F90BFA">
      <w:pPr>
        <w:rPr>
          <w:lang w:eastAsia="zh-CN"/>
        </w:rPr>
      </w:pPr>
      <w:bookmarkStart w:id="181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3" w:name="_Toc27745111"/>
      <w:bookmarkStart w:id="181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5" w:name="_Toc57022702"/>
      <w:bookmarkStart w:id="1816" w:name="_Toc35970053"/>
      <w:bookmarkStart w:id="1817" w:name="_Toc36050847"/>
      <w:bookmarkStart w:id="1818" w:name="_Toc44847565"/>
      <w:bookmarkStart w:id="1819" w:name="_Toc51845220"/>
      <w:bookmarkStart w:id="1820" w:name="_Toc51845551"/>
      <w:bookmarkStart w:id="1821" w:name="_Toc51847071"/>
      <w:r>
        <w:lastRenderedPageBreak/>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2" w:name="_Toc138412712"/>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5"/>
      <w:bookmarkEnd w:id="1822"/>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3" w:name="_Toc57022703"/>
      <w:bookmarkStart w:id="1824" w:name="_Toc138412713"/>
      <w:r w:rsidRPr="00D1205D">
        <w:rPr>
          <w:lang w:eastAsia="zh-CN"/>
        </w:rPr>
        <w:t>6.10.6</w:t>
      </w:r>
      <w:r w:rsidRPr="00D1205D">
        <w:rPr>
          <w:lang w:eastAsia="zh-CN"/>
        </w:rPr>
        <w:tab/>
        <w:t>Feature negotiation for Indirect Communication with Delegated Discovery</w:t>
      </w:r>
      <w:bookmarkEnd w:id="1812"/>
      <w:bookmarkEnd w:id="1813"/>
      <w:bookmarkEnd w:id="1814"/>
      <w:bookmarkEnd w:id="1816"/>
      <w:bookmarkEnd w:id="1817"/>
      <w:bookmarkEnd w:id="1818"/>
      <w:bookmarkEnd w:id="1819"/>
      <w:bookmarkEnd w:id="1820"/>
      <w:bookmarkEnd w:id="1821"/>
      <w:bookmarkEnd w:id="1823"/>
      <w:bookmarkEnd w:id="1824"/>
    </w:p>
    <w:p w14:paraId="770F9292" w14:textId="18F8A51E" w:rsidR="00F90BFA" w:rsidRPr="00D1205D" w:rsidRDefault="00F90BFA" w:rsidP="00F90BFA">
      <w:pPr>
        <w:rPr>
          <w:lang w:eastAsia="zh-CN"/>
        </w:rPr>
      </w:pPr>
      <w:bookmarkStart w:id="1825" w:name="_Toc19709030"/>
      <w:bookmarkStart w:id="1826" w:name="_Toc27745116"/>
      <w:bookmarkStart w:id="182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8" w:name="_Toc35970054"/>
      <w:bookmarkStart w:id="1829" w:name="_Toc36050848"/>
      <w:bookmarkStart w:id="1830" w:name="_Toc44847566"/>
      <w:bookmarkStart w:id="1831" w:name="_Toc51845221"/>
      <w:bookmarkStart w:id="1832" w:name="_Toc51845552"/>
      <w:bookmarkStart w:id="1833" w:name="_Toc51847072"/>
      <w:bookmarkStart w:id="1834" w:name="_Toc57022704"/>
      <w:bookmarkStart w:id="1835" w:name="_Toc138412714"/>
      <w:r w:rsidRPr="00D1205D">
        <w:rPr>
          <w:lang w:eastAsia="zh-CN"/>
        </w:rPr>
        <w:lastRenderedPageBreak/>
        <w:t>6.10.7</w:t>
      </w:r>
      <w:r w:rsidRPr="00D1205D">
        <w:rPr>
          <w:lang w:eastAsia="zh-CN"/>
        </w:rPr>
        <w:tab/>
        <w:t>Notification and callback requests sent with Indirect Communication</w:t>
      </w:r>
      <w:bookmarkEnd w:id="1828"/>
      <w:bookmarkEnd w:id="1829"/>
      <w:bookmarkEnd w:id="1830"/>
      <w:bookmarkEnd w:id="1831"/>
      <w:bookmarkEnd w:id="1832"/>
      <w:bookmarkEnd w:id="1833"/>
      <w:bookmarkEnd w:id="1834"/>
      <w:bookmarkEnd w:id="1835"/>
    </w:p>
    <w:p w14:paraId="63E4BDA9" w14:textId="77777777" w:rsidR="00E8091F" w:rsidRPr="00532F96" w:rsidRDefault="00E8091F" w:rsidP="00E8091F">
      <w:pPr>
        <w:rPr>
          <w:lang w:eastAsia="zh-CN"/>
        </w:rPr>
      </w:pPr>
      <w:bookmarkStart w:id="1836" w:name="_Toc44847567"/>
      <w:bookmarkStart w:id="1837" w:name="_Toc51845222"/>
      <w:bookmarkStart w:id="1838" w:name="_Toc51845553"/>
      <w:bookmarkStart w:id="1839" w:name="_Toc51847073"/>
      <w:bookmarkStart w:id="184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1" w:name="_Toc138412715"/>
      <w:r w:rsidRPr="00D1205D">
        <w:rPr>
          <w:lang w:eastAsia="zh-CN"/>
        </w:rPr>
        <w:t>6.10.8</w:t>
      </w:r>
      <w:r w:rsidRPr="00D1205D">
        <w:rPr>
          <w:lang w:eastAsia="zh-CN"/>
        </w:rPr>
        <w:tab/>
        <w:t>Error Handling</w:t>
      </w:r>
      <w:bookmarkEnd w:id="1836"/>
      <w:bookmarkEnd w:id="1837"/>
      <w:bookmarkEnd w:id="1838"/>
      <w:bookmarkEnd w:id="1839"/>
      <w:bookmarkEnd w:id="1840"/>
      <w:bookmarkEnd w:id="1841"/>
    </w:p>
    <w:p w14:paraId="1CF5215C" w14:textId="77777777" w:rsidR="00F90BFA" w:rsidRPr="00D1205D" w:rsidRDefault="00F90BFA" w:rsidP="002D7984">
      <w:pPr>
        <w:pStyle w:val="Heading4"/>
        <w:rPr>
          <w:lang w:eastAsia="zh-CN"/>
        </w:rPr>
      </w:pPr>
      <w:bookmarkStart w:id="1842" w:name="_Toc44847568"/>
      <w:bookmarkStart w:id="1843" w:name="_Toc51845223"/>
      <w:bookmarkStart w:id="1844" w:name="_Toc51845554"/>
      <w:bookmarkStart w:id="1845" w:name="_Toc51847074"/>
      <w:bookmarkStart w:id="1846" w:name="_Toc57022706"/>
      <w:bookmarkStart w:id="1847" w:name="_Toc138412716"/>
      <w:r w:rsidRPr="00D1205D">
        <w:rPr>
          <w:lang w:eastAsia="zh-CN"/>
        </w:rPr>
        <w:t>6.10.8.1</w:t>
      </w:r>
      <w:r w:rsidRPr="00D1205D">
        <w:rPr>
          <w:lang w:eastAsia="zh-CN"/>
        </w:rPr>
        <w:tab/>
        <w:t>General</w:t>
      </w:r>
      <w:bookmarkEnd w:id="1842"/>
      <w:bookmarkEnd w:id="1843"/>
      <w:bookmarkEnd w:id="1844"/>
      <w:bookmarkEnd w:id="1845"/>
      <w:bookmarkEnd w:id="1846"/>
      <w:bookmarkEnd w:id="1847"/>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48" w:name="_Toc44847569"/>
      <w:bookmarkStart w:id="1849" w:name="_Toc51845224"/>
      <w:bookmarkStart w:id="1850" w:name="_Toc51845555"/>
      <w:bookmarkStart w:id="1851" w:name="_Toc51847075"/>
      <w:bookmarkStart w:id="1852" w:name="_Toc57022707"/>
      <w:bookmarkStart w:id="1853" w:name="_Toc138412717"/>
      <w:r w:rsidRPr="00D1205D">
        <w:rPr>
          <w:lang w:eastAsia="zh-CN"/>
        </w:rPr>
        <w:lastRenderedPageBreak/>
        <w:t>6.10.8.2</w:t>
      </w:r>
      <w:r w:rsidRPr="00D1205D">
        <w:rPr>
          <w:lang w:eastAsia="zh-CN"/>
        </w:rPr>
        <w:tab/>
        <w:t>Requirements for the originator of an HTTP error response</w:t>
      </w:r>
      <w:bookmarkEnd w:id="1848"/>
      <w:bookmarkEnd w:id="1849"/>
      <w:bookmarkEnd w:id="1850"/>
      <w:bookmarkEnd w:id="1851"/>
      <w:bookmarkEnd w:id="1852"/>
      <w:bookmarkEnd w:id="1853"/>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4" w:name="_Toc44847570"/>
      <w:bookmarkStart w:id="1855" w:name="_Toc51845225"/>
      <w:bookmarkStart w:id="1856" w:name="_Toc51845556"/>
      <w:bookmarkStart w:id="1857" w:name="_Toc51847076"/>
      <w:bookmarkStart w:id="1858" w:name="_Toc57022708"/>
      <w:bookmarkStart w:id="1859" w:name="_Toc138412718"/>
      <w:r w:rsidRPr="00D1205D">
        <w:rPr>
          <w:lang w:eastAsia="zh-CN"/>
        </w:rPr>
        <w:t>6.10.8.3</w:t>
      </w:r>
      <w:r w:rsidRPr="00D1205D">
        <w:rPr>
          <w:lang w:eastAsia="zh-CN"/>
        </w:rPr>
        <w:tab/>
        <w:t>Requirements for an SCP or SEPP relaying an HTTP error response</w:t>
      </w:r>
      <w:bookmarkEnd w:id="1854"/>
      <w:bookmarkEnd w:id="1855"/>
      <w:bookmarkEnd w:id="1856"/>
      <w:bookmarkEnd w:id="1857"/>
      <w:bookmarkEnd w:id="1858"/>
      <w:bookmarkEnd w:id="1859"/>
    </w:p>
    <w:p w14:paraId="2B86C2E3" w14:textId="77777777" w:rsidR="00536026" w:rsidRPr="00D1205D" w:rsidRDefault="00536026" w:rsidP="00536026">
      <w:bookmarkStart w:id="1860" w:name="_Toc44847571"/>
      <w:bookmarkStart w:id="1861" w:name="_Toc51845226"/>
      <w:bookmarkStart w:id="1862" w:name="_Toc51845557"/>
      <w:bookmarkStart w:id="1863" w:name="_Toc51847077"/>
      <w:bookmarkStart w:id="1864"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65" w:name="_Toc138412719"/>
      <w:r w:rsidRPr="00D1205D">
        <w:rPr>
          <w:lang w:eastAsia="zh-CN"/>
        </w:rPr>
        <w:t>6.10.9</w:t>
      </w:r>
      <w:r w:rsidRPr="00D1205D">
        <w:rPr>
          <w:lang w:eastAsia="zh-CN"/>
        </w:rPr>
        <w:tab/>
        <w:t>HTTP redirection</w:t>
      </w:r>
      <w:bookmarkEnd w:id="1860"/>
      <w:bookmarkEnd w:id="1861"/>
      <w:bookmarkEnd w:id="1862"/>
      <w:bookmarkEnd w:id="1863"/>
      <w:bookmarkEnd w:id="1864"/>
      <w:bookmarkEnd w:id="1865"/>
    </w:p>
    <w:p w14:paraId="1E1F7435" w14:textId="77777777" w:rsidR="00F90BFA" w:rsidRPr="00D1205D" w:rsidRDefault="00F90BFA" w:rsidP="002D7984">
      <w:pPr>
        <w:pStyle w:val="Heading4"/>
        <w:rPr>
          <w:lang w:eastAsia="zh-CN"/>
        </w:rPr>
      </w:pPr>
      <w:bookmarkStart w:id="1866" w:name="_Toc44847572"/>
      <w:bookmarkStart w:id="1867" w:name="_Toc51845227"/>
      <w:bookmarkStart w:id="1868" w:name="_Toc51845558"/>
      <w:bookmarkStart w:id="1869" w:name="_Toc51847078"/>
      <w:bookmarkStart w:id="1870" w:name="_Toc57022710"/>
      <w:bookmarkStart w:id="1871" w:name="_Toc138412720"/>
      <w:r w:rsidRPr="00D1205D">
        <w:rPr>
          <w:lang w:eastAsia="zh-CN"/>
        </w:rPr>
        <w:t>6.10.9.1</w:t>
      </w:r>
      <w:r w:rsidRPr="00D1205D">
        <w:rPr>
          <w:lang w:eastAsia="zh-CN"/>
        </w:rPr>
        <w:tab/>
        <w:t>General</w:t>
      </w:r>
      <w:bookmarkEnd w:id="1866"/>
      <w:bookmarkEnd w:id="1867"/>
      <w:bookmarkEnd w:id="1868"/>
      <w:bookmarkEnd w:id="1869"/>
      <w:bookmarkEnd w:id="1870"/>
      <w:bookmarkEnd w:id="1871"/>
    </w:p>
    <w:p w14:paraId="7CB7D1EF" w14:textId="21BA7E86" w:rsidR="00C60479" w:rsidRPr="00D1205D" w:rsidRDefault="00C60479" w:rsidP="00C60479">
      <w:pPr>
        <w:rPr>
          <w:lang w:eastAsia="zh-CN"/>
        </w:rPr>
      </w:pPr>
      <w:bookmarkStart w:id="1872" w:name="_Toc57022711"/>
      <w:bookmarkStart w:id="1873" w:name="_Toc35970055"/>
      <w:bookmarkStart w:id="1874" w:name="_Toc36050849"/>
      <w:bookmarkStart w:id="1875" w:name="_Toc44847573"/>
      <w:bookmarkStart w:id="1876" w:name="_Toc51845228"/>
      <w:bookmarkStart w:id="1877" w:name="_Toc51845559"/>
      <w:bookmarkStart w:id="1878"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6D031ACB" w14:textId="680D054A"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77777777" w:rsidR="00DB0483" w:rsidRDefault="00DB0483" w:rsidP="00DB0483">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77777777" w:rsidR="00DB0483" w:rsidRPr="00D1205D" w:rsidRDefault="00DB0483" w:rsidP="00DB0483">
      <w:pPr>
        <w:pStyle w:val="NO"/>
        <w:rPr>
          <w:lang w:eastAsia="zh-CN"/>
        </w:rPr>
      </w:pPr>
      <w:r>
        <w:t>NOTE 2:</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31D50FE3" w14:textId="48659857" w:rsidR="00DB0483" w:rsidRDefault="00DB0483" w:rsidP="00DB0483">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307 or 308</w:t>
      </w:r>
      <w:r w:rsidRPr="003A631E">
        <w:rPr>
          <w:lang w:eastAsia="zh-CN"/>
        </w:rPr>
        <w:t xml:space="preserve"> response</w:t>
      </w:r>
      <w:r>
        <w:rPr>
          <w:lang w:eastAsia="zh-CN"/>
        </w:rPr>
        <w:t xml:space="preserve">; when doing so, the HTTP client shall ignore the information </w:t>
      </w:r>
      <w:r>
        <w:rPr>
          <w:lang w:eastAsia="zh-CN"/>
        </w:rPr>
        <w:lastRenderedPageBreak/>
        <w:t>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55CF4ADC" w14:textId="77777777" w:rsidR="00DB0483" w:rsidRDefault="00DB0483" w:rsidP="00DB0483">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 xml:space="preserve">e.g. to the request URI received in the service request but with the apiRoot of the SEPP to which the request is redirected. </w:t>
      </w:r>
    </w:p>
    <w:p w14:paraId="0A65D0B0" w14:textId="6A97A104" w:rsidR="00DB0483" w:rsidRDefault="00DB0483" w:rsidP="00DB0483">
      <w:pPr>
        <w:pStyle w:val="NO"/>
        <w:rPr>
          <w:lang w:eastAsia="zh-CN"/>
        </w:rPr>
      </w:pPr>
    </w:p>
    <w:p w14:paraId="7733157A" w14:textId="72FA81D4" w:rsidR="002F2589" w:rsidRPr="000B63FD" w:rsidRDefault="002F2589" w:rsidP="000D0853">
      <w:pPr>
        <w:pStyle w:val="Heading3"/>
        <w:rPr>
          <w:lang w:eastAsia="zh-CN"/>
        </w:rPr>
      </w:pPr>
      <w:bookmarkStart w:id="1879" w:name="_Toc138412721"/>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2"/>
      <w:bookmarkEnd w:id="1879"/>
    </w:p>
    <w:p w14:paraId="0FA5D4C8" w14:textId="77777777" w:rsidR="00567AFA" w:rsidRPr="00D1205D" w:rsidRDefault="00567AFA" w:rsidP="002D7984">
      <w:pPr>
        <w:pStyle w:val="Heading4"/>
        <w:rPr>
          <w:lang w:eastAsia="zh-CN"/>
        </w:rPr>
      </w:pPr>
      <w:bookmarkStart w:id="1880" w:name="_Toc138412722"/>
      <w:r w:rsidRPr="00D1205D">
        <w:rPr>
          <w:lang w:eastAsia="zh-CN"/>
        </w:rPr>
        <w:t>6.10.</w:t>
      </w:r>
      <w:r>
        <w:rPr>
          <w:lang w:eastAsia="zh-CN"/>
        </w:rPr>
        <w:t>10</w:t>
      </w:r>
      <w:r w:rsidRPr="00D1205D">
        <w:rPr>
          <w:lang w:eastAsia="zh-CN"/>
        </w:rPr>
        <w:t>.1</w:t>
      </w:r>
      <w:r w:rsidRPr="00D1205D">
        <w:rPr>
          <w:lang w:eastAsia="zh-CN"/>
        </w:rPr>
        <w:tab/>
        <w:t>General</w:t>
      </w:r>
      <w:bookmarkEnd w:id="1880"/>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1" w:name="_Toc138412723"/>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2" w:name="_Toc138412724"/>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3" w:name="_Toc138412725"/>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3"/>
    </w:p>
    <w:p w14:paraId="08CF70B3" w14:textId="713DB9CA" w:rsidR="002100E6" w:rsidRDefault="002100E6" w:rsidP="002D7984">
      <w:pPr>
        <w:pStyle w:val="Heading4"/>
        <w:rPr>
          <w:noProof/>
          <w:lang w:val="en-US"/>
        </w:rPr>
      </w:pPr>
      <w:bookmarkStart w:id="1884" w:name="_Toc138412726"/>
      <w:r>
        <w:rPr>
          <w:noProof/>
          <w:lang w:val="en-US"/>
        </w:rPr>
        <w:t>6.10.1</w:t>
      </w:r>
      <w:r w:rsidR="009365AB">
        <w:rPr>
          <w:noProof/>
          <w:lang w:val="en-US"/>
        </w:rPr>
        <w:t>1</w:t>
      </w:r>
      <w:r>
        <w:rPr>
          <w:noProof/>
          <w:lang w:val="en-US"/>
        </w:rPr>
        <w:t>.1</w:t>
      </w:r>
      <w:r>
        <w:rPr>
          <w:noProof/>
          <w:lang w:val="en-US"/>
        </w:rPr>
        <w:tab/>
        <w:t>General</w:t>
      </w:r>
      <w:bookmarkEnd w:id="1884"/>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5" w:name="_Toc138412727"/>
      <w:r>
        <w:rPr>
          <w:noProof/>
          <w:lang w:val="en-US"/>
        </w:rPr>
        <w:lastRenderedPageBreak/>
        <w:t>6.10.11.2</w:t>
      </w:r>
      <w:r>
        <w:rPr>
          <w:noProof/>
          <w:lang w:val="en-US"/>
        </w:rPr>
        <w:tab/>
        <w:t>Authorization for indirect communication with delegated discovery</w:t>
      </w:r>
      <w:bookmarkEnd w:id="1885"/>
    </w:p>
    <w:p w14:paraId="2705DD43" w14:textId="72C05265" w:rsidR="002100E6" w:rsidRDefault="002100E6" w:rsidP="002D7984">
      <w:pPr>
        <w:pStyle w:val="Heading5"/>
        <w:rPr>
          <w:noProof/>
          <w:lang w:val="en-US"/>
        </w:rPr>
      </w:pPr>
      <w:bookmarkStart w:id="1886" w:name="_Toc138412728"/>
      <w:r>
        <w:rPr>
          <w:noProof/>
          <w:lang w:val="en-US"/>
        </w:rPr>
        <w:t>6.10.11.2.1</w:t>
      </w:r>
      <w:r>
        <w:rPr>
          <w:noProof/>
          <w:lang w:val="en-US"/>
        </w:rPr>
        <w:tab/>
        <w:t>General</w:t>
      </w:r>
      <w:bookmarkEnd w:id="1886"/>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0D97221B" w:rsidR="008956DC" w:rsidRDefault="006D6D09" w:rsidP="008956DC">
      <w:pPr>
        <w:pStyle w:val="NO"/>
      </w:pPr>
      <w:r>
        <w:t>NOTE </w:t>
      </w:r>
      <w:r w:rsidR="008956DC">
        <w:t>3:</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lastRenderedPageBreak/>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7A041B3B" w:rsidR="008956DC" w:rsidRDefault="006D6D09" w:rsidP="008956DC">
      <w:pPr>
        <w:pStyle w:val="NO"/>
      </w:pPr>
      <w:r>
        <w:t>NOTE </w:t>
      </w:r>
      <w:r w:rsidR="008956DC">
        <w:t>4:</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7" w:name="_Toc138412729"/>
      <w:r>
        <w:rPr>
          <w:noProof/>
          <w:lang w:val="en-US"/>
        </w:rPr>
        <w:t>6.10.11.2.2</w:t>
      </w:r>
      <w:r>
        <w:rPr>
          <w:noProof/>
          <w:lang w:val="en-US"/>
        </w:rPr>
        <w:tab/>
        <w:t>Error handling when the SCP fails to obtain an access token</w:t>
      </w:r>
      <w:bookmarkEnd w:id="1887"/>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8" w:name="_Toc138412730"/>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8"/>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9" w:name="_Toc138412731"/>
      <w:r>
        <w:rPr>
          <w:noProof/>
          <w:lang w:val="en-US"/>
        </w:rPr>
        <w:t>6.10.11.3</w:t>
      </w:r>
      <w:r>
        <w:rPr>
          <w:noProof/>
          <w:lang w:val="en-US"/>
        </w:rPr>
        <w:tab/>
        <w:t>Authorization for indirect communication without delegated discovery</w:t>
      </w:r>
      <w:bookmarkEnd w:id="188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lastRenderedPageBreak/>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0" w:name="_Toc57022712"/>
      <w:bookmarkStart w:id="1891" w:name="_Toc138412732"/>
      <w:r w:rsidRPr="00D1205D">
        <w:rPr>
          <w:lang w:eastAsia="zh-CN"/>
        </w:rPr>
        <w:t>6</w:t>
      </w:r>
      <w:r w:rsidRPr="00D1205D">
        <w:t>.</w:t>
      </w:r>
      <w:r w:rsidRPr="00D1205D">
        <w:rPr>
          <w:lang w:eastAsia="zh-CN"/>
        </w:rPr>
        <w:t>11</w:t>
      </w:r>
      <w:r w:rsidRPr="00D1205D">
        <w:rPr>
          <w:lang w:eastAsia="zh-CN"/>
        </w:rPr>
        <w:tab/>
        <w:t>Detection and handling of late arriving requests</w:t>
      </w:r>
      <w:bookmarkEnd w:id="1825"/>
      <w:bookmarkEnd w:id="1826"/>
      <w:bookmarkEnd w:id="1827"/>
      <w:bookmarkEnd w:id="1873"/>
      <w:bookmarkEnd w:id="1874"/>
      <w:bookmarkEnd w:id="1875"/>
      <w:bookmarkEnd w:id="1876"/>
      <w:bookmarkEnd w:id="1877"/>
      <w:bookmarkEnd w:id="1878"/>
      <w:bookmarkEnd w:id="1890"/>
      <w:bookmarkEnd w:id="1891"/>
    </w:p>
    <w:p w14:paraId="5DC815D6" w14:textId="77777777" w:rsidR="00F90BFA" w:rsidRPr="00D1205D" w:rsidRDefault="00F90BFA" w:rsidP="002D7984">
      <w:pPr>
        <w:pStyle w:val="Heading3"/>
        <w:rPr>
          <w:lang w:eastAsia="zh-CN"/>
        </w:rPr>
      </w:pPr>
      <w:bookmarkStart w:id="1892" w:name="_Toc19709031"/>
      <w:bookmarkStart w:id="1893" w:name="_Toc27745117"/>
      <w:bookmarkStart w:id="1894" w:name="_Toc29803265"/>
      <w:bookmarkStart w:id="1895" w:name="_Toc35970056"/>
      <w:bookmarkStart w:id="1896" w:name="_Toc36050850"/>
      <w:bookmarkStart w:id="1897" w:name="_Toc44847574"/>
      <w:bookmarkStart w:id="1898" w:name="_Toc51845229"/>
      <w:bookmarkStart w:id="1899" w:name="_Toc51845560"/>
      <w:bookmarkStart w:id="1900" w:name="_Toc51847080"/>
      <w:bookmarkStart w:id="1901" w:name="_Toc57022713"/>
      <w:bookmarkStart w:id="1902" w:name="_Toc138412733"/>
      <w:r w:rsidRPr="00D1205D">
        <w:rPr>
          <w:lang w:eastAsia="zh-CN"/>
        </w:rPr>
        <w:t>6.11.1</w:t>
      </w:r>
      <w:r w:rsidRPr="00D1205D">
        <w:rPr>
          <w:lang w:eastAsia="zh-CN"/>
        </w:rPr>
        <w:tab/>
        <w:t>General</w:t>
      </w:r>
      <w:bookmarkEnd w:id="1892"/>
      <w:bookmarkEnd w:id="1893"/>
      <w:bookmarkEnd w:id="1894"/>
      <w:bookmarkEnd w:id="1895"/>
      <w:bookmarkEnd w:id="1896"/>
      <w:bookmarkEnd w:id="1897"/>
      <w:bookmarkEnd w:id="1898"/>
      <w:bookmarkEnd w:id="1899"/>
      <w:bookmarkEnd w:id="1900"/>
      <w:bookmarkEnd w:id="1901"/>
      <w:bookmarkEnd w:id="190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3" w:name="_Toc19709032"/>
      <w:bookmarkStart w:id="1904" w:name="_Toc27745118"/>
      <w:bookmarkStart w:id="1905" w:name="_Toc29803266"/>
      <w:bookmarkStart w:id="1906" w:name="_Toc35970057"/>
      <w:bookmarkStart w:id="1907" w:name="_Toc36050851"/>
      <w:bookmarkStart w:id="1908" w:name="_Toc44847575"/>
      <w:bookmarkStart w:id="1909" w:name="_Toc51845230"/>
      <w:bookmarkStart w:id="1910" w:name="_Toc51845561"/>
      <w:bookmarkStart w:id="1911" w:name="_Toc51847081"/>
      <w:bookmarkStart w:id="1912" w:name="_Toc57022714"/>
      <w:bookmarkStart w:id="1913" w:name="_Toc138412734"/>
      <w:r w:rsidRPr="00D1205D">
        <w:rPr>
          <w:lang w:eastAsia="zh-CN"/>
        </w:rPr>
        <w:t>6.11.2</w:t>
      </w:r>
      <w:r w:rsidRPr="00D1205D">
        <w:rPr>
          <w:lang w:eastAsia="zh-CN"/>
        </w:rPr>
        <w:tab/>
      </w:r>
      <w:r w:rsidRPr="00D1205D">
        <w:t>Detection and handling of requests which have timed out at the HTTP client</w:t>
      </w:r>
      <w:bookmarkEnd w:id="1903"/>
      <w:bookmarkEnd w:id="1904"/>
      <w:bookmarkEnd w:id="1905"/>
      <w:bookmarkEnd w:id="1906"/>
      <w:bookmarkEnd w:id="1907"/>
      <w:bookmarkEnd w:id="1908"/>
      <w:bookmarkEnd w:id="1909"/>
      <w:bookmarkEnd w:id="1910"/>
      <w:bookmarkEnd w:id="1911"/>
      <w:bookmarkEnd w:id="1912"/>
      <w:bookmarkEnd w:id="1913"/>
    </w:p>
    <w:p w14:paraId="20328E59" w14:textId="77777777" w:rsidR="00F90BFA" w:rsidRPr="00D1205D" w:rsidRDefault="00F90BFA" w:rsidP="002D7984">
      <w:pPr>
        <w:pStyle w:val="Heading4"/>
      </w:pPr>
      <w:bookmarkStart w:id="1914" w:name="_Toc19709033"/>
      <w:bookmarkStart w:id="1915" w:name="_Toc27745119"/>
      <w:bookmarkStart w:id="1916" w:name="_Toc29803267"/>
      <w:bookmarkStart w:id="1917" w:name="_Toc35970058"/>
      <w:bookmarkStart w:id="1918" w:name="_Toc36050852"/>
      <w:bookmarkStart w:id="1919" w:name="_Toc44847576"/>
      <w:bookmarkStart w:id="1920" w:name="_Toc51845231"/>
      <w:bookmarkStart w:id="1921" w:name="_Toc51845562"/>
      <w:bookmarkStart w:id="1922" w:name="_Toc51847082"/>
      <w:bookmarkStart w:id="1923" w:name="_Toc57022715"/>
      <w:bookmarkStart w:id="1924" w:name="_Toc138412735"/>
      <w:r w:rsidRPr="00D1205D">
        <w:t>6.11.2.1</w:t>
      </w:r>
      <w:r w:rsidRPr="00D1205D">
        <w:tab/>
        <w:t>General</w:t>
      </w:r>
      <w:bookmarkEnd w:id="1914"/>
      <w:bookmarkEnd w:id="1915"/>
      <w:bookmarkEnd w:id="1916"/>
      <w:bookmarkEnd w:id="1917"/>
      <w:bookmarkEnd w:id="1918"/>
      <w:bookmarkEnd w:id="1919"/>
      <w:bookmarkEnd w:id="1920"/>
      <w:bookmarkEnd w:id="1921"/>
      <w:bookmarkEnd w:id="1922"/>
      <w:bookmarkEnd w:id="1923"/>
      <w:bookmarkEnd w:id="192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5" w:name="_Toc19709034"/>
      <w:bookmarkStart w:id="1926" w:name="_Toc27745120"/>
      <w:bookmarkStart w:id="1927" w:name="_Toc29803268"/>
      <w:bookmarkStart w:id="1928" w:name="_Toc35970059"/>
      <w:bookmarkStart w:id="1929" w:name="_Toc36050853"/>
      <w:bookmarkStart w:id="1930" w:name="_Toc44847577"/>
      <w:bookmarkStart w:id="1931" w:name="_Toc51845232"/>
      <w:bookmarkStart w:id="1932" w:name="_Toc51845563"/>
      <w:bookmarkStart w:id="1933" w:name="_Toc51847083"/>
      <w:bookmarkStart w:id="1934" w:name="_Toc57022716"/>
      <w:bookmarkStart w:id="1935" w:name="_Toc138412736"/>
      <w:r w:rsidRPr="00D1205D">
        <w:t>6.11.2.2</w:t>
      </w:r>
      <w:r w:rsidRPr="00D1205D">
        <w:tab/>
        <w:t>Principles</w:t>
      </w:r>
      <w:bookmarkEnd w:id="1925"/>
      <w:bookmarkEnd w:id="1926"/>
      <w:bookmarkEnd w:id="1927"/>
      <w:bookmarkEnd w:id="1928"/>
      <w:bookmarkEnd w:id="1929"/>
      <w:bookmarkEnd w:id="1930"/>
      <w:bookmarkEnd w:id="1931"/>
      <w:bookmarkEnd w:id="1932"/>
      <w:bookmarkEnd w:id="1933"/>
      <w:bookmarkEnd w:id="1934"/>
      <w:bookmarkEnd w:id="1935"/>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6" w:name="_Toc4121472"/>
      <w:bookmarkStart w:id="1937" w:name="_Toc27745121"/>
      <w:bookmarkStart w:id="1938" w:name="_Toc29803269"/>
      <w:bookmarkStart w:id="1939" w:name="_Toc35970060"/>
      <w:bookmarkStart w:id="1940" w:name="_Toc36050854"/>
      <w:bookmarkStart w:id="1941" w:name="_Toc44847578"/>
      <w:bookmarkStart w:id="1942" w:name="_Toc51845233"/>
      <w:bookmarkStart w:id="1943" w:name="_Toc51845564"/>
      <w:bookmarkStart w:id="1944" w:name="_Toc51847084"/>
      <w:bookmarkStart w:id="1945" w:name="_Toc57022717"/>
      <w:bookmarkStart w:id="1946" w:name="_Toc138412737"/>
      <w:r w:rsidRPr="00D1205D">
        <w:rPr>
          <w:lang w:eastAsia="zh-CN"/>
        </w:rPr>
        <w:t>6</w:t>
      </w:r>
      <w:r w:rsidRPr="00D1205D">
        <w:t>.</w:t>
      </w:r>
      <w:r w:rsidRPr="00D1205D">
        <w:rPr>
          <w:lang w:eastAsia="zh-CN"/>
        </w:rPr>
        <w:t>12</w:t>
      </w:r>
      <w:r w:rsidRPr="00D1205D">
        <w:rPr>
          <w:lang w:eastAsia="zh-CN"/>
        </w:rPr>
        <w:tab/>
      </w:r>
      <w:bookmarkEnd w:id="1936"/>
      <w:r w:rsidRPr="00D1205D">
        <w:rPr>
          <w:lang w:eastAsia="zh-CN"/>
        </w:rPr>
        <w:t>Binding between an NF Service Consumer and an NF Service Resource</w:t>
      </w:r>
      <w:bookmarkEnd w:id="1937"/>
      <w:bookmarkEnd w:id="1938"/>
      <w:bookmarkEnd w:id="1939"/>
      <w:bookmarkEnd w:id="1940"/>
      <w:bookmarkEnd w:id="1941"/>
      <w:bookmarkEnd w:id="1942"/>
      <w:bookmarkEnd w:id="1943"/>
      <w:bookmarkEnd w:id="1944"/>
      <w:bookmarkEnd w:id="1945"/>
      <w:bookmarkEnd w:id="1946"/>
    </w:p>
    <w:p w14:paraId="6A8A2A79" w14:textId="77777777" w:rsidR="00F90BFA" w:rsidRPr="00D1205D" w:rsidRDefault="00F90BFA" w:rsidP="002D7984">
      <w:pPr>
        <w:pStyle w:val="Heading3"/>
        <w:rPr>
          <w:lang w:eastAsia="zh-CN"/>
        </w:rPr>
      </w:pPr>
      <w:bookmarkStart w:id="1947" w:name="_Toc4121473"/>
      <w:bookmarkStart w:id="1948" w:name="_Toc27745122"/>
      <w:bookmarkStart w:id="1949" w:name="_Toc29803270"/>
      <w:bookmarkStart w:id="1950" w:name="_Toc35970061"/>
      <w:bookmarkStart w:id="1951" w:name="_Toc36050855"/>
      <w:bookmarkStart w:id="1952" w:name="_Toc44847579"/>
      <w:bookmarkStart w:id="1953" w:name="_Toc51845234"/>
      <w:bookmarkStart w:id="1954" w:name="_Toc51845565"/>
      <w:bookmarkStart w:id="1955" w:name="_Toc51847085"/>
      <w:bookmarkStart w:id="1956" w:name="_Toc57022718"/>
      <w:bookmarkStart w:id="1957" w:name="_Toc138412738"/>
      <w:r w:rsidRPr="00D1205D">
        <w:rPr>
          <w:lang w:eastAsia="zh-CN"/>
        </w:rPr>
        <w:t>6.12.1</w:t>
      </w:r>
      <w:r w:rsidRPr="00D1205D">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p>
    <w:p w14:paraId="518C45F6" w14:textId="3311E7DA" w:rsidR="00F90BFA" w:rsidRPr="00D1205D" w:rsidRDefault="00F90BFA" w:rsidP="00F90BFA">
      <w:pPr>
        <w:rPr>
          <w:lang w:eastAsia="zh-CN"/>
        </w:rPr>
      </w:pPr>
      <w:bookmarkStart w:id="1958" w:name="_Toc27745123"/>
      <w:bookmarkStart w:id="195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w:t>
      </w:r>
      <w:r w:rsidRPr="00D1205D">
        <w:rPr>
          <w:lang w:eastAsia="zh-CN"/>
        </w:rPr>
        <w:lastRenderedPageBreak/>
        <w:t xml:space="preserve">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lastRenderedPageBreak/>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w:t>
      </w:r>
      <w:r>
        <w:rPr>
          <w:rFonts w:cs="Arial"/>
          <w:szCs w:val="18"/>
        </w:rPr>
        <w:lastRenderedPageBreak/>
        <w:t xml:space="preserve">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0" w:name="_Toc35970062"/>
      <w:bookmarkStart w:id="1961" w:name="_Toc36050856"/>
      <w:bookmarkStart w:id="1962" w:name="_Toc44847580"/>
      <w:bookmarkStart w:id="1963" w:name="_Toc51845235"/>
      <w:bookmarkStart w:id="1964" w:name="_Toc51845566"/>
      <w:bookmarkStart w:id="1965" w:name="_Toc51847086"/>
      <w:bookmarkStart w:id="1966"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7" w:name="_Toc138412739"/>
      <w:r w:rsidRPr="00D1205D">
        <w:rPr>
          <w:lang w:eastAsia="zh-CN"/>
        </w:rPr>
        <w:t>6.12.2</w:t>
      </w:r>
      <w:r w:rsidRPr="00D1205D">
        <w:rPr>
          <w:lang w:eastAsia="zh-CN"/>
        </w:rPr>
        <w:tab/>
        <w:t>Binding created as part of a service response</w:t>
      </w:r>
      <w:bookmarkEnd w:id="1958"/>
      <w:bookmarkEnd w:id="1959"/>
      <w:bookmarkEnd w:id="1960"/>
      <w:bookmarkEnd w:id="1961"/>
      <w:bookmarkEnd w:id="1962"/>
      <w:bookmarkEnd w:id="1963"/>
      <w:bookmarkEnd w:id="1964"/>
      <w:bookmarkEnd w:id="1965"/>
      <w:bookmarkEnd w:id="1966"/>
      <w:bookmarkEnd w:id="1967"/>
    </w:p>
    <w:p w14:paraId="50089BF4" w14:textId="73B7F84E" w:rsidR="00F90BFA" w:rsidRPr="00D1205D" w:rsidRDefault="00F90BFA" w:rsidP="00F90BFA">
      <w:pPr>
        <w:rPr>
          <w:lang w:eastAsia="zh-CN"/>
        </w:rPr>
      </w:pPr>
      <w:bookmarkStart w:id="1968" w:name="_Toc27745124"/>
      <w:bookmarkStart w:id="196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70" w:name="_Toc35970063"/>
      <w:bookmarkStart w:id="1971" w:name="_Toc36050857"/>
      <w:bookmarkStart w:id="1972" w:name="_Toc44847581"/>
      <w:bookmarkStart w:id="1973" w:name="_Toc51845236"/>
      <w:bookmarkStart w:id="1974" w:name="_Toc51845567"/>
      <w:bookmarkStart w:id="1975" w:name="_Toc51847087"/>
      <w:bookmarkStart w:id="1976" w:name="_Toc57022720"/>
      <w:bookmarkStart w:id="1977" w:name="_Toc138412740"/>
      <w:r w:rsidRPr="00D1205D">
        <w:rPr>
          <w:lang w:eastAsia="zh-CN"/>
        </w:rPr>
        <w:t>6.12.3</w:t>
      </w:r>
      <w:r w:rsidRPr="00D1205D">
        <w:rPr>
          <w:lang w:eastAsia="zh-CN"/>
        </w:rPr>
        <w:tab/>
        <w:t>Binding created as part of a service request</w:t>
      </w:r>
      <w:bookmarkEnd w:id="1968"/>
      <w:bookmarkEnd w:id="1969"/>
      <w:bookmarkEnd w:id="1970"/>
      <w:bookmarkEnd w:id="1971"/>
      <w:bookmarkEnd w:id="1972"/>
      <w:bookmarkEnd w:id="1973"/>
      <w:bookmarkEnd w:id="1974"/>
      <w:bookmarkEnd w:id="1975"/>
      <w:bookmarkEnd w:id="1976"/>
      <w:bookmarkEnd w:id="1977"/>
    </w:p>
    <w:p w14:paraId="27F1BA8B" w14:textId="77777777" w:rsidR="002E6BA4" w:rsidRDefault="002E6BA4" w:rsidP="002E6BA4">
      <w:pPr>
        <w:rPr>
          <w:lang w:val="en-US" w:eastAsia="zh-CN"/>
        </w:rPr>
      </w:pPr>
      <w:bookmarkStart w:id="1978" w:name="_Toc27745125"/>
      <w:bookmarkStart w:id="1979" w:name="_Toc29803273"/>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7F8E220F" w14:textId="77777777" w:rsidR="002E6BA4" w:rsidRPr="00D1205D" w:rsidRDefault="002E6BA4" w:rsidP="002E6BA4">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0ABDA92A" w14:textId="77777777" w:rsidR="002E6BA4" w:rsidRPr="00D1205D" w:rsidRDefault="002E6BA4" w:rsidP="002E6BA4">
      <w:pPr>
        <w:pStyle w:val="B1"/>
        <w:rPr>
          <w:lang w:eastAsia="zh-CN"/>
        </w:rPr>
      </w:pPr>
      <w:r w:rsidRPr="00D1205D">
        <w:rPr>
          <w:lang w:eastAsia="zh-CN"/>
        </w:rPr>
        <w:lastRenderedPageBreak/>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290F72B9" w14:textId="77777777" w:rsidR="002E6BA4" w:rsidRPr="00D1205D" w:rsidRDefault="002E6BA4" w:rsidP="002E6BA4">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80" w:name="_Toc35970064"/>
      <w:bookmarkStart w:id="1981" w:name="_Toc36050858"/>
      <w:bookmarkStart w:id="1982" w:name="_Toc44847582"/>
      <w:bookmarkStart w:id="1983" w:name="_Toc51845237"/>
      <w:bookmarkStart w:id="1984" w:name="_Toc51845568"/>
      <w:bookmarkStart w:id="1985" w:name="_Toc51847088"/>
      <w:bookmarkStart w:id="1986" w:name="_Toc57022721"/>
      <w:bookmarkStart w:id="1987" w:name="_Toc138412741"/>
      <w:r w:rsidRPr="00D1205D">
        <w:rPr>
          <w:lang w:eastAsia="zh-CN"/>
        </w:rPr>
        <w:t>6.12.4</w:t>
      </w:r>
      <w:r w:rsidRPr="00D1205D">
        <w:rPr>
          <w:lang w:eastAsia="zh-CN"/>
        </w:rPr>
        <w:tab/>
        <w:t>Binding for explicit or implicit subscription requests</w:t>
      </w:r>
      <w:bookmarkEnd w:id="1978"/>
      <w:bookmarkEnd w:id="1979"/>
      <w:bookmarkEnd w:id="1980"/>
      <w:bookmarkEnd w:id="1981"/>
      <w:bookmarkEnd w:id="1982"/>
      <w:bookmarkEnd w:id="1983"/>
      <w:bookmarkEnd w:id="1984"/>
      <w:bookmarkEnd w:id="1985"/>
      <w:bookmarkEnd w:id="1986"/>
      <w:bookmarkEnd w:id="1987"/>
    </w:p>
    <w:p w14:paraId="539BFB99" w14:textId="77777777" w:rsidR="00AD4CCA" w:rsidRDefault="00BE6CE8" w:rsidP="00BE6CE8">
      <w:pPr>
        <w:rPr>
          <w:lang w:eastAsia="zh-CN"/>
        </w:rPr>
      </w:pPr>
      <w:bookmarkStart w:id="1988" w:name="_Toc19709035"/>
      <w:bookmarkStart w:id="1989" w:name="_Toc27745126"/>
      <w:bookmarkStart w:id="199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lastRenderedPageBreak/>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1" w:name="_Toc35970065"/>
      <w:bookmarkStart w:id="1992" w:name="_Toc36050859"/>
      <w:bookmarkStart w:id="1993" w:name="_Toc44847583"/>
      <w:bookmarkStart w:id="1994" w:name="_Toc51845238"/>
      <w:bookmarkStart w:id="1995" w:name="_Toc51845569"/>
      <w:bookmarkStart w:id="1996"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 xml:space="preserve">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w:t>
      </w:r>
      <w:r>
        <w:rPr>
          <w:lang w:val="en-US" w:eastAsia="zh-CN"/>
        </w:rPr>
        <w:lastRenderedPageBreak/>
        <w:t>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7"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8" w:name="_Toc138412742"/>
      <w:r w:rsidRPr="00D1205D">
        <w:rPr>
          <w:lang w:eastAsia="zh-CN"/>
        </w:rPr>
        <w:t>6.12.5</w:t>
      </w:r>
      <w:r w:rsidRPr="00D1205D">
        <w:rPr>
          <w:lang w:eastAsia="zh-CN"/>
        </w:rPr>
        <w:tab/>
        <w:t>Binding for service requests creating a callback resource</w:t>
      </w:r>
      <w:bookmarkEnd w:id="1991"/>
      <w:bookmarkEnd w:id="1992"/>
      <w:bookmarkEnd w:id="1993"/>
      <w:bookmarkEnd w:id="1994"/>
      <w:bookmarkEnd w:id="1995"/>
      <w:bookmarkEnd w:id="1996"/>
      <w:bookmarkEnd w:id="1997"/>
      <w:bookmarkEnd w:id="1998"/>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9"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0" w:name="_Toc138412743"/>
      <w:r>
        <w:t>6</w:t>
      </w:r>
      <w:r w:rsidRPr="00D1205D">
        <w:t>.</w:t>
      </w:r>
      <w:r>
        <w:t>13</w:t>
      </w:r>
      <w:r w:rsidRPr="00D1205D">
        <w:tab/>
      </w:r>
      <w:r>
        <w:t>SBI messages correlation for network troubleshooting</w:t>
      </w:r>
      <w:bookmarkEnd w:id="1999"/>
      <w:bookmarkEnd w:id="2000"/>
    </w:p>
    <w:p w14:paraId="0C265514" w14:textId="77777777" w:rsidR="002614D1" w:rsidRDefault="002614D1" w:rsidP="002D7984">
      <w:pPr>
        <w:pStyle w:val="Heading3"/>
        <w:rPr>
          <w:rFonts w:eastAsia="DengXian"/>
          <w:lang w:eastAsia="zh-CN"/>
        </w:rPr>
      </w:pPr>
      <w:bookmarkStart w:id="2001" w:name="_Toc57022724"/>
      <w:bookmarkStart w:id="2002" w:name="_Toc138412744"/>
      <w:r>
        <w:rPr>
          <w:rFonts w:eastAsia="DengXian"/>
          <w:lang w:eastAsia="zh-CN"/>
        </w:rPr>
        <w:t>6.13.1</w:t>
      </w:r>
      <w:r>
        <w:rPr>
          <w:rFonts w:eastAsia="DengXian"/>
          <w:lang w:eastAsia="zh-CN"/>
        </w:rPr>
        <w:tab/>
        <w:t>General</w:t>
      </w:r>
      <w:bookmarkEnd w:id="2001"/>
      <w:bookmarkEnd w:id="200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3" w:name="_Toc57022725"/>
      <w:bookmarkStart w:id="2004" w:name="_Toc138412745"/>
      <w:r>
        <w:rPr>
          <w:rFonts w:eastAsia="DengXian"/>
          <w:lang w:eastAsia="zh-CN"/>
        </w:rPr>
        <w:t>6.13.2</w:t>
      </w:r>
      <w:r>
        <w:rPr>
          <w:rFonts w:eastAsia="DengXian"/>
          <w:lang w:eastAsia="zh-CN"/>
        </w:rPr>
        <w:tab/>
        <w:t>SBI messages correlation using UE identifier</w:t>
      </w:r>
      <w:bookmarkEnd w:id="2003"/>
      <w:bookmarkEnd w:id="2004"/>
    </w:p>
    <w:p w14:paraId="027A284E" w14:textId="77777777" w:rsidR="002614D1" w:rsidRDefault="002614D1" w:rsidP="002D7984">
      <w:pPr>
        <w:pStyle w:val="Heading4"/>
        <w:rPr>
          <w:rFonts w:eastAsia="DengXian"/>
          <w:lang w:eastAsia="zh-CN"/>
        </w:rPr>
      </w:pPr>
      <w:bookmarkStart w:id="2005" w:name="_Toc57022726"/>
      <w:bookmarkStart w:id="2006" w:name="_Toc138412746"/>
      <w:r>
        <w:rPr>
          <w:rFonts w:eastAsia="DengXian"/>
          <w:lang w:eastAsia="zh-CN"/>
        </w:rPr>
        <w:t>6.13.2.1</w:t>
      </w:r>
      <w:r>
        <w:rPr>
          <w:rFonts w:eastAsia="DengXian"/>
          <w:lang w:eastAsia="zh-CN"/>
        </w:rPr>
        <w:tab/>
        <w:t>General</w:t>
      </w:r>
      <w:bookmarkEnd w:id="2005"/>
      <w:bookmarkEnd w:id="200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w:t>
      </w:r>
      <w:r>
        <w:rPr>
          <w:rFonts w:eastAsia="DengXian"/>
          <w:lang w:eastAsia="zh-CN"/>
        </w:rPr>
        <w:lastRenderedPageBreak/>
        <w:t xml:space="preserve">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7" w:name="_Toc57022727"/>
      <w:bookmarkStart w:id="2008" w:name="_Toc138412747"/>
      <w:r>
        <w:rPr>
          <w:rFonts w:eastAsia="DengXian"/>
          <w:lang w:eastAsia="zh-CN"/>
        </w:rPr>
        <w:t>6.13.2.2</w:t>
      </w:r>
      <w:r>
        <w:rPr>
          <w:rFonts w:eastAsia="DengXian"/>
          <w:lang w:eastAsia="zh-CN"/>
        </w:rPr>
        <w:tab/>
        <w:t>Principles</w:t>
      </w:r>
      <w:bookmarkEnd w:id="2007"/>
      <w:bookmarkEnd w:id="200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9" w:name="_Toc74139030"/>
      <w:bookmarkStart w:id="2010" w:name="_Toc138412748"/>
      <w:r>
        <w:rPr>
          <w:rFonts w:eastAsia="DengXian"/>
          <w:lang w:eastAsia="zh-CN"/>
        </w:rPr>
        <w:t>6.13.3</w:t>
      </w:r>
      <w:r>
        <w:rPr>
          <w:rFonts w:eastAsia="DengXian"/>
          <w:lang w:eastAsia="zh-CN"/>
        </w:rPr>
        <w:tab/>
        <w:t xml:space="preserve">SBI messages correlation using </w:t>
      </w:r>
      <w:bookmarkEnd w:id="2009"/>
      <w:r>
        <w:rPr>
          <w:rFonts w:eastAsia="DengXian"/>
          <w:lang w:eastAsia="zh-CN"/>
        </w:rPr>
        <w:t>NF Peer Information</w:t>
      </w:r>
      <w:bookmarkEnd w:id="2010"/>
    </w:p>
    <w:p w14:paraId="5E0282E0" w14:textId="0E074BF8" w:rsidR="00172347" w:rsidRDefault="00172347" w:rsidP="002D7984">
      <w:pPr>
        <w:pStyle w:val="Heading4"/>
        <w:rPr>
          <w:rFonts w:eastAsia="DengXian"/>
          <w:lang w:eastAsia="zh-CN"/>
        </w:rPr>
      </w:pPr>
      <w:bookmarkStart w:id="2011" w:name="_Toc74139031"/>
      <w:bookmarkStart w:id="2012" w:name="_Toc138412749"/>
      <w:r>
        <w:rPr>
          <w:rFonts w:eastAsia="DengXian"/>
          <w:lang w:eastAsia="zh-CN"/>
        </w:rPr>
        <w:t>6.13.3.1</w:t>
      </w:r>
      <w:r>
        <w:rPr>
          <w:rFonts w:eastAsia="DengXian"/>
          <w:lang w:eastAsia="zh-CN"/>
        </w:rPr>
        <w:tab/>
        <w:t>General</w:t>
      </w:r>
      <w:bookmarkEnd w:id="2011"/>
      <w:bookmarkEnd w:id="2012"/>
    </w:p>
    <w:p w14:paraId="317D611A" w14:textId="1B4B2CCD" w:rsidR="00465E77" w:rsidRDefault="00465E77" w:rsidP="00465E77">
      <w:pPr>
        <w:rPr>
          <w:rFonts w:eastAsia="DengXian"/>
          <w:lang w:eastAsia="zh-CN"/>
        </w:rPr>
      </w:pPr>
      <w:bookmarkStart w:id="201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4" w:name="_Toc138412750"/>
      <w:r>
        <w:rPr>
          <w:rFonts w:eastAsia="DengXian"/>
          <w:lang w:eastAsia="zh-CN"/>
        </w:rPr>
        <w:t>6.13.3.2</w:t>
      </w:r>
      <w:r>
        <w:rPr>
          <w:rFonts w:eastAsia="DengXian"/>
          <w:lang w:eastAsia="zh-CN"/>
        </w:rPr>
        <w:tab/>
        <w:t>Principles</w:t>
      </w:r>
      <w:bookmarkEnd w:id="2013"/>
      <w:bookmarkEnd w:id="201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lastRenderedPageBreak/>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5" w:name="_Toc138412751"/>
      <w:r>
        <w:t>6</w:t>
      </w:r>
      <w:r w:rsidRPr="00D1205D">
        <w:t>.</w:t>
      </w:r>
      <w:r>
        <w:t>14</w:t>
      </w:r>
      <w:r w:rsidRPr="00D1205D">
        <w:tab/>
      </w:r>
      <w:r>
        <w:t>Indicating the purpose of Inter-PLMN signaling</w:t>
      </w:r>
      <w:bookmarkEnd w:id="2015"/>
    </w:p>
    <w:p w14:paraId="181034CF" w14:textId="69510574" w:rsidR="00DA7149" w:rsidRDefault="00DA7149" w:rsidP="002D7984">
      <w:pPr>
        <w:pStyle w:val="Heading3"/>
        <w:rPr>
          <w:rFonts w:eastAsia="DengXian"/>
          <w:lang w:eastAsia="zh-CN"/>
        </w:rPr>
      </w:pPr>
      <w:bookmarkStart w:id="2016" w:name="_Toc138412752"/>
      <w:r>
        <w:rPr>
          <w:rFonts w:eastAsia="DengXian"/>
          <w:lang w:eastAsia="zh-CN"/>
        </w:rPr>
        <w:t>6.14.1</w:t>
      </w:r>
      <w:r>
        <w:rPr>
          <w:rFonts w:eastAsia="DengXian"/>
          <w:lang w:eastAsia="zh-CN"/>
        </w:rPr>
        <w:tab/>
        <w:t>General</w:t>
      </w:r>
      <w:bookmarkEnd w:id="201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7" w:name="_Toc138412753"/>
      <w:r>
        <w:rPr>
          <w:rFonts w:eastAsia="DengXian"/>
          <w:lang w:eastAsia="zh-CN"/>
        </w:rPr>
        <w:t>6.14.2</w:t>
      </w:r>
      <w:r>
        <w:rPr>
          <w:rFonts w:eastAsia="DengXian"/>
          <w:lang w:eastAsia="zh-CN"/>
        </w:rPr>
        <w:tab/>
        <w:t>Inclusion of the intended purpose</w:t>
      </w:r>
      <w:bookmarkEnd w:id="2017"/>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8" w:name="_Toc138412754"/>
      <w:r>
        <w:rPr>
          <w:rFonts w:eastAsia="DengXian"/>
          <w:lang w:eastAsia="zh-CN"/>
        </w:rPr>
        <w:t>6.14.3</w:t>
      </w:r>
      <w:r>
        <w:rPr>
          <w:rFonts w:eastAsia="DengXian"/>
          <w:lang w:eastAsia="zh-CN"/>
        </w:rPr>
        <w:tab/>
        <w:t>Evaluating the intended purpose</w:t>
      </w:r>
      <w:bookmarkEnd w:id="2018"/>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lastRenderedPageBreak/>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9" w:name="_Toc35970066"/>
      <w:bookmarkStart w:id="2020" w:name="_Toc36050860"/>
      <w:bookmarkStart w:id="2021" w:name="_Toc44847584"/>
      <w:bookmarkStart w:id="2022" w:name="_Toc51845239"/>
      <w:bookmarkStart w:id="2023" w:name="_Toc51845570"/>
      <w:bookmarkStart w:id="2024" w:name="_Toc51847090"/>
      <w:bookmarkStart w:id="2025"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6" w:name="_Toc138412755"/>
      <w:r w:rsidRPr="00D1205D">
        <w:t>Annex A (informative):</w:t>
      </w:r>
      <w:r w:rsidRPr="00D1205D">
        <w:br/>
        <w:t>Client-side Adaptive Throttling for Overload Control</w:t>
      </w:r>
      <w:bookmarkEnd w:id="1988"/>
      <w:bookmarkEnd w:id="1989"/>
      <w:bookmarkEnd w:id="1990"/>
      <w:bookmarkEnd w:id="2019"/>
      <w:bookmarkEnd w:id="2020"/>
      <w:bookmarkEnd w:id="2021"/>
      <w:bookmarkEnd w:id="2022"/>
      <w:bookmarkEnd w:id="2023"/>
      <w:bookmarkEnd w:id="2024"/>
      <w:bookmarkEnd w:id="2025"/>
      <w:bookmarkEnd w:id="2026"/>
    </w:p>
    <w:p w14:paraId="42AA4CDC" w14:textId="138CE122" w:rsidR="00F90BFA" w:rsidRPr="00D1205D" w:rsidRDefault="00F90BFA" w:rsidP="00F90BFA">
      <w:bookmarkStart w:id="202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45pt;height:52.3pt" o:ole="">
            <v:imagedata r:id="rId20" o:title=""/>
          </v:shape>
          <o:OLEObject Type="Embed" ProgID="Visio.Drawing.15" ShapeID="_x0000_i1027" DrawAspect="Content" ObjectID="_1749025512"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8" w:name="_Toc19709036"/>
      <w:bookmarkStart w:id="2029" w:name="_Toc27745127"/>
      <w:bookmarkStart w:id="2030" w:name="_Toc29803275"/>
      <w:bookmarkStart w:id="2031" w:name="_Toc35970067"/>
      <w:bookmarkStart w:id="2032" w:name="_Toc36050861"/>
      <w:bookmarkStart w:id="2033" w:name="_Toc44847585"/>
      <w:bookmarkStart w:id="2034" w:name="_Toc51845240"/>
      <w:bookmarkStart w:id="2035" w:name="_Toc51845571"/>
      <w:bookmarkStart w:id="2036" w:name="_Toc51847091"/>
      <w:bookmarkStart w:id="2037" w:name="_Toc57022729"/>
      <w:bookmarkStart w:id="2038" w:name="_Toc138412756"/>
      <w:r w:rsidRPr="00D1205D">
        <w:t>Annex B (normative):</w:t>
      </w:r>
      <w:r w:rsidRPr="00D1205D">
        <w:br/>
        <w:t>3gpp-Sbi-Callback Types</w:t>
      </w:r>
      <w:bookmarkEnd w:id="2028"/>
      <w:bookmarkEnd w:id="2029"/>
      <w:bookmarkEnd w:id="2030"/>
      <w:bookmarkEnd w:id="2031"/>
      <w:bookmarkEnd w:id="2032"/>
      <w:bookmarkEnd w:id="2033"/>
      <w:bookmarkEnd w:id="2034"/>
      <w:bookmarkEnd w:id="2035"/>
      <w:bookmarkEnd w:id="2036"/>
      <w:bookmarkEnd w:id="2037"/>
      <w:bookmarkEnd w:id="2038"/>
    </w:p>
    <w:p w14:paraId="6CCA21F7" w14:textId="628610EA" w:rsidR="008956DC" w:rsidRDefault="008956DC" w:rsidP="008956DC">
      <w:bookmarkStart w:id="2039" w:name="_Toc9501083"/>
      <w:bookmarkStart w:id="2040" w:name="_Toc27745128"/>
      <w:bookmarkStart w:id="2041" w:name="_Toc29803276"/>
      <w:bookmarkStart w:id="2042" w:name="_Toc35970068"/>
      <w:bookmarkStart w:id="2043" w:name="_Toc36050862"/>
      <w:bookmarkStart w:id="2044" w:name="_Toc44847586"/>
      <w:bookmarkStart w:id="2045" w:name="_Toc51845241"/>
      <w:bookmarkStart w:id="2046" w:name="_Toc51845572"/>
      <w:bookmarkStart w:id="2047" w:name="_Toc51847092"/>
      <w:bookmarkStart w:id="2048" w:name="_Toc57022730"/>
      <w:bookmarkStart w:id="2049"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lastRenderedPageBreak/>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0" w:name="_Toc11338784"/>
      <w:bookmarkStart w:id="2051" w:name="_Toc27585488"/>
      <w:bookmarkStart w:id="2052" w:name="_Toc36457494"/>
      <w:bookmarkStart w:id="2053" w:name="_Toc45028411"/>
      <w:bookmarkStart w:id="2054" w:name="_Toc45029246"/>
      <w:bookmarkStart w:id="2055" w:name="_Toc67682010"/>
      <w:bookmarkStart w:id="2056"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7" w:name="_Toc138412757"/>
      <w:bookmarkEnd w:id="2050"/>
      <w:bookmarkEnd w:id="2051"/>
      <w:bookmarkEnd w:id="2052"/>
      <w:bookmarkEnd w:id="2053"/>
      <w:bookmarkEnd w:id="2054"/>
      <w:bookmarkEnd w:id="2055"/>
      <w:bookmarkEnd w:id="2056"/>
      <w:r w:rsidRPr="00D1205D">
        <w:t>Annex C (informative):</w:t>
      </w:r>
      <w:r w:rsidRPr="00D1205D">
        <w:br/>
      </w:r>
      <w:bookmarkEnd w:id="2039"/>
      <w:r w:rsidRPr="00D1205D">
        <w:t>Internal NF Routing of HTTP Requests</w:t>
      </w:r>
      <w:bookmarkEnd w:id="2040"/>
      <w:bookmarkEnd w:id="2041"/>
      <w:bookmarkEnd w:id="2042"/>
      <w:bookmarkEnd w:id="2043"/>
      <w:bookmarkEnd w:id="2044"/>
      <w:bookmarkEnd w:id="2045"/>
      <w:bookmarkEnd w:id="2046"/>
      <w:bookmarkEnd w:id="2047"/>
      <w:bookmarkEnd w:id="2048"/>
      <w:bookmarkEnd w:id="205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35pt;height:218.05pt" o:ole="" o:preferrelative="f">
            <v:imagedata r:id="rId22" o:title=""/>
            <o:lock v:ext="edit" aspectratio="f"/>
          </v:shape>
          <o:OLEObject Type="Embed" ProgID="Visio.Drawing.15" ShapeID="_x0000_i1028" DrawAspect="Content" ObjectID="_1749025513" r:id="rId23"/>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w:t>
      </w:r>
      <w:r w:rsidRPr="00D1205D">
        <w:lastRenderedPageBreak/>
        <w:t xml:space="preserve">the OpenAPI specification language (a mechanism usually known as "path templating"). See: </w:t>
      </w:r>
      <w:hyperlink r:id="rId24"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58" w:name="_Toc138412758"/>
      <w:r w:rsidRPr="00D1205D">
        <w:t xml:space="preserve">Annex </w:t>
      </w:r>
      <w:r>
        <w:t>D</w:t>
      </w:r>
      <w:r w:rsidRPr="00D1205D">
        <w:t xml:space="preserve"> (</w:t>
      </w:r>
      <w:r>
        <w:t>N</w:t>
      </w:r>
      <w:r w:rsidRPr="00D1205D">
        <w:t>ormative):</w:t>
      </w:r>
      <w:r w:rsidRPr="00D1205D">
        <w:br/>
      </w:r>
      <w:r>
        <w:t>ABNF grammar for 3GPP SBI HTTP custom headers</w:t>
      </w:r>
      <w:bookmarkEnd w:id="2058"/>
    </w:p>
    <w:p w14:paraId="079DEFD5" w14:textId="77777777" w:rsidR="00295171" w:rsidRDefault="00295171" w:rsidP="00295171">
      <w:pPr>
        <w:pStyle w:val="Heading1"/>
      </w:pPr>
      <w:bookmarkStart w:id="2059" w:name="_Toc138412759"/>
      <w:r>
        <w:t>D.1</w:t>
      </w:r>
      <w:r>
        <w:tab/>
        <w:t>General</w:t>
      </w:r>
      <w:bookmarkEnd w:id="205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39D62EF2" w14:textId="77777777" w:rsidR="00295171" w:rsidRDefault="00295171" w:rsidP="00295171">
      <w:pPr>
        <w:pStyle w:val="B1"/>
      </w:pPr>
      <w:r>
        <w:t>-</w:t>
      </w:r>
      <w:r>
        <w:tab/>
        <w:t>The "list extension" rule defined in IETF RFC 7230 [12], section 7,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03A78686" w14:textId="77777777" w:rsidR="00295171" w:rsidRDefault="00295171" w:rsidP="00295171">
      <w:pPr>
        <w:pStyle w:val="B1"/>
      </w:pPr>
      <w:r>
        <w:lastRenderedPageBreak/>
        <w:t>-</w:t>
      </w:r>
      <w:r>
        <w:tab/>
        <w:t>Some rules in IETF RFC 7231 [11] ("day", "month", "year") contain the same rule names as in IETF RFC 5322 [37], so these clashing rule names in IETF RFC 7231 [11] have been renamed as "day</w:t>
      </w:r>
      <w:r>
        <w:noBreakHyphen/>
        <w:t>rfc7231", "month</w:t>
      </w:r>
      <w:r>
        <w:noBreakHyphen/>
        <w:t>rfc7231" and "year</w:t>
      </w:r>
      <w:r>
        <w:noBreakHyphen/>
        <w:t>rfc7231"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60" w:name="_Toc138412760"/>
      <w:r>
        <w:t>D.2</w:t>
      </w:r>
      <w:r>
        <w:tab/>
        <w:t>ABNF definitions (Filename: "TS29500_CustomHeaders.abnf")</w:t>
      </w:r>
      <w:bookmarkEnd w:id="2060"/>
    </w:p>
    <w:p w14:paraId="413A238D" w14:textId="77777777" w:rsidR="00295171" w:rsidRDefault="00295171" w:rsidP="00295171">
      <w:pPr>
        <w:pStyle w:val="B1"/>
        <w:ind w:left="284"/>
      </w:pPr>
    </w:p>
    <w:p w14:paraId="6E72B967" w14:textId="77777777" w:rsidR="00295171" w:rsidRDefault="00295171" w:rsidP="00295171">
      <w:pPr>
        <w:pStyle w:val="PL"/>
      </w:pPr>
      <w:r>
        <w:t>; ----------------------------------------</w:t>
      </w:r>
    </w:p>
    <w:p w14:paraId="423F94D0" w14:textId="77777777" w:rsidR="00295171" w:rsidRDefault="00295171" w:rsidP="00295171">
      <w:pPr>
        <w:pStyle w:val="PL"/>
      </w:pPr>
      <w:r>
        <w:t>;   RFC 5234</w:t>
      </w:r>
    </w:p>
    <w:p w14:paraId="1C3CB4B9" w14:textId="77777777" w:rsidR="00295171" w:rsidRDefault="00295171" w:rsidP="00295171">
      <w:pPr>
        <w:pStyle w:val="PL"/>
      </w:pPr>
      <w:r>
        <w:t>; ----------------------------------------</w:t>
      </w:r>
    </w:p>
    <w:p w14:paraId="5FEDE9C8" w14:textId="77777777" w:rsidR="00295171" w:rsidRDefault="00295171" w:rsidP="00295171">
      <w:pPr>
        <w:pStyle w:val="PL"/>
      </w:pPr>
    </w:p>
    <w:p w14:paraId="452E8FEC" w14:textId="77777777" w:rsidR="00295171" w:rsidRDefault="00295171" w:rsidP="00295171">
      <w:pPr>
        <w:pStyle w:val="PL"/>
      </w:pPr>
      <w:r>
        <w:t xml:space="preserve">HTAB   = %x09 </w:t>
      </w:r>
      <w:r w:rsidRPr="00B56608">
        <w:t>; horizontal tab</w:t>
      </w:r>
    </w:p>
    <w:p w14:paraId="26542AA6" w14:textId="77777777" w:rsidR="00295171" w:rsidRDefault="00295171" w:rsidP="00295171">
      <w:pPr>
        <w:pStyle w:val="PL"/>
      </w:pPr>
    </w:p>
    <w:p w14:paraId="05F4FAF3" w14:textId="77777777" w:rsidR="00295171" w:rsidRDefault="00295171" w:rsidP="00295171">
      <w:pPr>
        <w:pStyle w:val="PL"/>
      </w:pPr>
      <w:r>
        <w:t xml:space="preserve">LF     = %x0A </w:t>
      </w:r>
      <w:r w:rsidRPr="00B56608">
        <w:t>; linefeed</w:t>
      </w:r>
    </w:p>
    <w:p w14:paraId="224BEB2F" w14:textId="77777777" w:rsidR="00295171" w:rsidRDefault="00295171" w:rsidP="00295171">
      <w:pPr>
        <w:pStyle w:val="PL"/>
      </w:pPr>
    </w:p>
    <w:p w14:paraId="558A38AC" w14:textId="77777777" w:rsidR="00295171" w:rsidRDefault="00295171" w:rsidP="00295171">
      <w:pPr>
        <w:pStyle w:val="PL"/>
      </w:pPr>
      <w:r>
        <w:t xml:space="preserve">CR     = %x0D </w:t>
      </w:r>
      <w:r w:rsidRPr="00B56608">
        <w:t>; carriage return</w:t>
      </w:r>
    </w:p>
    <w:p w14:paraId="32AD0D14" w14:textId="77777777" w:rsidR="00295171" w:rsidRDefault="00295171" w:rsidP="00295171">
      <w:pPr>
        <w:pStyle w:val="PL"/>
      </w:pPr>
    </w:p>
    <w:p w14:paraId="33DB9601" w14:textId="77777777" w:rsidR="00295171" w:rsidRPr="00B56608" w:rsidRDefault="00295171" w:rsidP="00295171">
      <w:pPr>
        <w:pStyle w:val="PL"/>
        <w:rPr>
          <w:lang w:val="en-US"/>
        </w:rPr>
      </w:pPr>
      <w:r w:rsidRPr="00B56608">
        <w:rPr>
          <w:lang w:val="en-US"/>
        </w:rPr>
        <w:t>SP     = %x20</w:t>
      </w:r>
    </w:p>
    <w:p w14:paraId="0A1660C2" w14:textId="77777777" w:rsidR="00295171" w:rsidRPr="00B56608" w:rsidRDefault="00295171" w:rsidP="00295171">
      <w:pPr>
        <w:pStyle w:val="PL"/>
        <w:rPr>
          <w:lang w:val="en-US"/>
        </w:rPr>
      </w:pPr>
    </w:p>
    <w:p w14:paraId="178AB564" w14:textId="77777777" w:rsidR="00295171" w:rsidRPr="00B56608" w:rsidRDefault="00295171" w:rsidP="00295171">
      <w:pPr>
        <w:pStyle w:val="PL"/>
        <w:rPr>
          <w:lang w:val="en-US"/>
        </w:rPr>
      </w:pPr>
      <w:r w:rsidRPr="00B56608">
        <w:rPr>
          <w:lang w:val="en-US"/>
        </w:rPr>
        <w:t>DQUOTE = %x22 ; " (Double Quote)</w:t>
      </w:r>
    </w:p>
    <w:p w14:paraId="3F5D78AC" w14:textId="77777777" w:rsidR="00295171" w:rsidRPr="00B56608" w:rsidRDefault="00295171" w:rsidP="00295171">
      <w:pPr>
        <w:pStyle w:val="PL"/>
        <w:rPr>
          <w:lang w:val="en-US"/>
        </w:rPr>
      </w:pPr>
    </w:p>
    <w:p w14:paraId="7FEB32ED" w14:textId="77777777" w:rsidR="00295171" w:rsidRPr="00B56608" w:rsidRDefault="00295171" w:rsidP="00295171">
      <w:pPr>
        <w:pStyle w:val="PL"/>
        <w:rPr>
          <w:lang w:val="en-US"/>
        </w:rPr>
      </w:pPr>
      <w:r w:rsidRPr="00B56608">
        <w:rPr>
          <w:lang w:val="en-US"/>
        </w:rPr>
        <w:t>DIGIT  = %x30-39 ; 0-9</w:t>
      </w:r>
    </w:p>
    <w:p w14:paraId="7D0DA322" w14:textId="77777777" w:rsidR="00295171" w:rsidRPr="00B56608" w:rsidRDefault="00295171" w:rsidP="00295171">
      <w:pPr>
        <w:pStyle w:val="PL"/>
        <w:rPr>
          <w:lang w:val="en-US"/>
        </w:rPr>
      </w:pPr>
    </w:p>
    <w:p w14:paraId="0F384511" w14:textId="77777777" w:rsidR="00295171" w:rsidRPr="00B56608" w:rsidRDefault="00295171" w:rsidP="00295171">
      <w:pPr>
        <w:pStyle w:val="PL"/>
        <w:rPr>
          <w:lang w:val="es-ES"/>
        </w:rPr>
      </w:pPr>
      <w:r w:rsidRPr="00B56608">
        <w:rPr>
          <w:lang w:val="es-ES"/>
        </w:rPr>
        <w:t>ALPHA  = %x41-5A / %x61-7</w:t>
      </w:r>
      <w:r w:rsidRPr="00471669">
        <w:rPr>
          <w:lang w:val="es-ES"/>
        </w:rPr>
        <w:t>A ; A-Z / a-z</w:t>
      </w:r>
    </w:p>
    <w:p w14:paraId="7CBE5E6F" w14:textId="77777777" w:rsidR="00295171" w:rsidRPr="00B56608" w:rsidRDefault="00295171" w:rsidP="00295171">
      <w:pPr>
        <w:pStyle w:val="PL"/>
        <w:rPr>
          <w:lang w:val="es-ES"/>
        </w:rPr>
      </w:pPr>
    </w:p>
    <w:p w14:paraId="2E39D08C" w14:textId="77777777" w:rsidR="00295171" w:rsidRPr="00B56608" w:rsidRDefault="00295171" w:rsidP="00295171">
      <w:pPr>
        <w:pStyle w:val="PL"/>
        <w:rPr>
          <w:lang w:val="en-US"/>
        </w:rPr>
      </w:pPr>
      <w:r w:rsidRPr="00B56608">
        <w:rPr>
          <w:lang w:val="en-US"/>
        </w:rPr>
        <w:t>VCHAR  = %x21-7E ; visible (printing) characters</w:t>
      </w:r>
    </w:p>
    <w:p w14:paraId="7B024706" w14:textId="77777777" w:rsidR="00295171" w:rsidRPr="00B56608" w:rsidRDefault="00295171" w:rsidP="00295171">
      <w:pPr>
        <w:pStyle w:val="PL"/>
        <w:rPr>
          <w:lang w:val="en-US"/>
        </w:rPr>
      </w:pPr>
    </w:p>
    <w:p w14:paraId="216BABEA" w14:textId="77777777" w:rsidR="00295171" w:rsidRPr="00B56608" w:rsidRDefault="00295171" w:rsidP="00295171">
      <w:pPr>
        <w:pStyle w:val="PL"/>
      </w:pPr>
      <w:r w:rsidRPr="00B56608">
        <w:t>WSP    = SP / HTAB</w:t>
      </w:r>
      <w:r>
        <w:t xml:space="preserve"> </w:t>
      </w:r>
      <w:r w:rsidRPr="00B56608">
        <w:t>; white space</w:t>
      </w:r>
    </w:p>
    <w:p w14:paraId="3AAEF7DD" w14:textId="77777777" w:rsidR="00295171" w:rsidRPr="00B56608" w:rsidRDefault="00295171" w:rsidP="00295171">
      <w:pPr>
        <w:pStyle w:val="PL"/>
      </w:pPr>
    </w:p>
    <w:p w14:paraId="6567BA8A" w14:textId="77777777" w:rsidR="00295171" w:rsidRPr="00B56608" w:rsidRDefault="00295171" w:rsidP="00295171">
      <w:pPr>
        <w:pStyle w:val="PL"/>
      </w:pPr>
      <w:r w:rsidRPr="00B56608">
        <w:t>CRLF   = CR LF</w:t>
      </w:r>
      <w:r>
        <w:t xml:space="preserve"> </w:t>
      </w:r>
      <w:r w:rsidRPr="00B56608">
        <w:t>; Internet standard newline</w:t>
      </w:r>
    </w:p>
    <w:p w14:paraId="576C377E" w14:textId="77777777" w:rsidR="00295171" w:rsidRPr="00B56608" w:rsidRDefault="00295171" w:rsidP="00295171">
      <w:pPr>
        <w:pStyle w:val="PL"/>
      </w:pPr>
    </w:p>
    <w:p w14:paraId="6D99C42C" w14:textId="77777777" w:rsidR="00295171" w:rsidRPr="00644810" w:rsidRDefault="00295171" w:rsidP="00295171">
      <w:pPr>
        <w:pStyle w:val="PL"/>
        <w:rPr>
          <w:lang w:val="es-ES"/>
        </w:rPr>
      </w:pPr>
      <w:r w:rsidRPr="00644810">
        <w:rPr>
          <w:lang w:val="es-ES"/>
        </w:rPr>
        <w:t>HEXDIG = DIGIT / "A" / "B" / "C" / "D" / "E" / "F"</w:t>
      </w:r>
    </w:p>
    <w:p w14:paraId="3F07BF4D" w14:textId="77777777" w:rsidR="00295171" w:rsidRPr="00644810" w:rsidRDefault="00295171" w:rsidP="00295171">
      <w:pPr>
        <w:pStyle w:val="PL"/>
        <w:rPr>
          <w:lang w:val="es-ES"/>
        </w:rPr>
      </w:pPr>
    </w:p>
    <w:p w14:paraId="2742B56E" w14:textId="77777777" w:rsidR="00295171" w:rsidRPr="00644810" w:rsidRDefault="00295171" w:rsidP="00295171">
      <w:pPr>
        <w:pStyle w:val="PL"/>
        <w:rPr>
          <w:lang w:val="es-ES"/>
        </w:rPr>
      </w:pPr>
    </w:p>
    <w:p w14:paraId="4537093D" w14:textId="77777777" w:rsidR="00295171" w:rsidRPr="00644810" w:rsidRDefault="00295171" w:rsidP="00295171">
      <w:pPr>
        <w:pStyle w:val="PL"/>
        <w:rPr>
          <w:lang w:val="es-ES"/>
        </w:rPr>
      </w:pPr>
    </w:p>
    <w:p w14:paraId="6B6A3F8D" w14:textId="77777777" w:rsidR="00295171" w:rsidRPr="00B56608" w:rsidRDefault="00295171" w:rsidP="00295171">
      <w:pPr>
        <w:pStyle w:val="PL"/>
      </w:pPr>
      <w:r w:rsidRPr="00B56608">
        <w:t>; ----------------------------------------</w:t>
      </w:r>
    </w:p>
    <w:p w14:paraId="6614EE9E" w14:textId="77777777" w:rsidR="00295171" w:rsidRPr="00B56608" w:rsidRDefault="00295171" w:rsidP="00295171">
      <w:pPr>
        <w:pStyle w:val="PL"/>
      </w:pPr>
      <w:r w:rsidRPr="00B56608">
        <w:t>;   RFC 3986</w:t>
      </w:r>
    </w:p>
    <w:p w14:paraId="4C1320E7" w14:textId="77777777" w:rsidR="00295171" w:rsidRPr="00B56608" w:rsidRDefault="00295171" w:rsidP="00295171">
      <w:pPr>
        <w:pStyle w:val="PL"/>
      </w:pPr>
      <w:r w:rsidRPr="00B56608">
        <w:t>; ----------------------------------------</w:t>
      </w:r>
    </w:p>
    <w:p w14:paraId="14E22147" w14:textId="77777777" w:rsidR="00295171" w:rsidRPr="00B56608" w:rsidRDefault="00295171" w:rsidP="00295171">
      <w:pPr>
        <w:pStyle w:val="PL"/>
      </w:pPr>
    </w:p>
    <w:p w14:paraId="42234EB9" w14:textId="77777777" w:rsidR="00295171" w:rsidRPr="00B56608" w:rsidRDefault="00295171" w:rsidP="00295171">
      <w:pPr>
        <w:pStyle w:val="PL"/>
      </w:pPr>
      <w:r w:rsidRPr="00B56608">
        <w:t>unreserved    = ALPHA / DIGIT / "-" / "." / "_" / "~"</w:t>
      </w:r>
    </w:p>
    <w:p w14:paraId="5F8FF64F" w14:textId="77777777" w:rsidR="00295171" w:rsidRPr="00B56608" w:rsidRDefault="00295171" w:rsidP="00295171">
      <w:pPr>
        <w:pStyle w:val="PL"/>
      </w:pPr>
    </w:p>
    <w:p w14:paraId="30E90C24" w14:textId="77777777" w:rsidR="00295171" w:rsidRPr="00B56608" w:rsidRDefault="00295171" w:rsidP="00295171">
      <w:pPr>
        <w:pStyle w:val="PL"/>
      </w:pPr>
      <w:r w:rsidRPr="00B56608">
        <w:t>pct-encoded   = "%" HEXDIG HEXDIG</w:t>
      </w:r>
    </w:p>
    <w:p w14:paraId="778399F1" w14:textId="77777777" w:rsidR="00295171" w:rsidRPr="00B56608" w:rsidRDefault="00295171" w:rsidP="00295171">
      <w:pPr>
        <w:pStyle w:val="PL"/>
      </w:pPr>
    </w:p>
    <w:p w14:paraId="0EB59CBA" w14:textId="77777777" w:rsidR="00295171" w:rsidRDefault="00295171" w:rsidP="00295171">
      <w:pPr>
        <w:pStyle w:val="PL"/>
      </w:pPr>
      <w:r>
        <w:t>sub-delims    = "!" / "$" / "&amp;" / "'" / "(" / ")" / "*" / "+" / "," / ";" / "="</w:t>
      </w:r>
    </w:p>
    <w:p w14:paraId="684A4DE1" w14:textId="77777777" w:rsidR="00295171" w:rsidRDefault="00295171" w:rsidP="00295171">
      <w:pPr>
        <w:pStyle w:val="PL"/>
      </w:pPr>
    </w:p>
    <w:p w14:paraId="059AA76E" w14:textId="77777777" w:rsidR="00295171" w:rsidRDefault="00295171" w:rsidP="00295171">
      <w:pPr>
        <w:pStyle w:val="PL"/>
      </w:pPr>
      <w:r>
        <w:t>pchar         = unreserved / pct-encoded / sub-delims / ":" / "@"</w:t>
      </w:r>
    </w:p>
    <w:p w14:paraId="1915CFA6" w14:textId="77777777" w:rsidR="00295171" w:rsidRDefault="00295171" w:rsidP="00295171">
      <w:pPr>
        <w:pStyle w:val="PL"/>
      </w:pPr>
    </w:p>
    <w:p w14:paraId="74CBDEFB" w14:textId="77777777" w:rsidR="00295171" w:rsidRDefault="00295171" w:rsidP="00295171">
      <w:pPr>
        <w:pStyle w:val="PL"/>
      </w:pPr>
      <w:r>
        <w:t>segment       = *pchar</w:t>
      </w:r>
    </w:p>
    <w:p w14:paraId="4C362E8E" w14:textId="77777777" w:rsidR="00295171" w:rsidRDefault="00295171" w:rsidP="00295171">
      <w:pPr>
        <w:pStyle w:val="PL"/>
      </w:pPr>
    </w:p>
    <w:p w14:paraId="55A4E2AA" w14:textId="77777777" w:rsidR="00295171" w:rsidRDefault="00295171" w:rsidP="00295171">
      <w:pPr>
        <w:pStyle w:val="PL"/>
      </w:pPr>
      <w:r>
        <w:t>segment-nz    = 1*pchar</w:t>
      </w:r>
    </w:p>
    <w:p w14:paraId="31986EDF" w14:textId="77777777" w:rsidR="00295171" w:rsidRDefault="00295171" w:rsidP="00295171">
      <w:pPr>
        <w:pStyle w:val="PL"/>
      </w:pPr>
    </w:p>
    <w:p w14:paraId="3FE2360E" w14:textId="77777777" w:rsidR="00295171" w:rsidRDefault="00295171" w:rsidP="00295171">
      <w:pPr>
        <w:pStyle w:val="PL"/>
      </w:pPr>
      <w:r>
        <w:t>path-abempty  = *( "/" segment )</w:t>
      </w:r>
    </w:p>
    <w:p w14:paraId="64409724" w14:textId="77777777" w:rsidR="00295171" w:rsidRDefault="00295171" w:rsidP="00295171">
      <w:pPr>
        <w:pStyle w:val="PL"/>
      </w:pPr>
    </w:p>
    <w:p w14:paraId="1CF33B0A" w14:textId="77777777" w:rsidR="00295171" w:rsidRDefault="00295171" w:rsidP="00295171">
      <w:pPr>
        <w:pStyle w:val="PL"/>
      </w:pPr>
      <w:r>
        <w:t>path-absolute = "/" [ segment-nz *( "/" segment ) ]</w:t>
      </w:r>
    </w:p>
    <w:p w14:paraId="3A2CA4E2" w14:textId="77777777" w:rsidR="00295171" w:rsidRDefault="00295171" w:rsidP="00295171">
      <w:pPr>
        <w:pStyle w:val="PL"/>
      </w:pPr>
    </w:p>
    <w:p w14:paraId="5DBE390F" w14:textId="77777777" w:rsidR="00295171" w:rsidRDefault="00295171" w:rsidP="00295171">
      <w:pPr>
        <w:pStyle w:val="PL"/>
      </w:pPr>
      <w:r>
        <w:t>path-rootless = segment-nz *( "/" segment )</w:t>
      </w:r>
    </w:p>
    <w:p w14:paraId="659FCED0" w14:textId="77777777" w:rsidR="00295171" w:rsidRDefault="00295171" w:rsidP="00295171">
      <w:pPr>
        <w:pStyle w:val="PL"/>
      </w:pPr>
    </w:p>
    <w:p w14:paraId="3ECDDDA6" w14:textId="77777777" w:rsidR="00295171" w:rsidRDefault="00295171" w:rsidP="00295171">
      <w:pPr>
        <w:pStyle w:val="PL"/>
      </w:pPr>
      <w:r>
        <w:t>path-empty    = 0pchar</w:t>
      </w:r>
    </w:p>
    <w:p w14:paraId="7ABD0C35" w14:textId="77777777" w:rsidR="00295171" w:rsidRDefault="00295171" w:rsidP="00295171">
      <w:pPr>
        <w:pStyle w:val="PL"/>
      </w:pPr>
    </w:p>
    <w:p w14:paraId="418A4477" w14:textId="77777777" w:rsidR="00295171" w:rsidRDefault="00295171" w:rsidP="00295171">
      <w:pPr>
        <w:pStyle w:val="PL"/>
      </w:pPr>
      <w:r>
        <w:t>IPvFuture     = "v" 1*HEXDIG "." 1*( unreserved / sub-delims / ":" )</w:t>
      </w:r>
    </w:p>
    <w:p w14:paraId="707162C4" w14:textId="77777777" w:rsidR="00295171" w:rsidRDefault="00295171" w:rsidP="00295171">
      <w:pPr>
        <w:pStyle w:val="PL"/>
      </w:pPr>
    </w:p>
    <w:p w14:paraId="48E6FBBA" w14:textId="77777777" w:rsidR="00295171" w:rsidRPr="009A7D4C" w:rsidRDefault="00295171" w:rsidP="00295171">
      <w:pPr>
        <w:pStyle w:val="PL"/>
        <w:rPr>
          <w:lang w:val="en-US"/>
        </w:rPr>
      </w:pPr>
      <w:r w:rsidRPr="009A7D4C">
        <w:rPr>
          <w:lang w:val="en-US"/>
        </w:rPr>
        <w:t>dec-octet     = "25" %x30-35 / "2" %x30-34 DIGIT / "1" 2DIGIT / %x31-39 DIGIT / DIGIT</w:t>
      </w:r>
    </w:p>
    <w:p w14:paraId="6053F898" w14:textId="77777777" w:rsidR="00295171" w:rsidRPr="009A7D4C" w:rsidRDefault="00295171" w:rsidP="00295171">
      <w:pPr>
        <w:pStyle w:val="PL"/>
        <w:rPr>
          <w:lang w:val="en-US"/>
        </w:rPr>
      </w:pPr>
    </w:p>
    <w:p w14:paraId="1074B9E3" w14:textId="77777777" w:rsidR="00295171" w:rsidRDefault="00295171" w:rsidP="00295171">
      <w:pPr>
        <w:pStyle w:val="PL"/>
      </w:pPr>
      <w:r>
        <w:t>h16           = 1*4HEXDIG</w:t>
      </w:r>
    </w:p>
    <w:p w14:paraId="690BE4B2" w14:textId="77777777" w:rsidR="00295171" w:rsidRDefault="00295171" w:rsidP="00295171">
      <w:pPr>
        <w:pStyle w:val="PL"/>
      </w:pPr>
    </w:p>
    <w:p w14:paraId="08517974" w14:textId="77777777" w:rsidR="00295171" w:rsidRDefault="00295171" w:rsidP="00295171">
      <w:pPr>
        <w:pStyle w:val="PL"/>
      </w:pPr>
      <w:r>
        <w:t>ls32          = ( h16 ":" h16 ) / Ipv4address</w:t>
      </w:r>
    </w:p>
    <w:p w14:paraId="38AD0320" w14:textId="77777777" w:rsidR="00295171" w:rsidRDefault="00295171" w:rsidP="00295171">
      <w:pPr>
        <w:pStyle w:val="PL"/>
      </w:pPr>
    </w:p>
    <w:p w14:paraId="605DAE00" w14:textId="77777777" w:rsidR="00295171" w:rsidRDefault="00295171" w:rsidP="00295171">
      <w:pPr>
        <w:pStyle w:val="PL"/>
      </w:pPr>
      <w:r>
        <w:t>Ipv4address   = dec-octet "." dec-octet "." dec-octet "." dec-octet</w:t>
      </w:r>
    </w:p>
    <w:p w14:paraId="04E92BDE" w14:textId="77777777" w:rsidR="00295171" w:rsidRDefault="00295171" w:rsidP="00295171">
      <w:pPr>
        <w:pStyle w:val="PL"/>
      </w:pPr>
    </w:p>
    <w:p w14:paraId="00448C6A" w14:textId="77777777" w:rsidR="00295171" w:rsidRDefault="00295171" w:rsidP="00295171">
      <w:pPr>
        <w:pStyle w:val="PL"/>
      </w:pPr>
      <w:r>
        <w:lastRenderedPageBreak/>
        <w:t xml:space="preserve">Ipv6address   = 6( h16 ":" ) ls32 </w:t>
      </w:r>
    </w:p>
    <w:p w14:paraId="60CB6ACA" w14:textId="77777777" w:rsidR="00295171" w:rsidRDefault="00295171" w:rsidP="00295171">
      <w:pPr>
        <w:pStyle w:val="PL"/>
      </w:pPr>
      <w:r>
        <w:t xml:space="preserve">              / "::" 5( h16 ":" ) ls32 </w:t>
      </w:r>
    </w:p>
    <w:p w14:paraId="76CCAEA2" w14:textId="77777777" w:rsidR="00295171" w:rsidRDefault="00295171" w:rsidP="00295171">
      <w:pPr>
        <w:pStyle w:val="PL"/>
      </w:pPr>
      <w:r>
        <w:t xml:space="preserve">              / [ h16 ] "::" 4( h16 ":" ) ls32 </w:t>
      </w:r>
    </w:p>
    <w:p w14:paraId="2554709E" w14:textId="77777777" w:rsidR="00295171" w:rsidRDefault="00295171" w:rsidP="00295171">
      <w:pPr>
        <w:pStyle w:val="PL"/>
      </w:pPr>
      <w:r>
        <w:t xml:space="preserve">              / [ *1( h16 ":" ) h16 ] "::" 3( h16 ":" ) ls32 </w:t>
      </w:r>
    </w:p>
    <w:p w14:paraId="3371294D" w14:textId="77777777" w:rsidR="00295171" w:rsidRDefault="00295171" w:rsidP="00295171">
      <w:pPr>
        <w:pStyle w:val="PL"/>
      </w:pPr>
      <w:r>
        <w:t xml:space="preserve">              / [ *2( h16 ":" ) h16 ] "::" 2( h16 ":" ) ls32</w:t>
      </w:r>
    </w:p>
    <w:p w14:paraId="174A48E4" w14:textId="77777777" w:rsidR="00295171" w:rsidRDefault="00295171" w:rsidP="00295171">
      <w:pPr>
        <w:pStyle w:val="PL"/>
      </w:pPr>
      <w:r>
        <w:t xml:space="preserve">              / [ *3( h16 ":" ) h16 ] "::" h16 ":" ls32</w:t>
      </w:r>
    </w:p>
    <w:p w14:paraId="17DB051C" w14:textId="77777777" w:rsidR="00295171" w:rsidRDefault="00295171" w:rsidP="00295171">
      <w:pPr>
        <w:pStyle w:val="PL"/>
      </w:pPr>
      <w:r>
        <w:t xml:space="preserve">              / [ *4( h16 ":" ) h16 ] "::" ls32</w:t>
      </w:r>
    </w:p>
    <w:p w14:paraId="485FB214" w14:textId="77777777" w:rsidR="00295171" w:rsidRDefault="00295171" w:rsidP="00295171">
      <w:pPr>
        <w:pStyle w:val="PL"/>
      </w:pPr>
      <w:r>
        <w:t xml:space="preserve">              / [ *5( h16 ":" ) h16 ] "::" h16</w:t>
      </w:r>
    </w:p>
    <w:p w14:paraId="1A3F77DE" w14:textId="77777777" w:rsidR="00295171" w:rsidRDefault="00295171" w:rsidP="00295171">
      <w:pPr>
        <w:pStyle w:val="PL"/>
      </w:pPr>
      <w:r>
        <w:t xml:space="preserve">              / [ *6( h16 ":" ) h16 ] "::"</w:t>
      </w:r>
    </w:p>
    <w:p w14:paraId="0FE647E2" w14:textId="77777777" w:rsidR="00295171" w:rsidRDefault="00295171" w:rsidP="00295171">
      <w:pPr>
        <w:pStyle w:val="PL"/>
      </w:pPr>
    </w:p>
    <w:p w14:paraId="1060607A" w14:textId="77777777" w:rsidR="00295171" w:rsidRDefault="00295171" w:rsidP="00295171">
      <w:pPr>
        <w:pStyle w:val="PL"/>
      </w:pPr>
      <w:r>
        <w:t>IP-literal    = "[" ( Ipv6address / IpvFuture  ) "]"</w:t>
      </w:r>
    </w:p>
    <w:p w14:paraId="5C61E4B6" w14:textId="77777777" w:rsidR="00295171" w:rsidRDefault="00295171" w:rsidP="00295171">
      <w:pPr>
        <w:pStyle w:val="PL"/>
      </w:pPr>
    </w:p>
    <w:p w14:paraId="32900365" w14:textId="77777777" w:rsidR="00295171" w:rsidRDefault="00295171" w:rsidP="00295171">
      <w:pPr>
        <w:pStyle w:val="PL"/>
      </w:pPr>
      <w:r>
        <w:t>reg-name      = *( unreserved / pct-encoded / sub-delims )</w:t>
      </w:r>
    </w:p>
    <w:p w14:paraId="59DEF509" w14:textId="77777777" w:rsidR="00295171" w:rsidRDefault="00295171" w:rsidP="00295171">
      <w:pPr>
        <w:pStyle w:val="PL"/>
      </w:pPr>
    </w:p>
    <w:p w14:paraId="596B2EB6" w14:textId="77777777" w:rsidR="00295171" w:rsidRDefault="00295171" w:rsidP="00295171">
      <w:pPr>
        <w:pStyle w:val="PL"/>
      </w:pPr>
      <w:r>
        <w:t>host          = IP-literal / Ipv4address / reg-name</w:t>
      </w:r>
    </w:p>
    <w:p w14:paraId="7FEBF127" w14:textId="77777777" w:rsidR="00295171" w:rsidRDefault="00295171" w:rsidP="00295171">
      <w:pPr>
        <w:pStyle w:val="PL"/>
      </w:pPr>
    </w:p>
    <w:p w14:paraId="198F5ABC" w14:textId="77777777" w:rsidR="00295171" w:rsidRDefault="00295171" w:rsidP="00295171">
      <w:pPr>
        <w:pStyle w:val="PL"/>
      </w:pPr>
      <w:r>
        <w:t>port          = *DIGIT</w:t>
      </w:r>
    </w:p>
    <w:p w14:paraId="2B9891A0" w14:textId="77777777" w:rsidR="00295171" w:rsidRDefault="00295171" w:rsidP="00295171">
      <w:pPr>
        <w:pStyle w:val="PL"/>
      </w:pPr>
    </w:p>
    <w:p w14:paraId="17176ADD" w14:textId="77777777" w:rsidR="00295171" w:rsidRDefault="00295171" w:rsidP="00295171">
      <w:pPr>
        <w:pStyle w:val="PL"/>
      </w:pPr>
      <w:r>
        <w:t>scheme        = ALPHA *( ALPHA / DIGIT / "+" / "-" / "." )</w:t>
      </w:r>
    </w:p>
    <w:p w14:paraId="786B5B8D" w14:textId="77777777" w:rsidR="00295171" w:rsidRDefault="00295171" w:rsidP="00295171">
      <w:pPr>
        <w:pStyle w:val="PL"/>
      </w:pPr>
    </w:p>
    <w:p w14:paraId="49A42410" w14:textId="77777777" w:rsidR="00295171" w:rsidRDefault="00295171" w:rsidP="00295171">
      <w:pPr>
        <w:pStyle w:val="PL"/>
      </w:pPr>
      <w:r>
        <w:t>userinfo      = *( unreserved / pct-encoded / sub-delims / ":" )</w:t>
      </w:r>
    </w:p>
    <w:p w14:paraId="39084CC2" w14:textId="77777777" w:rsidR="00295171" w:rsidRDefault="00295171" w:rsidP="00295171">
      <w:pPr>
        <w:pStyle w:val="PL"/>
      </w:pPr>
    </w:p>
    <w:p w14:paraId="0E758B3E" w14:textId="77777777" w:rsidR="00295171" w:rsidRDefault="00295171" w:rsidP="00295171">
      <w:pPr>
        <w:pStyle w:val="PL"/>
      </w:pPr>
      <w:r>
        <w:t>authority     = [ userinfo "@" ] host [ ":" port ]</w:t>
      </w:r>
    </w:p>
    <w:p w14:paraId="4E6B780E" w14:textId="77777777" w:rsidR="00295171" w:rsidRDefault="00295171" w:rsidP="00295171">
      <w:pPr>
        <w:pStyle w:val="PL"/>
      </w:pPr>
    </w:p>
    <w:p w14:paraId="0BE98336" w14:textId="77777777" w:rsidR="00295171" w:rsidRDefault="00295171" w:rsidP="00295171">
      <w:pPr>
        <w:pStyle w:val="PL"/>
      </w:pPr>
      <w:r>
        <w:t>hier-part     = "//" authority path-abempty / path-absolute / path-rootless / path-empty</w:t>
      </w:r>
    </w:p>
    <w:p w14:paraId="185B6518" w14:textId="77777777" w:rsidR="00295171" w:rsidRDefault="00295171" w:rsidP="00295171">
      <w:pPr>
        <w:pStyle w:val="PL"/>
      </w:pPr>
    </w:p>
    <w:p w14:paraId="0541FF39" w14:textId="77777777" w:rsidR="00295171" w:rsidRDefault="00295171" w:rsidP="00295171">
      <w:pPr>
        <w:pStyle w:val="PL"/>
      </w:pPr>
      <w:r>
        <w:t>query         = *( pchar / "/" / "?" )</w:t>
      </w:r>
    </w:p>
    <w:p w14:paraId="4FE8D558" w14:textId="77777777" w:rsidR="00295171" w:rsidRDefault="00295171" w:rsidP="00295171">
      <w:pPr>
        <w:pStyle w:val="PL"/>
      </w:pPr>
    </w:p>
    <w:p w14:paraId="324D6E2E" w14:textId="77777777" w:rsidR="00295171" w:rsidRDefault="00295171" w:rsidP="00295171">
      <w:pPr>
        <w:pStyle w:val="PL"/>
      </w:pPr>
      <w:r>
        <w:t>fragment      = *( pchar / "/" / "?" )</w:t>
      </w:r>
    </w:p>
    <w:p w14:paraId="5F88B30D" w14:textId="77777777" w:rsidR="00295171" w:rsidRDefault="00295171" w:rsidP="00295171">
      <w:pPr>
        <w:pStyle w:val="PL"/>
      </w:pPr>
    </w:p>
    <w:p w14:paraId="1A49D97C" w14:textId="77777777" w:rsidR="00295171" w:rsidRDefault="00295171" w:rsidP="00295171">
      <w:pPr>
        <w:pStyle w:val="PL"/>
      </w:pPr>
      <w:r>
        <w:t>URI           = scheme ":" hier-part [ "?" query ] [ "#" fragment ]</w:t>
      </w:r>
    </w:p>
    <w:p w14:paraId="1E2922C5" w14:textId="77777777" w:rsidR="00295171" w:rsidRDefault="00295171" w:rsidP="00295171">
      <w:pPr>
        <w:pStyle w:val="PL"/>
      </w:pPr>
    </w:p>
    <w:p w14:paraId="2B27A64D" w14:textId="77777777" w:rsidR="00295171" w:rsidRDefault="00295171" w:rsidP="00295171">
      <w:pPr>
        <w:pStyle w:val="PL"/>
      </w:pPr>
    </w:p>
    <w:p w14:paraId="2B239D6F" w14:textId="77777777" w:rsidR="00295171" w:rsidRDefault="00295171" w:rsidP="00295171">
      <w:pPr>
        <w:pStyle w:val="PL"/>
      </w:pPr>
    </w:p>
    <w:p w14:paraId="105B6D6A" w14:textId="77777777" w:rsidR="00295171" w:rsidRDefault="00295171" w:rsidP="00295171">
      <w:pPr>
        <w:pStyle w:val="PL"/>
      </w:pPr>
      <w:r>
        <w:t>; ----------------------------------------</w:t>
      </w:r>
    </w:p>
    <w:p w14:paraId="1E8136EE" w14:textId="77777777" w:rsidR="00295171" w:rsidRDefault="00295171" w:rsidP="00295171">
      <w:pPr>
        <w:pStyle w:val="PL"/>
      </w:pPr>
      <w:r>
        <w:t>;   RFC 5322</w:t>
      </w:r>
    </w:p>
    <w:p w14:paraId="5E24FD82" w14:textId="77777777" w:rsidR="00295171" w:rsidRDefault="00295171" w:rsidP="00295171">
      <w:pPr>
        <w:pStyle w:val="PL"/>
      </w:pPr>
      <w:r>
        <w:t>; ----------------------------------------</w:t>
      </w:r>
    </w:p>
    <w:p w14:paraId="4C1E5525" w14:textId="77777777" w:rsidR="00295171" w:rsidRDefault="00295171" w:rsidP="00295171">
      <w:pPr>
        <w:pStyle w:val="PL"/>
      </w:pPr>
    </w:p>
    <w:p w14:paraId="42B53C04" w14:textId="77777777" w:rsidR="00295171" w:rsidRDefault="00295171" w:rsidP="00295171">
      <w:pPr>
        <w:pStyle w:val="PL"/>
      </w:pPr>
      <w:r>
        <w:t>obs-FWS         = 1*WSP *( CRLF 1*WSP )</w:t>
      </w:r>
    </w:p>
    <w:p w14:paraId="3DCC3B8C" w14:textId="77777777" w:rsidR="00295171" w:rsidRDefault="00295171" w:rsidP="00295171">
      <w:pPr>
        <w:pStyle w:val="PL"/>
      </w:pPr>
    </w:p>
    <w:p w14:paraId="5F153862" w14:textId="77777777" w:rsidR="00295171" w:rsidRDefault="00295171" w:rsidP="00295171">
      <w:pPr>
        <w:pStyle w:val="PL"/>
      </w:pPr>
      <w:r>
        <w:t>FWS             = ( [ *WSP CRLF ] 1*WSP ) / obs-FWS</w:t>
      </w:r>
    </w:p>
    <w:p w14:paraId="4C20EF3A" w14:textId="77777777" w:rsidR="00295171" w:rsidRDefault="00295171" w:rsidP="00295171">
      <w:pPr>
        <w:pStyle w:val="PL"/>
      </w:pPr>
    </w:p>
    <w:p w14:paraId="268665EE" w14:textId="77777777" w:rsidR="00295171" w:rsidRDefault="00295171" w:rsidP="00295171">
      <w:pPr>
        <w:pStyle w:val="PL"/>
      </w:pPr>
      <w:r>
        <w:t>obs-NO-WS-CTL   = %d1-8 / %d11 / %d12 / %d14-31 / %d127</w:t>
      </w:r>
    </w:p>
    <w:p w14:paraId="0D01177B" w14:textId="77777777" w:rsidR="00295171" w:rsidRDefault="00295171" w:rsidP="00295171">
      <w:pPr>
        <w:pStyle w:val="PL"/>
      </w:pPr>
    </w:p>
    <w:p w14:paraId="7DEE901D" w14:textId="77777777" w:rsidR="00295171" w:rsidRDefault="00295171" w:rsidP="00295171">
      <w:pPr>
        <w:pStyle w:val="PL"/>
      </w:pPr>
      <w:r>
        <w:t>obs-ctext       = obs-NO-WS-CTL</w:t>
      </w:r>
    </w:p>
    <w:p w14:paraId="441B9ED9" w14:textId="77777777" w:rsidR="00295171" w:rsidRDefault="00295171" w:rsidP="00295171">
      <w:pPr>
        <w:pStyle w:val="PL"/>
      </w:pPr>
    </w:p>
    <w:p w14:paraId="72A9BD7A" w14:textId="77777777" w:rsidR="00295171" w:rsidRDefault="00295171" w:rsidP="00295171">
      <w:pPr>
        <w:pStyle w:val="PL"/>
      </w:pPr>
      <w:r>
        <w:t>ctext           = %d33-39 / %d42-91 / %d93-126 / obs-ctext</w:t>
      </w:r>
    </w:p>
    <w:p w14:paraId="74D6D892" w14:textId="77777777" w:rsidR="00295171" w:rsidRDefault="00295171" w:rsidP="00295171">
      <w:pPr>
        <w:pStyle w:val="PL"/>
      </w:pPr>
    </w:p>
    <w:p w14:paraId="713F3E90" w14:textId="77777777" w:rsidR="00295171" w:rsidRDefault="00295171" w:rsidP="00295171">
      <w:pPr>
        <w:pStyle w:val="PL"/>
      </w:pPr>
      <w:r>
        <w:t>obs-qp          = "\" ( %d0 / obs-NO-WS-CTL / LF / CR )</w:t>
      </w:r>
    </w:p>
    <w:p w14:paraId="22501F50" w14:textId="77777777" w:rsidR="00295171" w:rsidRDefault="00295171" w:rsidP="00295171">
      <w:pPr>
        <w:pStyle w:val="PL"/>
      </w:pPr>
    </w:p>
    <w:p w14:paraId="76CE036C" w14:textId="77777777" w:rsidR="00295171" w:rsidRDefault="00295171" w:rsidP="00295171">
      <w:pPr>
        <w:pStyle w:val="PL"/>
      </w:pPr>
      <w:r>
        <w:t>quoted-pair     = ( "\" ( VCHAR / WSP ) ) / obs-qp</w:t>
      </w:r>
    </w:p>
    <w:p w14:paraId="58662B63" w14:textId="77777777" w:rsidR="00295171" w:rsidRDefault="00295171" w:rsidP="00295171">
      <w:pPr>
        <w:pStyle w:val="PL"/>
      </w:pPr>
    </w:p>
    <w:p w14:paraId="629B5732" w14:textId="77777777" w:rsidR="00295171" w:rsidRDefault="00295171" w:rsidP="00295171">
      <w:pPr>
        <w:pStyle w:val="PL"/>
      </w:pPr>
      <w:r>
        <w:t>ccontent        = ctext / quoted-pair / comment</w:t>
      </w:r>
    </w:p>
    <w:p w14:paraId="7C6CF805" w14:textId="77777777" w:rsidR="00295171" w:rsidRDefault="00295171" w:rsidP="00295171">
      <w:pPr>
        <w:pStyle w:val="PL"/>
      </w:pPr>
    </w:p>
    <w:p w14:paraId="7B73D65E" w14:textId="77777777" w:rsidR="00295171" w:rsidRDefault="00295171" w:rsidP="00295171">
      <w:pPr>
        <w:pStyle w:val="PL"/>
      </w:pPr>
      <w:r>
        <w:t>comment         = "(" *( [ FWS ] ccontent ) [ FWS ] ")"</w:t>
      </w:r>
    </w:p>
    <w:p w14:paraId="25F3CC69" w14:textId="77777777" w:rsidR="00295171" w:rsidRDefault="00295171" w:rsidP="00295171">
      <w:pPr>
        <w:pStyle w:val="PL"/>
      </w:pPr>
    </w:p>
    <w:p w14:paraId="14F5A027" w14:textId="77777777" w:rsidR="00295171" w:rsidRDefault="00295171" w:rsidP="00295171">
      <w:pPr>
        <w:pStyle w:val="PL"/>
      </w:pPr>
      <w:r>
        <w:t>CFWS            = ( 1*( [ FWS ] comment ) [ FWS ] ) / FWS</w:t>
      </w:r>
    </w:p>
    <w:p w14:paraId="2E0DC100" w14:textId="77777777" w:rsidR="00295171" w:rsidRDefault="00295171" w:rsidP="00295171">
      <w:pPr>
        <w:pStyle w:val="PL"/>
      </w:pPr>
    </w:p>
    <w:p w14:paraId="60B1E5C1" w14:textId="77777777" w:rsidR="00295171" w:rsidRDefault="00295171" w:rsidP="00295171">
      <w:pPr>
        <w:pStyle w:val="PL"/>
      </w:pPr>
      <w:r>
        <w:t>day-name        = "Mon" / "Tue" / "Wed" / "Thu" / "Fri" / "Sat" / "Sun"</w:t>
      </w:r>
    </w:p>
    <w:p w14:paraId="23C80544" w14:textId="77777777" w:rsidR="00295171" w:rsidRDefault="00295171" w:rsidP="00295171">
      <w:pPr>
        <w:pStyle w:val="PL"/>
      </w:pPr>
    </w:p>
    <w:p w14:paraId="4B7EC79C" w14:textId="77777777" w:rsidR="00295171" w:rsidRDefault="00295171" w:rsidP="00295171">
      <w:pPr>
        <w:pStyle w:val="PL"/>
      </w:pPr>
      <w:r>
        <w:t>obs-day-of-week = [ CFWS ] day-name [ CFWS ]</w:t>
      </w:r>
    </w:p>
    <w:p w14:paraId="59BC9791" w14:textId="77777777" w:rsidR="00295171" w:rsidRDefault="00295171" w:rsidP="00295171">
      <w:pPr>
        <w:pStyle w:val="PL"/>
      </w:pPr>
    </w:p>
    <w:p w14:paraId="330F8518" w14:textId="77777777" w:rsidR="00295171" w:rsidRDefault="00295171" w:rsidP="00295171">
      <w:pPr>
        <w:pStyle w:val="PL"/>
      </w:pPr>
      <w:r>
        <w:t>day-of-week     = ( [ FWS ] day-name ) / obs-day-of-week</w:t>
      </w:r>
    </w:p>
    <w:p w14:paraId="7571C760" w14:textId="77777777" w:rsidR="00295171" w:rsidRDefault="00295171" w:rsidP="00295171">
      <w:pPr>
        <w:pStyle w:val="PL"/>
      </w:pPr>
    </w:p>
    <w:p w14:paraId="28FAB007" w14:textId="77777777" w:rsidR="00295171" w:rsidRDefault="00295171" w:rsidP="00295171">
      <w:pPr>
        <w:pStyle w:val="PL"/>
      </w:pPr>
      <w:r>
        <w:t>obs-day         = [ CFWS ] 1*2DIGIT [ CFWS ]</w:t>
      </w:r>
    </w:p>
    <w:p w14:paraId="343FC3A7" w14:textId="77777777" w:rsidR="00295171" w:rsidRDefault="00295171" w:rsidP="00295171">
      <w:pPr>
        <w:pStyle w:val="PL"/>
      </w:pPr>
    </w:p>
    <w:p w14:paraId="0D419F9C" w14:textId="77777777" w:rsidR="00295171" w:rsidRDefault="00295171" w:rsidP="00295171">
      <w:pPr>
        <w:pStyle w:val="PL"/>
      </w:pPr>
      <w:r>
        <w:t>day             = ( [ FWS ] 1*2DIGIT FWS ) / obs-day</w:t>
      </w:r>
    </w:p>
    <w:p w14:paraId="2994D128" w14:textId="77777777" w:rsidR="00295171" w:rsidRDefault="00295171" w:rsidP="00295171">
      <w:pPr>
        <w:pStyle w:val="PL"/>
      </w:pPr>
    </w:p>
    <w:p w14:paraId="4D28A8D2" w14:textId="77777777" w:rsidR="00295171" w:rsidRDefault="00295171" w:rsidP="00295171">
      <w:pPr>
        <w:pStyle w:val="PL"/>
      </w:pPr>
      <w:r>
        <w:t>month           = "Jan" / "Feb" / "Mar" / "Apr" / "May" / "Jun"</w:t>
      </w:r>
    </w:p>
    <w:p w14:paraId="2BE17075" w14:textId="77777777" w:rsidR="00295171" w:rsidRDefault="00295171" w:rsidP="00295171">
      <w:pPr>
        <w:pStyle w:val="PL"/>
      </w:pPr>
      <w:r>
        <w:t xml:space="preserve">                / "Jul" / "Aug" / "Sep" / "Oct" / "Nov" / "Dec"</w:t>
      </w:r>
    </w:p>
    <w:p w14:paraId="02A40F20" w14:textId="77777777" w:rsidR="00295171" w:rsidRDefault="00295171" w:rsidP="00295171">
      <w:pPr>
        <w:pStyle w:val="PL"/>
      </w:pPr>
    </w:p>
    <w:p w14:paraId="6AE4F133" w14:textId="77777777" w:rsidR="00295171" w:rsidRDefault="00295171" w:rsidP="00295171">
      <w:pPr>
        <w:pStyle w:val="PL"/>
      </w:pPr>
      <w:r>
        <w:t>obs-year        = [ CFWS ] 2*DIGIT [ CFWS ]</w:t>
      </w:r>
    </w:p>
    <w:p w14:paraId="6C0622AB" w14:textId="77777777" w:rsidR="00295171" w:rsidRDefault="00295171" w:rsidP="00295171">
      <w:pPr>
        <w:pStyle w:val="PL"/>
      </w:pPr>
    </w:p>
    <w:p w14:paraId="426CF5AE" w14:textId="77777777" w:rsidR="00295171" w:rsidRDefault="00295171" w:rsidP="00295171">
      <w:pPr>
        <w:pStyle w:val="PL"/>
      </w:pPr>
      <w:r>
        <w:t>year            = ( FWS 4*DIGIT FWS ) / obs-year</w:t>
      </w:r>
    </w:p>
    <w:p w14:paraId="6919DBEA" w14:textId="77777777" w:rsidR="00295171" w:rsidRDefault="00295171" w:rsidP="00295171">
      <w:pPr>
        <w:pStyle w:val="PL"/>
      </w:pPr>
    </w:p>
    <w:p w14:paraId="201699B2" w14:textId="77777777" w:rsidR="00295171" w:rsidRDefault="00295171" w:rsidP="00295171">
      <w:pPr>
        <w:pStyle w:val="PL"/>
      </w:pPr>
      <w:r>
        <w:t>date            = day month year</w:t>
      </w:r>
    </w:p>
    <w:p w14:paraId="1E12F48B" w14:textId="77777777" w:rsidR="00295171" w:rsidRDefault="00295171" w:rsidP="00295171">
      <w:pPr>
        <w:pStyle w:val="PL"/>
      </w:pPr>
    </w:p>
    <w:p w14:paraId="583C38C9" w14:textId="77777777" w:rsidR="00295171" w:rsidRDefault="00295171" w:rsidP="00295171">
      <w:pPr>
        <w:pStyle w:val="PL"/>
      </w:pPr>
      <w:r>
        <w:t>obs-hour        = [ CFWS ] 2DIGIT [ CFWS ]</w:t>
      </w:r>
    </w:p>
    <w:p w14:paraId="195B4B04" w14:textId="77777777" w:rsidR="00295171" w:rsidRDefault="00295171" w:rsidP="00295171">
      <w:pPr>
        <w:pStyle w:val="PL"/>
      </w:pPr>
    </w:p>
    <w:p w14:paraId="5E59A3AE" w14:textId="77777777" w:rsidR="00295171" w:rsidRDefault="00295171" w:rsidP="00295171">
      <w:pPr>
        <w:pStyle w:val="PL"/>
      </w:pPr>
      <w:r>
        <w:t>hour            = obs-hour / 2DIGIT</w:t>
      </w:r>
    </w:p>
    <w:p w14:paraId="2FE93223" w14:textId="77777777" w:rsidR="00295171" w:rsidRDefault="00295171" w:rsidP="00295171">
      <w:pPr>
        <w:pStyle w:val="PL"/>
      </w:pPr>
    </w:p>
    <w:p w14:paraId="20354015" w14:textId="77777777" w:rsidR="00295171" w:rsidRDefault="00295171" w:rsidP="00295171">
      <w:pPr>
        <w:pStyle w:val="PL"/>
      </w:pPr>
      <w:r>
        <w:t>obs-minute      = [ CFWS ] 2DIGIT [ CFWS ]</w:t>
      </w:r>
    </w:p>
    <w:p w14:paraId="35E83787" w14:textId="77777777" w:rsidR="00295171" w:rsidRDefault="00295171" w:rsidP="00295171">
      <w:pPr>
        <w:pStyle w:val="PL"/>
      </w:pPr>
    </w:p>
    <w:p w14:paraId="28A6FDFA" w14:textId="77777777" w:rsidR="00295171" w:rsidRDefault="00295171" w:rsidP="00295171">
      <w:pPr>
        <w:pStyle w:val="PL"/>
      </w:pPr>
      <w:r>
        <w:t>minute          = obs-minute / 2DIGIT</w:t>
      </w:r>
    </w:p>
    <w:p w14:paraId="296A21AF" w14:textId="77777777" w:rsidR="00295171" w:rsidRDefault="00295171" w:rsidP="00295171">
      <w:pPr>
        <w:pStyle w:val="PL"/>
      </w:pPr>
    </w:p>
    <w:p w14:paraId="679B0373" w14:textId="77777777" w:rsidR="00295171" w:rsidRDefault="00295171" w:rsidP="00295171">
      <w:pPr>
        <w:pStyle w:val="PL"/>
      </w:pPr>
      <w:r>
        <w:t>obs-second      = [ CFWS ] 2DIGIT [ CFWS ]</w:t>
      </w:r>
    </w:p>
    <w:p w14:paraId="40E03A8E" w14:textId="77777777" w:rsidR="00295171" w:rsidRDefault="00295171" w:rsidP="00295171">
      <w:pPr>
        <w:pStyle w:val="PL"/>
      </w:pPr>
    </w:p>
    <w:p w14:paraId="75332303" w14:textId="77777777" w:rsidR="00295171" w:rsidRDefault="00295171" w:rsidP="00295171">
      <w:pPr>
        <w:pStyle w:val="PL"/>
      </w:pPr>
      <w:r>
        <w:t>second          = obs-second / 2DIGIT</w:t>
      </w:r>
    </w:p>
    <w:p w14:paraId="45D32A98" w14:textId="77777777" w:rsidR="00295171" w:rsidRDefault="00295171" w:rsidP="00295171">
      <w:pPr>
        <w:pStyle w:val="PL"/>
      </w:pPr>
    </w:p>
    <w:p w14:paraId="5115D07A" w14:textId="77777777" w:rsidR="00295171" w:rsidRDefault="00295171" w:rsidP="00295171">
      <w:pPr>
        <w:pStyle w:val="PL"/>
      </w:pPr>
      <w:r>
        <w:t>time-of-day     = hour ":" minute [ ":" second ]</w:t>
      </w:r>
    </w:p>
    <w:p w14:paraId="4CEBA832" w14:textId="77777777" w:rsidR="00295171" w:rsidRDefault="00295171" w:rsidP="00295171">
      <w:pPr>
        <w:pStyle w:val="PL"/>
      </w:pPr>
    </w:p>
    <w:p w14:paraId="07A051C5" w14:textId="77777777" w:rsidR="00295171" w:rsidRDefault="00295171" w:rsidP="00295171">
      <w:pPr>
        <w:pStyle w:val="PL"/>
      </w:pPr>
      <w:r>
        <w:t>obs-zone        = "UT" / "GMT" / "EST" / "EDT" / "CST" / "CDT" / "MST" / "MDT"</w:t>
      </w:r>
    </w:p>
    <w:p w14:paraId="2C6DB09C" w14:textId="77777777" w:rsidR="00295171" w:rsidRDefault="00295171" w:rsidP="00295171">
      <w:pPr>
        <w:pStyle w:val="PL"/>
      </w:pPr>
      <w:r>
        <w:t xml:space="preserve">                / "PST" / "PDT" / %d65-73 / %d75-90 / %d97-105 / %d107-122</w:t>
      </w:r>
    </w:p>
    <w:p w14:paraId="071D1370" w14:textId="77777777" w:rsidR="00295171" w:rsidRDefault="00295171" w:rsidP="00295171">
      <w:pPr>
        <w:pStyle w:val="PL"/>
      </w:pPr>
    </w:p>
    <w:p w14:paraId="017F5D19" w14:textId="77777777" w:rsidR="00295171" w:rsidRDefault="00295171" w:rsidP="00295171">
      <w:pPr>
        <w:pStyle w:val="PL"/>
      </w:pPr>
      <w:r>
        <w:t>zone            = ( FWS ( "+" / "-" ) 4DIGIT ) / obs-zone</w:t>
      </w:r>
    </w:p>
    <w:p w14:paraId="0E233E69" w14:textId="77777777" w:rsidR="00295171" w:rsidRDefault="00295171" w:rsidP="00295171">
      <w:pPr>
        <w:pStyle w:val="PL"/>
      </w:pPr>
    </w:p>
    <w:p w14:paraId="791DE9B4" w14:textId="77777777" w:rsidR="00295171" w:rsidRDefault="00295171" w:rsidP="00295171">
      <w:pPr>
        <w:pStyle w:val="PL"/>
      </w:pPr>
      <w:r>
        <w:t>time            = time-of-day zone</w:t>
      </w:r>
    </w:p>
    <w:p w14:paraId="0B9BA680" w14:textId="77777777" w:rsidR="00295171" w:rsidRDefault="00295171" w:rsidP="00295171">
      <w:pPr>
        <w:pStyle w:val="PL"/>
      </w:pPr>
    </w:p>
    <w:p w14:paraId="6D4F415B" w14:textId="77777777" w:rsidR="00295171" w:rsidRDefault="00295171" w:rsidP="00295171">
      <w:pPr>
        <w:pStyle w:val="PL"/>
      </w:pPr>
      <w:r>
        <w:t>date-time       = [ day-of-week "," ] date time [ CFWS ]</w:t>
      </w:r>
    </w:p>
    <w:p w14:paraId="148B3D7E" w14:textId="77777777" w:rsidR="00295171" w:rsidRDefault="00295171" w:rsidP="00295171">
      <w:pPr>
        <w:pStyle w:val="PL"/>
      </w:pPr>
    </w:p>
    <w:p w14:paraId="3CC2C0F2" w14:textId="77777777" w:rsidR="00295171" w:rsidRDefault="00295171" w:rsidP="00295171">
      <w:pPr>
        <w:pStyle w:val="PL"/>
      </w:pPr>
    </w:p>
    <w:p w14:paraId="1670EA45" w14:textId="77777777" w:rsidR="00295171" w:rsidRDefault="00295171" w:rsidP="00295171">
      <w:pPr>
        <w:pStyle w:val="PL"/>
      </w:pPr>
    </w:p>
    <w:p w14:paraId="04D81131" w14:textId="77777777" w:rsidR="00295171" w:rsidRPr="00644810" w:rsidRDefault="00295171" w:rsidP="00295171">
      <w:pPr>
        <w:pStyle w:val="PL"/>
        <w:rPr>
          <w:lang w:val="es-ES"/>
        </w:rPr>
      </w:pPr>
      <w:r w:rsidRPr="00644810">
        <w:rPr>
          <w:lang w:val="es-ES"/>
        </w:rPr>
        <w:t>; ----------------------------------------</w:t>
      </w:r>
    </w:p>
    <w:p w14:paraId="70183A26" w14:textId="77777777" w:rsidR="00295171" w:rsidRPr="00644810" w:rsidRDefault="00295171" w:rsidP="00295171">
      <w:pPr>
        <w:pStyle w:val="PL"/>
        <w:rPr>
          <w:lang w:val="es-ES"/>
        </w:rPr>
      </w:pPr>
      <w:r w:rsidRPr="00644810">
        <w:rPr>
          <w:lang w:val="es-ES"/>
        </w:rPr>
        <w:t>;   RFC 6749</w:t>
      </w:r>
    </w:p>
    <w:p w14:paraId="6C7BAA3B" w14:textId="77777777" w:rsidR="00295171" w:rsidRPr="00644810" w:rsidRDefault="00295171" w:rsidP="00295171">
      <w:pPr>
        <w:pStyle w:val="PL"/>
        <w:rPr>
          <w:lang w:val="es-ES"/>
        </w:rPr>
      </w:pPr>
      <w:r w:rsidRPr="00644810">
        <w:rPr>
          <w:lang w:val="es-ES"/>
        </w:rPr>
        <w:t>; ----------------------------------------</w:t>
      </w:r>
    </w:p>
    <w:p w14:paraId="5F3E7EF6" w14:textId="77777777" w:rsidR="00295171" w:rsidRPr="00644810" w:rsidRDefault="00295171" w:rsidP="00295171">
      <w:pPr>
        <w:pStyle w:val="PL"/>
        <w:rPr>
          <w:lang w:val="es-ES"/>
        </w:rPr>
      </w:pPr>
    </w:p>
    <w:p w14:paraId="7B998200" w14:textId="77777777" w:rsidR="00295171" w:rsidRPr="00644810" w:rsidRDefault="00295171" w:rsidP="00295171">
      <w:pPr>
        <w:pStyle w:val="PL"/>
        <w:rPr>
          <w:lang w:val="es-ES"/>
        </w:rPr>
      </w:pPr>
      <w:r w:rsidRPr="00644810">
        <w:rPr>
          <w:lang w:val="es-ES"/>
        </w:rPr>
        <w:t>NQCHAR = %x21 / %x23-5B / %x5D-7E</w:t>
      </w:r>
    </w:p>
    <w:p w14:paraId="4B1D23A6" w14:textId="77777777" w:rsidR="00295171" w:rsidRPr="00644810" w:rsidRDefault="00295171" w:rsidP="00295171">
      <w:pPr>
        <w:pStyle w:val="PL"/>
        <w:rPr>
          <w:lang w:val="es-ES"/>
        </w:rPr>
      </w:pPr>
    </w:p>
    <w:p w14:paraId="37ED75A4" w14:textId="77777777" w:rsidR="00295171" w:rsidRPr="00644810" w:rsidRDefault="00295171" w:rsidP="00295171">
      <w:pPr>
        <w:pStyle w:val="PL"/>
        <w:rPr>
          <w:lang w:val="es-ES"/>
        </w:rPr>
      </w:pPr>
    </w:p>
    <w:p w14:paraId="2BC6E25B" w14:textId="77777777" w:rsidR="00295171" w:rsidRPr="00644810" w:rsidRDefault="00295171" w:rsidP="00295171">
      <w:pPr>
        <w:pStyle w:val="PL"/>
        <w:rPr>
          <w:lang w:val="es-ES"/>
        </w:rPr>
      </w:pPr>
    </w:p>
    <w:p w14:paraId="07E6855E" w14:textId="77777777" w:rsidR="00295171" w:rsidRPr="009E155C" w:rsidRDefault="00295171" w:rsidP="00295171">
      <w:pPr>
        <w:pStyle w:val="PL"/>
      </w:pPr>
      <w:r>
        <w:t>; ----------------------------------------</w:t>
      </w:r>
    </w:p>
    <w:p w14:paraId="3197257D" w14:textId="77777777" w:rsidR="00295171" w:rsidRDefault="00295171" w:rsidP="00295171">
      <w:pPr>
        <w:pStyle w:val="PL"/>
      </w:pPr>
      <w:r>
        <w:t>;   RFC 7230</w:t>
      </w:r>
    </w:p>
    <w:p w14:paraId="0E860B0C" w14:textId="77777777" w:rsidR="00295171" w:rsidRDefault="00295171" w:rsidP="00295171">
      <w:pPr>
        <w:pStyle w:val="PL"/>
      </w:pPr>
      <w:r>
        <w:t>; ----------------------------------------</w:t>
      </w:r>
    </w:p>
    <w:p w14:paraId="47628EA5" w14:textId="77777777" w:rsidR="00295171" w:rsidRDefault="00295171" w:rsidP="00295171">
      <w:pPr>
        <w:pStyle w:val="PL"/>
      </w:pPr>
    </w:p>
    <w:p w14:paraId="2B072E21" w14:textId="77777777" w:rsidR="00295171" w:rsidRDefault="00295171" w:rsidP="00295171">
      <w:pPr>
        <w:pStyle w:val="PL"/>
      </w:pPr>
      <w:r>
        <w:t>OWS            = *( SP / HTAB )</w:t>
      </w:r>
    </w:p>
    <w:p w14:paraId="4D8167D4" w14:textId="77777777" w:rsidR="00295171" w:rsidRDefault="00295171" w:rsidP="00295171">
      <w:pPr>
        <w:pStyle w:val="PL"/>
      </w:pPr>
    </w:p>
    <w:p w14:paraId="7879008F" w14:textId="77777777" w:rsidR="00295171" w:rsidRDefault="00295171" w:rsidP="00295171">
      <w:pPr>
        <w:pStyle w:val="PL"/>
      </w:pPr>
      <w:r>
        <w:t>RWS            = 1*( SP / HTAB )</w:t>
      </w:r>
    </w:p>
    <w:p w14:paraId="55177844" w14:textId="77777777" w:rsidR="00295171" w:rsidRDefault="00295171" w:rsidP="00295171">
      <w:pPr>
        <w:pStyle w:val="PL"/>
      </w:pPr>
    </w:p>
    <w:p w14:paraId="006DAE89" w14:textId="77777777" w:rsidR="00295171" w:rsidRDefault="00295171" w:rsidP="00295171">
      <w:pPr>
        <w:pStyle w:val="PL"/>
      </w:pPr>
      <w:r>
        <w:t>tchar          = "!" / "#" / "$" / "%" / "&amp;" / "'" / "*" / "+" / "-"</w:t>
      </w:r>
    </w:p>
    <w:p w14:paraId="0ACD6B7B" w14:textId="77777777" w:rsidR="00295171" w:rsidRDefault="00295171" w:rsidP="00295171">
      <w:pPr>
        <w:pStyle w:val="PL"/>
      </w:pPr>
      <w:r>
        <w:t xml:space="preserve">               / "." / "^" / "_" / "`" / "|" / "~" / DIGIT / ALPHA</w:t>
      </w:r>
    </w:p>
    <w:p w14:paraId="05A0F986" w14:textId="77777777" w:rsidR="00295171" w:rsidRDefault="00295171" w:rsidP="00295171">
      <w:pPr>
        <w:pStyle w:val="PL"/>
      </w:pPr>
    </w:p>
    <w:p w14:paraId="0B912C43" w14:textId="77777777" w:rsidR="00295171" w:rsidRDefault="00295171" w:rsidP="00295171">
      <w:pPr>
        <w:pStyle w:val="PL"/>
      </w:pPr>
      <w:r>
        <w:t>token          = 1*tchar</w:t>
      </w:r>
    </w:p>
    <w:p w14:paraId="5B5BC65D" w14:textId="77777777" w:rsidR="00295171" w:rsidRDefault="00295171" w:rsidP="00295171">
      <w:pPr>
        <w:pStyle w:val="PL"/>
      </w:pPr>
    </w:p>
    <w:p w14:paraId="6AD5D2EF" w14:textId="77777777" w:rsidR="00295171" w:rsidRDefault="00295171" w:rsidP="00295171">
      <w:pPr>
        <w:pStyle w:val="PL"/>
      </w:pPr>
      <w:r>
        <w:t>BWS            = OWS</w:t>
      </w:r>
    </w:p>
    <w:p w14:paraId="280A079F" w14:textId="77777777" w:rsidR="00295171" w:rsidRDefault="00295171" w:rsidP="00295171">
      <w:pPr>
        <w:pStyle w:val="PL"/>
      </w:pPr>
    </w:p>
    <w:p w14:paraId="23D32EB6" w14:textId="77777777" w:rsidR="00295171" w:rsidRDefault="00295171" w:rsidP="00295171">
      <w:pPr>
        <w:pStyle w:val="PL"/>
      </w:pPr>
      <w:r>
        <w:t>quoted-string  = DQUOTE *( qdtext / quoted-pair ) DQUOTE</w:t>
      </w:r>
    </w:p>
    <w:p w14:paraId="77B3CEAF" w14:textId="77777777" w:rsidR="00295171" w:rsidRDefault="00295171" w:rsidP="00295171">
      <w:pPr>
        <w:pStyle w:val="PL"/>
      </w:pPr>
    </w:p>
    <w:p w14:paraId="480D1638" w14:textId="77777777" w:rsidR="00295171" w:rsidRDefault="00295171" w:rsidP="00295171">
      <w:pPr>
        <w:pStyle w:val="PL"/>
      </w:pPr>
      <w:r>
        <w:t>qdtext         = HTAB / SP /%x21 / %x23-5B / %x5D-7E / obs-text</w:t>
      </w:r>
    </w:p>
    <w:p w14:paraId="391A4BEB" w14:textId="77777777" w:rsidR="00295171" w:rsidRDefault="00295171" w:rsidP="00295171">
      <w:pPr>
        <w:pStyle w:val="PL"/>
      </w:pPr>
    </w:p>
    <w:p w14:paraId="40DF4D97" w14:textId="77777777" w:rsidR="00295171" w:rsidRDefault="00295171" w:rsidP="00295171">
      <w:pPr>
        <w:pStyle w:val="PL"/>
      </w:pPr>
      <w:r>
        <w:t>obs-text       = %x80-FF</w:t>
      </w:r>
    </w:p>
    <w:p w14:paraId="51B05DD1" w14:textId="77777777" w:rsidR="00295171" w:rsidRDefault="00295171" w:rsidP="00295171">
      <w:pPr>
        <w:pStyle w:val="PL"/>
      </w:pPr>
    </w:p>
    <w:p w14:paraId="760BEB19" w14:textId="77777777" w:rsidR="00295171" w:rsidRDefault="00295171" w:rsidP="00295171">
      <w:pPr>
        <w:pStyle w:val="PL"/>
      </w:pPr>
    </w:p>
    <w:p w14:paraId="4247058F" w14:textId="77777777" w:rsidR="00295171" w:rsidRDefault="00295171" w:rsidP="00295171">
      <w:pPr>
        <w:pStyle w:val="PL"/>
      </w:pPr>
    </w:p>
    <w:p w14:paraId="39AD12F2" w14:textId="77777777" w:rsidR="00295171" w:rsidRDefault="00295171" w:rsidP="00295171">
      <w:pPr>
        <w:pStyle w:val="PL"/>
      </w:pPr>
      <w:r>
        <w:t>; ----------------------------------------</w:t>
      </w:r>
    </w:p>
    <w:p w14:paraId="3FBC9924" w14:textId="77777777" w:rsidR="00295171" w:rsidRDefault="00295171" w:rsidP="00295171">
      <w:pPr>
        <w:pStyle w:val="PL"/>
      </w:pPr>
      <w:r>
        <w:t>;   RFC 7231</w:t>
      </w:r>
    </w:p>
    <w:p w14:paraId="414BE201" w14:textId="77777777" w:rsidR="00295171" w:rsidRDefault="00295171" w:rsidP="00295171">
      <w:pPr>
        <w:pStyle w:val="PL"/>
      </w:pPr>
      <w:r>
        <w:t>; ----------------------------------------</w:t>
      </w:r>
    </w:p>
    <w:p w14:paraId="172A17BC" w14:textId="77777777" w:rsidR="00295171" w:rsidRDefault="00295171" w:rsidP="00295171">
      <w:pPr>
        <w:pStyle w:val="PL"/>
      </w:pPr>
    </w:p>
    <w:p w14:paraId="44DD32D5" w14:textId="77777777" w:rsidR="00295171" w:rsidRDefault="00295171" w:rsidP="00295171">
      <w:pPr>
        <w:pStyle w:val="PL"/>
      </w:pPr>
      <w:r>
        <w:t>date1          = day-rfc7231 SP month-rfc7231 SP year-rfc7231 ; e.g., 02 Jun 1982</w:t>
      </w:r>
    </w:p>
    <w:p w14:paraId="74F3DD4F" w14:textId="77777777" w:rsidR="00295171" w:rsidRDefault="00295171" w:rsidP="00295171">
      <w:pPr>
        <w:pStyle w:val="PL"/>
      </w:pPr>
    </w:p>
    <w:p w14:paraId="4A7E07ED" w14:textId="77777777" w:rsidR="00295171" w:rsidRDefault="00295171" w:rsidP="00295171">
      <w:pPr>
        <w:pStyle w:val="PL"/>
      </w:pPr>
      <w:r>
        <w:t>day-rfc7231    = 2DIGIT</w:t>
      </w:r>
    </w:p>
    <w:p w14:paraId="6002DC0C" w14:textId="77777777" w:rsidR="00295171" w:rsidRDefault="00295171" w:rsidP="00295171">
      <w:pPr>
        <w:pStyle w:val="PL"/>
      </w:pPr>
    </w:p>
    <w:p w14:paraId="68C0A71A" w14:textId="77777777" w:rsidR="00295171" w:rsidRDefault="00295171" w:rsidP="00295171">
      <w:pPr>
        <w:pStyle w:val="PL"/>
      </w:pPr>
      <w:r>
        <w:t>month-rfc7231  = %x4A.61.6E ; "Jan", case-sensitive</w:t>
      </w:r>
    </w:p>
    <w:p w14:paraId="41D77C1E" w14:textId="77777777" w:rsidR="00295171" w:rsidRDefault="00295171" w:rsidP="00295171">
      <w:pPr>
        <w:pStyle w:val="PL"/>
      </w:pPr>
      <w:r>
        <w:t xml:space="preserve">               / %x46.65.62 ; "Feb", case-sensitive</w:t>
      </w:r>
    </w:p>
    <w:p w14:paraId="02C1656A" w14:textId="77777777" w:rsidR="00295171" w:rsidRDefault="00295171" w:rsidP="00295171">
      <w:pPr>
        <w:pStyle w:val="PL"/>
      </w:pPr>
      <w:r>
        <w:t xml:space="preserve">               / %x4D.61.72 ; "Mar", case-sensitive</w:t>
      </w:r>
    </w:p>
    <w:p w14:paraId="505C572B" w14:textId="77777777" w:rsidR="00295171" w:rsidRDefault="00295171" w:rsidP="00295171">
      <w:pPr>
        <w:pStyle w:val="PL"/>
      </w:pPr>
      <w:r>
        <w:t xml:space="preserve">               / %x41.70.72 ; "Apr", case-sensitive</w:t>
      </w:r>
    </w:p>
    <w:p w14:paraId="0188E74A" w14:textId="77777777" w:rsidR="00295171" w:rsidRDefault="00295171" w:rsidP="00295171">
      <w:pPr>
        <w:pStyle w:val="PL"/>
      </w:pPr>
      <w:r>
        <w:t xml:space="preserve">               / %x4D.61.79 ; "May", case-sensitive</w:t>
      </w:r>
    </w:p>
    <w:p w14:paraId="7C1DC41E" w14:textId="77777777" w:rsidR="00295171" w:rsidRDefault="00295171" w:rsidP="00295171">
      <w:pPr>
        <w:pStyle w:val="PL"/>
      </w:pPr>
      <w:r>
        <w:t xml:space="preserve">               / %x4A.75.6E ; "Jun", case-sensitive</w:t>
      </w:r>
    </w:p>
    <w:p w14:paraId="1CF9A29F" w14:textId="77777777" w:rsidR="00295171" w:rsidRDefault="00295171" w:rsidP="00295171">
      <w:pPr>
        <w:pStyle w:val="PL"/>
      </w:pPr>
      <w:r>
        <w:t xml:space="preserve">               / %x4A.75.6C ; "Jul", case-sensitive</w:t>
      </w:r>
    </w:p>
    <w:p w14:paraId="2FE0662F" w14:textId="77777777" w:rsidR="00295171" w:rsidRDefault="00295171" w:rsidP="00295171">
      <w:pPr>
        <w:pStyle w:val="PL"/>
      </w:pPr>
      <w:r>
        <w:t xml:space="preserve">               / %x41.75.67 ; "Aug", case-sensitive</w:t>
      </w:r>
    </w:p>
    <w:p w14:paraId="4EBCEA4C" w14:textId="77777777" w:rsidR="00295171" w:rsidRDefault="00295171" w:rsidP="00295171">
      <w:pPr>
        <w:pStyle w:val="PL"/>
      </w:pPr>
      <w:r>
        <w:t xml:space="preserve">               / %x53.65.70 ; "Sep", case-sensitive</w:t>
      </w:r>
    </w:p>
    <w:p w14:paraId="40753B8D" w14:textId="77777777" w:rsidR="00295171" w:rsidRDefault="00295171" w:rsidP="00295171">
      <w:pPr>
        <w:pStyle w:val="PL"/>
      </w:pPr>
      <w:r>
        <w:t xml:space="preserve">               / %x4F.63.74 ; "Oct", case-sensitive</w:t>
      </w:r>
    </w:p>
    <w:p w14:paraId="6C7A772C" w14:textId="77777777" w:rsidR="00295171" w:rsidRDefault="00295171" w:rsidP="00295171">
      <w:pPr>
        <w:pStyle w:val="PL"/>
      </w:pPr>
      <w:r>
        <w:t xml:space="preserve">               / %x4E.6F.76 ; "Nov", case-sensitive</w:t>
      </w:r>
    </w:p>
    <w:p w14:paraId="313AC2DB" w14:textId="77777777" w:rsidR="00295171" w:rsidRDefault="00295171" w:rsidP="00295171">
      <w:pPr>
        <w:pStyle w:val="PL"/>
      </w:pPr>
      <w:r>
        <w:t xml:space="preserve">               / %x44.65.63 ; "Dec", case-sensitive</w:t>
      </w:r>
    </w:p>
    <w:p w14:paraId="36520661" w14:textId="77777777" w:rsidR="00295171" w:rsidRDefault="00295171" w:rsidP="00295171">
      <w:pPr>
        <w:pStyle w:val="PL"/>
      </w:pPr>
    </w:p>
    <w:p w14:paraId="03CB8145" w14:textId="77777777" w:rsidR="00295171" w:rsidRDefault="00295171" w:rsidP="00295171">
      <w:pPr>
        <w:pStyle w:val="PL"/>
      </w:pPr>
      <w:r>
        <w:t>year-rfc7231   = 4DIGIT</w:t>
      </w:r>
    </w:p>
    <w:p w14:paraId="312AF93A" w14:textId="77777777" w:rsidR="00295171" w:rsidRDefault="00295171" w:rsidP="00295171">
      <w:pPr>
        <w:pStyle w:val="PL"/>
      </w:pPr>
    </w:p>
    <w:p w14:paraId="58A7F2A5" w14:textId="77777777" w:rsidR="00295171" w:rsidRDefault="00295171" w:rsidP="00295171">
      <w:pPr>
        <w:pStyle w:val="PL"/>
      </w:pPr>
      <w:r>
        <w:lastRenderedPageBreak/>
        <w:t>codings        = content-coding / "identity" / "*"</w:t>
      </w:r>
    </w:p>
    <w:p w14:paraId="3E149635" w14:textId="77777777" w:rsidR="00295171" w:rsidRDefault="00295171" w:rsidP="00295171">
      <w:pPr>
        <w:pStyle w:val="PL"/>
      </w:pPr>
    </w:p>
    <w:p w14:paraId="36D3492B" w14:textId="77777777" w:rsidR="00295171" w:rsidRDefault="00295171" w:rsidP="00295171">
      <w:pPr>
        <w:pStyle w:val="PL"/>
      </w:pPr>
      <w:r>
        <w:t>content-coding = token</w:t>
      </w:r>
    </w:p>
    <w:p w14:paraId="62AACF42" w14:textId="77777777" w:rsidR="00295171" w:rsidRDefault="00295171" w:rsidP="00295171">
      <w:pPr>
        <w:pStyle w:val="PL"/>
      </w:pPr>
    </w:p>
    <w:p w14:paraId="4DDE129C" w14:textId="77777777" w:rsidR="00295171" w:rsidRDefault="00295171" w:rsidP="00295171">
      <w:pPr>
        <w:pStyle w:val="PL"/>
      </w:pPr>
      <w:r>
        <w:t>weight         = OWS ";" OWS "q=" qvalue</w:t>
      </w:r>
    </w:p>
    <w:p w14:paraId="5B7CB945" w14:textId="77777777" w:rsidR="00295171" w:rsidRDefault="00295171" w:rsidP="00295171">
      <w:pPr>
        <w:pStyle w:val="PL"/>
      </w:pPr>
    </w:p>
    <w:p w14:paraId="5ADC7AA9" w14:textId="77777777" w:rsidR="00295171" w:rsidRDefault="00295171" w:rsidP="00295171">
      <w:pPr>
        <w:pStyle w:val="PL"/>
      </w:pPr>
      <w:r>
        <w:t>qvalue         = ( "0" [ "." *3DIGIT ] ) / ( "1" [ "." *3"0" ] )</w:t>
      </w:r>
    </w:p>
    <w:p w14:paraId="575A8321" w14:textId="77777777" w:rsidR="00295171" w:rsidRDefault="00295171" w:rsidP="00295171">
      <w:pPr>
        <w:pStyle w:val="PL"/>
      </w:pPr>
    </w:p>
    <w:p w14:paraId="46656BBE" w14:textId="77777777" w:rsidR="00295171" w:rsidRDefault="00295171" w:rsidP="00295171">
      <w:pPr>
        <w:pStyle w:val="PL"/>
      </w:pPr>
    </w:p>
    <w:p w14:paraId="3BE3414C" w14:textId="77777777" w:rsidR="00295171" w:rsidRDefault="00295171" w:rsidP="00295171">
      <w:pPr>
        <w:pStyle w:val="PL"/>
      </w:pPr>
    </w:p>
    <w:p w14:paraId="184CE252" w14:textId="77777777" w:rsidR="00295171" w:rsidRDefault="00295171" w:rsidP="00295171">
      <w:pPr>
        <w:pStyle w:val="PL"/>
      </w:pPr>
      <w:r>
        <w:t>; ----------------------------------------</w:t>
      </w:r>
    </w:p>
    <w:p w14:paraId="589311DE" w14:textId="77777777" w:rsidR="00295171" w:rsidRDefault="00295171" w:rsidP="00295171">
      <w:pPr>
        <w:pStyle w:val="PL"/>
      </w:pPr>
      <w:r>
        <w:t>;   RFC 7235</w:t>
      </w:r>
    </w:p>
    <w:p w14:paraId="1D2166B0" w14:textId="77777777" w:rsidR="00295171" w:rsidRDefault="00295171" w:rsidP="00295171">
      <w:pPr>
        <w:pStyle w:val="PL"/>
      </w:pPr>
      <w:r>
        <w:t>; ----------------------------------------</w:t>
      </w:r>
    </w:p>
    <w:p w14:paraId="256D3D23" w14:textId="77777777" w:rsidR="00295171" w:rsidRDefault="00295171" w:rsidP="00295171">
      <w:pPr>
        <w:pStyle w:val="PL"/>
      </w:pPr>
    </w:p>
    <w:p w14:paraId="6ACF4154" w14:textId="77777777" w:rsidR="00295171" w:rsidRDefault="00295171" w:rsidP="00295171">
      <w:pPr>
        <w:pStyle w:val="PL"/>
      </w:pPr>
      <w:r>
        <w:t>credentials = auth-scheme [ 1*SP ( token68</w:t>
      </w:r>
    </w:p>
    <w:p w14:paraId="2C0A16A6" w14:textId="77777777" w:rsidR="00295171" w:rsidRDefault="00295171" w:rsidP="00295171">
      <w:pPr>
        <w:pStyle w:val="PL"/>
      </w:pPr>
      <w:r>
        <w:t xml:space="preserve">            / [ ( "," / auth-param ) *( OWS "," [ OWS auth-param ] ) ] ) ]</w:t>
      </w:r>
    </w:p>
    <w:p w14:paraId="1A139DC6" w14:textId="77777777" w:rsidR="00295171" w:rsidRDefault="00295171" w:rsidP="00295171">
      <w:pPr>
        <w:pStyle w:val="PL"/>
      </w:pPr>
    </w:p>
    <w:p w14:paraId="7D9862A2" w14:textId="77777777" w:rsidR="00295171" w:rsidRDefault="00295171" w:rsidP="00295171">
      <w:pPr>
        <w:pStyle w:val="PL"/>
      </w:pPr>
      <w:r>
        <w:t>auth-scheme = token</w:t>
      </w:r>
    </w:p>
    <w:p w14:paraId="5A0CD969" w14:textId="77777777" w:rsidR="00295171" w:rsidRDefault="00295171" w:rsidP="00295171">
      <w:pPr>
        <w:pStyle w:val="PL"/>
      </w:pPr>
    </w:p>
    <w:p w14:paraId="39FD7506" w14:textId="77777777" w:rsidR="00295171" w:rsidRDefault="00295171" w:rsidP="00295171">
      <w:pPr>
        <w:pStyle w:val="PL"/>
      </w:pPr>
      <w:r>
        <w:t>auth-param  = token BWS "=" BWS ( token / quoted-string )</w:t>
      </w:r>
    </w:p>
    <w:p w14:paraId="4B7F45E4" w14:textId="77777777" w:rsidR="00295171" w:rsidRDefault="00295171" w:rsidP="00295171">
      <w:pPr>
        <w:pStyle w:val="PL"/>
      </w:pPr>
    </w:p>
    <w:p w14:paraId="6CA90614" w14:textId="77777777" w:rsidR="00295171" w:rsidRDefault="00295171" w:rsidP="00295171">
      <w:pPr>
        <w:pStyle w:val="PL"/>
      </w:pPr>
      <w:r>
        <w:t>token68     = 1*( ALPHA / DIGIT / "-" / "." / "_" / "~" / "+" / "/" ) *"="</w:t>
      </w:r>
    </w:p>
    <w:p w14:paraId="2B5B2DB2" w14:textId="77777777" w:rsidR="00295171" w:rsidRDefault="00295171" w:rsidP="00295171">
      <w:pPr>
        <w:pStyle w:val="PL"/>
      </w:pPr>
    </w:p>
    <w:p w14:paraId="63F4C607" w14:textId="77777777" w:rsidR="00295171" w:rsidRDefault="00295171" w:rsidP="00295171">
      <w:pPr>
        <w:pStyle w:val="PL"/>
      </w:pPr>
    </w:p>
    <w:p w14:paraId="405DD582" w14:textId="77777777" w:rsidR="00295171" w:rsidRDefault="00295171" w:rsidP="00295171">
      <w:pPr>
        <w:pStyle w:val="PL"/>
      </w:pPr>
    </w:p>
    <w:p w14:paraId="6AD4A355" w14:textId="77777777" w:rsidR="00295171" w:rsidRDefault="00295171" w:rsidP="00295171">
      <w:pPr>
        <w:pStyle w:val="PL"/>
      </w:pPr>
      <w:r>
        <w:t>; ----------------------------------------</w:t>
      </w:r>
    </w:p>
    <w:p w14:paraId="7A8ADC2D" w14:textId="77777777" w:rsidR="00295171" w:rsidRDefault="00295171" w:rsidP="00295171">
      <w:pPr>
        <w:pStyle w:val="PL"/>
      </w:pPr>
      <w:r>
        <w:t>;   3GPP TS 29.500</w:t>
      </w:r>
    </w:p>
    <w:p w14:paraId="3C2DA48E" w14:textId="77777777" w:rsidR="00295171" w:rsidRDefault="00295171" w:rsidP="00295171">
      <w:pPr>
        <w:pStyle w:val="PL"/>
      </w:pPr>
      <w:r>
        <w:t>;</w:t>
      </w:r>
    </w:p>
    <w:p w14:paraId="3E0EBF51" w14:textId="77777777" w:rsidR="00295171" w:rsidRDefault="00295171" w:rsidP="00295171">
      <w:pPr>
        <w:pStyle w:val="PL"/>
      </w:pPr>
      <w:r>
        <w:t>;   Version: 18.2.0 (June 2023)</w:t>
      </w:r>
    </w:p>
    <w:p w14:paraId="56CE5733" w14:textId="77777777" w:rsidR="00295171" w:rsidRDefault="00295171" w:rsidP="00295171">
      <w:pPr>
        <w:pStyle w:val="PL"/>
      </w:pPr>
      <w:r>
        <w:t>;</w:t>
      </w:r>
    </w:p>
    <w:p w14:paraId="44F41206" w14:textId="77777777" w:rsidR="00295171" w:rsidRDefault="00295171" w:rsidP="00295171">
      <w:pPr>
        <w:pStyle w:val="PL"/>
      </w:pPr>
      <w:r>
        <w:t xml:space="preserve">;   © </w:t>
      </w:r>
      <w:r w:rsidRPr="00364BBF">
        <w:t>2023, 3GPP Organizational Partners (ARIB, ATIS, CCSA, ETSI, TSDSI, TTA, TTC).</w:t>
      </w:r>
    </w:p>
    <w:p w14:paraId="6264497E" w14:textId="77777777" w:rsidR="00295171" w:rsidRDefault="00295171" w:rsidP="00295171">
      <w:pPr>
        <w:pStyle w:val="PL"/>
      </w:pPr>
      <w:r>
        <w:t>; ----------------------------------------</w:t>
      </w:r>
    </w:p>
    <w:p w14:paraId="3C645465" w14:textId="77777777" w:rsidR="00295171" w:rsidRDefault="00295171" w:rsidP="00295171">
      <w:pPr>
        <w:pStyle w:val="PL"/>
      </w:pPr>
    </w:p>
    <w:p w14:paraId="70067690" w14:textId="77777777" w:rsidR="00295171" w:rsidRDefault="00295171" w:rsidP="00295171">
      <w:pPr>
        <w:pStyle w:val="PL"/>
      </w:pPr>
    </w:p>
    <w:p w14:paraId="42FF6447" w14:textId="77777777" w:rsidR="00295171" w:rsidRDefault="00295171" w:rsidP="00295171">
      <w:pPr>
        <w:pStyle w:val="PL"/>
      </w:pPr>
      <w:r>
        <w:t>;</w:t>
      </w:r>
    </w:p>
    <w:p w14:paraId="5AB6DC45" w14:textId="77777777" w:rsidR="00295171" w:rsidRDefault="00295171" w:rsidP="00295171">
      <w:pPr>
        <w:pStyle w:val="PL"/>
      </w:pPr>
      <w:r>
        <w:t>; Header: 3gpp-Sbi-Message-Priority</w:t>
      </w:r>
    </w:p>
    <w:p w14:paraId="342D3329" w14:textId="77777777" w:rsidR="00295171" w:rsidRDefault="00295171" w:rsidP="00295171">
      <w:pPr>
        <w:pStyle w:val="PL"/>
      </w:pPr>
      <w:r>
        <w:t>;</w:t>
      </w:r>
    </w:p>
    <w:p w14:paraId="45107B8B" w14:textId="77777777" w:rsidR="00295171" w:rsidRDefault="00295171" w:rsidP="00295171">
      <w:pPr>
        <w:pStyle w:val="PL"/>
      </w:pPr>
    </w:p>
    <w:p w14:paraId="2460608F" w14:textId="77777777" w:rsidR="00295171" w:rsidRDefault="00295171" w:rsidP="00295171">
      <w:pPr>
        <w:pStyle w:val="PL"/>
      </w:pPr>
      <w:r>
        <w:t xml:space="preserve">Sbi-Message-Priority-Header = "3gpp-Sbi-Message-Priority:" </w:t>
      </w:r>
      <w:r w:rsidRPr="009F6CAA">
        <w:t>OWS</w:t>
      </w:r>
    </w:p>
    <w:p w14:paraId="2065185B" w14:textId="77777777" w:rsidR="00295171" w:rsidRPr="00E17EC2" w:rsidRDefault="00295171" w:rsidP="00295171">
      <w:pPr>
        <w:pStyle w:val="PL"/>
      </w:pPr>
      <w:r w:rsidRPr="00E17EC2">
        <w:t xml:space="preserve">                              ( "3" %x30-31 / %x31-32 DIGIT / DIGIT ) OW</w:t>
      </w:r>
      <w:r w:rsidRPr="002572C5">
        <w:rPr>
          <w:lang w:val="en-US"/>
        </w:rPr>
        <w:t>S</w:t>
      </w:r>
    </w:p>
    <w:p w14:paraId="61641CB2" w14:textId="77777777" w:rsidR="00295171" w:rsidRPr="00E17EC2" w:rsidRDefault="00295171" w:rsidP="00295171">
      <w:pPr>
        <w:pStyle w:val="PL"/>
      </w:pPr>
    </w:p>
    <w:p w14:paraId="58ADB6FF" w14:textId="77777777" w:rsidR="00295171" w:rsidRPr="00E17EC2" w:rsidRDefault="00295171" w:rsidP="00295171">
      <w:pPr>
        <w:pStyle w:val="PL"/>
      </w:pPr>
    </w:p>
    <w:p w14:paraId="1B5248C7" w14:textId="77777777" w:rsidR="00295171" w:rsidRPr="00E17EC2" w:rsidRDefault="00295171" w:rsidP="00295171">
      <w:pPr>
        <w:pStyle w:val="PL"/>
      </w:pPr>
    </w:p>
    <w:p w14:paraId="3EBEC299" w14:textId="77777777" w:rsidR="00295171" w:rsidRDefault="00295171" w:rsidP="00295171">
      <w:pPr>
        <w:pStyle w:val="PL"/>
      </w:pPr>
      <w:r>
        <w:t>;</w:t>
      </w:r>
    </w:p>
    <w:p w14:paraId="373C4C49" w14:textId="77777777" w:rsidR="00295171" w:rsidRDefault="00295171" w:rsidP="00295171">
      <w:pPr>
        <w:pStyle w:val="PL"/>
      </w:pPr>
      <w:r>
        <w:t>; Header: 3gpp-Sbi-Callback</w:t>
      </w:r>
    </w:p>
    <w:p w14:paraId="1F476B28" w14:textId="77777777" w:rsidR="00295171" w:rsidRDefault="00295171" w:rsidP="00295171">
      <w:pPr>
        <w:pStyle w:val="PL"/>
      </w:pPr>
      <w:r>
        <w:t>;</w:t>
      </w:r>
    </w:p>
    <w:p w14:paraId="11E6A0D2" w14:textId="77777777" w:rsidR="00295171" w:rsidRPr="009F6CAA" w:rsidRDefault="00295171" w:rsidP="00295171">
      <w:pPr>
        <w:pStyle w:val="PL"/>
      </w:pPr>
    </w:p>
    <w:p w14:paraId="57B4501C" w14:textId="77777777" w:rsidR="00295171" w:rsidRDefault="00295171" w:rsidP="00295171">
      <w:pPr>
        <w:pStyle w:val="PL"/>
      </w:pPr>
      <w:r>
        <w:t>Sbi-Callback-Header = "3gpp-Sbi-Callback:" OWS cbtype *1( ";" OWS "apiversion=" majorversion ) OWS</w:t>
      </w:r>
    </w:p>
    <w:p w14:paraId="3B722860" w14:textId="77777777" w:rsidR="00295171" w:rsidRDefault="00295171" w:rsidP="00295171">
      <w:pPr>
        <w:pStyle w:val="PL"/>
      </w:pPr>
    </w:p>
    <w:p w14:paraId="2583BB6D" w14:textId="77777777" w:rsidR="00295171" w:rsidRDefault="00295171" w:rsidP="00295171">
      <w:pPr>
        <w:pStyle w:val="PL"/>
      </w:pPr>
      <w:r>
        <w:t>cbchar              = "-" / "_" / DIGIT / ALPHA</w:t>
      </w:r>
    </w:p>
    <w:p w14:paraId="49BA0230" w14:textId="77777777" w:rsidR="00295171" w:rsidRDefault="00295171" w:rsidP="00295171">
      <w:pPr>
        <w:pStyle w:val="PL"/>
      </w:pPr>
    </w:p>
    <w:p w14:paraId="7FF2D11D" w14:textId="77777777" w:rsidR="00295171" w:rsidRDefault="00295171" w:rsidP="00295171">
      <w:pPr>
        <w:pStyle w:val="PL"/>
      </w:pPr>
      <w:r>
        <w:t>cbtype              = 1*cbchar</w:t>
      </w:r>
    </w:p>
    <w:p w14:paraId="214D3209" w14:textId="77777777" w:rsidR="00295171" w:rsidRDefault="00295171" w:rsidP="00295171">
      <w:pPr>
        <w:pStyle w:val="PL"/>
      </w:pPr>
    </w:p>
    <w:p w14:paraId="29853759" w14:textId="77777777" w:rsidR="00295171" w:rsidRDefault="00295171" w:rsidP="00295171">
      <w:pPr>
        <w:pStyle w:val="PL"/>
      </w:pPr>
      <w:r>
        <w:t xml:space="preserve">majorversion        = *DIGIT  </w:t>
      </w:r>
    </w:p>
    <w:p w14:paraId="76A90E05" w14:textId="77777777" w:rsidR="00295171" w:rsidRDefault="00295171" w:rsidP="00295171">
      <w:pPr>
        <w:pStyle w:val="PL"/>
      </w:pPr>
    </w:p>
    <w:p w14:paraId="4E8BDAF7" w14:textId="77777777" w:rsidR="00295171" w:rsidRDefault="00295171" w:rsidP="00295171">
      <w:pPr>
        <w:pStyle w:val="PL"/>
      </w:pPr>
    </w:p>
    <w:p w14:paraId="665C0707" w14:textId="77777777" w:rsidR="00295171" w:rsidRDefault="00295171" w:rsidP="00295171">
      <w:pPr>
        <w:pStyle w:val="PL"/>
      </w:pPr>
    </w:p>
    <w:p w14:paraId="73867474" w14:textId="77777777" w:rsidR="00295171" w:rsidRDefault="00295171" w:rsidP="00295171">
      <w:pPr>
        <w:pStyle w:val="PL"/>
      </w:pPr>
      <w:r>
        <w:t>;</w:t>
      </w:r>
    </w:p>
    <w:p w14:paraId="082E68FA" w14:textId="77777777" w:rsidR="00295171" w:rsidRDefault="00295171" w:rsidP="00295171">
      <w:pPr>
        <w:pStyle w:val="PL"/>
      </w:pPr>
      <w:r>
        <w:t>; Header: 3gpp-Sbi-Target-apiRoot</w:t>
      </w:r>
    </w:p>
    <w:p w14:paraId="777DE268" w14:textId="77777777" w:rsidR="00295171" w:rsidRDefault="00295171" w:rsidP="00295171">
      <w:pPr>
        <w:pStyle w:val="PL"/>
      </w:pPr>
      <w:r>
        <w:t>;</w:t>
      </w:r>
    </w:p>
    <w:p w14:paraId="3363BAB3" w14:textId="77777777" w:rsidR="00295171" w:rsidRDefault="00295171" w:rsidP="00295171">
      <w:pPr>
        <w:pStyle w:val="PL"/>
      </w:pPr>
    </w:p>
    <w:p w14:paraId="13FE35E1" w14:textId="77777777" w:rsidR="00295171" w:rsidRDefault="00295171" w:rsidP="00295171">
      <w:pPr>
        <w:pStyle w:val="PL"/>
      </w:pPr>
      <w:r>
        <w:t>Sbi-Target-ApiRoot-Header = "3gpp-Sbi-Target-apiRoot:" OWS sbi-scheme "://" sbi-authority</w:t>
      </w:r>
    </w:p>
    <w:p w14:paraId="1A65ABD8" w14:textId="77777777" w:rsidR="00295171" w:rsidRDefault="00295171" w:rsidP="00295171">
      <w:pPr>
        <w:pStyle w:val="PL"/>
      </w:pPr>
      <w:r>
        <w:t xml:space="preserve">                            [ prefix ] OWS</w:t>
      </w:r>
    </w:p>
    <w:p w14:paraId="497E2C4C" w14:textId="77777777" w:rsidR="00295171" w:rsidRDefault="00295171" w:rsidP="00295171">
      <w:pPr>
        <w:pStyle w:val="PL"/>
      </w:pPr>
    </w:p>
    <w:p w14:paraId="08764D9C" w14:textId="77777777" w:rsidR="00295171" w:rsidRDefault="00295171" w:rsidP="00295171">
      <w:pPr>
        <w:pStyle w:val="PL"/>
      </w:pPr>
      <w:r>
        <w:t>sbi-scheme                = "https" / "http"</w:t>
      </w:r>
    </w:p>
    <w:p w14:paraId="3D8BFFA9" w14:textId="77777777" w:rsidR="00295171" w:rsidRDefault="00295171" w:rsidP="00295171">
      <w:pPr>
        <w:pStyle w:val="PL"/>
      </w:pPr>
    </w:p>
    <w:p w14:paraId="3EDBD3C1" w14:textId="77777777" w:rsidR="00295171" w:rsidRDefault="00295171" w:rsidP="00295171">
      <w:pPr>
        <w:pStyle w:val="PL"/>
      </w:pPr>
      <w:r>
        <w:t>sbi-authority             = host [ ":" port ]</w:t>
      </w:r>
    </w:p>
    <w:p w14:paraId="12577965" w14:textId="77777777" w:rsidR="00295171" w:rsidRDefault="00295171" w:rsidP="00295171">
      <w:pPr>
        <w:pStyle w:val="PL"/>
      </w:pPr>
    </w:p>
    <w:p w14:paraId="40D8C8D8" w14:textId="77777777" w:rsidR="00295171" w:rsidRDefault="00295171" w:rsidP="00295171">
      <w:pPr>
        <w:pStyle w:val="PL"/>
      </w:pPr>
      <w:r>
        <w:t>prefix                    = path-absolute</w:t>
      </w:r>
    </w:p>
    <w:p w14:paraId="579DE64D" w14:textId="77777777" w:rsidR="00295171" w:rsidRDefault="00295171" w:rsidP="00295171">
      <w:pPr>
        <w:pStyle w:val="PL"/>
      </w:pPr>
    </w:p>
    <w:p w14:paraId="5F98FE06" w14:textId="77777777" w:rsidR="00295171" w:rsidRDefault="00295171" w:rsidP="00295171">
      <w:pPr>
        <w:pStyle w:val="PL"/>
      </w:pPr>
    </w:p>
    <w:p w14:paraId="0B561528" w14:textId="77777777" w:rsidR="00295171" w:rsidRDefault="00295171" w:rsidP="00295171">
      <w:pPr>
        <w:pStyle w:val="PL"/>
      </w:pPr>
    </w:p>
    <w:p w14:paraId="0076655E" w14:textId="77777777" w:rsidR="00295171" w:rsidRDefault="00295171" w:rsidP="00295171">
      <w:pPr>
        <w:pStyle w:val="PL"/>
      </w:pPr>
      <w:r>
        <w:t>;</w:t>
      </w:r>
    </w:p>
    <w:p w14:paraId="591B85B6" w14:textId="77777777" w:rsidR="00295171" w:rsidRDefault="00295171" w:rsidP="00295171">
      <w:pPr>
        <w:pStyle w:val="PL"/>
      </w:pPr>
      <w:r>
        <w:t>; Header: 3gpp-Sbi-Routing-Binding</w:t>
      </w:r>
    </w:p>
    <w:p w14:paraId="0FE58AA9" w14:textId="77777777" w:rsidR="00295171" w:rsidRDefault="00295171" w:rsidP="00295171">
      <w:pPr>
        <w:pStyle w:val="PL"/>
      </w:pPr>
      <w:r>
        <w:t>;</w:t>
      </w:r>
    </w:p>
    <w:p w14:paraId="740537C7" w14:textId="77777777" w:rsidR="00295171" w:rsidRDefault="00295171" w:rsidP="00295171">
      <w:pPr>
        <w:pStyle w:val="PL"/>
      </w:pPr>
    </w:p>
    <w:p w14:paraId="0739CAF4" w14:textId="77777777" w:rsidR="00295171" w:rsidRDefault="00295171" w:rsidP="00295171">
      <w:pPr>
        <w:pStyle w:val="PL"/>
      </w:pPr>
      <w:r>
        <w:t>Sbi-Routing-Binding-Header = "3gpp-Sbi-Routing-Binding:" OWS "bl=" blvalue</w:t>
      </w:r>
    </w:p>
    <w:p w14:paraId="4F2B9748" w14:textId="77777777" w:rsidR="00295171" w:rsidRDefault="00295171" w:rsidP="00295171">
      <w:pPr>
        <w:pStyle w:val="PL"/>
      </w:pPr>
      <w:r>
        <w:t xml:space="preserve">                             1*( ";" OWS parameter ) OWS</w:t>
      </w:r>
    </w:p>
    <w:p w14:paraId="5657782D" w14:textId="77777777" w:rsidR="00295171" w:rsidRDefault="00295171" w:rsidP="00295171">
      <w:pPr>
        <w:pStyle w:val="PL"/>
      </w:pPr>
    </w:p>
    <w:p w14:paraId="74AA3A13" w14:textId="77777777" w:rsidR="00295171" w:rsidRDefault="00295171" w:rsidP="00295171">
      <w:pPr>
        <w:pStyle w:val="PL"/>
      </w:pPr>
      <w:r>
        <w:t>blvalue                    = "nf-instance"</w:t>
      </w:r>
    </w:p>
    <w:p w14:paraId="4182E20A" w14:textId="77777777" w:rsidR="00295171" w:rsidRDefault="00295171" w:rsidP="00295171">
      <w:pPr>
        <w:pStyle w:val="PL"/>
      </w:pPr>
      <w:r>
        <w:t xml:space="preserve">                           / "nf-set"</w:t>
      </w:r>
    </w:p>
    <w:p w14:paraId="55266C47" w14:textId="77777777" w:rsidR="00295171" w:rsidRDefault="00295171" w:rsidP="00295171">
      <w:pPr>
        <w:pStyle w:val="PL"/>
      </w:pPr>
      <w:r>
        <w:t xml:space="preserve">                           / "nfservice-instance"</w:t>
      </w:r>
    </w:p>
    <w:p w14:paraId="3E14C70B" w14:textId="77777777" w:rsidR="00295171" w:rsidRDefault="00295171" w:rsidP="00295171">
      <w:pPr>
        <w:pStyle w:val="PL"/>
      </w:pPr>
      <w:r>
        <w:t xml:space="preserve">                           / "nfservice-set"</w:t>
      </w:r>
    </w:p>
    <w:p w14:paraId="3E24D660" w14:textId="77777777" w:rsidR="00295171" w:rsidRDefault="00295171" w:rsidP="00295171">
      <w:pPr>
        <w:pStyle w:val="PL"/>
      </w:pPr>
    </w:p>
    <w:p w14:paraId="2640F180" w14:textId="77777777" w:rsidR="00295171" w:rsidRDefault="00295171" w:rsidP="00295171">
      <w:pPr>
        <w:pStyle w:val="PL"/>
      </w:pPr>
      <w:r>
        <w:t>parametername              = "nfinst"</w:t>
      </w:r>
    </w:p>
    <w:p w14:paraId="247D8010" w14:textId="77777777" w:rsidR="00295171" w:rsidRDefault="00295171" w:rsidP="00295171">
      <w:pPr>
        <w:pStyle w:val="PL"/>
      </w:pPr>
      <w:r>
        <w:t xml:space="preserve">                           / "nfset"</w:t>
      </w:r>
    </w:p>
    <w:p w14:paraId="7DA6A101" w14:textId="77777777" w:rsidR="00295171" w:rsidRDefault="00295171" w:rsidP="00295171">
      <w:pPr>
        <w:pStyle w:val="PL"/>
      </w:pPr>
      <w:r>
        <w:t xml:space="preserve">                           / "nfservinst"</w:t>
      </w:r>
    </w:p>
    <w:p w14:paraId="7C7B903B" w14:textId="77777777" w:rsidR="00295171" w:rsidRDefault="00295171" w:rsidP="00295171">
      <w:pPr>
        <w:pStyle w:val="PL"/>
      </w:pPr>
      <w:r>
        <w:t xml:space="preserve">                           / "nfserviceset"</w:t>
      </w:r>
    </w:p>
    <w:p w14:paraId="2B5924CA" w14:textId="77777777" w:rsidR="00295171" w:rsidRDefault="00295171" w:rsidP="00295171">
      <w:pPr>
        <w:pStyle w:val="PL"/>
      </w:pPr>
      <w:r>
        <w:t xml:space="preserve">                           / "servname"</w:t>
      </w:r>
    </w:p>
    <w:p w14:paraId="15E52EE1" w14:textId="77777777" w:rsidR="00295171" w:rsidRDefault="00295171" w:rsidP="00295171">
      <w:pPr>
        <w:pStyle w:val="PL"/>
      </w:pPr>
      <w:r>
        <w:t xml:space="preserve">                           / "backupamfinst"</w:t>
      </w:r>
    </w:p>
    <w:p w14:paraId="14442AE2" w14:textId="77777777" w:rsidR="00295171" w:rsidRDefault="00295171" w:rsidP="00295171">
      <w:pPr>
        <w:pStyle w:val="PL"/>
      </w:pPr>
      <w:r>
        <w:t xml:space="preserve">                           / "backupnf"</w:t>
      </w:r>
    </w:p>
    <w:p w14:paraId="162DDBF9" w14:textId="77777777" w:rsidR="00295171" w:rsidRDefault="00295171" w:rsidP="00295171">
      <w:pPr>
        <w:pStyle w:val="PL"/>
      </w:pPr>
    </w:p>
    <w:p w14:paraId="785C97F3" w14:textId="77777777" w:rsidR="00295171" w:rsidRDefault="00295171" w:rsidP="00295171">
      <w:pPr>
        <w:pStyle w:val="PL"/>
      </w:pPr>
      <w:r>
        <w:t>parameter                  = parametername "=" token</w:t>
      </w:r>
    </w:p>
    <w:p w14:paraId="133E43D6" w14:textId="77777777" w:rsidR="00295171" w:rsidRDefault="00295171" w:rsidP="00295171">
      <w:pPr>
        <w:pStyle w:val="PL"/>
      </w:pPr>
    </w:p>
    <w:p w14:paraId="56BD1446" w14:textId="77777777" w:rsidR="00295171" w:rsidRDefault="00295171" w:rsidP="00295171">
      <w:pPr>
        <w:pStyle w:val="PL"/>
      </w:pPr>
    </w:p>
    <w:p w14:paraId="2EBFAFBA" w14:textId="77777777" w:rsidR="00295171" w:rsidRDefault="00295171" w:rsidP="00295171">
      <w:pPr>
        <w:pStyle w:val="PL"/>
      </w:pPr>
    </w:p>
    <w:p w14:paraId="0AC53470" w14:textId="77777777" w:rsidR="00295171" w:rsidRDefault="00295171" w:rsidP="00295171">
      <w:pPr>
        <w:pStyle w:val="PL"/>
      </w:pPr>
      <w:r>
        <w:t>;</w:t>
      </w:r>
    </w:p>
    <w:p w14:paraId="4A795333" w14:textId="77777777" w:rsidR="00295171" w:rsidRDefault="00295171" w:rsidP="00295171">
      <w:pPr>
        <w:pStyle w:val="PL"/>
      </w:pPr>
      <w:r>
        <w:t>; Header: 3gpp-Sbi-Binding</w:t>
      </w:r>
    </w:p>
    <w:p w14:paraId="2B79B34E" w14:textId="77777777" w:rsidR="00295171" w:rsidRDefault="00295171" w:rsidP="00295171">
      <w:pPr>
        <w:pStyle w:val="PL"/>
      </w:pPr>
      <w:r>
        <w:t>;</w:t>
      </w:r>
    </w:p>
    <w:p w14:paraId="76E080C3" w14:textId="77777777" w:rsidR="00295171" w:rsidRDefault="00295171" w:rsidP="00295171">
      <w:pPr>
        <w:pStyle w:val="PL"/>
      </w:pPr>
    </w:p>
    <w:p w14:paraId="1DB8B958" w14:textId="77777777" w:rsidR="00295171" w:rsidRDefault="00295171" w:rsidP="00295171">
      <w:pPr>
        <w:pStyle w:val="PL"/>
      </w:pPr>
      <w:r>
        <w:t>Sbi-Binding-Header = "3gpp-Sbi-Binding:" OWS binding-element *( OWS "," OWS binding-element ) OWS</w:t>
      </w:r>
    </w:p>
    <w:p w14:paraId="52AB2C3A" w14:textId="77777777" w:rsidR="00295171" w:rsidRDefault="00295171" w:rsidP="00295171">
      <w:pPr>
        <w:pStyle w:val="PL"/>
      </w:pPr>
    </w:p>
    <w:p w14:paraId="0BCC7CF3" w14:textId="77777777" w:rsidR="00295171" w:rsidRDefault="00295171" w:rsidP="00295171">
      <w:pPr>
        <w:pStyle w:val="PL"/>
      </w:pPr>
      <w:r>
        <w:t>binding-element    = "bl=" blvalue 1*( ";" OWS bh-parameter )</w:t>
      </w:r>
    </w:p>
    <w:p w14:paraId="3EE21B84" w14:textId="77777777" w:rsidR="00295171" w:rsidRDefault="00295171" w:rsidP="00295171">
      <w:pPr>
        <w:pStyle w:val="PL"/>
      </w:pPr>
      <w:r>
        <w:t xml:space="preserve">                     [ ";" OWS recoverytime ]</w:t>
      </w:r>
    </w:p>
    <w:p w14:paraId="03467B5C" w14:textId="77777777" w:rsidR="00295171" w:rsidRDefault="00295171" w:rsidP="00295171">
      <w:pPr>
        <w:pStyle w:val="PL"/>
      </w:pPr>
      <w:r>
        <w:t xml:space="preserve">                     [ ";" OWS notif-receiver ]</w:t>
      </w:r>
    </w:p>
    <w:p w14:paraId="41F73B2F" w14:textId="77777777" w:rsidR="00295171" w:rsidRDefault="00295171" w:rsidP="00295171">
      <w:pPr>
        <w:pStyle w:val="PL"/>
      </w:pPr>
      <w:r>
        <w:t xml:space="preserve">                     [ ";" OWS "group=" groupvalue ]</w:t>
      </w:r>
    </w:p>
    <w:p w14:paraId="44A64DD9" w14:textId="77777777" w:rsidR="00295171" w:rsidRDefault="00295171" w:rsidP="00295171">
      <w:pPr>
        <w:pStyle w:val="PL"/>
      </w:pPr>
      <w:r>
        <w:t xml:space="preserve">                     [ 1*( ";" OWS groupparameter ) ]</w:t>
      </w:r>
    </w:p>
    <w:p w14:paraId="3B054B29" w14:textId="77777777" w:rsidR="00295171" w:rsidRDefault="00295171" w:rsidP="00295171">
      <w:pPr>
        <w:pStyle w:val="PL"/>
      </w:pPr>
      <w:r>
        <w:t xml:space="preserve">                     [ ";" OWS "no-redundancy=" no-red-value ]</w:t>
      </w:r>
    </w:p>
    <w:p w14:paraId="552128C1" w14:textId="77777777" w:rsidR="00295171" w:rsidRDefault="00295171" w:rsidP="00295171">
      <w:pPr>
        <w:pStyle w:val="PL"/>
      </w:pPr>
    </w:p>
    <w:p w14:paraId="74254B2D" w14:textId="77777777" w:rsidR="00295171" w:rsidRDefault="00295171" w:rsidP="00295171">
      <w:pPr>
        <w:pStyle w:val="PL"/>
      </w:pPr>
      <w:r>
        <w:t>bh-parametername   = parametername / "scope"</w:t>
      </w:r>
    </w:p>
    <w:p w14:paraId="55C20019" w14:textId="77777777" w:rsidR="00295171" w:rsidRDefault="00295171" w:rsidP="00295171">
      <w:pPr>
        <w:pStyle w:val="PL"/>
      </w:pPr>
    </w:p>
    <w:p w14:paraId="0E8A9793" w14:textId="77777777" w:rsidR="00295171" w:rsidRDefault="00295171" w:rsidP="00295171">
      <w:pPr>
        <w:pStyle w:val="PL"/>
      </w:pPr>
      <w:r>
        <w:t>bh-parameter       = bh-parametername "=" token</w:t>
      </w:r>
    </w:p>
    <w:p w14:paraId="75E5A9BB" w14:textId="77777777" w:rsidR="00295171" w:rsidRDefault="00295171" w:rsidP="00295171">
      <w:pPr>
        <w:pStyle w:val="PL"/>
      </w:pPr>
    </w:p>
    <w:p w14:paraId="06AD6825" w14:textId="77777777" w:rsidR="00295171" w:rsidRDefault="00295171" w:rsidP="00295171">
      <w:pPr>
        <w:pStyle w:val="PL"/>
      </w:pPr>
      <w:r>
        <w:t>recoverytime       = "recoverytime=" OWS DQUOTE date-time DQUOTE</w:t>
      </w:r>
    </w:p>
    <w:p w14:paraId="4580F4A2" w14:textId="77777777" w:rsidR="00295171" w:rsidRDefault="00295171" w:rsidP="00295171">
      <w:pPr>
        <w:pStyle w:val="PL"/>
      </w:pPr>
    </w:p>
    <w:p w14:paraId="7F35D698" w14:textId="77777777" w:rsidR="00295171" w:rsidRDefault="00295171" w:rsidP="00295171">
      <w:pPr>
        <w:pStyle w:val="PL"/>
      </w:pPr>
      <w:r>
        <w:t>notif-receiver     = "nr=" URI</w:t>
      </w:r>
    </w:p>
    <w:p w14:paraId="4F768D10" w14:textId="77777777" w:rsidR="00295171" w:rsidRDefault="00295171" w:rsidP="00295171">
      <w:pPr>
        <w:pStyle w:val="PL"/>
      </w:pPr>
    </w:p>
    <w:p w14:paraId="120E84CB" w14:textId="77777777" w:rsidR="00295171" w:rsidRDefault="00295171" w:rsidP="00295171">
      <w:pPr>
        <w:pStyle w:val="PL"/>
      </w:pPr>
      <w:r>
        <w:t>groupvalue         = "true" / "false"</w:t>
      </w:r>
    </w:p>
    <w:p w14:paraId="52091B63" w14:textId="77777777" w:rsidR="00295171" w:rsidRDefault="00295171" w:rsidP="00295171">
      <w:pPr>
        <w:pStyle w:val="PL"/>
      </w:pPr>
    </w:p>
    <w:p w14:paraId="426C9548" w14:textId="77777777" w:rsidR="00295171" w:rsidRDefault="00295171" w:rsidP="00295171">
      <w:pPr>
        <w:pStyle w:val="PL"/>
      </w:pPr>
      <w:r>
        <w:t>groupparametername = "oldgroupid"</w:t>
      </w:r>
    </w:p>
    <w:p w14:paraId="5AA7CFB5" w14:textId="77777777" w:rsidR="00295171" w:rsidRDefault="00295171" w:rsidP="00295171">
      <w:pPr>
        <w:pStyle w:val="PL"/>
      </w:pPr>
      <w:r>
        <w:t xml:space="preserve">                   / "groupid"</w:t>
      </w:r>
    </w:p>
    <w:p w14:paraId="72D849D0" w14:textId="77777777" w:rsidR="00295171" w:rsidRDefault="00295171" w:rsidP="00295171">
      <w:pPr>
        <w:pStyle w:val="PL"/>
      </w:pPr>
      <w:r>
        <w:t xml:space="preserve">                   / "uribase"</w:t>
      </w:r>
    </w:p>
    <w:p w14:paraId="6E94A273" w14:textId="77777777" w:rsidR="00295171" w:rsidRDefault="00295171" w:rsidP="00295171">
      <w:pPr>
        <w:pStyle w:val="PL"/>
      </w:pPr>
      <w:r>
        <w:t xml:space="preserve">                   / "oldnfinst"</w:t>
      </w:r>
    </w:p>
    <w:p w14:paraId="57291993" w14:textId="77777777" w:rsidR="00295171" w:rsidRDefault="00295171" w:rsidP="00295171">
      <w:pPr>
        <w:pStyle w:val="PL"/>
      </w:pPr>
      <w:r>
        <w:t xml:space="preserve">                   / "oldservset"</w:t>
      </w:r>
    </w:p>
    <w:p w14:paraId="5EC709B9" w14:textId="77777777" w:rsidR="00295171" w:rsidRDefault="00295171" w:rsidP="00295171">
      <w:pPr>
        <w:pStyle w:val="PL"/>
      </w:pPr>
      <w:r>
        <w:t xml:space="preserve">                   / "oldservinst"</w:t>
      </w:r>
    </w:p>
    <w:p w14:paraId="14CCD893" w14:textId="77777777" w:rsidR="00295171" w:rsidRDefault="00295171" w:rsidP="00295171">
      <w:pPr>
        <w:pStyle w:val="PL"/>
      </w:pPr>
      <w:r>
        <w:t xml:space="preserve">                   / "guami"</w:t>
      </w:r>
    </w:p>
    <w:p w14:paraId="119D3521" w14:textId="77777777" w:rsidR="00295171" w:rsidRDefault="00295171" w:rsidP="00295171">
      <w:pPr>
        <w:pStyle w:val="PL"/>
      </w:pPr>
    </w:p>
    <w:p w14:paraId="570BEF87" w14:textId="77777777" w:rsidR="00295171" w:rsidRDefault="00295171" w:rsidP="00295171">
      <w:pPr>
        <w:pStyle w:val="PL"/>
      </w:pPr>
      <w:r>
        <w:t>groupparameter     = groupparametername "=" token</w:t>
      </w:r>
    </w:p>
    <w:p w14:paraId="7FF10540" w14:textId="77777777" w:rsidR="00295171" w:rsidRDefault="00295171" w:rsidP="00295171">
      <w:pPr>
        <w:pStyle w:val="PL"/>
      </w:pPr>
    </w:p>
    <w:p w14:paraId="5C636814" w14:textId="77777777" w:rsidR="00295171" w:rsidRDefault="00295171" w:rsidP="00295171">
      <w:pPr>
        <w:pStyle w:val="PL"/>
      </w:pPr>
      <w:r>
        <w:t xml:space="preserve">no-red-value       = "true" </w:t>
      </w:r>
    </w:p>
    <w:p w14:paraId="6C9C9C9B" w14:textId="77777777" w:rsidR="00295171" w:rsidRDefault="00295171" w:rsidP="00295171">
      <w:pPr>
        <w:pStyle w:val="PL"/>
      </w:pPr>
    </w:p>
    <w:p w14:paraId="4F30E23D" w14:textId="77777777" w:rsidR="00295171" w:rsidRDefault="00295171" w:rsidP="00295171">
      <w:pPr>
        <w:pStyle w:val="PL"/>
      </w:pPr>
    </w:p>
    <w:p w14:paraId="216428C9" w14:textId="77777777" w:rsidR="00295171" w:rsidRDefault="00295171" w:rsidP="00295171">
      <w:pPr>
        <w:pStyle w:val="PL"/>
      </w:pPr>
    </w:p>
    <w:p w14:paraId="1A7D6CB5" w14:textId="77777777" w:rsidR="00295171" w:rsidRDefault="00295171" w:rsidP="00295171">
      <w:pPr>
        <w:pStyle w:val="PL"/>
      </w:pPr>
      <w:r>
        <w:t>;</w:t>
      </w:r>
    </w:p>
    <w:p w14:paraId="58C00C62" w14:textId="77777777" w:rsidR="00295171" w:rsidRDefault="00295171" w:rsidP="00295171">
      <w:pPr>
        <w:pStyle w:val="PL"/>
      </w:pPr>
      <w:r>
        <w:t>; Header: 3gpp-Sbi-Producer-Id</w:t>
      </w:r>
    </w:p>
    <w:p w14:paraId="5AA7E105" w14:textId="77777777" w:rsidR="00295171" w:rsidRDefault="00295171" w:rsidP="00295171">
      <w:pPr>
        <w:pStyle w:val="PL"/>
      </w:pPr>
      <w:r>
        <w:t>;</w:t>
      </w:r>
    </w:p>
    <w:p w14:paraId="7570595A" w14:textId="77777777" w:rsidR="00295171" w:rsidRDefault="00295171" w:rsidP="00295171">
      <w:pPr>
        <w:pStyle w:val="PL"/>
      </w:pPr>
    </w:p>
    <w:p w14:paraId="7220B80B" w14:textId="77777777" w:rsidR="00295171" w:rsidRDefault="00295171" w:rsidP="00295171">
      <w:pPr>
        <w:pStyle w:val="PL"/>
      </w:pPr>
      <w:r>
        <w:t>Sbi-Producer-Id-Header = "3gpp-Sbi-Producer-Id:" OWS "nfinst=" nfinst</w:t>
      </w:r>
    </w:p>
    <w:p w14:paraId="6C4182FE" w14:textId="77777777" w:rsidR="00295171" w:rsidRDefault="00295171" w:rsidP="00295171">
      <w:pPr>
        <w:pStyle w:val="PL"/>
      </w:pPr>
      <w:r>
        <w:t xml:space="preserve">                         [ OWS ";" OWS "nfservinst=" nfservinst ]</w:t>
      </w:r>
    </w:p>
    <w:p w14:paraId="284B3400" w14:textId="77777777" w:rsidR="00295171" w:rsidRDefault="00295171" w:rsidP="00295171">
      <w:pPr>
        <w:pStyle w:val="PL"/>
      </w:pPr>
      <w:r>
        <w:t xml:space="preserve">                         [ OWS ";" OWS "nfset=" nfset ]</w:t>
      </w:r>
    </w:p>
    <w:p w14:paraId="6816A2DD" w14:textId="77777777" w:rsidR="00295171" w:rsidRDefault="00295171" w:rsidP="00295171">
      <w:pPr>
        <w:pStyle w:val="PL"/>
      </w:pPr>
      <w:r>
        <w:t xml:space="preserve">                         [ OWS ";" OWS "nfserviceset=" nfserviceset ] OWS</w:t>
      </w:r>
    </w:p>
    <w:p w14:paraId="4772E156" w14:textId="77777777" w:rsidR="00295171" w:rsidRDefault="00295171" w:rsidP="00295171">
      <w:pPr>
        <w:pStyle w:val="PL"/>
      </w:pPr>
    </w:p>
    <w:p w14:paraId="1D3B6D0C" w14:textId="77777777" w:rsidR="00295171" w:rsidRDefault="00295171" w:rsidP="00295171">
      <w:pPr>
        <w:pStyle w:val="PL"/>
      </w:pPr>
      <w:r>
        <w:t xml:space="preserve">nfinst                 = </w:t>
      </w:r>
      <w:r>
        <w:rPr>
          <w:lang w:eastAsia="zh-CN"/>
        </w:rPr>
        <w:t>8HEXDIG "-" 4HEXDIG "-" 4HEXDIG "-" 4HEXDIG "-" 12HEXDIG</w:t>
      </w:r>
    </w:p>
    <w:p w14:paraId="0BD31FCF" w14:textId="77777777" w:rsidR="00295171" w:rsidRDefault="00295171" w:rsidP="00295171">
      <w:pPr>
        <w:pStyle w:val="PL"/>
      </w:pPr>
    </w:p>
    <w:p w14:paraId="3D77EF63" w14:textId="77777777" w:rsidR="00295171" w:rsidRDefault="00295171" w:rsidP="00295171">
      <w:pPr>
        <w:pStyle w:val="PL"/>
      </w:pPr>
      <w:r>
        <w:t>nfservinst             = token</w:t>
      </w:r>
    </w:p>
    <w:p w14:paraId="3D2782BB" w14:textId="77777777" w:rsidR="00295171" w:rsidRDefault="00295171" w:rsidP="00295171">
      <w:pPr>
        <w:pStyle w:val="PL"/>
      </w:pPr>
    </w:p>
    <w:p w14:paraId="2FCF0AA3" w14:textId="77777777" w:rsidR="00295171" w:rsidRDefault="00295171" w:rsidP="00295171">
      <w:pPr>
        <w:pStyle w:val="PL"/>
      </w:pPr>
      <w:r>
        <w:t>nfset                  = token</w:t>
      </w:r>
    </w:p>
    <w:p w14:paraId="34D7ECBA" w14:textId="77777777" w:rsidR="00295171" w:rsidRDefault="00295171" w:rsidP="00295171">
      <w:pPr>
        <w:pStyle w:val="PL"/>
      </w:pPr>
    </w:p>
    <w:p w14:paraId="5AA1696B" w14:textId="77777777" w:rsidR="00295171" w:rsidRDefault="00295171" w:rsidP="00295171">
      <w:pPr>
        <w:pStyle w:val="PL"/>
      </w:pPr>
      <w:r>
        <w:t>nfserviceset           = token</w:t>
      </w:r>
    </w:p>
    <w:p w14:paraId="7D562381" w14:textId="77777777" w:rsidR="00295171" w:rsidRDefault="00295171" w:rsidP="00295171">
      <w:pPr>
        <w:pStyle w:val="PL"/>
      </w:pPr>
    </w:p>
    <w:p w14:paraId="6C9D12CF" w14:textId="77777777" w:rsidR="00295171" w:rsidRDefault="00295171" w:rsidP="00295171">
      <w:pPr>
        <w:pStyle w:val="PL"/>
      </w:pPr>
    </w:p>
    <w:p w14:paraId="60E76E48" w14:textId="77777777" w:rsidR="00295171" w:rsidRDefault="00295171" w:rsidP="00295171">
      <w:pPr>
        <w:pStyle w:val="PL"/>
      </w:pPr>
    </w:p>
    <w:p w14:paraId="297EAD54" w14:textId="77777777" w:rsidR="00295171" w:rsidRDefault="00295171" w:rsidP="00295171">
      <w:pPr>
        <w:pStyle w:val="PL"/>
      </w:pPr>
      <w:r>
        <w:t>;</w:t>
      </w:r>
    </w:p>
    <w:p w14:paraId="7BCC3BF0" w14:textId="77777777" w:rsidR="00295171" w:rsidRDefault="00295171" w:rsidP="00295171">
      <w:pPr>
        <w:pStyle w:val="PL"/>
      </w:pPr>
      <w:r>
        <w:t>; Header: 3gpp-Sbi-Oci</w:t>
      </w:r>
    </w:p>
    <w:p w14:paraId="652470E1" w14:textId="77777777" w:rsidR="00295171" w:rsidRDefault="00295171" w:rsidP="00295171">
      <w:pPr>
        <w:pStyle w:val="PL"/>
      </w:pPr>
      <w:r>
        <w:t>;</w:t>
      </w:r>
    </w:p>
    <w:p w14:paraId="420B49F8" w14:textId="77777777" w:rsidR="00295171" w:rsidRDefault="00295171" w:rsidP="00295171">
      <w:pPr>
        <w:pStyle w:val="PL"/>
      </w:pPr>
    </w:p>
    <w:p w14:paraId="46218DF4" w14:textId="77777777" w:rsidR="00295171" w:rsidRDefault="00295171" w:rsidP="00295171">
      <w:pPr>
        <w:pStyle w:val="PL"/>
      </w:pPr>
      <w:r>
        <w:lastRenderedPageBreak/>
        <w:t>Sbi-Oci-Header  = "3gpp-Sbi-Oci:" OWS oci-element *( OWS "," OWS oci-element ) OWS</w:t>
      </w:r>
    </w:p>
    <w:p w14:paraId="104FA1D6" w14:textId="77777777" w:rsidR="00295171" w:rsidRDefault="00295171" w:rsidP="00295171">
      <w:pPr>
        <w:pStyle w:val="PL"/>
      </w:pPr>
    </w:p>
    <w:p w14:paraId="5A003A33" w14:textId="77777777" w:rsidR="00295171" w:rsidRDefault="00295171" w:rsidP="00295171">
      <w:pPr>
        <w:pStyle w:val="PL"/>
      </w:pPr>
      <w:r>
        <w:t>oci-element     = timestamp ";" RWS validityPeriod ";" RWS olcMetric ";" RWS olcScope</w:t>
      </w:r>
    </w:p>
    <w:p w14:paraId="55C59DDA" w14:textId="77777777" w:rsidR="00295171" w:rsidRDefault="00295171" w:rsidP="00295171">
      <w:pPr>
        <w:pStyle w:val="PL"/>
      </w:pPr>
    </w:p>
    <w:p w14:paraId="1945A08B" w14:textId="77777777" w:rsidR="00295171" w:rsidRDefault="00295171" w:rsidP="00295171">
      <w:pPr>
        <w:pStyle w:val="PL"/>
      </w:pPr>
      <w:r>
        <w:t>timestamp       = "Timestamp:" RWS DQUOTE date-time DQUOTE</w:t>
      </w:r>
    </w:p>
    <w:p w14:paraId="1F2CC100" w14:textId="77777777" w:rsidR="00295171" w:rsidRDefault="00295171" w:rsidP="00295171">
      <w:pPr>
        <w:pStyle w:val="PL"/>
      </w:pPr>
    </w:p>
    <w:p w14:paraId="12F4E1F0" w14:textId="77777777" w:rsidR="00295171" w:rsidRDefault="00295171" w:rsidP="00295171">
      <w:pPr>
        <w:pStyle w:val="PL"/>
      </w:pPr>
      <w:r>
        <w:t>validityPeriod  = "Period-of-Validity:" RWS 1*DIGIT "s"</w:t>
      </w:r>
    </w:p>
    <w:p w14:paraId="578C6BDC" w14:textId="77777777" w:rsidR="00295171" w:rsidRDefault="00295171" w:rsidP="00295171">
      <w:pPr>
        <w:pStyle w:val="PL"/>
      </w:pPr>
    </w:p>
    <w:p w14:paraId="4112AF30" w14:textId="77777777" w:rsidR="00295171" w:rsidRDefault="00295171" w:rsidP="00295171">
      <w:pPr>
        <w:pStyle w:val="PL"/>
      </w:pPr>
      <w:r>
        <w:t>olcMetric       = "Overload-Reduction-Metric:" RWS ( "100" / %x31-39 DIGIT / DIGIT ) "%"</w:t>
      </w:r>
    </w:p>
    <w:p w14:paraId="04D79D3B" w14:textId="77777777" w:rsidR="00295171" w:rsidRDefault="00295171" w:rsidP="00295171">
      <w:pPr>
        <w:pStyle w:val="PL"/>
      </w:pPr>
    </w:p>
    <w:p w14:paraId="5EB79D46" w14:textId="77777777" w:rsidR="00295171" w:rsidRDefault="00295171" w:rsidP="00295171">
      <w:pPr>
        <w:pStyle w:val="PL"/>
      </w:pPr>
      <w:r>
        <w:t>olcScope        = nfProducerScope / nfConsumerScope / scpScope / seppScope</w:t>
      </w:r>
    </w:p>
    <w:p w14:paraId="45197327" w14:textId="77777777" w:rsidR="00295171" w:rsidRDefault="00295171" w:rsidP="00295171">
      <w:pPr>
        <w:pStyle w:val="PL"/>
      </w:pPr>
    </w:p>
    <w:p w14:paraId="7C636825" w14:textId="77777777" w:rsidR="00295171" w:rsidRDefault="00295171" w:rsidP="00295171">
      <w:pPr>
        <w:pStyle w:val="PL"/>
      </w:pPr>
      <w:r>
        <w:t xml:space="preserve">nfProducerScope = (   ( "NF-Instance:" RWS nfinst ) </w:t>
      </w:r>
    </w:p>
    <w:p w14:paraId="0C9F5080" w14:textId="77777777" w:rsidR="00295171" w:rsidRDefault="00295171" w:rsidP="00295171">
      <w:pPr>
        <w:pStyle w:val="PL"/>
      </w:pPr>
      <w:r>
        <w:t xml:space="preserve">                    / ( "NF-Set:" RWS nfset ) </w:t>
      </w:r>
    </w:p>
    <w:p w14:paraId="56DFF81E" w14:textId="77777777" w:rsidR="00295171" w:rsidRDefault="00295171" w:rsidP="00295171">
      <w:pPr>
        <w:pStyle w:val="PL"/>
      </w:pPr>
      <w:r>
        <w:t xml:space="preserve">                    / ( "NF-Service-Instance:" RWS nfservinst [ ";" RWS "NF-Inst:" RWS nfinst ] )</w:t>
      </w:r>
    </w:p>
    <w:p w14:paraId="693E8AE3" w14:textId="77777777" w:rsidR="00295171" w:rsidRDefault="00295171" w:rsidP="00295171">
      <w:pPr>
        <w:pStyle w:val="PL"/>
      </w:pPr>
      <w:r>
        <w:t xml:space="preserve">                    / ( "NF-Service-Set:" RWS nfserviceset )</w:t>
      </w:r>
    </w:p>
    <w:p w14:paraId="1F630733" w14:textId="77777777" w:rsidR="00295171" w:rsidRDefault="00295171" w:rsidP="00295171">
      <w:pPr>
        <w:pStyle w:val="PL"/>
      </w:pPr>
      <w:r>
        <w:t xml:space="preserve">                  ) [ ";" RWS sNssaiList ";" RWS dnnList ]</w:t>
      </w:r>
    </w:p>
    <w:p w14:paraId="3517F61C" w14:textId="77777777" w:rsidR="00295171" w:rsidRDefault="00295171" w:rsidP="00295171">
      <w:pPr>
        <w:pStyle w:val="PL"/>
      </w:pPr>
    </w:p>
    <w:p w14:paraId="73496E0E" w14:textId="77777777" w:rsidR="00295171" w:rsidRDefault="00295171" w:rsidP="00295171">
      <w:pPr>
        <w:pStyle w:val="PL"/>
      </w:pPr>
      <w:r>
        <w:t>nfConsumerScope = ( "NFC-Instance:" RWS nfinst [ ";" RWS "Service-Name:" RWS servname ] )</w:t>
      </w:r>
    </w:p>
    <w:p w14:paraId="630FFFC7" w14:textId="77777777" w:rsidR="00295171" w:rsidRDefault="00295171" w:rsidP="00295171">
      <w:pPr>
        <w:pStyle w:val="PL"/>
      </w:pPr>
      <w:r>
        <w:t xml:space="preserve">                / ( "NFC-Set:" RWS nfset [ ";" RWS "Service-Name:" RWS servname ])</w:t>
      </w:r>
    </w:p>
    <w:p w14:paraId="77D45652" w14:textId="77777777" w:rsidR="00295171" w:rsidRDefault="00295171" w:rsidP="00295171">
      <w:pPr>
        <w:pStyle w:val="PL"/>
      </w:pPr>
      <w:r>
        <w:t xml:space="preserve">                / ( "NFC-Service-Instance:" RWS nfservinst [";" RWS "NF-Inst:" RWS nfinst ] )</w:t>
      </w:r>
    </w:p>
    <w:p w14:paraId="2800909C" w14:textId="77777777" w:rsidR="00295171" w:rsidRDefault="00295171" w:rsidP="00295171">
      <w:pPr>
        <w:pStyle w:val="PL"/>
      </w:pPr>
      <w:r>
        <w:t xml:space="preserve">                / ( "NFC-Service-Set:" RWS nfserviceset )</w:t>
      </w:r>
    </w:p>
    <w:p w14:paraId="38B87E39" w14:textId="77777777" w:rsidR="00295171" w:rsidRDefault="00295171" w:rsidP="00295171">
      <w:pPr>
        <w:pStyle w:val="PL"/>
      </w:pPr>
      <w:r>
        <w:t xml:space="preserve">                / ( "Callback-Uri:" RWS URI *( RWS "&amp;" RWS URI))</w:t>
      </w:r>
    </w:p>
    <w:p w14:paraId="18CF2A79" w14:textId="77777777" w:rsidR="00295171" w:rsidRDefault="00295171" w:rsidP="00295171">
      <w:pPr>
        <w:pStyle w:val="PL"/>
      </w:pPr>
    </w:p>
    <w:p w14:paraId="5E9D2EA9" w14:textId="77777777" w:rsidR="00295171" w:rsidRDefault="00295171" w:rsidP="00295171">
      <w:pPr>
        <w:pStyle w:val="PL"/>
      </w:pPr>
      <w:r>
        <w:t>servname        = token</w:t>
      </w:r>
    </w:p>
    <w:p w14:paraId="4F13E6E8" w14:textId="77777777" w:rsidR="00295171" w:rsidRDefault="00295171" w:rsidP="00295171">
      <w:pPr>
        <w:pStyle w:val="PL"/>
      </w:pPr>
    </w:p>
    <w:p w14:paraId="498E2022" w14:textId="77777777" w:rsidR="00295171" w:rsidRDefault="00295171" w:rsidP="00295171">
      <w:pPr>
        <w:pStyle w:val="PL"/>
      </w:pPr>
      <w:r>
        <w:t>scpScope        = "SCP-FQDN:" RWS fqdn</w:t>
      </w:r>
    </w:p>
    <w:p w14:paraId="6C7387A0" w14:textId="77777777" w:rsidR="00295171" w:rsidRDefault="00295171" w:rsidP="00295171">
      <w:pPr>
        <w:pStyle w:val="PL"/>
      </w:pPr>
    </w:p>
    <w:p w14:paraId="2726E5B6" w14:textId="77777777" w:rsidR="00295171" w:rsidRDefault="00295171" w:rsidP="00295171">
      <w:pPr>
        <w:pStyle w:val="PL"/>
      </w:pPr>
      <w:r>
        <w:t>seppScope       = "SEPP-FQDN:" RWS fqdn</w:t>
      </w:r>
    </w:p>
    <w:p w14:paraId="1A472FD7" w14:textId="77777777" w:rsidR="00295171" w:rsidRDefault="00295171" w:rsidP="00295171">
      <w:pPr>
        <w:pStyle w:val="PL"/>
      </w:pPr>
    </w:p>
    <w:p w14:paraId="380311D7" w14:textId="77777777" w:rsidR="00295171" w:rsidRDefault="00295171" w:rsidP="00295171">
      <w:pPr>
        <w:pStyle w:val="PL"/>
      </w:pPr>
      <w:r>
        <w:t>fqdn            = token</w:t>
      </w:r>
    </w:p>
    <w:p w14:paraId="68D02A90" w14:textId="77777777" w:rsidR="00295171" w:rsidRDefault="00295171" w:rsidP="00295171">
      <w:pPr>
        <w:pStyle w:val="PL"/>
      </w:pPr>
    </w:p>
    <w:p w14:paraId="14FDBEC4" w14:textId="77777777" w:rsidR="00295171" w:rsidRDefault="00295171" w:rsidP="00295171">
      <w:pPr>
        <w:pStyle w:val="PL"/>
      </w:pPr>
      <w:r>
        <w:t>dnnList         = "DNN:" RWS 1*tchar *( RWS "&amp;" RWS 1*tchar )</w:t>
      </w:r>
    </w:p>
    <w:p w14:paraId="658C209F" w14:textId="77777777" w:rsidR="00295171" w:rsidRDefault="00295171" w:rsidP="00295171">
      <w:pPr>
        <w:pStyle w:val="PL"/>
      </w:pPr>
    </w:p>
    <w:p w14:paraId="4BCC4F2D" w14:textId="77777777" w:rsidR="00295171" w:rsidRPr="0083794E" w:rsidRDefault="00295171" w:rsidP="00295171">
      <w:pPr>
        <w:pStyle w:val="PL"/>
        <w:rPr>
          <w:lang w:val="fi-FI"/>
        </w:rPr>
      </w:pPr>
      <w:r w:rsidRPr="0083794E">
        <w:rPr>
          <w:lang w:val="fi-FI"/>
        </w:rPr>
        <w:t>sNssaiList      = "S-NSSAI:" RWS snssai *( RWS "&amp;" RWS snssai )</w:t>
      </w:r>
    </w:p>
    <w:p w14:paraId="78063BE6" w14:textId="77777777" w:rsidR="00295171" w:rsidRPr="0083794E" w:rsidRDefault="00295171" w:rsidP="00295171">
      <w:pPr>
        <w:pStyle w:val="PL"/>
        <w:rPr>
          <w:lang w:val="fi-FI"/>
        </w:rPr>
      </w:pPr>
    </w:p>
    <w:p w14:paraId="2234DC7E" w14:textId="77777777" w:rsidR="00295171" w:rsidRDefault="00295171" w:rsidP="00295171">
      <w:pPr>
        <w:pStyle w:val="PL"/>
      </w:pPr>
      <w:r>
        <w:t>snssai          = 1*tchar</w:t>
      </w:r>
    </w:p>
    <w:p w14:paraId="60FBA404" w14:textId="77777777" w:rsidR="00295171" w:rsidRDefault="00295171" w:rsidP="00295171">
      <w:pPr>
        <w:pStyle w:val="PL"/>
      </w:pPr>
    </w:p>
    <w:p w14:paraId="30D009EA" w14:textId="77777777" w:rsidR="00295171" w:rsidRDefault="00295171" w:rsidP="00295171">
      <w:pPr>
        <w:pStyle w:val="PL"/>
      </w:pPr>
    </w:p>
    <w:p w14:paraId="38193564" w14:textId="77777777" w:rsidR="00295171" w:rsidRDefault="00295171" w:rsidP="00295171">
      <w:pPr>
        <w:pStyle w:val="PL"/>
      </w:pPr>
    </w:p>
    <w:p w14:paraId="3A221FEF" w14:textId="77777777" w:rsidR="00295171" w:rsidRDefault="00295171" w:rsidP="00295171">
      <w:pPr>
        <w:pStyle w:val="PL"/>
      </w:pPr>
      <w:r>
        <w:t>;</w:t>
      </w:r>
    </w:p>
    <w:p w14:paraId="4A2FEF29" w14:textId="77777777" w:rsidR="00295171" w:rsidRDefault="00295171" w:rsidP="00295171">
      <w:pPr>
        <w:pStyle w:val="PL"/>
      </w:pPr>
      <w:r>
        <w:t>; Header: 3gpp-Sbi-Lci</w:t>
      </w:r>
    </w:p>
    <w:p w14:paraId="2BF6E1D8" w14:textId="77777777" w:rsidR="00295171" w:rsidRDefault="00295171" w:rsidP="00295171">
      <w:pPr>
        <w:pStyle w:val="PL"/>
      </w:pPr>
      <w:r>
        <w:t>;</w:t>
      </w:r>
    </w:p>
    <w:p w14:paraId="3942EF2A" w14:textId="77777777" w:rsidR="00295171" w:rsidRDefault="00295171" w:rsidP="00295171">
      <w:pPr>
        <w:pStyle w:val="PL"/>
      </w:pPr>
    </w:p>
    <w:p w14:paraId="57DDF3FA" w14:textId="77777777" w:rsidR="00295171" w:rsidRDefault="00295171" w:rsidP="00295171">
      <w:pPr>
        <w:pStyle w:val="PL"/>
      </w:pPr>
      <w:r>
        <w:t>Sbi-Lci-Header    = "3gpp-Sbi-Lci:" OWS lc-element *( OWS "," OWS lc-element ) OWS</w:t>
      </w:r>
    </w:p>
    <w:p w14:paraId="78E58FDD" w14:textId="77777777" w:rsidR="00295171" w:rsidRDefault="00295171" w:rsidP="00295171">
      <w:pPr>
        <w:pStyle w:val="PL"/>
      </w:pPr>
    </w:p>
    <w:p w14:paraId="19CD0D85" w14:textId="77777777" w:rsidR="00295171" w:rsidRDefault="00295171" w:rsidP="00295171">
      <w:pPr>
        <w:pStyle w:val="PL"/>
      </w:pPr>
      <w:r>
        <w:t>lc-element        = timestamp ";" RWS lcMetric ";" RWS lcScope</w:t>
      </w:r>
    </w:p>
    <w:p w14:paraId="6A8C6115" w14:textId="77777777" w:rsidR="00295171" w:rsidRDefault="00295171" w:rsidP="00295171">
      <w:pPr>
        <w:pStyle w:val="PL"/>
      </w:pPr>
    </w:p>
    <w:p w14:paraId="2675648E" w14:textId="77777777" w:rsidR="00295171" w:rsidRDefault="00295171" w:rsidP="00295171">
      <w:pPr>
        <w:pStyle w:val="PL"/>
      </w:pPr>
      <w:r>
        <w:t>lcMetric          = "Load-Metric:" RWS ( "100" / %x31-39 DIGIT / DIGIT ) "%"</w:t>
      </w:r>
    </w:p>
    <w:p w14:paraId="009F7415" w14:textId="77777777" w:rsidR="00295171" w:rsidRDefault="00295171" w:rsidP="00295171">
      <w:pPr>
        <w:pStyle w:val="PL"/>
      </w:pPr>
    </w:p>
    <w:p w14:paraId="0034EA9A" w14:textId="77777777" w:rsidR="00295171" w:rsidRDefault="00295171" w:rsidP="00295171">
      <w:pPr>
        <w:pStyle w:val="PL"/>
      </w:pPr>
      <w:r>
        <w:t>lcScope           = lcNfProducerScope / scpScope / seppScope</w:t>
      </w:r>
    </w:p>
    <w:p w14:paraId="0918C66E" w14:textId="77777777" w:rsidR="00295171" w:rsidRDefault="00295171" w:rsidP="00295171">
      <w:pPr>
        <w:pStyle w:val="PL"/>
      </w:pPr>
    </w:p>
    <w:p w14:paraId="16811695" w14:textId="77777777" w:rsidR="00295171" w:rsidRDefault="00295171" w:rsidP="00295171">
      <w:pPr>
        <w:pStyle w:val="PL"/>
      </w:pPr>
      <w:r>
        <w:t>lcNfProducerScope = (   ( "NF-Instance:" RWS nfinst )</w:t>
      </w:r>
    </w:p>
    <w:p w14:paraId="714C0B12" w14:textId="77777777" w:rsidR="00295171" w:rsidRDefault="00295171" w:rsidP="00295171">
      <w:pPr>
        <w:pStyle w:val="PL"/>
      </w:pPr>
      <w:r>
        <w:t xml:space="preserve">                      / ( "NF-Set:" RWS nfset)</w:t>
      </w:r>
    </w:p>
    <w:p w14:paraId="0D51B38B" w14:textId="77777777" w:rsidR="00295171" w:rsidRDefault="00295171" w:rsidP="00295171">
      <w:pPr>
        <w:pStyle w:val="PL"/>
      </w:pPr>
      <w:r>
        <w:t xml:space="preserve">                      / ( "NF-Service-Instance:" RWS nfservinst [ ";" RWS "NF-Inst:" RWS nfinst ] )</w:t>
      </w:r>
    </w:p>
    <w:p w14:paraId="126194AB" w14:textId="77777777" w:rsidR="00295171" w:rsidRDefault="00295171" w:rsidP="00295171">
      <w:pPr>
        <w:pStyle w:val="PL"/>
      </w:pPr>
      <w:r>
        <w:t xml:space="preserve">                      / ( "NF-Service-Set:" RWS nfserviceset)</w:t>
      </w:r>
    </w:p>
    <w:p w14:paraId="44912E4D" w14:textId="77777777" w:rsidR="00295171" w:rsidRDefault="00295171" w:rsidP="00295171">
      <w:pPr>
        <w:pStyle w:val="PL"/>
      </w:pPr>
      <w:r>
        <w:t xml:space="preserve">                    ) [ ";" RWS sNssaiList ";" RWS dnnList ";" RWS relativeCapacity ]</w:t>
      </w:r>
    </w:p>
    <w:p w14:paraId="10AA1312" w14:textId="77777777" w:rsidR="00295171" w:rsidRDefault="00295171" w:rsidP="00295171">
      <w:pPr>
        <w:pStyle w:val="PL"/>
      </w:pPr>
    </w:p>
    <w:p w14:paraId="67AA5DDF" w14:textId="77777777" w:rsidR="00295171" w:rsidRDefault="00295171" w:rsidP="00295171">
      <w:pPr>
        <w:pStyle w:val="PL"/>
      </w:pPr>
      <w:r>
        <w:t>relativeCapacity  = "Relative-Capacity:" RWS ( "100" / 1*2DIGIT ) "%"</w:t>
      </w:r>
    </w:p>
    <w:p w14:paraId="0DE02708" w14:textId="77777777" w:rsidR="00295171" w:rsidRDefault="00295171" w:rsidP="00295171">
      <w:pPr>
        <w:pStyle w:val="PL"/>
      </w:pPr>
    </w:p>
    <w:p w14:paraId="6B460A69" w14:textId="77777777" w:rsidR="00295171" w:rsidRDefault="00295171" w:rsidP="00295171">
      <w:pPr>
        <w:pStyle w:val="PL"/>
      </w:pPr>
    </w:p>
    <w:p w14:paraId="790A5A4C" w14:textId="77777777" w:rsidR="00295171" w:rsidRDefault="00295171" w:rsidP="00295171">
      <w:pPr>
        <w:pStyle w:val="PL"/>
      </w:pPr>
    </w:p>
    <w:p w14:paraId="1D371511" w14:textId="77777777" w:rsidR="00295171" w:rsidRDefault="00295171" w:rsidP="00295171">
      <w:pPr>
        <w:pStyle w:val="PL"/>
      </w:pPr>
      <w:r>
        <w:t>;</w:t>
      </w:r>
    </w:p>
    <w:p w14:paraId="652FDF9A" w14:textId="77777777" w:rsidR="00295171" w:rsidRDefault="00295171" w:rsidP="00295171">
      <w:pPr>
        <w:pStyle w:val="PL"/>
      </w:pPr>
      <w:r>
        <w:t>; Header: 3gpp-Sbi-Client-Credentials</w:t>
      </w:r>
    </w:p>
    <w:p w14:paraId="78A1FA26" w14:textId="77777777" w:rsidR="00295171" w:rsidRDefault="00295171" w:rsidP="00295171">
      <w:pPr>
        <w:pStyle w:val="PL"/>
      </w:pPr>
      <w:r>
        <w:t>;</w:t>
      </w:r>
    </w:p>
    <w:p w14:paraId="79067086" w14:textId="77777777" w:rsidR="00295171" w:rsidRDefault="00295171" w:rsidP="00295171">
      <w:pPr>
        <w:pStyle w:val="PL"/>
      </w:pPr>
    </w:p>
    <w:p w14:paraId="0717B41A" w14:textId="77777777" w:rsidR="00295171" w:rsidRDefault="00295171" w:rsidP="00295171">
      <w:pPr>
        <w:pStyle w:val="PL"/>
      </w:pPr>
      <w:r>
        <w:t>Sbi-Client-Credentials-Header = "3gpp-Sbi-Client-Credentials:" OWS jwt OWS</w:t>
      </w:r>
    </w:p>
    <w:p w14:paraId="336500D2" w14:textId="77777777" w:rsidR="00295171" w:rsidRDefault="00295171" w:rsidP="00295171">
      <w:pPr>
        <w:pStyle w:val="PL"/>
      </w:pPr>
    </w:p>
    <w:p w14:paraId="44DD34AE" w14:textId="77777777" w:rsidR="00295171" w:rsidRPr="00644810" w:rsidRDefault="00295171" w:rsidP="00295171">
      <w:pPr>
        <w:pStyle w:val="PL"/>
        <w:rPr>
          <w:lang w:val="es-ES"/>
        </w:rPr>
      </w:pPr>
      <w:r w:rsidRPr="00644810">
        <w:rPr>
          <w:lang w:val="es-ES"/>
        </w:rPr>
        <w:t>jwt                           = 1*b64urlchar "." 1*b64urlchar "." 1*b64urlchar</w:t>
      </w:r>
    </w:p>
    <w:p w14:paraId="753AE07B" w14:textId="77777777" w:rsidR="00295171" w:rsidRPr="00644810" w:rsidRDefault="00295171" w:rsidP="00295171">
      <w:pPr>
        <w:pStyle w:val="PL"/>
        <w:rPr>
          <w:lang w:val="es-ES"/>
        </w:rPr>
      </w:pPr>
    </w:p>
    <w:p w14:paraId="6EC2D6C0" w14:textId="77777777" w:rsidR="00295171" w:rsidRPr="009A7D4C" w:rsidRDefault="00295171" w:rsidP="00295171">
      <w:pPr>
        <w:pStyle w:val="PL"/>
        <w:rPr>
          <w:lang w:val="es-ES"/>
        </w:rPr>
      </w:pPr>
      <w:r w:rsidRPr="009A7D4C">
        <w:rPr>
          <w:lang w:val="es-ES"/>
        </w:rPr>
        <w:t>b64urlchar                    = ALPHA / DIGIT / "-" / "_"</w:t>
      </w:r>
    </w:p>
    <w:p w14:paraId="43B57E8F" w14:textId="77777777" w:rsidR="00295171" w:rsidRPr="009A7D4C" w:rsidRDefault="00295171" w:rsidP="00295171">
      <w:pPr>
        <w:pStyle w:val="PL"/>
        <w:rPr>
          <w:lang w:val="es-ES"/>
        </w:rPr>
      </w:pPr>
    </w:p>
    <w:p w14:paraId="24C502B3" w14:textId="77777777" w:rsidR="00295171" w:rsidRPr="009A7D4C" w:rsidRDefault="00295171" w:rsidP="00295171">
      <w:pPr>
        <w:pStyle w:val="PL"/>
        <w:rPr>
          <w:lang w:val="es-ES"/>
        </w:rPr>
      </w:pPr>
    </w:p>
    <w:p w14:paraId="35056332" w14:textId="77777777" w:rsidR="00295171" w:rsidRPr="009A7D4C" w:rsidRDefault="00295171" w:rsidP="00295171">
      <w:pPr>
        <w:pStyle w:val="PL"/>
        <w:rPr>
          <w:lang w:val="es-ES"/>
        </w:rPr>
      </w:pPr>
    </w:p>
    <w:p w14:paraId="2ABB4AA9" w14:textId="77777777" w:rsidR="00295171" w:rsidRPr="009A7D4C" w:rsidRDefault="00295171" w:rsidP="00295171">
      <w:pPr>
        <w:pStyle w:val="PL"/>
        <w:rPr>
          <w:lang w:val="es-ES"/>
        </w:rPr>
      </w:pPr>
      <w:r w:rsidRPr="009A7D4C">
        <w:rPr>
          <w:lang w:val="es-ES"/>
        </w:rPr>
        <w:t>;</w:t>
      </w:r>
    </w:p>
    <w:p w14:paraId="6E2BF289" w14:textId="77777777" w:rsidR="00295171" w:rsidRDefault="00295171" w:rsidP="00295171">
      <w:pPr>
        <w:pStyle w:val="PL"/>
      </w:pPr>
      <w:r>
        <w:t>; Header: 3gpp-Sbi-Nrf-Uri</w:t>
      </w:r>
    </w:p>
    <w:p w14:paraId="27045401" w14:textId="77777777" w:rsidR="00295171" w:rsidRDefault="00295171" w:rsidP="00295171">
      <w:pPr>
        <w:pStyle w:val="PL"/>
      </w:pPr>
      <w:r>
        <w:t>;</w:t>
      </w:r>
    </w:p>
    <w:p w14:paraId="6C1762EF" w14:textId="77777777" w:rsidR="00295171" w:rsidRDefault="00295171" w:rsidP="00295171">
      <w:pPr>
        <w:pStyle w:val="PL"/>
      </w:pPr>
    </w:p>
    <w:p w14:paraId="583B49FB" w14:textId="77777777" w:rsidR="00295171" w:rsidRDefault="00295171" w:rsidP="00295171">
      <w:pPr>
        <w:pStyle w:val="PL"/>
      </w:pPr>
      <w:r>
        <w:lastRenderedPageBreak/>
        <w:t>Sbi-Nrf-Uri-Header = "3gpp-Sbi-Nrf-Uri:" OWS nrfUriParam *( OWS ";" OWS nrfUriParam ) OWS</w:t>
      </w:r>
    </w:p>
    <w:p w14:paraId="75921665" w14:textId="77777777" w:rsidR="00295171" w:rsidRDefault="00295171" w:rsidP="00295171">
      <w:pPr>
        <w:pStyle w:val="PL"/>
      </w:pPr>
    </w:p>
    <w:p w14:paraId="00721655" w14:textId="77777777" w:rsidR="00295171" w:rsidRDefault="00295171" w:rsidP="00295171">
      <w:pPr>
        <w:pStyle w:val="PL"/>
      </w:pPr>
      <w:r>
        <w:t>nrfUriParam        = nrfUriParamName ":" RWS ( nrfUriParamValue1 / nrfUriParamValue2 )</w:t>
      </w:r>
    </w:p>
    <w:p w14:paraId="33CF7540" w14:textId="77777777" w:rsidR="00295171" w:rsidRDefault="00295171" w:rsidP="00295171">
      <w:pPr>
        <w:pStyle w:val="PL"/>
      </w:pPr>
    </w:p>
    <w:p w14:paraId="38D1DED6" w14:textId="77777777" w:rsidR="00295171" w:rsidRDefault="00295171" w:rsidP="00295171">
      <w:pPr>
        <w:pStyle w:val="PL"/>
      </w:pPr>
      <w:r>
        <w:t>nrfUriParamName    = "nnrf-disc" / "nnrf-nfm" / "nnrf-oauth2" / "oauth2-requested-services" / token</w:t>
      </w:r>
    </w:p>
    <w:p w14:paraId="665E7AC3" w14:textId="77777777" w:rsidR="00295171" w:rsidRDefault="00295171" w:rsidP="00295171">
      <w:pPr>
        <w:pStyle w:val="PL"/>
      </w:pPr>
    </w:p>
    <w:p w14:paraId="51988A38" w14:textId="77777777" w:rsidR="00295171" w:rsidRDefault="00295171" w:rsidP="00295171">
      <w:pPr>
        <w:pStyle w:val="PL"/>
      </w:pPr>
      <w:r>
        <w:t>nrfUriParamValue1  = DQUOTE URI DQUOTE</w:t>
      </w:r>
    </w:p>
    <w:p w14:paraId="63FB5817" w14:textId="77777777" w:rsidR="00295171" w:rsidRDefault="00295171" w:rsidP="00295171">
      <w:pPr>
        <w:pStyle w:val="PL"/>
      </w:pPr>
    </w:p>
    <w:p w14:paraId="3C6F4AB7" w14:textId="77777777" w:rsidR="00295171" w:rsidRDefault="00295171" w:rsidP="00295171">
      <w:pPr>
        <w:pStyle w:val="PL"/>
      </w:pPr>
      <w:r>
        <w:t>nrfUriParamValue2  = ( nrfServiceName *( RWS "&amp;" RWS nrfServiceName ) )</w:t>
      </w:r>
    </w:p>
    <w:p w14:paraId="14921896" w14:textId="77777777" w:rsidR="00295171" w:rsidRDefault="00295171" w:rsidP="00295171">
      <w:pPr>
        <w:pStyle w:val="PL"/>
      </w:pPr>
    </w:p>
    <w:p w14:paraId="43C5FE9F" w14:textId="77777777" w:rsidR="00295171" w:rsidRDefault="00295171" w:rsidP="00295171">
      <w:pPr>
        <w:pStyle w:val="PL"/>
      </w:pPr>
      <w:r>
        <w:t>nrfServiceName     = "nnrf-disc" / "nnrf-nfm"</w:t>
      </w:r>
    </w:p>
    <w:p w14:paraId="1DC5E238" w14:textId="77777777" w:rsidR="00295171" w:rsidRDefault="00295171" w:rsidP="00295171">
      <w:pPr>
        <w:pStyle w:val="PL"/>
      </w:pPr>
    </w:p>
    <w:p w14:paraId="4B844A9F" w14:textId="77777777" w:rsidR="00295171" w:rsidRDefault="00295171" w:rsidP="00295171">
      <w:pPr>
        <w:pStyle w:val="PL"/>
      </w:pPr>
    </w:p>
    <w:p w14:paraId="2D2F8C28" w14:textId="77777777" w:rsidR="00295171" w:rsidRDefault="00295171" w:rsidP="00295171">
      <w:pPr>
        <w:pStyle w:val="PL"/>
      </w:pPr>
    </w:p>
    <w:p w14:paraId="14209E92" w14:textId="77777777" w:rsidR="00295171" w:rsidRDefault="00295171" w:rsidP="00295171">
      <w:pPr>
        <w:pStyle w:val="PL"/>
      </w:pPr>
      <w:r>
        <w:t>;</w:t>
      </w:r>
    </w:p>
    <w:p w14:paraId="426FF7D1" w14:textId="77777777" w:rsidR="00295171" w:rsidRDefault="00295171" w:rsidP="00295171">
      <w:pPr>
        <w:pStyle w:val="PL"/>
      </w:pPr>
      <w:r>
        <w:t>; Header: 3gpp-Sbi-Target-Nf-Id</w:t>
      </w:r>
    </w:p>
    <w:p w14:paraId="5C82F047" w14:textId="77777777" w:rsidR="00295171" w:rsidRDefault="00295171" w:rsidP="00295171">
      <w:pPr>
        <w:pStyle w:val="PL"/>
      </w:pPr>
      <w:r>
        <w:t>;</w:t>
      </w:r>
    </w:p>
    <w:p w14:paraId="2648CE74" w14:textId="77777777" w:rsidR="00295171" w:rsidRDefault="00295171" w:rsidP="00295171">
      <w:pPr>
        <w:pStyle w:val="PL"/>
      </w:pPr>
    </w:p>
    <w:p w14:paraId="5224F8E1" w14:textId="77777777" w:rsidR="00295171" w:rsidRDefault="00295171" w:rsidP="00295171">
      <w:pPr>
        <w:pStyle w:val="PL"/>
      </w:pPr>
      <w:r>
        <w:t>Sbi-Target-Nf-Id-Header = "3gpp-Sbi-Target-Nf-Id:" OWS "nfinst=" nfinst</w:t>
      </w:r>
    </w:p>
    <w:p w14:paraId="6F6CA72D" w14:textId="77777777" w:rsidR="00295171" w:rsidRDefault="00295171" w:rsidP="00295171">
      <w:pPr>
        <w:pStyle w:val="PL"/>
      </w:pPr>
      <w:r>
        <w:t xml:space="preserve">                          [ ";" OWS "nfservinst=" nfservinst ] OWS</w:t>
      </w:r>
    </w:p>
    <w:p w14:paraId="36566894" w14:textId="77777777" w:rsidR="00295171" w:rsidRDefault="00295171" w:rsidP="00295171">
      <w:pPr>
        <w:pStyle w:val="PL"/>
      </w:pPr>
    </w:p>
    <w:p w14:paraId="2BF6B9BA" w14:textId="77777777" w:rsidR="00295171" w:rsidRDefault="00295171" w:rsidP="00295171">
      <w:pPr>
        <w:pStyle w:val="PL"/>
      </w:pPr>
    </w:p>
    <w:p w14:paraId="333FE4BF" w14:textId="77777777" w:rsidR="00295171" w:rsidRDefault="00295171" w:rsidP="00295171">
      <w:pPr>
        <w:pStyle w:val="PL"/>
      </w:pPr>
    </w:p>
    <w:p w14:paraId="35373480" w14:textId="77777777" w:rsidR="00295171" w:rsidRDefault="00295171" w:rsidP="00295171">
      <w:pPr>
        <w:pStyle w:val="PL"/>
      </w:pPr>
      <w:r>
        <w:t>;</w:t>
      </w:r>
    </w:p>
    <w:p w14:paraId="21E5E66C" w14:textId="77777777" w:rsidR="00295171" w:rsidRDefault="00295171" w:rsidP="00295171">
      <w:pPr>
        <w:pStyle w:val="PL"/>
      </w:pPr>
      <w:r>
        <w:t>; Header: 3gpp-Sbi-Max-Forward-Hops</w:t>
      </w:r>
    </w:p>
    <w:p w14:paraId="0BC5817F" w14:textId="77777777" w:rsidR="00295171" w:rsidRDefault="00295171" w:rsidP="00295171">
      <w:pPr>
        <w:pStyle w:val="PL"/>
      </w:pPr>
      <w:r>
        <w:t>;</w:t>
      </w:r>
    </w:p>
    <w:p w14:paraId="3305AAD2" w14:textId="77777777" w:rsidR="00295171" w:rsidRDefault="00295171" w:rsidP="00295171">
      <w:pPr>
        <w:pStyle w:val="PL"/>
      </w:pPr>
    </w:p>
    <w:p w14:paraId="7B771147" w14:textId="77777777" w:rsidR="00295171" w:rsidRDefault="00295171" w:rsidP="00295171">
      <w:pPr>
        <w:pStyle w:val="PL"/>
      </w:pPr>
      <w:r>
        <w:t>Sbi-Max-Forward-Hops-Header = "3gpp-Sbi-Max-Forward-Hops:" OWS ( %x31-39 DIGIT / DIGIT )</w:t>
      </w:r>
    </w:p>
    <w:p w14:paraId="21DECC94" w14:textId="77777777" w:rsidR="00295171" w:rsidRDefault="00295171" w:rsidP="00295171">
      <w:pPr>
        <w:pStyle w:val="PL"/>
      </w:pPr>
      <w:r>
        <w:t xml:space="preserve">                              ";" OWS "nodetype=" nodetypevalue OWS</w:t>
      </w:r>
    </w:p>
    <w:p w14:paraId="7B5AFFEF" w14:textId="77777777" w:rsidR="00295171" w:rsidRDefault="00295171" w:rsidP="00295171">
      <w:pPr>
        <w:pStyle w:val="PL"/>
      </w:pPr>
    </w:p>
    <w:p w14:paraId="6D19808A" w14:textId="77777777" w:rsidR="00295171" w:rsidRDefault="00295171" w:rsidP="00295171">
      <w:pPr>
        <w:pStyle w:val="PL"/>
      </w:pPr>
      <w:r>
        <w:t>nodetypevalue               = "scp"</w:t>
      </w:r>
    </w:p>
    <w:p w14:paraId="06650CC5" w14:textId="77777777" w:rsidR="00295171" w:rsidRDefault="00295171" w:rsidP="00295171">
      <w:pPr>
        <w:pStyle w:val="PL"/>
      </w:pPr>
    </w:p>
    <w:p w14:paraId="6DA7A4ED" w14:textId="77777777" w:rsidR="00295171" w:rsidRDefault="00295171" w:rsidP="00295171">
      <w:pPr>
        <w:pStyle w:val="PL"/>
      </w:pPr>
    </w:p>
    <w:p w14:paraId="536EFD40" w14:textId="77777777" w:rsidR="00295171" w:rsidRDefault="00295171" w:rsidP="00295171">
      <w:pPr>
        <w:pStyle w:val="PL"/>
      </w:pPr>
    </w:p>
    <w:p w14:paraId="63F6627B" w14:textId="77777777" w:rsidR="00295171" w:rsidRDefault="00295171" w:rsidP="00295171">
      <w:pPr>
        <w:pStyle w:val="PL"/>
      </w:pPr>
      <w:r>
        <w:t>;</w:t>
      </w:r>
    </w:p>
    <w:p w14:paraId="7E2CE78A" w14:textId="77777777" w:rsidR="00295171" w:rsidRDefault="00295171" w:rsidP="00295171">
      <w:pPr>
        <w:pStyle w:val="PL"/>
      </w:pPr>
      <w:r>
        <w:t>; Header: 3gpp-Sbi-Originating-Network-Id</w:t>
      </w:r>
    </w:p>
    <w:p w14:paraId="1BBB97B0" w14:textId="77777777" w:rsidR="00295171" w:rsidRDefault="00295171" w:rsidP="00295171">
      <w:pPr>
        <w:pStyle w:val="PL"/>
      </w:pPr>
      <w:r>
        <w:t>;</w:t>
      </w:r>
    </w:p>
    <w:p w14:paraId="06B70CD7" w14:textId="77777777" w:rsidR="00295171" w:rsidRDefault="00295171" w:rsidP="00295171">
      <w:pPr>
        <w:pStyle w:val="PL"/>
      </w:pPr>
    </w:p>
    <w:p w14:paraId="377435AD" w14:textId="77777777" w:rsidR="00295171" w:rsidRDefault="00295171" w:rsidP="00295171">
      <w:pPr>
        <w:pStyle w:val="PL"/>
      </w:pPr>
      <w:r>
        <w:t>Sbi-Originating-Network-Id-Header = "3gpp-Sbi-Originating-Network-Id:" OWS 3DIGIT "-" 2*3DIGIT</w:t>
      </w:r>
    </w:p>
    <w:p w14:paraId="003BEFB7" w14:textId="77777777" w:rsidR="00295171" w:rsidRDefault="00295171" w:rsidP="00295171">
      <w:pPr>
        <w:pStyle w:val="PL"/>
      </w:pPr>
      <w:r>
        <w:t xml:space="preserve">                                    [ "-" 11HEXDIG ] [ ";" OWS srcinfo ] OWS</w:t>
      </w:r>
    </w:p>
    <w:p w14:paraId="1667E5FF" w14:textId="77777777" w:rsidR="00295171" w:rsidRDefault="00295171" w:rsidP="00295171">
      <w:pPr>
        <w:pStyle w:val="PL"/>
      </w:pPr>
    </w:p>
    <w:p w14:paraId="2AEF290D" w14:textId="77777777" w:rsidR="00295171" w:rsidRDefault="00295171" w:rsidP="00295171">
      <w:pPr>
        <w:pStyle w:val="PL"/>
      </w:pPr>
      <w:r>
        <w:t>srcinfo                           = "src" ":" RWS srctype "-" srcfqdn</w:t>
      </w:r>
    </w:p>
    <w:p w14:paraId="3406AF85" w14:textId="77777777" w:rsidR="00295171" w:rsidRDefault="00295171" w:rsidP="00295171">
      <w:pPr>
        <w:pStyle w:val="PL"/>
      </w:pPr>
    </w:p>
    <w:p w14:paraId="7F885E86" w14:textId="77777777" w:rsidR="00295171" w:rsidRDefault="00295171" w:rsidP="00295171">
      <w:pPr>
        <w:pStyle w:val="PL"/>
      </w:pPr>
      <w:r>
        <w:t>srctype                           = "SCP" / "SEPP"</w:t>
      </w:r>
    </w:p>
    <w:p w14:paraId="2D9F3963" w14:textId="77777777" w:rsidR="00295171" w:rsidRDefault="00295171" w:rsidP="00295171">
      <w:pPr>
        <w:pStyle w:val="PL"/>
      </w:pPr>
    </w:p>
    <w:p w14:paraId="5069446F" w14:textId="77777777" w:rsidR="00295171" w:rsidRDefault="00295171" w:rsidP="00295171">
      <w:pPr>
        <w:pStyle w:val="PL"/>
      </w:pPr>
      <w:r>
        <w:t>srcfqdn                           = 4*( ALPHA / DIGIT / "-" / "." )</w:t>
      </w:r>
    </w:p>
    <w:p w14:paraId="71733C60" w14:textId="77777777" w:rsidR="00295171" w:rsidRDefault="00295171" w:rsidP="00295171">
      <w:pPr>
        <w:pStyle w:val="PL"/>
      </w:pPr>
    </w:p>
    <w:p w14:paraId="6CE017D9" w14:textId="77777777" w:rsidR="00295171" w:rsidRDefault="00295171" w:rsidP="00295171">
      <w:pPr>
        <w:pStyle w:val="PL"/>
      </w:pPr>
    </w:p>
    <w:p w14:paraId="6BFFCC1A" w14:textId="77777777" w:rsidR="00295171" w:rsidRDefault="00295171" w:rsidP="00295171">
      <w:pPr>
        <w:pStyle w:val="PL"/>
      </w:pPr>
    </w:p>
    <w:p w14:paraId="4F45ED6B" w14:textId="77777777" w:rsidR="00295171" w:rsidRDefault="00295171" w:rsidP="00295171">
      <w:pPr>
        <w:pStyle w:val="PL"/>
      </w:pPr>
      <w:r>
        <w:t>;</w:t>
      </w:r>
    </w:p>
    <w:p w14:paraId="48B1F1F8" w14:textId="77777777" w:rsidR="00295171" w:rsidRDefault="00295171" w:rsidP="00295171">
      <w:pPr>
        <w:pStyle w:val="PL"/>
      </w:pPr>
      <w:r>
        <w:t>; Header: 3gpp-Sbi-Access-Scope</w:t>
      </w:r>
    </w:p>
    <w:p w14:paraId="6D9C9799" w14:textId="77777777" w:rsidR="00295171" w:rsidRDefault="00295171" w:rsidP="00295171">
      <w:pPr>
        <w:pStyle w:val="PL"/>
      </w:pPr>
      <w:r>
        <w:t>;</w:t>
      </w:r>
    </w:p>
    <w:p w14:paraId="2B70C6FD" w14:textId="77777777" w:rsidR="00295171" w:rsidRDefault="00295171" w:rsidP="00295171">
      <w:pPr>
        <w:pStyle w:val="PL"/>
      </w:pPr>
    </w:p>
    <w:p w14:paraId="208E9BDF" w14:textId="77777777" w:rsidR="00295171" w:rsidRDefault="00295171" w:rsidP="00295171">
      <w:pPr>
        <w:pStyle w:val="PL"/>
      </w:pPr>
      <w:r>
        <w:t>Sbi-Access-Scope-Header = "3gpp-Sbi-Access-Scope:" OWS scope-token *( SP scope-token ) OWS</w:t>
      </w:r>
    </w:p>
    <w:p w14:paraId="19FE8A30" w14:textId="77777777" w:rsidR="00295171" w:rsidRDefault="00295171" w:rsidP="00295171">
      <w:pPr>
        <w:pStyle w:val="PL"/>
      </w:pPr>
    </w:p>
    <w:p w14:paraId="5508148D" w14:textId="77777777" w:rsidR="00295171" w:rsidRDefault="00295171" w:rsidP="00295171">
      <w:pPr>
        <w:pStyle w:val="PL"/>
      </w:pPr>
      <w:r>
        <w:t>scope-token             = 1*NQCHAR</w:t>
      </w:r>
    </w:p>
    <w:p w14:paraId="32093925" w14:textId="77777777" w:rsidR="00295171" w:rsidRDefault="00295171" w:rsidP="00295171">
      <w:pPr>
        <w:pStyle w:val="PL"/>
      </w:pPr>
    </w:p>
    <w:p w14:paraId="26E204B4" w14:textId="77777777" w:rsidR="00295171" w:rsidRDefault="00295171" w:rsidP="00295171">
      <w:pPr>
        <w:pStyle w:val="PL"/>
      </w:pPr>
    </w:p>
    <w:p w14:paraId="47DB3313" w14:textId="77777777" w:rsidR="00295171" w:rsidRDefault="00295171" w:rsidP="00295171">
      <w:pPr>
        <w:pStyle w:val="PL"/>
      </w:pPr>
    </w:p>
    <w:p w14:paraId="3F4336E5" w14:textId="77777777" w:rsidR="00295171" w:rsidRDefault="00295171" w:rsidP="00295171">
      <w:pPr>
        <w:pStyle w:val="PL"/>
      </w:pPr>
      <w:r>
        <w:t>;</w:t>
      </w:r>
    </w:p>
    <w:p w14:paraId="109DC49D" w14:textId="77777777" w:rsidR="00295171" w:rsidRDefault="00295171" w:rsidP="00295171">
      <w:pPr>
        <w:pStyle w:val="PL"/>
      </w:pPr>
      <w:r>
        <w:t>; Header: 3gpp-Sbi-Access-Token</w:t>
      </w:r>
    </w:p>
    <w:p w14:paraId="0F8C7136" w14:textId="77777777" w:rsidR="00295171" w:rsidRDefault="00295171" w:rsidP="00295171">
      <w:pPr>
        <w:pStyle w:val="PL"/>
      </w:pPr>
      <w:r>
        <w:t>;</w:t>
      </w:r>
    </w:p>
    <w:p w14:paraId="19DFE49C" w14:textId="77777777" w:rsidR="00295171" w:rsidRDefault="00295171" w:rsidP="00295171">
      <w:pPr>
        <w:pStyle w:val="PL"/>
      </w:pPr>
    </w:p>
    <w:p w14:paraId="3D51ECCB" w14:textId="77777777" w:rsidR="00295171" w:rsidRDefault="00295171" w:rsidP="00295171">
      <w:pPr>
        <w:pStyle w:val="PL"/>
      </w:pPr>
      <w:r>
        <w:t>Sbi-Access-Token-Header = "3gpp-Sbi-Access-Token:" OWS credentials OWS</w:t>
      </w:r>
    </w:p>
    <w:p w14:paraId="0AF60376" w14:textId="77777777" w:rsidR="00295171" w:rsidRDefault="00295171" w:rsidP="00295171">
      <w:pPr>
        <w:pStyle w:val="PL"/>
      </w:pPr>
    </w:p>
    <w:p w14:paraId="1AEF85EF" w14:textId="77777777" w:rsidR="00295171" w:rsidRDefault="00295171" w:rsidP="00295171">
      <w:pPr>
        <w:pStyle w:val="PL"/>
      </w:pPr>
    </w:p>
    <w:p w14:paraId="71F1E0E9" w14:textId="77777777" w:rsidR="00295171" w:rsidRDefault="00295171" w:rsidP="00295171">
      <w:pPr>
        <w:pStyle w:val="PL"/>
      </w:pPr>
    </w:p>
    <w:p w14:paraId="674E4899" w14:textId="77777777" w:rsidR="00295171" w:rsidRDefault="00295171" w:rsidP="00295171">
      <w:pPr>
        <w:pStyle w:val="PL"/>
      </w:pPr>
      <w:r>
        <w:t>;</w:t>
      </w:r>
    </w:p>
    <w:p w14:paraId="4143FC75" w14:textId="77777777" w:rsidR="00295171" w:rsidRDefault="00295171" w:rsidP="00295171">
      <w:pPr>
        <w:pStyle w:val="PL"/>
      </w:pPr>
      <w:r>
        <w:t>; Header: 3gpp-Sbi-Target-Nf-Group-Id</w:t>
      </w:r>
    </w:p>
    <w:p w14:paraId="6838FD67" w14:textId="77777777" w:rsidR="00295171" w:rsidRDefault="00295171" w:rsidP="00295171">
      <w:pPr>
        <w:pStyle w:val="PL"/>
      </w:pPr>
      <w:r>
        <w:t>;</w:t>
      </w:r>
    </w:p>
    <w:p w14:paraId="6D5E3DA5" w14:textId="77777777" w:rsidR="00295171" w:rsidRDefault="00295171" w:rsidP="00295171">
      <w:pPr>
        <w:pStyle w:val="PL"/>
      </w:pPr>
    </w:p>
    <w:p w14:paraId="536FCBFD" w14:textId="77777777" w:rsidR="00295171" w:rsidRDefault="00295171" w:rsidP="00295171">
      <w:pPr>
        <w:pStyle w:val="PL"/>
      </w:pPr>
      <w:r>
        <w:t>Sbi-Target-Nf-Group-Id-Header = "3gpp-Sbi-Target-Nf-Group-Id:" OWS "nfgid=" nfGroupIdValue OWS</w:t>
      </w:r>
    </w:p>
    <w:p w14:paraId="02F19C3B" w14:textId="77777777" w:rsidR="00295171" w:rsidRDefault="00295171" w:rsidP="00295171">
      <w:pPr>
        <w:pStyle w:val="PL"/>
      </w:pPr>
    </w:p>
    <w:p w14:paraId="0A032574" w14:textId="77777777" w:rsidR="00295171" w:rsidRDefault="00295171" w:rsidP="00295171">
      <w:pPr>
        <w:pStyle w:val="PL"/>
      </w:pPr>
      <w:r>
        <w:t>nfGroupIdValue                = DQUOTE token DQUOTE</w:t>
      </w:r>
    </w:p>
    <w:p w14:paraId="35C09874" w14:textId="77777777" w:rsidR="00295171" w:rsidRDefault="00295171" w:rsidP="00295171">
      <w:pPr>
        <w:pStyle w:val="PL"/>
      </w:pPr>
    </w:p>
    <w:p w14:paraId="38A56549" w14:textId="77777777" w:rsidR="00295171" w:rsidRDefault="00295171" w:rsidP="00295171">
      <w:pPr>
        <w:pStyle w:val="PL"/>
      </w:pPr>
    </w:p>
    <w:p w14:paraId="3C2B7331" w14:textId="77777777" w:rsidR="00295171" w:rsidRDefault="00295171" w:rsidP="00295171">
      <w:pPr>
        <w:pStyle w:val="PL"/>
      </w:pPr>
    </w:p>
    <w:p w14:paraId="69EEF830" w14:textId="77777777" w:rsidR="00295171" w:rsidRDefault="00295171" w:rsidP="00295171">
      <w:pPr>
        <w:pStyle w:val="PL"/>
      </w:pPr>
      <w:r>
        <w:t>;</w:t>
      </w:r>
    </w:p>
    <w:p w14:paraId="0FB43E07" w14:textId="77777777" w:rsidR="00295171" w:rsidRDefault="00295171" w:rsidP="00295171">
      <w:pPr>
        <w:pStyle w:val="PL"/>
      </w:pPr>
      <w:r>
        <w:lastRenderedPageBreak/>
        <w:t>; Header: 3gpp-Sbi-Nrf-Uri-Callback</w:t>
      </w:r>
    </w:p>
    <w:p w14:paraId="10BC5E4C" w14:textId="77777777" w:rsidR="00295171" w:rsidRDefault="00295171" w:rsidP="00295171">
      <w:pPr>
        <w:pStyle w:val="PL"/>
      </w:pPr>
      <w:r>
        <w:t>;</w:t>
      </w:r>
    </w:p>
    <w:p w14:paraId="257A5597" w14:textId="77777777" w:rsidR="00295171" w:rsidRDefault="00295171" w:rsidP="00295171">
      <w:pPr>
        <w:pStyle w:val="PL"/>
      </w:pPr>
    </w:p>
    <w:p w14:paraId="61323C5F" w14:textId="77777777" w:rsidR="00295171" w:rsidRDefault="00295171" w:rsidP="00295171">
      <w:pPr>
        <w:pStyle w:val="PL"/>
      </w:pPr>
      <w:r>
        <w:t>Sbi-Nrf-Uri-Callback-Header = "3gpp-Sbi-Nrf-Uri-Callback:" OWS</w:t>
      </w:r>
    </w:p>
    <w:p w14:paraId="5F430364" w14:textId="77777777" w:rsidR="00295171" w:rsidRDefault="00295171" w:rsidP="00295171">
      <w:pPr>
        <w:pStyle w:val="PL"/>
      </w:pPr>
      <w:r>
        <w:t xml:space="preserve">                              nrfUriCallbackParam *( OWS ";" OWS nrfUriCallbackParam ) OWS</w:t>
      </w:r>
    </w:p>
    <w:p w14:paraId="28E60F56" w14:textId="77777777" w:rsidR="00295171" w:rsidRDefault="00295171" w:rsidP="00295171">
      <w:pPr>
        <w:pStyle w:val="PL"/>
      </w:pPr>
    </w:p>
    <w:p w14:paraId="1CE72153" w14:textId="77777777" w:rsidR="00295171" w:rsidRDefault="00295171" w:rsidP="00295171">
      <w:pPr>
        <w:pStyle w:val="PL"/>
      </w:pPr>
      <w:r>
        <w:t>nrfUriCallbackParam         = nrfUriCallbackParamName ":" RWS nrfUriCallbackParamValue</w:t>
      </w:r>
    </w:p>
    <w:p w14:paraId="69F620C7" w14:textId="77777777" w:rsidR="00295171" w:rsidRDefault="00295171" w:rsidP="00295171">
      <w:pPr>
        <w:pStyle w:val="PL"/>
      </w:pPr>
    </w:p>
    <w:p w14:paraId="225451E7" w14:textId="77777777" w:rsidR="00295171" w:rsidRDefault="00295171" w:rsidP="00295171">
      <w:pPr>
        <w:pStyle w:val="PL"/>
      </w:pPr>
      <w:r>
        <w:t>nrfUriCallbackParamName     = "nnrf-disc" / "nnrf-nfm" / token</w:t>
      </w:r>
    </w:p>
    <w:p w14:paraId="17D6DC11" w14:textId="77777777" w:rsidR="00295171" w:rsidRDefault="00295171" w:rsidP="00295171">
      <w:pPr>
        <w:pStyle w:val="PL"/>
      </w:pPr>
    </w:p>
    <w:p w14:paraId="28C54727" w14:textId="77777777" w:rsidR="00295171" w:rsidRDefault="00295171" w:rsidP="00295171">
      <w:pPr>
        <w:pStyle w:val="PL"/>
      </w:pPr>
      <w:r>
        <w:t>nrfUriCallbackParamValue    = DQUOTE URI DQUOTE</w:t>
      </w:r>
    </w:p>
    <w:p w14:paraId="334767E1" w14:textId="77777777" w:rsidR="00295171" w:rsidRDefault="00295171" w:rsidP="00295171">
      <w:pPr>
        <w:pStyle w:val="PL"/>
      </w:pPr>
    </w:p>
    <w:p w14:paraId="5568EBDE" w14:textId="77777777" w:rsidR="00295171" w:rsidRDefault="00295171" w:rsidP="00295171">
      <w:pPr>
        <w:pStyle w:val="PL"/>
      </w:pPr>
    </w:p>
    <w:p w14:paraId="352D8847" w14:textId="77777777" w:rsidR="00295171" w:rsidRDefault="00295171" w:rsidP="00295171">
      <w:pPr>
        <w:pStyle w:val="PL"/>
      </w:pPr>
    </w:p>
    <w:p w14:paraId="2ED1E376" w14:textId="77777777" w:rsidR="00295171" w:rsidRDefault="00295171" w:rsidP="00295171">
      <w:pPr>
        <w:pStyle w:val="PL"/>
      </w:pPr>
      <w:r>
        <w:t>;</w:t>
      </w:r>
    </w:p>
    <w:p w14:paraId="450FED46" w14:textId="77777777" w:rsidR="00295171" w:rsidRDefault="00295171" w:rsidP="00295171">
      <w:pPr>
        <w:pStyle w:val="PL"/>
      </w:pPr>
      <w:r>
        <w:t>; Header: 3gpp-Sbi-NF-Peer-Info</w:t>
      </w:r>
    </w:p>
    <w:p w14:paraId="0F0E743E" w14:textId="77777777" w:rsidR="00295171" w:rsidRDefault="00295171" w:rsidP="00295171">
      <w:pPr>
        <w:pStyle w:val="PL"/>
      </w:pPr>
      <w:r>
        <w:t>;</w:t>
      </w:r>
    </w:p>
    <w:p w14:paraId="388E31E2" w14:textId="77777777" w:rsidR="00295171" w:rsidRDefault="00295171" w:rsidP="00295171">
      <w:pPr>
        <w:pStyle w:val="PL"/>
      </w:pPr>
    </w:p>
    <w:p w14:paraId="421C9041" w14:textId="77777777" w:rsidR="00295171" w:rsidRDefault="00295171" w:rsidP="00295171">
      <w:pPr>
        <w:pStyle w:val="PL"/>
      </w:pPr>
      <w:r>
        <w:t>Sbi-NF-Peer-Info-Header = "3gpp-Sbi-NF-Peer-Info:" OWS peerinfo *( ";" OWS peerinfo ) OWS</w:t>
      </w:r>
    </w:p>
    <w:p w14:paraId="5CD6EFB1" w14:textId="77777777" w:rsidR="00295171" w:rsidRDefault="00295171" w:rsidP="00295171">
      <w:pPr>
        <w:pStyle w:val="PL"/>
      </w:pPr>
    </w:p>
    <w:p w14:paraId="3CB65096" w14:textId="77777777" w:rsidR="00295171" w:rsidRDefault="00295171" w:rsidP="00295171">
      <w:pPr>
        <w:pStyle w:val="PL"/>
      </w:pPr>
      <w:r>
        <w:t>peerinfo                = peertype "=" token</w:t>
      </w:r>
    </w:p>
    <w:p w14:paraId="393E6AED" w14:textId="77777777" w:rsidR="00295171" w:rsidRDefault="00295171" w:rsidP="00295171">
      <w:pPr>
        <w:pStyle w:val="PL"/>
      </w:pPr>
    </w:p>
    <w:p w14:paraId="2A98D72C" w14:textId="77777777" w:rsidR="00295171" w:rsidRDefault="00295171" w:rsidP="00295171">
      <w:pPr>
        <w:pStyle w:val="PL"/>
      </w:pPr>
      <w:r>
        <w:t>peertype                = "srcinst"</w:t>
      </w:r>
    </w:p>
    <w:p w14:paraId="44837AFE" w14:textId="77777777" w:rsidR="00295171" w:rsidRDefault="00295171" w:rsidP="00295171">
      <w:pPr>
        <w:pStyle w:val="PL"/>
      </w:pPr>
      <w:r>
        <w:t xml:space="preserve">                        / "srcservinst"</w:t>
      </w:r>
    </w:p>
    <w:p w14:paraId="03122B1C" w14:textId="77777777" w:rsidR="00295171" w:rsidRDefault="00295171" w:rsidP="00295171">
      <w:pPr>
        <w:pStyle w:val="PL"/>
      </w:pPr>
      <w:r>
        <w:t xml:space="preserve">                        / "srcscp"</w:t>
      </w:r>
    </w:p>
    <w:p w14:paraId="6B0C7390" w14:textId="77777777" w:rsidR="00295171" w:rsidRDefault="00295171" w:rsidP="00295171">
      <w:pPr>
        <w:pStyle w:val="PL"/>
      </w:pPr>
      <w:r>
        <w:t xml:space="preserve">                        / "srcsepp"</w:t>
      </w:r>
    </w:p>
    <w:p w14:paraId="57BA4377" w14:textId="77777777" w:rsidR="00295171" w:rsidRDefault="00295171" w:rsidP="00295171">
      <w:pPr>
        <w:pStyle w:val="PL"/>
      </w:pPr>
      <w:r>
        <w:t xml:space="preserve">                        / "dstinst"</w:t>
      </w:r>
    </w:p>
    <w:p w14:paraId="1FBB0938" w14:textId="77777777" w:rsidR="00295171" w:rsidRDefault="00295171" w:rsidP="00295171">
      <w:pPr>
        <w:pStyle w:val="PL"/>
      </w:pPr>
      <w:r>
        <w:t xml:space="preserve">                        / "dstservinst"</w:t>
      </w:r>
    </w:p>
    <w:p w14:paraId="655D6CC7" w14:textId="77777777" w:rsidR="00295171" w:rsidRDefault="00295171" w:rsidP="00295171">
      <w:pPr>
        <w:pStyle w:val="PL"/>
      </w:pPr>
      <w:r>
        <w:t xml:space="preserve">                        / "dstscp"</w:t>
      </w:r>
    </w:p>
    <w:p w14:paraId="4C22FA6A" w14:textId="77777777" w:rsidR="00295171" w:rsidRDefault="00295171" w:rsidP="00295171">
      <w:pPr>
        <w:pStyle w:val="PL"/>
      </w:pPr>
      <w:r>
        <w:t xml:space="preserve">                        / "dstsepp"</w:t>
      </w:r>
    </w:p>
    <w:p w14:paraId="74ED9277" w14:textId="77777777" w:rsidR="00295171" w:rsidRDefault="00295171" w:rsidP="00295171">
      <w:pPr>
        <w:pStyle w:val="PL"/>
      </w:pPr>
    </w:p>
    <w:p w14:paraId="5918D6E4" w14:textId="77777777" w:rsidR="00295171" w:rsidRDefault="00295171" w:rsidP="00295171">
      <w:pPr>
        <w:pStyle w:val="PL"/>
      </w:pPr>
    </w:p>
    <w:p w14:paraId="28F8C5D1" w14:textId="77777777" w:rsidR="00295171" w:rsidRDefault="00295171" w:rsidP="00295171">
      <w:pPr>
        <w:pStyle w:val="PL"/>
      </w:pPr>
    </w:p>
    <w:p w14:paraId="6AC9A65C" w14:textId="77777777" w:rsidR="00295171" w:rsidRDefault="00295171" w:rsidP="00295171">
      <w:pPr>
        <w:pStyle w:val="PL"/>
      </w:pPr>
      <w:r>
        <w:t>;</w:t>
      </w:r>
    </w:p>
    <w:p w14:paraId="5500038B" w14:textId="77777777" w:rsidR="00295171" w:rsidRDefault="00295171" w:rsidP="00295171">
      <w:pPr>
        <w:pStyle w:val="PL"/>
      </w:pPr>
      <w:r>
        <w:t>; Header: 3gpp-Sbi-Sender-Timestamp</w:t>
      </w:r>
    </w:p>
    <w:p w14:paraId="7C94C987" w14:textId="77777777" w:rsidR="00295171" w:rsidRDefault="00295171" w:rsidP="00295171">
      <w:pPr>
        <w:pStyle w:val="PL"/>
      </w:pPr>
      <w:r>
        <w:t>;</w:t>
      </w:r>
    </w:p>
    <w:p w14:paraId="73043EAB" w14:textId="77777777" w:rsidR="00295171" w:rsidRDefault="00295171" w:rsidP="00295171">
      <w:pPr>
        <w:pStyle w:val="PL"/>
      </w:pPr>
    </w:p>
    <w:p w14:paraId="04E5256E" w14:textId="77777777" w:rsidR="00295171" w:rsidRDefault="00295171" w:rsidP="00295171">
      <w:pPr>
        <w:pStyle w:val="PL"/>
      </w:pPr>
      <w:r>
        <w:t>Sbi-Sender-Timestamp-Header = "3gpp-Sbi-Sender-Timestamp:" OWS</w:t>
      </w:r>
    </w:p>
    <w:p w14:paraId="65D99173" w14:textId="77777777" w:rsidR="00295171" w:rsidRDefault="00295171" w:rsidP="00295171">
      <w:pPr>
        <w:pStyle w:val="PL"/>
      </w:pPr>
      <w:r>
        <w:t xml:space="preserve">                              day-name "," SP date1 SP time-of-day "." milliseconds SP "GMT" OWS</w:t>
      </w:r>
    </w:p>
    <w:p w14:paraId="66ADD439" w14:textId="77777777" w:rsidR="00295171" w:rsidRDefault="00295171" w:rsidP="00295171">
      <w:pPr>
        <w:pStyle w:val="PL"/>
      </w:pPr>
    </w:p>
    <w:p w14:paraId="35B37AAE" w14:textId="77777777" w:rsidR="00295171" w:rsidRDefault="00295171" w:rsidP="00295171">
      <w:pPr>
        <w:pStyle w:val="PL"/>
      </w:pPr>
      <w:r>
        <w:t>milliseconds                = 3DIGIT</w:t>
      </w:r>
    </w:p>
    <w:p w14:paraId="4176353C" w14:textId="77777777" w:rsidR="00295171" w:rsidRDefault="00295171" w:rsidP="00295171">
      <w:pPr>
        <w:pStyle w:val="PL"/>
      </w:pPr>
    </w:p>
    <w:p w14:paraId="6EE51855" w14:textId="77777777" w:rsidR="00295171" w:rsidRDefault="00295171" w:rsidP="00295171">
      <w:pPr>
        <w:pStyle w:val="PL"/>
      </w:pPr>
    </w:p>
    <w:p w14:paraId="65E37767" w14:textId="77777777" w:rsidR="00295171" w:rsidRDefault="00295171" w:rsidP="00295171">
      <w:pPr>
        <w:pStyle w:val="PL"/>
      </w:pPr>
    </w:p>
    <w:p w14:paraId="62689471" w14:textId="77777777" w:rsidR="00295171" w:rsidRDefault="00295171" w:rsidP="00295171">
      <w:pPr>
        <w:pStyle w:val="PL"/>
      </w:pPr>
      <w:r>
        <w:t>;</w:t>
      </w:r>
    </w:p>
    <w:p w14:paraId="61138DB6" w14:textId="77777777" w:rsidR="00295171" w:rsidRDefault="00295171" w:rsidP="00295171">
      <w:pPr>
        <w:pStyle w:val="PL"/>
      </w:pPr>
      <w:r>
        <w:t>; Header: 3gpp-Sbi-Max-Rsp-Time</w:t>
      </w:r>
    </w:p>
    <w:p w14:paraId="46307714" w14:textId="77777777" w:rsidR="00295171" w:rsidRDefault="00295171" w:rsidP="00295171">
      <w:pPr>
        <w:pStyle w:val="PL"/>
      </w:pPr>
      <w:r>
        <w:t>;</w:t>
      </w:r>
    </w:p>
    <w:p w14:paraId="4C550CB0" w14:textId="77777777" w:rsidR="00295171" w:rsidRDefault="00295171" w:rsidP="00295171">
      <w:pPr>
        <w:pStyle w:val="PL"/>
      </w:pPr>
    </w:p>
    <w:p w14:paraId="75D48E48" w14:textId="77777777" w:rsidR="00295171" w:rsidRDefault="00295171" w:rsidP="00295171">
      <w:pPr>
        <w:pStyle w:val="PL"/>
      </w:pPr>
      <w:r>
        <w:t>Sbi-Max-Rsp-Time-Header = "3gpp-Sbi-Max-Rsp-Time:" OWS 1*5DIGIT OWS</w:t>
      </w:r>
    </w:p>
    <w:p w14:paraId="766351E5" w14:textId="77777777" w:rsidR="00295171" w:rsidRDefault="00295171" w:rsidP="00295171">
      <w:pPr>
        <w:pStyle w:val="PL"/>
      </w:pPr>
    </w:p>
    <w:p w14:paraId="5B49B434" w14:textId="77777777" w:rsidR="00295171" w:rsidRDefault="00295171" w:rsidP="00295171">
      <w:pPr>
        <w:pStyle w:val="PL"/>
      </w:pPr>
    </w:p>
    <w:p w14:paraId="35930C07" w14:textId="77777777" w:rsidR="00295171" w:rsidRDefault="00295171" w:rsidP="00295171">
      <w:pPr>
        <w:pStyle w:val="PL"/>
      </w:pPr>
    </w:p>
    <w:p w14:paraId="654139EA" w14:textId="77777777" w:rsidR="00295171" w:rsidRDefault="00295171" w:rsidP="00295171">
      <w:pPr>
        <w:pStyle w:val="PL"/>
      </w:pPr>
      <w:r>
        <w:t>;</w:t>
      </w:r>
    </w:p>
    <w:p w14:paraId="1257A9E4" w14:textId="77777777" w:rsidR="00295171" w:rsidRDefault="00295171" w:rsidP="00295171">
      <w:pPr>
        <w:pStyle w:val="PL"/>
      </w:pPr>
      <w:r>
        <w:t>; Header: 3gpp-Sbi-Correlation-Info</w:t>
      </w:r>
    </w:p>
    <w:p w14:paraId="481D482D" w14:textId="77777777" w:rsidR="00295171" w:rsidRDefault="00295171" w:rsidP="00295171">
      <w:pPr>
        <w:pStyle w:val="PL"/>
      </w:pPr>
      <w:r>
        <w:t>;</w:t>
      </w:r>
    </w:p>
    <w:p w14:paraId="2666B09A" w14:textId="77777777" w:rsidR="00295171" w:rsidRDefault="00295171" w:rsidP="00295171">
      <w:pPr>
        <w:pStyle w:val="PL"/>
      </w:pPr>
    </w:p>
    <w:p w14:paraId="4C91DE02" w14:textId="77777777" w:rsidR="00295171" w:rsidRDefault="00295171" w:rsidP="00295171">
      <w:pPr>
        <w:pStyle w:val="PL"/>
      </w:pPr>
      <w:r>
        <w:t>Sbi-Correlation-Info-Header = "3gpp-Sbi-Correlation-Info:" OWS</w:t>
      </w:r>
    </w:p>
    <w:p w14:paraId="12FED94E" w14:textId="77777777" w:rsidR="00295171" w:rsidRDefault="00295171" w:rsidP="00295171">
      <w:pPr>
        <w:pStyle w:val="PL"/>
      </w:pPr>
      <w:r>
        <w:t xml:space="preserve">                              correlationinfo *( ";" OWS correlationinfo ) OWS</w:t>
      </w:r>
    </w:p>
    <w:p w14:paraId="55E3525C" w14:textId="77777777" w:rsidR="00295171" w:rsidRDefault="00295171" w:rsidP="00295171">
      <w:pPr>
        <w:pStyle w:val="PL"/>
      </w:pPr>
    </w:p>
    <w:p w14:paraId="0CDB8923" w14:textId="77777777" w:rsidR="00295171" w:rsidRDefault="00295171" w:rsidP="00295171">
      <w:pPr>
        <w:pStyle w:val="PL"/>
      </w:pPr>
      <w:r>
        <w:t>correlationinfo             = ctype "-" cvalue</w:t>
      </w:r>
    </w:p>
    <w:p w14:paraId="5D28C4E7" w14:textId="77777777" w:rsidR="00295171" w:rsidRDefault="00295171" w:rsidP="00295171">
      <w:pPr>
        <w:pStyle w:val="PL"/>
      </w:pPr>
    </w:p>
    <w:p w14:paraId="0016ACCF" w14:textId="77777777" w:rsidR="00295171" w:rsidRDefault="00295171" w:rsidP="00295171">
      <w:pPr>
        <w:pStyle w:val="PL"/>
      </w:pPr>
      <w:r>
        <w:t>ctype                       = "imsi" / "impi" / "suci" / "nai" / "gci" / "gli" / "impu"</w:t>
      </w:r>
    </w:p>
    <w:p w14:paraId="00F04158" w14:textId="77777777" w:rsidR="00295171" w:rsidRDefault="00295171" w:rsidP="00295171">
      <w:pPr>
        <w:pStyle w:val="PL"/>
      </w:pPr>
      <w:r>
        <w:t xml:space="preserve">                            / "msisdn" / "extid" / "imeisv" / "imei" / "mac" / "eui" / token</w:t>
      </w:r>
    </w:p>
    <w:p w14:paraId="1C076CAB" w14:textId="77777777" w:rsidR="00295171" w:rsidRDefault="00295171" w:rsidP="00295171">
      <w:pPr>
        <w:pStyle w:val="PL"/>
      </w:pPr>
    </w:p>
    <w:p w14:paraId="63E096E1" w14:textId="77777777" w:rsidR="00295171" w:rsidRDefault="00295171" w:rsidP="00295171">
      <w:pPr>
        <w:pStyle w:val="PL"/>
      </w:pPr>
      <w:r>
        <w:t>cvalue                      = 1*( tchar / "@" )</w:t>
      </w:r>
    </w:p>
    <w:p w14:paraId="3A093232" w14:textId="77777777" w:rsidR="00295171" w:rsidRDefault="00295171" w:rsidP="00295171">
      <w:pPr>
        <w:pStyle w:val="PL"/>
      </w:pPr>
    </w:p>
    <w:p w14:paraId="0DD776B1" w14:textId="77777777" w:rsidR="00295171" w:rsidRDefault="00295171" w:rsidP="00295171">
      <w:pPr>
        <w:pStyle w:val="PL"/>
      </w:pPr>
    </w:p>
    <w:p w14:paraId="1DF12591" w14:textId="77777777" w:rsidR="00295171" w:rsidRDefault="00295171" w:rsidP="00295171">
      <w:pPr>
        <w:pStyle w:val="PL"/>
      </w:pPr>
    </w:p>
    <w:p w14:paraId="473AE72B" w14:textId="77777777" w:rsidR="00295171" w:rsidRDefault="00295171" w:rsidP="00295171">
      <w:pPr>
        <w:pStyle w:val="PL"/>
      </w:pPr>
      <w:r>
        <w:t>;</w:t>
      </w:r>
    </w:p>
    <w:p w14:paraId="39C33F01" w14:textId="77777777" w:rsidR="00295171" w:rsidRDefault="00295171" w:rsidP="00295171">
      <w:pPr>
        <w:pStyle w:val="PL"/>
      </w:pPr>
      <w:r>
        <w:t>; Header: 3gpp-Sbi-Alternate-Chf-Id</w:t>
      </w:r>
    </w:p>
    <w:p w14:paraId="1254CFCD" w14:textId="77777777" w:rsidR="00295171" w:rsidRDefault="00295171" w:rsidP="00295171">
      <w:pPr>
        <w:pStyle w:val="PL"/>
      </w:pPr>
      <w:r>
        <w:t>;</w:t>
      </w:r>
    </w:p>
    <w:p w14:paraId="5AB4950E" w14:textId="77777777" w:rsidR="00295171" w:rsidRDefault="00295171" w:rsidP="00295171">
      <w:pPr>
        <w:pStyle w:val="PL"/>
      </w:pPr>
    </w:p>
    <w:p w14:paraId="5CC73305" w14:textId="77777777" w:rsidR="00295171" w:rsidRDefault="00295171" w:rsidP="00295171">
      <w:pPr>
        <w:pStyle w:val="PL"/>
      </w:pPr>
      <w:r>
        <w:t>Sbi-Alternate-Chf-Id-Header = "3gpp-Sbi-Alternate-Chf-Id:" OWS</w:t>
      </w:r>
    </w:p>
    <w:p w14:paraId="60FD2719" w14:textId="77777777" w:rsidR="00295171" w:rsidRDefault="00295171" w:rsidP="00295171">
      <w:pPr>
        <w:pStyle w:val="PL"/>
      </w:pPr>
      <w:r>
        <w:t xml:space="preserve">                              "nfinst=" nfinst ";" OWS ( "primary" / "secondary" ) OWS</w:t>
      </w:r>
    </w:p>
    <w:p w14:paraId="6AD1D394" w14:textId="77777777" w:rsidR="00295171" w:rsidRDefault="00295171" w:rsidP="00295171">
      <w:pPr>
        <w:pStyle w:val="PL"/>
      </w:pPr>
    </w:p>
    <w:p w14:paraId="0EAECB61" w14:textId="77777777" w:rsidR="00295171" w:rsidRDefault="00295171" w:rsidP="00295171">
      <w:pPr>
        <w:pStyle w:val="PL"/>
      </w:pPr>
    </w:p>
    <w:p w14:paraId="62BD1064" w14:textId="77777777" w:rsidR="00295171" w:rsidRDefault="00295171" w:rsidP="00295171">
      <w:pPr>
        <w:pStyle w:val="PL"/>
      </w:pPr>
    </w:p>
    <w:p w14:paraId="0A2AC976" w14:textId="77777777" w:rsidR="00295171" w:rsidRDefault="00295171" w:rsidP="00295171">
      <w:pPr>
        <w:pStyle w:val="PL"/>
      </w:pPr>
      <w:r>
        <w:t>;</w:t>
      </w:r>
    </w:p>
    <w:p w14:paraId="267F7462" w14:textId="77777777" w:rsidR="00295171" w:rsidRDefault="00295171" w:rsidP="00295171">
      <w:pPr>
        <w:pStyle w:val="PL"/>
      </w:pPr>
      <w:r>
        <w:lastRenderedPageBreak/>
        <w:t>; Header: 3gpp-Sbi-Notif-Accepted-Encoding</w:t>
      </w:r>
    </w:p>
    <w:p w14:paraId="02A09624" w14:textId="77777777" w:rsidR="00295171" w:rsidRDefault="00295171" w:rsidP="00295171">
      <w:pPr>
        <w:pStyle w:val="PL"/>
      </w:pPr>
      <w:r>
        <w:t>;</w:t>
      </w:r>
    </w:p>
    <w:p w14:paraId="65ACA1F1" w14:textId="77777777" w:rsidR="00295171" w:rsidRDefault="00295171" w:rsidP="00295171">
      <w:pPr>
        <w:pStyle w:val="PL"/>
      </w:pPr>
    </w:p>
    <w:p w14:paraId="2ACD839B" w14:textId="77777777" w:rsidR="00295171" w:rsidRDefault="00295171" w:rsidP="00295171">
      <w:pPr>
        <w:pStyle w:val="PL"/>
      </w:pPr>
      <w:r>
        <w:t>Sbi-Notif-Accepted-Encoding-Header = "3gpp-Sbi-Notif-Accepted-Encoding:" OWS</w:t>
      </w:r>
    </w:p>
    <w:p w14:paraId="293E8EC0" w14:textId="77777777" w:rsidR="00295171" w:rsidRDefault="00295171" w:rsidP="00295171">
      <w:pPr>
        <w:pStyle w:val="PL"/>
      </w:pPr>
      <w:r>
        <w:t xml:space="preserve">                                     encoding-element *( OWS "," OWS encoding-element ) OWS</w:t>
      </w:r>
    </w:p>
    <w:p w14:paraId="5FF7337D" w14:textId="77777777" w:rsidR="00295171" w:rsidRDefault="00295171" w:rsidP="00295171">
      <w:pPr>
        <w:pStyle w:val="PL"/>
      </w:pPr>
    </w:p>
    <w:p w14:paraId="297F3726" w14:textId="77777777" w:rsidR="00295171" w:rsidRDefault="00295171" w:rsidP="00295171">
      <w:pPr>
        <w:pStyle w:val="PL"/>
      </w:pPr>
      <w:r>
        <w:t>encoding-element                   = codings [ weight ]</w:t>
      </w:r>
    </w:p>
    <w:p w14:paraId="1073867F" w14:textId="77777777" w:rsidR="00295171" w:rsidRDefault="00295171" w:rsidP="00295171">
      <w:pPr>
        <w:pStyle w:val="PL"/>
      </w:pPr>
    </w:p>
    <w:p w14:paraId="3AFB79DF" w14:textId="77777777" w:rsidR="00295171" w:rsidRDefault="00295171" w:rsidP="00295171">
      <w:pPr>
        <w:pStyle w:val="PL"/>
      </w:pPr>
    </w:p>
    <w:p w14:paraId="5C7F41A4" w14:textId="77777777" w:rsidR="00295171" w:rsidRDefault="00295171" w:rsidP="00295171">
      <w:pPr>
        <w:pStyle w:val="PL"/>
      </w:pPr>
    </w:p>
    <w:p w14:paraId="1906246C" w14:textId="77777777" w:rsidR="00295171" w:rsidRDefault="00295171" w:rsidP="00295171">
      <w:pPr>
        <w:pStyle w:val="PL"/>
      </w:pPr>
      <w:r>
        <w:t>;</w:t>
      </w:r>
    </w:p>
    <w:p w14:paraId="1BAFEFAB" w14:textId="77777777" w:rsidR="00295171" w:rsidRDefault="00295171" w:rsidP="00295171">
      <w:pPr>
        <w:pStyle w:val="PL"/>
      </w:pPr>
      <w:r>
        <w:t>; Header: 3gpp-Sbi-Consumer-Info</w:t>
      </w:r>
    </w:p>
    <w:p w14:paraId="478A41F2" w14:textId="77777777" w:rsidR="00295171" w:rsidRDefault="00295171" w:rsidP="00295171">
      <w:pPr>
        <w:pStyle w:val="PL"/>
      </w:pPr>
      <w:r>
        <w:t>;</w:t>
      </w:r>
    </w:p>
    <w:p w14:paraId="1E10BE0D" w14:textId="77777777" w:rsidR="00295171" w:rsidRDefault="00295171" w:rsidP="00295171">
      <w:pPr>
        <w:pStyle w:val="PL"/>
      </w:pPr>
    </w:p>
    <w:p w14:paraId="0357CA19" w14:textId="77777777" w:rsidR="00295171" w:rsidRDefault="00295171" w:rsidP="00295171">
      <w:pPr>
        <w:pStyle w:val="PL"/>
      </w:pPr>
      <w:r>
        <w:t>Sbi-Consumer-Info-Header = "3gpp-Sbi-Consumer-Info:" OWS</w:t>
      </w:r>
    </w:p>
    <w:p w14:paraId="59F0DE99" w14:textId="77777777" w:rsidR="00295171" w:rsidRDefault="00295171" w:rsidP="00295171">
      <w:pPr>
        <w:pStyle w:val="PL"/>
      </w:pPr>
      <w:r>
        <w:t xml:space="preserve">                           consumer-info-element *( OWS "," OWS consumer-info-element ) OWS</w:t>
      </w:r>
    </w:p>
    <w:p w14:paraId="0898724C" w14:textId="77777777" w:rsidR="00295171" w:rsidRDefault="00295171" w:rsidP="00295171">
      <w:pPr>
        <w:pStyle w:val="PL"/>
      </w:pPr>
    </w:p>
    <w:p w14:paraId="5B657180" w14:textId="77777777" w:rsidR="00295171" w:rsidRDefault="00295171" w:rsidP="00295171">
      <w:pPr>
        <w:pStyle w:val="PL"/>
      </w:pPr>
      <w:r>
        <w:t xml:space="preserve">consumer-info-element    = ( supportedService ";" OWS supportedVersions </w:t>
      </w:r>
    </w:p>
    <w:p w14:paraId="5DC01590" w14:textId="77777777" w:rsidR="00295171" w:rsidRDefault="00295171" w:rsidP="00295171">
      <w:pPr>
        <w:pStyle w:val="PL"/>
      </w:pPr>
      <w:r>
        <w:t xml:space="preserve">                             [ ";" OWS supportedFeatures ]</w:t>
      </w:r>
    </w:p>
    <w:p w14:paraId="2D081BE4" w14:textId="77777777" w:rsidR="00295171" w:rsidRDefault="00295171" w:rsidP="00295171">
      <w:pPr>
        <w:pStyle w:val="PL"/>
      </w:pPr>
      <w:r>
        <w:t xml:space="preserve">                             [ ";" OWS acceptEncoding ]</w:t>
      </w:r>
    </w:p>
    <w:p w14:paraId="2B22C6DB" w14:textId="77777777" w:rsidR="00295171" w:rsidRDefault="00295171" w:rsidP="00295171">
      <w:pPr>
        <w:pStyle w:val="PL"/>
      </w:pPr>
      <w:r>
        <w:t xml:space="preserve">                             [ ";" OWS callback-uri-prefix ]</w:t>
      </w:r>
    </w:p>
    <w:p w14:paraId="70338EE8" w14:textId="77777777" w:rsidR="00295171" w:rsidRDefault="00295171" w:rsidP="00295171">
      <w:pPr>
        <w:pStyle w:val="PL"/>
      </w:pPr>
      <w:r>
        <w:t xml:space="preserve">                           ) [ ";" OWS intraPlmnCallbackRoot ";" OWS interPlmnCallbackRoot ]</w:t>
      </w:r>
    </w:p>
    <w:p w14:paraId="04FE41D6" w14:textId="77777777" w:rsidR="00295171" w:rsidRDefault="00295171" w:rsidP="00295171">
      <w:pPr>
        <w:pStyle w:val="PL"/>
      </w:pPr>
    </w:p>
    <w:p w14:paraId="2930636B" w14:textId="77777777" w:rsidR="00295171" w:rsidRDefault="00295171" w:rsidP="00295171">
      <w:pPr>
        <w:pStyle w:val="PL"/>
      </w:pPr>
      <w:r>
        <w:t>supportedService         = "service=" servicename</w:t>
      </w:r>
    </w:p>
    <w:p w14:paraId="4062CDF2" w14:textId="77777777" w:rsidR="00295171" w:rsidRDefault="00295171" w:rsidP="00295171">
      <w:pPr>
        <w:pStyle w:val="PL"/>
      </w:pPr>
    </w:p>
    <w:p w14:paraId="2983A118" w14:textId="77777777" w:rsidR="00295171" w:rsidRDefault="00295171" w:rsidP="00295171">
      <w:pPr>
        <w:pStyle w:val="PL"/>
      </w:pPr>
      <w:r>
        <w:t>servicename              = 1*( "-" / %x61-7A )</w:t>
      </w:r>
    </w:p>
    <w:p w14:paraId="39C7E9F0" w14:textId="77777777" w:rsidR="00295171" w:rsidRDefault="00295171" w:rsidP="00295171">
      <w:pPr>
        <w:pStyle w:val="PL"/>
      </w:pPr>
    </w:p>
    <w:p w14:paraId="45667C52" w14:textId="77777777" w:rsidR="00295171" w:rsidRDefault="00295171" w:rsidP="00295171">
      <w:pPr>
        <w:pStyle w:val="PL"/>
      </w:pPr>
      <w:r>
        <w:t>supportedVersions        = "apiversion=" "(" OWS</w:t>
      </w:r>
    </w:p>
    <w:p w14:paraId="07BC315B" w14:textId="77777777" w:rsidR="00295171" w:rsidRDefault="00295171" w:rsidP="00295171">
      <w:pPr>
        <w:pStyle w:val="PL"/>
      </w:pPr>
      <w:r>
        <w:t xml:space="preserve">                           [ apimajorversion *( RWS apimajorversion ) OWS ] ")"</w:t>
      </w:r>
    </w:p>
    <w:p w14:paraId="59BE222F" w14:textId="77777777" w:rsidR="00295171" w:rsidRDefault="00295171" w:rsidP="00295171">
      <w:pPr>
        <w:pStyle w:val="PL"/>
      </w:pPr>
    </w:p>
    <w:p w14:paraId="6E3252C4" w14:textId="77777777" w:rsidR="00295171" w:rsidRDefault="00295171" w:rsidP="00295171">
      <w:pPr>
        <w:pStyle w:val="PL"/>
      </w:pPr>
      <w:r>
        <w:t>apimajorversion          = %x31-39 [ *DIGIT ]</w:t>
      </w:r>
    </w:p>
    <w:p w14:paraId="1B9E2669" w14:textId="77777777" w:rsidR="00295171" w:rsidRDefault="00295171" w:rsidP="00295171">
      <w:pPr>
        <w:pStyle w:val="PL"/>
      </w:pPr>
    </w:p>
    <w:p w14:paraId="1D3451B4" w14:textId="77777777" w:rsidR="00295171" w:rsidRDefault="00295171" w:rsidP="00295171">
      <w:pPr>
        <w:pStyle w:val="PL"/>
      </w:pPr>
      <w:r>
        <w:t>supportedFeatures        = "supportedfeatures=" features</w:t>
      </w:r>
    </w:p>
    <w:p w14:paraId="7B2F2BC5" w14:textId="77777777" w:rsidR="00295171" w:rsidRDefault="00295171" w:rsidP="00295171">
      <w:pPr>
        <w:pStyle w:val="PL"/>
      </w:pPr>
    </w:p>
    <w:p w14:paraId="5BAF2C69" w14:textId="77777777" w:rsidR="00295171" w:rsidRDefault="00295171" w:rsidP="00295171">
      <w:pPr>
        <w:pStyle w:val="PL"/>
      </w:pPr>
      <w:r>
        <w:t>features                 = *HEXDIG</w:t>
      </w:r>
    </w:p>
    <w:p w14:paraId="6A479E1F" w14:textId="77777777" w:rsidR="00295171" w:rsidRDefault="00295171" w:rsidP="00295171">
      <w:pPr>
        <w:pStyle w:val="PL"/>
      </w:pPr>
    </w:p>
    <w:p w14:paraId="5889ED44" w14:textId="77777777" w:rsidR="00295171" w:rsidRDefault="00295171" w:rsidP="00295171">
      <w:pPr>
        <w:pStyle w:val="PL"/>
      </w:pPr>
      <w:r>
        <w:t>acceptEncoding           = "acceptencoding=" %x22 encodingList %x22</w:t>
      </w:r>
    </w:p>
    <w:p w14:paraId="3E603A05" w14:textId="77777777" w:rsidR="00295171" w:rsidRDefault="00295171" w:rsidP="00295171">
      <w:pPr>
        <w:pStyle w:val="PL"/>
      </w:pPr>
    </w:p>
    <w:p w14:paraId="0C9EB660" w14:textId="77777777" w:rsidR="00295171" w:rsidRDefault="00295171" w:rsidP="00295171">
      <w:pPr>
        <w:pStyle w:val="PL"/>
      </w:pPr>
      <w:r>
        <w:t>encodingList             = [ encoding-element *( OWS "," OWS encoding-element ) ]</w:t>
      </w:r>
    </w:p>
    <w:p w14:paraId="3FC72B36" w14:textId="77777777" w:rsidR="00295171" w:rsidRDefault="00295171" w:rsidP="00295171">
      <w:pPr>
        <w:pStyle w:val="PL"/>
      </w:pPr>
    </w:p>
    <w:p w14:paraId="56D18225" w14:textId="77777777" w:rsidR="00295171" w:rsidRDefault="00295171" w:rsidP="00295171">
      <w:pPr>
        <w:pStyle w:val="PL"/>
      </w:pPr>
      <w:r>
        <w:t>intraPlmnCallbackRoot    = "intraPlmnCallbackRoot="</w:t>
      </w:r>
    </w:p>
    <w:p w14:paraId="3E7AA2E1" w14:textId="77777777" w:rsidR="00295171" w:rsidRDefault="00295171" w:rsidP="00295171">
      <w:pPr>
        <w:pStyle w:val="PL"/>
      </w:pPr>
      <w:r>
        <w:t xml:space="preserve">                           DQUOTE sbi-scheme "://" sbi-authority [ prefix ] DQUOTE</w:t>
      </w:r>
    </w:p>
    <w:p w14:paraId="01C758A0" w14:textId="77777777" w:rsidR="00295171" w:rsidRDefault="00295171" w:rsidP="00295171">
      <w:pPr>
        <w:pStyle w:val="PL"/>
      </w:pPr>
    </w:p>
    <w:p w14:paraId="579F9F28" w14:textId="77777777" w:rsidR="00295171" w:rsidRDefault="00295171" w:rsidP="00295171">
      <w:pPr>
        <w:pStyle w:val="PL"/>
      </w:pPr>
      <w:r>
        <w:t>interPlmnCallbackRoot    = "interPlmnCallbackRoot="</w:t>
      </w:r>
    </w:p>
    <w:p w14:paraId="21A9A1BE" w14:textId="77777777" w:rsidR="00295171" w:rsidRDefault="00295171" w:rsidP="00295171">
      <w:pPr>
        <w:pStyle w:val="PL"/>
      </w:pPr>
      <w:r>
        <w:t xml:space="preserve">                           DQUOTE sbi-scheme "://" sbi-authority [ prefix ] DQUOTE</w:t>
      </w:r>
    </w:p>
    <w:p w14:paraId="03AEC933" w14:textId="77777777" w:rsidR="00295171" w:rsidRDefault="00295171" w:rsidP="00295171">
      <w:pPr>
        <w:pStyle w:val="PL"/>
      </w:pPr>
    </w:p>
    <w:p w14:paraId="63694E77" w14:textId="77777777" w:rsidR="00295171" w:rsidRDefault="00295171" w:rsidP="00295171">
      <w:pPr>
        <w:pStyle w:val="PL"/>
      </w:pPr>
      <w:r>
        <w:t>callback-uri-prefix      = "callback-uri-prefix=" DQUOTE prefix DQUOTE</w:t>
      </w:r>
    </w:p>
    <w:p w14:paraId="59F41A20" w14:textId="77777777" w:rsidR="00295171" w:rsidRDefault="00295171" w:rsidP="00295171">
      <w:pPr>
        <w:pStyle w:val="PL"/>
      </w:pPr>
    </w:p>
    <w:p w14:paraId="049B10E0" w14:textId="77777777" w:rsidR="00295171" w:rsidRDefault="00295171" w:rsidP="00295171">
      <w:pPr>
        <w:pStyle w:val="PL"/>
      </w:pPr>
    </w:p>
    <w:p w14:paraId="4BE30D48" w14:textId="77777777" w:rsidR="00295171" w:rsidRDefault="00295171" w:rsidP="00295171">
      <w:pPr>
        <w:pStyle w:val="PL"/>
      </w:pPr>
    </w:p>
    <w:p w14:paraId="60816DED" w14:textId="77777777" w:rsidR="00295171" w:rsidRDefault="00295171" w:rsidP="00295171">
      <w:pPr>
        <w:pStyle w:val="PL"/>
      </w:pPr>
      <w:r>
        <w:t>;</w:t>
      </w:r>
    </w:p>
    <w:p w14:paraId="60631714" w14:textId="77777777" w:rsidR="00295171" w:rsidRDefault="00295171" w:rsidP="00295171">
      <w:pPr>
        <w:pStyle w:val="PL"/>
      </w:pPr>
      <w:r>
        <w:t>; Header: 3gpp-Sbi-Response-Info</w:t>
      </w:r>
    </w:p>
    <w:p w14:paraId="54794F61" w14:textId="77777777" w:rsidR="00295171" w:rsidRDefault="00295171" w:rsidP="00295171">
      <w:pPr>
        <w:pStyle w:val="PL"/>
      </w:pPr>
      <w:r>
        <w:t>;</w:t>
      </w:r>
    </w:p>
    <w:p w14:paraId="4CE71268" w14:textId="77777777" w:rsidR="00295171" w:rsidRDefault="00295171" w:rsidP="00295171">
      <w:pPr>
        <w:pStyle w:val="PL"/>
      </w:pPr>
    </w:p>
    <w:p w14:paraId="57B9F546" w14:textId="77777777" w:rsidR="00295171" w:rsidRDefault="00295171" w:rsidP="00295171">
      <w:pPr>
        <w:pStyle w:val="PL"/>
      </w:pPr>
      <w:r>
        <w:t>Sbi-Response-Info-Header = "3gpp-Sbi-Response-Info:" OWS</w:t>
      </w:r>
    </w:p>
    <w:p w14:paraId="140361F0" w14:textId="77777777" w:rsidR="00295171" w:rsidRDefault="00295171" w:rsidP="00295171">
      <w:pPr>
        <w:pStyle w:val="PL"/>
      </w:pPr>
      <w:r>
        <w:t xml:space="preserve">                           resp-info-param *( OWS ";" OWS resp-info-param ) OWS</w:t>
      </w:r>
    </w:p>
    <w:p w14:paraId="60D0F00E" w14:textId="77777777" w:rsidR="00295171" w:rsidRDefault="00295171" w:rsidP="00295171">
      <w:pPr>
        <w:pStyle w:val="PL"/>
      </w:pPr>
    </w:p>
    <w:p w14:paraId="4A9627F2" w14:textId="77777777" w:rsidR="00295171" w:rsidRDefault="00295171" w:rsidP="00295171">
      <w:pPr>
        <w:pStyle w:val="PL"/>
      </w:pPr>
      <w:r>
        <w:t>resp-info-param          = resp-info-param-name "=" OWS resp-info-param-value</w:t>
      </w:r>
    </w:p>
    <w:p w14:paraId="7D87471A" w14:textId="77777777" w:rsidR="00295171" w:rsidRDefault="00295171" w:rsidP="00295171">
      <w:pPr>
        <w:pStyle w:val="PL"/>
      </w:pPr>
    </w:p>
    <w:p w14:paraId="49BFA8A1" w14:textId="77777777" w:rsidR="00295171" w:rsidRDefault="00295171" w:rsidP="00295171">
      <w:pPr>
        <w:pStyle w:val="PL"/>
      </w:pPr>
      <w:r>
        <w:t>resp-info-param-name     = "request-retransmitted"</w:t>
      </w:r>
    </w:p>
    <w:p w14:paraId="58B50FD0" w14:textId="77777777" w:rsidR="00295171" w:rsidRDefault="00295171" w:rsidP="00295171">
      <w:pPr>
        <w:pStyle w:val="PL"/>
      </w:pPr>
      <w:r>
        <w:t xml:space="preserve">                         / "nfinst"</w:t>
      </w:r>
    </w:p>
    <w:p w14:paraId="352C8AE9" w14:textId="77777777" w:rsidR="00295171" w:rsidRDefault="00295171" w:rsidP="00295171">
      <w:pPr>
        <w:pStyle w:val="PL"/>
      </w:pPr>
      <w:r>
        <w:t xml:space="preserve">                         / "nfset"</w:t>
      </w:r>
    </w:p>
    <w:p w14:paraId="08D9D926" w14:textId="77777777" w:rsidR="00295171" w:rsidRDefault="00295171" w:rsidP="00295171">
      <w:pPr>
        <w:pStyle w:val="PL"/>
      </w:pPr>
      <w:r>
        <w:t xml:space="preserve">                         / "nfservinst"</w:t>
      </w:r>
    </w:p>
    <w:p w14:paraId="286C4BBE" w14:textId="77777777" w:rsidR="00295171" w:rsidRDefault="00295171" w:rsidP="00295171">
      <w:pPr>
        <w:pStyle w:val="PL"/>
      </w:pPr>
      <w:r>
        <w:t xml:space="preserve">                         / "nfserviceset"</w:t>
      </w:r>
    </w:p>
    <w:p w14:paraId="5DA26FB2" w14:textId="77777777" w:rsidR="00295171" w:rsidRDefault="00295171" w:rsidP="00295171">
      <w:pPr>
        <w:pStyle w:val="PL"/>
      </w:pPr>
      <w:r>
        <w:t xml:space="preserve">                         / "context-transferred"</w:t>
      </w:r>
    </w:p>
    <w:p w14:paraId="3BA3D7EE" w14:textId="77777777" w:rsidR="00295171" w:rsidRDefault="00295171" w:rsidP="00295171">
      <w:pPr>
        <w:pStyle w:val="PL"/>
      </w:pPr>
      <w:r>
        <w:t xml:space="preserve">                         / "no-retry"</w:t>
      </w:r>
    </w:p>
    <w:p w14:paraId="179F9E41" w14:textId="77777777" w:rsidR="00295171" w:rsidRDefault="00295171" w:rsidP="00295171">
      <w:pPr>
        <w:pStyle w:val="PL"/>
      </w:pPr>
      <w:r>
        <w:t xml:space="preserve">                         / token</w:t>
      </w:r>
    </w:p>
    <w:p w14:paraId="6186E074" w14:textId="77777777" w:rsidR="00295171" w:rsidRDefault="00295171" w:rsidP="00295171">
      <w:pPr>
        <w:pStyle w:val="PL"/>
      </w:pPr>
    </w:p>
    <w:p w14:paraId="0E5DAEDD" w14:textId="77777777" w:rsidR="00295171" w:rsidRDefault="00295171" w:rsidP="00295171">
      <w:pPr>
        <w:pStyle w:val="PL"/>
      </w:pPr>
      <w:r>
        <w:t>resp-info-param-value    = token</w:t>
      </w:r>
    </w:p>
    <w:p w14:paraId="3B0A1D44" w14:textId="77777777" w:rsidR="00295171" w:rsidRDefault="00295171" w:rsidP="00295171">
      <w:pPr>
        <w:pStyle w:val="PL"/>
      </w:pPr>
    </w:p>
    <w:p w14:paraId="0E119066" w14:textId="77777777" w:rsidR="00295171" w:rsidRDefault="00295171" w:rsidP="00295171">
      <w:pPr>
        <w:pStyle w:val="PL"/>
      </w:pPr>
    </w:p>
    <w:p w14:paraId="52DD5299" w14:textId="77777777" w:rsidR="00295171" w:rsidRDefault="00295171" w:rsidP="00295171">
      <w:pPr>
        <w:pStyle w:val="PL"/>
      </w:pPr>
    </w:p>
    <w:p w14:paraId="0FB6A49B" w14:textId="77777777" w:rsidR="00295171" w:rsidRDefault="00295171" w:rsidP="00295171">
      <w:pPr>
        <w:pStyle w:val="PL"/>
      </w:pPr>
      <w:r>
        <w:t>;</w:t>
      </w:r>
    </w:p>
    <w:p w14:paraId="6CD58CCC" w14:textId="77777777" w:rsidR="00295171" w:rsidRDefault="00295171" w:rsidP="00295171">
      <w:pPr>
        <w:pStyle w:val="PL"/>
      </w:pPr>
      <w:r>
        <w:t>; Header: 3gpp-Sbi-Selection-Info</w:t>
      </w:r>
    </w:p>
    <w:p w14:paraId="57875AAE" w14:textId="77777777" w:rsidR="00295171" w:rsidRDefault="00295171" w:rsidP="00295171">
      <w:pPr>
        <w:pStyle w:val="PL"/>
      </w:pPr>
      <w:r>
        <w:t>;</w:t>
      </w:r>
    </w:p>
    <w:p w14:paraId="7EAEA6B0" w14:textId="77777777" w:rsidR="00295171" w:rsidRDefault="00295171" w:rsidP="00295171">
      <w:pPr>
        <w:pStyle w:val="PL"/>
      </w:pPr>
    </w:p>
    <w:p w14:paraId="0D3DBA35" w14:textId="77777777" w:rsidR="00295171" w:rsidRDefault="00295171" w:rsidP="00295171">
      <w:pPr>
        <w:pStyle w:val="PL"/>
      </w:pPr>
      <w:r>
        <w:t>Sbi-Selection-Info-Header = "3gpp-Sbi-Selection-Info:" OWS</w:t>
      </w:r>
    </w:p>
    <w:p w14:paraId="141D37EE" w14:textId="77777777" w:rsidR="00295171" w:rsidRDefault="00295171" w:rsidP="00295171">
      <w:pPr>
        <w:pStyle w:val="PL"/>
      </w:pPr>
      <w:r>
        <w:t xml:space="preserve">                            selection-info-element *( OWS "," OWS selection-info-element ) OWS</w:t>
      </w:r>
    </w:p>
    <w:p w14:paraId="3FF77389" w14:textId="77777777" w:rsidR="00295171" w:rsidRDefault="00295171" w:rsidP="00295171">
      <w:pPr>
        <w:pStyle w:val="PL"/>
      </w:pPr>
    </w:p>
    <w:p w14:paraId="131832F4" w14:textId="77777777" w:rsidR="00295171" w:rsidRDefault="00295171" w:rsidP="00295171">
      <w:pPr>
        <w:pStyle w:val="PL"/>
      </w:pPr>
      <w:r>
        <w:t>selection-info-element    = ( "reselection=" reselectionvalue *( ";" OWS selection-criteria ) )</w:t>
      </w:r>
    </w:p>
    <w:p w14:paraId="7420B044" w14:textId="59F83675" w:rsidR="00295171" w:rsidRDefault="00295171" w:rsidP="00295171">
      <w:pPr>
        <w:pStyle w:val="PL"/>
      </w:pPr>
      <w:r>
        <w:t xml:space="preserve">                          / ( selection-criteria *( ";" OWS selection-criteria ) )</w:t>
      </w:r>
    </w:p>
    <w:p w14:paraId="251722A1" w14:textId="77777777" w:rsidR="00295171" w:rsidRDefault="00295171" w:rsidP="00295171">
      <w:pPr>
        <w:pStyle w:val="PL"/>
      </w:pPr>
      <w:r>
        <w:t>reselectionvalue          = "true" / "false"</w:t>
      </w:r>
    </w:p>
    <w:p w14:paraId="03985322" w14:textId="77777777" w:rsidR="00295171" w:rsidRDefault="00295171" w:rsidP="00295171">
      <w:pPr>
        <w:pStyle w:val="PL"/>
      </w:pPr>
    </w:p>
    <w:p w14:paraId="05B9EE43" w14:textId="77777777" w:rsidR="00295171" w:rsidRDefault="00295171" w:rsidP="00295171">
      <w:pPr>
        <w:pStyle w:val="PL"/>
      </w:pPr>
      <w:r>
        <w:t>selection-criteria        = selection-action "=" token</w:t>
      </w:r>
    </w:p>
    <w:p w14:paraId="48F62893" w14:textId="77777777" w:rsidR="00295171" w:rsidRDefault="00295171" w:rsidP="00295171">
      <w:pPr>
        <w:pStyle w:val="PL"/>
      </w:pPr>
    </w:p>
    <w:p w14:paraId="267F7E00" w14:textId="77777777" w:rsidR="00295171" w:rsidRDefault="00295171" w:rsidP="00295171">
      <w:pPr>
        <w:pStyle w:val="PL"/>
      </w:pPr>
      <w:r>
        <w:t>selection-action          = "not-select-nfservinst"</w:t>
      </w:r>
    </w:p>
    <w:p w14:paraId="04117D60" w14:textId="77777777" w:rsidR="00295171" w:rsidRDefault="00295171" w:rsidP="00295171">
      <w:pPr>
        <w:pStyle w:val="PL"/>
      </w:pPr>
      <w:r>
        <w:t xml:space="preserve">                          / "not-select-nfserviceset"</w:t>
      </w:r>
    </w:p>
    <w:p w14:paraId="2E038845" w14:textId="77777777" w:rsidR="00295171" w:rsidRDefault="00295171" w:rsidP="00295171">
      <w:pPr>
        <w:pStyle w:val="PL"/>
      </w:pPr>
      <w:r>
        <w:t xml:space="preserve">                          / "not-select-nfinst"</w:t>
      </w:r>
    </w:p>
    <w:p w14:paraId="588F81FA" w14:textId="77777777" w:rsidR="00295171" w:rsidRDefault="00295171" w:rsidP="00295171">
      <w:pPr>
        <w:pStyle w:val="PL"/>
      </w:pPr>
      <w:r>
        <w:t xml:space="preserve">                          / "not-select-nfset"</w:t>
      </w:r>
    </w:p>
    <w:p w14:paraId="147A3588" w14:textId="77777777" w:rsidR="00295171" w:rsidRDefault="00295171" w:rsidP="00295171">
      <w:pPr>
        <w:pStyle w:val="PL"/>
      </w:pPr>
    </w:p>
    <w:p w14:paraId="2F64507D" w14:textId="77777777" w:rsidR="00295171" w:rsidRDefault="00295171" w:rsidP="00295171">
      <w:pPr>
        <w:pStyle w:val="PL"/>
      </w:pPr>
    </w:p>
    <w:p w14:paraId="36709A16" w14:textId="77777777" w:rsidR="00295171" w:rsidRDefault="00295171" w:rsidP="00295171">
      <w:pPr>
        <w:pStyle w:val="PL"/>
      </w:pPr>
    </w:p>
    <w:p w14:paraId="18D40D32" w14:textId="77777777" w:rsidR="00295171" w:rsidRDefault="00295171" w:rsidP="00295171">
      <w:pPr>
        <w:pStyle w:val="PL"/>
      </w:pPr>
      <w:r>
        <w:t>;</w:t>
      </w:r>
    </w:p>
    <w:p w14:paraId="1A0AEA6B" w14:textId="77777777" w:rsidR="00295171" w:rsidRDefault="00295171" w:rsidP="00295171">
      <w:pPr>
        <w:pStyle w:val="PL"/>
      </w:pPr>
      <w:r>
        <w:t>; Header: 3gpp-Sbi-Interplmn-Purpose</w:t>
      </w:r>
    </w:p>
    <w:p w14:paraId="2FCFC7A4" w14:textId="77777777" w:rsidR="00295171" w:rsidRDefault="00295171" w:rsidP="00295171">
      <w:pPr>
        <w:pStyle w:val="PL"/>
      </w:pPr>
      <w:r>
        <w:t>;</w:t>
      </w:r>
    </w:p>
    <w:p w14:paraId="512A9DF7" w14:textId="77777777" w:rsidR="00295171" w:rsidRDefault="00295171" w:rsidP="00295171">
      <w:pPr>
        <w:pStyle w:val="PL"/>
      </w:pPr>
    </w:p>
    <w:p w14:paraId="6AFB0031" w14:textId="77777777" w:rsidR="00295171" w:rsidRDefault="00295171" w:rsidP="00295171">
      <w:pPr>
        <w:pStyle w:val="PL"/>
      </w:pPr>
      <w:r>
        <w:t>Sbi-Interplmn-Purpose-Header = "3gpp-Sbi-Interplmn-Purpose:" OWS N32Purpose ":" OWS</w:t>
      </w:r>
    </w:p>
    <w:p w14:paraId="3A43547B" w14:textId="77777777" w:rsidR="00295171" w:rsidRDefault="00295171" w:rsidP="00295171">
      <w:pPr>
        <w:pStyle w:val="PL"/>
      </w:pPr>
      <w:r>
        <w:t xml:space="preserve">                               additional-info OWS</w:t>
      </w:r>
    </w:p>
    <w:p w14:paraId="440CD61D" w14:textId="77777777" w:rsidR="00295171" w:rsidRDefault="00295171" w:rsidP="00295171">
      <w:pPr>
        <w:pStyle w:val="PL"/>
      </w:pPr>
    </w:p>
    <w:p w14:paraId="3B7EF1CC" w14:textId="77777777" w:rsidR="00295171" w:rsidRDefault="00295171" w:rsidP="00295171">
      <w:pPr>
        <w:pStyle w:val="PL"/>
      </w:pPr>
      <w:r>
        <w:t>N32Purpose                   = "ROAMING"</w:t>
      </w:r>
    </w:p>
    <w:p w14:paraId="100F0218" w14:textId="77777777" w:rsidR="00295171" w:rsidRDefault="00295171" w:rsidP="00295171">
      <w:pPr>
        <w:pStyle w:val="PL"/>
      </w:pPr>
      <w:r>
        <w:t xml:space="preserve">                             / "INTER_PLMN_MOBILITY"</w:t>
      </w:r>
    </w:p>
    <w:p w14:paraId="2AD0042C" w14:textId="77777777" w:rsidR="00295171" w:rsidRDefault="00295171" w:rsidP="00295171">
      <w:pPr>
        <w:pStyle w:val="PL"/>
      </w:pPr>
      <w:r>
        <w:t xml:space="preserve">                             / "SMS_INTERCONNECT"</w:t>
      </w:r>
    </w:p>
    <w:p w14:paraId="093CE155" w14:textId="77777777" w:rsidR="00295171" w:rsidRDefault="00295171" w:rsidP="00295171">
      <w:pPr>
        <w:pStyle w:val="PL"/>
      </w:pPr>
      <w:r>
        <w:t xml:space="preserve">                             / "ROAMING_TEST"</w:t>
      </w:r>
    </w:p>
    <w:p w14:paraId="7F9D2915" w14:textId="77777777" w:rsidR="00295171" w:rsidRDefault="00295171" w:rsidP="00295171">
      <w:pPr>
        <w:pStyle w:val="PL"/>
      </w:pPr>
      <w:r>
        <w:t xml:space="preserve">                             / "INTER_PLMN_MOBILITY_TEST"</w:t>
      </w:r>
    </w:p>
    <w:p w14:paraId="4B3DF51A" w14:textId="77777777" w:rsidR="00295171" w:rsidRDefault="00295171" w:rsidP="00295171">
      <w:pPr>
        <w:pStyle w:val="PL"/>
      </w:pPr>
      <w:r>
        <w:t xml:space="preserve">                             / "SMS_INTERCONNECT_TEST"</w:t>
      </w:r>
    </w:p>
    <w:p w14:paraId="22F0C4A2" w14:textId="77777777" w:rsidR="00295171" w:rsidRDefault="00295171" w:rsidP="00295171">
      <w:pPr>
        <w:pStyle w:val="PL"/>
      </w:pPr>
      <w:r>
        <w:t xml:space="preserve">                             / "SNPN_INTERCONNECT"</w:t>
      </w:r>
    </w:p>
    <w:p w14:paraId="09B43AB2" w14:textId="77777777" w:rsidR="00295171" w:rsidRDefault="00295171" w:rsidP="00295171">
      <w:pPr>
        <w:pStyle w:val="PL"/>
      </w:pPr>
      <w:r>
        <w:t xml:space="preserve">                             / "SNPN_INTERCONNECT_TEST"</w:t>
      </w:r>
    </w:p>
    <w:p w14:paraId="623C68D9" w14:textId="77777777" w:rsidR="00295171" w:rsidRDefault="00295171" w:rsidP="00295171">
      <w:pPr>
        <w:pStyle w:val="PL"/>
      </w:pPr>
      <w:r>
        <w:t xml:space="preserve">                             / "DISASTER_ROAMING"</w:t>
      </w:r>
    </w:p>
    <w:p w14:paraId="428F30C9" w14:textId="77777777" w:rsidR="00295171" w:rsidRDefault="00295171" w:rsidP="00295171">
      <w:pPr>
        <w:pStyle w:val="PL"/>
      </w:pPr>
      <w:r>
        <w:t xml:space="preserve">                             / "DISASTER_ROAMING_TEST"</w:t>
      </w:r>
    </w:p>
    <w:p w14:paraId="0A4F74B3" w14:textId="77777777" w:rsidR="00295171" w:rsidRDefault="00295171" w:rsidP="00295171">
      <w:pPr>
        <w:pStyle w:val="PL"/>
      </w:pPr>
      <w:r>
        <w:t xml:space="preserve">                             / token</w:t>
      </w:r>
    </w:p>
    <w:p w14:paraId="253CBD2A" w14:textId="77777777" w:rsidR="00295171" w:rsidRDefault="00295171" w:rsidP="00295171">
      <w:pPr>
        <w:pStyle w:val="PL"/>
      </w:pPr>
    </w:p>
    <w:p w14:paraId="2631A856" w14:textId="77777777" w:rsidR="00295171" w:rsidRDefault="00295171" w:rsidP="00295171">
      <w:pPr>
        <w:pStyle w:val="PL"/>
      </w:pPr>
      <w:r>
        <w:t>additional-info              = token</w:t>
      </w:r>
    </w:p>
    <w:p w14:paraId="5A13A7EF" w14:textId="77777777" w:rsidR="00295171" w:rsidRDefault="00295171" w:rsidP="00295171">
      <w:pPr>
        <w:pStyle w:val="PL"/>
      </w:pPr>
    </w:p>
    <w:p w14:paraId="3F1E5A9C" w14:textId="77777777" w:rsidR="00295171" w:rsidRDefault="00295171" w:rsidP="00295171">
      <w:pPr>
        <w:pStyle w:val="PL"/>
      </w:pPr>
    </w:p>
    <w:p w14:paraId="0A86E3E6" w14:textId="77777777" w:rsidR="00295171" w:rsidRDefault="00295171" w:rsidP="00295171">
      <w:pPr>
        <w:pStyle w:val="PL"/>
      </w:pPr>
    </w:p>
    <w:p w14:paraId="73E19E22" w14:textId="77777777" w:rsidR="00295171" w:rsidRDefault="00295171" w:rsidP="00295171">
      <w:pPr>
        <w:pStyle w:val="PL"/>
      </w:pPr>
      <w:r>
        <w:t>;</w:t>
      </w:r>
    </w:p>
    <w:p w14:paraId="317C654E" w14:textId="77777777" w:rsidR="00295171" w:rsidRDefault="00295171" w:rsidP="00295171">
      <w:pPr>
        <w:pStyle w:val="PL"/>
      </w:pPr>
      <w:r>
        <w:t>; Header: 3gpp-Sbi-Request-Info</w:t>
      </w:r>
    </w:p>
    <w:p w14:paraId="0C472AFE" w14:textId="77777777" w:rsidR="00295171" w:rsidRDefault="00295171" w:rsidP="00295171">
      <w:pPr>
        <w:pStyle w:val="PL"/>
      </w:pPr>
      <w:r>
        <w:t>;</w:t>
      </w:r>
    </w:p>
    <w:p w14:paraId="21491AF5" w14:textId="77777777" w:rsidR="00295171" w:rsidRDefault="00295171" w:rsidP="00295171">
      <w:pPr>
        <w:pStyle w:val="PL"/>
      </w:pPr>
    </w:p>
    <w:p w14:paraId="0C9BE3D3" w14:textId="77777777" w:rsidR="00295171" w:rsidRDefault="00295171" w:rsidP="00295171">
      <w:pPr>
        <w:pStyle w:val="PL"/>
      </w:pPr>
      <w:r>
        <w:t>Sbi-Request-Info-Header = "3gpp-Sbi-Request-Info:" OWS req-param *( ";" OWS req-param ) OWS</w:t>
      </w:r>
    </w:p>
    <w:p w14:paraId="537FDFAE" w14:textId="77777777" w:rsidR="00295171" w:rsidRDefault="00295171" w:rsidP="00295171">
      <w:pPr>
        <w:pStyle w:val="PL"/>
      </w:pPr>
    </w:p>
    <w:p w14:paraId="6BB501BB" w14:textId="77777777" w:rsidR="00295171" w:rsidRDefault="00295171" w:rsidP="00295171">
      <w:pPr>
        <w:pStyle w:val="PL"/>
      </w:pPr>
      <w:r>
        <w:t>req-param               = req-param-name "=" OWS req-param-value</w:t>
      </w:r>
    </w:p>
    <w:p w14:paraId="1A1055E0" w14:textId="77777777" w:rsidR="00295171" w:rsidRDefault="00295171" w:rsidP="00295171">
      <w:pPr>
        <w:pStyle w:val="PL"/>
      </w:pPr>
    </w:p>
    <w:p w14:paraId="7FBB3E6C" w14:textId="77777777" w:rsidR="00295171" w:rsidRDefault="00295171" w:rsidP="00295171">
      <w:pPr>
        <w:pStyle w:val="PL"/>
      </w:pPr>
      <w:r>
        <w:t xml:space="preserve">req-param-name          = "retrans" </w:t>
      </w:r>
    </w:p>
    <w:p w14:paraId="4D56C373" w14:textId="77777777" w:rsidR="00295171" w:rsidRDefault="00295171" w:rsidP="00295171">
      <w:pPr>
        <w:pStyle w:val="PL"/>
      </w:pPr>
      <w:r>
        <w:t xml:space="preserve">                        / "redirect"</w:t>
      </w:r>
    </w:p>
    <w:p w14:paraId="1494E354" w14:textId="77777777" w:rsidR="00295171" w:rsidRDefault="00295171" w:rsidP="00295171">
      <w:pPr>
        <w:pStyle w:val="PL"/>
      </w:pPr>
      <w:r>
        <w:t xml:space="preserve">                        / "reason"</w:t>
      </w:r>
    </w:p>
    <w:p w14:paraId="2EE1CB1C" w14:textId="77777777" w:rsidR="00295171" w:rsidRDefault="00295171" w:rsidP="00295171">
      <w:pPr>
        <w:pStyle w:val="PL"/>
      </w:pPr>
      <w:r>
        <w:t xml:space="preserve">                        / "idempotency-key"</w:t>
      </w:r>
    </w:p>
    <w:p w14:paraId="2739B07D" w14:textId="77777777" w:rsidR="00295171" w:rsidRDefault="00295171" w:rsidP="00295171">
      <w:pPr>
        <w:pStyle w:val="PL"/>
      </w:pPr>
      <w:r>
        <w:t xml:space="preserve">                        / "receivedrejectioncause"</w:t>
      </w:r>
    </w:p>
    <w:p w14:paraId="6B34718A" w14:textId="77777777" w:rsidR="00295171" w:rsidRDefault="00295171" w:rsidP="00295171">
      <w:pPr>
        <w:pStyle w:val="PL"/>
      </w:pPr>
      <w:r>
        <w:t xml:space="preserve">                        / token</w:t>
      </w:r>
    </w:p>
    <w:p w14:paraId="55F4BBEF" w14:textId="77777777" w:rsidR="00295171" w:rsidRDefault="00295171" w:rsidP="00295171">
      <w:pPr>
        <w:pStyle w:val="PL"/>
      </w:pPr>
    </w:p>
    <w:p w14:paraId="28DAA2F5" w14:textId="77777777" w:rsidR="00295171" w:rsidRDefault="00295171" w:rsidP="00295171">
      <w:pPr>
        <w:pStyle w:val="PL"/>
      </w:pPr>
      <w:r>
        <w:t>req-param-value         = token</w:t>
      </w:r>
    </w:p>
    <w:p w14:paraId="66AA5064" w14:textId="77777777" w:rsidR="00295171" w:rsidRDefault="00295171" w:rsidP="00295171">
      <w:pPr>
        <w:pStyle w:val="PL"/>
      </w:pPr>
    </w:p>
    <w:p w14:paraId="2EDAFFCB" w14:textId="77777777" w:rsidR="00295171" w:rsidRDefault="00295171" w:rsidP="00295171">
      <w:pPr>
        <w:pStyle w:val="PL"/>
      </w:pPr>
    </w:p>
    <w:p w14:paraId="2293E511" w14:textId="77777777" w:rsidR="00295171" w:rsidRDefault="00295171" w:rsidP="00295171">
      <w:pPr>
        <w:pStyle w:val="PL"/>
      </w:pPr>
    </w:p>
    <w:p w14:paraId="1EC77A3F" w14:textId="77777777" w:rsidR="00295171" w:rsidRDefault="00295171" w:rsidP="00295171">
      <w:pPr>
        <w:pStyle w:val="PL"/>
      </w:pPr>
      <w:r>
        <w:t>;</w:t>
      </w:r>
    </w:p>
    <w:p w14:paraId="65A977C9" w14:textId="77777777" w:rsidR="00295171" w:rsidRDefault="00295171" w:rsidP="00295171">
      <w:pPr>
        <w:pStyle w:val="PL"/>
      </w:pPr>
      <w:r>
        <w:t>; Header: 3gpp-Sbi-Retry-Info</w:t>
      </w:r>
    </w:p>
    <w:p w14:paraId="31653D00" w14:textId="77777777" w:rsidR="00295171" w:rsidRDefault="00295171" w:rsidP="00295171">
      <w:pPr>
        <w:pStyle w:val="PL"/>
      </w:pPr>
      <w:r>
        <w:t>;</w:t>
      </w:r>
    </w:p>
    <w:p w14:paraId="13E200D2" w14:textId="77777777" w:rsidR="00295171" w:rsidRDefault="00295171" w:rsidP="00295171">
      <w:pPr>
        <w:pStyle w:val="PL"/>
      </w:pPr>
    </w:p>
    <w:p w14:paraId="60462744" w14:textId="77777777" w:rsidR="00295171" w:rsidRDefault="00295171" w:rsidP="00295171">
      <w:pPr>
        <w:pStyle w:val="PL"/>
      </w:pPr>
      <w:r>
        <w:t>Sbi-Retry-Info-Header = "3gpp-Sbi-Retry-Info:" OWS retriesindication OWS</w:t>
      </w:r>
    </w:p>
    <w:p w14:paraId="7E5D57A2" w14:textId="77777777" w:rsidR="00295171" w:rsidRDefault="00295171" w:rsidP="00295171">
      <w:pPr>
        <w:pStyle w:val="PL"/>
      </w:pPr>
    </w:p>
    <w:p w14:paraId="5DF7CC53" w14:textId="77777777" w:rsidR="00295171" w:rsidRDefault="00295171" w:rsidP="00295171">
      <w:pPr>
        <w:pStyle w:val="PL"/>
      </w:pPr>
      <w:r>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61" w:name="_Toc19709037"/>
      <w:bookmarkStart w:id="2062" w:name="_Toc27745129"/>
      <w:bookmarkStart w:id="2063" w:name="_Toc29803277"/>
      <w:bookmarkStart w:id="2064" w:name="_Toc35970069"/>
      <w:bookmarkStart w:id="2065" w:name="_Toc36050863"/>
      <w:bookmarkStart w:id="2066" w:name="_Toc44847587"/>
      <w:bookmarkStart w:id="2067" w:name="_Toc51845242"/>
      <w:bookmarkStart w:id="2068" w:name="_Toc51845573"/>
      <w:bookmarkStart w:id="2069" w:name="_Toc51847093"/>
      <w:bookmarkStart w:id="2070" w:name="_Toc57022731"/>
      <w:bookmarkStart w:id="2071" w:name="_Toc138412761"/>
      <w:r w:rsidRPr="00D1205D">
        <w:lastRenderedPageBreak/>
        <w:t xml:space="preserve">Annex </w:t>
      </w:r>
      <w:r w:rsidR="00295171">
        <w:rPr>
          <w:lang w:eastAsia="zh-CN"/>
        </w:rPr>
        <w:t>E</w:t>
      </w:r>
      <w:r w:rsidRPr="00D1205D">
        <w:t xml:space="preserve"> (informative):</w:t>
      </w:r>
      <w:r w:rsidRPr="00D1205D">
        <w:br/>
        <w:t>Change history</w:t>
      </w:r>
      <w:bookmarkEnd w:id="2061"/>
      <w:bookmarkEnd w:id="2062"/>
      <w:bookmarkEnd w:id="2063"/>
      <w:bookmarkEnd w:id="2064"/>
      <w:bookmarkEnd w:id="2065"/>
      <w:bookmarkEnd w:id="2066"/>
      <w:bookmarkEnd w:id="2067"/>
      <w:bookmarkEnd w:id="2068"/>
      <w:bookmarkEnd w:id="2069"/>
      <w:bookmarkEnd w:id="2070"/>
      <w:bookmarkEnd w:id="2071"/>
    </w:p>
    <w:bookmarkEnd w:id="204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bl>
    <w:p w14:paraId="2388345C" w14:textId="77777777" w:rsidR="00080512" w:rsidRPr="00D1205D" w:rsidRDefault="00080512" w:rsidP="00F90BFA"/>
    <w:sectPr w:rsidR="00080512" w:rsidRPr="00D1205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E1406" w14:textId="77777777" w:rsidR="00D63D79" w:rsidRDefault="00D63D79">
      <w:r>
        <w:separator/>
      </w:r>
    </w:p>
  </w:endnote>
  <w:endnote w:type="continuationSeparator" w:id="0">
    <w:p w14:paraId="3A50D08E" w14:textId="77777777" w:rsidR="00D63D79" w:rsidRDefault="00D6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126C" w14:textId="77777777" w:rsidR="00D63D79" w:rsidRDefault="00D63D79">
      <w:r>
        <w:separator/>
      </w:r>
    </w:p>
  </w:footnote>
  <w:footnote w:type="continuationSeparator" w:id="0">
    <w:p w14:paraId="061B8CC1" w14:textId="77777777" w:rsidR="00D63D79" w:rsidRDefault="00D6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270708F7"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F3D">
      <w:rPr>
        <w:rFonts w:ascii="Arial" w:hAnsi="Arial" w:cs="Arial"/>
        <w:b/>
        <w:noProof/>
        <w:sz w:val="18"/>
        <w:szCs w:val="18"/>
      </w:rPr>
      <w:t>3GPP TS 29.500 V18.2.0 (2023-06)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2EC3778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F3D">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84F71"/>
    <w:rsid w:val="003A631E"/>
    <w:rsid w:val="003A75CC"/>
    <w:rsid w:val="003C3971"/>
    <w:rsid w:val="003D2AAA"/>
    <w:rsid w:val="00423334"/>
    <w:rsid w:val="00430303"/>
    <w:rsid w:val="004345EC"/>
    <w:rsid w:val="00444EE6"/>
    <w:rsid w:val="004539E1"/>
    <w:rsid w:val="00465515"/>
    <w:rsid w:val="00465E77"/>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97526"/>
    <w:rsid w:val="006A323F"/>
    <w:rsid w:val="006A539A"/>
    <w:rsid w:val="006B30D0"/>
    <w:rsid w:val="006C3D95"/>
    <w:rsid w:val="006D6D09"/>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128FE"/>
    <w:rsid w:val="00821FD2"/>
    <w:rsid w:val="00830747"/>
    <w:rsid w:val="00836DB3"/>
    <w:rsid w:val="008768CA"/>
    <w:rsid w:val="008956DC"/>
    <w:rsid w:val="008C384C"/>
    <w:rsid w:val="008D00C9"/>
    <w:rsid w:val="008D08ED"/>
    <w:rsid w:val="008E66C8"/>
    <w:rsid w:val="008F0F3D"/>
    <w:rsid w:val="008F4653"/>
    <w:rsid w:val="0090271F"/>
    <w:rsid w:val="00902E23"/>
    <w:rsid w:val="00907FE0"/>
    <w:rsid w:val="009114D7"/>
    <w:rsid w:val="0091348E"/>
    <w:rsid w:val="009137F5"/>
    <w:rsid w:val="00913CEB"/>
    <w:rsid w:val="009166F2"/>
    <w:rsid w:val="00917CCB"/>
    <w:rsid w:val="009365AB"/>
    <w:rsid w:val="00942EC2"/>
    <w:rsid w:val="009630C5"/>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96065"/>
    <w:rsid w:val="00CA0213"/>
    <w:rsid w:val="00CA154E"/>
    <w:rsid w:val="00CA3D0C"/>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34D"/>
    <w:rsid w:val="00DA01BA"/>
    <w:rsid w:val="00DA7149"/>
    <w:rsid w:val="00DA7A03"/>
    <w:rsid w:val="00DB048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142</Pages>
  <Words>68980</Words>
  <Characters>393192</Characters>
  <Application>Microsoft Office Word</Application>
  <DocSecurity>0</DocSecurity>
  <Lines>3276</Lines>
  <Paragraphs>922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29.338_CR0043_(Rel-18)_eSMS_SBI</cp:lastModifiedBy>
  <cp:revision>17</cp:revision>
  <cp:lastPrinted>2019-02-25T14:05:00Z</cp:lastPrinted>
  <dcterms:created xsi:type="dcterms:W3CDTF">2022-11-22T10:32:00Z</dcterms:created>
  <dcterms:modified xsi:type="dcterms:W3CDTF">2023-06-23T09:38:00Z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